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15"/>
      </w:tblGrid>
      <w:tr w:rsidR="00E81576" w:rsidRPr="00B44823" w14:paraId="29BD5092" w14:textId="77777777" w:rsidTr="005F111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5CF4C09" w14:textId="77777777" w:rsidR="00E81576" w:rsidRPr="009209DB" w:rsidRDefault="00E81576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A4F027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E9DDDCF" w14:textId="77777777" w:rsidR="00E81576" w:rsidRPr="009209DB" w:rsidRDefault="00E8157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19533FA5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1576" w:rsidRPr="00B44823" w14:paraId="6D3481E0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C8AA48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3983AB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607D0618" w14:textId="77777777" w:rsidR="00E81576" w:rsidRPr="009209DB" w:rsidRDefault="00E8157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15" w:type="dxa"/>
          </w:tcPr>
          <w:p w14:paraId="375FB1CB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E81576" w:rsidRPr="00B44823" w14:paraId="3CD9D9F0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675302" w14:textId="77777777" w:rsidR="00E81576" w:rsidRPr="009209DB" w:rsidRDefault="00FF6F66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0E8251B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4E44B30" w14:textId="77777777" w:rsidR="00E81576" w:rsidRPr="009209DB" w:rsidRDefault="005A318E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FF6F66"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  <w:tc>
          <w:tcPr>
            <w:tcW w:w="1215" w:type="dxa"/>
          </w:tcPr>
          <w:p w14:paraId="452523C3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81576" w:rsidRPr="00B44823" w14:paraId="440A29C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8AADD3" w14:textId="77777777" w:rsidR="00E81576" w:rsidRPr="009209DB" w:rsidRDefault="00FF6F66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3B1EC4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A1817FF" w14:textId="77777777" w:rsidR="00E81576" w:rsidRPr="009209DB" w:rsidRDefault="00FF6F6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1215" w:type="dxa"/>
          </w:tcPr>
          <w:p w14:paraId="695D86D3" w14:textId="77777777"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70231" w:rsidRPr="00B44823" w14:paraId="683D9F89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F1FBC1" w14:textId="77777777" w:rsidR="00570231" w:rsidRPr="009209DB" w:rsidRDefault="00570231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253FEFE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6A34FC" w14:textId="77777777" w:rsidR="00570231" w:rsidRPr="009209DB" w:rsidRDefault="00570231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1215" w:type="dxa"/>
          </w:tcPr>
          <w:p w14:paraId="447F71CD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70231" w:rsidRPr="00B44823" w14:paraId="10F9FAC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1E3159" w14:textId="77777777" w:rsidR="00570231" w:rsidRPr="009209DB" w:rsidRDefault="00570231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457F05B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CACC8C6" w14:textId="77777777" w:rsidR="00570231" w:rsidRPr="009209DB" w:rsidRDefault="00570231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14:paraId="2B9F151E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70231" w:rsidRPr="00B44823" w14:paraId="593C9DAB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16D785" w14:textId="77777777" w:rsidR="00570231" w:rsidRPr="009209DB" w:rsidRDefault="00570231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456F5BD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71E2721" w14:textId="77777777" w:rsidR="00570231" w:rsidRPr="009209DB" w:rsidRDefault="00570231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14:paraId="3AD0042A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70231" w:rsidRPr="00B44823" w14:paraId="233FFE72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797DDE" w14:textId="77777777" w:rsidR="00570231" w:rsidRPr="009209DB" w:rsidRDefault="00570231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0DE71D6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0C1DD76" w14:textId="77777777" w:rsidR="00570231" w:rsidRPr="009209DB" w:rsidRDefault="00570231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15" w:type="dxa"/>
          </w:tcPr>
          <w:p w14:paraId="7859AC9D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70231" w:rsidRPr="00B44823" w14:paraId="1F85DDD6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11152E" w14:textId="77777777" w:rsidR="00570231" w:rsidRPr="009209DB" w:rsidRDefault="00570231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F6687A3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B6E50B5" w14:textId="77777777" w:rsidR="00570231" w:rsidRPr="009209DB" w:rsidRDefault="00570231" w:rsidP="006564D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15" w:type="dxa"/>
          </w:tcPr>
          <w:p w14:paraId="421AF716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70231" w:rsidRPr="00B44823" w14:paraId="617B7BD4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9C2239" w14:textId="77777777" w:rsidR="00570231" w:rsidRPr="009209DB" w:rsidRDefault="00570231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D9C97D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3137FB9" w14:textId="77777777" w:rsidR="00570231" w:rsidRPr="009209DB" w:rsidRDefault="00570231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15" w:type="dxa"/>
          </w:tcPr>
          <w:p w14:paraId="2E17C8B4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70231" w:rsidRPr="00B44823" w14:paraId="4B7875E0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4A5712" w14:textId="77777777" w:rsidR="00570231" w:rsidRPr="009209DB" w:rsidRDefault="00570231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3FB2C54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5E03D60" w14:textId="77777777" w:rsidR="00570231" w:rsidRPr="009209DB" w:rsidRDefault="00570231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14:paraId="269F61D2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70231" w:rsidRPr="00B44823" w14:paraId="1FE49F16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4F023E" w14:textId="77777777" w:rsidR="00570231" w:rsidRPr="009209DB" w:rsidRDefault="00570231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D15E5A1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C173AEA" w14:textId="77777777" w:rsidR="00570231" w:rsidRPr="009209DB" w:rsidRDefault="00570231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15" w:type="dxa"/>
          </w:tcPr>
          <w:p w14:paraId="123BEC4A" w14:textId="77777777" w:rsidR="00570231" w:rsidRPr="009209DB" w:rsidRDefault="00570231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38F2274D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B7DE6B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8DC7707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CCF1E4F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14:paraId="40CAA393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6FB87698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CDA9A34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95A7F94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DD1D92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15" w:type="dxa"/>
          </w:tcPr>
          <w:p w14:paraId="30C4247C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09AB98E9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2AAA559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7961230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3448086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4F9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</w:tcPr>
          <w:p w14:paraId="46035A4A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632B3987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15D5D3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3BB8B574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815E6A7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1215" w:type="dxa"/>
          </w:tcPr>
          <w:p w14:paraId="3B3E6165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0D1017E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4AE815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30B620A8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560F9B41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งตามกฎหมาย</w:t>
            </w:r>
          </w:p>
        </w:tc>
        <w:tc>
          <w:tcPr>
            <w:tcW w:w="1215" w:type="dxa"/>
          </w:tcPr>
          <w:p w14:paraId="2FC3FEBB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71B9FB9D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722687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F3CDD8F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3D0CB2F5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 w:rsidRPr="005F16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15" w:type="dxa"/>
          </w:tcPr>
          <w:p w14:paraId="2B3A2C15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2F9268E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6BC03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29769E0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14:paraId="45C58559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15" w:type="dxa"/>
          </w:tcPr>
          <w:p w14:paraId="45999268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71450911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CF9747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EB3019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5A0F67E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15" w:type="dxa"/>
          </w:tcPr>
          <w:p w14:paraId="0B1CF739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2B26FE4D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79B655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85496BF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027FC3F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15" w:type="dxa"/>
          </w:tcPr>
          <w:p w14:paraId="5904E08A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0E0374A6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1F6A698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E61C7CC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83AA7E3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15" w:type="dxa"/>
          </w:tcPr>
          <w:p w14:paraId="0D4793F2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5A6766CB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9EAD97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237656EB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DF13FC7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15" w:type="dxa"/>
          </w:tcPr>
          <w:p w14:paraId="7B2876ED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5731080B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DF6DF6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58A45A4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9E8529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1215" w:type="dxa"/>
          </w:tcPr>
          <w:p w14:paraId="406754E7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4FF65C43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0E7DF1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024843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49B17A6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15" w:type="dxa"/>
          </w:tcPr>
          <w:p w14:paraId="4CE6DE98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64C8B86A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3E5786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27B079B6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83A0047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15" w:type="dxa"/>
          </w:tcPr>
          <w:p w14:paraId="2429705F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2DC511CE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57946D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E5CBE0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7CB25A4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both"/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14:paraId="476FF98B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1E121568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48CA2C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0F80FEFC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C2CCE8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14:paraId="663BC56F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2E39BC99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CC07B4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  <w:t>2</w:t>
            </w: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4C5064D3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338C3BA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14:paraId="73B97E93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A5A08" w:rsidRPr="00B44823" w14:paraId="60198164" w14:textId="77777777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050256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378564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0539C0" w14:textId="77777777" w:rsidR="006A5A08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59F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1215" w:type="dxa"/>
          </w:tcPr>
          <w:p w14:paraId="47854E4B" w14:textId="77777777" w:rsidR="006A5A08" w:rsidRPr="009209DB" w:rsidRDefault="006A5A08" w:rsidP="006A5A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4D85B39E" w14:textId="77777777" w:rsidR="004864A0" w:rsidRPr="00544B1C" w:rsidRDefault="000010BE" w:rsidP="004C1D61">
      <w:pPr>
        <w:pStyle w:val="FSContent"/>
      </w:pPr>
      <w:r w:rsidRPr="00B44823">
        <w:rPr>
          <w:cs/>
        </w:rPr>
        <w:br w:type="page"/>
      </w:r>
      <w:r w:rsidR="004864A0" w:rsidRPr="00544B1C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D488985" w14:textId="77777777" w:rsidR="004C1D61" w:rsidRPr="00544B1C" w:rsidRDefault="004C1D61" w:rsidP="004C1D61">
      <w:pPr>
        <w:pStyle w:val="FSBlank"/>
        <w:rPr>
          <w:sz w:val="30"/>
          <w:szCs w:val="30"/>
        </w:rPr>
      </w:pPr>
    </w:p>
    <w:p w14:paraId="02D073FC" w14:textId="77777777" w:rsidR="00ED4B3D" w:rsidRPr="00544B1C" w:rsidRDefault="004864A0" w:rsidP="00ED4B3D">
      <w:pPr>
        <w:pStyle w:val="FSContent"/>
        <w:rPr>
          <w:cs/>
        </w:rPr>
      </w:pPr>
      <w:r w:rsidRPr="00544B1C">
        <w:rPr>
          <w:cs/>
        </w:rPr>
        <w:t>งบการเงิน</w:t>
      </w:r>
      <w:r w:rsidR="001231B6" w:rsidRPr="00544B1C">
        <w:rPr>
          <w:cs/>
        </w:rPr>
        <w:t>นี้</w:t>
      </w:r>
      <w:r w:rsidRPr="00544B1C">
        <w:rPr>
          <w:cs/>
        </w:rPr>
        <w:t>ได้รับอนุมัติ</w:t>
      </w:r>
      <w:r w:rsidR="004E5398" w:rsidRPr="00544B1C">
        <w:rPr>
          <w:cs/>
        </w:rPr>
        <w:t>ให้ออกงบการเงิน</w:t>
      </w:r>
      <w:r w:rsidRPr="00544B1C">
        <w:rPr>
          <w:cs/>
        </w:rPr>
        <w:t>จาก</w:t>
      </w:r>
      <w:r w:rsidR="003633AD" w:rsidRPr="00544B1C">
        <w:rPr>
          <w:rFonts w:hint="cs"/>
          <w:cs/>
        </w:rPr>
        <w:t>คณะ</w:t>
      </w:r>
      <w:r w:rsidRPr="00544B1C">
        <w:rPr>
          <w:cs/>
        </w:rPr>
        <w:t>กรรมการเมื่อ</w:t>
      </w:r>
      <w:r w:rsidR="00CF5752" w:rsidRPr="00544B1C">
        <w:rPr>
          <w:cs/>
        </w:rPr>
        <w:t>วันที่</w:t>
      </w:r>
      <w:r w:rsidR="00E8371D" w:rsidRPr="00544B1C">
        <w:t xml:space="preserve"> </w:t>
      </w:r>
      <w:r w:rsidR="00FE0B90" w:rsidRPr="00544B1C">
        <w:t>26</w:t>
      </w:r>
      <w:r w:rsidR="00141533" w:rsidRPr="00544B1C">
        <w:t xml:space="preserve"> </w:t>
      </w:r>
      <w:r w:rsidR="00141533" w:rsidRPr="00544B1C">
        <w:rPr>
          <w:rFonts w:hint="cs"/>
          <w:cs/>
        </w:rPr>
        <w:t xml:space="preserve">กุมภาพันธ์ </w:t>
      </w:r>
      <w:r w:rsidR="00ED4B3D" w:rsidRPr="00544B1C">
        <w:t>256</w:t>
      </w:r>
      <w:r w:rsidR="00AB510F" w:rsidRPr="00544B1C">
        <w:t>3</w:t>
      </w:r>
    </w:p>
    <w:p w14:paraId="11FE34A9" w14:textId="77777777" w:rsidR="007F2DAE" w:rsidRPr="00544B1C" w:rsidRDefault="007F2DAE" w:rsidP="00D65D83">
      <w:pPr>
        <w:pStyle w:val="FSBlank"/>
        <w:rPr>
          <w:sz w:val="30"/>
          <w:szCs w:val="30"/>
        </w:rPr>
      </w:pPr>
    </w:p>
    <w:p w14:paraId="6036EE05" w14:textId="77777777" w:rsidR="00735013" w:rsidRPr="00544B1C" w:rsidRDefault="007F2DAE" w:rsidP="00E31611">
      <w:pPr>
        <w:pStyle w:val="FSHeadMain"/>
        <w:rPr>
          <w:cs/>
        </w:rPr>
      </w:pPr>
      <w:r w:rsidRPr="00544B1C">
        <w:rPr>
          <w:cs/>
        </w:rPr>
        <w:t>ข้อมูลทั่วไป</w:t>
      </w:r>
    </w:p>
    <w:p w14:paraId="36561041" w14:textId="77777777" w:rsidR="00735013" w:rsidRPr="00544B1C" w:rsidRDefault="00735013" w:rsidP="00D65D83">
      <w:pPr>
        <w:pStyle w:val="FSBlank"/>
        <w:rPr>
          <w:sz w:val="30"/>
          <w:szCs w:val="30"/>
        </w:rPr>
      </w:pPr>
    </w:p>
    <w:p w14:paraId="1EBA70AC" w14:textId="77777777" w:rsidR="00F478EC" w:rsidRPr="00544B1C" w:rsidRDefault="00E31611" w:rsidP="00E31611">
      <w:pPr>
        <w:pStyle w:val="FSContent"/>
        <w:rPr>
          <w:cs/>
        </w:rPr>
      </w:pPr>
      <w:r w:rsidRPr="00544B1C">
        <w:rPr>
          <w:cs/>
          <w:lang w:val="th-TH"/>
        </w:rPr>
        <w:t xml:space="preserve">บริษัท </w:t>
      </w:r>
      <w:r w:rsidR="00735013" w:rsidRPr="00544B1C">
        <w:rPr>
          <w:cs/>
          <w:lang w:val="th-TH"/>
        </w:rPr>
        <w:t>ฟูรูกาวา</w:t>
      </w:r>
      <w:r w:rsidRPr="00544B1C">
        <w:rPr>
          <w:cs/>
          <w:lang w:val="th-TH"/>
        </w:rPr>
        <w:t xml:space="preserve"> เม็ททัล </w:t>
      </w:r>
      <w:r w:rsidR="00735013" w:rsidRPr="00544B1C">
        <w:rPr>
          <w:cs/>
          <w:lang w:val="th-TH"/>
        </w:rPr>
        <w:t>(ไทยแลนด์)</w:t>
      </w:r>
      <w:r w:rsidRPr="00544B1C">
        <w:rPr>
          <w:rFonts w:hint="cs"/>
          <w:cs/>
          <w:lang w:val="th-TH"/>
        </w:rPr>
        <w:t xml:space="preserve"> </w:t>
      </w:r>
      <w:r w:rsidR="00735013" w:rsidRPr="00544B1C">
        <w:rPr>
          <w:cs/>
          <w:lang w:val="th-TH"/>
        </w:rPr>
        <w:t>จำกัด</w:t>
      </w:r>
      <w:r w:rsidRPr="00544B1C">
        <w:rPr>
          <w:rFonts w:hint="cs"/>
          <w:cs/>
          <w:lang w:val="th-TH"/>
        </w:rPr>
        <w:t xml:space="preserve"> </w:t>
      </w:r>
      <w:r w:rsidR="00735013" w:rsidRPr="00544B1C">
        <w:rPr>
          <w:cs/>
          <w:lang w:val="th-TH"/>
        </w:rPr>
        <w:t xml:space="preserve">(มหาชน) </w:t>
      </w:r>
      <w:r w:rsidR="008422F4" w:rsidRPr="00544B1C">
        <w:t>“</w:t>
      </w:r>
      <w:r w:rsidR="008422F4" w:rsidRPr="00544B1C">
        <w:rPr>
          <w:cs/>
        </w:rPr>
        <w:t>บริษัท</w:t>
      </w:r>
      <w:r w:rsidR="008422F4" w:rsidRPr="00544B1C">
        <w:t xml:space="preserve">” </w:t>
      </w:r>
      <w:r w:rsidR="006F4515" w:rsidRPr="00544B1C">
        <w:rPr>
          <w:cs/>
        </w:rPr>
        <w:t>เป็นนิติบุคคลที่</w:t>
      </w:r>
      <w:r w:rsidR="00735013" w:rsidRPr="00544B1C">
        <w:rPr>
          <w:cs/>
          <w:lang w:val="th-TH"/>
        </w:rPr>
        <w:t xml:space="preserve">จัดตั้งขึ้นในประเทศไทย </w:t>
      </w:r>
      <w:r w:rsidR="00F478EC" w:rsidRPr="00544B1C">
        <w:rPr>
          <w:cs/>
          <w:lang w:val="th-TH"/>
        </w:rPr>
        <w:t>และ</w:t>
      </w:r>
      <w:r w:rsidR="004D7810" w:rsidRPr="00544B1C">
        <w:rPr>
          <w:rFonts w:ascii="Gautami" w:hAnsi="Gautami" w:cs="Gautami"/>
          <w:cs/>
        </w:rPr>
        <w:t>จด</w:t>
      </w:r>
      <w:r w:rsidR="004D7810" w:rsidRPr="00544B1C">
        <w:rPr>
          <w:cs/>
          <w:lang w:val="th-TH"/>
        </w:rPr>
        <w:t>ทะเบียนกับตลาดหลักทรัพย์แห่งประเทศไทยเมื่อปี 2539</w:t>
      </w:r>
      <w:r w:rsidR="004D7810" w:rsidRPr="00544B1C">
        <w:rPr>
          <w:rFonts w:hint="cs"/>
          <w:cs/>
          <w:lang w:val="th-TH"/>
        </w:rPr>
        <w:t xml:space="preserve"> </w:t>
      </w:r>
      <w:r w:rsidR="004D7810" w:rsidRPr="00544B1C">
        <w:rPr>
          <w:rFonts w:ascii="Gautami" w:hAnsi="Gautami" w:cs="Gautami"/>
          <w:cs/>
        </w:rPr>
        <w:t>โดยมีที่อยู่จดทะเบียนของบริษัทตั้งอยู่เลขที่</w:t>
      </w:r>
    </w:p>
    <w:p w14:paraId="71812EE7" w14:textId="77777777" w:rsidR="00FF3743" w:rsidRPr="00544B1C" w:rsidRDefault="00FF3743" w:rsidP="00E20B46">
      <w:pPr>
        <w:pStyle w:val="FSBlank"/>
        <w:rPr>
          <w:sz w:val="30"/>
          <w:szCs w:val="30"/>
          <w:cs/>
        </w:rPr>
      </w:pPr>
    </w:p>
    <w:p w14:paraId="03F14B82" w14:textId="77777777" w:rsidR="00FF3743" w:rsidRPr="00544B1C" w:rsidRDefault="009155EA" w:rsidP="004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520"/>
          <w:tab w:val="left" w:pos="2790"/>
        </w:tabs>
        <w:spacing w:line="240" w:lineRule="auto"/>
        <w:ind w:left="2790" w:hanging="2250"/>
        <w:jc w:val="thaiDistribute"/>
        <w:rPr>
          <w:rFonts w:ascii="Angsana New" w:hAnsi="Angsana New" w:cs="Angsana New"/>
          <w:sz w:val="30"/>
          <w:szCs w:val="30"/>
        </w:rPr>
      </w:pPr>
      <w:r w:rsidRPr="00544B1C">
        <w:rPr>
          <w:rFonts w:ascii="Angsana New" w:hAnsi="Angsana New" w:cs="Angsana New"/>
          <w:sz w:val="30"/>
          <w:szCs w:val="30"/>
        </w:rPr>
        <w:t>(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ก)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  <w:t xml:space="preserve">สำนักงานใหญ่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3743" w:rsidRPr="00544B1C">
        <w:rPr>
          <w:rFonts w:ascii="Angsana New" w:hAnsi="Angsana New" w:cs="Angsana New"/>
          <w:sz w:val="30"/>
          <w:szCs w:val="30"/>
          <w:cs/>
        </w:rPr>
        <w:t>:</w:t>
      </w:r>
      <w:r w:rsidR="00FF3743" w:rsidRPr="00544B1C">
        <w:rPr>
          <w:rFonts w:ascii="Angsana New" w:hAnsi="Angsana New" w:cs="Angsana New"/>
          <w:sz w:val="30"/>
          <w:szCs w:val="30"/>
          <w:cs/>
        </w:rPr>
        <w:tab/>
      </w:r>
      <w:r w:rsidR="00B42051" w:rsidRPr="00544B1C">
        <w:rPr>
          <w:rFonts w:ascii="Angsana New" w:hAnsi="Angsana New" w:cs="Angsana New"/>
          <w:sz w:val="30"/>
          <w:szCs w:val="30"/>
          <w:cs/>
        </w:rPr>
        <w:t>183 อาค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ารรีเจ้นท์เฮ้าส์ ชั้น 14 ถนนราชดำริ แขวงลุมพินี เขตปทุมวัน กรุงเทพฯ 10330 </w:t>
      </w:r>
    </w:p>
    <w:p w14:paraId="5AEA69CE" w14:textId="77777777" w:rsidR="000E74C6" w:rsidRPr="00544B1C" w:rsidRDefault="000E74C6" w:rsidP="00E20B46">
      <w:pPr>
        <w:pStyle w:val="FSBlank"/>
        <w:rPr>
          <w:sz w:val="30"/>
          <w:szCs w:val="30"/>
          <w:cs/>
          <w:lang w:val="th-TH"/>
        </w:rPr>
      </w:pPr>
    </w:p>
    <w:p w14:paraId="6DE9EAC9" w14:textId="77777777" w:rsidR="00FF3743" w:rsidRPr="00544B1C" w:rsidRDefault="009155EA" w:rsidP="004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520"/>
          <w:tab w:val="left" w:pos="2790"/>
        </w:tabs>
        <w:spacing w:line="240" w:lineRule="auto"/>
        <w:ind w:left="2790" w:hanging="225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544B1C">
        <w:rPr>
          <w:rFonts w:ascii="Angsana New" w:hAnsi="Angsana New" w:cs="Angsana New"/>
          <w:sz w:val="30"/>
          <w:szCs w:val="30"/>
        </w:rPr>
        <w:t>(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ข)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  <w:t>โรงงาน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3743" w:rsidRPr="00544B1C">
        <w:rPr>
          <w:rFonts w:ascii="Angsana New" w:hAnsi="Angsana New" w:cs="Angsana New"/>
          <w:sz w:val="30"/>
          <w:szCs w:val="30"/>
        </w:rPr>
        <w:t xml:space="preserve">: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3743" w:rsidRPr="00544B1C">
        <w:rPr>
          <w:rFonts w:ascii="Angsana New" w:hAnsi="Angsana New" w:cs="Angsana New"/>
          <w:sz w:val="30"/>
          <w:szCs w:val="30"/>
        </w:rPr>
        <w:t>213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 หมู่ 4 ถนนมิตรภาพ กม. </w:t>
      </w:r>
      <w:r w:rsidR="00FF3743" w:rsidRPr="00544B1C">
        <w:rPr>
          <w:rFonts w:ascii="Angsana New" w:hAnsi="Angsana New" w:cs="Angsana New"/>
          <w:sz w:val="30"/>
          <w:szCs w:val="30"/>
        </w:rPr>
        <w:t>125</w:t>
      </w:r>
      <w:r w:rsidR="00FF3743" w:rsidRPr="00544B1C">
        <w:rPr>
          <w:rFonts w:ascii="Angsana New" w:hAnsi="Angsana New" w:cs="Angsana New"/>
          <w:sz w:val="30"/>
          <w:szCs w:val="30"/>
          <w:cs/>
        </w:rPr>
        <w:t xml:space="preserve">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ตำบลทับกวาง อำเภอแก่งคอย สระบุรี 18260</w:t>
      </w:r>
    </w:p>
    <w:p w14:paraId="41E110E3" w14:textId="77777777" w:rsidR="00F478EC" w:rsidRPr="00544B1C" w:rsidRDefault="00F478EC" w:rsidP="000607E3">
      <w:pPr>
        <w:pStyle w:val="FSBlank"/>
        <w:rPr>
          <w:sz w:val="30"/>
          <w:szCs w:val="30"/>
          <w:cs/>
          <w:lang w:val="th-TH"/>
        </w:rPr>
      </w:pPr>
    </w:p>
    <w:p w14:paraId="7251B5A5" w14:textId="77777777" w:rsidR="00820E9A" w:rsidRPr="00544B1C" w:rsidRDefault="00C3331D" w:rsidP="000607E3">
      <w:pPr>
        <w:pStyle w:val="FSContent"/>
      </w:pPr>
      <w:r w:rsidRPr="00544B1C">
        <w:rPr>
          <w:cs/>
        </w:rPr>
        <w:t>บริษัทใหญ่และบริษัทใหญ่ในลำดับสูงสุด</w:t>
      </w:r>
      <w:r w:rsidR="00820E9A" w:rsidRPr="00544B1C">
        <w:rPr>
          <w:cs/>
        </w:rPr>
        <w:t>ในระหว่างปีไ</w:t>
      </w:r>
      <w:r w:rsidR="00E84393" w:rsidRPr="00544B1C">
        <w:rPr>
          <w:cs/>
        </w:rPr>
        <w:t xml:space="preserve">ด้แก่ </w:t>
      </w:r>
      <w:r w:rsidR="00520ECB" w:rsidRPr="00544B1C">
        <w:t>Furukawa Electric Co., Ltd.</w:t>
      </w:r>
      <w:r w:rsidR="00520ECB" w:rsidRPr="00544B1C">
        <w:rPr>
          <w:cs/>
        </w:rPr>
        <w:t xml:space="preserve"> </w:t>
      </w:r>
      <w:r w:rsidR="00FD18F8" w:rsidRPr="00544B1C">
        <w:rPr>
          <w:cs/>
        </w:rPr>
        <w:t>(ถือหุ้นร้อยละ 42</w:t>
      </w:r>
      <w:r w:rsidR="007E7DA7" w:rsidRPr="00544B1C">
        <w:t>.25</w:t>
      </w:r>
      <w:r w:rsidR="00FD18F8" w:rsidRPr="00544B1C">
        <w:rPr>
          <w:cs/>
        </w:rPr>
        <w:t xml:space="preserve">) </w:t>
      </w:r>
      <w:r w:rsidR="006564DB" w:rsidRPr="00544B1C">
        <w:br/>
      </w:r>
      <w:r w:rsidR="00820E9A" w:rsidRPr="00544B1C">
        <w:rPr>
          <w:cs/>
        </w:rPr>
        <w:t>ซึ่ง</w:t>
      </w:r>
      <w:r w:rsidR="00FD18F8" w:rsidRPr="00544B1C">
        <w:rPr>
          <w:cs/>
        </w:rPr>
        <w:t>เป็น</w:t>
      </w:r>
      <w:r w:rsidR="00E84393" w:rsidRPr="00544B1C">
        <w:rPr>
          <w:cs/>
        </w:rPr>
        <w:t>บริษัท</w:t>
      </w:r>
      <w:r w:rsidR="00FD18F8" w:rsidRPr="00544B1C">
        <w:rPr>
          <w:cs/>
        </w:rPr>
        <w:t>ที่จัดตั้งขึ้นใน</w:t>
      </w:r>
      <w:r w:rsidR="00820E9A" w:rsidRPr="00544B1C">
        <w:rPr>
          <w:cs/>
        </w:rPr>
        <w:t>ประเทศ</w:t>
      </w:r>
      <w:r w:rsidR="00FD18F8" w:rsidRPr="00544B1C">
        <w:rPr>
          <w:cs/>
        </w:rPr>
        <w:t>ญี่ปุ่น</w:t>
      </w:r>
    </w:p>
    <w:p w14:paraId="43B26B55" w14:textId="77777777" w:rsidR="00285CA2" w:rsidRPr="00544B1C" w:rsidRDefault="00285CA2" w:rsidP="000607E3">
      <w:pPr>
        <w:pStyle w:val="FSContent"/>
      </w:pPr>
    </w:p>
    <w:p w14:paraId="2ECC8767" w14:textId="5F8B5B25" w:rsidR="00285CA2" w:rsidRPr="00544B1C" w:rsidRDefault="00285CA2" w:rsidP="00285CA2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  <w:r w:rsidRPr="00544B1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เมื่อวันที่ </w:t>
      </w:r>
      <w:r w:rsidRPr="00544B1C">
        <w:rPr>
          <w:rFonts w:ascii="Angsana New" w:hAnsi="Angsana New" w:cs="Angsana New"/>
          <w:sz w:val="30"/>
          <w:szCs w:val="30"/>
          <w:lang w:val="th-TH"/>
        </w:rPr>
        <w:t xml:space="preserve">27 </w:t>
      </w:r>
      <w:r w:rsidRPr="00544B1C">
        <w:rPr>
          <w:rFonts w:ascii="Angsana New" w:hAnsi="Angsana New" w:cs="Angsana New" w:hint="cs"/>
          <w:sz w:val="30"/>
          <w:szCs w:val="30"/>
          <w:cs/>
          <w:lang w:val="th-TH"/>
        </w:rPr>
        <w:t>กันยายน</w:t>
      </w:r>
      <w:r w:rsidRPr="00544B1C">
        <w:rPr>
          <w:rFonts w:ascii="Angsana New" w:hAnsi="Angsana New" w:cs="Angsana New"/>
          <w:sz w:val="30"/>
          <w:szCs w:val="30"/>
          <w:lang w:val="th-TH"/>
        </w:rPr>
        <w:t> </w:t>
      </w:r>
      <w:r w:rsidRPr="00544B1C">
        <w:rPr>
          <w:rFonts w:ascii="Angsana New" w:hAnsi="Angsana New" w:cs="Angsana New" w:hint="cs"/>
          <w:sz w:val="30"/>
          <w:szCs w:val="30"/>
          <w:cs/>
          <w:lang w:val="th-TH"/>
        </w:rPr>
        <w:t>2562</w:t>
      </w:r>
      <w:r w:rsidRPr="00544B1C">
        <w:rPr>
          <w:rFonts w:ascii="Angsana New" w:hAnsi="Angsana New" w:cs="Angsana New"/>
          <w:sz w:val="30"/>
          <w:szCs w:val="30"/>
          <w:lang w:val="th-TH"/>
        </w:rPr>
        <w:t> </w:t>
      </w:r>
      <w:r w:rsidRPr="00544B1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บริษัทได้รับการแจ้งเรื่อง Furukawa </w:t>
      </w:r>
      <w:r w:rsidRPr="00544B1C">
        <w:rPr>
          <w:rFonts w:ascii="Angsana New" w:hAnsi="Angsana New" w:cs="Angsana New"/>
          <w:sz w:val="30"/>
          <w:szCs w:val="30"/>
          <w:lang w:val="th-TH"/>
        </w:rPr>
        <w:t xml:space="preserve">Electric Co., Ltd. </w:t>
      </w:r>
      <w:r w:rsidRPr="00544B1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ซึ่งเป็นผู้ถือหุ้นรายใหญ่ของบริษัทได้ทำสัญญาซื้อขายหุ้นกับ </w:t>
      </w:r>
      <w:r w:rsidRPr="00544B1C">
        <w:rPr>
          <w:rFonts w:ascii="Angsana New" w:hAnsi="Angsana New" w:cs="Angsana New"/>
          <w:sz w:val="30"/>
          <w:szCs w:val="30"/>
          <w:lang w:val="th-TH"/>
        </w:rPr>
        <w:t>CTJ Holdings</w:t>
      </w:r>
      <w:r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2 </w:t>
      </w:r>
      <w:r w:rsidRPr="00544B1C">
        <w:rPr>
          <w:rFonts w:ascii="Angsana New" w:hAnsi="Angsana New" w:cs="Angsana New"/>
          <w:sz w:val="30"/>
          <w:szCs w:val="30"/>
          <w:lang w:val="th-TH"/>
        </w:rPr>
        <w:t xml:space="preserve">LLC </w:t>
      </w:r>
      <w:r w:rsidRPr="00544B1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(บริษัทประเทศญี่ปุ่น) เพื่อขายหุ้นของบริษัท เป็นจำนวน </w:t>
      </w:r>
      <w:r w:rsidRPr="00544B1C">
        <w:rPr>
          <w:rFonts w:ascii="Angsana New" w:hAnsi="Angsana New" w:cs="Angsana New"/>
          <w:sz w:val="30"/>
          <w:szCs w:val="30"/>
          <w:lang w:val="th-TH"/>
        </w:rPr>
        <w:t xml:space="preserve">20,280,280 </w:t>
      </w:r>
      <w:r w:rsidRPr="00544B1C">
        <w:rPr>
          <w:rFonts w:ascii="Angsana New" w:hAnsi="Angsana New" w:cs="Angsana New" w:hint="cs"/>
          <w:sz w:val="30"/>
          <w:szCs w:val="30"/>
          <w:cs/>
          <w:lang w:val="th-TH"/>
        </w:rPr>
        <w:t>หุ้น คิดเป็นร้อยละ</w:t>
      </w:r>
      <w:r w:rsidRPr="00544B1C">
        <w:rPr>
          <w:rFonts w:ascii="Angsana New" w:hAnsi="Angsana New" w:cs="Angsana New"/>
          <w:sz w:val="30"/>
          <w:szCs w:val="30"/>
          <w:lang w:val="th-TH"/>
        </w:rPr>
        <w:t xml:space="preserve"> 42.25 </w:t>
      </w:r>
      <w:r w:rsidRPr="00544B1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ของจำนวนหุ้นที่ออกและจำหน่ายแล้วทั้งหมด ในราคา </w:t>
      </w:r>
      <w:r w:rsidRPr="00544B1C">
        <w:rPr>
          <w:rFonts w:ascii="Angsana New" w:hAnsi="Angsana New" w:cs="Angsana New"/>
          <w:sz w:val="30"/>
          <w:szCs w:val="30"/>
          <w:lang w:val="th-TH"/>
        </w:rPr>
        <w:t xml:space="preserve">10.20 </w:t>
      </w:r>
      <w:r w:rsidRPr="00544B1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บาทต่อหุ้น หรือเป็นจำนวนเงินโดยประมาณ </w:t>
      </w:r>
      <w:r w:rsidRPr="00544B1C">
        <w:rPr>
          <w:rFonts w:ascii="Angsana New" w:hAnsi="Angsana New" w:cs="Angsana New"/>
          <w:sz w:val="30"/>
          <w:szCs w:val="30"/>
          <w:lang w:val="th-TH"/>
        </w:rPr>
        <w:t>206.</w:t>
      </w:r>
      <w:r w:rsidR="007223E2">
        <w:rPr>
          <w:rFonts w:ascii="Angsana New" w:hAnsi="Angsana New" w:cs="Angsana New" w:hint="cs"/>
          <w:sz w:val="30"/>
          <w:szCs w:val="30"/>
          <w:cs/>
          <w:lang w:val="th-TH"/>
        </w:rPr>
        <w:t>9</w:t>
      </w:r>
      <w:r w:rsidRPr="00544B1C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544B1C">
        <w:rPr>
          <w:rFonts w:ascii="Angsana New" w:hAnsi="Angsana New" w:cs="Angsana New" w:hint="cs"/>
          <w:sz w:val="30"/>
          <w:szCs w:val="30"/>
          <w:cs/>
          <w:lang w:val="th-TH"/>
        </w:rPr>
        <w:t>ล้านบาท</w:t>
      </w:r>
      <w:r w:rsidRPr="00544B1C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544B1C">
        <w:rPr>
          <w:rFonts w:ascii="Angsana New" w:hAnsi="Angsana New" w:cs="Angsana New" w:hint="cs"/>
          <w:sz w:val="30"/>
          <w:szCs w:val="30"/>
          <w:cs/>
          <w:lang w:val="th-TH"/>
        </w:rPr>
        <w:t>รายการธุรกรรมการซื้อขายนี้จะแล้วเสร็จภายในเดือน</w:t>
      </w:r>
      <w:r w:rsidR="00966067">
        <w:rPr>
          <w:rFonts w:ascii="Angsana New" w:hAnsi="Angsana New" w:cs="Angsana New" w:hint="cs"/>
          <w:sz w:val="30"/>
          <w:szCs w:val="30"/>
          <w:cs/>
          <w:lang w:val="th-TH"/>
        </w:rPr>
        <w:t>เมษายน</w:t>
      </w:r>
      <w:r w:rsidRPr="00544B1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2563</w:t>
      </w:r>
      <w:r w:rsidRPr="00544B1C">
        <w:rPr>
          <w:rFonts w:ascii="Angsana New" w:hAnsi="Angsana New" w:cs="Angsana New"/>
          <w:sz w:val="30"/>
          <w:szCs w:val="30"/>
          <w:lang w:val="th-TH"/>
        </w:rPr>
        <w:t> </w:t>
      </w:r>
    </w:p>
    <w:p w14:paraId="777346FE" w14:textId="77777777" w:rsidR="00820E9A" w:rsidRPr="00544B1C" w:rsidRDefault="00820E9A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C77708B" w14:textId="77777777" w:rsidR="00735013" w:rsidRPr="00544B1C" w:rsidRDefault="00735013" w:rsidP="000607E3">
      <w:pPr>
        <w:pStyle w:val="FSContent"/>
        <w:rPr>
          <w:lang w:val="th-TH"/>
        </w:rPr>
      </w:pPr>
      <w:r w:rsidRPr="00544B1C">
        <w:rPr>
          <w:cs/>
          <w:lang w:val="th-TH"/>
        </w:rPr>
        <w:t>บริษัท</w:t>
      </w:r>
      <w:r w:rsidR="00F478EC" w:rsidRPr="00544B1C">
        <w:rPr>
          <w:cs/>
          <w:lang w:val="th-TH"/>
        </w:rPr>
        <w:t>ดำเนิน</w:t>
      </w:r>
      <w:r w:rsidRPr="00544B1C">
        <w:rPr>
          <w:cs/>
          <w:lang w:val="th-TH"/>
        </w:rPr>
        <w:t>ธุรกิจ</w:t>
      </w:r>
      <w:r w:rsidR="00F478EC" w:rsidRPr="00544B1C">
        <w:rPr>
          <w:cs/>
          <w:lang w:val="th-TH"/>
        </w:rPr>
        <w:t>หลักเกี่ยวกับการ</w:t>
      </w:r>
      <w:r w:rsidRPr="00544B1C">
        <w:rPr>
          <w:cs/>
          <w:lang w:val="th-TH"/>
        </w:rPr>
        <w:t>ผลิตและจำ</w:t>
      </w:r>
      <w:r w:rsidR="004F04DF" w:rsidRPr="00544B1C">
        <w:rPr>
          <w:cs/>
          <w:lang w:val="th-TH"/>
        </w:rPr>
        <w:t>หน่ายท่อทองแดงไร้ตะเข็บชนิดต่าง</w:t>
      </w:r>
      <w:r w:rsidRPr="00544B1C">
        <w:rPr>
          <w:cs/>
          <w:lang w:val="th-TH"/>
        </w:rPr>
        <w:t xml:space="preserve">ๆ </w:t>
      </w:r>
      <w:r w:rsidR="00F478EC" w:rsidRPr="00544B1C">
        <w:rPr>
          <w:cs/>
          <w:lang w:val="th-TH"/>
        </w:rPr>
        <w:t>ซึ่งเป็นส่วนประกอบที่สำคัญ</w:t>
      </w:r>
      <w:r w:rsidRPr="00544B1C">
        <w:rPr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14:paraId="2D253820" w14:textId="77777777" w:rsidR="00285CA2" w:rsidRPr="00544B1C" w:rsidRDefault="00285CA2" w:rsidP="000607E3">
      <w:pPr>
        <w:pStyle w:val="FSContent"/>
        <w:rPr>
          <w:cs/>
          <w:lang w:val="th-TH"/>
        </w:rPr>
      </w:pPr>
    </w:p>
    <w:p w14:paraId="07E6DCE0" w14:textId="77777777" w:rsidR="00735013" w:rsidRPr="00544B1C" w:rsidRDefault="00735013" w:rsidP="007801C2">
      <w:pPr>
        <w:pStyle w:val="FSHeadMain"/>
        <w:rPr>
          <w:cs/>
        </w:rPr>
      </w:pPr>
      <w:r w:rsidRPr="00544B1C">
        <w:rPr>
          <w:cs/>
        </w:rPr>
        <w:t>เกณฑ์การจัดทำงบการเงิน</w:t>
      </w:r>
    </w:p>
    <w:p w14:paraId="3EB42829" w14:textId="77777777" w:rsidR="00BD69A6" w:rsidRPr="00544B1C" w:rsidRDefault="00BD69A6" w:rsidP="00CC46CF">
      <w:pPr>
        <w:pStyle w:val="FSContent"/>
      </w:pPr>
    </w:p>
    <w:p w14:paraId="20757BDF" w14:textId="77777777" w:rsidR="00A67AB9" w:rsidRPr="00544B1C" w:rsidRDefault="00BD69A6" w:rsidP="000B257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i/>
          <w:iCs/>
          <w:sz w:val="30"/>
          <w:szCs w:val="30"/>
        </w:rPr>
      </w:pPr>
      <w:r w:rsidRPr="00544B1C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561DDEB8" w14:textId="77777777" w:rsidR="00212989" w:rsidRPr="00544B1C" w:rsidRDefault="00212989" w:rsidP="00212989">
      <w:pPr>
        <w:pStyle w:val="FSBlank"/>
        <w:rPr>
          <w:sz w:val="30"/>
          <w:szCs w:val="30"/>
        </w:rPr>
      </w:pPr>
    </w:p>
    <w:p w14:paraId="52F62856" w14:textId="77777777" w:rsidR="00A67AB9" w:rsidRPr="00544B1C" w:rsidRDefault="00A67AB9" w:rsidP="00B01737">
      <w:pPr>
        <w:pStyle w:val="FSContent"/>
      </w:pPr>
      <w:r w:rsidRPr="00544B1C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716F9A" w:rsidRPr="00544B1C">
        <w:rPr>
          <w:rFonts w:hint="cs"/>
          <w:cs/>
        </w:rPr>
        <w:br/>
      </w:r>
      <w:r w:rsidRPr="00544B1C">
        <w:rPr>
          <w:cs/>
        </w:rPr>
        <w:t>สภาวิชาชีพบัญชีฯ (</w:t>
      </w:r>
      <w:r w:rsidRPr="00544B1C">
        <w:t>“</w:t>
      </w:r>
      <w:r w:rsidRPr="00544B1C">
        <w:rPr>
          <w:cs/>
        </w:rPr>
        <w:t>สภาวิชาชีพบัญชี</w:t>
      </w:r>
      <w:r w:rsidRPr="00544B1C">
        <w:t>”</w:t>
      </w:r>
      <w:r w:rsidRPr="00544B1C">
        <w:rPr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</w:t>
      </w:r>
    </w:p>
    <w:p w14:paraId="48764FDF" w14:textId="77777777" w:rsidR="007E3910" w:rsidRPr="00CC46CF" w:rsidRDefault="007E3910" w:rsidP="00B01737">
      <w:pPr>
        <w:pStyle w:val="FSContent"/>
        <w:rPr>
          <w:sz w:val="20"/>
          <w:szCs w:val="20"/>
        </w:rPr>
      </w:pPr>
    </w:p>
    <w:p w14:paraId="7DE2F5AD" w14:textId="77777777" w:rsidR="004246B4" w:rsidRPr="00544B1C" w:rsidRDefault="00544B1C" w:rsidP="00DA395F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cs/>
          <w:lang w:val="en-US" w:bidi="th-TH"/>
        </w:rPr>
        <w:br w:type="page"/>
      </w:r>
      <w:r w:rsidR="007E3910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lastRenderedPageBreak/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7E3910" w:rsidRPr="00544B1C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1 </w:t>
      </w:r>
      <w:r w:rsidR="007E3910" w:rsidRPr="00544B1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E3910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มกราคม </w:t>
      </w:r>
      <w:r w:rsidR="007E3910" w:rsidRPr="00544B1C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7E3910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7E3910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</w:t>
      </w:r>
      <w:r w:rsidR="007E3910" w:rsidRPr="00544B1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246B4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ซึ่งไม่มีผลกระทบอย่างมีสาระสำคัญต่องบการเงินของบริษัท</w:t>
      </w:r>
      <w:r w:rsidR="004246B4" w:rsidRPr="00544B1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246B4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เว้นแต่การถือปฏิบัติตามมาตรฐานการรายงานทางการเงิน</w:t>
      </w:r>
      <w:r w:rsidR="004246B4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246B4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ฉบับที่</w:t>
      </w:r>
      <w:r w:rsidR="004246B4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246B4" w:rsidRPr="00544B1C">
        <w:rPr>
          <w:rFonts w:ascii="Angsana New" w:hAnsi="Angsana New" w:cs="Angsana New"/>
          <w:sz w:val="30"/>
          <w:szCs w:val="30"/>
          <w:lang w:val="en-US" w:bidi="th-TH"/>
        </w:rPr>
        <w:t xml:space="preserve">15 </w:t>
      </w:r>
      <w:r w:rsidR="004246B4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</w:t>
      </w:r>
      <w:r w:rsidR="004246B4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246B4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รายได้จากสัญญาที่ทำกับลูกค้า</w:t>
      </w:r>
      <w:r w:rsidR="004246B4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246B4" w:rsidRPr="00544B1C">
        <w:rPr>
          <w:rFonts w:ascii="Angsana New" w:hAnsi="Angsana New" w:cs="Angsana New"/>
          <w:sz w:val="30"/>
          <w:szCs w:val="30"/>
          <w:lang w:val="en-US" w:bidi="th-TH"/>
        </w:rPr>
        <w:t xml:space="preserve">(“TFRS 15”) </w:t>
      </w:r>
      <w:r w:rsidR="004246B4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เป็นครั้งแรกแทนมาตรฐานการบัญชี</w:t>
      </w:r>
      <w:r w:rsidR="004246B4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246B4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ฉบับที่</w:t>
      </w:r>
      <w:r w:rsidR="004246B4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246B4" w:rsidRPr="00544B1C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="004246B4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246B4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</w:t>
      </w:r>
      <w:r w:rsidR="004246B4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246B4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รายได้</w:t>
      </w:r>
      <w:r w:rsidR="004246B4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246B4" w:rsidRPr="00544B1C">
        <w:rPr>
          <w:rFonts w:ascii="Angsana New" w:hAnsi="Angsana New" w:cs="Angsana New"/>
          <w:sz w:val="30"/>
          <w:szCs w:val="30"/>
          <w:lang w:val="en-US" w:bidi="th-TH"/>
        </w:rPr>
        <w:t xml:space="preserve">(“TAS 18”)  </w:t>
      </w:r>
      <w:r w:rsidR="004246B4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มาตรฐานการบัญชี</w:t>
      </w:r>
      <w:r w:rsidR="004246B4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246B4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ฉบับที่</w:t>
      </w:r>
      <w:r w:rsidR="004246B4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246B4" w:rsidRPr="00544B1C">
        <w:rPr>
          <w:rFonts w:ascii="Angsana New" w:hAnsi="Angsana New" w:cs="Angsana New"/>
          <w:sz w:val="30"/>
          <w:szCs w:val="30"/>
          <w:lang w:val="en-US" w:bidi="th-TH"/>
        </w:rPr>
        <w:t xml:space="preserve">11 </w:t>
      </w:r>
      <w:r w:rsidR="004246B4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</w:t>
      </w:r>
      <w:r w:rsidR="004246B4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246B4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สัญญาก่อสร้าง</w:t>
      </w:r>
      <w:r w:rsidR="004246B4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246B4" w:rsidRPr="00544B1C">
        <w:rPr>
          <w:rFonts w:ascii="Angsana New" w:hAnsi="Angsana New" w:cs="Angsana New"/>
          <w:sz w:val="30"/>
          <w:szCs w:val="30"/>
          <w:lang w:val="en-US" w:bidi="th-TH"/>
        </w:rPr>
        <w:t xml:space="preserve">(“TAS 11”) </w:t>
      </w:r>
      <w:r w:rsidR="004246B4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และการตีความมาตรฐานการรายงานทางการเงินที่เกี่ยวข้อง</w:t>
      </w:r>
      <w:r w:rsidR="004246B4" w:rsidRPr="00544B1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246B4" w:rsidRPr="00544B1C">
        <w:rPr>
          <w:rFonts w:ascii="Angsana New" w:hAnsi="Angsana New" w:cs="Angsana New" w:hint="cs"/>
          <w:sz w:val="30"/>
          <w:szCs w:val="30"/>
          <w:cs/>
          <w:lang w:val="en-US" w:bidi="th-TH"/>
        </w:rPr>
        <w:t>ผลกระทบจากการเปลี่ยนแปลงที่มีสาระสำคัญต่องบการเงินได้เปิดเผยไว้ในหมายเหตุ</w:t>
      </w:r>
      <w:r w:rsidR="004246B4" w:rsidRPr="004167EE">
        <w:rPr>
          <w:rFonts w:ascii="Angsana New" w:hAnsi="Angsana New" w:cs="Angsana New" w:hint="cs"/>
          <w:sz w:val="30"/>
          <w:szCs w:val="30"/>
          <w:cs/>
          <w:lang w:val="en-US" w:bidi="th-TH"/>
        </w:rPr>
        <w:t>ข้อ</w:t>
      </w:r>
      <w:r w:rsidR="004246B4" w:rsidRPr="004167E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4246B4" w:rsidRPr="004167EE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E250C2" w:rsidRPr="004167EE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4167EE" w:rsidRPr="004167EE">
        <w:rPr>
          <w:rFonts w:ascii="Angsana New" w:hAnsi="Angsana New" w:cs="Angsana New" w:hint="cs"/>
          <w:sz w:val="30"/>
          <w:szCs w:val="30"/>
          <w:cs/>
          <w:lang w:val="en-US" w:bidi="th-TH"/>
        </w:rPr>
        <w:t>ฐ</w:t>
      </w:r>
      <w:r w:rsidR="00916CC2" w:rsidRPr="004167EE">
        <w:rPr>
          <w:rFonts w:ascii="Angsana New" w:hAnsi="Angsana New" w:cs="Angsana New"/>
          <w:sz w:val="30"/>
          <w:szCs w:val="30"/>
          <w:lang w:val="en-US" w:bidi="th-TH"/>
        </w:rPr>
        <w:t>)</w:t>
      </w:r>
    </w:p>
    <w:p w14:paraId="06F7DB9F" w14:textId="77777777" w:rsidR="007E3910" w:rsidRPr="00544B1C" w:rsidRDefault="007E3910" w:rsidP="00633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 w:cs="Angsana New"/>
          <w:sz w:val="30"/>
          <w:szCs w:val="30"/>
        </w:rPr>
      </w:pPr>
    </w:p>
    <w:p w14:paraId="6DB11A48" w14:textId="714812DB" w:rsidR="007E3910" w:rsidRPr="00544B1C" w:rsidRDefault="007E3910" w:rsidP="007E3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44B1C">
        <w:rPr>
          <w:rFonts w:ascii="Angsana New" w:hAnsi="Angsana New" w:cs="Angsana New"/>
          <w:sz w:val="30"/>
          <w:szCs w:val="30"/>
          <w:cs/>
        </w:rPr>
        <w:t>นอกจากนี้ บริษัทไม่ได้นำมาตรฐานการรายงานทางการเงินที่ออก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544B1C">
        <w:rPr>
          <w:rFonts w:ascii="Angsana New" w:hAnsi="Angsana New" w:cs="Angsana New"/>
          <w:sz w:val="30"/>
          <w:szCs w:val="30"/>
        </w:rPr>
        <w:t xml:space="preserve"> </w:t>
      </w:r>
      <w:r w:rsidRPr="00544B1C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มาตรฐานการรายงานทางการเงินที่ออกที่เกี่ยวกับการดำเนินงานของบริษัทได้เปิดเผยในหมายเหตุข้อ </w:t>
      </w:r>
      <w:r w:rsidR="00916CC2" w:rsidRPr="00544B1C">
        <w:rPr>
          <w:rFonts w:ascii="Angsana New" w:hAnsi="Angsana New" w:cs="Angsana New"/>
          <w:sz w:val="30"/>
          <w:szCs w:val="30"/>
        </w:rPr>
        <w:t>28</w:t>
      </w:r>
    </w:p>
    <w:p w14:paraId="3E4A2CD9" w14:textId="77777777" w:rsidR="00170B14" w:rsidRPr="00544B1C" w:rsidRDefault="00170B14" w:rsidP="00CC4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 w:cs="Angsana New"/>
          <w:sz w:val="30"/>
          <w:szCs w:val="30"/>
        </w:rPr>
      </w:pPr>
    </w:p>
    <w:p w14:paraId="3EA761DD" w14:textId="77777777" w:rsidR="00BD69A6" w:rsidRPr="00544B1C" w:rsidRDefault="00423B23" w:rsidP="000B257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i/>
          <w:iCs/>
          <w:sz w:val="30"/>
          <w:szCs w:val="30"/>
          <w:cs/>
        </w:rPr>
      </w:pPr>
      <w:r w:rsidRPr="00544B1C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สกุลเงินที่ใช้ในการดำเนินงานและที่นำเสนองบการเงิน</w:t>
      </w:r>
    </w:p>
    <w:p w14:paraId="36623DBE" w14:textId="77777777" w:rsidR="00BD69A6" w:rsidRPr="00544B1C" w:rsidRDefault="00BD69A6" w:rsidP="00CC4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1E76F6C" w14:textId="77777777" w:rsidR="00BD69A6" w:rsidRPr="00544B1C" w:rsidRDefault="008A3F8C" w:rsidP="00212989">
      <w:pPr>
        <w:pStyle w:val="FSContent"/>
        <w:rPr>
          <w:cs/>
        </w:rPr>
      </w:pPr>
      <w:r w:rsidRPr="00544B1C">
        <w:rPr>
          <w:rFonts w:hint="cs"/>
          <w:cs/>
        </w:rPr>
        <w:t>งบการเงินนี้จัดทำเป็นเงินบาท</w:t>
      </w:r>
      <w:r w:rsidR="000E44D1" w:rsidRPr="00544B1C">
        <w:rPr>
          <w:rFonts w:hint="cs"/>
          <w:cs/>
        </w:rPr>
        <w:t>ซึ่งเป็นสกุลเงินที่ใช้ในการดำเนินงานของ</w:t>
      </w:r>
      <w:r w:rsidRPr="00544B1C">
        <w:rPr>
          <w:rFonts w:hint="cs"/>
          <w:cs/>
        </w:rPr>
        <w:t>บริษัท</w:t>
      </w:r>
    </w:p>
    <w:p w14:paraId="56AA746D" w14:textId="77777777" w:rsidR="00E345CC" w:rsidRPr="00544B1C" w:rsidRDefault="00E345CC" w:rsidP="0065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64414C8B" w14:textId="77777777" w:rsidR="00E345CC" w:rsidRPr="00544B1C" w:rsidRDefault="00504E3C" w:rsidP="000B257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sz w:val="30"/>
          <w:szCs w:val="30"/>
        </w:rPr>
      </w:pPr>
      <w:r w:rsidRPr="00544B1C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</w:t>
      </w:r>
      <w:r w:rsidR="00E345CC" w:rsidRPr="00544B1C">
        <w:rPr>
          <w:i/>
          <w:iCs/>
          <w:sz w:val="30"/>
          <w:szCs w:val="30"/>
          <w:cs/>
        </w:rPr>
        <w:t>การประมาณ</w:t>
      </w:r>
      <w:r w:rsidRPr="00544B1C">
        <w:rPr>
          <w:rFonts w:hint="cs"/>
          <w:i/>
          <w:iCs/>
          <w:sz w:val="30"/>
          <w:szCs w:val="30"/>
          <w:cs/>
        </w:rPr>
        <w:t>การ</w:t>
      </w:r>
    </w:p>
    <w:p w14:paraId="38224D42" w14:textId="77777777" w:rsidR="008018A9" w:rsidRPr="00544B1C" w:rsidRDefault="008018A9" w:rsidP="0065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6FAB1E0" w14:textId="77777777" w:rsidR="00406D4F" w:rsidRPr="00544B1C" w:rsidRDefault="00406D4F" w:rsidP="0040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44B1C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44B1C">
        <w:rPr>
          <w:rFonts w:ascii="Angsana New" w:hAnsi="Angsana New" w:cs="Angsana New"/>
          <w:sz w:val="30"/>
          <w:szCs w:val="30"/>
        </w:rPr>
        <w:t xml:space="preserve"> </w:t>
      </w:r>
      <w:r w:rsidRPr="00544B1C">
        <w:rPr>
          <w:rFonts w:ascii="Angsana New" w:hAnsi="Angsana New" w:cs="Angsana New"/>
          <w:sz w:val="30"/>
          <w:szCs w:val="30"/>
          <w:cs/>
        </w:rPr>
        <w:t>การประมาณการ</w:t>
      </w:r>
      <w:r w:rsidR="008265C4" w:rsidRPr="00544B1C">
        <w:rPr>
          <w:rFonts w:ascii="Angsana New" w:hAnsi="Angsana New" w:cs="Angsana New" w:hint="cs"/>
          <w:sz w:val="30"/>
          <w:szCs w:val="30"/>
          <w:cs/>
        </w:rPr>
        <w:t>แ</w:t>
      </w:r>
      <w:r w:rsidRPr="00544B1C">
        <w:rPr>
          <w:rFonts w:ascii="Angsana New" w:hAnsi="Angsana New" w:cs="Angsana New"/>
          <w:sz w:val="30"/>
          <w:szCs w:val="30"/>
          <w:cs/>
        </w:rPr>
        <w:t>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2A868A22" w14:textId="77777777" w:rsidR="00CC46CF" w:rsidRPr="00544B1C" w:rsidRDefault="00CC46CF" w:rsidP="00E15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6E1731" w14:textId="77777777" w:rsidR="005D754C" w:rsidRPr="00544B1C" w:rsidRDefault="0092353F" w:rsidP="00923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Style w:val="FSContentChar"/>
          <w:i/>
          <w:iCs/>
        </w:rPr>
      </w:pPr>
      <w:r w:rsidRPr="00544B1C">
        <w:rPr>
          <w:rStyle w:val="FSContentChar"/>
          <w:i/>
          <w:iCs/>
        </w:rPr>
        <w:tab/>
      </w:r>
      <w:r w:rsidR="003D2E17" w:rsidRPr="00544B1C">
        <w:rPr>
          <w:rStyle w:val="FSContentChar"/>
          <w:rFonts w:hint="cs"/>
          <w:i/>
          <w:iCs/>
          <w:cs/>
        </w:rPr>
        <w:t>ข้อสมมติ</w:t>
      </w:r>
      <w:r w:rsidR="005D754C" w:rsidRPr="00544B1C">
        <w:rPr>
          <w:rStyle w:val="FSContentChar"/>
          <w:rFonts w:hint="cs"/>
          <w:i/>
          <w:iCs/>
          <w:cs/>
        </w:rPr>
        <w:t>และความไม่แน่นอนของการประมาณการ</w:t>
      </w:r>
    </w:p>
    <w:p w14:paraId="487C684D" w14:textId="77777777" w:rsidR="00D6502B" w:rsidRPr="00544B1C" w:rsidRDefault="00D6502B" w:rsidP="00923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67BA1FF9" w14:textId="77777777" w:rsidR="00081B7D" w:rsidRPr="00544B1C" w:rsidRDefault="00504E3C" w:rsidP="00E20B46">
      <w:pPr>
        <w:pStyle w:val="BodyText2"/>
        <w:ind w:left="540" w:right="-45"/>
        <w:jc w:val="thaiDistribute"/>
        <w:rPr>
          <w:rFonts w:cs="Angsana New"/>
          <w:i/>
          <w:iCs/>
        </w:rPr>
      </w:pPr>
      <w:r w:rsidRPr="00544B1C">
        <w:rPr>
          <w:rFonts w:cs="Angsana New" w:hint="cs"/>
          <w:cs/>
        </w:rPr>
        <w:t>ข้อมูลเกี่ยวกับ</w:t>
      </w:r>
      <w:r w:rsidR="00917D16" w:rsidRPr="00544B1C">
        <w:rPr>
          <w:rFonts w:cs="Angsana New" w:hint="cs"/>
          <w:cs/>
        </w:rPr>
        <w:t>ข้อสมมติ</w:t>
      </w:r>
      <w:r w:rsidR="00E20B46" w:rsidRPr="00544B1C">
        <w:rPr>
          <w:rFonts w:cs="Angsana New" w:hint="cs"/>
          <w:cs/>
        </w:rPr>
        <w:t>และ</w:t>
      </w:r>
      <w:r w:rsidRPr="00544B1C">
        <w:rPr>
          <w:rFonts w:cs="Angsana New" w:hint="cs"/>
          <w:cs/>
        </w:rPr>
        <w:t>ความไม่แน่นอนของการประมาณการ</w:t>
      </w:r>
      <w:r w:rsidR="00254A10">
        <w:rPr>
          <w:rFonts w:cs="Angsana New" w:hint="cs"/>
          <w:cs/>
        </w:rPr>
        <w:t xml:space="preserve"> ณ วันที่ </w:t>
      </w:r>
      <w:r w:rsidR="00254A10">
        <w:rPr>
          <w:rFonts w:cs="Angsana New"/>
          <w:lang w:val="en-US"/>
        </w:rPr>
        <w:t xml:space="preserve">31 </w:t>
      </w:r>
      <w:r w:rsidR="00254A10">
        <w:rPr>
          <w:rFonts w:cs="Angsana New" w:hint="cs"/>
          <w:cs/>
          <w:lang w:val="en-US"/>
        </w:rPr>
        <w:t xml:space="preserve">ธันวาคม </w:t>
      </w:r>
      <w:r w:rsidR="00254A10">
        <w:rPr>
          <w:rFonts w:cs="Angsana New"/>
          <w:lang w:val="en-US"/>
        </w:rPr>
        <w:t xml:space="preserve">2562 </w:t>
      </w:r>
      <w:r w:rsidR="00254A10">
        <w:rPr>
          <w:rFonts w:cs="Angsana New" w:hint="cs"/>
          <w:cs/>
          <w:lang w:val="en-US"/>
        </w:rPr>
        <w:t>ซึ่ง</w:t>
      </w:r>
      <w:r w:rsidRPr="00544B1C">
        <w:rPr>
          <w:rFonts w:cs="Angsana New" w:hint="cs"/>
          <w:cs/>
        </w:rPr>
        <w:t>มี</w:t>
      </w:r>
      <w:r w:rsidR="00254A10">
        <w:rPr>
          <w:rFonts w:cs="Angsana New" w:hint="cs"/>
          <w:cs/>
        </w:rPr>
        <w:t>ความเสี่ยงอย่างมี</w:t>
      </w:r>
      <w:r w:rsidRPr="00544B1C">
        <w:rPr>
          <w:rFonts w:cs="Angsana New" w:hint="cs"/>
          <w:cs/>
        </w:rPr>
        <w:t>นัยสำคัญที่</w:t>
      </w:r>
      <w:r w:rsidR="00254A10">
        <w:rPr>
          <w:rFonts w:cs="Angsana New" w:hint="cs"/>
          <w:cs/>
        </w:rPr>
        <w:t>จะส่งผล</w:t>
      </w:r>
      <w:r w:rsidRPr="00544B1C">
        <w:rPr>
          <w:rFonts w:cs="Angsana New" w:hint="cs"/>
          <w:cs/>
        </w:rPr>
        <w:t>ให้ต้องมีการปรับปรุง</w:t>
      </w:r>
      <w:r w:rsidR="00254A10">
        <w:rPr>
          <w:rFonts w:cs="Angsana New" w:hint="cs"/>
          <w:cs/>
        </w:rPr>
        <w:t>ที่มีสาระสำคัญใน</w:t>
      </w:r>
      <w:r w:rsidR="00F35413" w:rsidRPr="00544B1C">
        <w:rPr>
          <w:rFonts w:cs="Angsana New" w:hint="cs"/>
          <w:cs/>
        </w:rPr>
        <w:t>มูลค่าตามบัญชีของสินทรัพย์และหนี้สินภายในปีบัญชี</w:t>
      </w:r>
      <w:r w:rsidR="00254A10">
        <w:rPr>
          <w:rFonts w:cs="Angsana New" w:hint="cs"/>
          <w:cs/>
        </w:rPr>
        <w:t>ถัดไป</w:t>
      </w:r>
      <w:r w:rsidRPr="00544B1C">
        <w:rPr>
          <w:rFonts w:cs="Angsana New"/>
          <w:cs/>
        </w:rPr>
        <w:t xml:space="preserve"> </w:t>
      </w:r>
      <w:r w:rsidR="00B019A9" w:rsidRPr="00544B1C">
        <w:rPr>
          <w:rFonts w:cs="Angsana New" w:hint="cs"/>
          <w:cs/>
        </w:rPr>
        <w:t>ได้เปิดเผยใน</w:t>
      </w:r>
      <w:r w:rsidRPr="00544B1C">
        <w:rPr>
          <w:rFonts w:cs="Angsana New" w:hint="cs"/>
          <w:cs/>
        </w:rPr>
        <w:t>หมายเหตุ</w:t>
      </w:r>
      <w:r w:rsidR="00377DFC" w:rsidRPr="00544B1C">
        <w:rPr>
          <w:rFonts w:hint="cs"/>
          <w:cs/>
        </w:rPr>
        <w:t>ประกอบงบการเงิน</w:t>
      </w:r>
      <w:r w:rsidR="00B019A9" w:rsidRPr="00544B1C">
        <w:rPr>
          <w:rFonts w:cs="Angsana New" w:hint="cs"/>
          <w:cs/>
        </w:rPr>
        <w:t xml:space="preserve">ข้อ </w:t>
      </w:r>
      <w:r w:rsidR="00B019A9" w:rsidRPr="00544B1C">
        <w:rPr>
          <w:rFonts w:cs="Angsana New"/>
          <w:lang w:val="en-US"/>
        </w:rPr>
        <w:t>1</w:t>
      </w:r>
      <w:r w:rsidR="00B77FDE">
        <w:rPr>
          <w:rFonts w:cs="Angsana New"/>
          <w:lang w:val="en-US"/>
        </w:rPr>
        <w:t>3</w:t>
      </w:r>
      <w:r w:rsidR="00B019A9" w:rsidRPr="00544B1C">
        <w:rPr>
          <w:rFonts w:cs="Angsana New"/>
          <w:lang w:val="en-US"/>
        </w:rPr>
        <w:t xml:space="preserve"> </w:t>
      </w:r>
      <w:r w:rsidR="00B019A9" w:rsidRPr="00544B1C">
        <w:rPr>
          <w:rFonts w:cs="Angsana New" w:hint="cs"/>
          <w:i/>
          <w:iCs/>
          <w:cs/>
          <w:lang w:val="en-US"/>
        </w:rPr>
        <w:t>การวัดมูลค่าภาระผูกพัน</w:t>
      </w:r>
      <w:r w:rsidR="00B019A9" w:rsidRPr="00544B1C">
        <w:rPr>
          <w:rFonts w:cs="Angsana New"/>
          <w:i/>
          <w:iCs/>
          <w:cs/>
        </w:rPr>
        <w:t>ของ</w:t>
      </w:r>
      <w:r w:rsidR="00B019A9" w:rsidRPr="00544B1C">
        <w:rPr>
          <w:rFonts w:cs="Angsana New" w:hint="cs"/>
          <w:i/>
          <w:iCs/>
          <w:cs/>
        </w:rPr>
        <w:t>โครงการผลประโยชน์</w:t>
      </w:r>
      <w:r w:rsidR="00700375" w:rsidRPr="00544B1C">
        <w:rPr>
          <w:rFonts w:cs="Angsana New" w:hint="cs"/>
          <w:i/>
          <w:iCs/>
          <w:cs/>
        </w:rPr>
        <w:t>ที่กำหนดไว้ เกี่ยวกับข้อสมมติหลักในการประมาณการตามหลักคณิตศาสตร์ประกันภัย</w:t>
      </w:r>
    </w:p>
    <w:p w14:paraId="6A6970AA" w14:textId="77777777" w:rsidR="00D6502B" w:rsidRPr="00544B1C" w:rsidRDefault="00D6502B" w:rsidP="00E20B46">
      <w:pPr>
        <w:pStyle w:val="BodyText2"/>
        <w:ind w:left="540" w:right="-45"/>
        <w:jc w:val="thaiDistribute"/>
        <w:rPr>
          <w:rFonts w:cs="Angsana New"/>
          <w:lang w:val="en-US"/>
        </w:rPr>
      </w:pPr>
    </w:p>
    <w:p w14:paraId="6A142876" w14:textId="77777777" w:rsidR="00DA395F" w:rsidRDefault="00DA3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226116A1" w14:textId="77777777" w:rsidR="00735013" w:rsidRPr="00B24B88" w:rsidRDefault="00F92ED2" w:rsidP="00FC4754">
      <w:pPr>
        <w:pStyle w:val="FSHeadMain"/>
        <w:rPr>
          <w:u w:val="single"/>
          <w:cs/>
        </w:rPr>
      </w:pPr>
      <w:r w:rsidRPr="00B24B88">
        <w:rPr>
          <w:cs/>
        </w:rPr>
        <w:lastRenderedPageBreak/>
        <w:t>นโยบายการบัญชีที่สำคัญ</w:t>
      </w:r>
    </w:p>
    <w:p w14:paraId="01ADD737" w14:textId="77777777" w:rsidR="00735013" w:rsidRPr="00B24B88" w:rsidRDefault="00735013" w:rsidP="00FC4754">
      <w:pPr>
        <w:pStyle w:val="FSBlank"/>
        <w:rPr>
          <w:sz w:val="30"/>
          <w:szCs w:val="30"/>
        </w:rPr>
      </w:pPr>
    </w:p>
    <w:p w14:paraId="0525F95A" w14:textId="77777777" w:rsidR="00735013" w:rsidRPr="00B24B88" w:rsidRDefault="00435624" w:rsidP="00FC4754">
      <w:pPr>
        <w:pStyle w:val="FSContent"/>
        <w:rPr>
          <w:cs/>
        </w:rPr>
      </w:pPr>
      <w:r w:rsidRPr="00B24B88">
        <w:rPr>
          <w:rFonts w:hint="cs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B24B88">
        <w:rPr>
          <w:cs/>
        </w:rPr>
        <w:t xml:space="preserve"> </w:t>
      </w:r>
    </w:p>
    <w:p w14:paraId="1CDBB729" w14:textId="77777777" w:rsidR="00576472" w:rsidRPr="00B24B88" w:rsidRDefault="00576472" w:rsidP="00FC4754">
      <w:pPr>
        <w:pStyle w:val="FSBlank"/>
        <w:rPr>
          <w:sz w:val="30"/>
          <w:szCs w:val="30"/>
        </w:rPr>
      </w:pPr>
    </w:p>
    <w:p w14:paraId="340E529D" w14:textId="77777777" w:rsidR="005A5123" w:rsidRPr="00B24B88" w:rsidRDefault="00700375" w:rsidP="004167EE">
      <w:pPr>
        <w:pStyle w:val="FSHeadPolicy"/>
        <w:ind w:left="540" w:hanging="540"/>
      </w:pPr>
      <w:r w:rsidRPr="00B24B88">
        <w:rPr>
          <w:rFonts w:hint="cs"/>
          <w:cs/>
        </w:rPr>
        <w:t>รายการบัญชีที่เป็นเงินตรา</w:t>
      </w:r>
      <w:r w:rsidR="00951B75" w:rsidRPr="00B24B88">
        <w:rPr>
          <w:cs/>
        </w:rPr>
        <w:t>ต่างประเทศ</w:t>
      </w:r>
    </w:p>
    <w:p w14:paraId="24841A81" w14:textId="77777777" w:rsidR="00951B75" w:rsidRPr="00B24B88" w:rsidRDefault="00951B75" w:rsidP="00E51781">
      <w:pPr>
        <w:pStyle w:val="FSBlank"/>
        <w:rPr>
          <w:sz w:val="30"/>
          <w:szCs w:val="30"/>
        </w:rPr>
      </w:pPr>
    </w:p>
    <w:p w14:paraId="7AF9914D" w14:textId="77777777" w:rsidR="00435624" w:rsidRPr="00B24B88" w:rsidRDefault="00435624" w:rsidP="00B77B61">
      <w:pPr>
        <w:pStyle w:val="FSContent"/>
      </w:pPr>
      <w:r w:rsidRPr="00B24B88">
        <w:rPr>
          <w:rFonts w:hint="cs"/>
          <w:cs/>
        </w:rPr>
        <w:t>รายการบัญชีที่เป็นเงินตราต่างประเทศแปลงค่าเป็นสกุลเงินที่ใช้ในการดำเนินงาน</w:t>
      </w:r>
      <w:r w:rsidR="000D0B27" w:rsidRPr="00B24B88">
        <w:rPr>
          <w:rFonts w:hint="cs"/>
          <w:cs/>
        </w:rPr>
        <w:t xml:space="preserve"> </w:t>
      </w:r>
      <w:r w:rsidRPr="00B24B88">
        <w:rPr>
          <w:rFonts w:hint="cs"/>
          <w:cs/>
        </w:rPr>
        <w:t>โดยใช้อัตราแลกเปลี่ยน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ณ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วันที่เกิดรายการ</w:t>
      </w:r>
    </w:p>
    <w:p w14:paraId="534835A3" w14:textId="77777777" w:rsidR="00435624" w:rsidRPr="00B24B88" w:rsidRDefault="00435624" w:rsidP="00E51781">
      <w:pPr>
        <w:pStyle w:val="FSBlank"/>
        <w:rPr>
          <w:sz w:val="30"/>
          <w:szCs w:val="30"/>
        </w:rPr>
      </w:pPr>
    </w:p>
    <w:p w14:paraId="143E9DC9" w14:textId="77777777" w:rsidR="00B32095" w:rsidRPr="00B24B88" w:rsidRDefault="00B32095" w:rsidP="00B77B61">
      <w:pPr>
        <w:pStyle w:val="FSContent"/>
      </w:pPr>
      <w:r w:rsidRPr="00B24B88">
        <w:rPr>
          <w:rFonts w:hint="cs"/>
          <w:cs/>
        </w:rPr>
        <w:t>สินทรัพย์และหนี้สินที่เป็นตัวเงินและเป็นเงินตราต่างประเทศ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ณ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วันที่รายงาน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แปลงค่าเป็นสกุลเงินที่ใช้ในการดำเนินงานโดยใช้อัตราแลกเปลี่ยน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ณ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วันนั้น</w:t>
      </w:r>
      <w:r w:rsidR="000D0B27" w:rsidRPr="00B24B88">
        <w:rPr>
          <w:rFonts w:hint="cs"/>
          <w:cs/>
        </w:rPr>
        <w:t xml:space="preserve"> </w:t>
      </w:r>
    </w:p>
    <w:p w14:paraId="4137ED41" w14:textId="77777777" w:rsidR="00B32095" w:rsidRPr="00B24B88" w:rsidRDefault="00B32095" w:rsidP="00B77B61">
      <w:pPr>
        <w:pStyle w:val="FSBlank"/>
        <w:rPr>
          <w:sz w:val="30"/>
          <w:szCs w:val="30"/>
        </w:rPr>
      </w:pPr>
    </w:p>
    <w:p w14:paraId="1995AA29" w14:textId="77777777" w:rsidR="00951B75" w:rsidRPr="00B24B88" w:rsidRDefault="00B32095" w:rsidP="00B77B61">
      <w:pPr>
        <w:pStyle w:val="FSContent"/>
      </w:pPr>
      <w:r w:rsidRPr="00B24B88">
        <w:rPr>
          <w:rFonts w:hint="cs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แปลงค่าเป็นสกุลเงินที่ใช้ในการดำเนินงานโดยใช้อัตราแลกเปลี่ยน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ณ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วันที่เกิดรายการ</w:t>
      </w:r>
    </w:p>
    <w:p w14:paraId="1DADAEAE" w14:textId="77777777" w:rsidR="00576472" w:rsidRPr="00B24B88" w:rsidRDefault="00576472" w:rsidP="00B77B61">
      <w:pPr>
        <w:pStyle w:val="FSContent"/>
      </w:pPr>
    </w:p>
    <w:p w14:paraId="2B12FD23" w14:textId="77777777" w:rsidR="00576472" w:rsidRPr="00B24B88" w:rsidRDefault="00576472" w:rsidP="00576472">
      <w:pPr>
        <w:pStyle w:val="FSContent"/>
      </w:pPr>
      <w:r w:rsidRPr="00B24B88">
        <w:rPr>
          <w:rFonts w:hint="cs"/>
          <w:cs/>
        </w:rPr>
        <w:t>ผลต่างของอัตราแลกเปลี่ยนที่เกิดขึ้นจากการแปลงค่า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ให้รับรู้เป็นกำไรหรือขาดทุนในงวดบัญชีนั้น</w:t>
      </w:r>
    </w:p>
    <w:p w14:paraId="1285FCD6" w14:textId="77777777" w:rsidR="00576472" w:rsidRPr="00B24B88" w:rsidRDefault="00576472" w:rsidP="00B77B61">
      <w:pPr>
        <w:pStyle w:val="FSBlank"/>
        <w:rPr>
          <w:sz w:val="30"/>
          <w:szCs w:val="30"/>
        </w:rPr>
      </w:pPr>
    </w:p>
    <w:p w14:paraId="39415E68" w14:textId="77777777"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เงินสดและรายการเทียบเท่าเงินสด</w:t>
      </w:r>
    </w:p>
    <w:p w14:paraId="1BCF8C42" w14:textId="77777777" w:rsidR="0097006C" w:rsidRPr="00B24B88" w:rsidRDefault="0097006C" w:rsidP="00B77B61">
      <w:pPr>
        <w:pStyle w:val="FSBlank"/>
        <w:rPr>
          <w:sz w:val="30"/>
          <w:szCs w:val="30"/>
        </w:rPr>
      </w:pPr>
    </w:p>
    <w:p w14:paraId="0444769A" w14:textId="77777777" w:rsidR="004C793A" w:rsidRPr="00B24B88" w:rsidRDefault="001C3E5E" w:rsidP="00B77B61">
      <w:pPr>
        <w:pStyle w:val="FSContent"/>
      </w:pPr>
      <w:r w:rsidRPr="00B24B88">
        <w:rPr>
          <w:rFonts w:hint="cs"/>
          <w:cs/>
        </w:rPr>
        <w:t>เงินสดและรายการเทียบเท่าเงินสดในงบกระแสเงินสดประกอบด้วย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ยอดเงินสด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ยอดเงินฝากธนาคารประเภท</w:t>
      </w:r>
      <w:r w:rsidR="00B77B61" w:rsidRPr="00B24B88">
        <w:rPr>
          <w:cs/>
        </w:rPr>
        <w:br/>
      </w:r>
      <w:r w:rsidRPr="00B24B88">
        <w:rPr>
          <w:rFonts w:hint="cs"/>
          <w:cs/>
        </w:rPr>
        <w:t>เผื่อเรียก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และเงินลงทุนระยะสั้นที่มีสภาพคล่องสูง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97006C" w:rsidRPr="00B24B88">
        <w:rPr>
          <w:cs/>
        </w:rPr>
        <w:t>กิจกรรมจัดหาเงินในงบกระแสเงินสด</w:t>
      </w:r>
    </w:p>
    <w:p w14:paraId="5186B561" w14:textId="77777777" w:rsidR="004C793A" w:rsidRPr="00B24B88" w:rsidRDefault="004C793A" w:rsidP="00B77B61">
      <w:pPr>
        <w:pStyle w:val="FSBlank"/>
        <w:rPr>
          <w:sz w:val="30"/>
          <w:szCs w:val="30"/>
        </w:rPr>
      </w:pPr>
    </w:p>
    <w:p w14:paraId="37E9365C" w14:textId="77777777"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ลูกหนี้การค้าและลูกหนี้อื่น</w:t>
      </w:r>
    </w:p>
    <w:p w14:paraId="08D74563" w14:textId="77777777" w:rsidR="007C7D44" w:rsidRDefault="007C7D44" w:rsidP="00B77B61">
      <w:pPr>
        <w:pStyle w:val="FSContent"/>
      </w:pPr>
    </w:p>
    <w:p w14:paraId="458D91E6" w14:textId="77777777" w:rsidR="00F96351" w:rsidRPr="00F96351" w:rsidRDefault="00F96351" w:rsidP="00B77B61">
      <w:pPr>
        <w:pStyle w:val="FSContent"/>
      </w:pPr>
      <w:r w:rsidRPr="00F96351">
        <w:rPr>
          <w:cs/>
        </w:rPr>
        <w:t>ลูกหนี้รับรู้เมื่อบริษัทมีสิทธิที่ปราศจากเงื่อนไขในการได้รับสิ่งตอบแทนตามสัญญา</w:t>
      </w:r>
    </w:p>
    <w:p w14:paraId="63230177" w14:textId="77777777" w:rsidR="00F96351" w:rsidRPr="00B24B88" w:rsidRDefault="00F96351" w:rsidP="00B77B61">
      <w:pPr>
        <w:pStyle w:val="FSContent"/>
      </w:pPr>
    </w:p>
    <w:p w14:paraId="50FC150F" w14:textId="77777777" w:rsidR="00D35C64" w:rsidRPr="00D35C64" w:rsidRDefault="00D35C64" w:rsidP="00D35C64">
      <w:pPr>
        <w:pStyle w:val="FSContent"/>
      </w:pPr>
      <w:r w:rsidRPr="00D35C64">
        <w:rPr>
          <w:cs/>
        </w:rPr>
        <w:t>ลูกหนี้แสดงในราคาตามใบแจ้งหนี้หักค่าเผื่อหนี้สงสัยจะสูญ</w:t>
      </w:r>
      <w:r w:rsidRPr="00D35C64">
        <w:rPr>
          <w:rFonts w:hint="cs"/>
          <w:cs/>
        </w:rPr>
        <w:t xml:space="preserve"> </w:t>
      </w:r>
      <w:r w:rsidRPr="00D35C64">
        <w:rPr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71C0D0B0" w14:textId="77777777" w:rsidR="00B57726" w:rsidRPr="00B24B88" w:rsidRDefault="00B57726" w:rsidP="00B77B61">
      <w:pPr>
        <w:pStyle w:val="FSBlank"/>
        <w:rPr>
          <w:sz w:val="30"/>
          <w:szCs w:val="30"/>
        </w:rPr>
      </w:pPr>
    </w:p>
    <w:p w14:paraId="0D12F3E4" w14:textId="77777777" w:rsidR="00B24B88" w:rsidRDefault="00B24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cs/>
        </w:rPr>
        <w:br w:type="page"/>
      </w:r>
    </w:p>
    <w:p w14:paraId="2B23205C" w14:textId="77777777"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lastRenderedPageBreak/>
        <w:t>สินค้าคงเหลือ</w:t>
      </w:r>
    </w:p>
    <w:p w14:paraId="7D9D3B8A" w14:textId="77777777" w:rsidR="0097006C" w:rsidRPr="00B24B88" w:rsidRDefault="0097006C" w:rsidP="00F03E5F">
      <w:pPr>
        <w:pStyle w:val="FSBlank"/>
        <w:rPr>
          <w:sz w:val="30"/>
          <w:szCs w:val="30"/>
        </w:rPr>
      </w:pPr>
    </w:p>
    <w:p w14:paraId="14022056" w14:textId="77777777" w:rsidR="0097006C" w:rsidRPr="00B24B88" w:rsidRDefault="0097006C" w:rsidP="00F03E5F">
      <w:pPr>
        <w:pStyle w:val="FSContent"/>
        <w:rPr>
          <w:i/>
          <w:iCs/>
        </w:rPr>
      </w:pPr>
      <w:r w:rsidRPr="00B24B88">
        <w:rPr>
          <w:cs/>
        </w:rPr>
        <w:t>สินค้าคงเหลือ</w:t>
      </w:r>
      <w:r w:rsidR="005A0FF1" w:rsidRPr="00B24B88">
        <w:rPr>
          <w:rFonts w:hint="cs"/>
          <w:cs/>
        </w:rPr>
        <w:t>วัดมูลค่าด้วย</w:t>
      </w:r>
      <w:r w:rsidRPr="00B24B88">
        <w:rPr>
          <w:cs/>
        </w:rPr>
        <w:t>ราคาทุนหรือมูลค่าสุทธิที่จะได้รับแล้วแต่ราคาใดจะต่ำกว่า</w:t>
      </w:r>
    </w:p>
    <w:p w14:paraId="309F38D1" w14:textId="77777777" w:rsidR="0097006C" w:rsidRPr="00B24B88" w:rsidRDefault="0097006C" w:rsidP="00F03E5F">
      <w:pPr>
        <w:pStyle w:val="FSBlank"/>
        <w:rPr>
          <w:sz w:val="30"/>
          <w:szCs w:val="30"/>
          <w:cs/>
        </w:rPr>
      </w:pPr>
    </w:p>
    <w:p w14:paraId="67537EE4" w14:textId="77777777" w:rsidR="0097006C" w:rsidRPr="00B24B88" w:rsidRDefault="0097006C" w:rsidP="00F03E5F">
      <w:pPr>
        <w:pStyle w:val="FSContent"/>
        <w:rPr>
          <w:cs/>
        </w:rPr>
      </w:pPr>
      <w:r w:rsidRPr="00B24B88">
        <w:rPr>
          <w:cs/>
        </w:rPr>
        <w:t xml:space="preserve">ต้นทุนของสินค้าคำนวณโดยใช้วิธีถัวเฉลี่ยถ่วงน้ำหนัก ต้นทุนสินค้าประกอบด้วยราคาทุนที่ซื้อ </w:t>
      </w:r>
      <w:r w:rsidR="001C3E5E" w:rsidRPr="00B24B88">
        <w:rPr>
          <w:rFonts w:hint="cs"/>
          <w:cs/>
        </w:rPr>
        <w:t>ต้นทุนแปลงสภาพหรือต้นทุนอื่น</w:t>
      </w:r>
      <w:r w:rsidRPr="00B24B88">
        <w:rPr>
          <w:cs/>
        </w:rPr>
        <w:t>เพื่อให้สินค</w:t>
      </w:r>
      <w:r w:rsidR="00E11051" w:rsidRPr="00B24B88">
        <w:rPr>
          <w:cs/>
        </w:rPr>
        <w:t xml:space="preserve">้าอยู่ในสถานที่และสภาพปัจจุบัน </w:t>
      </w:r>
      <w:r w:rsidRPr="00B24B88">
        <w:rPr>
          <w:cs/>
        </w:rPr>
        <w:t>ในกรณีของสินค้าสำเร็จรูปและสินค้าระหว่างผลิต</w:t>
      </w:r>
      <w:r w:rsidR="00B044D4" w:rsidRPr="00B24B88">
        <w:br/>
      </w:r>
      <w:r w:rsidRPr="00B24B88">
        <w:rPr>
          <w:cs/>
        </w:rPr>
        <w:t xml:space="preserve">ที่ผลิตเอง </w:t>
      </w:r>
      <w:r w:rsidR="00B6113E" w:rsidRPr="00B24B88">
        <w:rPr>
          <w:cs/>
        </w:rPr>
        <w:t>ต้นทุนสินค้าคำนวณโดยการใช้ต้นทุนมาตรฐานซึ่งได้รับกา</w:t>
      </w:r>
      <w:r w:rsidR="001C3E5E" w:rsidRPr="00B24B88">
        <w:rPr>
          <w:cs/>
        </w:rPr>
        <w:t>รปรับปรุงให้ใกล้เคียงกับราคาทุน</w:t>
      </w:r>
      <w:r w:rsidR="00B6113E" w:rsidRPr="00B24B88">
        <w:rPr>
          <w:cs/>
        </w:rPr>
        <w:t>ถัวเฉลี่ย</w:t>
      </w:r>
      <w:r w:rsidR="001C3E5E" w:rsidRPr="00B24B88">
        <w:rPr>
          <w:rFonts w:hint="cs"/>
          <w:cs/>
        </w:rPr>
        <w:t xml:space="preserve"> </w:t>
      </w:r>
      <w:r w:rsidR="001C3E5E" w:rsidRPr="00B24B88">
        <w:rPr>
          <w:cs/>
        </w:rPr>
        <w:br/>
      </w:r>
      <w:r w:rsidR="00B6113E" w:rsidRPr="00B24B88">
        <w:rPr>
          <w:cs/>
        </w:rPr>
        <w:t>รวมการปันส่วน</w:t>
      </w:r>
      <w:r w:rsidR="001C3E5E" w:rsidRPr="00B24B88">
        <w:rPr>
          <w:cs/>
        </w:rPr>
        <w:t>ของค่าโสหุ้ยการผลิตอย่างเหมาะสม</w:t>
      </w:r>
      <w:r w:rsidR="00B6113E" w:rsidRPr="00B24B88">
        <w:rPr>
          <w:cs/>
        </w:rPr>
        <w:t>โดยคำนึงถึงระดับกำลังการผลิตตามปกติ</w:t>
      </w:r>
      <w:r w:rsidR="00B6113E" w:rsidRPr="00B24B88">
        <w:t xml:space="preserve"> </w:t>
      </w:r>
    </w:p>
    <w:p w14:paraId="0937F049" w14:textId="77777777" w:rsidR="0097006C" w:rsidRPr="00B24B88" w:rsidRDefault="0097006C" w:rsidP="00F03E5F">
      <w:pPr>
        <w:pStyle w:val="FSBlank"/>
        <w:rPr>
          <w:sz w:val="30"/>
          <w:szCs w:val="30"/>
        </w:rPr>
      </w:pPr>
    </w:p>
    <w:p w14:paraId="4209D2DF" w14:textId="77777777" w:rsidR="00B6113E" w:rsidRPr="00B24B88" w:rsidRDefault="00B6113E" w:rsidP="00F03E5F">
      <w:pPr>
        <w:pStyle w:val="FSContent"/>
      </w:pPr>
      <w:r w:rsidRPr="00B24B88">
        <w:rPr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8437CE" w:rsidRPr="00B24B88">
        <w:rPr>
          <w:cs/>
        </w:rPr>
        <w:t>โดยประมาณ</w:t>
      </w:r>
      <w:r w:rsidRPr="00B24B88">
        <w:rPr>
          <w:cs/>
        </w:rPr>
        <w:t xml:space="preserve">ในการขาย </w:t>
      </w:r>
    </w:p>
    <w:p w14:paraId="0DEB9140" w14:textId="77777777" w:rsidR="00835F67" w:rsidRPr="00B24B88" w:rsidRDefault="00835F67" w:rsidP="00B24B88">
      <w:pPr>
        <w:pStyle w:val="FSBlank"/>
        <w:rPr>
          <w:sz w:val="30"/>
          <w:szCs w:val="30"/>
        </w:rPr>
      </w:pPr>
    </w:p>
    <w:p w14:paraId="21300EBB" w14:textId="77777777"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ที่ดิน อาคารและอุปกรณ์</w:t>
      </w:r>
    </w:p>
    <w:p w14:paraId="4BB1E48A" w14:textId="77777777" w:rsidR="0097006C" w:rsidRPr="00B24B88" w:rsidRDefault="0097006C" w:rsidP="00026C1A">
      <w:pPr>
        <w:pStyle w:val="FSBlank"/>
        <w:rPr>
          <w:sz w:val="30"/>
          <w:szCs w:val="30"/>
        </w:rPr>
      </w:pPr>
    </w:p>
    <w:p w14:paraId="02995C5A" w14:textId="77777777" w:rsidR="0097006C" w:rsidRPr="00B24B88" w:rsidRDefault="0097006C" w:rsidP="00B5772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5078907B" w14:textId="77777777" w:rsidR="0097006C" w:rsidRPr="00B24B88" w:rsidRDefault="0097006C" w:rsidP="00401EC4">
      <w:pPr>
        <w:pStyle w:val="FSBlank"/>
        <w:rPr>
          <w:sz w:val="30"/>
          <w:szCs w:val="30"/>
        </w:rPr>
      </w:pPr>
    </w:p>
    <w:p w14:paraId="3C4BA9D5" w14:textId="77777777" w:rsidR="0097006C" w:rsidRPr="00B24B88" w:rsidRDefault="0097006C" w:rsidP="00B57726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3DBF377B" w14:textId="77777777" w:rsidR="0097006C" w:rsidRPr="00B24B88" w:rsidRDefault="0097006C" w:rsidP="00401EC4">
      <w:pPr>
        <w:pStyle w:val="FSBlank"/>
        <w:rPr>
          <w:sz w:val="30"/>
          <w:szCs w:val="30"/>
        </w:rPr>
      </w:pPr>
    </w:p>
    <w:p w14:paraId="6BC0411F" w14:textId="77777777" w:rsidR="0097006C" w:rsidRPr="00B24B88" w:rsidRDefault="005D2AFD" w:rsidP="00401EC4">
      <w:pPr>
        <w:pStyle w:val="FSContent"/>
      </w:pPr>
      <w:r w:rsidRPr="00B24B88">
        <w:rPr>
          <w:cs/>
        </w:rPr>
        <w:t>ที่ดิน อาคารและอุปกรณ์วัดม</w:t>
      </w:r>
      <w:r w:rsidRPr="00B24B88">
        <w:rPr>
          <w:rFonts w:hint="cs"/>
          <w:cs/>
        </w:rPr>
        <w:t>ูลค่า</w:t>
      </w:r>
      <w:r w:rsidR="0097006C" w:rsidRPr="00B24B88">
        <w:rPr>
          <w:cs/>
        </w:rPr>
        <w:t>ด้วยราคาทุนหักค่าเสื่อมราคาสะสมและขาดทุนจากการด้อยค่า</w:t>
      </w:r>
    </w:p>
    <w:p w14:paraId="498F417D" w14:textId="77777777" w:rsidR="001C5E2D" w:rsidRPr="00B24B88" w:rsidRDefault="001C5E2D" w:rsidP="00401EC4">
      <w:pPr>
        <w:pStyle w:val="FSContent"/>
      </w:pPr>
    </w:p>
    <w:p w14:paraId="17D042BC" w14:textId="77777777" w:rsidR="001C5E2D" w:rsidRPr="00B24B88" w:rsidRDefault="001C5E2D" w:rsidP="00401EC4">
      <w:pPr>
        <w:pStyle w:val="FSContent"/>
      </w:pPr>
      <w:r w:rsidRPr="00B24B88">
        <w:rPr>
          <w:rFonts w:hint="cs"/>
          <w:cs/>
        </w:rPr>
        <w:t>ราคาทุนรวมถึงต้นทุนทางตรงที่เกี่ยวข้องกับการได้มาของสินทรัพย์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ต้นทุนของการก่อสร้างสินทรัพย์ที่กิจการก่อสร้างเอง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รวมถึงต้นทุนของวัสดุ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แรงงานทางตรง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และต้นทุนทางตรงอื่นๆ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ต้นทุนในการรื้อถอน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การขนย้าย</w:t>
      </w:r>
      <w:r w:rsidRPr="00B24B88">
        <w:br/>
      </w:r>
      <w:r w:rsidRPr="00B24B88">
        <w:rPr>
          <w:rFonts w:hint="cs"/>
          <w:cs/>
        </w:rPr>
        <w:t>การบูรณะสถานที่ตั้งของสินทรัพย์และต้นทุนการกู้ยืม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นอกจากนี้ต้นทุนอาจรวมถึงกำไรหรือขาดทุนจากการป้องกันความเสี่ยงกระแสเงินสดจากการซื้อที่ดิน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อาคารและอุปกรณ์ที่เป็นเงินตราต่างประเทศ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ซึ่งถูกโอนจากกำไรขาดทุนเบ็ดเสร็จอื่น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</w:t>
      </w:r>
      <w:r w:rsidRPr="00B24B88">
        <w:rPr>
          <w:cs/>
        </w:rPr>
        <w:t xml:space="preserve"> </w:t>
      </w:r>
      <w:r w:rsidRPr="00B24B88">
        <w:rPr>
          <w:rFonts w:hint="cs"/>
          <w:cs/>
        </w:rPr>
        <w:t>ลิขสิทธิ์ซอฟต์แวร์ดังกล่าวเป็นส่วนหนึ่งของอุปกรณ์</w:t>
      </w:r>
    </w:p>
    <w:p w14:paraId="2B9CF679" w14:textId="77777777" w:rsidR="00A1356C" w:rsidRPr="00B24B88" w:rsidRDefault="00A1356C" w:rsidP="00B57726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FA84112" w14:textId="77777777" w:rsidR="00A1356C" w:rsidRPr="00B24B88" w:rsidRDefault="008143E4" w:rsidP="00401EC4">
      <w:pPr>
        <w:pStyle w:val="FSContent"/>
      </w:pPr>
      <w:r w:rsidRPr="00B24B88">
        <w:rPr>
          <w:cs/>
          <w:lang w:eastAsia="en-GB"/>
        </w:rPr>
        <w:t>ส่วนประกอบของรายการที่ดิน</w:t>
      </w:r>
      <w:r w:rsidRPr="00B24B88">
        <w:rPr>
          <w:lang w:eastAsia="en-GB"/>
        </w:rPr>
        <w:t xml:space="preserve"> </w:t>
      </w:r>
      <w:r w:rsidRPr="00B24B88">
        <w:rPr>
          <w:cs/>
          <w:lang w:eastAsia="en-GB"/>
        </w:rPr>
        <w:t>อาคาร</w:t>
      </w:r>
      <w:r w:rsidRPr="00B24B88">
        <w:rPr>
          <w:lang w:eastAsia="en-GB"/>
        </w:rPr>
        <w:t xml:space="preserve"> </w:t>
      </w:r>
      <w:r w:rsidRPr="00B24B88">
        <w:rPr>
          <w:cs/>
          <w:lang w:eastAsia="en-GB"/>
        </w:rPr>
        <w:t>และอุปกรณ์แต่ละรายการ</w:t>
      </w:r>
      <w:r w:rsidRPr="00B24B88">
        <w:rPr>
          <w:rFonts w:hint="cs"/>
          <w:cs/>
          <w:lang w:eastAsia="en-GB"/>
        </w:rPr>
        <w:t>ที่</w:t>
      </w:r>
      <w:r w:rsidRPr="00B24B88">
        <w:rPr>
          <w:cs/>
          <w:lang w:eastAsia="en-GB"/>
        </w:rPr>
        <w:t>มีอายุการให้ประโยชน์ไม่เท่ากัน</w:t>
      </w:r>
      <w:r w:rsidRPr="00B24B88">
        <w:rPr>
          <w:rFonts w:hint="cs"/>
          <w:cs/>
          <w:lang w:eastAsia="en-GB"/>
        </w:rPr>
        <w:t>ต้อง</w:t>
      </w:r>
      <w:r w:rsidRPr="00B24B88">
        <w:rPr>
          <w:cs/>
          <w:lang w:eastAsia="en-GB"/>
        </w:rPr>
        <w:t>บันทึกแต่ละส่วน</w:t>
      </w:r>
      <w:r w:rsidRPr="00B24B88">
        <w:rPr>
          <w:rFonts w:hint="cs"/>
          <w:cs/>
          <w:lang w:eastAsia="en-GB"/>
        </w:rPr>
        <w:t>ประกอบ</w:t>
      </w:r>
      <w:r w:rsidRPr="00B24B88">
        <w:rPr>
          <w:cs/>
          <w:lang w:eastAsia="en-GB"/>
        </w:rPr>
        <w:t>ที่มีนัยสำคัญแยกต่างหากจากกัน</w:t>
      </w:r>
      <w:r w:rsidR="00A1356C" w:rsidRPr="00B24B88">
        <w:t xml:space="preserve"> </w:t>
      </w:r>
    </w:p>
    <w:p w14:paraId="34D52376" w14:textId="77777777" w:rsidR="00A1356C" w:rsidRPr="00B24B88" w:rsidRDefault="00A1356C" w:rsidP="00401EC4">
      <w:pPr>
        <w:pStyle w:val="FSBlank"/>
        <w:rPr>
          <w:sz w:val="30"/>
          <w:szCs w:val="30"/>
        </w:rPr>
      </w:pPr>
    </w:p>
    <w:p w14:paraId="6FBE2A20" w14:textId="77777777" w:rsidR="00A1356C" w:rsidRPr="00B24B88" w:rsidRDefault="008143E4" w:rsidP="00401EC4">
      <w:pPr>
        <w:pStyle w:val="FSContent"/>
        <w:rPr>
          <w:cs/>
        </w:rPr>
      </w:pPr>
      <w:r w:rsidRPr="00B24B88">
        <w:rPr>
          <w:rFonts w:hint="cs"/>
          <w:cs/>
        </w:rPr>
        <w:lastRenderedPageBreak/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  <w:r w:rsidR="00A1356C" w:rsidRPr="00B24B88">
        <w:rPr>
          <w:cs/>
        </w:rPr>
        <w:t xml:space="preserve"> </w:t>
      </w:r>
    </w:p>
    <w:p w14:paraId="6D62F9AB" w14:textId="77777777" w:rsidR="00DA3EC8" w:rsidRPr="00B24B88" w:rsidRDefault="00DA3EC8" w:rsidP="00401EC4">
      <w:pPr>
        <w:pStyle w:val="FSBlank"/>
        <w:rPr>
          <w:sz w:val="30"/>
          <w:szCs w:val="30"/>
        </w:rPr>
      </w:pPr>
    </w:p>
    <w:p w14:paraId="091112A1" w14:textId="77777777" w:rsidR="00A1356C" w:rsidRPr="00B24B88" w:rsidRDefault="00A1356C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F04678D" w14:textId="77777777" w:rsidR="000D5F81" w:rsidRPr="00B24B88" w:rsidRDefault="000D5F81" w:rsidP="00401EC4">
      <w:pPr>
        <w:pStyle w:val="FSBlank"/>
        <w:rPr>
          <w:sz w:val="30"/>
          <w:szCs w:val="30"/>
        </w:rPr>
      </w:pPr>
    </w:p>
    <w:p w14:paraId="17058DDA" w14:textId="77777777" w:rsidR="00A1356C" w:rsidRPr="00B24B88" w:rsidRDefault="008143E4" w:rsidP="00401EC4">
      <w:pPr>
        <w:pStyle w:val="FSContent"/>
        <w:rPr>
          <w:spacing w:val="-2"/>
        </w:rPr>
      </w:pPr>
      <w:r w:rsidRPr="00B24B88">
        <w:rPr>
          <w:rFonts w:hint="cs"/>
          <w:spacing w:val="-2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24B88">
        <w:rPr>
          <w:spacing w:val="-2"/>
          <w:cs/>
        </w:rPr>
        <w:t xml:space="preserve"> </w:t>
      </w:r>
      <w:r w:rsidRPr="00B24B88">
        <w:rPr>
          <w:rFonts w:hint="cs"/>
          <w:spacing w:val="-2"/>
          <w:cs/>
        </w:rPr>
        <w:t>อาคารและอุปกรณ์</w:t>
      </w:r>
      <w:r w:rsidRPr="00B24B88">
        <w:rPr>
          <w:spacing w:val="-2"/>
          <w:cs/>
        </w:rPr>
        <w:t xml:space="preserve"> </w:t>
      </w:r>
      <w:r w:rsidRPr="00B24B88">
        <w:rPr>
          <w:rFonts w:hint="cs"/>
          <w:spacing w:val="-2"/>
          <w:cs/>
        </w:rPr>
        <w:t>ถ้ามีความเป็นไปได้ค่อนข้างแน่ที่</w:t>
      </w:r>
      <w:r w:rsidR="00A1356C" w:rsidRPr="00B24B88">
        <w:rPr>
          <w:spacing w:val="-2"/>
          <w:cs/>
        </w:rPr>
        <w:t>บริษัท</w:t>
      </w:r>
      <w:r w:rsidRPr="00B24B88">
        <w:rPr>
          <w:rFonts w:eastAsia="Times New Roman"/>
          <w:spacing w:val="-2"/>
          <w:cs/>
        </w:rPr>
        <w:t>จะได้รับประโยชน์เชิงเศรษฐกิจในอนาคตจากรายการนั้น</w:t>
      </w:r>
      <w:r w:rsidRPr="00B24B88">
        <w:rPr>
          <w:rFonts w:eastAsia="Times New Roman" w:hint="cs"/>
          <w:cs/>
        </w:rPr>
        <w:t xml:space="preserve"> และสามารถ</w:t>
      </w:r>
      <w:r w:rsidRPr="00B24B88">
        <w:rPr>
          <w:rFonts w:eastAsia="Times New Roman"/>
          <w:cs/>
        </w:rPr>
        <w:t>วัดมูลค่าต้นทุนของรายการนั้นได้อย่างน่าเชื่อถือ</w:t>
      </w:r>
      <w:r w:rsidR="006E670F" w:rsidRPr="00B24B88">
        <w:rPr>
          <w:rFonts w:eastAsia="Times New Roman" w:hint="cs"/>
          <w:cs/>
        </w:rPr>
        <w:t xml:space="preserve"> </w:t>
      </w:r>
      <w:r w:rsidRPr="00B24B88">
        <w:rPr>
          <w:rFonts w:eastAsia="Times New Roman" w:hint="cs"/>
          <w:spacing w:val="-2"/>
          <w:cs/>
        </w:rPr>
        <w:t>ชิ้นส่วนที่ถูกเปลี่ยนแทนจ</w:t>
      </w:r>
      <w:r w:rsidR="00401EC4" w:rsidRPr="00B24B88">
        <w:rPr>
          <w:rFonts w:eastAsia="Times New Roman" w:hint="cs"/>
          <w:spacing w:val="-2"/>
          <w:cs/>
        </w:rPr>
        <w:t>ะถูกตัดจำหน่ายตามมูลค่าตามบัญชี</w:t>
      </w:r>
      <w:r w:rsidRPr="00B24B88">
        <w:rPr>
          <w:rFonts w:eastAsia="Times New Roman" w:hint="cs"/>
          <w:spacing w:val="-2"/>
          <w:cs/>
        </w:rPr>
        <w:t xml:space="preserve"> </w:t>
      </w:r>
      <w:r w:rsidRPr="00B24B88">
        <w:rPr>
          <w:rFonts w:eastAsia="Times New Roman"/>
          <w:spacing w:val="-2"/>
          <w:cs/>
        </w:rPr>
        <w:t>ต้นทุนที่เกิดขึ้นในการซ่อมบ</w:t>
      </w:r>
      <w:r w:rsidRPr="00B24B88">
        <w:rPr>
          <w:rFonts w:eastAsia="Times New Roman" w:hint="cs"/>
          <w:spacing w:val="-2"/>
          <w:cs/>
        </w:rPr>
        <w:t>ำ</w:t>
      </w:r>
      <w:r w:rsidRPr="00B24B88">
        <w:rPr>
          <w:rFonts w:eastAsia="Times New Roman"/>
          <w:spacing w:val="-2"/>
          <w:cs/>
        </w:rPr>
        <w:t>รุงที่ดิน</w:t>
      </w:r>
      <w:r w:rsidRPr="00B24B88">
        <w:rPr>
          <w:rFonts w:eastAsia="Times New Roman"/>
          <w:spacing w:val="-2"/>
        </w:rPr>
        <w:t xml:space="preserve"> </w:t>
      </w:r>
      <w:r w:rsidRPr="00B24B88">
        <w:rPr>
          <w:rFonts w:eastAsia="Times New Roman"/>
          <w:spacing w:val="-2"/>
          <w:cs/>
        </w:rPr>
        <w:t>อาคารและอุปกรณ์ที่เกิดขึ้นเป็นประจ</w:t>
      </w:r>
      <w:r w:rsidRPr="00B24B88">
        <w:rPr>
          <w:rFonts w:eastAsia="Times New Roman" w:hint="cs"/>
          <w:spacing w:val="-2"/>
          <w:cs/>
        </w:rPr>
        <w:t>ำจะรับรู้</w:t>
      </w:r>
      <w:r w:rsidRPr="00B24B88">
        <w:rPr>
          <w:rFonts w:eastAsia="Times New Roman"/>
          <w:spacing w:val="-2"/>
          <w:cs/>
        </w:rPr>
        <w:t>ในก</w:t>
      </w:r>
      <w:r w:rsidRPr="00B24B88">
        <w:rPr>
          <w:rFonts w:eastAsia="Times New Roman" w:hint="cs"/>
          <w:spacing w:val="-2"/>
          <w:cs/>
        </w:rPr>
        <w:t>ำ</w:t>
      </w:r>
      <w:r w:rsidRPr="00B24B88">
        <w:rPr>
          <w:rFonts w:eastAsia="Times New Roman"/>
          <w:spacing w:val="-2"/>
          <w:cs/>
        </w:rPr>
        <w:t>ไรหรือขาดทุนเมื่อเกิดขึ้</w:t>
      </w:r>
      <w:r w:rsidRPr="00B24B88">
        <w:rPr>
          <w:rFonts w:eastAsia="Times New Roman" w:hint="cs"/>
          <w:spacing w:val="-2"/>
          <w:cs/>
        </w:rPr>
        <w:t>น</w:t>
      </w:r>
    </w:p>
    <w:p w14:paraId="4B1FA0F6" w14:textId="77777777" w:rsidR="000D5F81" w:rsidRPr="00B24B88" w:rsidRDefault="000D5F81" w:rsidP="00401EC4">
      <w:pPr>
        <w:pStyle w:val="FSBlank"/>
        <w:rPr>
          <w:sz w:val="30"/>
          <w:szCs w:val="30"/>
        </w:rPr>
      </w:pPr>
    </w:p>
    <w:p w14:paraId="176EE31F" w14:textId="77777777" w:rsidR="00285BCB" w:rsidRPr="00B24B88" w:rsidRDefault="00285BCB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140BE95E" w14:textId="77777777" w:rsidR="000D5F81" w:rsidRPr="00B24B88" w:rsidRDefault="000D5F81" w:rsidP="00401EC4">
      <w:pPr>
        <w:pStyle w:val="FSBlank"/>
        <w:rPr>
          <w:sz w:val="30"/>
          <w:szCs w:val="30"/>
        </w:rPr>
      </w:pPr>
    </w:p>
    <w:p w14:paraId="28046B1B" w14:textId="77777777" w:rsidR="00285BCB" w:rsidRPr="00B24B88" w:rsidRDefault="00285BCB" w:rsidP="00401EC4">
      <w:pPr>
        <w:pStyle w:val="FSContent"/>
      </w:pPr>
      <w:r w:rsidRPr="00B24B88">
        <w:rPr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B24B88">
        <w:t xml:space="preserve"> </w:t>
      </w:r>
      <w:r w:rsidRPr="00B24B88">
        <w:rPr>
          <w:cs/>
        </w:rPr>
        <w:t xml:space="preserve">หักด้วยมูลค่าคงเหลือของสินทรัพย์ </w:t>
      </w:r>
    </w:p>
    <w:p w14:paraId="4C8DA7E0" w14:textId="77777777" w:rsidR="00E96127" w:rsidRPr="00B24B88" w:rsidRDefault="00E96127" w:rsidP="00401EC4">
      <w:pPr>
        <w:pStyle w:val="FSBlank"/>
        <w:rPr>
          <w:sz w:val="30"/>
          <w:szCs w:val="30"/>
        </w:rPr>
      </w:pPr>
    </w:p>
    <w:p w14:paraId="716E17A3" w14:textId="77777777" w:rsidR="00285BCB" w:rsidRPr="00B24B88" w:rsidRDefault="00285BCB" w:rsidP="00401EC4">
      <w:pPr>
        <w:pStyle w:val="FSContent"/>
      </w:pPr>
      <w:r w:rsidRPr="00B24B88">
        <w:rPr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</w:t>
      </w:r>
      <w:r w:rsidR="009934A6" w:rsidRPr="00B24B88">
        <w:rPr>
          <w:cs/>
        </w:rPr>
        <w:t>การ</w:t>
      </w:r>
      <w:r w:rsidR="009934A6" w:rsidRPr="00B24B88">
        <w:rPr>
          <w:rFonts w:hint="cs"/>
          <w:cs/>
        </w:rPr>
        <w:t>ให้ประโยชน์</w:t>
      </w:r>
      <w:r w:rsidRPr="00B24B88">
        <w:rPr>
          <w:cs/>
        </w:rPr>
        <w:t>โดยประมาณของส่วนประกอบของสินทรัพย์แต่ละรายการ  ประมาณการ</w:t>
      </w:r>
      <w:r w:rsidR="00CD168B" w:rsidRPr="00B24B88">
        <w:rPr>
          <w:rFonts w:hint="cs"/>
          <w:cs/>
        </w:rPr>
        <w:t>อายุการให้ประโยชน์</w:t>
      </w:r>
      <w:r w:rsidRPr="00B24B88">
        <w:rPr>
          <w:cs/>
        </w:rPr>
        <w:t>ของสินทรัพย์แสดงได้ดังนี้</w:t>
      </w:r>
    </w:p>
    <w:p w14:paraId="278DAB32" w14:textId="77777777" w:rsidR="00CC46CF" w:rsidRPr="00B24B88" w:rsidRDefault="00CC46CF" w:rsidP="00401EC4">
      <w:pPr>
        <w:pStyle w:val="FSContent"/>
      </w:pPr>
    </w:p>
    <w:tbl>
      <w:tblPr>
        <w:tblW w:w="7260" w:type="dxa"/>
        <w:tblInd w:w="548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E96127" w:rsidRPr="00B24B88" w14:paraId="2BDC3CDA" w14:textId="77777777" w:rsidTr="00F72990">
        <w:tc>
          <w:tcPr>
            <w:tcW w:w="5390" w:type="dxa"/>
            <w:shd w:val="clear" w:color="auto" w:fill="auto"/>
            <w:vAlign w:val="bottom"/>
          </w:tcPr>
          <w:p w14:paraId="00ED750F" w14:textId="77777777"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ส่วนปรับปรุงที่ดิน </w:t>
            </w:r>
          </w:p>
        </w:tc>
        <w:tc>
          <w:tcPr>
            <w:tcW w:w="1195" w:type="dxa"/>
            <w:shd w:val="clear" w:color="auto" w:fill="auto"/>
          </w:tcPr>
          <w:p w14:paraId="30B07666" w14:textId="77777777" w:rsidR="00E96127" w:rsidRPr="00B24B88" w:rsidRDefault="00E96127" w:rsidP="00E9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2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D807F9" w:rsidRPr="00B24B8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B24B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24B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14:paraId="7CBAF880" w14:textId="77777777"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E96127" w:rsidRPr="00B24B88" w14:paraId="7A23FABA" w14:textId="77777777" w:rsidTr="00F72990">
        <w:tc>
          <w:tcPr>
            <w:tcW w:w="5390" w:type="dxa"/>
            <w:shd w:val="clear" w:color="auto" w:fill="auto"/>
            <w:vAlign w:val="bottom"/>
          </w:tcPr>
          <w:p w14:paraId="3B173A1B" w14:textId="77777777"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  <w:shd w:val="clear" w:color="auto" w:fill="auto"/>
          </w:tcPr>
          <w:p w14:paraId="051CFF85" w14:textId="77777777" w:rsidR="00E96127" w:rsidRPr="00B24B88" w:rsidRDefault="00E96127" w:rsidP="00E9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2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ab/>
              <w:t>5</w:t>
            </w:r>
            <w:r w:rsidRPr="00B24B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B24B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14:paraId="44833F66" w14:textId="77777777"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14:paraId="0FE55192" w14:textId="77777777" w:rsidTr="00F72990">
        <w:tc>
          <w:tcPr>
            <w:tcW w:w="5390" w:type="dxa"/>
            <w:shd w:val="clear" w:color="auto" w:fill="auto"/>
            <w:vAlign w:val="bottom"/>
          </w:tcPr>
          <w:p w14:paraId="5156A722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  <w:shd w:val="clear" w:color="auto" w:fill="auto"/>
          </w:tcPr>
          <w:p w14:paraId="04569D0B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ab/>
              <w:t>5</w:t>
            </w:r>
            <w:r w:rsidR="00CD168B" w:rsidRPr="00B24B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CD168B" w:rsidRPr="00B24B8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14:paraId="09D372BC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14:paraId="384E9198" w14:textId="77777777" w:rsidTr="00F72990">
        <w:tc>
          <w:tcPr>
            <w:tcW w:w="5390" w:type="dxa"/>
            <w:shd w:val="clear" w:color="auto" w:fill="auto"/>
            <w:vAlign w:val="bottom"/>
          </w:tcPr>
          <w:p w14:paraId="6B76F526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14:paraId="4DA7ABF7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ab/>
              <w:t>5</w:t>
            </w:r>
            <w:r w:rsidR="00CD168B" w:rsidRPr="00B24B88">
              <w:rPr>
                <w:rFonts w:ascii="Angsana New" w:hAnsi="Angsana New" w:cs="Angsana New"/>
                <w:sz w:val="30"/>
                <w:szCs w:val="30"/>
              </w:rPr>
              <w:t xml:space="preserve"> - 10</w:t>
            </w:r>
          </w:p>
        </w:tc>
        <w:tc>
          <w:tcPr>
            <w:tcW w:w="675" w:type="dxa"/>
            <w:shd w:val="clear" w:color="auto" w:fill="auto"/>
          </w:tcPr>
          <w:p w14:paraId="347CF1A2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14:paraId="3176D7D4" w14:textId="77777777" w:rsidTr="00F72990">
        <w:tc>
          <w:tcPr>
            <w:tcW w:w="5390" w:type="dxa"/>
            <w:shd w:val="clear" w:color="auto" w:fill="auto"/>
            <w:vAlign w:val="bottom"/>
          </w:tcPr>
          <w:p w14:paraId="39344178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14:paraId="24C07CDA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ab/>
              <w:t>5</w:t>
            </w:r>
          </w:p>
        </w:tc>
        <w:tc>
          <w:tcPr>
            <w:tcW w:w="675" w:type="dxa"/>
            <w:shd w:val="clear" w:color="auto" w:fill="auto"/>
          </w:tcPr>
          <w:p w14:paraId="07826C06" w14:textId="77777777"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3742BBF4" w14:textId="77777777" w:rsidR="00444F0E" w:rsidRPr="00B24B88" w:rsidRDefault="00444F0E" w:rsidP="00401EC4">
      <w:pPr>
        <w:pStyle w:val="FSContent"/>
      </w:pPr>
    </w:p>
    <w:p w14:paraId="1631549D" w14:textId="77777777" w:rsidR="001C5E2D" w:rsidRPr="00B24B88" w:rsidRDefault="001C5E2D" w:rsidP="001C5E2D">
      <w:pPr>
        <w:pStyle w:val="FSContent"/>
      </w:pPr>
      <w:r w:rsidRPr="00B24B88">
        <w:rPr>
          <w:cs/>
        </w:rPr>
        <w:t>บริษัทไม่คิดค่าเสื่อมราคาสำหรับที่ดิน</w:t>
      </w:r>
      <w:r w:rsidRPr="00B24B88">
        <w:rPr>
          <w:rFonts w:hint="cs"/>
          <w:cs/>
        </w:rPr>
        <w:t xml:space="preserve"> </w:t>
      </w:r>
      <w:r w:rsidRPr="00B24B88">
        <w:rPr>
          <w:cs/>
        </w:rPr>
        <w:t>สินทรัพย์</w:t>
      </w:r>
      <w:r w:rsidR="00FD5254" w:rsidRPr="00B24B88">
        <w:rPr>
          <w:cs/>
        </w:rPr>
        <w:t>ระหว่าง</w:t>
      </w:r>
      <w:r w:rsidRPr="00B24B88">
        <w:rPr>
          <w:cs/>
        </w:rPr>
        <w:t>ก่อสร้าง</w:t>
      </w:r>
      <w:r w:rsidR="00FD5254" w:rsidRPr="00B24B88">
        <w:rPr>
          <w:rFonts w:hint="cs"/>
          <w:cs/>
        </w:rPr>
        <w:t>และเครื่องจักรระหว่างการ</w:t>
      </w:r>
      <w:r w:rsidRPr="00B24B88">
        <w:rPr>
          <w:rFonts w:hint="cs"/>
          <w:cs/>
        </w:rPr>
        <w:t>ติดตั้ง</w:t>
      </w:r>
    </w:p>
    <w:p w14:paraId="7D87BDC2" w14:textId="77777777" w:rsidR="001C5E2D" w:rsidRPr="00B24B88" w:rsidRDefault="001C5E2D" w:rsidP="00401EC4">
      <w:pPr>
        <w:pStyle w:val="FSContent"/>
      </w:pPr>
    </w:p>
    <w:p w14:paraId="5B87BA8E" w14:textId="77777777" w:rsidR="004C793A" w:rsidRPr="00B24B88" w:rsidRDefault="00285BCB" w:rsidP="00401EC4">
      <w:pPr>
        <w:pStyle w:val="FSContent"/>
      </w:pPr>
      <w:r w:rsidRPr="00B24B88">
        <w:rPr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</w:t>
      </w:r>
      <w:r w:rsidR="00045748" w:rsidRPr="00B24B88">
        <w:rPr>
          <w:cs/>
        </w:rPr>
        <w:t>สิ้น</w:t>
      </w:r>
      <w:r w:rsidR="00CD168B" w:rsidRPr="00B24B88">
        <w:br/>
      </w:r>
      <w:r w:rsidRPr="00B24B88">
        <w:rPr>
          <w:cs/>
        </w:rPr>
        <w:t>รอบปีบัญชี และปรับปรุงตามความเหมาะสม</w:t>
      </w:r>
    </w:p>
    <w:p w14:paraId="010CB5D4" w14:textId="77777777" w:rsidR="002A3150" w:rsidRDefault="002A3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cs/>
        </w:rPr>
        <w:br w:type="page"/>
      </w:r>
    </w:p>
    <w:p w14:paraId="5FA82A21" w14:textId="77777777" w:rsidR="001C7AFC" w:rsidRPr="00CB6A34" w:rsidRDefault="001C7AFC" w:rsidP="004167EE">
      <w:pPr>
        <w:pStyle w:val="FSHeadPolicy"/>
        <w:ind w:left="540" w:hanging="540"/>
      </w:pPr>
      <w:r w:rsidRPr="00CB6A34">
        <w:rPr>
          <w:cs/>
        </w:rPr>
        <w:lastRenderedPageBreak/>
        <w:t>สินทรัพย์ไม่มีตัวตน</w:t>
      </w:r>
    </w:p>
    <w:p w14:paraId="516522F5" w14:textId="77777777" w:rsidR="000D5F81" w:rsidRPr="00CB6A34" w:rsidRDefault="000D5F81" w:rsidP="00401EC4">
      <w:pPr>
        <w:pStyle w:val="FSBlank"/>
        <w:rPr>
          <w:sz w:val="26"/>
          <w:szCs w:val="26"/>
          <w:highlight w:val="yellow"/>
        </w:rPr>
      </w:pPr>
    </w:p>
    <w:p w14:paraId="2FFAF6AF" w14:textId="77777777" w:rsidR="00CD168B" w:rsidRPr="00CB6A34" w:rsidRDefault="006B7126" w:rsidP="00401EC4">
      <w:pPr>
        <w:pStyle w:val="FSContent"/>
      </w:pPr>
      <w:r w:rsidRPr="00CB6A34">
        <w:rPr>
          <w:rFonts w:hint="cs"/>
          <w:cs/>
        </w:rPr>
        <w:t>สินทรัพย์ไม่มีตัวตน</w:t>
      </w:r>
      <w:r w:rsidR="001C7AFC" w:rsidRPr="00CB6A34">
        <w:rPr>
          <w:cs/>
        </w:rPr>
        <w:t>ที่บริษัท</w:t>
      </w:r>
      <w:r w:rsidR="00CD168B" w:rsidRPr="00CB6A34">
        <w:rPr>
          <w:rFonts w:hint="cs"/>
          <w:cs/>
        </w:rPr>
        <w:t>ซื้อมาและมีอายุการใช้งานจำกัด</w:t>
      </w:r>
      <w:r w:rsidR="00CD168B" w:rsidRPr="00CB6A34">
        <w:rPr>
          <w:cs/>
        </w:rPr>
        <w:t xml:space="preserve"> </w:t>
      </w:r>
      <w:r w:rsidR="00EE01B4" w:rsidRPr="00CB6A34">
        <w:rPr>
          <w:rFonts w:hint="cs"/>
          <w:cs/>
        </w:rPr>
        <w:t>วัดมูลค่าด้วย</w:t>
      </w:r>
      <w:r w:rsidR="00CD168B" w:rsidRPr="00CB6A34">
        <w:rPr>
          <w:rFonts w:hint="cs"/>
          <w:cs/>
        </w:rPr>
        <w:t>ราคาทุนหักค่าตัดจำหน่ายสะสม</w:t>
      </w:r>
      <w:r w:rsidR="00264436" w:rsidRPr="00CB6A34">
        <w:rPr>
          <w:rFonts w:hint="cs"/>
          <w:cs/>
        </w:rPr>
        <w:t>และ</w:t>
      </w:r>
      <w:r w:rsidR="00FF51AB" w:rsidRPr="00CB6A34">
        <w:rPr>
          <w:cs/>
        </w:rPr>
        <w:br/>
      </w:r>
      <w:r w:rsidR="00264436" w:rsidRPr="00CB6A34">
        <w:rPr>
          <w:rFonts w:hint="cs"/>
          <w:cs/>
        </w:rPr>
        <w:t>ผลขาดทุนจากการด้อยค่าสะสม</w:t>
      </w:r>
    </w:p>
    <w:p w14:paraId="49D65DB5" w14:textId="77777777" w:rsidR="00257921" w:rsidRPr="00CB6A34" w:rsidRDefault="00257921" w:rsidP="00401EC4">
      <w:pPr>
        <w:pStyle w:val="FSBlank"/>
        <w:rPr>
          <w:sz w:val="26"/>
          <w:szCs w:val="26"/>
          <w:highlight w:val="yellow"/>
        </w:rPr>
      </w:pPr>
    </w:p>
    <w:p w14:paraId="3FD5C331" w14:textId="77777777" w:rsidR="00B12B58" w:rsidRPr="00CB6A34" w:rsidRDefault="00B12B58" w:rsidP="00B577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B6A34">
        <w:rPr>
          <w:rFonts w:ascii="Angsana New" w:hAnsi="Angsana New" w:cs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06AE11DC" w14:textId="77777777" w:rsidR="00B12B58" w:rsidRPr="00CB6A34" w:rsidRDefault="00B12B58" w:rsidP="00401EC4">
      <w:pPr>
        <w:pStyle w:val="FSBlank"/>
        <w:rPr>
          <w:sz w:val="26"/>
          <w:szCs w:val="26"/>
          <w:highlight w:val="yellow"/>
        </w:rPr>
      </w:pPr>
    </w:p>
    <w:p w14:paraId="5EEFDD57" w14:textId="77777777" w:rsidR="00B12B58" w:rsidRPr="00CB6A34" w:rsidRDefault="00B12B58" w:rsidP="00401EC4">
      <w:pPr>
        <w:pStyle w:val="FSContent"/>
      </w:pPr>
      <w:r w:rsidRPr="00CB6A34">
        <w:rPr>
          <w:cs/>
        </w:rPr>
        <w:t>รายจ่ายภายหลังการรับรู้รายการจะรับรู้เป็นสินทรัพย์เมื่อก่อให้เ</w:t>
      </w:r>
      <w:r w:rsidR="000C2AEA" w:rsidRPr="00CB6A34">
        <w:rPr>
          <w:cs/>
        </w:rPr>
        <w:t xml:space="preserve">กิดประโยชน์เชิงเศรษฐกิจในอนาคต </w:t>
      </w:r>
      <w:r w:rsidRPr="00CB6A34">
        <w:rPr>
          <w:cs/>
        </w:rPr>
        <w:t>โดยรวมเป็นสินทรัพย์ที่สามารถระบุได้ที่เกี่ยวข้องน</w:t>
      </w:r>
      <w:r w:rsidR="000C2AEA" w:rsidRPr="00CB6A34">
        <w:rPr>
          <w:cs/>
        </w:rPr>
        <w:t xml:space="preserve">ั้น </w:t>
      </w:r>
      <w:r w:rsidRPr="00CB6A34">
        <w:rPr>
          <w:cs/>
        </w:rPr>
        <w:t>ค่าใช้จ่าย</w:t>
      </w:r>
      <w:r w:rsidR="0029470C" w:rsidRPr="00CB6A34">
        <w:rPr>
          <w:cs/>
        </w:rPr>
        <w:t>อื่น</w:t>
      </w:r>
      <w:r w:rsidRPr="00CB6A34">
        <w:rPr>
          <w:cs/>
        </w:rPr>
        <w:t>ที่เกิดขึ้นภายในรับรู้ในกำไรหรือขาดทุนเมื่อเกิดขึ้น</w:t>
      </w:r>
    </w:p>
    <w:p w14:paraId="330B4A31" w14:textId="77777777" w:rsidR="00633E20" w:rsidRPr="00CB6A34" w:rsidRDefault="00633E20" w:rsidP="000C2AEA">
      <w:pPr>
        <w:pStyle w:val="FSBlank"/>
        <w:rPr>
          <w:sz w:val="26"/>
          <w:szCs w:val="26"/>
          <w:highlight w:val="yellow"/>
        </w:rPr>
      </w:pPr>
    </w:p>
    <w:p w14:paraId="532A0FBE" w14:textId="77777777" w:rsidR="00FA6A63" w:rsidRPr="00CB6A34" w:rsidRDefault="00FA6A63" w:rsidP="009462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CB6A34">
        <w:rPr>
          <w:rFonts w:ascii="Angsana New" w:hAnsi="Angsana New" w:cs="Angsana New"/>
          <w:i/>
          <w:iCs/>
          <w:sz w:val="30"/>
          <w:szCs w:val="30"/>
          <w:cs/>
        </w:rPr>
        <w:t xml:space="preserve">ค่าตัดจำหน่าย </w:t>
      </w:r>
      <w:r w:rsidRPr="00CB6A34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0FAAD2FA" w14:textId="77777777" w:rsidR="00FA6A63" w:rsidRPr="00CB6A34" w:rsidRDefault="00FA6A63" w:rsidP="00401EC4">
      <w:pPr>
        <w:pStyle w:val="FSBlank"/>
        <w:rPr>
          <w:sz w:val="26"/>
          <w:szCs w:val="26"/>
          <w:highlight w:val="yellow"/>
        </w:rPr>
      </w:pPr>
    </w:p>
    <w:p w14:paraId="276C8A54" w14:textId="77777777" w:rsidR="00FA6A63" w:rsidRPr="00CB6A34" w:rsidRDefault="008958D3" w:rsidP="00401EC4">
      <w:pPr>
        <w:pStyle w:val="FSContent"/>
      </w:pPr>
      <w:r w:rsidRPr="00CB6A34">
        <w:rPr>
          <w:cs/>
        </w:rPr>
        <w:t>ค่าตัดจำหน่ายคำนวณจาก</w:t>
      </w:r>
      <w:r w:rsidR="00FA6A63" w:rsidRPr="00CB6A34">
        <w:rPr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A037343" w14:textId="77777777" w:rsidR="008437CE" w:rsidRPr="00CB6A34" w:rsidRDefault="008437CE" w:rsidP="000C2AEA">
      <w:pPr>
        <w:pStyle w:val="FSBlank"/>
        <w:rPr>
          <w:sz w:val="26"/>
          <w:szCs w:val="26"/>
          <w:highlight w:val="yellow"/>
        </w:rPr>
      </w:pPr>
    </w:p>
    <w:p w14:paraId="41699467" w14:textId="77777777" w:rsidR="00FA6A63" w:rsidRPr="00CB6A34" w:rsidRDefault="00FA6A63" w:rsidP="00401EC4">
      <w:pPr>
        <w:pStyle w:val="FSContent"/>
        <w:rPr>
          <w:cs/>
        </w:rPr>
      </w:pPr>
      <w:r w:rsidRPr="00CB6A34">
        <w:rPr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1870DC" w:rsidRPr="00CB6A34">
        <w:rPr>
          <w:rFonts w:hint="cs"/>
          <w:cs/>
        </w:rPr>
        <w:t>เชิงเศรษฐกิจ</w:t>
      </w:r>
      <w:r w:rsidRPr="00CB6A34">
        <w:rPr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</w:t>
      </w:r>
      <w:r w:rsidR="00765F59" w:rsidRPr="00CB6A34">
        <w:rPr>
          <w:rFonts w:hint="cs"/>
          <w:cs/>
        </w:rPr>
        <w:t>ของ</w:t>
      </w:r>
      <w:r w:rsidR="00765F59" w:rsidRPr="00CB6A34">
        <w:rPr>
          <w:cs/>
        </w:rPr>
        <w:t>โปรแกรมคอมพิวเตอร์</w:t>
      </w:r>
      <w:r w:rsidR="00765F59" w:rsidRPr="00CB6A34">
        <w:rPr>
          <w:rFonts w:hint="cs"/>
          <w:cs/>
        </w:rPr>
        <w:t xml:space="preserve">คือ </w:t>
      </w:r>
      <w:r w:rsidR="00765F59" w:rsidRPr="00CB6A34">
        <w:t xml:space="preserve">5 </w:t>
      </w:r>
      <w:r w:rsidR="00765F59" w:rsidRPr="00CB6A34">
        <w:rPr>
          <w:rFonts w:hint="cs"/>
          <w:cs/>
        </w:rPr>
        <w:t>ปี</w:t>
      </w:r>
    </w:p>
    <w:p w14:paraId="0A6EFCB4" w14:textId="77777777" w:rsidR="00365916" w:rsidRPr="00CB6A34" w:rsidRDefault="00365916" w:rsidP="000C2AEA">
      <w:pPr>
        <w:pStyle w:val="FSBlank"/>
        <w:rPr>
          <w:sz w:val="26"/>
          <w:szCs w:val="26"/>
          <w:highlight w:val="yellow"/>
        </w:rPr>
      </w:pPr>
    </w:p>
    <w:p w14:paraId="5EE12B3A" w14:textId="77777777" w:rsidR="005D799D" w:rsidRPr="00CB6A34" w:rsidRDefault="00FD5254" w:rsidP="005D799D">
      <w:pPr>
        <w:pStyle w:val="FSContent"/>
      </w:pPr>
      <w:r w:rsidRPr="00CB6A34">
        <w:rPr>
          <w:rFonts w:hint="cs"/>
          <w:cs/>
        </w:rPr>
        <w:t>ค่าสมาชิกสนามกอล์ฟ</w:t>
      </w:r>
      <w:r w:rsidR="005D799D" w:rsidRPr="00CB6A34">
        <w:rPr>
          <w:rFonts w:hint="cs"/>
          <w:cs/>
        </w:rPr>
        <w:t>วัดมูลค่าด้วยราคาทุนหักผลขาดทุนจากการด้อยค่าสะสม</w:t>
      </w:r>
    </w:p>
    <w:p w14:paraId="7F4445DB" w14:textId="77777777" w:rsidR="00FD5254" w:rsidRPr="00CB6A34" w:rsidRDefault="00FD5254" w:rsidP="009E6C54">
      <w:pPr>
        <w:pStyle w:val="FSBlank"/>
        <w:rPr>
          <w:sz w:val="26"/>
          <w:szCs w:val="26"/>
          <w:highlight w:val="yellow"/>
        </w:rPr>
      </w:pPr>
    </w:p>
    <w:p w14:paraId="7938D113" w14:textId="77777777" w:rsidR="004F2845" w:rsidRPr="00CB6A34" w:rsidRDefault="004F2845" w:rsidP="00401EC4">
      <w:pPr>
        <w:pStyle w:val="FSContent"/>
      </w:pPr>
      <w:r w:rsidRPr="00CB6A34">
        <w:rPr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13B9C31C" w14:textId="77777777" w:rsidR="00BB74C7" w:rsidRPr="00CB6A34" w:rsidRDefault="00BB74C7" w:rsidP="009E6C54">
      <w:pPr>
        <w:pStyle w:val="FSBlank"/>
        <w:rPr>
          <w:sz w:val="26"/>
          <w:szCs w:val="26"/>
          <w:highlight w:val="yellow"/>
        </w:rPr>
      </w:pPr>
    </w:p>
    <w:p w14:paraId="587ED0BA" w14:textId="77777777" w:rsidR="00FA6A63" w:rsidRPr="00CB6A34" w:rsidRDefault="00FA6A63" w:rsidP="004167EE">
      <w:pPr>
        <w:pStyle w:val="FSHeadPolicy"/>
        <w:ind w:left="540" w:hanging="540"/>
      </w:pPr>
      <w:r w:rsidRPr="00CB6A34">
        <w:rPr>
          <w:cs/>
        </w:rPr>
        <w:t>การด้อยค่า</w:t>
      </w:r>
    </w:p>
    <w:p w14:paraId="141A5B52" w14:textId="77777777" w:rsidR="00FA6A63" w:rsidRPr="00CB6A34" w:rsidRDefault="00FA6A63" w:rsidP="00401EC4">
      <w:pPr>
        <w:pStyle w:val="FSBlank"/>
        <w:rPr>
          <w:sz w:val="26"/>
          <w:szCs w:val="26"/>
          <w:highlight w:val="yellow"/>
        </w:rPr>
      </w:pPr>
    </w:p>
    <w:p w14:paraId="522E13E8" w14:textId="77777777" w:rsidR="00FA6A63" w:rsidRPr="00CB6A34" w:rsidRDefault="00FA6A63" w:rsidP="00401EC4">
      <w:pPr>
        <w:pStyle w:val="FSContent"/>
        <w:rPr>
          <w:highlight w:val="cyan"/>
        </w:rPr>
      </w:pPr>
      <w:r w:rsidRPr="00CB6A34">
        <w:rPr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CB6A34">
        <w:t xml:space="preserve">  </w:t>
      </w:r>
      <w:r w:rsidRPr="00CB6A34">
        <w:rPr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4CBE912F" w14:textId="77777777" w:rsidR="00FA6A63" w:rsidRPr="00CB6A34" w:rsidRDefault="00FA6A63" w:rsidP="00401EC4">
      <w:pPr>
        <w:pStyle w:val="FSBlank"/>
        <w:rPr>
          <w:sz w:val="26"/>
          <w:szCs w:val="26"/>
          <w:highlight w:val="yellow"/>
        </w:rPr>
      </w:pPr>
    </w:p>
    <w:p w14:paraId="45D4931D" w14:textId="77777777" w:rsidR="00FD44E6" w:rsidRPr="00CB6A34" w:rsidRDefault="00FD44E6" w:rsidP="00944904">
      <w:pPr>
        <w:pStyle w:val="FSContent"/>
        <w:rPr>
          <w:lang w:val="th-TH"/>
        </w:rPr>
      </w:pPr>
      <w:r w:rsidRPr="00CB6A34">
        <w:rPr>
          <w:cs/>
          <w:lang w:val="th-TH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944904" w:rsidRPr="00CB6A34">
        <w:rPr>
          <w:cs/>
        </w:rPr>
        <w:br/>
      </w:r>
      <w:r w:rsidRPr="00CB6A34">
        <w:rPr>
          <w:cs/>
          <w:lang w:val="th-TH"/>
        </w:rPr>
        <w:t>เงินสดสูงกว่ามูลค่าที่จะได้รับคืน ขาดทุนจากการด้อยค่าบันทึกในกำไรขาดทุน เว้นแต่เมื่อมีการกลับรายการ</w:t>
      </w:r>
      <w:r w:rsidR="009F364A" w:rsidRPr="00CB6A34">
        <w:rPr>
          <w:rFonts w:hint="cs"/>
          <w:cs/>
          <w:lang w:val="th-TH"/>
        </w:rPr>
        <w:br/>
      </w:r>
      <w:r w:rsidRPr="00CB6A34">
        <w:rPr>
          <w:cs/>
          <w:lang w:val="th-TH"/>
        </w:rPr>
        <w:t>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</w:t>
      </w:r>
      <w:r w:rsidR="00221859" w:rsidRPr="00CB6A34">
        <w:rPr>
          <w:rFonts w:hint="cs"/>
          <w:cs/>
          <w:lang w:val="th-TH"/>
        </w:rPr>
        <w:br/>
      </w:r>
      <w:r w:rsidR="006C2783" w:rsidRPr="00CB6A34">
        <w:rPr>
          <w:cs/>
          <w:lang w:val="th-TH"/>
        </w:rPr>
        <w:t>เวลาต่อมา ในกรณีนี้จะ</w:t>
      </w:r>
      <w:r w:rsidRPr="00CB6A34">
        <w:rPr>
          <w:cs/>
          <w:lang w:val="th-TH"/>
        </w:rPr>
        <w:t>รับรู้ในส่วนของผู้ถือหุ้น</w:t>
      </w:r>
    </w:p>
    <w:p w14:paraId="071C8D9D" w14:textId="77777777" w:rsidR="00CC46CF" w:rsidRPr="00CB6A34" w:rsidRDefault="00CC46CF" w:rsidP="00944904">
      <w:pPr>
        <w:pStyle w:val="FSContent"/>
      </w:pPr>
    </w:p>
    <w:p w14:paraId="6D717DD9" w14:textId="77777777" w:rsidR="00FD44E6" w:rsidRPr="00D553A5" w:rsidRDefault="00FD44E6" w:rsidP="00FD4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553A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การคำนวณมูลค่าที่คาดว่าจะได้รับคืน</w:t>
      </w:r>
    </w:p>
    <w:p w14:paraId="35F5E86A" w14:textId="77777777" w:rsidR="00FD44E6" w:rsidRPr="00D553A5" w:rsidRDefault="00FD44E6" w:rsidP="00F22413">
      <w:pPr>
        <w:pStyle w:val="FSBlank"/>
        <w:rPr>
          <w:sz w:val="30"/>
          <w:szCs w:val="30"/>
          <w:cs/>
          <w:lang w:val="th-TH"/>
        </w:rPr>
      </w:pPr>
    </w:p>
    <w:p w14:paraId="35E20AA4" w14:textId="77777777" w:rsidR="00FD44E6" w:rsidRPr="00D553A5" w:rsidRDefault="005A47FA" w:rsidP="00F22413">
      <w:pPr>
        <w:pStyle w:val="FSContent"/>
      </w:pPr>
      <w:r w:rsidRPr="00D553A5">
        <w:rPr>
          <w:cs/>
        </w:rPr>
        <w:t>มูลค่าที่คาดว่าจะได้รับคืนของสินทรัพย์</w:t>
      </w:r>
      <w:r w:rsidRPr="00D553A5">
        <w:rPr>
          <w:rFonts w:hint="cs"/>
          <w:cs/>
        </w:rPr>
        <w:t>ที่ไม่ใช่สินทรัพย์ทางการเงิน</w:t>
      </w:r>
      <w:r w:rsidRPr="00D553A5">
        <w:rPr>
          <w:cs/>
        </w:rPr>
        <w:t xml:space="preserve"> หมายถึง</w:t>
      </w:r>
      <w:r w:rsidRPr="00D553A5">
        <w:rPr>
          <w:rFonts w:hint="cs"/>
          <w:cs/>
        </w:rPr>
        <w:t xml:space="preserve"> </w:t>
      </w:r>
      <w:r w:rsidRPr="00D553A5">
        <w:rPr>
          <w:cs/>
        </w:rPr>
        <w:t>มูลค่าจากการใช้ของสินทรัพย์</w:t>
      </w:r>
      <w:r w:rsidRPr="00D553A5">
        <w:rPr>
          <w:rFonts w:hint="cs"/>
          <w:cs/>
        </w:rPr>
        <w:t>หรือมูลค่ายุติธรรมของสินทรัพย์หักต้นทุนในการขาย</w:t>
      </w:r>
      <w:r w:rsidRPr="00D553A5">
        <w:rPr>
          <w:cs/>
        </w:rPr>
        <w:t>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D553A5">
        <w:rPr>
          <w:rFonts w:hint="cs"/>
          <w:cs/>
        </w:rPr>
        <w:t xml:space="preserve"> </w:t>
      </w:r>
      <w:r w:rsidRPr="00D553A5">
        <w:rPr>
          <w:cs/>
        </w:rPr>
        <w:t>ซึ่งแปรไปตามเวลาและความเสี่ยงที่มีต่อสินทรัพย์</w:t>
      </w:r>
      <w:r w:rsidR="00F22413" w:rsidRPr="00D553A5">
        <w:rPr>
          <w:rFonts w:hint="cs"/>
          <w:cs/>
        </w:rPr>
        <w:t xml:space="preserve"> </w:t>
      </w:r>
      <w:r w:rsidRPr="00D553A5">
        <w:rPr>
          <w:cs/>
        </w:rPr>
        <w:t>สำหรับสินทรัพย์ที่ไม่ก่อให้เกิดกระแสเงินสดรับ</w:t>
      </w:r>
      <w:r w:rsidRPr="00D553A5">
        <w:rPr>
          <w:rFonts w:hint="cs"/>
          <w:cs/>
        </w:rPr>
        <w:t>โดยอิสระจาก</w:t>
      </w:r>
      <w:r w:rsidRPr="00D553A5">
        <w:rPr>
          <w:cs/>
        </w:rPr>
        <w:t xml:space="preserve">สินทรัพย์อื่น </w:t>
      </w:r>
      <w:r w:rsidRPr="00D553A5">
        <w:rPr>
          <w:rFonts w:hint="cs"/>
          <w:cs/>
        </w:rPr>
        <w:t>จะ</w:t>
      </w:r>
      <w:r w:rsidRPr="00D553A5">
        <w:rPr>
          <w:cs/>
        </w:rPr>
        <w:t>พิจารณามูลค่าที่คาดว่าจะได้</w:t>
      </w:r>
      <w:r w:rsidRPr="00D553A5">
        <w:rPr>
          <w:rFonts w:hint="cs"/>
          <w:cs/>
        </w:rPr>
        <w:t>รับคืนรวมกับ</w:t>
      </w:r>
      <w:r w:rsidRPr="00D553A5">
        <w:rPr>
          <w:cs/>
        </w:rPr>
        <w:t>หน่วยสินทรัพย์ที่ก่อให้เกิดเงินสดที่สินทรัพย์นั้น</w:t>
      </w:r>
      <w:r w:rsidRPr="00D553A5">
        <w:rPr>
          <w:rFonts w:hint="cs"/>
          <w:cs/>
        </w:rPr>
        <w:t>เกี่ยวข้องด้วย</w:t>
      </w:r>
    </w:p>
    <w:p w14:paraId="3BBF1124" w14:textId="77777777" w:rsidR="00EE2DE9" w:rsidRPr="00D553A5" w:rsidRDefault="00EE2DE9" w:rsidP="00F22413">
      <w:pPr>
        <w:pStyle w:val="FSBlank"/>
        <w:rPr>
          <w:sz w:val="30"/>
          <w:szCs w:val="30"/>
          <w:cs/>
          <w:lang w:val="th-TH"/>
        </w:rPr>
      </w:pPr>
    </w:p>
    <w:p w14:paraId="2C016A92" w14:textId="77777777" w:rsidR="00FD44E6" w:rsidRPr="00D553A5" w:rsidRDefault="00FD44E6" w:rsidP="001C7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D553A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การกลับรายการด้อยค่า</w:t>
      </w:r>
    </w:p>
    <w:p w14:paraId="4D622A5F" w14:textId="77777777" w:rsidR="00FD44E6" w:rsidRPr="00D553A5" w:rsidRDefault="00FD44E6" w:rsidP="00F22413">
      <w:pPr>
        <w:pStyle w:val="FSBlank"/>
        <w:rPr>
          <w:sz w:val="30"/>
          <w:szCs w:val="30"/>
          <w:cs/>
          <w:lang w:val="th-TH"/>
        </w:rPr>
      </w:pPr>
    </w:p>
    <w:p w14:paraId="4A00555A" w14:textId="77777777" w:rsidR="00FA6A63" w:rsidRPr="00D553A5" w:rsidRDefault="005A47FA" w:rsidP="00F22413">
      <w:pPr>
        <w:pStyle w:val="FSContent"/>
      </w:pPr>
      <w:r w:rsidRPr="00D553A5">
        <w:rPr>
          <w:rFonts w:hint="cs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</w:t>
      </w:r>
      <w:r w:rsidR="00C3387E" w:rsidRPr="00D553A5">
        <w:rPr>
          <w:rFonts w:hint="cs"/>
          <w:cs/>
        </w:rPr>
        <w:t xml:space="preserve">อบ่งชี้เรื่องการด้อยค่าหรือไม่ </w:t>
      </w:r>
      <w:r w:rsidRPr="00D553A5">
        <w:rPr>
          <w:cs/>
        </w:rPr>
        <w:t>ขาดทุนจากการด้อยค่า</w:t>
      </w:r>
      <w:r w:rsidRPr="00D553A5">
        <w:rPr>
          <w:rFonts w:hint="cs"/>
          <w:cs/>
        </w:rPr>
        <w:t>จะถูกกลับรายการ</w:t>
      </w:r>
      <w:r w:rsidRPr="00D553A5">
        <w:rPr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ขาดทุนจากการด้อยค่า</w:t>
      </w:r>
      <w:r w:rsidRPr="00D553A5">
        <w:rPr>
          <w:rFonts w:hint="cs"/>
          <w:cs/>
        </w:rPr>
        <w:t>จะถูกกลับรายการเพียงเท่าที่</w:t>
      </w:r>
      <w:r w:rsidRPr="00D553A5">
        <w:rPr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D553A5">
        <w:rPr>
          <w:rFonts w:hint="cs"/>
          <w:cs/>
        </w:rPr>
        <w:t>เสมือนหนึ่ง</w:t>
      </w:r>
      <w:r w:rsidRPr="00D553A5">
        <w:rPr>
          <w:cs/>
        </w:rPr>
        <w:t>ไม่เคยมีการบันทึกขาดทุนจากการด้อยค่ามาก่อน</w:t>
      </w:r>
    </w:p>
    <w:p w14:paraId="09D74B8B" w14:textId="77777777" w:rsidR="00ED3CCF" w:rsidRPr="00D553A5" w:rsidRDefault="00ED3CCF" w:rsidP="00C768E0">
      <w:pPr>
        <w:pStyle w:val="FSBlank"/>
        <w:rPr>
          <w:sz w:val="30"/>
          <w:szCs w:val="30"/>
          <w:lang w:val="th-TH"/>
        </w:rPr>
      </w:pPr>
    </w:p>
    <w:p w14:paraId="2379D1EA" w14:textId="77777777" w:rsidR="00FA6A63" w:rsidRPr="00D553A5" w:rsidRDefault="00FA6A63" w:rsidP="004167EE">
      <w:pPr>
        <w:pStyle w:val="FSHeadPolicy"/>
        <w:ind w:left="540" w:hanging="540"/>
      </w:pPr>
      <w:bookmarkStart w:id="0" w:name="OLE_LINK7"/>
      <w:bookmarkStart w:id="1" w:name="OLE_LINK8"/>
      <w:r w:rsidRPr="00D553A5">
        <w:rPr>
          <w:cs/>
        </w:rPr>
        <w:t>หนี้สินที่มีภาระดอกเบี้ย</w:t>
      </w:r>
    </w:p>
    <w:p w14:paraId="1376BD40" w14:textId="77777777" w:rsidR="00FA6A63" w:rsidRPr="00D553A5" w:rsidRDefault="00FA6A63" w:rsidP="00C768E0">
      <w:pPr>
        <w:pStyle w:val="FSBlank"/>
        <w:rPr>
          <w:sz w:val="30"/>
          <w:szCs w:val="30"/>
          <w:lang w:val="th-TH"/>
        </w:rPr>
      </w:pPr>
    </w:p>
    <w:p w14:paraId="4D46FF6A" w14:textId="77777777" w:rsidR="00FA6A63" w:rsidRPr="00D553A5" w:rsidRDefault="00FA6A63" w:rsidP="00C768E0">
      <w:pPr>
        <w:pStyle w:val="FSContent"/>
      </w:pPr>
      <w:r w:rsidRPr="00D553A5">
        <w:rPr>
          <w:cs/>
        </w:rPr>
        <w:t>หนี้สินที่มีภาระดอกเบี้ยบันทึก</w:t>
      </w:r>
      <w:r w:rsidR="00721AF6" w:rsidRPr="00D553A5">
        <w:rPr>
          <w:rFonts w:hint="cs"/>
          <w:cs/>
        </w:rPr>
        <w:t>ในราคาทุน</w:t>
      </w:r>
    </w:p>
    <w:p w14:paraId="37C16411" w14:textId="77777777" w:rsidR="00FA6A63" w:rsidRPr="00D553A5" w:rsidRDefault="00FA6A63" w:rsidP="00C768E0">
      <w:pPr>
        <w:pStyle w:val="FSBlank"/>
        <w:rPr>
          <w:sz w:val="30"/>
          <w:szCs w:val="30"/>
          <w:lang w:val="th-TH"/>
        </w:rPr>
      </w:pPr>
    </w:p>
    <w:p w14:paraId="1128C2DC" w14:textId="77777777" w:rsidR="00FA6A63" w:rsidRPr="00D553A5" w:rsidRDefault="00FA6A63" w:rsidP="004167EE">
      <w:pPr>
        <w:pStyle w:val="FSHeadPolicy"/>
        <w:ind w:left="540" w:hanging="540"/>
      </w:pPr>
      <w:r w:rsidRPr="00D553A5">
        <w:rPr>
          <w:cs/>
        </w:rPr>
        <w:t>เจ้าหนี้การค้าและเจ้าหนี้อื่น</w:t>
      </w:r>
    </w:p>
    <w:p w14:paraId="63C82DDD" w14:textId="77777777" w:rsidR="00FA6A63" w:rsidRPr="00D553A5" w:rsidRDefault="00FA6A63" w:rsidP="00C768E0">
      <w:pPr>
        <w:pStyle w:val="FSBlank"/>
        <w:rPr>
          <w:sz w:val="30"/>
          <w:szCs w:val="30"/>
          <w:lang w:val="th-TH"/>
        </w:rPr>
      </w:pPr>
    </w:p>
    <w:p w14:paraId="11945D1E" w14:textId="77777777" w:rsidR="00FA6A63" w:rsidRPr="00D553A5" w:rsidRDefault="00FA6A63" w:rsidP="00C768E0">
      <w:pPr>
        <w:pStyle w:val="FSContent"/>
      </w:pPr>
      <w:r w:rsidRPr="00D553A5">
        <w:rPr>
          <w:cs/>
        </w:rPr>
        <w:t>เจ้าหนี้การค้าและเจ้าหนี้อื่นแสดงในราคาทุน</w:t>
      </w:r>
    </w:p>
    <w:p w14:paraId="03C4F59C" w14:textId="77777777" w:rsidR="00FA6A63" w:rsidRPr="00D553A5" w:rsidRDefault="00FA6A63" w:rsidP="00C768E0">
      <w:pPr>
        <w:pStyle w:val="FSBlank"/>
        <w:rPr>
          <w:sz w:val="30"/>
          <w:szCs w:val="30"/>
          <w:lang w:val="th-TH"/>
        </w:rPr>
      </w:pPr>
    </w:p>
    <w:p w14:paraId="360F0D82" w14:textId="77777777" w:rsidR="00FA6A63" w:rsidRPr="00D553A5" w:rsidRDefault="00FA6A63" w:rsidP="004167EE">
      <w:pPr>
        <w:pStyle w:val="FSHeadPolicy"/>
        <w:ind w:left="540" w:hanging="540"/>
      </w:pPr>
      <w:r w:rsidRPr="00D553A5">
        <w:rPr>
          <w:cs/>
        </w:rPr>
        <w:t>ผลประโยชน์ของพนักงาน</w:t>
      </w:r>
    </w:p>
    <w:p w14:paraId="7A85F1AA" w14:textId="77777777" w:rsidR="00FA6A63" w:rsidRPr="00D553A5" w:rsidRDefault="00FA6A63" w:rsidP="00C768E0">
      <w:pPr>
        <w:pStyle w:val="FSBlank"/>
        <w:rPr>
          <w:sz w:val="30"/>
          <w:szCs w:val="30"/>
          <w:lang w:val="th-TH"/>
        </w:rPr>
      </w:pPr>
    </w:p>
    <w:p w14:paraId="7F9504DC" w14:textId="77777777" w:rsidR="00FA6A63" w:rsidRPr="00D553A5" w:rsidRDefault="00FA6A63" w:rsidP="001C78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3A5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12E860BD" w14:textId="77777777" w:rsidR="00FA6A63" w:rsidRPr="00D553A5" w:rsidRDefault="00FA6A63" w:rsidP="00C768E0">
      <w:pPr>
        <w:pStyle w:val="FSBlank"/>
        <w:rPr>
          <w:sz w:val="30"/>
          <w:szCs w:val="30"/>
          <w:lang w:val="th-TH"/>
        </w:rPr>
      </w:pPr>
    </w:p>
    <w:p w14:paraId="77D3ED07" w14:textId="77777777" w:rsidR="00FA6A63" w:rsidRPr="00D553A5" w:rsidRDefault="00FA6A63" w:rsidP="00C768E0">
      <w:pPr>
        <w:pStyle w:val="FSContent"/>
      </w:pPr>
      <w:r w:rsidRPr="00D553A5">
        <w:rPr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1839127E" w14:textId="77777777" w:rsidR="00DC7FE7" w:rsidRPr="00D553A5" w:rsidRDefault="00DC7FE7" w:rsidP="00D553A5">
      <w:pPr>
        <w:pStyle w:val="FSBlank"/>
        <w:rPr>
          <w:sz w:val="30"/>
          <w:szCs w:val="30"/>
          <w:lang w:val="th-TH"/>
        </w:rPr>
      </w:pPr>
    </w:p>
    <w:p w14:paraId="60872372" w14:textId="77777777" w:rsidR="00FA6A63" w:rsidRPr="00D553A5" w:rsidRDefault="00FA6A63" w:rsidP="001C78E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3A5">
        <w:rPr>
          <w:rFonts w:ascii="Angsana New" w:hAnsi="Angsana New" w:cs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3B67A4AE" w14:textId="77777777" w:rsidR="0018110C" w:rsidRPr="00D553A5" w:rsidRDefault="0018110C" w:rsidP="00D553A5">
      <w:pPr>
        <w:pStyle w:val="FSBlank"/>
        <w:rPr>
          <w:iCs/>
          <w:sz w:val="24"/>
          <w:szCs w:val="24"/>
        </w:rPr>
      </w:pPr>
    </w:p>
    <w:p w14:paraId="12258001" w14:textId="77777777" w:rsidR="00FA6A63" w:rsidRPr="00D553A5" w:rsidRDefault="00FA6A63" w:rsidP="00C768E0">
      <w:pPr>
        <w:pStyle w:val="FSContent"/>
      </w:pPr>
      <w:r w:rsidRPr="00D553A5">
        <w:rPr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</w:t>
      </w:r>
      <w:r w:rsidR="004F04DF" w:rsidRPr="00D553A5">
        <w:rPr>
          <w:cs/>
        </w:rPr>
        <w:t>นักงานในปัจจุบันและในงวดก่อน</w:t>
      </w:r>
      <w:r w:rsidR="00C768E0" w:rsidRPr="00D553A5">
        <w:rPr>
          <w:cs/>
        </w:rPr>
        <w:t xml:space="preserve">ๆ </w:t>
      </w:r>
      <w:r w:rsidRPr="00D553A5">
        <w:rPr>
          <w:cs/>
        </w:rPr>
        <w:t xml:space="preserve">ผลประโยชน์ดังกล่าวได้มีการคิดลดกระแสเงินลดเพื่อให้เป็นมูลค่าปัจจุบัน </w:t>
      </w:r>
    </w:p>
    <w:p w14:paraId="43AC6335" w14:textId="77777777" w:rsidR="00FA6A63" w:rsidRPr="00D553A5" w:rsidRDefault="00FA6A63" w:rsidP="00D553A5">
      <w:pPr>
        <w:pStyle w:val="FSBlank"/>
        <w:rPr>
          <w:iCs/>
          <w:sz w:val="24"/>
          <w:szCs w:val="24"/>
        </w:rPr>
      </w:pPr>
    </w:p>
    <w:p w14:paraId="4766AE9D" w14:textId="77777777" w:rsidR="00C3387E" w:rsidRPr="00D553A5" w:rsidRDefault="00C3387E" w:rsidP="00C3387E">
      <w:pPr>
        <w:pStyle w:val="FSContent"/>
      </w:pPr>
      <w:r w:rsidRPr="00D553A5">
        <w:rPr>
          <w:cs/>
        </w:rPr>
        <w:t>การคำนวณ</w:t>
      </w:r>
      <w:r w:rsidRPr="00D553A5">
        <w:rPr>
          <w:rFonts w:hint="cs"/>
          <w:cs/>
        </w:rPr>
        <w:t>ภาระผูกพันของโครงการผลประโยชน์ที่กำหนดไว้</w:t>
      </w:r>
      <w:r w:rsidRPr="00D553A5">
        <w:rPr>
          <w:cs/>
        </w:rPr>
        <w:t>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Pr="00D553A5">
        <w:rPr>
          <w:rFonts w:hint="cs"/>
          <w:cs/>
        </w:rPr>
        <w:t xml:space="preserve"> ผลจาก</w:t>
      </w:r>
      <w:r w:rsidRPr="00D553A5">
        <w:rPr>
          <w:cs/>
        </w:rPr>
        <w:t>การคำนวณ</w:t>
      </w:r>
      <w:r w:rsidRPr="00D553A5">
        <w:rPr>
          <w:rFonts w:hint="cs"/>
          <w:cs/>
        </w:rPr>
        <w:t>อาจทำให้</w:t>
      </w:r>
      <w:r w:rsidRPr="00D553A5">
        <w:rPr>
          <w:cs/>
        </w:rPr>
        <w:t>บริษัทมี</w:t>
      </w:r>
      <w:r w:rsidRPr="00D553A5">
        <w:rPr>
          <w:rFonts w:hint="cs"/>
          <w:cs/>
        </w:rPr>
        <w:t>สินทรัพย์เกิดขึ้น</w:t>
      </w:r>
      <w:r w:rsidRPr="00D553A5">
        <w:rPr>
          <w:cs/>
        </w:rPr>
        <w:t xml:space="preserve"> ซึ่งการรับรู้เป็นสินทรัพย์</w:t>
      </w:r>
      <w:r w:rsidRPr="00D553A5">
        <w:rPr>
          <w:rFonts w:hint="cs"/>
          <w:cs/>
        </w:rPr>
        <w:t>จะใช้</w:t>
      </w:r>
      <w:r w:rsidRPr="00D553A5">
        <w:rPr>
          <w:cs/>
        </w:rPr>
        <w:t>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</w:t>
      </w:r>
      <w:r w:rsidRPr="00D553A5">
        <w:rPr>
          <w:rFonts w:hint="cs"/>
          <w:cs/>
        </w:rPr>
        <w:t>ต</w:t>
      </w:r>
      <w:r w:rsidRPr="00D553A5">
        <w:rPr>
          <w:cs/>
        </w:rPr>
        <w:t xml:space="preserve"> ในการคำนวณมูลค่าปัจจุบันของประโยชน์เชิงเศรษฐกิจ</w:t>
      </w:r>
      <w:r w:rsidRPr="00D553A5">
        <w:rPr>
          <w:rFonts w:hint="cs"/>
          <w:cs/>
        </w:rPr>
        <w:t>ได้</w:t>
      </w:r>
      <w:r w:rsidRPr="00D553A5">
        <w:rPr>
          <w:cs/>
        </w:rPr>
        <w:t>มีการพิจารณาถึงความต้องการ</w:t>
      </w:r>
      <w:r w:rsidR="004F04DF" w:rsidRPr="00D553A5">
        <w:rPr>
          <w:cs/>
        </w:rPr>
        <w:t>เงินทุนขั้นต่ำสำหรับโครงการต่าง</w:t>
      </w:r>
      <w:r w:rsidRPr="00D553A5">
        <w:rPr>
          <w:cs/>
        </w:rPr>
        <w:t>ๆ ของ</w:t>
      </w:r>
      <w:r w:rsidRPr="00D553A5">
        <w:rPr>
          <w:rFonts w:hint="cs"/>
          <w:cs/>
        </w:rPr>
        <w:t>บริษัท</w:t>
      </w:r>
    </w:p>
    <w:p w14:paraId="49458604" w14:textId="77777777" w:rsidR="00FD44E6" w:rsidRPr="00D553A5" w:rsidRDefault="00FD44E6" w:rsidP="00D553A5">
      <w:pPr>
        <w:pStyle w:val="FSBlank"/>
        <w:rPr>
          <w:iCs/>
          <w:sz w:val="24"/>
          <w:szCs w:val="24"/>
        </w:rPr>
      </w:pPr>
    </w:p>
    <w:p w14:paraId="0B331E26" w14:textId="77777777" w:rsidR="00AF4392" w:rsidRPr="00D553A5" w:rsidRDefault="00AF4392" w:rsidP="00C768E0">
      <w:pPr>
        <w:pStyle w:val="FSBlank"/>
        <w:rPr>
          <w:rFonts w:eastAsia="Times New Roman"/>
          <w:i/>
          <w:sz w:val="30"/>
          <w:szCs w:val="30"/>
        </w:rPr>
      </w:pPr>
      <w:r w:rsidRPr="00D553A5">
        <w:rPr>
          <w:rFonts w:eastAsia="Times New Roman" w:hint="cs"/>
          <w:i/>
          <w:sz w:val="30"/>
          <w:szCs w:val="30"/>
          <w:cs/>
        </w:rPr>
        <w:t>ใน</w:t>
      </w:r>
      <w:r w:rsidRPr="00D553A5">
        <w:rPr>
          <w:rFonts w:eastAsia="Times New Roman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D553A5">
        <w:rPr>
          <w:rFonts w:eastAsia="Times New Roman"/>
          <w:i/>
          <w:sz w:val="30"/>
          <w:szCs w:val="30"/>
        </w:rPr>
        <w:t xml:space="preserve"> </w:t>
      </w:r>
      <w:r w:rsidRPr="00D553A5">
        <w:rPr>
          <w:rFonts w:eastAsia="Times New Roman"/>
          <w:i/>
          <w:sz w:val="30"/>
          <w:szCs w:val="30"/>
          <w:cs/>
        </w:rPr>
        <w:t>กำไร</w:t>
      </w:r>
      <w:r w:rsidRPr="00D553A5">
        <w:rPr>
          <w:rFonts w:eastAsia="Times New Roman" w:hint="cs"/>
          <w:i/>
          <w:sz w:val="30"/>
          <w:szCs w:val="30"/>
          <w:cs/>
        </w:rPr>
        <w:t>หรือ</w:t>
      </w:r>
      <w:r w:rsidRPr="00D553A5">
        <w:rPr>
          <w:rFonts w:eastAsia="Times New Roman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D553A5">
        <w:rPr>
          <w:rFonts w:eastAsia="Times New Roman" w:hint="cs"/>
          <w:i/>
          <w:sz w:val="30"/>
          <w:szCs w:val="30"/>
          <w:cs/>
        </w:rPr>
        <w:t>จะถูก</w:t>
      </w:r>
      <w:r w:rsidRPr="00D553A5">
        <w:rPr>
          <w:rFonts w:eastAsia="Times New Roman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D553A5">
        <w:rPr>
          <w:rFonts w:eastAsia="Times New Roman" w:hint="cs"/>
          <w:i/>
          <w:sz w:val="30"/>
          <w:szCs w:val="30"/>
          <w:cs/>
        </w:rPr>
        <w:t>ทันที</w:t>
      </w:r>
      <w:r w:rsidRPr="00D553A5">
        <w:rPr>
          <w:rFonts w:eastAsia="Times New Roman"/>
          <w:i/>
          <w:sz w:val="30"/>
          <w:szCs w:val="30"/>
        </w:rPr>
        <w:t xml:space="preserve"> </w:t>
      </w:r>
      <w:r w:rsidRPr="00D553A5">
        <w:rPr>
          <w:i/>
          <w:sz w:val="30"/>
          <w:szCs w:val="30"/>
          <w:cs/>
        </w:rPr>
        <w:t>บริษัทกำหนดดอกเบี้ยจ่าย</w:t>
      </w:r>
      <w:r w:rsidRPr="00D553A5">
        <w:rPr>
          <w:rFonts w:hint="cs"/>
          <w:i/>
          <w:sz w:val="30"/>
          <w:szCs w:val="30"/>
          <w:cs/>
        </w:rPr>
        <w:t>ของ</w:t>
      </w:r>
      <w:r w:rsidRPr="00D553A5">
        <w:rPr>
          <w:rFonts w:eastAsia="Times New Roman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Pr="00D553A5">
        <w:rPr>
          <w:rFonts w:eastAsia="Times New Roman" w:hint="cs"/>
          <w:i/>
          <w:sz w:val="30"/>
          <w:szCs w:val="30"/>
          <w:cs/>
        </w:rPr>
        <w:t xml:space="preserve"> </w:t>
      </w:r>
      <w:r w:rsidRPr="00D553A5">
        <w:rPr>
          <w:rFonts w:eastAsia="Times New Roman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D553A5">
        <w:rPr>
          <w:i/>
          <w:sz w:val="30"/>
          <w:szCs w:val="30"/>
          <w:cs/>
        </w:rPr>
        <w:t>ดอกเบี้ยจ่ายสุทธิและค่าใช้จ่ายอื่นๆ</w:t>
      </w:r>
      <w:r w:rsidRPr="00D553A5">
        <w:rPr>
          <w:rFonts w:hint="cs"/>
          <w:i/>
          <w:sz w:val="30"/>
          <w:szCs w:val="30"/>
          <w:cs/>
        </w:rPr>
        <w:t xml:space="preserve"> </w:t>
      </w:r>
      <w:r w:rsidRPr="00D553A5">
        <w:rPr>
          <w:i/>
          <w:sz w:val="30"/>
          <w:szCs w:val="30"/>
          <w:cs/>
        </w:rPr>
        <w:t>ที่เกี่ยวข้องกับโครงการผลประโยชน์</w:t>
      </w:r>
      <w:r w:rsidRPr="00D553A5">
        <w:rPr>
          <w:rFonts w:eastAsia="Times New Roman"/>
          <w:i/>
          <w:sz w:val="30"/>
          <w:szCs w:val="30"/>
          <w:cs/>
        </w:rPr>
        <w:t>รับรู้รายการในกำไรหรือขาดทุน</w:t>
      </w:r>
    </w:p>
    <w:p w14:paraId="4318515A" w14:textId="77777777" w:rsidR="00AF4392" w:rsidRPr="00D553A5" w:rsidRDefault="00AF4392" w:rsidP="00D553A5">
      <w:pPr>
        <w:pStyle w:val="FSBlank"/>
        <w:rPr>
          <w:iCs/>
          <w:sz w:val="24"/>
          <w:szCs w:val="24"/>
        </w:rPr>
      </w:pPr>
    </w:p>
    <w:p w14:paraId="16F5B05B" w14:textId="77777777" w:rsidR="00FA6A63" w:rsidRPr="00D553A5" w:rsidRDefault="00584A1E" w:rsidP="00C768E0">
      <w:pPr>
        <w:pStyle w:val="FSContent"/>
      </w:pPr>
      <w:r w:rsidRPr="00D553A5">
        <w:rPr>
          <w:rFonts w:hint="cs"/>
          <w:cs/>
        </w:rPr>
        <w:t>เมื่อมีการเปลี่ยนแปลงผลประโยชน์ของโครงการหรือการลดขนาดโครงการ</w:t>
      </w:r>
      <w:r w:rsidRPr="00D553A5">
        <w:rPr>
          <w:cs/>
        </w:rPr>
        <w:t xml:space="preserve"> </w:t>
      </w:r>
      <w:r w:rsidRPr="00D553A5">
        <w:rPr>
          <w:rFonts w:hint="cs"/>
          <w:cs/>
        </w:rPr>
        <w:t>การเปลี่ยนแปลงในผลประโยชน์ที่เกี่ยวข้องกับการบริการในอดีต</w:t>
      </w:r>
      <w:r w:rsidRPr="00D553A5">
        <w:rPr>
          <w:cs/>
        </w:rPr>
        <w:t xml:space="preserve"> </w:t>
      </w:r>
      <w:r w:rsidRPr="00D553A5">
        <w:rPr>
          <w:rFonts w:hint="cs"/>
          <w:cs/>
        </w:rPr>
        <w:t>หรือ</w:t>
      </w:r>
      <w:r w:rsidRPr="00D553A5">
        <w:rPr>
          <w:cs/>
        </w:rPr>
        <w:t xml:space="preserve"> </w:t>
      </w:r>
      <w:r w:rsidRPr="00D553A5">
        <w:rPr>
          <w:rFonts w:hint="cs"/>
          <w:cs/>
        </w:rPr>
        <w:t>กำไรหรือขาดทุนจากการลดขนาดโครงการต้องรับรู้ในกำไรหรือขาดทุนทันที</w:t>
      </w:r>
      <w:r w:rsidRPr="00D553A5">
        <w:rPr>
          <w:cs/>
        </w:rPr>
        <w:t xml:space="preserve"> </w:t>
      </w:r>
      <w:r w:rsidRPr="00D553A5">
        <w:rPr>
          <w:rFonts w:hint="cs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  <w:r w:rsidR="00FA6A63" w:rsidRPr="00D553A5">
        <w:rPr>
          <w:cs/>
        </w:rPr>
        <w:t xml:space="preserve"> </w:t>
      </w:r>
    </w:p>
    <w:p w14:paraId="6A7B518C" w14:textId="77777777" w:rsidR="00221859" w:rsidRPr="00D553A5" w:rsidRDefault="00221859" w:rsidP="00D553A5">
      <w:pPr>
        <w:pStyle w:val="FSBlank"/>
        <w:rPr>
          <w:iCs/>
          <w:sz w:val="24"/>
          <w:szCs w:val="24"/>
        </w:rPr>
      </w:pPr>
    </w:p>
    <w:p w14:paraId="17F4546F" w14:textId="77777777" w:rsidR="00B12B58" w:rsidRPr="00D553A5" w:rsidRDefault="00B12B58" w:rsidP="001C78EA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3A5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1357E15F" w14:textId="77777777" w:rsidR="00B12B58" w:rsidRPr="00D553A5" w:rsidRDefault="00B12B58" w:rsidP="00D553A5">
      <w:pPr>
        <w:pStyle w:val="FSBlank"/>
        <w:rPr>
          <w:iCs/>
          <w:sz w:val="24"/>
          <w:szCs w:val="24"/>
        </w:rPr>
      </w:pPr>
    </w:p>
    <w:p w14:paraId="2D6DB216" w14:textId="77777777" w:rsidR="00B12B58" w:rsidRPr="00D553A5" w:rsidRDefault="00B12B58" w:rsidP="00C768E0">
      <w:pPr>
        <w:pStyle w:val="FSContent"/>
      </w:pPr>
      <w:r w:rsidRPr="00D553A5">
        <w:rPr>
          <w:cs/>
        </w:rPr>
        <w:t>ภาระผูกพันสุทธิของบริษัทที่</w:t>
      </w:r>
      <w:r w:rsidR="00584A1E" w:rsidRPr="00D553A5">
        <w:rPr>
          <w:rFonts w:hint="cs"/>
          <w:cs/>
        </w:rPr>
        <w:t>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</w:t>
      </w:r>
      <w:r w:rsidR="00584A1E" w:rsidRPr="00D553A5">
        <w:rPr>
          <w:cs/>
        </w:rPr>
        <w:t xml:space="preserve"> </w:t>
      </w:r>
      <w:r w:rsidR="00584A1E" w:rsidRPr="00D553A5">
        <w:rPr>
          <w:rFonts w:hint="cs"/>
          <w:cs/>
        </w:rPr>
        <w:t>ซึ่งผลประโยชน์นี้ได้คิดลดกระแสเงินสดเพื่อให้เป็นมูลค่าปัจจุบัน</w:t>
      </w:r>
      <w:r w:rsidR="00584A1E" w:rsidRPr="00D553A5">
        <w:rPr>
          <w:cs/>
        </w:rPr>
        <w:t xml:space="preserve"> </w:t>
      </w:r>
      <w:r w:rsidR="00584A1E" w:rsidRPr="00D553A5">
        <w:rPr>
          <w:rFonts w:hint="cs"/>
          <w:cs/>
        </w:rPr>
        <w:t>การวัดมูลค่าใหม่จะรับรู้ในกำไรหรือขาดทุนเมื่อเกิดขึ้น</w:t>
      </w:r>
    </w:p>
    <w:p w14:paraId="6455AEC9" w14:textId="77777777" w:rsidR="00F36A9A" w:rsidRPr="00D553A5" w:rsidRDefault="00F36A9A" w:rsidP="00D553A5">
      <w:pPr>
        <w:pStyle w:val="FSBlank"/>
        <w:rPr>
          <w:iCs/>
          <w:sz w:val="24"/>
          <w:szCs w:val="24"/>
          <w:cs/>
        </w:rPr>
      </w:pPr>
    </w:p>
    <w:p w14:paraId="461F4915" w14:textId="77777777" w:rsidR="00B12B58" w:rsidRPr="00D553A5" w:rsidRDefault="00B12B58" w:rsidP="009E6C54">
      <w:pPr>
        <w:pStyle w:val="FSContent"/>
        <w:rPr>
          <w:iCs/>
        </w:rPr>
      </w:pPr>
      <w:r w:rsidRPr="00D553A5">
        <w:rPr>
          <w:iCs/>
          <w:cs/>
        </w:rPr>
        <w:t>ผลประโยชน์ระยะสั้นของพนักงาน</w:t>
      </w:r>
    </w:p>
    <w:p w14:paraId="39439255" w14:textId="77777777" w:rsidR="00B12B58" w:rsidRPr="00D553A5" w:rsidRDefault="00B12B58" w:rsidP="00C768E0">
      <w:pPr>
        <w:pStyle w:val="FSBlank"/>
        <w:rPr>
          <w:iCs/>
          <w:sz w:val="24"/>
          <w:szCs w:val="24"/>
        </w:rPr>
      </w:pPr>
    </w:p>
    <w:p w14:paraId="70518956" w14:textId="77777777" w:rsidR="00B12B58" w:rsidRPr="000C2AEA" w:rsidRDefault="00C8260C" w:rsidP="00C768E0">
      <w:pPr>
        <w:pStyle w:val="FSContent"/>
      </w:pPr>
      <w:r w:rsidRPr="000C2AEA">
        <w:rPr>
          <w:rFonts w:hint="cs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หนี้สินรับรู้ด้วยมูลค่าที่คาดว่าจะจ่ายชำระ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30EACDF" w14:textId="77777777" w:rsidR="00C37BEC" w:rsidRPr="000C2AEA" w:rsidRDefault="00C37BEC" w:rsidP="004167EE">
      <w:pPr>
        <w:pStyle w:val="FSHeadPolicy"/>
        <w:ind w:left="540" w:hanging="540"/>
      </w:pPr>
      <w:r w:rsidRPr="000C2AEA">
        <w:rPr>
          <w:cs/>
        </w:rPr>
        <w:lastRenderedPageBreak/>
        <w:t>ประมาณการหนี้สิน</w:t>
      </w:r>
    </w:p>
    <w:p w14:paraId="650A879B" w14:textId="77777777" w:rsidR="00C37BEC" w:rsidRPr="00F36A9A" w:rsidRDefault="00C37BEC" w:rsidP="00502D81">
      <w:pPr>
        <w:pStyle w:val="FSBlank"/>
        <w:rPr>
          <w:sz w:val="24"/>
          <w:szCs w:val="24"/>
        </w:rPr>
      </w:pPr>
    </w:p>
    <w:p w14:paraId="60011FAC" w14:textId="77777777" w:rsidR="004C793A" w:rsidRDefault="00C37BEC" w:rsidP="00502D81">
      <w:pPr>
        <w:pStyle w:val="FSContent"/>
      </w:pPr>
      <w:r w:rsidRPr="000C2AEA">
        <w:rPr>
          <w:cs/>
        </w:rPr>
        <w:t>ประมาณการหนี้สินจะรับรู้ก็ต่อเมื่อบริษัทมีภาระ</w:t>
      </w:r>
      <w:r w:rsidR="00992AAD" w:rsidRPr="000C2AEA">
        <w:rPr>
          <w:rFonts w:hint="cs"/>
          <w:cs/>
        </w:rPr>
        <w:t>ผูกพัน</w:t>
      </w:r>
      <w:r w:rsidRPr="000C2AEA">
        <w:rPr>
          <w:cs/>
        </w:rPr>
        <w:t>ตามกฎหมาย</w:t>
      </w:r>
      <w:r w:rsidR="00992AAD" w:rsidRPr="000C2AEA">
        <w:rPr>
          <w:rFonts w:hint="cs"/>
          <w:cs/>
        </w:rPr>
        <w:t>หรือภาระผูกพันจากการอนุมาน</w:t>
      </w:r>
      <w:r w:rsidRPr="000C2AEA">
        <w:rPr>
          <w:cs/>
        </w:rPr>
        <w:t>ที่เกิดขึ้นในปัจจุบันอันเป็นผลมาจากเหตุการณ์ในอดีต</w:t>
      </w:r>
      <w:r w:rsidR="00992AAD" w:rsidRPr="000C2AEA">
        <w:rPr>
          <w:rFonts w:hint="cs"/>
          <w:cs/>
        </w:rPr>
        <w:t>ซึ่งสามารถประมาณจำนวนของภาระผูกพันได้อย่างน่าเชื่อถือ</w:t>
      </w:r>
      <w:r w:rsidRPr="000C2AEA">
        <w:rPr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</w:t>
      </w:r>
      <w:r w:rsidR="00502D81" w:rsidRPr="000C2AEA">
        <w:rPr>
          <w:cs/>
        </w:rPr>
        <w:t>ะ</w:t>
      </w:r>
      <w:r w:rsidR="00B646F5" w:rsidRPr="000C2AEA">
        <w:rPr>
          <w:rFonts w:hint="cs"/>
          <w:cs/>
        </w:rPr>
        <w:t>ผูกพัน</w:t>
      </w:r>
      <w:r w:rsidR="00502D81" w:rsidRPr="000C2AEA">
        <w:rPr>
          <w:cs/>
        </w:rPr>
        <w:t>ดังกล่าว</w:t>
      </w:r>
      <w:r w:rsidRPr="000C2AEA">
        <w:rPr>
          <w:cs/>
        </w:rPr>
        <w:t xml:space="preserve">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</w:t>
      </w:r>
      <w:r w:rsidR="008958D3" w:rsidRPr="000C2AEA">
        <w:rPr>
          <w:cs/>
        </w:rPr>
        <w:t>ถึง</w:t>
      </w:r>
      <w:r w:rsidR="00502D81" w:rsidRPr="000C2AEA">
        <w:rPr>
          <w:cs/>
        </w:rPr>
        <w:t xml:space="preserve">ภาษีเงินได้ </w:t>
      </w:r>
      <w:r w:rsidRPr="000C2AEA">
        <w:rPr>
          <w:cs/>
        </w:rPr>
        <w:t>เพื่อให้สะท้อนจำนวนที่อาจประเมินได้ในตลาดปัจจุบันซึ่งแปรไปตามเว</w:t>
      </w:r>
      <w:r w:rsidR="00502D81" w:rsidRPr="000C2AEA">
        <w:rPr>
          <w:cs/>
        </w:rPr>
        <w:t xml:space="preserve">ลาและความเสี่ยงที่มีต่อหนี้สิน </w:t>
      </w:r>
      <w:r w:rsidRPr="000C2AEA">
        <w:rPr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628FC93" w14:textId="77777777" w:rsidR="00DC468A" w:rsidRPr="00F36A9A" w:rsidRDefault="00DC468A" w:rsidP="00F36A9A">
      <w:pPr>
        <w:pStyle w:val="FSBlank"/>
        <w:rPr>
          <w:sz w:val="24"/>
          <w:szCs w:val="24"/>
        </w:rPr>
      </w:pPr>
    </w:p>
    <w:p w14:paraId="0D6E6D3F" w14:textId="77777777" w:rsidR="00DC468A" w:rsidRPr="00DC468A" w:rsidRDefault="00DC468A" w:rsidP="004167EE">
      <w:pPr>
        <w:pStyle w:val="FSHeadPolicy"/>
        <w:ind w:left="540" w:hanging="540"/>
      </w:pPr>
      <w:r w:rsidRPr="00DC468A">
        <w:rPr>
          <w:rFonts w:hint="cs"/>
          <w:cs/>
        </w:rPr>
        <w:t>การวัดมูลค่ายุติธรรม</w:t>
      </w:r>
    </w:p>
    <w:p w14:paraId="6061B532" w14:textId="77777777" w:rsidR="00141C95" w:rsidRPr="00F36A9A" w:rsidRDefault="00141C95" w:rsidP="00F36A9A">
      <w:pPr>
        <w:pStyle w:val="FSBlank"/>
        <w:rPr>
          <w:sz w:val="24"/>
          <w:szCs w:val="24"/>
        </w:rPr>
      </w:pPr>
    </w:p>
    <w:p w14:paraId="1F71188E" w14:textId="77777777" w:rsidR="00DC468A" w:rsidRPr="00DC468A" w:rsidRDefault="00DC468A" w:rsidP="00DC468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C468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DC468A">
        <w:rPr>
          <w:rFonts w:ascii="Angsana New" w:hAnsi="Angsana New" w:cs="Angsana New" w:hint="cs"/>
          <w:sz w:val="30"/>
          <w:szCs w:val="30"/>
          <w:lang w:val="en-US" w:bidi="th-TH"/>
        </w:rPr>
        <w:t xml:space="preserve">3 </w:t>
      </w:r>
      <w:r w:rsidRPr="00DC468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50C7CDCF" w14:textId="77777777" w:rsidR="00DC468A" w:rsidRPr="00F36A9A" w:rsidRDefault="00DC468A" w:rsidP="00F36A9A">
      <w:pPr>
        <w:pStyle w:val="FSBlank"/>
        <w:rPr>
          <w:sz w:val="24"/>
          <w:szCs w:val="24"/>
        </w:rPr>
      </w:pPr>
    </w:p>
    <w:p w14:paraId="1C2F7051" w14:textId="77777777" w:rsidR="00DC468A" w:rsidRPr="00DC468A" w:rsidRDefault="00DC468A" w:rsidP="00DC468A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C468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62F49F67" w14:textId="77777777" w:rsidR="00DC468A" w:rsidRPr="00F36A9A" w:rsidRDefault="00DC468A" w:rsidP="00F36A9A">
      <w:pPr>
        <w:pStyle w:val="FSBlank"/>
        <w:rPr>
          <w:sz w:val="24"/>
          <w:szCs w:val="24"/>
        </w:rPr>
      </w:pPr>
    </w:p>
    <w:p w14:paraId="5D94134C" w14:textId="77777777" w:rsidR="00DC468A" w:rsidRPr="00DC468A" w:rsidRDefault="00DC468A" w:rsidP="00DC468A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DC468A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14B5457F" w14:textId="77777777" w:rsidR="00DC468A" w:rsidRPr="00CC46CF" w:rsidRDefault="00DC468A" w:rsidP="00F36A9A">
      <w:pPr>
        <w:pStyle w:val="FSBlank"/>
        <w:rPr>
          <w:sz w:val="24"/>
          <w:szCs w:val="24"/>
        </w:rPr>
      </w:pPr>
    </w:p>
    <w:p w14:paraId="0937C86C" w14:textId="77777777" w:rsidR="00DC468A" w:rsidRDefault="00DC468A" w:rsidP="00DC468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C468A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สินทรัพย์หรือหนี้สิน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DC468A">
        <w:rPr>
          <w:rFonts w:ascii="Angsana New" w:hAnsi="Angsana New" w:cs="Angsana New"/>
          <w:sz w:val="30"/>
          <w:szCs w:val="30"/>
        </w:rPr>
        <w:t xml:space="preserve"> </w:t>
      </w:r>
      <w:r w:rsidRPr="00DC468A">
        <w:rPr>
          <w:rFonts w:ascii="Angsana New" w:hAnsi="Angsana New" w:cs="Angsana New"/>
          <w:sz w:val="30"/>
          <w:szCs w:val="30"/>
          <w:cs/>
        </w:rPr>
        <w:t xml:space="preserve">ดังนี้ </w:t>
      </w:r>
    </w:p>
    <w:p w14:paraId="3C107BF3" w14:textId="77777777" w:rsidR="009B2EB6" w:rsidRPr="00DC468A" w:rsidRDefault="009B2EB6" w:rsidP="00DC468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F6FF344" w14:textId="77777777" w:rsidR="00DC468A" w:rsidRPr="00DC468A" w:rsidRDefault="00DC468A" w:rsidP="009D7AF3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C468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ข้อมูลระดับ </w:t>
      </w:r>
      <w:r w:rsidRPr="00DC468A">
        <w:rPr>
          <w:rFonts w:ascii="Angsana New" w:hAnsi="Angsana New" w:cs="Angsana New"/>
          <w:sz w:val="30"/>
          <w:szCs w:val="30"/>
          <w:lang w:val="en-US" w:bidi="th-TH"/>
        </w:rPr>
        <w:t xml:space="preserve">1  </w:t>
      </w:r>
      <w:r w:rsidRPr="00DC468A">
        <w:rPr>
          <w:rFonts w:ascii="Angsana New" w:hAnsi="Angsana New" w:cs="Angsana New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4D4574F" w14:textId="77777777" w:rsidR="00DC468A" w:rsidRPr="00DC468A" w:rsidRDefault="00DC468A" w:rsidP="009D7AF3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B2EB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ข้อมูลระดับ</w:t>
      </w:r>
      <w:r w:rsidRPr="009B2EB6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2  </w:t>
      </w:r>
      <w:r w:rsidRPr="009B2EB6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9B2EB6" w:rsidRPr="009B2EB6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น</w:t>
      </w:r>
      <w:r w:rsidRPr="00DC468A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นอกเหนือจากราคาเสนอซื้อขายซึ่งรวมอยู่ในข้อมูลระดับ </w:t>
      </w:r>
      <w:r w:rsidRPr="00DC468A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41266936" w14:textId="77777777" w:rsidR="00DC468A" w:rsidRDefault="00DC468A" w:rsidP="009D7AF3">
      <w:pPr>
        <w:pStyle w:val="block"/>
        <w:numPr>
          <w:ilvl w:val="0"/>
          <w:numId w:val="20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C468A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DC468A">
        <w:rPr>
          <w:rFonts w:ascii="Angsana New" w:hAnsi="Angsana New" w:cs="Angsana New"/>
          <w:sz w:val="30"/>
          <w:szCs w:val="30"/>
          <w:lang w:val="en-US" w:bidi="th-TH"/>
        </w:rPr>
        <w:t xml:space="preserve"> 3  </w:t>
      </w:r>
      <w:r w:rsidRPr="00DC468A">
        <w:rPr>
          <w:rFonts w:ascii="Angsana New" w:hAnsi="Angsana New" w:cs="Angsana New" w:hint="cs"/>
          <w:sz w:val="30"/>
          <w:szCs w:val="30"/>
          <w:cs/>
          <w:lang w:val="en-US" w:bidi="th-TH"/>
        </w:rPr>
        <w:t>ข้อมูลที่ใช้</w:t>
      </w:r>
      <w:r w:rsidRPr="00DC468A">
        <w:rPr>
          <w:rFonts w:ascii="Angsana New" w:hAnsi="Angsana New" w:cs="Angsana New"/>
          <w:sz w:val="30"/>
          <w:szCs w:val="30"/>
          <w:cs/>
          <w:lang w:val="en-US"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799F0B97" w14:textId="77777777" w:rsidR="009B2EB6" w:rsidRPr="00DC468A" w:rsidRDefault="009B2EB6" w:rsidP="009B2EB6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58C8AED" w14:textId="77777777" w:rsidR="00DC468A" w:rsidRPr="00DC468A" w:rsidRDefault="00DC468A" w:rsidP="00DC468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C468A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BBA95AA" w14:textId="77777777" w:rsidR="00A13A11" w:rsidRPr="0030121B" w:rsidRDefault="00DC468A" w:rsidP="00502D81">
      <w:pPr>
        <w:pStyle w:val="FSContent"/>
      </w:pPr>
      <w:r w:rsidRPr="0030121B">
        <w:rPr>
          <w:cs/>
        </w:rPr>
        <w:lastRenderedPageBreak/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00C865B" w14:textId="77777777" w:rsidR="00A13A11" w:rsidRPr="00CF4101" w:rsidRDefault="00A13A11" w:rsidP="00502D81">
      <w:pPr>
        <w:pStyle w:val="FSContent"/>
        <w:rPr>
          <w:sz w:val="26"/>
          <w:szCs w:val="26"/>
        </w:rPr>
      </w:pPr>
    </w:p>
    <w:p w14:paraId="1B8B249B" w14:textId="77777777" w:rsidR="00C37BEC" w:rsidRPr="0030121B" w:rsidRDefault="00C37BEC" w:rsidP="004167EE">
      <w:pPr>
        <w:pStyle w:val="FSHeadPolicy"/>
        <w:ind w:left="540" w:hanging="540"/>
      </w:pPr>
      <w:r w:rsidRPr="0030121B">
        <w:rPr>
          <w:cs/>
        </w:rPr>
        <w:t>รายได้</w:t>
      </w:r>
      <w:r w:rsidR="00DC468A" w:rsidRPr="0030121B">
        <w:t xml:space="preserve"> </w:t>
      </w:r>
    </w:p>
    <w:p w14:paraId="44081617" w14:textId="77777777" w:rsidR="00DC468A" w:rsidRPr="00CF4101" w:rsidRDefault="00DC468A" w:rsidP="0030121B">
      <w:pPr>
        <w:pStyle w:val="FSContent"/>
        <w:rPr>
          <w:sz w:val="26"/>
          <w:szCs w:val="26"/>
        </w:rPr>
      </w:pPr>
    </w:p>
    <w:p w14:paraId="05444AA6" w14:textId="77777777" w:rsidR="00DC468A" w:rsidRPr="0030121B" w:rsidRDefault="00DC468A" w:rsidP="00DC468A">
      <w:pPr>
        <w:ind w:left="360" w:right="72" w:firstLine="18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0121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30121B">
        <w:rPr>
          <w:rFonts w:ascii="Angsana New" w:hAnsi="Angsana New" w:cs="Angsana New"/>
          <w:b/>
          <w:bCs/>
          <w:i/>
          <w:iCs/>
          <w:sz w:val="30"/>
          <w:szCs w:val="30"/>
        </w:rPr>
        <w:t>2562</w:t>
      </w:r>
    </w:p>
    <w:p w14:paraId="27F07110" w14:textId="77777777" w:rsidR="00DC468A" w:rsidRPr="00CF4101" w:rsidRDefault="00DC468A" w:rsidP="0030121B">
      <w:pPr>
        <w:pStyle w:val="FSContent"/>
        <w:rPr>
          <w:sz w:val="26"/>
          <w:szCs w:val="26"/>
        </w:rPr>
      </w:pPr>
    </w:p>
    <w:p w14:paraId="4E2E337A" w14:textId="77777777" w:rsidR="00C37BEC" w:rsidRPr="0030121B" w:rsidRDefault="00DC468A" w:rsidP="00E16A77">
      <w:pPr>
        <w:pStyle w:val="FSBlank"/>
        <w:rPr>
          <w:sz w:val="30"/>
          <w:szCs w:val="30"/>
        </w:rPr>
      </w:pPr>
      <w:r w:rsidRPr="0030121B">
        <w:rPr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="00C86FC0" w:rsidRPr="0030121B">
        <w:rPr>
          <w:sz w:val="30"/>
          <w:szCs w:val="30"/>
        </w:rPr>
        <w:t xml:space="preserve"> </w:t>
      </w:r>
      <w:r w:rsidRPr="0030121B">
        <w:rPr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5D799FCB" w14:textId="77777777" w:rsidR="00DC468A" w:rsidRPr="00CF4101" w:rsidRDefault="00DC468A" w:rsidP="0030121B">
      <w:pPr>
        <w:pStyle w:val="FSContent"/>
        <w:rPr>
          <w:sz w:val="26"/>
          <w:szCs w:val="26"/>
        </w:rPr>
      </w:pPr>
    </w:p>
    <w:p w14:paraId="1DF40BBC" w14:textId="77777777" w:rsidR="00DC468A" w:rsidRPr="0071195E" w:rsidRDefault="00DC468A" w:rsidP="00DC46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1195E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14:paraId="3672EEBC" w14:textId="77777777" w:rsidR="00DC468A" w:rsidRPr="00CF4101" w:rsidRDefault="00DC468A" w:rsidP="0030121B">
      <w:pPr>
        <w:pStyle w:val="FSContent"/>
        <w:rPr>
          <w:sz w:val="26"/>
          <w:szCs w:val="26"/>
        </w:rPr>
      </w:pPr>
    </w:p>
    <w:p w14:paraId="723D680D" w14:textId="77777777" w:rsidR="00DC468A" w:rsidRPr="0030121B" w:rsidRDefault="00DC468A" w:rsidP="00DC468A">
      <w:pPr>
        <w:pStyle w:val="FSBlank"/>
        <w:rPr>
          <w:sz w:val="30"/>
          <w:szCs w:val="30"/>
        </w:rPr>
      </w:pPr>
      <w:r w:rsidRPr="0030121B">
        <w:rPr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30121B">
        <w:rPr>
          <w:sz w:val="30"/>
          <w:szCs w:val="30"/>
        </w:rPr>
        <w:t xml:space="preserve"> </w:t>
      </w:r>
      <w:r w:rsidRPr="0030121B">
        <w:rPr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38CDBF0C" w14:textId="77777777" w:rsidR="00DC468A" w:rsidRPr="00CF4101" w:rsidRDefault="00DC468A" w:rsidP="0030121B">
      <w:pPr>
        <w:pStyle w:val="FSContent"/>
        <w:rPr>
          <w:sz w:val="26"/>
          <w:szCs w:val="26"/>
        </w:rPr>
      </w:pPr>
    </w:p>
    <w:p w14:paraId="482700CE" w14:textId="77777777" w:rsidR="00CF4101" w:rsidRDefault="00CF4101" w:rsidP="00CF4101">
      <w:pPr>
        <w:pStyle w:val="FSBlank"/>
        <w:rPr>
          <w:sz w:val="30"/>
          <w:szCs w:val="30"/>
        </w:rPr>
      </w:pPr>
      <w:r w:rsidRPr="00CF4101">
        <w:rPr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 w:rsidRPr="00CF4101">
        <w:rPr>
          <w:sz w:val="30"/>
          <w:szCs w:val="30"/>
        </w:rPr>
        <w:t xml:space="preserve"> </w:t>
      </w:r>
      <w:r w:rsidRPr="00CF4101">
        <w:rPr>
          <w:sz w:val="30"/>
          <w:szCs w:val="30"/>
          <w:cs/>
        </w:rPr>
        <w:t>บริษัทบันทึกสินค้าและบริการแยกจากกัน หากสินค้าและบริการดังกล่าวแตกต่างกัน</w:t>
      </w:r>
      <w:r w:rsidRPr="00CF4101">
        <w:rPr>
          <w:sz w:val="30"/>
          <w:szCs w:val="30"/>
        </w:rPr>
        <w:t xml:space="preserve"> (</w:t>
      </w:r>
      <w:r w:rsidRPr="00CF4101">
        <w:rPr>
          <w:sz w:val="30"/>
          <w:szCs w:val="30"/>
          <w:cs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CF4101">
        <w:rPr>
          <w:sz w:val="30"/>
          <w:szCs w:val="30"/>
        </w:rPr>
        <w:t>)</w:t>
      </w:r>
      <w:r w:rsidRPr="00CF4101">
        <w:rPr>
          <w:sz w:val="30"/>
          <w:szCs w:val="30"/>
          <w:cs/>
        </w:rPr>
        <w:t xml:space="preserve">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ซึ่งได้ระบุไว้ในรายงานอัตราค่าสินค้าหรือบริการที่บริษัทขายสินค้าและบริการเป็นเอกเทศแยกต่างหาก</w:t>
      </w:r>
    </w:p>
    <w:p w14:paraId="1B56C9B0" w14:textId="77777777" w:rsidR="00CF4101" w:rsidRPr="00CF4101" w:rsidRDefault="00CF4101" w:rsidP="00CF4101">
      <w:pPr>
        <w:pStyle w:val="FSContent"/>
        <w:rPr>
          <w:sz w:val="26"/>
          <w:szCs w:val="26"/>
        </w:rPr>
      </w:pPr>
    </w:p>
    <w:p w14:paraId="6B841929" w14:textId="77777777" w:rsidR="00DC468A" w:rsidRPr="0030121B" w:rsidRDefault="00DC468A" w:rsidP="00DC468A">
      <w:pPr>
        <w:ind w:left="360" w:right="72" w:firstLine="18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0121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30121B">
        <w:rPr>
          <w:rFonts w:ascii="Angsana New" w:hAnsi="Angsana New" w:cs="Angsana New"/>
          <w:b/>
          <w:bCs/>
          <w:i/>
          <w:iCs/>
          <w:sz w:val="30"/>
          <w:szCs w:val="30"/>
        </w:rPr>
        <w:t>2561</w:t>
      </w:r>
    </w:p>
    <w:p w14:paraId="45C62AE3" w14:textId="77777777" w:rsidR="00DC468A" w:rsidRPr="00CF4101" w:rsidRDefault="00DC468A" w:rsidP="0030121B">
      <w:pPr>
        <w:pStyle w:val="FSContent"/>
        <w:rPr>
          <w:sz w:val="26"/>
          <w:szCs w:val="26"/>
        </w:rPr>
      </w:pPr>
    </w:p>
    <w:p w14:paraId="5E681D01" w14:textId="77777777" w:rsidR="00C37BEC" w:rsidRPr="0030121B" w:rsidRDefault="00C37BEC" w:rsidP="00502D81">
      <w:pPr>
        <w:pStyle w:val="FSContent"/>
      </w:pPr>
      <w:r w:rsidRPr="0030121B">
        <w:rPr>
          <w:cs/>
        </w:rPr>
        <w:t>รายได้ที่รับรู้ไม่รวมภาษีมูลค่าเพิ่ม</w:t>
      </w:r>
      <w:r w:rsidR="00BC6782" w:rsidRPr="0030121B">
        <w:rPr>
          <w:cs/>
        </w:rPr>
        <w:t xml:space="preserve"> </w:t>
      </w:r>
      <w:r w:rsidRPr="0030121B">
        <w:rPr>
          <w:cs/>
        </w:rPr>
        <w:t xml:space="preserve">และแสดงสุทธิจากส่วนลดการค้า </w:t>
      </w:r>
    </w:p>
    <w:p w14:paraId="5B2DA7B2" w14:textId="77777777" w:rsidR="001C78EA" w:rsidRPr="00CF4101" w:rsidRDefault="001C78EA" w:rsidP="0030121B">
      <w:pPr>
        <w:pStyle w:val="FSContent"/>
        <w:rPr>
          <w:sz w:val="26"/>
          <w:szCs w:val="26"/>
        </w:rPr>
      </w:pPr>
    </w:p>
    <w:p w14:paraId="01874CEE" w14:textId="77777777" w:rsidR="00C37BEC" w:rsidRPr="0030121B" w:rsidRDefault="00C37BEC" w:rsidP="0094625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30121B">
        <w:rPr>
          <w:rFonts w:ascii="Angsana New" w:hAnsi="Angsana New" w:cs="Angsana New"/>
          <w:iCs/>
          <w:sz w:val="30"/>
          <w:szCs w:val="30"/>
          <w:cs/>
        </w:rPr>
        <w:t>การขายสินค้า</w:t>
      </w:r>
    </w:p>
    <w:p w14:paraId="3E9F0434" w14:textId="77777777" w:rsidR="00C37BEC" w:rsidRPr="00CF4101" w:rsidRDefault="00C37BEC" w:rsidP="0030121B">
      <w:pPr>
        <w:pStyle w:val="FSContent"/>
        <w:rPr>
          <w:sz w:val="26"/>
          <w:szCs w:val="26"/>
        </w:rPr>
      </w:pPr>
    </w:p>
    <w:p w14:paraId="75710C24" w14:textId="77777777" w:rsidR="00C37BEC" w:rsidRPr="0030121B" w:rsidRDefault="00C37BEC" w:rsidP="00502D81">
      <w:pPr>
        <w:pStyle w:val="FSContent"/>
      </w:pPr>
      <w:r w:rsidRPr="0030121B">
        <w:rPr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</w:t>
      </w:r>
      <w:r w:rsidR="00502D81" w:rsidRPr="0030121B">
        <w:rPr>
          <w:cs/>
        </w:rPr>
        <w:t xml:space="preserve">อแล้ว </w:t>
      </w:r>
      <w:r w:rsidRPr="0030121B">
        <w:rPr>
          <w:cs/>
        </w:rPr>
        <w:t>และจะไม่รับรู้รายได้ถ้าฝ่ายบริหารยังมีการควบคุมหรือบริหารสินค้าที่ขายไปแล้วนั้นหรือมีความ</w:t>
      </w:r>
      <w:r w:rsidR="00502D81" w:rsidRPr="0030121B">
        <w:rPr>
          <w:cs/>
        </w:rPr>
        <w:br/>
      </w:r>
      <w:r w:rsidRPr="0030121B">
        <w:rPr>
          <w:cs/>
        </w:rPr>
        <w:t xml:space="preserve">ไม่แน่นอนที่มีนัยสำคัญในการได้รับประโยชน์เชิงเศรษฐกิจจากการขายสินค้านั้น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</w:t>
      </w:r>
    </w:p>
    <w:p w14:paraId="0CEBB0CD" w14:textId="77777777" w:rsidR="00C37BEC" w:rsidRPr="0030121B" w:rsidRDefault="00C37BEC" w:rsidP="004167EE">
      <w:pPr>
        <w:pStyle w:val="FSHeadPolicy"/>
        <w:ind w:left="540" w:hanging="540"/>
      </w:pPr>
      <w:r w:rsidRPr="0030121B">
        <w:rPr>
          <w:rFonts w:hint="cs"/>
          <w:cs/>
        </w:rPr>
        <w:lastRenderedPageBreak/>
        <w:t>ดอกเบี้ยรับ</w:t>
      </w:r>
    </w:p>
    <w:p w14:paraId="48EA555B" w14:textId="77777777" w:rsidR="00C37BEC" w:rsidRPr="00F62F05" w:rsidRDefault="00C37BEC" w:rsidP="0030121B">
      <w:pPr>
        <w:pStyle w:val="FSContent"/>
        <w:rPr>
          <w:sz w:val="26"/>
          <w:szCs w:val="26"/>
        </w:rPr>
      </w:pPr>
    </w:p>
    <w:p w14:paraId="60D95654" w14:textId="77777777" w:rsidR="00C37BEC" w:rsidRPr="0030121B" w:rsidRDefault="00C37BEC" w:rsidP="00502D81">
      <w:pPr>
        <w:pStyle w:val="FSContent"/>
      </w:pPr>
      <w:r w:rsidRPr="0030121B">
        <w:rPr>
          <w:cs/>
        </w:rPr>
        <w:t xml:space="preserve">ดอกเบี้ยรับบันทึกในงบกำไรขาดทุนตามเกณฑ์คงค้าง  </w:t>
      </w:r>
    </w:p>
    <w:p w14:paraId="0CD1BF4B" w14:textId="77777777" w:rsidR="0030121B" w:rsidRPr="00F62F05" w:rsidRDefault="0030121B" w:rsidP="00502D81">
      <w:pPr>
        <w:pStyle w:val="FSContent"/>
        <w:rPr>
          <w:sz w:val="26"/>
          <w:szCs w:val="26"/>
        </w:rPr>
      </w:pPr>
    </w:p>
    <w:p w14:paraId="65A44D80" w14:textId="77777777" w:rsidR="00495179" w:rsidRPr="00E16A77" w:rsidRDefault="00495179" w:rsidP="004167EE">
      <w:pPr>
        <w:pStyle w:val="FSHeadPolicy"/>
        <w:ind w:left="540" w:hanging="540"/>
      </w:pPr>
      <w:r w:rsidRPr="00E16A77">
        <w:rPr>
          <w:rFonts w:hint="cs"/>
          <w:cs/>
        </w:rPr>
        <w:t>ต้นทุนทางการเงิน</w:t>
      </w:r>
    </w:p>
    <w:p w14:paraId="6B3E1C9C" w14:textId="77777777" w:rsidR="00495179" w:rsidRPr="00F62F05" w:rsidRDefault="00495179" w:rsidP="00F62F05">
      <w:pPr>
        <w:pStyle w:val="FSContent"/>
        <w:rPr>
          <w:sz w:val="26"/>
          <w:szCs w:val="26"/>
        </w:rPr>
      </w:pPr>
    </w:p>
    <w:p w14:paraId="48DC8934" w14:textId="77777777" w:rsidR="00495179" w:rsidRPr="00E16A77" w:rsidRDefault="002D18E8" w:rsidP="002D18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16A77">
        <w:rPr>
          <w:rFonts w:ascii="Angsana New" w:hAnsi="Angsana New" w:cs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</w:t>
      </w:r>
      <w:r w:rsidR="000C2AEA" w:rsidRPr="00E16A77">
        <w:rPr>
          <w:rFonts w:ascii="Angsana New" w:hAnsi="Angsana New" w:cs="Angsana New"/>
          <w:sz w:val="30"/>
          <w:szCs w:val="30"/>
          <w:cs/>
        </w:rPr>
        <w:t xml:space="preserve">ดที่ค่าใช้จ่ายดังกล่าวเกิดขึ้น </w:t>
      </w:r>
      <w:r w:rsidRPr="00E16A77">
        <w:rPr>
          <w:rFonts w:ascii="Angsana New" w:hAnsi="Angsana New" w:cs="Angsana New"/>
          <w:sz w:val="30"/>
          <w:szCs w:val="30"/>
          <w:cs/>
        </w:rPr>
        <w:t xml:space="preserve">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  <w:r w:rsidR="004E4EC0" w:rsidRPr="00E16A77">
        <w:rPr>
          <w:rFonts w:hint="cs"/>
          <w:b/>
          <w:bCs/>
          <w:i/>
          <w:iCs/>
          <w:sz w:val="30"/>
          <w:szCs w:val="30"/>
          <w:cs/>
        </w:rPr>
        <w:t xml:space="preserve"> </w:t>
      </w:r>
    </w:p>
    <w:p w14:paraId="4F886588" w14:textId="77777777" w:rsidR="001A26B5" w:rsidRPr="00F62F05" w:rsidRDefault="001A26B5" w:rsidP="00F62F05">
      <w:pPr>
        <w:pStyle w:val="FSContent"/>
        <w:rPr>
          <w:sz w:val="26"/>
          <w:szCs w:val="26"/>
        </w:rPr>
      </w:pPr>
    </w:p>
    <w:p w14:paraId="3EAC03D9" w14:textId="77777777" w:rsidR="008A0606" w:rsidRPr="00E16A77" w:rsidRDefault="008A0606" w:rsidP="004167EE">
      <w:pPr>
        <w:pStyle w:val="FSHeadPolicy"/>
        <w:ind w:left="540" w:hanging="540"/>
      </w:pPr>
      <w:r w:rsidRPr="00E16A77">
        <w:rPr>
          <w:cs/>
        </w:rPr>
        <w:t>สัญญาเช่าดำเนินงาน</w:t>
      </w:r>
    </w:p>
    <w:p w14:paraId="681C75D2" w14:textId="77777777" w:rsidR="008A0606" w:rsidRPr="00F62F05" w:rsidRDefault="008A0606" w:rsidP="00F62F05">
      <w:pPr>
        <w:pStyle w:val="FSContent"/>
        <w:rPr>
          <w:sz w:val="26"/>
          <w:szCs w:val="26"/>
        </w:rPr>
      </w:pPr>
    </w:p>
    <w:p w14:paraId="26E0D8E6" w14:textId="77777777" w:rsidR="008A0606" w:rsidRPr="00E16A77" w:rsidRDefault="008A0606" w:rsidP="00502D81">
      <w:pPr>
        <w:pStyle w:val="FSContent"/>
        <w:rPr>
          <w:shd w:val="clear" w:color="auto" w:fill="E0E0E0"/>
        </w:rPr>
      </w:pPr>
      <w:r w:rsidRPr="00E16A77">
        <w:rPr>
          <w:cs/>
        </w:rPr>
        <w:t>รายจ่ายภายใต้สัญญาเช่าดำเนินงานบันทึกในกำไร</w:t>
      </w:r>
      <w:r w:rsidR="008958D3" w:rsidRPr="00E16A77">
        <w:rPr>
          <w:cs/>
        </w:rPr>
        <w:t>หรือ</w:t>
      </w:r>
      <w:r w:rsidRPr="00E16A77">
        <w:rPr>
          <w:cs/>
        </w:rPr>
        <w:t xml:space="preserve">ขาดทุนโดยวิธีเส้นตรงตลอดอายุสัญญาเช่า  </w:t>
      </w:r>
    </w:p>
    <w:p w14:paraId="1AEDC0B4" w14:textId="77777777" w:rsidR="008A0606" w:rsidRPr="00F62F05" w:rsidRDefault="008A0606" w:rsidP="00F62F05">
      <w:pPr>
        <w:pStyle w:val="FSContent"/>
        <w:rPr>
          <w:sz w:val="26"/>
          <w:szCs w:val="26"/>
        </w:rPr>
      </w:pPr>
    </w:p>
    <w:p w14:paraId="2E06885E" w14:textId="77777777" w:rsidR="008A0606" w:rsidRPr="00E16A77" w:rsidRDefault="008A0606" w:rsidP="004167EE">
      <w:pPr>
        <w:pStyle w:val="FSHeadPolicy"/>
        <w:ind w:left="540" w:hanging="540"/>
      </w:pPr>
      <w:r w:rsidRPr="00E16A77">
        <w:rPr>
          <w:cs/>
        </w:rPr>
        <w:t>ภาษีเงินได้</w:t>
      </w:r>
    </w:p>
    <w:p w14:paraId="4BAA42DB" w14:textId="77777777" w:rsidR="008A0606" w:rsidRPr="00F62F05" w:rsidRDefault="008A0606" w:rsidP="00F62F05">
      <w:pPr>
        <w:pStyle w:val="FSContent"/>
        <w:rPr>
          <w:sz w:val="26"/>
          <w:szCs w:val="26"/>
        </w:rPr>
      </w:pPr>
    </w:p>
    <w:p w14:paraId="5DD3BB0D" w14:textId="77777777" w:rsidR="008A0606" w:rsidRPr="00E16A77" w:rsidRDefault="00CF31F0" w:rsidP="00326CF7">
      <w:pPr>
        <w:pStyle w:val="FSContent"/>
      </w:pPr>
      <w:r w:rsidRPr="00E16A77">
        <w:rPr>
          <w:rFonts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E16A77">
        <w:rPr>
          <w:cs/>
        </w:rPr>
        <w:t xml:space="preserve"> </w:t>
      </w:r>
      <w:r w:rsidRPr="00E16A77">
        <w:rPr>
          <w:rFonts w:hint="cs"/>
          <w:cs/>
        </w:rPr>
        <w:t>ภาษีเงินได้ของ</w:t>
      </w:r>
      <w:r w:rsidRPr="00E16A77">
        <w:rPr>
          <w:rFonts w:hint="cs"/>
          <w:spacing w:val="-2"/>
          <w:cs/>
        </w:rPr>
        <w:t>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ผู้ถือ</w:t>
      </w:r>
      <w:r w:rsidRPr="00E16A77">
        <w:rPr>
          <w:rFonts w:hint="cs"/>
          <w:cs/>
        </w:rPr>
        <w:t>หุ้นหรือกำไรขาดทุนเบ็ดเสร็จอื่น</w:t>
      </w:r>
    </w:p>
    <w:p w14:paraId="1EBBC65B" w14:textId="77777777" w:rsidR="0051537E" w:rsidRPr="00F62F05" w:rsidRDefault="0051537E" w:rsidP="00F62F05">
      <w:pPr>
        <w:pStyle w:val="FSContent"/>
        <w:rPr>
          <w:sz w:val="26"/>
          <w:szCs w:val="26"/>
        </w:rPr>
      </w:pPr>
    </w:p>
    <w:p w14:paraId="24B5425D" w14:textId="77777777" w:rsidR="00221859" w:rsidRPr="00E16A77" w:rsidRDefault="00CF31F0" w:rsidP="000D0619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E16A77">
        <w:rPr>
          <w:rFonts w:ascii="Angsana New" w:hAnsi="Angsana New" w:cs="Angsana New" w:hint="cs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</w:t>
      </w:r>
      <w:r w:rsidRPr="00E16A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6A77">
        <w:rPr>
          <w:rFonts w:ascii="Angsana New" w:hAnsi="Angsana New" w:cs="Angsana New" w:hint="cs"/>
          <w:sz w:val="30"/>
          <w:szCs w:val="30"/>
          <w:cs/>
        </w:rPr>
        <w:t>โดยคำนวณจากกำไรหรือขาดทุนประจำปีที่ต้องเสียภาษี</w:t>
      </w:r>
      <w:r w:rsidRPr="00E16A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6A77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E16A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6A77">
        <w:rPr>
          <w:rFonts w:ascii="Angsana New" w:hAnsi="Angsana New" w:cs="Angsana New" w:hint="cs"/>
          <w:sz w:val="30"/>
          <w:szCs w:val="30"/>
          <w:cs/>
        </w:rPr>
        <w:t>ณ</w:t>
      </w:r>
      <w:r w:rsidRPr="00E16A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6A77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E16A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E16A77">
        <w:rPr>
          <w:rFonts w:ascii="Angsana New" w:hAnsi="Angsana New" w:cs="Angsana New" w:hint="cs"/>
          <w:sz w:val="30"/>
          <w:szCs w:val="30"/>
          <w:cs/>
        </w:rPr>
        <w:t>ตลอดจน</w:t>
      </w:r>
      <w:r w:rsidR="00326CF7" w:rsidRPr="00E16A77">
        <w:rPr>
          <w:rFonts w:ascii="Angsana New" w:hAnsi="Angsana New" w:cs="Angsana New"/>
          <w:sz w:val="30"/>
          <w:szCs w:val="30"/>
          <w:cs/>
        </w:rPr>
        <w:br/>
      </w:r>
      <w:r w:rsidRPr="00E16A77">
        <w:rPr>
          <w:rFonts w:ascii="Angsana New" w:hAnsi="Angsana New" w:cs="Angsana New" w:hint="cs"/>
          <w:sz w:val="30"/>
          <w:szCs w:val="30"/>
          <w:cs/>
        </w:rPr>
        <w:t>การปรับปรุงทางภาษีที่เกี่ยวกับรายการในปีก่อนๆ</w:t>
      </w:r>
    </w:p>
    <w:p w14:paraId="58BFB131" w14:textId="77777777" w:rsidR="009E6C54" w:rsidRPr="00F62F05" w:rsidRDefault="009E6C54" w:rsidP="00F62F05">
      <w:pPr>
        <w:pStyle w:val="FSContent"/>
        <w:rPr>
          <w:sz w:val="26"/>
          <w:szCs w:val="26"/>
        </w:rPr>
      </w:pPr>
    </w:p>
    <w:p w14:paraId="4CFD829C" w14:textId="77777777" w:rsidR="003A6F78" w:rsidRPr="00E16A77" w:rsidRDefault="00CF31F0" w:rsidP="00AB7FF0">
      <w:pPr>
        <w:pStyle w:val="FSContent"/>
      </w:pPr>
      <w:r w:rsidRPr="00E16A77">
        <w:rPr>
          <w:rFonts w:hint="cs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="00502D81" w:rsidRPr="00E16A77">
        <w:rPr>
          <w:cs/>
        </w:rPr>
        <w:t xml:space="preserve"> </w:t>
      </w:r>
    </w:p>
    <w:p w14:paraId="34888466" w14:textId="77777777" w:rsidR="00AB7FF0" w:rsidRPr="00F62F05" w:rsidRDefault="00AB7FF0" w:rsidP="00F62F05">
      <w:pPr>
        <w:pStyle w:val="FSContent"/>
        <w:rPr>
          <w:sz w:val="26"/>
          <w:szCs w:val="26"/>
        </w:rPr>
      </w:pPr>
    </w:p>
    <w:p w14:paraId="744BFBD7" w14:textId="77777777" w:rsidR="003A6F78" w:rsidRPr="00E16A77" w:rsidRDefault="008E218D" w:rsidP="00326CF7">
      <w:pPr>
        <w:pStyle w:val="FSContent"/>
      </w:pPr>
      <w:r w:rsidRPr="00E16A77">
        <w:rPr>
          <w:rFonts w:hint="cs"/>
          <w:cs/>
        </w:rPr>
        <w:t>การวัดมู</w:t>
      </w:r>
      <w:r w:rsidR="00CF31F0" w:rsidRPr="00E16A77">
        <w:rPr>
          <w:rFonts w:hint="cs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="00CF31F0" w:rsidRPr="00E16A77">
        <w:rPr>
          <w:cs/>
        </w:rPr>
        <w:t xml:space="preserve"> </w:t>
      </w:r>
      <w:r w:rsidR="00CF31F0" w:rsidRPr="00E16A77">
        <w:rPr>
          <w:rFonts w:hint="cs"/>
          <w:cs/>
        </w:rPr>
        <w:t>ณ</w:t>
      </w:r>
      <w:r w:rsidR="00CF31F0" w:rsidRPr="00E16A77">
        <w:rPr>
          <w:cs/>
        </w:rPr>
        <w:t xml:space="preserve"> </w:t>
      </w:r>
      <w:r w:rsidR="00CF31F0" w:rsidRPr="00E16A77">
        <w:rPr>
          <w:rFonts w:hint="cs"/>
          <w:cs/>
        </w:rPr>
        <w:t>วันที่สิ้นรอบระยะเวลาที่รายงาน</w:t>
      </w:r>
    </w:p>
    <w:p w14:paraId="22096F8D" w14:textId="77777777" w:rsidR="003A6F78" w:rsidRPr="00F62F05" w:rsidRDefault="003A6F78" w:rsidP="00F62F05">
      <w:pPr>
        <w:pStyle w:val="FSContent"/>
        <w:rPr>
          <w:sz w:val="26"/>
          <w:szCs w:val="26"/>
        </w:rPr>
      </w:pPr>
    </w:p>
    <w:p w14:paraId="5F094538" w14:textId="77777777" w:rsidR="003A6F78" w:rsidRPr="00E16A77" w:rsidRDefault="003A6F78" w:rsidP="00326CF7">
      <w:pPr>
        <w:pStyle w:val="FSContent"/>
      </w:pPr>
      <w:r w:rsidRPr="00E16A77">
        <w:rPr>
          <w:cs/>
        </w:rPr>
        <w:t>ภาษีเงินได้รอการตัดบัญชี</w:t>
      </w:r>
      <w:r w:rsidRPr="00E16A77">
        <w:rPr>
          <w:rFonts w:hint="cs"/>
          <w:cs/>
        </w:rPr>
        <w:t>วัดมูลค่าโดย</w:t>
      </w:r>
      <w:r w:rsidRPr="00E16A77">
        <w:rPr>
          <w:cs/>
        </w:rPr>
        <w:t>ใช้อัตราภาษี</w:t>
      </w:r>
      <w:r w:rsidRPr="00E16A77">
        <w:rPr>
          <w:rFonts w:hint="cs"/>
          <w:cs/>
        </w:rPr>
        <w:t>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01B15CC0" w14:textId="77777777" w:rsidR="008A0606" w:rsidRPr="000C2AEA" w:rsidRDefault="00CF31F0" w:rsidP="00326CF7">
      <w:pPr>
        <w:pStyle w:val="FSContent"/>
      </w:pPr>
      <w:r w:rsidRPr="000C2AEA">
        <w:rPr>
          <w:rFonts w:hint="cs"/>
          <w:cs/>
        </w:rPr>
        <w:lastRenderedPageBreak/>
        <w:t>ในการกำหนดมูลค่าของภาษีเงินได้ของงวดปัจจุบัน</w:t>
      </w:r>
      <w:r w:rsidR="00502D81" w:rsidRPr="000C2AEA">
        <w:rPr>
          <w:rFonts w:hint="cs"/>
          <w:cs/>
        </w:rPr>
        <w:t>และภาษีเงินได้รอการตัดบัญชี</w:t>
      </w:r>
      <w:r w:rsidRPr="000C2AEA">
        <w:rPr>
          <w:rFonts w:hint="cs"/>
          <w:cs/>
        </w:rPr>
        <w:t xml:space="preserve"> บริษัทคำนึงถึงผลกระทบ</w:t>
      </w:r>
      <w:r w:rsidR="000C2AEA" w:rsidRPr="000C2AEA">
        <w:br/>
      </w:r>
      <w:r w:rsidRPr="000C2AEA">
        <w:rPr>
          <w:rFonts w:hint="cs"/>
          <w:cs/>
        </w:rPr>
        <w:t>ของสถานการณ์ทางภาษีที่ไม่แน่นอนและอาจทำให้จำนวนภาษีที่ต้องจ่ายเพิ่มขึ้น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และมีดอกเบี้ยที่ต้องชำระ</w:t>
      </w:r>
      <w:r w:rsidR="00502D81" w:rsidRPr="000C2AEA">
        <w:rPr>
          <w:cs/>
        </w:rPr>
        <w:t xml:space="preserve"> </w:t>
      </w:r>
      <w:r w:rsidRPr="000C2AEA">
        <w:rPr>
          <w:rFonts w:hint="cs"/>
          <w:cs/>
        </w:rPr>
        <w:t>บริษัท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เชื่อว่าได้ตั้งภาษีเงินได้ค้างจ่ายเพียงพอสำหรับภาษีเงินได้ที่จะจ่ายในอนาคต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ซึ่งเกิดจากการประเมินผลกระทบจากหลายปัจจัย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รวมถึงการตีความทางกฏหมายภาษี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และจากประสบการณ์ในอดีต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การประเมินนี้อยู่บนพื้นฐานการประมาณการและข้อสมมติ</w:t>
      </w:r>
      <w:r w:rsidR="000C0866" w:rsidRPr="000C2AEA">
        <w:t xml:space="preserve"> </w:t>
      </w:r>
      <w:r w:rsidRPr="000C2AEA">
        <w:rPr>
          <w:rFonts w:hint="cs"/>
          <w:cs/>
        </w:rPr>
        <w:t>และอาจจะเกี่ยวข้องกับการตัดสินใจเกี่ยวกับเหตุการณ์ในอนาคต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ข้อมูลใหม่ๆอาจจะ</w:t>
      </w:r>
      <w:r w:rsidR="000C2AEA" w:rsidRPr="000C2AEA">
        <w:br/>
      </w:r>
      <w:r w:rsidRPr="000C2AEA">
        <w:rPr>
          <w:rFonts w:hint="cs"/>
          <w:cs/>
        </w:rPr>
        <w:t>ทำให้บริษัทเปลี่ยนการตัดสินใจโดยขึ้นอยู่กับความเพียงพอของภาษีเงินได้ค้างจ่ายที่มีอยู่</w:t>
      </w:r>
      <w:r w:rsidRPr="000C2AEA">
        <w:rPr>
          <w:cs/>
        </w:rPr>
        <w:t xml:space="preserve"> </w:t>
      </w:r>
      <w:r w:rsidRPr="000C2AEA">
        <w:rPr>
          <w:rFonts w:hint="cs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C3FD857" w14:textId="77777777" w:rsidR="00FD44E6" w:rsidRPr="000C2AEA" w:rsidRDefault="00FD44E6" w:rsidP="00326CF7">
      <w:pPr>
        <w:pStyle w:val="FSBlank"/>
        <w:rPr>
          <w:sz w:val="30"/>
          <w:szCs w:val="30"/>
        </w:rPr>
      </w:pPr>
    </w:p>
    <w:p w14:paraId="085B49FE" w14:textId="77777777" w:rsidR="003A6F78" w:rsidRPr="000C2AEA" w:rsidRDefault="003A6F78" w:rsidP="00326CF7">
      <w:pPr>
        <w:pStyle w:val="FSContent"/>
      </w:pPr>
      <w:r w:rsidRPr="000C2AEA">
        <w:rPr>
          <w:cs/>
        </w:rPr>
        <w:t>สินทรัพย์ภาษีเงินได้รอการตัดบัญชีและหนี้สินภาษีเงินได้รอ</w:t>
      </w:r>
      <w:r w:rsidRPr="000C2AEA">
        <w:rPr>
          <w:rFonts w:hint="cs"/>
          <w:cs/>
        </w:rPr>
        <w:t>การ</w:t>
      </w:r>
      <w:r w:rsidRPr="000C2AEA">
        <w:rPr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502D81" w:rsidRPr="000C2AEA">
        <w:rPr>
          <w:cs/>
        </w:rPr>
        <w:br/>
      </w:r>
      <w:r w:rsidRPr="000C2AEA">
        <w:rPr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</w:t>
      </w:r>
      <w:r w:rsidR="001E5620" w:rsidRPr="000C2AEA">
        <w:rPr>
          <w:cs/>
        </w:rPr>
        <w:br/>
      </w:r>
      <w:r w:rsidRPr="000C2AEA">
        <w:rPr>
          <w:cs/>
        </w:rPr>
        <w:t>ด้วยยอดสุทธิหรือตั้งใจจะรับคืนสินทรัพย์และจ่ายชำระหนี้สินในเวลาเดียวกัน</w:t>
      </w:r>
    </w:p>
    <w:p w14:paraId="31324B37" w14:textId="77777777" w:rsidR="003A6F78" w:rsidRPr="000C2AEA" w:rsidRDefault="003A6F78" w:rsidP="001E5620">
      <w:pPr>
        <w:pStyle w:val="FSBlank"/>
        <w:rPr>
          <w:sz w:val="30"/>
          <w:szCs w:val="30"/>
        </w:rPr>
      </w:pPr>
    </w:p>
    <w:p w14:paraId="717C3F2B" w14:textId="77777777" w:rsidR="00BF572F" w:rsidRDefault="003F75A0" w:rsidP="0094625F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</w:t>
      </w:r>
      <w:r w:rsidRPr="003F75A0">
        <w:rPr>
          <w:rFonts w:ascii="Angsana New" w:hAnsi="Angsana New" w:cs="Angsana New"/>
          <w:sz w:val="30"/>
          <w:szCs w:val="30"/>
          <w:cs/>
        </w:rPr>
        <w:t>ค่อนข้างแน่</w:t>
      </w:r>
      <w:r>
        <w:rPr>
          <w:rFonts w:ascii="Angsana New" w:hAnsi="Angsana New" w:cs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3F75A0">
        <w:rPr>
          <w:rFonts w:ascii="Angsana New" w:hAnsi="Angsana New" w:cs="Angsana New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69044CA" w14:textId="77777777" w:rsidR="003F75A0" w:rsidRPr="000C2AEA" w:rsidRDefault="003F75A0" w:rsidP="0094625F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27ABD014" w14:textId="77777777" w:rsidR="00FD44E6" w:rsidRPr="000C2AEA" w:rsidRDefault="00FD44E6" w:rsidP="004167EE">
      <w:pPr>
        <w:pStyle w:val="FSHeadPolicy"/>
        <w:ind w:left="540" w:hanging="540"/>
      </w:pPr>
      <w:r w:rsidRPr="000C2AEA">
        <w:rPr>
          <w:cs/>
        </w:rPr>
        <w:t xml:space="preserve">กำไรต่อหุ้น </w:t>
      </w:r>
    </w:p>
    <w:p w14:paraId="055A48D1" w14:textId="77777777" w:rsidR="00FD44E6" w:rsidRPr="000C2AEA" w:rsidRDefault="00FD44E6" w:rsidP="001E5620">
      <w:pPr>
        <w:pStyle w:val="FSBlank"/>
        <w:rPr>
          <w:sz w:val="30"/>
          <w:szCs w:val="30"/>
        </w:rPr>
      </w:pPr>
    </w:p>
    <w:p w14:paraId="73A81A38" w14:textId="77777777" w:rsidR="00FD44E6" w:rsidRDefault="00FD44E6" w:rsidP="001E5620">
      <w:pPr>
        <w:pStyle w:val="FSContent"/>
      </w:pPr>
      <w:r w:rsidRPr="000C2AEA">
        <w:rPr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0C2AEA">
        <w:t xml:space="preserve"> </w:t>
      </w:r>
    </w:p>
    <w:p w14:paraId="1302BB33" w14:textId="77777777" w:rsidR="004B7680" w:rsidRDefault="004B7680" w:rsidP="001E5620">
      <w:pPr>
        <w:pStyle w:val="FSContent"/>
      </w:pPr>
    </w:p>
    <w:p w14:paraId="6AD459E2" w14:textId="77777777" w:rsidR="004B7680" w:rsidRPr="004B7680" w:rsidRDefault="004B7680" w:rsidP="004167EE">
      <w:pPr>
        <w:pStyle w:val="FSHeadPolicy"/>
        <w:ind w:left="540" w:hanging="540"/>
        <w:rPr>
          <w:cs/>
        </w:rPr>
      </w:pPr>
      <w:r w:rsidRPr="004B7680">
        <w:rPr>
          <w:cs/>
        </w:rPr>
        <w:t>บุคคลหรือกิจการที่เกี่ยวข้องกัน</w:t>
      </w:r>
    </w:p>
    <w:p w14:paraId="6F892271" w14:textId="77777777" w:rsidR="004B7680" w:rsidRPr="004B7680" w:rsidRDefault="004B7680" w:rsidP="004B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Gautami" w:hAnsi="Gautami" w:cs="Gautami"/>
          <w:sz w:val="20"/>
          <w:szCs w:val="20"/>
        </w:rPr>
      </w:pPr>
    </w:p>
    <w:p w14:paraId="7AFB4641" w14:textId="77777777" w:rsidR="004B7680" w:rsidRPr="000C2AEA" w:rsidRDefault="004B7680" w:rsidP="004B7680">
      <w:pPr>
        <w:pStyle w:val="FSContent"/>
      </w:pPr>
      <w:r w:rsidRPr="004B7680">
        <w:rPr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4C31989" w14:textId="77777777" w:rsidR="008F0035" w:rsidRPr="000C2AEA" w:rsidRDefault="008F0035" w:rsidP="004167EE">
      <w:pPr>
        <w:pStyle w:val="FSHeadPolicy"/>
        <w:ind w:left="540" w:hanging="540"/>
        <w:rPr>
          <w:cs/>
        </w:rPr>
      </w:pPr>
      <w:r w:rsidRPr="000C2AEA">
        <w:rPr>
          <w:rFonts w:hint="cs"/>
          <w:cs/>
        </w:rPr>
        <w:lastRenderedPageBreak/>
        <w:t>รายงานทางการเงินจำแนกตามส่วนงาน</w:t>
      </w:r>
    </w:p>
    <w:p w14:paraId="1BB7623B" w14:textId="77777777" w:rsidR="008F0035" w:rsidRPr="00EA375A" w:rsidRDefault="008F0035" w:rsidP="001E5620">
      <w:pPr>
        <w:pStyle w:val="FSBlank"/>
        <w:rPr>
          <w:sz w:val="18"/>
          <w:szCs w:val="18"/>
          <w:highlight w:val="cyan"/>
        </w:rPr>
      </w:pPr>
    </w:p>
    <w:p w14:paraId="65403385" w14:textId="77777777" w:rsidR="008F0035" w:rsidRPr="000C2AEA" w:rsidRDefault="008F0035" w:rsidP="001E5620">
      <w:pPr>
        <w:pStyle w:val="FSContent"/>
      </w:pPr>
      <w:r w:rsidRPr="000C2AEA">
        <w:rPr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</w:t>
      </w:r>
      <w:r w:rsidR="001E5620" w:rsidRPr="000C2AEA">
        <w:rPr>
          <w:cs/>
        </w:rPr>
        <w:br/>
      </w:r>
      <w:r w:rsidRPr="000C2AEA">
        <w:rPr>
          <w:cs/>
        </w:rPr>
        <w:t xml:space="preserve"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6B055718" w14:textId="77777777" w:rsidR="00586A21" w:rsidRPr="00EA375A" w:rsidRDefault="00586A21" w:rsidP="00E72E9F">
      <w:pPr>
        <w:pStyle w:val="FSBlank"/>
        <w:rPr>
          <w:sz w:val="18"/>
          <w:szCs w:val="18"/>
          <w:highlight w:val="cyan"/>
        </w:rPr>
      </w:pPr>
    </w:p>
    <w:p w14:paraId="46EB357F" w14:textId="77777777" w:rsidR="00EE4131" w:rsidRDefault="00EE4131" w:rsidP="005C7BCD">
      <w:pPr>
        <w:pStyle w:val="FSHeadMain"/>
      </w:pPr>
      <w:r w:rsidRPr="00B44823">
        <w:rPr>
          <w:cs/>
        </w:rPr>
        <w:t>บุคคลหรือกิจการที่เกี่ยวข้องกัน</w:t>
      </w:r>
    </w:p>
    <w:p w14:paraId="487013B1" w14:textId="77777777" w:rsidR="00E72E9F" w:rsidRPr="00EA375A" w:rsidRDefault="00E72E9F" w:rsidP="00E72E9F">
      <w:pPr>
        <w:pStyle w:val="FSBlank"/>
        <w:rPr>
          <w:sz w:val="18"/>
          <w:szCs w:val="18"/>
          <w:highlight w:val="cyan"/>
        </w:rPr>
      </w:pPr>
    </w:p>
    <w:p w14:paraId="0EB03CE1" w14:textId="77777777" w:rsidR="004B7680" w:rsidRPr="004B7680" w:rsidRDefault="004B7680" w:rsidP="004B7680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4B7680">
        <w:rPr>
          <w:b w:val="0"/>
          <w:bCs w:val="0"/>
          <w:cs/>
          <w:lang w:val="en-US"/>
        </w:rPr>
        <w:t xml:space="preserve">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 </w:t>
      </w:r>
    </w:p>
    <w:p w14:paraId="1A1C3378" w14:textId="77777777" w:rsidR="008958D3" w:rsidRPr="00EA375A" w:rsidRDefault="008958D3" w:rsidP="00E72E9F">
      <w:pPr>
        <w:pStyle w:val="FSBlank"/>
        <w:rPr>
          <w:sz w:val="18"/>
          <w:szCs w:val="18"/>
          <w:highlight w:val="cyan"/>
        </w:rPr>
      </w:pP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4230"/>
        <w:gridCol w:w="1422"/>
        <w:gridCol w:w="3690"/>
      </w:tblGrid>
      <w:tr w:rsidR="00103343" w:rsidRPr="009209DB" w14:paraId="2A8A7327" w14:textId="77777777" w:rsidTr="00EA375A">
        <w:trPr>
          <w:tblHeader/>
        </w:trPr>
        <w:tc>
          <w:tcPr>
            <w:tcW w:w="4230" w:type="dxa"/>
          </w:tcPr>
          <w:p w14:paraId="46EF511E" w14:textId="77777777" w:rsidR="00103343" w:rsidRPr="009209DB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14:paraId="6607D386" w14:textId="77777777" w:rsidR="00103343" w:rsidRPr="009209DB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690" w:type="dxa"/>
          </w:tcPr>
          <w:p w14:paraId="554A9D89" w14:textId="77777777" w:rsidR="00103343" w:rsidRPr="009209DB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03343" w:rsidRPr="009209DB" w14:paraId="415A041F" w14:textId="77777777" w:rsidTr="00EA375A">
        <w:trPr>
          <w:tblHeader/>
        </w:trPr>
        <w:tc>
          <w:tcPr>
            <w:tcW w:w="4230" w:type="dxa"/>
          </w:tcPr>
          <w:p w14:paraId="1C70659A" w14:textId="77777777" w:rsidR="00103343" w:rsidRPr="009209DB" w:rsidRDefault="00103343" w:rsidP="00986FD2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2" w:type="dxa"/>
          </w:tcPr>
          <w:p w14:paraId="1EF694E5" w14:textId="77777777" w:rsidR="00103343" w:rsidRPr="009209DB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690" w:type="dxa"/>
          </w:tcPr>
          <w:p w14:paraId="74BAE7C2" w14:textId="77777777" w:rsidR="00103343" w:rsidRPr="009209DB" w:rsidRDefault="00103343" w:rsidP="00986FD2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03343" w:rsidRPr="009209DB" w14:paraId="49F215B0" w14:textId="77777777" w:rsidTr="00EA375A">
        <w:tc>
          <w:tcPr>
            <w:tcW w:w="4230" w:type="dxa"/>
          </w:tcPr>
          <w:p w14:paraId="355D02D6" w14:textId="77777777" w:rsidR="00103343" w:rsidRPr="009209DB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</w:rPr>
              <w:t>Furukawa Electric Co., Ltd.</w:t>
            </w:r>
          </w:p>
        </w:tc>
        <w:tc>
          <w:tcPr>
            <w:tcW w:w="1422" w:type="dxa"/>
          </w:tcPr>
          <w:p w14:paraId="4C42A2F5" w14:textId="77777777" w:rsidR="00103343" w:rsidRPr="009209DB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90" w:type="dxa"/>
          </w:tcPr>
          <w:p w14:paraId="33727B54" w14:textId="77777777" w:rsidR="00103343" w:rsidRPr="00F72990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7299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เป็นบริษัทใหญ่ ถือหุ้นร้อยละ </w:t>
            </w:r>
            <w:r w:rsidR="00280649">
              <w:rPr>
                <w:rFonts w:ascii="Angsana New" w:hAnsi="Angsana New" w:cs="Angsana New"/>
                <w:sz w:val="30"/>
                <w:szCs w:val="30"/>
              </w:rPr>
              <w:t>42.25</w:t>
            </w:r>
            <w:r w:rsidRPr="00F7299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9E37E2" w:rsidRPr="009209DB" w14:paraId="3370FE64" w14:textId="77777777" w:rsidTr="00EA375A">
        <w:tc>
          <w:tcPr>
            <w:tcW w:w="4230" w:type="dxa"/>
          </w:tcPr>
          <w:p w14:paraId="6736E869" w14:textId="77777777" w:rsidR="009E37E2" w:rsidRPr="009209DB" w:rsidRDefault="00D3403E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กรุงเทพประกันภัย จำกัด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มหาชน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2" w:type="dxa"/>
          </w:tcPr>
          <w:p w14:paraId="407EFE6E" w14:textId="77777777" w:rsidR="009E37E2" w:rsidRPr="009209DB" w:rsidRDefault="009E37E2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62F38638" w14:textId="77777777" w:rsidR="009E37E2" w:rsidRPr="00F72990" w:rsidRDefault="009E37E2" w:rsidP="00131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2990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  <w:r w:rsidRPr="00F729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และถือหุ้นร้อยละ </w:t>
            </w:r>
            <w:r w:rsidR="00131400">
              <w:rPr>
                <w:rFonts w:ascii="Angsana New" w:hAnsi="Angsana New" w:cs="Angsana New"/>
                <w:sz w:val="30"/>
                <w:szCs w:val="30"/>
              </w:rPr>
              <w:t>9.</w:t>
            </w:r>
            <w:r w:rsidR="00E816CF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</w:tr>
      <w:tr w:rsidR="00103343" w:rsidRPr="009209DB" w14:paraId="5E9878BC" w14:textId="77777777" w:rsidTr="00EA375A">
        <w:tc>
          <w:tcPr>
            <w:tcW w:w="4230" w:type="dxa"/>
          </w:tcPr>
          <w:p w14:paraId="10DC1953" w14:textId="77777777" w:rsidR="00103343" w:rsidRPr="009209DB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</w:rPr>
              <w:t>Furukawa Sangyo Kaisha Co., Ltd.</w:t>
            </w:r>
          </w:p>
        </w:tc>
        <w:tc>
          <w:tcPr>
            <w:tcW w:w="1422" w:type="dxa"/>
          </w:tcPr>
          <w:p w14:paraId="66C43435" w14:textId="77777777" w:rsidR="00103343" w:rsidRPr="009209DB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90" w:type="dxa"/>
          </w:tcPr>
          <w:p w14:paraId="1013B1CB" w14:textId="77777777" w:rsidR="00103343" w:rsidRPr="00F72990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72990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  <w:r w:rsidR="001773D6" w:rsidRPr="00F729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และถือหุ้นร้อยละ </w:t>
            </w:r>
            <w:r w:rsidR="001773D6" w:rsidRPr="00F72990">
              <w:rPr>
                <w:rFonts w:ascii="Angsana New" w:hAnsi="Angsana New" w:cs="Angsana New"/>
                <w:sz w:val="30"/>
                <w:szCs w:val="30"/>
              </w:rPr>
              <w:t>1.04</w:t>
            </w:r>
          </w:p>
        </w:tc>
      </w:tr>
      <w:tr w:rsidR="007505AC" w:rsidRPr="009209DB" w14:paraId="7CDC16ED" w14:textId="77777777" w:rsidTr="00EA375A">
        <w:tc>
          <w:tcPr>
            <w:tcW w:w="4230" w:type="dxa"/>
          </w:tcPr>
          <w:p w14:paraId="1A5CA2C9" w14:textId="77777777" w:rsidR="007505AC" w:rsidRPr="007505AC" w:rsidRDefault="007505AC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ฟูรู</w:t>
            </w:r>
            <w:r w:rsidR="000E158A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าวา ไทยโฮลดิ้ง จำกัด</w:t>
            </w:r>
          </w:p>
        </w:tc>
        <w:tc>
          <w:tcPr>
            <w:tcW w:w="1422" w:type="dxa"/>
          </w:tcPr>
          <w:p w14:paraId="6EDDAE5E" w14:textId="77777777" w:rsidR="007505AC" w:rsidRPr="009209DB" w:rsidRDefault="007505AC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49773293" w14:textId="77777777" w:rsidR="007505AC" w:rsidRPr="00F72990" w:rsidRDefault="00F23833" w:rsidP="00D4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43" w:hanging="2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7505AC" w:rsidRPr="00F72990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ผู้ถือหุ้นร่วมกัน</w:t>
            </w:r>
            <w:r w:rsidR="001A4372">
              <w:rPr>
                <w:rFonts w:ascii="Angsana New" w:hAnsi="Angsana New" w:cs="Angsana New" w:hint="cs"/>
                <w:sz w:val="30"/>
                <w:szCs w:val="30"/>
                <w:cs/>
              </w:rPr>
              <w:t>และถือหุ้น</w:t>
            </w:r>
            <w:r w:rsidR="001A4372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7505AC" w:rsidRPr="00F7299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7505AC" w:rsidRPr="00F72990">
              <w:rPr>
                <w:rFonts w:ascii="Angsana New" w:hAnsi="Angsana New" w:cs="Angsana New"/>
                <w:sz w:val="30"/>
                <w:szCs w:val="30"/>
              </w:rPr>
              <w:t>0.71</w:t>
            </w:r>
          </w:p>
        </w:tc>
      </w:tr>
      <w:tr w:rsidR="00FE0EC5" w:rsidRPr="009209DB" w14:paraId="55CF7FA9" w14:textId="77777777" w:rsidTr="00EA375A">
        <w:tc>
          <w:tcPr>
            <w:tcW w:w="4230" w:type="dxa"/>
          </w:tcPr>
          <w:p w14:paraId="22688706" w14:textId="77777777" w:rsidR="00FE0EC5" w:rsidRPr="009209DB" w:rsidRDefault="00FE0EC5" w:rsidP="0005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ธานี อินเตอร์เนชั่นแนลเทรดดิ้ง จำกัด</w:t>
            </w:r>
          </w:p>
        </w:tc>
        <w:tc>
          <w:tcPr>
            <w:tcW w:w="1422" w:type="dxa"/>
          </w:tcPr>
          <w:p w14:paraId="1F10ADA6" w14:textId="77777777" w:rsidR="00FE0EC5" w:rsidRPr="009209DB" w:rsidRDefault="00FE0EC5" w:rsidP="0005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5DE2832F" w14:textId="77777777" w:rsidR="00FE0EC5" w:rsidRPr="009209DB" w:rsidRDefault="00FE0EC5" w:rsidP="0049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มีกรรมการ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และผู้ถือหุ้น</w:t>
            </w: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ร่วมกัน</w:t>
            </w:r>
          </w:p>
        </w:tc>
      </w:tr>
      <w:tr w:rsidR="00FE0EC5" w:rsidRPr="009209DB" w14:paraId="573DAF56" w14:textId="77777777" w:rsidTr="00EA375A">
        <w:tc>
          <w:tcPr>
            <w:tcW w:w="4230" w:type="dxa"/>
          </w:tcPr>
          <w:p w14:paraId="14614B37" w14:textId="77777777" w:rsidR="00FE0EC5" w:rsidRPr="009209DB" w:rsidRDefault="00FE0EC5" w:rsidP="0005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ฟูรูคาวา (ประเทศไทย) จำกัด</w:t>
            </w:r>
          </w:p>
        </w:tc>
        <w:tc>
          <w:tcPr>
            <w:tcW w:w="1422" w:type="dxa"/>
          </w:tcPr>
          <w:p w14:paraId="738F4821" w14:textId="77777777" w:rsidR="00FE0EC5" w:rsidRPr="009209DB" w:rsidRDefault="00FE0EC5" w:rsidP="0005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5ACF214F" w14:textId="77777777" w:rsidR="00FE0EC5" w:rsidRPr="009209DB" w:rsidRDefault="00493F52" w:rsidP="0049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มี</w:t>
            </w:r>
            <w:r w:rsidR="00FE0EC5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</w:t>
            </w:r>
            <w:r w:rsidR="00FE0EC5" w:rsidRPr="009209DB">
              <w:rPr>
                <w:rFonts w:ascii="Angsana New" w:hAnsi="Angsana New" w:cs="Angsana New"/>
                <w:sz w:val="30"/>
                <w:szCs w:val="30"/>
                <w:cs/>
              </w:rPr>
              <w:t>ร่วมกัน</w:t>
            </w:r>
          </w:p>
        </w:tc>
      </w:tr>
      <w:tr w:rsidR="00FE0EC5" w:rsidRPr="009209DB" w14:paraId="2FD89317" w14:textId="77777777" w:rsidTr="00EA375A">
        <w:tc>
          <w:tcPr>
            <w:tcW w:w="4230" w:type="dxa"/>
          </w:tcPr>
          <w:p w14:paraId="747C55B3" w14:textId="77777777" w:rsidR="00FE0EC5" w:rsidRPr="009209DB" w:rsidRDefault="008647D0" w:rsidP="0005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ฟูรู</w:t>
            </w:r>
            <w:r w:rsidR="000E158A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าวา พรีซิชั่น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14:paraId="60F09D9A" w14:textId="77777777" w:rsidR="00FE0EC5" w:rsidRPr="009209DB" w:rsidRDefault="00FE0EC5" w:rsidP="00050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09DAF43E" w14:textId="77777777" w:rsidR="00FE0EC5" w:rsidRPr="009209DB" w:rsidRDefault="00493F52" w:rsidP="0049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มี</w:t>
            </w:r>
            <w:r w:rsidR="00FE0EC5" w:rsidRPr="00FE0EC5">
              <w:rPr>
                <w:rFonts w:ascii="Angsana New" w:hAnsi="Angsana New" w:cs="Angsana New" w:hint="cs"/>
                <w:sz w:val="30"/>
                <w:szCs w:val="30"/>
                <w:cs/>
              </w:rPr>
              <w:t>ผู้ถือหุ้น</w:t>
            </w:r>
            <w:r w:rsidR="00FE0EC5" w:rsidRPr="00FE0EC5">
              <w:rPr>
                <w:rFonts w:ascii="Angsana New" w:hAnsi="Angsana New" w:cs="Angsana New"/>
                <w:sz w:val="30"/>
                <w:szCs w:val="30"/>
                <w:cs/>
              </w:rPr>
              <w:t>ร่วมกัน</w:t>
            </w:r>
          </w:p>
        </w:tc>
      </w:tr>
      <w:tr w:rsidR="00103343" w:rsidRPr="009209DB" w14:paraId="72572657" w14:textId="77777777" w:rsidTr="00EA375A">
        <w:tc>
          <w:tcPr>
            <w:tcW w:w="4230" w:type="dxa"/>
          </w:tcPr>
          <w:p w14:paraId="228FA569" w14:textId="77777777" w:rsidR="00103343" w:rsidRPr="009209DB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บริษัท ฟูรูกาว่า ซังเกียว ไคชา</w:t>
            </w:r>
            <w:r w:rsidRPr="009209DB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422" w:type="dxa"/>
          </w:tcPr>
          <w:p w14:paraId="7BC96EA1" w14:textId="77777777" w:rsidR="00103343" w:rsidRPr="009209DB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79A60D3F" w14:textId="77777777" w:rsidR="00103343" w:rsidRPr="009209DB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103343" w:rsidRPr="009209DB" w14:paraId="27F5961F" w14:textId="77777777" w:rsidTr="00EA375A">
        <w:tc>
          <w:tcPr>
            <w:tcW w:w="4230" w:type="dxa"/>
          </w:tcPr>
          <w:p w14:paraId="1466CC92" w14:textId="77777777" w:rsidR="00103343" w:rsidRPr="009209DB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</w:rPr>
              <w:t>Furukawa Electric Singapore Pte. Ltd.</w:t>
            </w:r>
          </w:p>
        </w:tc>
        <w:tc>
          <w:tcPr>
            <w:tcW w:w="1422" w:type="dxa"/>
          </w:tcPr>
          <w:p w14:paraId="46C2C558" w14:textId="77777777" w:rsidR="00103343" w:rsidRPr="009209DB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690" w:type="dxa"/>
          </w:tcPr>
          <w:p w14:paraId="3919A5AC" w14:textId="77777777" w:rsidR="00103343" w:rsidRPr="009209DB" w:rsidRDefault="0010334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755B6" w:rsidRPr="009209DB" w14:paraId="515E3013" w14:textId="77777777" w:rsidTr="00EA375A">
        <w:tc>
          <w:tcPr>
            <w:tcW w:w="4230" w:type="dxa"/>
          </w:tcPr>
          <w:p w14:paraId="138CE68D" w14:textId="77777777" w:rsidR="00B755B6" w:rsidRPr="009209DB" w:rsidRDefault="001226AC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</w:rPr>
              <w:t>P</w:t>
            </w:r>
            <w:r w:rsidR="00B755B6" w:rsidRPr="009209DB">
              <w:rPr>
                <w:rFonts w:ascii="Angsana New" w:hAnsi="Angsana New" w:cs="Angsana New"/>
                <w:sz w:val="30"/>
                <w:szCs w:val="30"/>
              </w:rPr>
              <w:t xml:space="preserve">.T. Furukawa Electric Indonesia </w:t>
            </w:r>
          </w:p>
        </w:tc>
        <w:tc>
          <w:tcPr>
            <w:tcW w:w="1422" w:type="dxa"/>
          </w:tcPr>
          <w:p w14:paraId="1F75670C" w14:textId="77777777" w:rsidR="00B755B6" w:rsidRPr="009209DB" w:rsidRDefault="00B755B6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90" w:type="dxa"/>
          </w:tcPr>
          <w:p w14:paraId="75FEF732" w14:textId="77777777" w:rsidR="00B755B6" w:rsidRPr="009209DB" w:rsidRDefault="00B755B6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2F5653" w:rsidRPr="009209DB" w14:paraId="6F79F4E3" w14:textId="77777777" w:rsidTr="00EA375A">
        <w:tc>
          <w:tcPr>
            <w:tcW w:w="4230" w:type="dxa"/>
          </w:tcPr>
          <w:p w14:paraId="25672CEF" w14:textId="77777777" w:rsidR="002F5653" w:rsidRPr="009209DB" w:rsidRDefault="002F565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FITEC Corporation</w:t>
            </w:r>
          </w:p>
        </w:tc>
        <w:tc>
          <w:tcPr>
            <w:tcW w:w="1422" w:type="dxa"/>
          </w:tcPr>
          <w:p w14:paraId="0233931C" w14:textId="77777777" w:rsidR="002F5653" w:rsidRPr="009209DB" w:rsidRDefault="002F565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90" w:type="dxa"/>
          </w:tcPr>
          <w:p w14:paraId="0F9F5B30" w14:textId="77777777" w:rsidR="002F5653" w:rsidRPr="009209DB" w:rsidRDefault="002F5653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AD3FF9" w:rsidRPr="009209DB" w14:paraId="3D838891" w14:textId="77777777" w:rsidTr="00EA375A">
        <w:tc>
          <w:tcPr>
            <w:tcW w:w="4230" w:type="dxa"/>
          </w:tcPr>
          <w:p w14:paraId="34B49F01" w14:textId="77777777" w:rsidR="00AD3FF9" w:rsidRPr="009209DB" w:rsidRDefault="00AD3FF9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Furukawa Logistics Corporation</w:t>
            </w:r>
          </w:p>
        </w:tc>
        <w:tc>
          <w:tcPr>
            <w:tcW w:w="1422" w:type="dxa"/>
          </w:tcPr>
          <w:p w14:paraId="1044AAA1" w14:textId="77777777" w:rsidR="00AD3FF9" w:rsidRPr="009209DB" w:rsidRDefault="00AD3FF9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90" w:type="dxa"/>
          </w:tcPr>
          <w:p w14:paraId="35529DFB" w14:textId="77777777" w:rsidR="00AD3FF9" w:rsidRPr="009209DB" w:rsidRDefault="00AD3FF9" w:rsidP="00C15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AD3FF9" w:rsidRPr="009209DB" w14:paraId="4895059B" w14:textId="77777777" w:rsidTr="00EA375A">
        <w:tc>
          <w:tcPr>
            <w:tcW w:w="4230" w:type="dxa"/>
          </w:tcPr>
          <w:p w14:paraId="7A1AE91B" w14:textId="77777777" w:rsidR="00AD3FF9" w:rsidRPr="00AD3FF9" w:rsidRDefault="00AD3FF9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โอคุมุระ เมทัลส์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22" w:type="dxa"/>
          </w:tcPr>
          <w:p w14:paraId="756DA71E" w14:textId="77777777" w:rsidR="00AD3FF9" w:rsidRPr="009209DB" w:rsidRDefault="00AD3FF9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90" w:type="dxa"/>
          </w:tcPr>
          <w:p w14:paraId="0AB122E9" w14:textId="77777777" w:rsidR="00AD3FF9" w:rsidRPr="009209DB" w:rsidRDefault="00AD3FF9" w:rsidP="00C15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AD3FF9" w:rsidRPr="009209DB" w14:paraId="763EC76C" w14:textId="77777777" w:rsidTr="00EA375A">
        <w:tc>
          <w:tcPr>
            <w:tcW w:w="4230" w:type="dxa"/>
          </w:tcPr>
          <w:p w14:paraId="1804F7A8" w14:textId="77777777" w:rsidR="00AD3FF9" w:rsidRPr="009209DB" w:rsidRDefault="00AD3FF9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Okumura Metals (Malaysia) </w:t>
            </w:r>
            <w:proofErr w:type="spellStart"/>
            <w:r>
              <w:rPr>
                <w:rFonts w:ascii="Angsana New" w:hAnsi="Angsana New" w:cs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</w:rPr>
              <w:t>. Bhd.</w:t>
            </w:r>
          </w:p>
        </w:tc>
        <w:tc>
          <w:tcPr>
            <w:tcW w:w="1422" w:type="dxa"/>
          </w:tcPr>
          <w:p w14:paraId="119DB489" w14:textId="77777777" w:rsidR="00AD3FF9" w:rsidRPr="009209DB" w:rsidRDefault="00AD3FF9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90" w:type="dxa"/>
          </w:tcPr>
          <w:p w14:paraId="6A23B0B4" w14:textId="77777777" w:rsidR="00AD3FF9" w:rsidRPr="009209DB" w:rsidRDefault="00AD3FF9" w:rsidP="00C15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8647D0" w:rsidRPr="009209DB" w14:paraId="46BA5F76" w14:textId="77777777" w:rsidTr="00EA375A">
        <w:tc>
          <w:tcPr>
            <w:tcW w:w="4230" w:type="dxa"/>
          </w:tcPr>
          <w:p w14:paraId="617578DD" w14:textId="77777777" w:rsidR="008647D0" w:rsidRDefault="008647D0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Furukawa Sangyo Kaisha (Malaysia) </w:t>
            </w:r>
            <w:proofErr w:type="spellStart"/>
            <w:r>
              <w:rPr>
                <w:rFonts w:ascii="Angsana New" w:hAnsi="Angsana New" w:cs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 w:cs="Angsana New"/>
                <w:sz w:val="30"/>
                <w:szCs w:val="30"/>
              </w:rPr>
              <w:t>. Bhd.</w:t>
            </w:r>
          </w:p>
        </w:tc>
        <w:tc>
          <w:tcPr>
            <w:tcW w:w="1422" w:type="dxa"/>
          </w:tcPr>
          <w:p w14:paraId="72AA8F39" w14:textId="77777777" w:rsidR="008647D0" w:rsidRDefault="00A73618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90" w:type="dxa"/>
          </w:tcPr>
          <w:p w14:paraId="14456EDA" w14:textId="77777777" w:rsidR="008647D0" w:rsidRPr="009209DB" w:rsidRDefault="00A73618" w:rsidP="00C15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B755B6" w:rsidRPr="009209DB" w14:paraId="1C80A834" w14:textId="77777777" w:rsidTr="00EA375A">
        <w:tc>
          <w:tcPr>
            <w:tcW w:w="4230" w:type="dxa"/>
          </w:tcPr>
          <w:p w14:paraId="76ED0988" w14:textId="77777777" w:rsidR="00B755B6" w:rsidRPr="009209DB" w:rsidRDefault="00B755B6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22" w:type="dxa"/>
          </w:tcPr>
          <w:p w14:paraId="7E93942C" w14:textId="77777777" w:rsidR="00B755B6" w:rsidRPr="009209DB" w:rsidRDefault="00B755B6" w:rsidP="00986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 w:rsidR="00135362">
              <w:rPr>
                <w:rFonts w:ascii="Angsana New" w:hAnsi="Angsana New" w:cs="Angsana New"/>
                <w:sz w:val="30"/>
                <w:szCs w:val="30"/>
              </w:rPr>
              <w:t xml:space="preserve">/ </w:t>
            </w:r>
            <w:r w:rsidR="00135362">
              <w:rPr>
                <w:rFonts w:ascii="Angsana New" w:hAnsi="Angsana New" w:cs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90" w:type="dxa"/>
          </w:tcPr>
          <w:p w14:paraId="7EA8603B" w14:textId="77777777" w:rsidR="00B755B6" w:rsidRPr="009209DB" w:rsidRDefault="00B755B6" w:rsidP="00E44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8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บุ</w:t>
            </w:r>
            <w:r w:rsidR="00D46044">
              <w:rPr>
                <w:rFonts w:ascii="Angsana New" w:hAnsi="Angsana New" w:cs="Angsana New"/>
                <w:sz w:val="30"/>
                <w:szCs w:val="30"/>
                <w:cs/>
              </w:rPr>
              <w:t>คคลที่มีอำนาจและความรับผิดชอบการ</w:t>
            </w:r>
            <w:r w:rsidR="00D46044" w:rsidRPr="009209DB">
              <w:rPr>
                <w:rFonts w:ascii="Angsana New" w:hAnsi="Angsana New" w:cs="Angsana New"/>
                <w:sz w:val="30"/>
                <w:szCs w:val="30"/>
                <w:cs/>
              </w:rPr>
              <w:t>วาง</w:t>
            </w:r>
            <w:r w:rsidR="004F04DF">
              <w:rPr>
                <w:rFonts w:ascii="Angsana New" w:hAnsi="Angsana New" w:cs="Angsana New"/>
                <w:sz w:val="30"/>
                <w:szCs w:val="30"/>
                <w:cs/>
              </w:rPr>
              <w:t>แผนสั่งการ และควบคุมกิจกรรมต่าง</w:t>
            </w:r>
            <w:r w:rsidR="00D46044" w:rsidRPr="009209DB">
              <w:rPr>
                <w:rFonts w:ascii="Angsana New" w:hAnsi="Angsana New" w:cs="Angsana New"/>
                <w:sz w:val="30"/>
                <w:szCs w:val="30"/>
                <w:cs/>
              </w:rPr>
              <w:t>ๆของกิจการ ไม่ว่าทางตรงหรือทางอ้อมทั้งนี้</w:t>
            </w:r>
            <w:r w:rsidR="00D46044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รวมถึงกรรมการของบริษัท </w:t>
            </w:r>
            <w:r w:rsidR="00D46044" w:rsidRPr="009209DB">
              <w:rPr>
                <w:rFonts w:ascii="Angsana New" w:hAnsi="Angsana New" w:cs="Angsana New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0EC1949B" w14:textId="77777777" w:rsidR="008C0D27" w:rsidRPr="0061466F" w:rsidRDefault="008C0D27" w:rsidP="00C15563">
      <w:pPr>
        <w:pStyle w:val="FSContent"/>
      </w:pPr>
      <w:r w:rsidRPr="0061466F">
        <w:rPr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336EBD40" w14:textId="77777777" w:rsidR="00963235" w:rsidRPr="0061466F" w:rsidRDefault="00963235" w:rsidP="00E23091">
      <w:pPr>
        <w:pStyle w:val="FSBlank"/>
        <w:spacing w:line="240" w:lineRule="auto"/>
        <w:rPr>
          <w:sz w:val="30"/>
          <w:szCs w:val="30"/>
        </w:rPr>
      </w:pPr>
    </w:p>
    <w:tbl>
      <w:tblPr>
        <w:tblW w:w="9540" w:type="dxa"/>
        <w:tblInd w:w="558" w:type="dxa"/>
        <w:tblLook w:val="0000" w:firstRow="0" w:lastRow="0" w:firstColumn="0" w:lastColumn="0" w:noHBand="0" w:noVBand="0"/>
      </w:tblPr>
      <w:tblGrid>
        <w:gridCol w:w="5670"/>
        <w:gridCol w:w="3870"/>
      </w:tblGrid>
      <w:tr w:rsidR="00963235" w:rsidRPr="0061466F" w14:paraId="3F82AB8D" w14:textId="77777777" w:rsidTr="00493F52">
        <w:tc>
          <w:tcPr>
            <w:tcW w:w="5670" w:type="dxa"/>
          </w:tcPr>
          <w:p w14:paraId="3A5F09E8" w14:textId="77777777" w:rsidR="00963235" w:rsidRPr="0061466F" w:rsidRDefault="00963235" w:rsidP="000E50BE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870" w:type="dxa"/>
          </w:tcPr>
          <w:p w14:paraId="6B0BD1F6" w14:textId="77777777" w:rsidR="00963235" w:rsidRPr="0061466F" w:rsidRDefault="00963235" w:rsidP="000E50BE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63235" w:rsidRPr="0061466F" w14:paraId="292FF666" w14:textId="77777777" w:rsidTr="00493F52">
        <w:tc>
          <w:tcPr>
            <w:tcW w:w="5670" w:type="dxa"/>
          </w:tcPr>
          <w:p w14:paraId="12FC0A54" w14:textId="77777777" w:rsidR="00963235" w:rsidRPr="0061466F" w:rsidRDefault="0055373B" w:rsidP="000E5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="00963235" w:rsidRPr="0061466F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870" w:type="dxa"/>
          </w:tcPr>
          <w:p w14:paraId="6A2504A4" w14:textId="77777777" w:rsidR="00963235" w:rsidRPr="0061466F" w:rsidRDefault="00963235" w:rsidP="000E50BE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  <w:r w:rsidR="00493F52">
              <w:rPr>
                <w:rFonts w:ascii="Angsana New" w:hAnsi="Angsana New" w:cs="Angsana New" w:hint="cs"/>
                <w:sz w:val="30"/>
                <w:szCs w:val="30"/>
                <w:cs/>
              </w:rPr>
              <w:t>หรือ</w:t>
            </w:r>
            <w:r w:rsidR="00493F52"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93F52" w:rsidRPr="0061466F" w14:paraId="76E0F376" w14:textId="77777777" w:rsidTr="00493F52">
        <w:tc>
          <w:tcPr>
            <w:tcW w:w="5670" w:type="dxa"/>
          </w:tcPr>
          <w:p w14:paraId="300C7355" w14:textId="77777777" w:rsidR="00493F52" w:rsidRPr="0061466F" w:rsidRDefault="00493F52" w:rsidP="0049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870" w:type="dxa"/>
          </w:tcPr>
          <w:p w14:paraId="68B15A45" w14:textId="77777777" w:rsidR="00493F52" w:rsidRPr="0061466F" w:rsidRDefault="00493F52" w:rsidP="00493F52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หรือ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93F52" w:rsidRPr="0061466F" w14:paraId="17F306D1" w14:textId="77777777" w:rsidTr="00493F52">
        <w:tc>
          <w:tcPr>
            <w:tcW w:w="5670" w:type="dxa"/>
          </w:tcPr>
          <w:p w14:paraId="2EE8F360" w14:textId="77777777" w:rsidR="00493F52" w:rsidRPr="0061466F" w:rsidRDefault="00493F52" w:rsidP="0049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3870" w:type="dxa"/>
          </w:tcPr>
          <w:p w14:paraId="39CD66F1" w14:textId="77777777" w:rsidR="00493F52" w:rsidRPr="0061466F" w:rsidRDefault="00493F52" w:rsidP="00493F52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93F52" w:rsidRPr="0061466F" w14:paraId="0A386A69" w14:textId="77777777" w:rsidTr="00493F52">
        <w:tc>
          <w:tcPr>
            <w:tcW w:w="5670" w:type="dxa"/>
          </w:tcPr>
          <w:p w14:paraId="61593C8B" w14:textId="77777777" w:rsidR="00493F52" w:rsidRPr="0061466F" w:rsidRDefault="00493F52" w:rsidP="0049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61466F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ขาดทุนจากการป้องกันความเสี่ยงราคาทองแดงและค่าบริการ</w:t>
            </w:r>
          </w:p>
        </w:tc>
        <w:tc>
          <w:tcPr>
            <w:tcW w:w="3870" w:type="dxa"/>
          </w:tcPr>
          <w:p w14:paraId="37747850" w14:textId="77777777" w:rsidR="00493F52" w:rsidRPr="0061466F" w:rsidRDefault="00493F52" w:rsidP="00493F52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93F52" w:rsidRPr="0061466F" w14:paraId="166E11F3" w14:textId="77777777" w:rsidTr="00493F52">
        <w:tc>
          <w:tcPr>
            <w:tcW w:w="5670" w:type="dxa"/>
          </w:tcPr>
          <w:p w14:paraId="3156ED5A" w14:textId="77777777" w:rsidR="00493F52" w:rsidRPr="0061466F" w:rsidRDefault="00493F52" w:rsidP="0049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3870" w:type="dxa"/>
          </w:tcPr>
          <w:p w14:paraId="6EDC59CD" w14:textId="77777777" w:rsidR="00493F52" w:rsidRPr="0061466F" w:rsidRDefault="00493F52" w:rsidP="00493F52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493F52" w:rsidRPr="0061466F" w14:paraId="5E978389" w14:textId="77777777" w:rsidTr="00493F52">
        <w:tc>
          <w:tcPr>
            <w:tcW w:w="5670" w:type="dxa"/>
          </w:tcPr>
          <w:p w14:paraId="17B35027" w14:textId="77777777" w:rsidR="00493F52" w:rsidRPr="0061466F" w:rsidRDefault="00493F52" w:rsidP="0049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ดอกเบี้ยรับหรือดอกเบี้ยจ่าย</w:t>
            </w:r>
          </w:p>
        </w:tc>
        <w:tc>
          <w:tcPr>
            <w:tcW w:w="3870" w:type="dxa"/>
          </w:tcPr>
          <w:p w14:paraId="55169679" w14:textId="77777777" w:rsidR="00493F52" w:rsidRPr="0061466F" w:rsidRDefault="00493F52" w:rsidP="00493F52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ตามที่กำหนดไว้ในสัญญา</w:t>
            </w:r>
          </w:p>
        </w:tc>
      </w:tr>
      <w:tr w:rsidR="00493F52" w:rsidRPr="0061466F" w14:paraId="262EB705" w14:textId="77777777" w:rsidTr="00493F52">
        <w:tc>
          <w:tcPr>
            <w:tcW w:w="5670" w:type="dxa"/>
          </w:tcPr>
          <w:p w14:paraId="759E07F7" w14:textId="77777777" w:rsidR="00493F52" w:rsidRPr="0061466F" w:rsidRDefault="00493F52" w:rsidP="0049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3870" w:type="dxa"/>
          </w:tcPr>
          <w:p w14:paraId="4AA48FD5" w14:textId="77777777" w:rsidR="00493F52" w:rsidRPr="0061466F" w:rsidRDefault="00493F52" w:rsidP="00493F52">
            <w:pPr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ตามที่อนุมัติโดยที่ประชุมผู้ถือหุ้น</w:t>
            </w:r>
          </w:p>
        </w:tc>
      </w:tr>
    </w:tbl>
    <w:p w14:paraId="69301015" w14:textId="77777777" w:rsidR="001A26B5" w:rsidRPr="0061466F" w:rsidRDefault="001A26B5" w:rsidP="00E23091">
      <w:pPr>
        <w:pStyle w:val="FSBlank"/>
        <w:spacing w:line="240" w:lineRule="auto"/>
        <w:rPr>
          <w:sz w:val="30"/>
          <w:szCs w:val="30"/>
        </w:rPr>
      </w:pPr>
    </w:p>
    <w:p w14:paraId="73E5EA97" w14:textId="77777777" w:rsidR="00963235" w:rsidRPr="0061466F" w:rsidRDefault="00963235" w:rsidP="00C76DCE">
      <w:pPr>
        <w:pStyle w:val="FSContent"/>
      </w:pPr>
      <w:r w:rsidRPr="0061466F">
        <w:rPr>
          <w:cs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61466F">
        <w:t xml:space="preserve">31 </w:t>
      </w:r>
      <w:r w:rsidRPr="0061466F">
        <w:rPr>
          <w:cs/>
        </w:rPr>
        <w:t>ธันวาคม</w:t>
      </w:r>
      <w:r w:rsidR="00EA0E5A" w:rsidRPr="0061466F">
        <w:rPr>
          <w:cs/>
        </w:rPr>
        <w:t xml:space="preserve"> </w:t>
      </w:r>
      <w:r w:rsidR="00C76DCE" w:rsidRPr="0061466F">
        <w:rPr>
          <w:cs/>
        </w:rPr>
        <w:t>สรุปได้ดังนี้</w:t>
      </w:r>
    </w:p>
    <w:p w14:paraId="56659173" w14:textId="77777777" w:rsidR="00963235" w:rsidRPr="0061466F" w:rsidRDefault="00963235" w:rsidP="00E23091">
      <w:pPr>
        <w:pStyle w:val="FSBlank"/>
        <w:spacing w:line="240" w:lineRule="auto"/>
        <w:rPr>
          <w:sz w:val="30"/>
          <w:szCs w:val="30"/>
        </w:rPr>
      </w:pPr>
    </w:p>
    <w:tbl>
      <w:tblPr>
        <w:tblW w:w="9164" w:type="dxa"/>
        <w:tblInd w:w="558" w:type="dxa"/>
        <w:tblLook w:val="0000" w:firstRow="0" w:lastRow="0" w:firstColumn="0" w:lastColumn="0" w:noHBand="0" w:noVBand="0"/>
      </w:tblPr>
      <w:tblGrid>
        <w:gridCol w:w="6394"/>
        <w:gridCol w:w="1267"/>
        <w:gridCol w:w="236"/>
        <w:gridCol w:w="1267"/>
      </w:tblGrid>
      <w:tr w:rsidR="002A4FB7" w:rsidRPr="0061466F" w14:paraId="2A8862D3" w14:textId="77777777" w:rsidTr="00787B31">
        <w:trPr>
          <w:tblHeader/>
        </w:trPr>
        <w:tc>
          <w:tcPr>
            <w:tcW w:w="6394" w:type="dxa"/>
          </w:tcPr>
          <w:p w14:paraId="1189C684" w14:textId="77777777" w:rsidR="002A4FB7" w:rsidRPr="0061466F" w:rsidRDefault="002A4FB7" w:rsidP="000E50B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146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1466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7" w:type="dxa"/>
          </w:tcPr>
          <w:p w14:paraId="6D917258" w14:textId="77777777" w:rsidR="002A4FB7" w:rsidRPr="0061466F" w:rsidRDefault="00BF4E6D" w:rsidP="00787B31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047F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FDC833D" w14:textId="77777777" w:rsidR="002A4FB7" w:rsidRPr="0061466F" w:rsidRDefault="002A4FB7" w:rsidP="00787B3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9A3C34E" w14:textId="77777777" w:rsidR="002A4FB7" w:rsidRPr="0061466F" w:rsidRDefault="0092353F" w:rsidP="00773D6C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73D6C" w:rsidRPr="0061466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5047F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A4FB7" w:rsidRPr="0061466F" w14:paraId="33682DF1" w14:textId="77777777" w:rsidTr="00787B31">
        <w:trPr>
          <w:tblHeader/>
        </w:trPr>
        <w:tc>
          <w:tcPr>
            <w:tcW w:w="6394" w:type="dxa"/>
          </w:tcPr>
          <w:p w14:paraId="4D440A2D" w14:textId="77777777" w:rsidR="002A4FB7" w:rsidRPr="0061466F" w:rsidRDefault="002A4FB7" w:rsidP="000E50B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14:paraId="46472BCD" w14:textId="77777777" w:rsidR="002A4FB7" w:rsidRPr="0061466F" w:rsidRDefault="002A4FB7" w:rsidP="00787B31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A4FB7" w:rsidRPr="0061466F" w14:paraId="136E9948" w14:textId="77777777" w:rsidTr="00787B31">
        <w:tc>
          <w:tcPr>
            <w:tcW w:w="6394" w:type="dxa"/>
          </w:tcPr>
          <w:p w14:paraId="3EB7418E" w14:textId="77777777" w:rsidR="002A4FB7" w:rsidRPr="0061466F" w:rsidRDefault="002A4FB7" w:rsidP="000E50BE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61466F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บริษัทใหญ่</w:t>
            </w:r>
          </w:p>
        </w:tc>
        <w:tc>
          <w:tcPr>
            <w:tcW w:w="1267" w:type="dxa"/>
          </w:tcPr>
          <w:p w14:paraId="175AB79C" w14:textId="77777777" w:rsidR="002A4FB7" w:rsidRPr="0061466F" w:rsidRDefault="002A4FB7" w:rsidP="0078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42990B" w14:textId="77777777" w:rsidR="002A4FB7" w:rsidRPr="0061466F" w:rsidRDefault="002A4FB7" w:rsidP="0078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BF5E568" w14:textId="77777777" w:rsidR="002A4FB7" w:rsidRPr="0061466F" w:rsidRDefault="002A4FB7" w:rsidP="00787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47F4" w:rsidRPr="0061466F" w14:paraId="6CAD8F1D" w14:textId="77777777" w:rsidTr="00787B31">
        <w:tc>
          <w:tcPr>
            <w:tcW w:w="6394" w:type="dxa"/>
          </w:tcPr>
          <w:p w14:paraId="14FB121C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7" w:type="dxa"/>
          </w:tcPr>
          <w:p w14:paraId="7EF2836D" w14:textId="77777777" w:rsidR="005047F4" w:rsidRPr="0061466F" w:rsidRDefault="009003AE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7,925</w:t>
            </w:r>
          </w:p>
        </w:tc>
        <w:tc>
          <w:tcPr>
            <w:tcW w:w="236" w:type="dxa"/>
          </w:tcPr>
          <w:p w14:paraId="38A8E2D6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212F77F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18,597</w:t>
            </w:r>
          </w:p>
        </w:tc>
      </w:tr>
      <w:tr w:rsidR="005047F4" w:rsidRPr="0061466F" w14:paraId="56AFD6F6" w14:textId="77777777" w:rsidTr="00787B31">
        <w:tc>
          <w:tcPr>
            <w:tcW w:w="6394" w:type="dxa"/>
          </w:tcPr>
          <w:p w14:paraId="59582C6B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ขาดทุนจากการป้องกันความเสี่ยงราคาทองแดงและค่าบริการ</w:t>
            </w:r>
          </w:p>
        </w:tc>
        <w:tc>
          <w:tcPr>
            <w:tcW w:w="1267" w:type="dxa"/>
          </w:tcPr>
          <w:p w14:paraId="26ACD978" w14:textId="77777777" w:rsidR="005047F4" w:rsidRPr="0061466F" w:rsidRDefault="009003AE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35,330</w:t>
            </w:r>
          </w:p>
        </w:tc>
        <w:tc>
          <w:tcPr>
            <w:tcW w:w="236" w:type="dxa"/>
          </w:tcPr>
          <w:p w14:paraId="501F86D7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484D36D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28,969</w:t>
            </w:r>
          </w:p>
        </w:tc>
      </w:tr>
      <w:tr w:rsidR="005047F4" w:rsidRPr="0061466F" w14:paraId="6A8B8F2F" w14:textId="77777777" w:rsidTr="00787B31">
        <w:tc>
          <w:tcPr>
            <w:tcW w:w="6394" w:type="dxa"/>
          </w:tcPr>
          <w:p w14:paraId="32D67775" w14:textId="77777777" w:rsidR="005047F4" w:rsidRPr="0061466F" w:rsidRDefault="005047F4" w:rsidP="005047F4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8B1800B" w14:textId="77777777" w:rsidR="005047F4" w:rsidRPr="0061466F" w:rsidRDefault="005047F4" w:rsidP="005047F4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7C8A1D34" w14:textId="77777777" w:rsidR="005047F4" w:rsidRPr="0061466F" w:rsidRDefault="005047F4" w:rsidP="005047F4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67" w:type="dxa"/>
          </w:tcPr>
          <w:p w14:paraId="598F53B8" w14:textId="77777777" w:rsidR="005047F4" w:rsidRPr="0061466F" w:rsidRDefault="005047F4" w:rsidP="005047F4">
            <w:pPr>
              <w:pStyle w:val="FSBlank"/>
              <w:rPr>
                <w:sz w:val="30"/>
                <w:szCs w:val="30"/>
              </w:rPr>
            </w:pPr>
          </w:p>
        </w:tc>
      </w:tr>
      <w:tr w:rsidR="005047F4" w:rsidRPr="0061466F" w14:paraId="590283A1" w14:textId="77777777" w:rsidTr="00787B31">
        <w:tc>
          <w:tcPr>
            <w:tcW w:w="6394" w:type="dxa"/>
          </w:tcPr>
          <w:p w14:paraId="0700FA02" w14:textId="77777777" w:rsidR="005047F4" w:rsidRPr="0061466F" w:rsidRDefault="005047F4" w:rsidP="005047F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sz w:val="30"/>
                <w:szCs w:val="30"/>
              </w:rPr>
              <w:br w:type="page"/>
            </w: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7" w:type="dxa"/>
          </w:tcPr>
          <w:p w14:paraId="4B83E2D6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A209DB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C60CF6D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47F4" w:rsidRPr="0061466F" w14:paraId="3335ACDB" w14:textId="77777777" w:rsidTr="00787B31">
        <w:tc>
          <w:tcPr>
            <w:tcW w:w="6394" w:type="dxa"/>
          </w:tcPr>
          <w:p w14:paraId="50809B38" w14:textId="77777777" w:rsidR="005047F4" w:rsidRPr="0061466F" w:rsidRDefault="005047F4" w:rsidP="005047F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7" w:type="dxa"/>
          </w:tcPr>
          <w:p w14:paraId="70CF841D" w14:textId="77777777" w:rsidR="005047F4" w:rsidRPr="0061466F" w:rsidRDefault="0068592C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8592C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592C">
              <w:rPr>
                <w:rFonts w:ascii="Angsana New" w:hAnsi="Angsana New" w:cs="Angsana New"/>
                <w:sz w:val="30"/>
                <w:szCs w:val="30"/>
              </w:rPr>
              <w:t>795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592C">
              <w:rPr>
                <w:rFonts w:ascii="Angsana New" w:hAnsi="Angsana New" w:cs="Angsana New"/>
                <w:sz w:val="30"/>
                <w:szCs w:val="30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40C4565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5CF0D15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1,774,782</w:t>
            </w:r>
          </w:p>
        </w:tc>
      </w:tr>
      <w:tr w:rsidR="005047F4" w:rsidRPr="0061466F" w14:paraId="3D35599A" w14:textId="77777777" w:rsidTr="00787B31">
        <w:tc>
          <w:tcPr>
            <w:tcW w:w="6394" w:type="dxa"/>
          </w:tcPr>
          <w:p w14:paraId="2D351950" w14:textId="77777777" w:rsidR="005047F4" w:rsidRPr="0061466F" w:rsidRDefault="005047F4" w:rsidP="005047F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7" w:type="dxa"/>
            <w:vAlign w:val="center"/>
          </w:tcPr>
          <w:p w14:paraId="6918DE0A" w14:textId="77777777" w:rsidR="005047F4" w:rsidRPr="0061466F" w:rsidRDefault="0068592C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897,9</w:t>
            </w:r>
            <w:r w:rsidR="00E21CD2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236" w:type="dxa"/>
          </w:tcPr>
          <w:p w14:paraId="7A0B0683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1405CA7A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1,485,655</w:t>
            </w:r>
          </w:p>
        </w:tc>
      </w:tr>
      <w:tr w:rsidR="005047F4" w:rsidRPr="0061466F" w14:paraId="6EEEF81A" w14:textId="77777777" w:rsidTr="000508AA">
        <w:tc>
          <w:tcPr>
            <w:tcW w:w="6394" w:type="dxa"/>
          </w:tcPr>
          <w:p w14:paraId="42BB3406" w14:textId="77777777" w:rsidR="005047F4" w:rsidRPr="0061466F" w:rsidRDefault="005047F4" w:rsidP="005047F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7" w:type="dxa"/>
          </w:tcPr>
          <w:p w14:paraId="22C7A42C" w14:textId="77777777" w:rsidR="005047F4" w:rsidRPr="0061466F" w:rsidRDefault="0068592C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9,840</w:t>
            </w:r>
          </w:p>
        </w:tc>
        <w:tc>
          <w:tcPr>
            <w:tcW w:w="236" w:type="dxa"/>
          </w:tcPr>
          <w:p w14:paraId="5FF1E53A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DF3D994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6,117</w:t>
            </w:r>
          </w:p>
        </w:tc>
      </w:tr>
      <w:tr w:rsidR="005047F4" w:rsidRPr="0061466F" w14:paraId="14C03F72" w14:textId="77777777" w:rsidTr="00787B31">
        <w:tc>
          <w:tcPr>
            <w:tcW w:w="6394" w:type="dxa"/>
          </w:tcPr>
          <w:p w14:paraId="60B0E884" w14:textId="77777777" w:rsidR="005047F4" w:rsidRPr="0061466F" w:rsidRDefault="005047F4" w:rsidP="005047F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7" w:type="dxa"/>
          </w:tcPr>
          <w:p w14:paraId="7DD4FF85" w14:textId="77777777" w:rsidR="005047F4" w:rsidRPr="0061466F" w:rsidRDefault="0068592C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8,188</w:t>
            </w:r>
          </w:p>
        </w:tc>
        <w:tc>
          <w:tcPr>
            <w:tcW w:w="236" w:type="dxa"/>
          </w:tcPr>
          <w:p w14:paraId="6F5B7CE9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3D3F08E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10,367</w:t>
            </w:r>
          </w:p>
        </w:tc>
      </w:tr>
      <w:tr w:rsidR="005047F4" w:rsidRPr="0061466F" w14:paraId="746AA95E" w14:textId="77777777" w:rsidTr="00787B31">
        <w:tc>
          <w:tcPr>
            <w:tcW w:w="6394" w:type="dxa"/>
          </w:tcPr>
          <w:p w14:paraId="2E4EB34F" w14:textId="77777777" w:rsidR="005047F4" w:rsidRPr="0061466F" w:rsidRDefault="005047F4" w:rsidP="005047F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7" w:type="dxa"/>
          </w:tcPr>
          <w:p w14:paraId="1C41AEB3" w14:textId="77777777" w:rsidR="005047F4" w:rsidRPr="0061466F" w:rsidRDefault="005E4892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3,382</w:t>
            </w:r>
          </w:p>
        </w:tc>
        <w:tc>
          <w:tcPr>
            <w:tcW w:w="236" w:type="dxa"/>
          </w:tcPr>
          <w:p w14:paraId="1ED7CA11" w14:textId="77777777" w:rsidR="005047F4" w:rsidRPr="0061466F" w:rsidRDefault="005047F4" w:rsidP="005E4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76FBB20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3,212</w:t>
            </w:r>
          </w:p>
        </w:tc>
      </w:tr>
      <w:tr w:rsidR="005047F4" w:rsidRPr="0061466F" w14:paraId="73B00645" w14:textId="77777777" w:rsidTr="00787B31">
        <w:tc>
          <w:tcPr>
            <w:tcW w:w="6394" w:type="dxa"/>
          </w:tcPr>
          <w:p w14:paraId="3AF066D2" w14:textId="77777777" w:rsidR="005047F4" w:rsidRPr="0061466F" w:rsidRDefault="005047F4" w:rsidP="005047F4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33A560E1" w14:textId="77777777" w:rsidR="005047F4" w:rsidRPr="0061466F" w:rsidRDefault="005047F4" w:rsidP="005047F4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6A82625D" w14:textId="77777777" w:rsidR="005047F4" w:rsidRPr="0061466F" w:rsidRDefault="005047F4" w:rsidP="005047F4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67" w:type="dxa"/>
          </w:tcPr>
          <w:p w14:paraId="270486B1" w14:textId="77777777" w:rsidR="005047F4" w:rsidRPr="0061466F" w:rsidRDefault="005047F4" w:rsidP="005047F4">
            <w:pPr>
              <w:pStyle w:val="FSBlank"/>
              <w:rPr>
                <w:sz w:val="30"/>
                <w:szCs w:val="30"/>
              </w:rPr>
            </w:pPr>
          </w:p>
        </w:tc>
      </w:tr>
      <w:tr w:rsidR="005047F4" w:rsidRPr="0061466F" w14:paraId="538E5B5C" w14:textId="77777777" w:rsidTr="00787B31">
        <w:tc>
          <w:tcPr>
            <w:tcW w:w="6394" w:type="dxa"/>
          </w:tcPr>
          <w:p w14:paraId="42ED7A54" w14:textId="77777777" w:rsidR="005047F4" w:rsidRPr="0061466F" w:rsidRDefault="005047F4" w:rsidP="005047F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7" w:type="dxa"/>
          </w:tcPr>
          <w:p w14:paraId="2B7ACCB2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210B9CE3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558E6A3C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5047F4" w:rsidRPr="0061466F" w14:paraId="12F2B34C" w14:textId="77777777" w:rsidTr="00787B31">
        <w:tc>
          <w:tcPr>
            <w:tcW w:w="6394" w:type="dxa"/>
          </w:tcPr>
          <w:p w14:paraId="1753B0EA" w14:textId="77777777" w:rsidR="005047F4" w:rsidRPr="0061466F" w:rsidRDefault="005047F4" w:rsidP="005047F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7" w:type="dxa"/>
          </w:tcPr>
          <w:p w14:paraId="00B6C858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308872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03EF6B44" w14:textId="77777777" w:rsidR="005047F4" w:rsidRPr="0061466F" w:rsidRDefault="005047F4" w:rsidP="00504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5E4892" w:rsidRPr="0061466F" w14:paraId="1205066E" w14:textId="77777777" w:rsidTr="00787B31">
        <w:tc>
          <w:tcPr>
            <w:tcW w:w="6394" w:type="dxa"/>
          </w:tcPr>
          <w:p w14:paraId="03D528CE" w14:textId="77777777" w:rsidR="005E4892" w:rsidRPr="0061466F" w:rsidRDefault="005E4892" w:rsidP="005E4892">
            <w:pPr>
              <w:ind w:left="342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7" w:type="dxa"/>
          </w:tcPr>
          <w:p w14:paraId="238B112C" w14:textId="77777777" w:rsidR="005E4892" w:rsidRPr="0061466F" w:rsidRDefault="005E4892" w:rsidP="005E4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E4892">
              <w:rPr>
                <w:rFonts w:ascii="Angsana New" w:hAnsi="Angsana New" w:cs="Angsana New"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E4892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15607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91E9084" w14:textId="77777777" w:rsidR="005E4892" w:rsidRPr="0061466F" w:rsidRDefault="005E4892" w:rsidP="005E4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49ACF07" w14:textId="77777777" w:rsidR="005E4892" w:rsidRPr="0061466F" w:rsidRDefault="005E4892" w:rsidP="005E4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32,620</w:t>
            </w:r>
          </w:p>
        </w:tc>
      </w:tr>
      <w:tr w:rsidR="005E4892" w:rsidRPr="0061466F" w14:paraId="60444D8D" w14:textId="77777777" w:rsidTr="00787B31">
        <w:tc>
          <w:tcPr>
            <w:tcW w:w="6394" w:type="dxa"/>
          </w:tcPr>
          <w:p w14:paraId="65D456FE" w14:textId="77777777" w:rsidR="005E4892" w:rsidRPr="0061466F" w:rsidRDefault="005E4892" w:rsidP="005E4892">
            <w:pPr>
              <w:ind w:left="342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7" w:type="dxa"/>
          </w:tcPr>
          <w:p w14:paraId="1E1A2E7C" w14:textId="77777777" w:rsidR="005E4892" w:rsidRPr="0061466F" w:rsidRDefault="00F304A1" w:rsidP="005E4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1,602</w:t>
            </w:r>
          </w:p>
        </w:tc>
        <w:tc>
          <w:tcPr>
            <w:tcW w:w="236" w:type="dxa"/>
          </w:tcPr>
          <w:p w14:paraId="6D760736" w14:textId="77777777" w:rsidR="005E4892" w:rsidRPr="0061466F" w:rsidRDefault="005E4892" w:rsidP="005E4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3FF9D59" w14:textId="77777777" w:rsidR="005E4892" w:rsidRPr="0061466F" w:rsidRDefault="005E4892" w:rsidP="005E4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317</w:t>
            </w:r>
          </w:p>
        </w:tc>
      </w:tr>
      <w:tr w:rsidR="005E4892" w:rsidRPr="0061466F" w14:paraId="0B10494B" w14:textId="77777777" w:rsidTr="00787B31">
        <w:tc>
          <w:tcPr>
            <w:tcW w:w="6394" w:type="dxa"/>
          </w:tcPr>
          <w:p w14:paraId="375FFB7B" w14:textId="77777777" w:rsidR="005E4892" w:rsidRPr="0061466F" w:rsidRDefault="005E4892" w:rsidP="005E4892">
            <w:pPr>
              <w:ind w:left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83F6EAE" w14:textId="77777777" w:rsidR="005E4892" w:rsidRPr="0061466F" w:rsidRDefault="00F304A1" w:rsidP="005E4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13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36,23</w:t>
            </w:r>
            <w:r w:rsidR="0015607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3485F09D" w14:textId="77777777" w:rsidR="005E4892" w:rsidRPr="0061466F" w:rsidRDefault="005E4892" w:rsidP="005E4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16C83FD" w14:textId="77777777" w:rsidR="005E4892" w:rsidRPr="0061466F" w:rsidRDefault="005E4892" w:rsidP="005E4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32,937</w:t>
            </w:r>
          </w:p>
        </w:tc>
      </w:tr>
    </w:tbl>
    <w:p w14:paraId="0AD8878F" w14:textId="77777777" w:rsidR="00963235" w:rsidRPr="003C5735" w:rsidRDefault="00475981" w:rsidP="00E24904">
      <w:pPr>
        <w:pStyle w:val="FSContent"/>
      </w:pPr>
      <w:r>
        <w:rPr>
          <w:cs/>
        </w:rPr>
        <w:br w:type="page"/>
      </w:r>
      <w:r w:rsidR="00963235" w:rsidRPr="003C5735">
        <w:rPr>
          <w:cs/>
        </w:rPr>
        <w:lastRenderedPageBreak/>
        <w:t xml:space="preserve">ยอดคงเหลือกับกิจการที่เกี่ยวข้องกัน ณ วันที่ </w:t>
      </w:r>
      <w:r w:rsidR="00B67F47" w:rsidRPr="003C5735">
        <w:rPr>
          <w:cs/>
        </w:rPr>
        <w:t>3</w:t>
      </w:r>
      <w:r w:rsidR="00B67F47" w:rsidRPr="003C5735">
        <w:t>1</w:t>
      </w:r>
      <w:r w:rsidR="00963235" w:rsidRPr="003C5735">
        <w:rPr>
          <w:cs/>
        </w:rPr>
        <w:t xml:space="preserve"> </w:t>
      </w:r>
      <w:r w:rsidR="00B67F47" w:rsidRPr="003C5735">
        <w:rPr>
          <w:cs/>
        </w:rPr>
        <w:t>ธันวาคม</w:t>
      </w:r>
      <w:r w:rsidR="00963235" w:rsidRPr="003C5735">
        <w:rPr>
          <w:cs/>
        </w:rPr>
        <w:t xml:space="preserve"> มีดังนี้</w:t>
      </w:r>
    </w:p>
    <w:p w14:paraId="2FD52D1A" w14:textId="77777777" w:rsidR="0005709D" w:rsidRPr="003C5735" w:rsidRDefault="0005709D" w:rsidP="00BD7289">
      <w:pPr>
        <w:pStyle w:val="FSBlank"/>
        <w:rPr>
          <w:sz w:val="30"/>
          <w:szCs w:val="30"/>
          <w:cs/>
        </w:rPr>
      </w:pPr>
    </w:p>
    <w:tbl>
      <w:tblPr>
        <w:tblW w:w="0" w:type="auto"/>
        <w:tblInd w:w="558" w:type="dxa"/>
        <w:tblLook w:val="0000" w:firstRow="0" w:lastRow="0" w:firstColumn="0" w:lastColumn="0" w:noHBand="0" w:noVBand="0"/>
      </w:tblPr>
      <w:tblGrid>
        <w:gridCol w:w="6281"/>
        <w:gridCol w:w="1265"/>
        <w:gridCol w:w="236"/>
        <w:gridCol w:w="1265"/>
      </w:tblGrid>
      <w:tr w:rsidR="005047F4" w:rsidRPr="003C5735" w14:paraId="1D075BF2" w14:textId="77777777" w:rsidTr="00280649">
        <w:tc>
          <w:tcPr>
            <w:tcW w:w="6281" w:type="dxa"/>
          </w:tcPr>
          <w:p w14:paraId="2030021C" w14:textId="77777777" w:rsidR="005047F4" w:rsidRPr="003C5735" w:rsidRDefault="005047F4" w:rsidP="005047F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CCDA078" w14:textId="77777777" w:rsidR="005047F4" w:rsidRPr="0061466F" w:rsidRDefault="005047F4" w:rsidP="005047F4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792138E" w14:textId="77777777" w:rsidR="005047F4" w:rsidRPr="0061466F" w:rsidRDefault="005047F4" w:rsidP="005047F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A050115" w14:textId="77777777" w:rsidR="005047F4" w:rsidRPr="0061466F" w:rsidRDefault="005047F4" w:rsidP="005047F4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631BE" w:rsidRPr="003C5735" w14:paraId="67619886" w14:textId="77777777" w:rsidTr="00280649">
        <w:trPr>
          <w:cantSplit/>
        </w:trPr>
        <w:tc>
          <w:tcPr>
            <w:tcW w:w="6281" w:type="dxa"/>
          </w:tcPr>
          <w:p w14:paraId="3E5F1A2C" w14:textId="77777777" w:rsidR="00D631BE" w:rsidRPr="003C5735" w:rsidRDefault="00946A5E" w:rsidP="00D631B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6" w:type="dxa"/>
            <w:gridSpan w:val="3"/>
          </w:tcPr>
          <w:p w14:paraId="617BD9DB" w14:textId="77777777" w:rsidR="00D631BE" w:rsidRPr="003C5735" w:rsidRDefault="00D631BE" w:rsidP="00E24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2272" w:rsidRPr="003C5735" w14:paraId="68E4A30C" w14:textId="77777777" w:rsidTr="00280649">
        <w:tc>
          <w:tcPr>
            <w:tcW w:w="6281" w:type="dxa"/>
            <w:vAlign w:val="bottom"/>
          </w:tcPr>
          <w:p w14:paraId="26253116" w14:textId="77777777" w:rsidR="00D02272" w:rsidRPr="003C5735" w:rsidRDefault="00D02272" w:rsidP="00D0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7BD8DBC0" w14:textId="77777777" w:rsidR="00D02272" w:rsidRPr="003C5735" w:rsidRDefault="00DC13F3" w:rsidP="00D0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396,457</w:t>
            </w:r>
          </w:p>
        </w:tc>
        <w:tc>
          <w:tcPr>
            <w:tcW w:w="236" w:type="dxa"/>
            <w:vAlign w:val="bottom"/>
          </w:tcPr>
          <w:p w14:paraId="49734EE2" w14:textId="77777777" w:rsidR="00D02272" w:rsidRPr="003C5735" w:rsidRDefault="00D02272" w:rsidP="00D0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14:paraId="67A610F0" w14:textId="77777777" w:rsidR="00D02272" w:rsidRPr="003C5735" w:rsidRDefault="00D02272" w:rsidP="00D0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437,827</w:t>
            </w:r>
          </w:p>
        </w:tc>
      </w:tr>
      <w:tr w:rsidR="00D02272" w:rsidRPr="003C5735" w14:paraId="3BD13AF6" w14:textId="77777777" w:rsidTr="00280649">
        <w:tc>
          <w:tcPr>
            <w:tcW w:w="6281" w:type="dxa"/>
          </w:tcPr>
          <w:p w14:paraId="264FF7BA" w14:textId="77777777" w:rsidR="00D02272" w:rsidRPr="003C5735" w:rsidRDefault="00D02272" w:rsidP="00D0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" w:name="_Hlk31825080"/>
          </w:p>
        </w:tc>
        <w:tc>
          <w:tcPr>
            <w:tcW w:w="1265" w:type="dxa"/>
          </w:tcPr>
          <w:p w14:paraId="64DF516A" w14:textId="77777777" w:rsidR="00D02272" w:rsidRPr="003C5735" w:rsidRDefault="00D02272" w:rsidP="00D0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6434E36" w14:textId="77777777" w:rsidR="00D02272" w:rsidRPr="003C5735" w:rsidRDefault="00D02272" w:rsidP="00D0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3F1C4D60" w14:textId="77777777" w:rsidR="00D02272" w:rsidRPr="003C5735" w:rsidRDefault="00D02272" w:rsidP="00D0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21CD2" w:rsidRPr="003C5735" w14:paraId="26D55EE0" w14:textId="77777777" w:rsidTr="00122847">
        <w:tc>
          <w:tcPr>
            <w:tcW w:w="6281" w:type="dxa"/>
          </w:tcPr>
          <w:p w14:paraId="64CFB619" w14:textId="77777777" w:rsidR="00E21CD2" w:rsidRPr="003C5735" w:rsidRDefault="00E21CD2" w:rsidP="0012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5" w:type="dxa"/>
          </w:tcPr>
          <w:p w14:paraId="0F89C8E8" w14:textId="77777777" w:rsidR="00E21CD2" w:rsidRPr="003C5735" w:rsidRDefault="00E21CD2" w:rsidP="0012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D2E5E" w14:textId="77777777" w:rsidR="00E21CD2" w:rsidRPr="003C5735" w:rsidRDefault="00E21CD2" w:rsidP="0012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2D18ADEE" w14:textId="77777777" w:rsidR="00E21CD2" w:rsidRPr="003C5735" w:rsidRDefault="00E21CD2" w:rsidP="0012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21CD2" w:rsidRPr="003C5735" w14:paraId="69217553" w14:textId="77777777" w:rsidTr="00122847">
        <w:tc>
          <w:tcPr>
            <w:tcW w:w="6281" w:type="dxa"/>
          </w:tcPr>
          <w:p w14:paraId="62A581ED" w14:textId="77777777" w:rsidR="00E21CD2" w:rsidRPr="003C5735" w:rsidRDefault="00E21CD2" w:rsidP="0012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0276570A" w14:textId="77777777" w:rsidR="00E21CD2" w:rsidRPr="003C5735" w:rsidRDefault="00E21CD2" w:rsidP="0012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1,599</w:t>
            </w:r>
          </w:p>
        </w:tc>
        <w:tc>
          <w:tcPr>
            <w:tcW w:w="236" w:type="dxa"/>
          </w:tcPr>
          <w:p w14:paraId="10F5CA5E" w14:textId="77777777" w:rsidR="00E21CD2" w:rsidRPr="003C5735" w:rsidRDefault="00E21CD2" w:rsidP="0012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40612050" w14:textId="77777777" w:rsidR="00E21CD2" w:rsidRPr="003C5735" w:rsidRDefault="00E21CD2" w:rsidP="0012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E21CD2" w:rsidRPr="003C5735" w14:paraId="4C472FD3" w14:textId="77777777" w:rsidTr="00122847">
        <w:tc>
          <w:tcPr>
            <w:tcW w:w="6281" w:type="dxa"/>
          </w:tcPr>
          <w:p w14:paraId="439EF04E" w14:textId="77777777" w:rsidR="00E21CD2" w:rsidRPr="003C5735" w:rsidRDefault="00E21CD2" w:rsidP="0012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4375C38B" w14:textId="77777777" w:rsidR="00E21CD2" w:rsidRDefault="00E21CD2" w:rsidP="0012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DB71DB" w14:textId="77777777" w:rsidR="00E21CD2" w:rsidRPr="003C5735" w:rsidRDefault="00E21CD2" w:rsidP="0012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8ABA78A" w14:textId="77777777" w:rsidR="00E21CD2" w:rsidRDefault="00E21CD2" w:rsidP="00122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02272" w:rsidRPr="003C5735" w14:paraId="422C0774" w14:textId="77777777" w:rsidTr="00280649">
        <w:tc>
          <w:tcPr>
            <w:tcW w:w="6281" w:type="dxa"/>
          </w:tcPr>
          <w:p w14:paraId="6202918F" w14:textId="77777777" w:rsidR="00D02272" w:rsidRPr="003C5735" w:rsidRDefault="00D02272" w:rsidP="00D0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5" w:type="dxa"/>
          </w:tcPr>
          <w:p w14:paraId="179707F9" w14:textId="77777777" w:rsidR="00D02272" w:rsidRPr="003C5735" w:rsidRDefault="00D02272" w:rsidP="00D0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81999F3" w14:textId="77777777" w:rsidR="00D02272" w:rsidRPr="003C5735" w:rsidRDefault="00D02272" w:rsidP="00D0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2933C57D" w14:textId="77777777" w:rsidR="00D02272" w:rsidRPr="003C5735" w:rsidRDefault="00D02272" w:rsidP="00D02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43EFD" w:rsidRPr="003C5735" w14:paraId="0FA4F3B6" w14:textId="77777777" w:rsidTr="00280649">
        <w:tc>
          <w:tcPr>
            <w:tcW w:w="6281" w:type="dxa"/>
          </w:tcPr>
          <w:p w14:paraId="2E26CC14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216FD410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3E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43E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A273783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14:paraId="2D89844B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255,352</w:t>
            </w:r>
          </w:p>
        </w:tc>
      </w:tr>
      <w:tr w:rsidR="00280649" w:rsidRPr="003C5735" w14:paraId="6F9DD58F" w14:textId="77777777" w:rsidTr="00280649">
        <w:tc>
          <w:tcPr>
            <w:tcW w:w="6281" w:type="dxa"/>
          </w:tcPr>
          <w:p w14:paraId="46264503" w14:textId="77777777" w:rsidR="00280649" w:rsidRPr="003C5735" w:rsidRDefault="00280649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14:paraId="45327143" w14:textId="77777777" w:rsidR="00280649" w:rsidRPr="00343EFD" w:rsidRDefault="00280649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2FE3C4" w14:textId="77777777" w:rsidR="00280649" w:rsidRPr="003C5735" w:rsidRDefault="00280649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3741BA88" w14:textId="77777777" w:rsidR="00280649" w:rsidRPr="003C5735" w:rsidRDefault="00280649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bookmarkEnd w:id="2"/>
      <w:tr w:rsidR="00343EFD" w:rsidRPr="003C5735" w14:paraId="7CA28F25" w14:textId="77777777" w:rsidTr="00280649">
        <w:trPr>
          <w:trHeight w:val="461"/>
        </w:trPr>
        <w:tc>
          <w:tcPr>
            <w:tcW w:w="6281" w:type="dxa"/>
            <w:vAlign w:val="bottom"/>
          </w:tcPr>
          <w:p w14:paraId="1516CD35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5" w:type="dxa"/>
            <w:vAlign w:val="bottom"/>
          </w:tcPr>
          <w:p w14:paraId="26CB2047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A21C35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B2103FB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43EFD" w:rsidRPr="003C5735" w14:paraId="6F84145B" w14:textId="77777777" w:rsidTr="00280649">
        <w:trPr>
          <w:trHeight w:val="461"/>
        </w:trPr>
        <w:tc>
          <w:tcPr>
            <w:tcW w:w="6281" w:type="dxa"/>
            <w:vAlign w:val="bottom"/>
          </w:tcPr>
          <w:p w14:paraId="035A6BEA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3C5735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5" w:type="dxa"/>
            <w:vAlign w:val="bottom"/>
          </w:tcPr>
          <w:p w14:paraId="3EEAB205" w14:textId="77777777" w:rsidR="00343EFD" w:rsidRPr="003C5735" w:rsidRDefault="007A3F18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16521E">
              <w:rPr>
                <w:rFonts w:ascii="Angsana New" w:hAnsi="Angsana New" w:cs="Angsana New"/>
                <w:sz w:val="30"/>
                <w:szCs w:val="30"/>
              </w:rPr>
              <w:t>087</w:t>
            </w:r>
          </w:p>
        </w:tc>
        <w:tc>
          <w:tcPr>
            <w:tcW w:w="236" w:type="dxa"/>
            <w:vAlign w:val="bottom"/>
          </w:tcPr>
          <w:p w14:paraId="4CBC44A1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DA1B405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</w:rPr>
              <w:t>17,603</w:t>
            </w:r>
          </w:p>
        </w:tc>
      </w:tr>
      <w:tr w:rsidR="00343EFD" w:rsidRPr="003C5735" w14:paraId="5A9C5920" w14:textId="77777777" w:rsidTr="00280649">
        <w:tc>
          <w:tcPr>
            <w:tcW w:w="6281" w:type="dxa"/>
            <w:vAlign w:val="bottom"/>
          </w:tcPr>
          <w:p w14:paraId="390DE0AB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vAlign w:val="bottom"/>
          </w:tcPr>
          <w:p w14:paraId="6470D277" w14:textId="77777777" w:rsidR="00343EFD" w:rsidRPr="003C5735" w:rsidRDefault="0016521E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1,010</w:t>
            </w:r>
          </w:p>
        </w:tc>
        <w:tc>
          <w:tcPr>
            <w:tcW w:w="236" w:type="dxa"/>
            <w:vAlign w:val="bottom"/>
          </w:tcPr>
          <w:p w14:paraId="574710F8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C62EFF4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</w:rPr>
              <w:t>853</w:t>
            </w:r>
          </w:p>
        </w:tc>
      </w:tr>
      <w:tr w:rsidR="00343EFD" w:rsidRPr="003C5735" w14:paraId="5D27A45A" w14:textId="77777777" w:rsidTr="00280649">
        <w:tc>
          <w:tcPr>
            <w:tcW w:w="6281" w:type="dxa"/>
            <w:vAlign w:val="bottom"/>
          </w:tcPr>
          <w:p w14:paraId="3B1419A3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28431B" w14:textId="77777777" w:rsidR="00343EFD" w:rsidRPr="003C5735" w:rsidRDefault="00220731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9,097</w:t>
            </w:r>
          </w:p>
        </w:tc>
        <w:tc>
          <w:tcPr>
            <w:tcW w:w="236" w:type="dxa"/>
            <w:vAlign w:val="bottom"/>
          </w:tcPr>
          <w:p w14:paraId="5CA321D2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56C46" w14:textId="77777777" w:rsidR="00343EFD" w:rsidRPr="003C5735" w:rsidRDefault="00343EFD" w:rsidP="0034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18,456</w:t>
            </w:r>
          </w:p>
        </w:tc>
      </w:tr>
    </w:tbl>
    <w:p w14:paraId="54D8F253" w14:textId="77777777" w:rsidR="00CB1894" w:rsidRDefault="00CB1894" w:rsidP="00861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 w:firstLine="9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5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88"/>
        <w:gridCol w:w="1220"/>
        <w:gridCol w:w="1220"/>
        <w:gridCol w:w="236"/>
        <w:gridCol w:w="968"/>
        <w:gridCol w:w="236"/>
        <w:gridCol w:w="1036"/>
        <w:gridCol w:w="236"/>
        <w:gridCol w:w="1112"/>
      </w:tblGrid>
      <w:tr w:rsidR="00861C0B" w:rsidRPr="0040129E" w14:paraId="4A724CDE" w14:textId="77777777" w:rsidTr="00861C0B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14:paraId="21D54DFE" w14:textId="77777777" w:rsidR="0071195E" w:rsidRPr="0071195E" w:rsidRDefault="00861C0B" w:rsidP="004D0A4B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119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รายการเคลื่อนไหวของ</w:t>
            </w:r>
          </w:p>
          <w:p w14:paraId="0F1DDC13" w14:textId="77777777" w:rsidR="00861C0B" w:rsidRPr="0071195E" w:rsidRDefault="0071195E" w:rsidP="004D0A4B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  <w:cs/>
              </w:rPr>
            </w:pPr>
            <w:r w:rsidRPr="007119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เงินกู้ยืมจาก</w:t>
            </w:r>
          </w:p>
        </w:tc>
        <w:tc>
          <w:tcPr>
            <w:tcW w:w="1220" w:type="dxa"/>
          </w:tcPr>
          <w:p w14:paraId="07906D5E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AC065EC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212E01B" w14:textId="77777777" w:rsidR="00861C0B" w:rsidRPr="004D0A4B" w:rsidRDefault="0071195E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Gautami" w:hAnsi="Gautami" w:cs="Gautam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="00861C0B" w:rsidRPr="004D0A4B">
              <w:rPr>
                <w:rFonts w:ascii="Gautami" w:hAnsi="Gautami" w:cs="Gautam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2C4FB0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Gautami" w:hAnsi="Gautami" w:cs="Gautami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3F9F1A5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Gautami" w:hAnsi="Gautami" w:cs="Gautami"/>
                <w:sz w:val="30"/>
                <w:szCs w:val="30"/>
                <w:cs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B8378F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Gautami" w:hAnsi="Gautami" w:cs="Gautam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4384316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Gautami" w:hAnsi="Gautami" w:cs="Gautami"/>
                <w:sz w:val="30"/>
                <w:szCs w:val="30"/>
                <w:cs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72908A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Gautami" w:hAnsi="Gautami" w:cs="Gautam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F1FC731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21295A1A" w14:textId="77777777" w:rsidR="00861C0B" w:rsidRPr="004D0A4B" w:rsidRDefault="0071195E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61C0B" w:rsidRPr="00861C0B" w14:paraId="039E4CF8" w14:textId="77777777" w:rsidTr="00861C0B">
        <w:trPr>
          <w:trHeight w:val="389"/>
          <w:tblHeader/>
        </w:trPr>
        <w:tc>
          <w:tcPr>
            <w:tcW w:w="2788" w:type="dxa"/>
            <w:shd w:val="clear" w:color="auto" w:fill="auto"/>
          </w:tcPr>
          <w:p w14:paraId="1DFBCE0C" w14:textId="77777777" w:rsidR="00861C0B" w:rsidRPr="00861C0B" w:rsidRDefault="00861C0B" w:rsidP="00861C0B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0" w:type="dxa"/>
          </w:tcPr>
          <w:p w14:paraId="601C5D54" w14:textId="77777777" w:rsidR="00861C0B" w:rsidRPr="00861C0B" w:rsidRDefault="00861C0B" w:rsidP="00861C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7"/>
            <w:shd w:val="clear" w:color="auto" w:fill="auto"/>
          </w:tcPr>
          <w:p w14:paraId="3B35377B" w14:textId="77777777" w:rsidR="00861C0B" w:rsidRPr="00861C0B" w:rsidRDefault="00861C0B" w:rsidP="00861C0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1C0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1C0B" w:rsidRPr="0040129E" w14:paraId="48A13976" w14:textId="77777777" w:rsidTr="00861C0B">
        <w:trPr>
          <w:tblHeader/>
        </w:trPr>
        <w:tc>
          <w:tcPr>
            <w:tcW w:w="2788" w:type="dxa"/>
            <w:shd w:val="clear" w:color="auto" w:fill="auto"/>
          </w:tcPr>
          <w:p w14:paraId="6AFB6D0E" w14:textId="77777777" w:rsidR="00861C0B" w:rsidRPr="004D0A4B" w:rsidRDefault="00861C0B" w:rsidP="004D0A4B">
            <w:pPr>
              <w:spacing w:line="240" w:lineRule="auto"/>
              <w:ind w:right="-43"/>
              <w:jc w:val="both"/>
              <w:rPr>
                <w:rFonts w:ascii="Gautami" w:hAnsi="Gautami" w:cs="Gautami"/>
                <w:b/>
                <w:bCs/>
                <w:i/>
                <w:iCs/>
                <w:sz w:val="30"/>
                <w:szCs w:val="30"/>
              </w:rPr>
            </w:pPr>
            <w:r w:rsidRPr="004D0A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20" w:type="dxa"/>
          </w:tcPr>
          <w:p w14:paraId="4A939D4F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7"/>
            <w:shd w:val="clear" w:color="auto" w:fill="auto"/>
          </w:tcPr>
          <w:p w14:paraId="1C06B6D8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61C0B" w:rsidRPr="0040129E" w14:paraId="0F6BD2E1" w14:textId="77777777" w:rsidTr="00861C0B">
        <w:tc>
          <w:tcPr>
            <w:tcW w:w="2788" w:type="dxa"/>
            <w:shd w:val="clear" w:color="auto" w:fill="auto"/>
          </w:tcPr>
          <w:p w14:paraId="6C263829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Gautami" w:hAnsi="Gautami" w:cs="Gautami"/>
                <w:sz w:val="30"/>
                <w:szCs w:val="30"/>
                <w:cs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20" w:type="dxa"/>
          </w:tcPr>
          <w:p w14:paraId="11456400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2E1A0514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</w:rPr>
              <w:t>564,405</w:t>
            </w:r>
          </w:p>
        </w:tc>
        <w:tc>
          <w:tcPr>
            <w:tcW w:w="236" w:type="dxa"/>
            <w:shd w:val="clear" w:color="auto" w:fill="auto"/>
          </w:tcPr>
          <w:p w14:paraId="3741A922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6D024129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</w:rPr>
              <w:t>4,657,117</w:t>
            </w:r>
          </w:p>
        </w:tc>
        <w:tc>
          <w:tcPr>
            <w:tcW w:w="236" w:type="dxa"/>
            <w:shd w:val="clear" w:color="auto" w:fill="auto"/>
          </w:tcPr>
          <w:p w14:paraId="0A8AAA7F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04BB937F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</w:rPr>
              <w:t>(4,815,744</w:t>
            </w:r>
            <w:r w:rsidRPr="004D0A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161BF2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0A3ADE38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</w:rPr>
              <w:t>405,778</w:t>
            </w:r>
          </w:p>
        </w:tc>
      </w:tr>
      <w:tr w:rsidR="00861C0B" w:rsidRPr="0040129E" w14:paraId="4F0F2EB2" w14:textId="77777777" w:rsidTr="00861C0B">
        <w:tc>
          <w:tcPr>
            <w:tcW w:w="2788" w:type="dxa"/>
            <w:shd w:val="clear" w:color="auto" w:fill="auto"/>
          </w:tcPr>
          <w:p w14:paraId="3685AE9F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Gautami" w:hAnsi="Gautami" w:cs="Gautami"/>
                <w:b/>
                <w:bCs/>
                <w:sz w:val="30"/>
                <w:szCs w:val="30"/>
                <w:cs/>
              </w:rPr>
            </w:pPr>
            <w:r w:rsidRPr="004D0A4B">
              <w:rPr>
                <w:rFonts w:ascii="Gautami" w:hAnsi="Gautami" w:cs="Gautam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0" w:type="dxa"/>
          </w:tcPr>
          <w:p w14:paraId="4188DC09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E09AE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0A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564,405</w:t>
            </w:r>
          </w:p>
        </w:tc>
        <w:tc>
          <w:tcPr>
            <w:tcW w:w="236" w:type="dxa"/>
            <w:shd w:val="clear" w:color="auto" w:fill="auto"/>
          </w:tcPr>
          <w:p w14:paraId="2A762BD5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127C5922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741D28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4C8F5D06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F092B0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825CE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0A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405,778</w:t>
            </w:r>
          </w:p>
        </w:tc>
      </w:tr>
    </w:tbl>
    <w:p w14:paraId="147F3ADC" w14:textId="77777777" w:rsidR="00CB1894" w:rsidRDefault="00CB1894" w:rsidP="00721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9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88"/>
        <w:gridCol w:w="1262"/>
        <w:gridCol w:w="1220"/>
        <w:gridCol w:w="236"/>
        <w:gridCol w:w="968"/>
        <w:gridCol w:w="236"/>
        <w:gridCol w:w="1036"/>
        <w:gridCol w:w="236"/>
        <w:gridCol w:w="1112"/>
      </w:tblGrid>
      <w:tr w:rsidR="00861C0B" w:rsidRPr="0040129E" w14:paraId="645CF8C4" w14:textId="77777777" w:rsidTr="00861C0B">
        <w:trPr>
          <w:tblHeader/>
        </w:trPr>
        <w:tc>
          <w:tcPr>
            <w:tcW w:w="2788" w:type="dxa"/>
            <w:shd w:val="clear" w:color="auto" w:fill="auto"/>
          </w:tcPr>
          <w:p w14:paraId="7001B561" w14:textId="77777777" w:rsidR="00861C0B" w:rsidRPr="004D0A4B" w:rsidRDefault="00861C0B" w:rsidP="004D0A4B">
            <w:pPr>
              <w:spacing w:line="240" w:lineRule="auto"/>
              <w:ind w:right="-43"/>
              <w:jc w:val="both"/>
              <w:rPr>
                <w:rFonts w:ascii="Gautami" w:hAnsi="Gautami" w:cs="Gautami"/>
                <w:b/>
                <w:bCs/>
                <w:i/>
                <w:iCs/>
                <w:sz w:val="30"/>
                <w:szCs w:val="30"/>
              </w:rPr>
            </w:pPr>
            <w:r w:rsidRPr="004D0A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4D0A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2" w:type="dxa"/>
          </w:tcPr>
          <w:p w14:paraId="0C983191" w14:textId="77777777" w:rsidR="00861C0B" w:rsidRPr="004D0A4B" w:rsidRDefault="00861C0B" w:rsidP="00861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4" w:type="dxa"/>
            <w:gridSpan w:val="7"/>
            <w:shd w:val="clear" w:color="auto" w:fill="auto"/>
          </w:tcPr>
          <w:p w14:paraId="45B24DBC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861C0B" w:rsidRPr="0040129E" w14:paraId="4AB19BAB" w14:textId="77777777" w:rsidTr="00861C0B">
        <w:tc>
          <w:tcPr>
            <w:tcW w:w="2788" w:type="dxa"/>
            <w:shd w:val="clear" w:color="auto" w:fill="auto"/>
          </w:tcPr>
          <w:p w14:paraId="5DC05E61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Gautami" w:hAnsi="Gautami" w:cs="Gautami"/>
                <w:sz w:val="30"/>
                <w:szCs w:val="30"/>
                <w:cs/>
              </w:rPr>
            </w:pPr>
            <w:r w:rsidRPr="004D0A4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2" w:type="dxa"/>
          </w:tcPr>
          <w:p w14:paraId="37F18DA6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</w:tcPr>
          <w:p w14:paraId="48D3EE0C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4D0A4B">
              <w:rPr>
                <w:rFonts w:ascii="Angsana New" w:hAnsi="Angsana New" w:cs="Angsana New" w:hint="cs"/>
                <w:sz w:val="30"/>
                <w:szCs w:val="30"/>
              </w:rPr>
              <w:t>725,089</w:t>
            </w:r>
          </w:p>
        </w:tc>
        <w:tc>
          <w:tcPr>
            <w:tcW w:w="236" w:type="dxa"/>
            <w:shd w:val="clear" w:color="auto" w:fill="auto"/>
          </w:tcPr>
          <w:p w14:paraId="05602CE9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55A7A55C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D0A4B">
              <w:rPr>
                <w:rFonts w:ascii="Angsana New" w:hAnsi="Angsana New" w:cs="Angsana New" w:hint="cs"/>
                <w:sz w:val="30"/>
                <w:szCs w:val="30"/>
              </w:rPr>
              <w:t>4,221,345</w:t>
            </w:r>
          </w:p>
        </w:tc>
        <w:tc>
          <w:tcPr>
            <w:tcW w:w="236" w:type="dxa"/>
            <w:shd w:val="clear" w:color="auto" w:fill="auto"/>
          </w:tcPr>
          <w:p w14:paraId="1B7F958A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08987DD1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4D0A4B">
              <w:rPr>
                <w:rFonts w:ascii="Angsana New" w:hAnsi="Angsana New" w:cs="Angsana New" w:hint="cs"/>
                <w:sz w:val="30"/>
                <w:szCs w:val="30"/>
              </w:rPr>
              <w:t>(4,382,029)</w:t>
            </w:r>
          </w:p>
        </w:tc>
        <w:tc>
          <w:tcPr>
            <w:tcW w:w="236" w:type="dxa"/>
            <w:shd w:val="clear" w:color="auto" w:fill="auto"/>
          </w:tcPr>
          <w:p w14:paraId="5D1F749E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1AC9CC5C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4D0A4B">
              <w:rPr>
                <w:rFonts w:ascii="Angsana New" w:hAnsi="Angsana New" w:cs="Angsana New" w:hint="cs"/>
                <w:sz w:val="30"/>
                <w:szCs w:val="30"/>
              </w:rPr>
              <w:t>564,405</w:t>
            </w:r>
          </w:p>
        </w:tc>
      </w:tr>
      <w:tr w:rsidR="00861C0B" w:rsidRPr="0040129E" w14:paraId="70993066" w14:textId="77777777" w:rsidTr="00861C0B">
        <w:tc>
          <w:tcPr>
            <w:tcW w:w="2788" w:type="dxa"/>
            <w:shd w:val="clear" w:color="auto" w:fill="auto"/>
          </w:tcPr>
          <w:p w14:paraId="1AADDC72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Gautami" w:hAnsi="Gautami" w:cs="Gautami"/>
                <w:b/>
                <w:bCs/>
                <w:sz w:val="30"/>
                <w:szCs w:val="30"/>
                <w:cs/>
              </w:rPr>
            </w:pPr>
            <w:r w:rsidRPr="004D0A4B">
              <w:rPr>
                <w:rFonts w:ascii="Gautami" w:hAnsi="Gautami" w:cs="Gautam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</w:tcPr>
          <w:p w14:paraId="1AEEB56B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27F98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0A4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725,089</w:t>
            </w:r>
          </w:p>
        </w:tc>
        <w:tc>
          <w:tcPr>
            <w:tcW w:w="236" w:type="dxa"/>
            <w:shd w:val="clear" w:color="auto" w:fill="auto"/>
          </w:tcPr>
          <w:p w14:paraId="24D5CD20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14:paraId="392B1579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E39C6C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6AF4B06D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8213398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51A92" w14:textId="77777777" w:rsidR="00861C0B" w:rsidRPr="004D0A4B" w:rsidRDefault="00861C0B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0A4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564,405</w:t>
            </w:r>
          </w:p>
        </w:tc>
      </w:tr>
    </w:tbl>
    <w:p w14:paraId="3FE29F55" w14:textId="77777777" w:rsidR="00CB1894" w:rsidRDefault="00CB1894" w:rsidP="00721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74075778" w14:textId="77777777" w:rsidR="00F81925" w:rsidRPr="003C5735" w:rsidRDefault="00F81925" w:rsidP="00F81925">
      <w:pPr>
        <w:pStyle w:val="FSContent"/>
        <w:rPr>
          <w:i/>
          <w:iCs/>
          <w:cs/>
        </w:rPr>
      </w:pPr>
      <w:r w:rsidRPr="003C5735">
        <w:rPr>
          <w:rFonts w:hint="cs"/>
          <w:cs/>
        </w:rPr>
        <w:t>ณ วันที่ 31 ธันวาคม 25</w:t>
      </w:r>
      <w:r w:rsidRPr="003C5735">
        <w:t>6</w:t>
      </w:r>
      <w:r>
        <w:t>2</w:t>
      </w:r>
      <w:r w:rsidRPr="003C5735">
        <w:rPr>
          <w:rFonts w:hint="cs"/>
          <w:cs/>
        </w:rPr>
        <w:t xml:space="preserve"> เงินกู้ยืมระยะสั้นจากกิจการที่เกี่ยวข้องกันมีดอกเบี้ยในอัตราร้อยละ</w:t>
      </w:r>
      <w:r w:rsidR="00BE625D">
        <w:t>1.25</w:t>
      </w:r>
      <w:r w:rsidRPr="003C5735">
        <w:t xml:space="preserve"> </w:t>
      </w:r>
      <w:r w:rsidRPr="003C5735">
        <w:rPr>
          <w:rFonts w:hint="cs"/>
          <w:cs/>
        </w:rPr>
        <w:t>ต่อปี</w:t>
      </w:r>
      <w:r w:rsidRPr="003C5735">
        <w:t xml:space="preserve"> </w:t>
      </w:r>
      <w:r w:rsidRPr="003C5735">
        <w:rPr>
          <w:rFonts w:hint="cs"/>
          <w:cs/>
        </w:rPr>
        <w:br/>
      </w:r>
      <w:r w:rsidRPr="003C5735">
        <w:rPr>
          <w:i/>
          <w:iCs/>
        </w:rPr>
        <w:t>(256</w:t>
      </w:r>
      <w:r>
        <w:rPr>
          <w:i/>
          <w:iCs/>
        </w:rPr>
        <w:t>1</w:t>
      </w:r>
      <w:r w:rsidRPr="003C5735">
        <w:rPr>
          <w:i/>
          <w:iCs/>
        </w:rPr>
        <w:t xml:space="preserve">: </w:t>
      </w:r>
      <w:r w:rsidRPr="003C5735">
        <w:rPr>
          <w:rFonts w:hint="cs"/>
          <w:i/>
          <w:iCs/>
          <w:cs/>
        </w:rPr>
        <w:t xml:space="preserve">ร้อยละ </w:t>
      </w:r>
      <w:r w:rsidRPr="003C5735">
        <w:rPr>
          <w:i/>
          <w:iCs/>
        </w:rPr>
        <w:t>1.</w:t>
      </w:r>
      <w:r>
        <w:rPr>
          <w:i/>
          <w:iCs/>
        </w:rPr>
        <w:t>75</w:t>
      </w:r>
      <w:r w:rsidRPr="003C5735">
        <w:rPr>
          <w:rFonts w:hint="cs"/>
          <w:i/>
          <w:iCs/>
          <w:cs/>
        </w:rPr>
        <w:t xml:space="preserve"> ต่อปี)</w:t>
      </w:r>
    </w:p>
    <w:p w14:paraId="58B37D65" w14:textId="77777777" w:rsidR="006375C1" w:rsidRDefault="006375C1" w:rsidP="00721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 w:cs="Cordia New"/>
          <w:sz w:val="30"/>
          <w:szCs w:val="30"/>
        </w:rPr>
      </w:pPr>
    </w:p>
    <w:p w14:paraId="78DE6D9F" w14:textId="77777777" w:rsidR="00283535" w:rsidRDefault="00283535" w:rsidP="0028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0129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0820561D" w14:textId="77777777" w:rsidR="0033441D" w:rsidRDefault="0033441D" w:rsidP="0028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B9458FF" w14:textId="77777777" w:rsidR="00283535" w:rsidRDefault="00283535" w:rsidP="0028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0129E">
        <w:rPr>
          <w:rFonts w:ascii="Angsana New" w:hAnsi="Angsana New" w:cs="Angsana New" w:hint="cs"/>
          <w:sz w:val="30"/>
          <w:szCs w:val="30"/>
          <w:cs/>
        </w:rPr>
        <w:t>ณ</w:t>
      </w:r>
      <w:r w:rsidRPr="002835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2835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3535">
        <w:rPr>
          <w:rFonts w:ascii="Angsana New" w:hAnsi="Angsana New" w:cs="Angsana New" w:hint="cs"/>
          <w:sz w:val="30"/>
          <w:szCs w:val="30"/>
          <w:cs/>
        </w:rPr>
        <w:t>3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2835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83535">
        <w:rPr>
          <w:rFonts w:ascii="Angsana New" w:hAnsi="Angsana New" w:cs="Angsana New"/>
          <w:sz w:val="30"/>
          <w:szCs w:val="30"/>
          <w:cs/>
        </w:rPr>
        <w:t>25</w:t>
      </w:r>
      <w:r w:rsidRPr="00283535">
        <w:rPr>
          <w:rFonts w:ascii="Angsana New" w:hAnsi="Angsana New" w:cs="Angsana New"/>
          <w:sz w:val="30"/>
          <w:szCs w:val="30"/>
        </w:rPr>
        <w:t xml:space="preserve">62 </w:t>
      </w:r>
      <w:r w:rsidRPr="0040129E">
        <w:rPr>
          <w:rFonts w:ascii="Angsana New" w:hAnsi="Angsana New" w:cs="Angsana New" w:hint="cs"/>
          <w:sz w:val="30"/>
          <w:szCs w:val="30"/>
          <w:cs/>
        </w:rPr>
        <w:t>บริษัทมีสัญญาซื้อราคาทองแดงล่วงหน้ากับ</w:t>
      </w:r>
      <w:r w:rsidRPr="002835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83535">
        <w:rPr>
          <w:rFonts w:ascii="Angsana New" w:hAnsi="Angsana New" w:cs="Angsana New"/>
          <w:sz w:val="30"/>
          <w:szCs w:val="30"/>
        </w:rPr>
        <w:t xml:space="preserve">Furukawa Electric Co., Ltd. </w:t>
      </w:r>
      <w:r w:rsidRPr="0040129E">
        <w:rPr>
          <w:rFonts w:ascii="Angsana New" w:hAnsi="Angsana New" w:cs="Angsana New" w:hint="cs"/>
          <w:sz w:val="30"/>
          <w:szCs w:val="30"/>
          <w:cs/>
        </w:rPr>
        <w:t>ซึ่งเป็นบริษัทใหญ่ของบริษัท</w:t>
      </w:r>
      <w:r w:rsidRPr="002835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เพื่อป้องกันความเสี่ยงจากการเปลี่ยนแปลงของราคาทองแดงจำนวน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2,890</w:t>
      </w:r>
      <w:r w:rsidRPr="00283535">
        <w:rPr>
          <w:rFonts w:ascii="Angsana New" w:hAnsi="Angsana New" w:cs="Angsana New"/>
          <w:sz w:val="30"/>
          <w:szCs w:val="30"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ตัน</w:t>
      </w:r>
      <w:r w:rsidRPr="002835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28353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17</w:t>
      </w:r>
      <w:r w:rsidR="00C21990">
        <w:rPr>
          <w:rFonts w:ascii="Angsana New" w:hAnsi="Angsana New" w:cs="Angsana New"/>
          <w:sz w:val="30"/>
          <w:szCs w:val="30"/>
        </w:rPr>
        <w:t>.0</w:t>
      </w:r>
      <w:r w:rsidRPr="00283535">
        <w:rPr>
          <w:rFonts w:ascii="Angsana New" w:hAnsi="Angsana New" w:cs="Angsana New"/>
          <w:sz w:val="30"/>
          <w:szCs w:val="30"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ล้านเหรียญสหรัฐอเมริกาหรือเทียบเท่า</w:t>
      </w:r>
      <w:r w:rsidRPr="0028353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515.</w:t>
      </w:r>
      <w:r w:rsidR="00122847">
        <w:rPr>
          <w:rFonts w:ascii="Angsana New" w:hAnsi="Angsana New" w:cs="Angsana New"/>
          <w:sz w:val="30"/>
          <w:szCs w:val="30"/>
        </w:rPr>
        <w:t>8</w:t>
      </w:r>
      <w:r w:rsidRPr="0028353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283535">
        <w:rPr>
          <w:rFonts w:ascii="Angsana New" w:hAnsi="Angsana New" w:cs="Angsana New"/>
          <w:sz w:val="30"/>
          <w:szCs w:val="30"/>
          <w:cs/>
        </w:rPr>
        <w:t xml:space="preserve"> </w:t>
      </w:r>
      <w:r w:rsidRPr="001667F7">
        <w:rPr>
          <w:rFonts w:ascii="Angsana New" w:hAnsi="Angsana New" w:cs="Angsana New"/>
          <w:i/>
          <w:iCs/>
          <w:sz w:val="30"/>
          <w:szCs w:val="30"/>
          <w:cs/>
        </w:rPr>
        <w:t>(25</w:t>
      </w:r>
      <w:r w:rsidRPr="001667F7">
        <w:rPr>
          <w:rFonts w:ascii="Angsana New" w:hAnsi="Angsana New" w:cs="Angsana New"/>
          <w:i/>
          <w:iCs/>
          <w:sz w:val="30"/>
          <w:szCs w:val="30"/>
        </w:rPr>
        <w:t xml:space="preserve">61: </w:t>
      </w:r>
      <w:r w:rsidRPr="001667F7">
        <w:rPr>
          <w:rFonts w:ascii="Angsana New" w:hAnsi="Angsana New" w:cs="Angsana New" w:hint="cs"/>
          <w:i/>
          <w:iCs/>
          <w:sz w:val="30"/>
          <w:szCs w:val="30"/>
          <w:cs/>
        </w:rPr>
        <w:t>4</w:t>
      </w:r>
      <w:r w:rsidRPr="001667F7">
        <w:rPr>
          <w:rFonts w:ascii="Angsana New" w:hAnsi="Angsana New" w:cs="Angsana New"/>
          <w:i/>
          <w:iCs/>
          <w:sz w:val="30"/>
          <w:szCs w:val="30"/>
        </w:rPr>
        <w:t xml:space="preserve">,341 </w:t>
      </w:r>
      <w:r w:rsidRPr="001667F7">
        <w:rPr>
          <w:rFonts w:ascii="Angsana New" w:hAnsi="Angsana New" w:cs="Angsana New" w:hint="cs"/>
          <w:i/>
          <w:iCs/>
          <w:sz w:val="30"/>
          <w:szCs w:val="30"/>
          <w:cs/>
        </w:rPr>
        <w:t>ตัน</w:t>
      </w:r>
      <w:r w:rsidRPr="001667F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667F7">
        <w:rPr>
          <w:rFonts w:ascii="Angsana New" w:hAnsi="Angsana New" w:cs="Angsana New" w:hint="cs"/>
          <w:i/>
          <w:iCs/>
          <w:sz w:val="30"/>
          <w:szCs w:val="30"/>
          <w:cs/>
        </w:rPr>
        <w:t>จำนวนเงิน</w:t>
      </w:r>
      <w:r w:rsidRPr="001667F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667F7">
        <w:rPr>
          <w:rFonts w:ascii="Angsana New" w:hAnsi="Angsana New" w:cs="Angsana New"/>
          <w:i/>
          <w:iCs/>
          <w:sz w:val="30"/>
          <w:szCs w:val="30"/>
        </w:rPr>
        <w:t xml:space="preserve">27.2 </w:t>
      </w:r>
      <w:r w:rsidRPr="001667F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ล้านเหรียญสหรัฐอเมริกาหรือเทียบเท่า </w:t>
      </w:r>
      <w:r w:rsidRPr="001667F7">
        <w:rPr>
          <w:rFonts w:ascii="Angsana New" w:hAnsi="Angsana New" w:cs="Angsana New"/>
          <w:i/>
          <w:iCs/>
          <w:sz w:val="30"/>
          <w:szCs w:val="30"/>
        </w:rPr>
        <w:t xml:space="preserve">888.0 </w:t>
      </w:r>
      <w:r w:rsidRPr="001667F7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Pr="001667F7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5270CE5" w14:textId="77777777" w:rsidR="003542EA" w:rsidRDefault="003542EA" w:rsidP="00283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26269A5D" w14:textId="77777777" w:rsidR="003542EA" w:rsidRPr="0040129E" w:rsidRDefault="003542EA" w:rsidP="0035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129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31FCAE37" w14:textId="77777777" w:rsidR="0033441D" w:rsidRDefault="0033441D" w:rsidP="0035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bookmarkStart w:id="3" w:name="_Hlk31749110"/>
    </w:p>
    <w:p w14:paraId="45B431F2" w14:textId="77777777" w:rsidR="00E816CF" w:rsidRPr="00EB2DB5" w:rsidRDefault="00E816CF" w:rsidP="00E8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EB2DB5">
        <w:rPr>
          <w:rFonts w:ascii="Angsana New" w:hAnsi="Angsana New" w:cs="Angsana New" w:hint="cs"/>
          <w:sz w:val="30"/>
          <w:szCs w:val="30"/>
          <w:u w:val="single"/>
          <w:cs/>
        </w:rPr>
        <w:t>สัญญาซื้อขายทองแดงระยะยาว</w:t>
      </w:r>
    </w:p>
    <w:p w14:paraId="2CECF312" w14:textId="77777777" w:rsidR="00E816CF" w:rsidRPr="00EB2DB5" w:rsidRDefault="00E816CF" w:rsidP="00E816CF">
      <w:pPr>
        <w:pStyle w:val="FSBlank"/>
        <w:rPr>
          <w:sz w:val="30"/>
          <w:szCs w:val="30"/>
        </w:rPr>
      </w:pPr>
    </w:p>
    <w:p w14:paraId="1935D16F" w14:textId="77777777" w:rsidR="00E816CF" w:rsidRPr="00EB2DB5" w:rsidRDefault="00E816CF" w:rsidP="00E8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B2DB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EB2DB5">
        <w:rPr>
          <w:rFonts w:ascii="Angsana New" w:hAnsi="Angsana New" w:cs="Angsana New"/>
          <w:sz w:val="30"/>
          <w:szCs w:val="30"/>
        </w:rPr>
        <w:t xml:space="preserve">28 </w:t>
      </w:r>
      <w:r w:rsidRPr="00EB2DB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EB2DB5">
        <w:rPr>
          <w:rFonts w:ascii="Angsana New" w:hAnsi="Angsana New" w:cs="Angsana New"/>
          <w:sz w:val="30"/>
          <w:szCs w:val="30"/>
        </w:rPr>
        <w:t xml:space="preserve">2550 </w:t>
      </w:r>
      <w:r w:rsidRPr="00EB2DB5">
        <w:rPr>
          <w:rFonts w:ascii="Angsana New" w:hAnsi="Angsana New" w:cs="Angsana New"/>
          <w:sz w:val="30"/>
          <w:szCs w:val="30"/>
          <w:cs/>
        </w:rPr>
        <w:t>บริษัทได้ทำ</w:t>
      </w:r>
      <w:r w:rsidRPr="00EB2DB5">
        <w:rPr>
          <w:rFonts w:ascii="Angsana New" w:hAnsi="Angsana New" w:cs="Angsana New" w:hint="cs"/>
          <w:sz w:val="30"/>
          <w:szCs w:val="30"/>
          <w:cs/>
        </w:rPr>
        <w:t>สัญญาซื้อขายทองแดงระยะยาว</w:t>
      </w:r>
      <w:r w:rsidRPr="00EB2DB5">
        <w:rPr>
          <w:rFonts w:ascii="Angsana New" w:hAnsi="Angsana New" w:cs="Angsana New"/>
          <w:sz w:val="30"/>
          <w:szCs w:val="30"/>
          <w:cs/>
        </w:rPr>
        <w:t xml:space="preserve">กับ </w:t>
      </w:r>
      <w:r w:rsidRPr="00EB2DB5">
        <w:rPr>
          <w:rFonts w:ascii="Angsana New" w:hAnsi="Angsana New" w:cs="Angsana New"/>
          <w:sz w:val="30"/>
          <w:szCs w:val="30"/>
        </w:rPr>
        <w:t xml:space="preserve">Furukawa Electric Singapore Pte. Ltd. </w:t>
      </w:r>
      <w:r w:rsidRPr="00EB2DB5">
        <w:rPr>
          <w:rFonts w:ascii="Angsana New" w:hAnsi="Angsana New" w:cs="Angsana New"/>
          <w:sz w:val="30"/>
          <w:szCs w:val="30"/>
          <w:cs/>
        </w:rPr>
        <w:t>ซึ่งเป็นบริษัทที่เกี่ยวข้องกัน</w:t>
      </w:r>
      <w:r w:rsidRPr="00EB2DB5">
        <w:rPr>
          <w:rFonts w:ascii="Angsana New" w:hAnsi="Angsana New" w:cs="Angsana New"/>
          <w:sz w:val="30"/>
          <w:szCs w:val="30"/>
        </w:rPr>
        <w:t xml:space="preserve"> </w:t>
      </w:r>
      <w:r w:rsidRPr="00EB2DB5">
        <w:rPr>
          <w:rFonts w:ascii="Angsana New" w:hAnsi="Angsana New" w:cs="Angsana New"/>
          <w:sz w:val="30"/>
          <w:szCs w:val="30"/>
          <w:cs/>
        </w:rPr>
        <w:t>โดยบริษัทตกลงที่จะซื้อ</w:t>
      </w:r>
      <w:r w:rsidRPr="00EB2DB5">
        <w:rPr>
          <w:rFonts w:ascii="Angsana New" w:hAnsi="Angsana New" w:cs="Angsana New"/>
          <w:color w:val="000000"/>
          <w:sz w:val="30"/>
          <w:szCs w:val="30"/>
          <w:cs/>
        </w:rPr>
        <w:t>ทองแดงจากกิจการที่เกี่ยวข้องกันดังกล่าวตามราคาตลาด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 w:rsidRPr="00EB2DB5">
        <w:rPr>
          <w:rFonts w:ascii="Angsana New" w:hAnsi="Angsana New" w:cs="Angsana New"/>
          <w:color w:val="000000"/>
          <w:sz w:val="30"/>
          <w:szCs w:val="30"/>
          <w:cs/>
        </w:rPr>
        <w:t>ถัวเฉลี่ยของเดือนที่ได้มีการจัดส่งสินค้าบวกด้วยอัตราที่ตกลงร่วมกันตามสัญญา</w:t>
      </w:r>
    </w:p>
    <w:p w14:paraId="40B04546" w14:textId="77777777" w:rsidR="00E816CF" w:rsidRDefault="00E816CF" w:rsidP="0035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455E5FE0" w14:textId="77777777" w:rsidR="00E816CF" w:rsidRPr="00EB2DB5" w:rsidRDefault="00E816CF" w:rsidP="00E816CF">
      <w:pPr>
        <w:autoSpaceDE w:val="0"/>
        <w:autoSpaceDN w:val="0"/>
        <w:adjustRightInd w:val="0"/>
        <w:ind w:left="547" w:right="3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EB2DB5">
        <w:rPr>
          <w:rFonts w:ascii="Angsana New" w:hAnsi="Angsana New" w:cs="Angsana New" w:hint="cs"/>
          <w:sz w:val="30"/>
          <w:szCs w:val="30"/>
          <w:u w:val="single"/>
          <w:cs/>
        </w:rPr>
        <w:t>สัญญาป้องกันความเสี่ยง</w:t>
      </w:r>
    </w:p>
    <w:p w14:paraId="5090FF39" w14:textId="77777777" w:rsidR="00E816CF" w:rsidRPr="00EB2DB5" w:rsidRDefault="00E816CF" w:rsidP="00E816CF">
      <w:pPr>
        <w:pStyle w:val="FSBlank"/>
        <w:rPr>
          <w:sz w:val="30"/>
          <w:szCs w:val="30"/>
          <w:highlight w:val="yellow"/>
        </w:rPr>
      </w:pPr>
    </w:p>
    <w:p w14:paraId="659C084B" w14:textId="77777777" w:rsidR="00E816CF" w:rsidRPr="00EB2DB5" w:rsidRDefault="00E816CF" w:rsidP="00E8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2DB5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/>
          <w:sz w:val="30"/>
          <w:szCs w:val="30"/>
        </w:rPr>
        <w:t xml:space="preserve">1 </w:t>
      </w:r>
      <w:r w:rsidRPr="00EB2DB5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EB2DB5">
        <w:rPr>
          <w:rFonts w:ascii="Angsana New" w:hAnsi="Angsana New" w:hint="cs"/>
          <w:sz w:val="30"/>
          <w:szCs w:val="30"/>
          <w:cs/>
        </w:rPr>
        <w:t xml:space="preserve"> </w:t>
      </w:r>
      <w:r w:rsidRPr="00EB2DB5">
        <w:rPr>
          <w:rFonts w:ascii="Angsana New" w:hAnsi="Angsana New"/>
          <w:sz w:val="30"/>
          <w:szCs w:val="30"/>
        </w:rPr>
        <w:t xml:space="preserve">2558 </w:t>
      </w:r>
      <w:r w:rsidRPr="00EB2DB5">
        <w:rPr>
          <w:rFonts w:ascii="Angsana New" w:hAnsi="Angsana New" w:cs="Angsana New" w:hint="cs"/>
          <w:sz w:val="30"/>
          <w:szCs w:val="30"/>
          <w:cs/>
        </w:rPr>
        <w:t>บริษัทได้ทำสัญญาป้องกันความเสี่ยงกับ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/>
          <w:sz w:val="30"/>
          <w:szCs w:val="30"/>
        </w:rPr>
        <w:t xml:space="preserve">Furukawa Electric Co., Ltd. (“FEC”) </w:t>
      </w:r>
      <w:r w:rsidRPr="00EB2DB5">
        <w:rPr>
          <w:rFonts w:ascii="Angsana New" w:hAnsi="Angsana New" w:cs="Angsana New" w:hint="cs"/>
          <w:sz w:val="30"/>
          <w:szCs w:val="30"/>
          <w:cs/>
        </w:rPr>
        <w:t>ซึ่งเป็น</w:t>
      </w:r>
      <w:r w:rsidRPr="00EB2DB5">
        <w:rPr>
          <w:rFonts w:ascii="Angsana New" w:hAnsi="Angsana New"/>
          <w:sz w:val="30"/>
          <w:szCs w:val="30"/>
          <w:cs/>
        </w:rPr>
        <w:br/>
      </w:r>
      <w:r w:rsidRPr="00EB2DB5">
        <w:rPr>
          <w:rFonts w:ascii="Angsana New" w:hAnsi="Angsana New" w:cs="Angsana New" w:hint="cs"/>
          <w:sz w:val="30"/>
          <w:szCs w:val="30"/>
          <w:cs/>
        </w:rPr>
        <w:t>บริษัทใหญ่ของบริษัท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/>
          <w:sz w:val="30"/>
          <w:szCs w:val="30"/>
        </w:rPr>
        <w:t xml:space="preserve">FEC </w:t>
      </w:r>
      <w:r w:rsidRPr="00EB2DB5">
        <w:rPr>
          <w:rFonts w:ascii="Angsana New" w:hAnsi="Angsana New" w:cs="Angsana New" w:hint="cs"/>
          <w:sz w:val="30"/>
          <w:szCs w:val="30"/>
          <w:cs/>
        </w:rPr>
        <w:t>จะให้บริการกับบริษัทโดยเข้าทำสัญญาป้องกัน</w:t>
      </w:r>
      <w:r w:rsidRPr="00EB2DB5">
        <w:rPr>
          <w:rFonts w:ascii="Angsana New" w:hAnsi="Angsana New"/>
          <w:sz w:val="30"/>
          <w:szCs w:val="30"/>
        </w:rPr>
        <w:br/>
      </w:r>
      <w:r w:rsidRPr="00EB2DB5">
        <w:rPr>
          <w:rFonts w:ascii="Angsana New" w:hAnsi="Angsana New" w:cs="Angsana New" w:hint="cs"/>
          <w:sz w:val="30"/>
          <w:szCs w:val="30"/>
          <w:cs/>
        </w:rPr>
        <w:t>ความ</w:t>
      </w:r>
      <w:r w:rsidRPr="00EB2DB5">
        <w:rPr>
          <w:rFonts w:ascii="Angsana New" w:hAnsi="Angsana New" w:cs="Angsana New" w:hint="cs"/>
          <w:spacing w:val="6"/>
          <w:sz w:val="30"/>
          <w:szCs w:val="30"/>
          <w:cs/>
        </w:rPr>
        <w:t>เสี่ยงกับ</w:t>
      </w:r>
      <w:r w:rsidRPr="00EB2DB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EB2DB5">
        <w:rPr>
          <w:rFonts w:ascii="Angsana New" w:hAnsi="Angsana New"/>
          <w:spacing w:val="6"/>
          <w:sz w:val="30"/>
          <w:szCs w:val="30"/>
        </w:rPr>
        <w:t xml:space="preserve">London Metal Exchange market </w:t>
      </w:r>
      <w:r w:rsidRPr="00EB2DB5">
        <w:rPr>
          <w:rFonts w:ascii="Angsana New" w:hAnsi="Angsana New" w:cs="Angsana New" w:hint="cs"/>
          <w:spacing w:val="6"/>
          <w:sz w:val="30"/>
          <w:szCs w:val="30"/>
          <w:cs/>
        </w:rPr>
        <w:t>ภายใต้</w:t>
      </w:r>
      <w:r w:rsidRPr="00EB2DB5">
        <w:rPr>
          <w:rFonts w:ascii="Angsana New" w:hAnsi="Angsana New" w:cs="Angsana New" w:hint="cs"/>
          <w:sz w:val="30"/>
          <w:szCs w:val="30"/>
          <w:cs/>
        </w:rPr>
        <w:t>เงื่อนไขและข้อตกลงตามที่ระบุไว้ในแต่ละแบบคำขอ</w:t>
      </w:r>
      <w:r>
        <w:rPr>
          <w:rFonts w:ascii="Angsana New" w:hAnsi="Angsana New" w:cs="Angsana New"/>
          <w:sz w:val="30"/>
          <w:szCs w:val="30"/>
        </w:rPr>
        <w:br/>
      </w:r>
      <w:r w:rsidRPr="00EB2DB5">
        <w:rPr>
          <w:rFonts w:ascii="Angsana New" w:hAnsi="Angsana New" w:cs="Angsana New" w:hint="cs"/>
          <w:sz w:val="30"/>
          <w:szCs w:val="30"/>
          <w:cs/>
        </w:rPr>
        <w:t>จากบริษัท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ในการนี้บริษัทมีภาระผูกพัน</w:t>
      </w:r>
      <w:r w:rsidRPr="00EB2DB5">
        <w:rPr>
          <w:rFonts w:ascii="Angsana New" w:hAnsi="Angsana New" w:cs="Angsana New" w:hint="cs"/>
          <w:spacing w:val="6"/>
          <w:sz w:val="30"/>
          <w:szCs w:val="30"/>
          <w:cs/>
        </w:rPr>
        <w:t>ที่จะต้องจ่ายค่าบริการในอัตรา</w:t>
      </w:r>
      <w:r w:rsidRPr="00EB2DB5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EB2DB5">
        <w:rPr>
          <w:rFonts w:ascii="Angsana New" w:hAnsi="Angsana New"/>
          <w:spacing w:val="6"/>
          <w:sz w:val="30"/>
          <w:szCs w:val="30"/>
        </w:rPr>
        <w:t xml:space="preserve">3 </w:t>
      </w:r>
      <w:r w:rsidRPr="00EB2DB5">
        <w:rPr>
          <w:rFonts w:ascii="Angsana New" w:hAnsi="Angsana New" w:cs="Angsana New" w:hint="cs"/>
          <w:spacing w:val="6"/>
          <w:sz w:val="30"/>
          <w:szCs w:val="30"/>
          <w:cs/>
        </w:rPr>
        <w:t>เหรียญสหรัฐอเมริกาต่อตัน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และนอกจากนี้ผลต่างระหว่างราคาที่ป้องกันความเสี่ยงกับราคาตลาดจ่ายชำระโดยบริษัทหรือ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/>
          <w:sz w:val="30"/>
          <w:szCs w:val="30"/>
        </w:rPr>
        <w:t xml:space="preserve">FEC </w:t>
      </w:r>
      <w:r w:rsidRPr="00EB2DB5">
        <w:rPr>
          <w:rFonts w:ascii="Angsana New" w:hAnsi="Angsana New" w:cs="Angsana New" w:hint="cs"/>
          <w:sz w:val="30"/>
          <w:szCs w:val="30"/>
          <w:cs/>
        </w:rPr>
        <w:t>แล้วแต่กรณีเมื่อสิ้นสุดแต่ละรอบระยะเวลาที่ป้องกันความเสี่ยงหรือภายใน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/>
          <w:sz w:val="30"/>
          <w:szCs w:val="30"/>
        </w:rPr>
        <w:t xml:space="preserve">15 </w:t>
      </w:r>
      <w:r w:rsidRPr="00EB2DB5">
        <w:rPr>
          <w:rFonts w:ascii="Angsana New" w:hAnsi="Angsana New" w:cs="Angsana New" w:hint="cs"/>
          <w:sz w:val="30"/>
          <w:szCs w:val="30"/>
          <w:cs/>
        </w:rPr>
        <w:t>วัน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หรือภายในระยะเวลาอื่นตามที่ตกลงกันโดยคู่สัญญา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หลังสิ้นสุดแต่ละรอบระยะเวลาป้องกันความเสี่ยง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สัญญาเหล่านี้มีผลบังคับใช้ตั้งแต่วันที่ในสัญญา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 w:cs="Angsana New" w:hint="cs"/>
          <w:sz w:val="30"/>
          <w:szCs w:val="30"/>
          <w:cs/>
        </w:rPr>
        <w:t>จนกว่าคู่สัญญาฝ่ายใดฝ่ายหนึ่งจะยกเลิกสัญญาด้วยการแจ้งเป็นลายลักษณ์อักษรล่วงหน้าไม่น้อยกว่า</w:t>
      </w:r>
      <w:r w:rsidRPr="00EB2DB5">
        <w:rPr>
          <w:rFonts w:ascii="Angsana New" w:hAnsi="Angsana New"/>
          <w:sz w:val="30"/>
          <w:szCs w:val="30"/>
          <w:cs/>
        </w:rPr>
        <w:t xml:space="preserve"> </w:t>
      </w:r>
      <w:r w:rsidRPr="00EB2DB5">
        <w:rPr>
          <w:rFonts w:ascii="Angsana New" w:hAnsi="Angsana New"/>
          <w:sz w:val="30"/>
          <w:szCs w:val="30"/>
        </w:rPr>
        <w:t xml:space="preserve">90 </w:t>
      </w:r>
      <w:r w:rsidRPr="00EB2DB5">
        <w:rPr>
          <w:rFonts w:ascii="Angsana New" w:hAnsi="Angsana New" w:cs="Angsana New" w:hint="cs"/>
          <w:sz w:val="30"/>
          <w:szCs w:val="30"/>
          <w:cs/>
        </w:rPr>
        <w:t>วัน</w:t>
      </w:r>
      <w:r w:rsidRPr="00EB2DB5">
        <w:rPr>
          <w:rFonts w:ascii="Angsana New" w:hAnsi="Angsana New"/>
          <w:sz w:val="30"/>
          <w:szCs w:val="30"/>
        </w:rPr>
        <w:t xml:space="preserve"> </w:t>
      </w:r>
    </w:p>
    <w:p w14:paraId="2DF7163D" w14:textId="77777777" w:rsidR="00E816CF" w:rsidRPr="00EB2DB5" w:rsidRDefault="00E816CF" w:rsidP="00E816CF">
      <w:pPr>
        <w:pStyle w:val="FSBlank"/>
        <w:rPr>
          <w:sz w:val="30"/>
          <w:szCs w:val="30"/>
        </w:rPr>
      </w:pPr>
    </w:p>
    <w:p w14:paraId="7B1CF8B3" w14:textId="77777777" w:rsidR="009F1291" w:rsidRDefault="009F1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17DE35D" w14:textId="77777777" w:rsidR="00E816CF" w:rsidRPr="00B44823" w:rsidRDefault="00E816CF" w:rsidP="00E8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B44823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สัญญารับการช่วยเหลือทางด้านเทคนิค</w:t>
      </w:r>
    </w:p>
    <w:p w14:paraId="758835D5" w14:textId="77777777" w:rsidR="00E816CF" w:rsidRPr="009138A6" w:rsidRDefault="00E816CF" w:rsidP="00E816CF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5861E6C" w14:textId="77777777" w:rsidR="00E816CF" w:rsidRDefault="00E816CF" w:rsidP="00E816CF">
      <w:pPr>
        <w:pStyle w:val="FSContent"/>
      </w:pPr>
      <w:r w:rsidRPr="00475981">
        <w:rPr>
          <w:spacing w:val="6"/>
          <w:cs/>
        </w:rPr>
        <w:t xml:space="preserve">เมื่อวันที่ </w:t>
      </w:r>
      <w:r w:rsidRPr="00475981">
        <w:rPr>
          <w:spacing w:val="6"/>
        </w:rPr>
        <w:t>1</w:t>
      </w:r>
      <w:r w:rsidRPr="00475981">
        <w:rPr>
          <w:spacing w:val="6"/>
          <w:cs/>
        </w:rPr>
        <w:t xml:space="preserve"> </w:t>
      </w:r>
      <w:r w:rsidRPr="00475981">
        <w:rPr>
          <w:rFonts w:hint="cs"/>
          <w:cs/>
        </w:rPr>
        <w:t>มกราคม</w:t>
      </w:r>
      <w:r w:rsidRPr="00475981">
        <w:t xml:space="preserve"> </w:t>
      </w:r>
      <w:r w:rsidRPr="00475981">
        <w:rPr>
          <w:cs/>
        </w:rPr>
        <w:t>25</w:t>
      </w:r>
      <w:r w:rsidRPr="00475981">
        <w:t>61</w:t>
      </w:r>
      <w:r w:rsidRPr="00475981">
        <w:rPr>
          <w:rFonts w:hint="cs"/>
          <w:cs/>
        </w:rPr>
        <w:t xml:space="preserve"> </w:t>
      </w:r>
      <w:r w:rsidRPr="00475981">
        <w:rPr>
          <w:cs/>
        </w:rPr>
        <w:t xml:space="preserve">บริษัทได้ทำสัญญารับการช่วยเหลือทางด้านเทคนิคกับ </w:t>
      </w:r>
      <w:r w:rsidRPr="00475981">
        <w:t xml:space="preserve">Furukawa Electric Co., Ltd. </w:t>
      </w:r>
      <w:r w:rsidRPr="00475981">
        <w:rPr>
          <w:cs/>
        </w:rPr>
        <w:t xml:space="preserve">ซึ่งเป็นบริษัทใหญ่ของบริษัทเป็นเวลา </w:t>
      </w:r>
      <w:r w:rsidRPr="00475981">
        <w:t xml:space="preserve">1 </w:t>
      </w:r>
      <w:r w:rsidRPr="00475981">
        <w:rPr>
          <w:cs/>
        </w:rPr>
        <w:t xml:space="preserve">ปี โดยมีผลบังคับใช้ตั้งแต่วันที่ </w:t>
      </w:r>
      <w:r w:rsidRPr="00475981">
        <w:t>1</w:t>
      </w:r>
      <w:r w:rsidRPr="00475981">
        <w:rPr>
          <w:cs/>
        </w:rPr>
        <w:t xml:space="preserve"> มกราคม </w:t>
      </w:r>
      <w:r>
        <w:t>2561</w:t>
      </w:r>
      <w:r w:rsidRPr="00475981">
        <w:rPr>
          <w:cs/>
        </w:rPr>
        <w:t xml:space="preserve"> และสามารถขยายเวลาของสัญญาออกไปโดยอัตโนมัติ คราวละ </w:t>
      </w:r>
      <w:r w:rsidRPr="00475981">
        <w:t>1</w:t>
      </w:r>
      <w:r w:rsidRPr="00475981">
        <w:rPr>
          <w:cs/>
        </w:rPr>
        <w:t xml:space="preserve"> ปี</w:t>
      </w:r>
      <w:r w:rsidRPr="00475981">
        <w:rPr>
          <w:lang w:eastAsia="ja-JP"/>
        </w:rPr>
        <w:t xml:space="preserve"> </w:t>
      </w:r>
      <w:r w:rsidRPr="00475981">
        <w:rPr>
          <w:cs/>
        </w:rPr>
        <w:t xml:space="preserve">ภายใต้เงื่อนไขของสัญญา </w:t>
      </w:r>
      <w:r w:rsidRPr="00475981">
        <w:t xml:space="preserve">Furukawa Electric Co., Ltd. </w:t>
      </w:r>
      <w:r w:rsidRPr="00475981">
        <w:rPr>
          <w:cs/>
        </w:rPr>
        <w:t>จะให้ความช่วยเหลือทางด้านเทคนิคและข้อมูลเกี่ยวกับการผลิตแก่บริษัท</w:t>
      </w:r>
      <w:r w:rsidRPr="00475981">
        <w:rPr>
          <w:rFonts w:hint="cs"/>
          <w:cs/>
        </w:rPr>
        <w:t>รวมถึงสิทธิในการผลิตและจำหน่ายในประเทศ</w:t>
      </w:r>
      <w:r w:rsidRPr="00475981">
        <w:br/>
      </w:r>
      <w:r w:rsidRPr="00475981">
        <w:rPr>
          <w:rFonts w:hint="cs"/>
          <w:cs/>
        </w:rPr>
        <w:t>ที่ระบุตามสัญญา</w:t>
      </w:r>
      <w:r w:rsidRPr="00475981">
        <w:rPr>
          <w:cs/>
        </w:rPr>
        <w:t xml:space="preserve"> จากการที่บริษัทได้รับความช่วยเหลือดังกล่าว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</w:t>
      </w:r>
      <w:r w:rsidRPr="00475981">
        <w:rPr>
          <w:rFonts w:hint="cs"/>
          <w:cs/>
        </w:rPr>
        <w:t xml:space="preserve">ท่อไร้ตะเข็บ (ประเภทท่อเกลียว) </w:t>
      </w:r>
      <w:r w:rsidRPr="00475981">
        <w:rPr>
          <w:cs/>
        </w:rPr>
        <w:t>ในอัตรา 2.25 บาทต่อกิโลกรัม</w:t>
      </w:r>
    </w:p>
    <w:bookmarkEnd w:id="3"/>
    <w:p w14:paraId="0549DA66" w14:textId="77777777" w:rsidR="003542EA" w:rsidRPr="009F1291" w:rsidRDefault="003542EA" w:rsidP="009F1291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D4C2144" w14:textId="77777777" w:rsidR="003542EA" w:rsidRPr="0040129E" w:rsidRDefault="003542EA" w:rsidP="003542EA">
      <w:pPr>
        <w:pStyle w:val="FSBlank"/>
        <w:spacing w:line="240" w:lineRule="auto"/>
        <w:rPr>
          <w:rFonts w:eastAsia="Times New Roman"/>
          <w:sz w:val="30"/>
          <w:szCs w:val="30"/>
          <w:u w:val="single"/>
        </w:rPr>
      </w:pPr>
      <w:r w:rsidRPr="0040129E">
        <w:rPr>
          <w:rFonts w:eastAsia="Times New Roman"/>
          <w:sz w:val="30"/>
          <w:szCs w:val="30"/>
          <w:u w:val="single"/>
          <w:cs/>
        </w:rPr>
        <w:t>สัญญาสนับสนุนการบริการการพัฒนาระบบ</w:t>
      </w:r>
    </w:p>
    <w:p w14:paraId="6CA51FF7" w14:textId="77777777" w:rsidR="003542EA" w:rsidRPr="009F1291" w:rsidRDefault="003542EA" w:rsidP="009F1291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5C84716" w14:textId="77777777" w:rsidR="003542EA" w:rsidRDefault="003542EA" w:rsidP="003542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0129E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42EA">
        <w:rPr>
          <w:rFonts w:ascii="Angsana New" w:hAnsi="Angsana New" w:cs="Angsana New"/>
          <w:sz w:val="30"/>
          <w:szCs w:val="30"/>
        </w:rPr>
        <w:t>1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42EA">
        <w:rPr>
          <w:rFonts w:ascii="Angsana New" w:hAnsi="Angsana New" w:cs="Angsana New"/>
          <w:sz w:val="30"/>
          <w:szCs w:val="30"/>
        </w:rPr>
        <w:t>2562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บริษัทได้ทำสัญญาสนับสนุนการบริการการพัฒนาระบบกับบริษัท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ฟูรูคาวา</w:t>
      </w:r>
      <w:r w:rsidRPr="003542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542EA">
        <w:rPr>
          <w:rFonts w:ascii="Angsana New" w:hAnsi="Angsana New" w:cs="Angsana New"/>
          <w:sz w:val="30"/>
          <w:szCs w:val="30"/>
          <w:cs/>
        </w:rPr>
        <w:br/>
      </w:r>
      <w:r w:rsidRPr="003542EA">
        <w:rPr>
          <w:rFonts w:ascii="Angsana New" w:hAnsi="Angsana New" w:cs="Angsana New"/>
          <w:sz w:val="30"/>
          <w:szCs w:val="30"/>
        </w:rPr>
        <w:t>(</w:t>
      </w:r>
      <w:r w:rsidRPr="0040129E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0129E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ซึ่งเป็นกิจการที่เกี่ยวข้องกัน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ฟูรูคาวา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40129E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40129E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42EA">
        <w:rPr>
          <w:rFonts w:ascii="Angsana New" w:hAnsi="Angsana New" w:cs="Angsana New"/>
          <w:sz w:val="30"/>
          <w:szCs w:val="30"/>
          <w:cs/>
        </w:rPr>
        <w:br/>
      </w:r>
      <w:r w:rsidRPr="0040129E">
        <w:rPr>
          <w:rFonts w:ascii="Angsana New" w:hAnsi="Angsana New" w:cs="Angsana New" w:hint="cs"/>
          <w:sz w:val="30"/>
          <w:szCs w:val="30"/>
          <w:cs/>
        </w:rPr>
        <w:t>จะให้บริการเกี่ยวกับโครงการบำรุงรักษาระบบบริหารการผลิต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ตามสัญญาดังกล่าว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บริษัทมีภาระผูกพันที่จะต้อง</w:t>
      </w:r>
      <w:r w:rsidRPr="003542EA">
        <w:rPr>
          <w:rFonts w:ascii="Angsana New" w:hAnsi="Angsana New" w:cs="Angsana New"/>
          <w:sz w:val="30"/>
          <w:szCs w:val="30"/>
          <w:cs/>
        </w:rPr>
        <w:br/>
      </w:r>
      <w:r w:rsidRPr="0040129E">
        <w:rPr>
          <w:rFonts w:ascii="Angsana New" w:hAnsi="Angsana New" w:cs="Angsana New" w:hint="cs"/>
          <w:sz w:val="30"/>
          <w:szCs w:val="30"/>
          <w:cs/>
        </w:rPr>
        <w:t>จ่ายค่าบริการซึ่งคำนวณจากชั่วโมงที่ให้คำปรึกษาในอัตราตามที่ระบุในสัญญา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129E">
        <w:rPr>
          <w:rFonts w:ascii="Angsana New" w:hAnsi="Angsana New" w:cs="Angsana New" w:hint="cs"/>
          <w:sz w:val="30"/>
          <w:szCs w:val="30"/>
          <w:cs/>
        </w:rPr>
        <w:t>โดยมีระยะเวลาจนถึงวันที่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42EA">
        <w:rPr>
          <w:rFonts w:ascii="Angsana New" w:hAnsi="Angsana New" w:cs="Angsana New"/>
          <w:sz w:val="30"/>
          <w:szCs w:val="30"/>
          <w:cs/>
        </w:rPr>
        <w:br/>
      </w:r>
      <w:r w:rsidRPr="003542EA">
        <w:rPr>
          <w:rFonts w:ascii="Angsana New" w:hAnsi="Angsana New" w:cs="Angsana New"/>
          <w:sz w:val="30"/>
          <w:szCs w:val="30"/>
        </w:rPr>
        <w:t xml:space="preserve">31 </w:t>
      </w:r>
      <w:r w:rsidRPr="0040129E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3542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3542EA">
        <w:rPr>
          <w:rFonts w:ascii="Angsana New" w:hAnsi="Angsana New" w:cs="Angsana New"/>
          <w:sz w:val="30"/>
          <w:szCs w:val="30"/>
        </w:rPr>
        <w:t>2563</w:t>
      </w:r>
    </w:p>
    <w:p w14:paraId="3F5BD050" w14:textId="77777777" w:rsidR="00E816CF" w:rsidRPr="009F1291" w:rsidRDefault="00E816CF" w:rsidP="009F1291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053652E" w14:textId="77777777" w:rsidR="00E816CF" w:rsidRPr="00F66512" w:rsidRDefault="00E816CF" w:rsidP="00E8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="Angsana New" w:hAnsi="Angsana New" w:cs="Angsana New"/>
          <w:sz w:val="30"/>
          <w:szCs w:val="30"/>
          <w:u w:val="single"/>
        </w:rPr>
      </w:pPr>
      <w:r w:rsidRPr="00F66512">
        <w:rPr>
          <w:rFonts w:ascii="Angsana New" w:hAnsi="Angsana New" w:cs="Angsana New"/>
          <w:sz w:val="30"/>
          <w:szCs w:val="30"/>
          <w:u w:val="single"/>
        </w:rPr>
        <w:t xml:space="preserve">Basic Trading Agreement </w:t>
      </w:r>
    </w:p>
    <w:p w14:paraId="5A5D6090" w14:textId="77777777" w:rsidR="00E816CF" w:rsidRPr="009138A6" w:rsidRDefault="00E816CF" w:rsidP="00E816CF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B4E5FC2" w14:textId="77777777" w:rsidR="00E816CF" w:rsidRPr="002B3455" w:rsidRDefault="00E816CF" w:rsidP="00E8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 w:cs="Angsana New" w:hint="cs"/>
          <w:sz w:val="30"/>
          <w:szCs w:val="30"/>
          <w:cs/>
        </w:rPr>
        <w:t>เ</w:t>
      </w:r>
      <w:r w:rsidRPr="00F57B6D">
        <w:rPr>
          <w:rFonts w:ascii="Angsana New" w:hAnsi="Angsana New" w:cs="Angsana New" w:hint="cs"/>
          <w:sz w:val="30"/>
          <w:szCs w:val="30"/>
          <w:cs/>
        </w:rPr>
        <w:t>มื่อวันที่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/>
          <w:sz w:val="30"/>
          <w:szCs w:val="30"/>
        </w:rPr>
        <w:t xml:space="preserve">1 </w:t>
      </w:r>
      <w:r w:rsidRPr="00F57B6D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/>
          <w:sz w:val="30"/>
          <w:szCs w:val="30"/>
        </w:rPr>
        <w:t xml:space="preserve">2556 </w:t>
      </w:r>
      <w:r w:rsidRPr="00F57B6D">
        <w:rPr>
          <w:rFonts w:ascii="Angsana New" w:hAnsi="Angsana New" w:cs="Angsana New" w:hint="cs"/>
          <w:sz w:val="30"/>
          <w:szCs w:val="30"/>
          <w:cs/>
        </w:rPr>
        <w:t>บริษัทได้ทำสัญญากับบริษัท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ฟูรูคาวา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/>
          <w:sz w:val="30"/>
          <w:szCs w:val="30"/>
        </w:rPr>
        <w:t>(</w:t>
      </w:r>
      <w:r w:rsidRPr="00F57B6D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F57B6D">
        <w:rPr>
          <w:rFonts w:ascii="Angsana New" w:hAnsi="Angsana New"/>
          <w:sz w:val="30"/>
          <w:szCs w:val="30"/>
        </w:rPr>
        <w:t>)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ซึ่งเป็นกิจการที่เกี่ยวข้องกัน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ภายใต้เงื่อนไขของสัญญา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ฟูรูคาวา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/>
          <w:sz w:val="30"/>
          <w:szCs w:val="30"/>
        </w:rPr>
        <w:t>(</w:t>
      </w:r>
      <w:r w:rsidRPr="00F57B6D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F57B6D">
        <w:rPr>
          <w:rFonts w:ascii="Angsana New" w:hAnsi="Angsana New"/>
          <w:sz w:val="30"/>
          <w:szCs w:val="30"/>
        </w:rPr>
        <w:t>)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จะให้บริการเกี่ยวกับระบบสารสนเทศ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เช่น</w:t>
      </w:r>
      <w:r w:rsidRPr="00F57B6D">
        <w:rPr>
          <w:rFonts w:ascii="Angsana New" w:hAnsi="Angsana New" w:cs="Angsana New"/>
          <w:sz w:val="30"/>
          <w:szCs w:val="30"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การจัดจ้างคนภายนอก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การจัดซื้อและจำหน่ายอุปกรณ์อิเล็กทรอนิกส์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และอื่นๆ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ตามสัญญาดังกล่าว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บริษัทมีภาระผูกพันที่จะต้องจ่ายค่าธรรมเนียมที่ปรึกษาซึ่งคำนวณตามบริการการให้คำปรึกษา</w:t>
      </w:r>
      <w:r w:rsidRPr="00F57B6D">
        <w:rPr>
          <w:rFonts w:ascii="Angsana New" w:hAnsi="Angsana New" w:cs="Angsana New"/>
          <w:sz w:val="30"/>
          <w:szCs w:val="30"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สัญญานี้มีผลบังคับใช้ตั้งแต่วันที่ในสัญญา</w:t>
      </w:r>
      <w:r w:rsidRPr="00F57B6D">
        <w:rPr>
          <w:rFonts w:ascii="Angsana New" w:hAnsi="Angsana New"/>
          <w:sz w:val="30"/>
          <w:szCs w:val="30"/>
          <w:cs/>
        </w:rPr>
        <w:t xml:space="preserve"> </w:t>
      </w:r>
      <w:r w:rsidRPr="00F57B6D">
        <w:rPr>
          <w:rFonts w:ascii="Angsana New" w:hAnsi="Angsana New" w:cs="Angsana New" w:hint="cs"/>
          <w:sz w:val="30"/>
          <w:szCs w:val="30"/>
          <w:cs/>
        </w:rPr>
        <w:t>จนกว่าคู่สัญญาฝ่ายใดฝ่ายหนึ่งจะยกเลิกสัญญาด้วยการแจ้งเป็นลายลักษณ์อักษรล่วงหน้าไม่น้อยกว่า</w:t>
      </w:r>
      <w:r w:rsidRPr="00F57B6D">
        <w:rPr>
          <w:rFonts w:ascii="Angsana New" w:hAnsi="Angsana New" w:cs="Angsana New"/>
          <w:sz w:val="30"/>
          <w:szCs w:val="30"/>
        </w:rPr>
        <w:t xml:space="preserve"> </w:t>
      </w:r>
      <w:r w:rsidRPr="00F57B6D">
        <w:rPr>
          <w:rFonts w:ascii="Angsana New" w:hAnsi="Angsana New"/>
          <w:sz w:val="30"/>
          <w:szCs w:val="30"/>
        </w:rPr>
        <w:t xml:space="preserve">3 </w:t>
      </w:r>
      <w:r w:rsidRPr="00F57B6D">
        <w:rPr>
          <w:rFonts w:ascii="Angsana New" w:hAnsi="Angsana New" w:cs="Angsana New" w:hint="cs"/>
          <w:sz w:val="30"/>
          <w:szCs w:val="30"/>
          <w:cs/>
        </w:rPr>
        <w:t>เดือน</w:t>
      </w:r>
    </w:p>
    <w:p w14:paraId="18BC8173" w14:textId="77777777" w:rsidR="00E816CF" w:rsidRPr="009138A6" w:rsidRDefault="00E816CF" w:rsidP="00E816CF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2BEE8CE" w14:textId="77777777" w:rsidR="00E816CF" w:rsidRPr="00B44823" w:rsidRDefault="00E816CF" w:rsidP="00E8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สัญญาการบริหารการเงินระหว่างกัน</w:t>
      </w:r>
    </w:p>
    <w:p w14:paraId="40F5DA03" w14:textId="77777777" w:rsidR="00E816CF" w:rsidRPr="009138A6" w:rsidRDefault="00E816CF" w:rsidP="00E816CF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32B98141" w14:textId="77777777" w:rsidR="00E816CF" w:rsidRDefault="00E816CF" w:rsidP="00E816CF">
      <w:pPr>
        <w:pStyle w:val="FSContent"/>
      </w:pPr>
      <w:r w:rsidRPr="00ED37F2">
        <w:rPr>
          <w:cs/>
        </w:rPr>
        <w:t xml:space="preserve">เมื่อวันที่ </w:t>
      </w:r>
      <w:r w:rsidRPr="00ED37F2">
        <w:t xml:space="preserve">28 </w:t>
      </w:r>
      <w:r w:rsidRPr="00ED37F2">
        <w:rPr>
          <w:cs/>
        </w:rPr>
        <w:t xml:space="preserve">กันยายน </w:t>
      </w:r>
      <w:r w:rsidRPr="00ED37F2">
        <w:t>2555</w:t>
      </w:r>
      <w:r w:rsidRPr="00ED37F2">
        <w:rPr>
          <w:cs/>
        </w:rPr>
        <w:t xml:space="preserve"> บริษัทได้ทำสัญญาการบริหารการเงินระหว่างกันกับบริษัท</w:t>
      </w:r>
      <w:r w:rsidRPr="00ED37F2">
        <w:t xml:space="preserve"> </w:t>
      </w:r>
      <w:r w:rsidRPr="00ED37F2">
        <w:rPr>
          <w:cs/>
        </w:rPr>
        <w:t>ฟูรู</w:t>
      </w:r>
      <w:r w:rsidR="00180719">
        <w:rPr>
          <w:rFonts w:hint="cs"/>
          <w:cs/>
        </w:rPr>
        <w:t>ก</w:t>
      </w:r>
      <w:r w:rsidRPr="00ED37F2">
        <w:rPr>
          <w:cs/>
        </w:rPr>
        <w:t>าวา ไทยโฮลดิ้ง จำกัด ซึ่งเป็นกิจการที่เกี่ยวข้องกัน</w:t>
      </w:r>
      <w:r w:rsidRPr="00ED37F2">
        <w:t xml:space="preserve"> </w:t>
      </w:r>
      <w:r w:rsidRPr="00ED37F2">
        <w:rPr>
          <w:cs/>
        </w:rPr>
        <w:t xml:space="preserve">เพื่อให้การบริหารทางการเงินที่ดีขึ้นของกลุ่มบริษัทที่ </w:t>
      </w:r>
      <w:r w:rsidRPr="00ED37F2">
        <w:t>Furukawa Electric Co.,</w:t>
      </w:r>
      <w:r w:rsidRPr="00ED37F2">
        <w:rPr>
          <w:cs/>
        </w:rPr>
        <w:t xml:space="preserve"> </w:t>
      </w:r>
      <w:r w:rsidRPr="00ED37F2">
        <w:t>Ltd</w:t>
      </w:r>
      <w:r>
        <w:rPr>
          <w:rFonts w:hint="cs"/>
          <w:cs/>
        </w:rPr>
        <w:t>.</w:t>
      </w:r>
      <w:r w:rsidRPr="00ED37F2">
        <w:rPr>
          <w:cs/>
        </w:rPr>
        <w:br/>
        <w:t xml:space="preserve">ถือหุ้นเท่ากับหรือมากกว่าร้อยละ </w:t>
      </w:r>
      <w:r w:rsidRPr="00ED37F2">
        <w:t>25</w:t>
      </w:r>
      <w:r w:rsidRPr="00ED37F2">
        <w:rPr>
          <w:cs/>
        </w:rPr>
        <w:t xml:space="preserve"> ไม่ว่าโดยทางตรงหรือทางอ้อมตามที่ระบุไว้ในสัญญานี้ ดอกเบี้ยที่เกิดจากการรับ</w:t>
      </w:r>
      <w:r w:rsidRPr="00ED37F2">
        <w:t>/</w:t>
      </w:r>
      <w:r w:rsidRPr="00ED37F2">
        <w:rPr>
          <w:cs/>
        </w:rPr>
        <w:t>จ่ายเงินล่วงหน้าจะคำนวณในวันทำการสุดท้ายของแต่ละเดือน ดอกเบี้ยรับหรือดอกเบี้ยจ่ายที่เกิดขึ้นจากสัญญาดังกล่าว</w:t>
      </w:r>
      <w:r w:rsidRPr="00ED37F2">
        <w:t xml:space="preserve"> </w:t>
      </w:r>
      <w:r w:rsidRPr="00ED37F2">
        <w:rPr>
          <w:cs/>
        </w:rPr>
        <w:t>คำนวณจากยอดเงินให้กู้ยืมหรือเงินกู้ยืมคงเหลือกับบริษัทที่เกี่ยวข้องกันทุกสิ้นวัน ทั้งนี้อัตราดอกเบี้ยที่ใช้คำนวณจะให้ประโยชน์แก่บริษัทมากกว่าอัตราดอกเบี้ยที่บริษัทได้รับจากหรือจ่ายแก่ธนาคาร บริษัทสามารถยกเลิกสัญญานี้โดยแจ้งเป็นลายลักษณ์อักษรล่วงหน้าหนึ่งเดือนแก่บริษัทที่เกี่ยวข้องกันดังกล่าว</w:t>
      </w:r>
      <w:r w:rsidRPr="00B44823">
        <w:t xml:space="preserve"> </w:t>
      </w:r>
    </w:p>
    <w:p w14:paraId="11A05E20" w14:textId="77777777" w:rsidR="000D06FE" w:rsidRPr="00A23A8F" w:rsidRDefault="00AA476B" w:rsidP="00DB616B">
      <w:pPr>
        <w:pStyle w:val="FSHeadMain"/>
      </w:pPr>
      <w:r w:rsidRPr="00A23A8F">
        <w:rPr>
          <w:cs/>
        </w:rPr>
        <w:lastRenderedPageBreak/>
        <w:t>เงินสดและรายการเทียบเท่าเงินสด</w:t>
      </w:r>
    </w:p>
    <w:p w14:paraId="5047BE5A" w14:textId="77777777" w:rsidR="008F6C3D" w:rsidRPr="00A23A8F" w:rsidRDefault="008F6C3D" w:rsidP="009C30C6">
      <w:pPr>
        <w:pStyle w:val="FSBlank"/>
        <w:spacing w:line="240" w:lineRule="auto"/>
        <w:rPr>
          <w:sz w:val="30"/>
          <w:szCs w:val="30"/>
        </w:rPr>
      </w:pPr>
    </w:p>
    <w:tbl>
      <w:tblPr>
        <w:tblW w:w="0" w:type="auto"/>
        <w:tblInd w:w="558" w:type="dxa"/>
        <w:tblLook w:val="0000" w:firstRow="0" w:lastRow="0" w:firstColumn="0" w:lastColumn="0" w:noHBand="0" w:noVBand="0"/>
      </w:tblPr>
      <w:tblGrid>
        <w:gridCol w:w="6281"/>
        <w:gridCol w:w="1265"/>
        <w:gridCol w:w="236"/>
        <w:gridCol w:w="1265"/>
      </w:tblGrid>
      <w:tr w:rsidR="00D631BE" w:rsidRPr="00A23A8F" w14:paraId="49C5CD54" w14:textId="77777777" w:rsidTr="006B08DB">
        <w:tc>
          <w:tcPr>
            <w:tcW w:w="6408" w:type="dxa"/>
          </w:tcPr>
          <w:p w14:paraId="6B5E5C88" w14:textId="77777777"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E10C572" w14:textId="77777777" w:rsidR="00D631BE" w:rsidRPr="00A23A8F" w:rsidRDefault="00545F0E" w:rsidP="00D631B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E5B4A" w:rsidRPr="00A23A8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4735998" w14:textId="77777777" w:rsidR="00D631BE" w:rsidRPr="00A23A8F" w:rsidRDefault="00D631BE" w:rsidP="00D631BE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840D204" w14:textId="77777777" w:rsidR="00D631BE" w:rsidRPr="00A23A8F" w:rsidRDefault="0092353F" w:rsidP="00D631B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6B0BCA" w:rsidRPr="00A23A8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7E5B4A" w:rsidRPr="00A23A8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631BE" w:rsidRPr="00A23A8F" w14:paraId="0D889176" w14:textId="77777777" w:rsidTr="00D631BE">
        <w:tc>
          <w:tcPr>
            <w:tcW w:w="6408" w:type="dxa"/>
          </w:tcPr>
          <w:p w14:paraId="4462DC3E" w14:textId="77777777"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14:paraId="1FA8105D" w14:textId="77777777"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5B4A" w:rsidRPr="00A23A8F" w14:paraId="6CD93153" w14:textId="77777777" w:rsidTr="006B08DB">
        <w:tc>
          <w:tcPr>
            <w:tcW w:w="6408" w:type="dxa"/>
            <w:vAlign w:val="center"/>
          </w:tcPr>
          <w:p w14:paraId="4B410EE5" w14:textId="77777777" w:rsidR="007E5B4A" w:rsidRPr="00A23A8F" w:rsidRDefault="007E5B4A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7" w:type="dxa"/>
            <w:vAlign w:val="center"/>
          </w:tcPr>
          <w:p w14:paraId="19E5356B" w14:textId="77777777" w:rsidR="007E5B4A" w:rsidRPr="00A23A8F" w:rsidRDefault="004724F6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  <w:tc>
          <w:tcPr>
            <w:tcW w:w="236" w:type="dxa"/>
            <w:vAlign w:val="center"/>
          </w:tcPr>
          <w:p w14:paraId="093F15A1" w14:textId="77777777" w:rsidR="007E5B4A" w:rsidRPr="00A23A8F" w:rsidRDefault="007E5B4A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542D671A" w14:textId="77777777" w:rsidR="007E5B4A" w:rsidRPr="00A23A8F" w:rsidRDefault="007E5B4A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</w:tr>
      <w:tr w:rsidR="007E5B4A" w:rsidRPr="00A23A8F" w14:paraId="79A047CA" w14:textId="77777777" w:rsidTr="006B08DB">
        <w:tc>
          <w:tcPr>
            <w:tcW w:w="6408" w:type="dxa"/>
            <w:vAlign w:val="center"/>
          </w:tcPr>
          <w:p w14:paraId="63463808" w14:textId="77777777" w:rsidR="007E5B4A" w:rsidRPr="00A23A8F" w:rsidRDefault="007E5B4A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267" w:type="dxa"/>
            <w:vAlign w:val="center"/>
          </w:tcPr>
          <w:p w14:paraId="17E086EA" w14:textId="77777777" w:rsidR="007E5B4A" w:rsidRPr="00A23A8F" w:rsidRDefault="004724F6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11,679</w:t>
            </w:r>
          </w:p>
        </w:tc>
        <w:tc>
          <w:tcPr>
            <w:tcW w:w="236" w:type="dxa"/>
            <w:vAlign w:val="center"/>
          </w:tcPr>
          <w:p w14:paraId="1BA48A17" w14:textId="77777777" w:rsidR="007E5B4A" w:rsidRPr="00A23A8F" w:rsidRDefault="007E5B4A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125247FC" w14:textId="77777777" w:rsidR="007E5B4A" w:rsidRPr="00A23A8F" w:rsidRDefault="007E5B4A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4,246</w:t>
            </w:r>
          </w:p>
        </w:tc>
      </w:tr>
      <w:tr w:rsidR="007E5B4A" w:rsidRPr="00A23A8F" w14:paraId="5757EC8F" w14:textId="77777777" w:rsidTr="006B08DB">
        <w:tc>
          <w:tcPr>
            <w:tcW w:w="6408" w:type="dxa"/>
            <w:vAlign w:val="center"/>
          </w:tcPr>
          <w:p w14:paraId="14EF07E5" w14:textId="77777777" w:rsidR="007E5B4A" w:rsidRPr="00A23A8F" w:rsidRDefault="007E5B4A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267" w:type="dxa"/>
            <w:vAlign w:val="center"/>
          </w:tcPr>
          <w:p w14:paraId="310EAB3E" w14:textId="77777777" w:rsidR="007E5B4A" w:rsidRPr="00A23A8F" w:rsidRDefault="004724F6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2,898</w:t>
            </w:r>
          </w:p>
        </w:tc>
        <w:tc>
          <w:tcPr>
            <w:tcW w:w="236" w:type="dxa"/>
            <w:vAlign w:val="center"/>
          </w:tcPr>
          <w:p w14:paraId="1ACC3534" w14:textId="77777777" w:rsidR="007E5B4A" w:rsidRPr="00A23A8F" w:rsidRDefault="007E5B4A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2721D0E7" w14:textId="77777777" w:rsidR="007E5B4A" w:rsidRPr="00A23A8F" w:rsidRDefault="007E5B4A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3,464</w:t>
            </w:r>
          </w:p>
        </w:tc>
      </w:tr>
      <w:tr w:rsidR="007E5B4A" w:rsidRPr="00A23A8F" w14:paraId="3E68BC92" w14:textId="77777777" w:rsidTr="006B08DB">
        <w:tc>
          <w:tcPr>
            <w:tcW w:w="6408" w:type="dxa"/>
          </w:tcPr>
          <w:p w14:paraId="631AFE18" w14:textId="77777777" w:rsidR="007E5B4A" w:rsidRPr="00A23A8F" w:rsidRDefault="007E5B4A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D92B7E3" w14:textId="77777777" w:rsidR="007E5B4A" w:rsidRPr="00A23A8F" w:rsidRDefault="004724F6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14,690</w:t>
            </w:r>
          </w:p>
        </w:tc>
        <w:tc>
          <w:tcPr>
            <w:tcW w:w="236" w:type="dxa"/>
          </w:tcPr>
          <w:p w14:paraId="20A538CA" w14:textId="77777777" w:rsidR="007E5B4A" w:rsidRPr="00A23A8F" w:rsidRDefault="007E5B4A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D804F22" w14:textId="77777777" w:rsidR="007E5B4A" w:rsidRPr="00A23A8F" w:rsidRDefault="007E5B4A" w:rsidP="007E5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7,823</w:t>
            </w:r>
          </w:p>
        </w:tc>
      </w:tr>
    </w:tbl>
    <w:p w14:paraId="5316F232" w14:textId="77777777" w:rsidR="00C479AC" w:rsidRPr="00A23A8F" w:rsidRDefault="00C479AC" w:rsidP="00F57B6D">
      <w:pPr>
        <w:pStyle w:val="FSBlank"/>
        <w:spacing w:line="240" w:lineRule="auto"/>
        <w:rPr>
          <w:sz w:val="30"/>
          <w:szCs w:val="30"/>
        </w:rPr>
      </w:pPr>
    </w:p>
    <w:p w14:paraId="32565B1B" w14:textId="77777777" w:rsidR="00327F7F" w:rsidRPr="00A23A8F" w:rsidRDefault="00AA476B" w:rsidP="00FF50D3">
      <w:pPr>
        <w:pStyle w:val="FSHeadMain"/>
      </w:pPr>
      <w:r w:rsidRPr="00A23A8F">
        <w:rPr>
          <w:cs/>
        </w:rPr>
        <w:t>ลูกหนี้การค้า</w:t>
      </w:r>
    </w:p>
    <w:p w14:paraId="35F1E6B6" w14:textId="77777777" w:rsidR="005264C1" w:rsidRPr="00A23A8F" w:rsidRDefault="005264C1" w:rsidP="00F57B6D">
      <w:pPr>
        <w:pStyle w:val="FSBlank"/>
        <w:spacing w:line="240" w:lineRule="auto"/>
        <w:rPr>
          <w:sz w:val="30"/>
          <w:szCs w:val="30"/>
          <w:cs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44"/>
        <w:gridCol w:w="864"/>
        <w:gridCol w:w="1267"/>
        <w:gridCol w:w="236"/>
        <w:gridCol w:w="1267"/>
      </w:tblGrid>
      <w:tr w:rsidR="0089361B" w:rsidRPr="00A23A8F" w14:paraId="58F4E361" w14:textId="77777777" w:rsidTr="007C4975">
        <w:tc>
          <w:tcPr>
            <w:tcW w:w="5544" w:type="dxa"/>
          </w:tcPr>
          <w:p w14:paraId="1C2CAE09" w14:textId="77777777" w:rsidR="0089361B" w:rsidRPr="00A23A8F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791D418B" w14:textId="77777777" w:rsidR="0089361B" w:rsidRPr="00A23A8F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14:paraId="72686D20" w14:textId="77777777" w:rsidR="0089361B" w:rsidRPr="00A23A8F" w:rsidRDefault="0089361B" w:rsidP="0089361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B2F59BD" w14:textId="77777777" w:rsidR="0089361B" w:rsidRPr="00A23A8F" w:rsidRDefault="0089361B" w:rsidP="0089361B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2927DE7" w14:textId="77777777" w:rsidR="0089361B" w:rsidRPr="00A23A8F" w:rsidRDefault="0089361B" w:rsidP="0089361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92353F" w:rsidRPr="00A23A8F" w14:paraId="57EB4CFF" w14:textId="77777777" w:rsidTr="00D631BE">
        <w:tc>
          <w:tcPr>
            <w:tcW w:w="5544" w:type="dxa"/>
          </w:tcPr>
          <w:p w14:paraId="45C3DF9F" w14:textId="77777777" w:rsidR="0092353F" w:rsidRPr="00A23A8F" w:rsidRDefault="0092353F" w:rsidP="0092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0666B95F" w14:textId="77777777" w:rsidR="0092353F" w:rsidRPr="00A23A8F" w:rsidRDefault="0092353F" w:rsidP="0092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14:paraId="2DE2267D" w14:textId="77777777" w:rsidR="0092353F" w:rsidRPr="00A23A8F" w:rsidRDefault="0092353F" w:rsidP="0092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361B" w:rsidRPr="00A23A8F" w14:paraId="4B1623DD" w14:textId="77777777" w:rsidTr="007C4975">
        <w:tc>
          <w:tcPr>
            <w:tcW w:w="5544" w:type="dxa"/>
          </w:tcPr>
          <w:p w14:paraId="78F5A654" w14:textId="77777777" w:rsidR="0089361B" w:rsidRPr="00A23A8F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</w:tcPr>
          <w:p w14:paraId="02FAE09A" w14:textId="77777777" w:rsidR="0089361B" w:rsidRPr="00A23A8F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D871FA0" w14:textId="77777777" w:rsidR="0089361B" w:rsidRPr="00A23A8F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D5395B" w14:textId="77777777" w:rsidR="0089361B" w:rsidRPr="00A23A8F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6064F1E" w14:textId="77777777" w:rsidR="0089361B" w:rsidRPr="00A23A8F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21D6" w:rsidRPr="00A23A8F" w14:paraId="6FCE6F6F" w14:textId="77777777" w:rsidTr="001621D6">
        <w:tc>
          <w:tcPr>
            <w:tcW w:w="5544" w:type="dxa"/>
          </w:tcPr>
          <w:p w14:paraId="2B6AB9B1" w14:textId="77777777" w:rsidR="001621D6" w:rsidRPr="00A23A8F" w:rsidRDefault="001621D6" w:rsidP="001621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Gautami" w:hAnsi="Gautami" w:cs="Gautami"/>
                <w:sz w:val="30"/>
                <w:szCs w:val="30"/>
              </w:rPr>
            </w:pPr>
            <w:r w:rsidRPr="00A23A8F">
              <w:rPr>
                <w:rFonts w:ascii="Gautami" w:hAnsi="Gautami" w:cs="Gautami"/>
                <w:sz w:val="30"/>
                <w:szCs w:val="30"/>
                <w:cs/>
              </w:rPr>
              <w:t>ยังไม่</w:t>
            </w:r>
            <w:r w:rsidRPr="00A23A8F">
              <w:rPr>
                <w:rFonts w:ascii="Gautami" w:hAnsi="Gautami" w:cs="Gautam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64" w:type="dxa"/>
          </w:tcPr>
          <w:p w14:paraId="38627E10" w14:textId="77777777" w:rsidR="001621D6" w:rsidRPr="00A23A8F" w:rsidRDefault="001621D6" w:rsidP="0016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58AFF95" w14:textId="77777777" w:rsidR="001621D6" w:rsidRPr="00A23A8F" w:rsidRDefault="001621D6" w:rsidP="0016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396,457</w:t>
            </w:r>
          </w:p>
        </w:tc>
        <w:tc>
          <w:tcPr>
            <w:tcW w:w="236" w:type="dxa"/>
          </w:tcPr>
          <w:p w14:paraId="307BD3D1" w14:textId="77777777" w:rsidR="001621D6" w:rsidRPr="00A23A8F" w:rsidRDefault="001621D6" w:rsidP="0016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979C6DB" w14:textId="77777777" w:rsidR="001621D6" w:rsidRPr="00A23A8F" w:rsidRDefault="001621D6" w:rsidP="0016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437,827</w:t>
            </w:r>
          </w:p>
        </w:tc>
      </w:tr>
      <w:tr w:rsidR="001621D6" w:rsidRPr="00A23A8F" w14:paraId="3D811B52" w14:textId="77777777" w:rsidTr="001621D6">
        <w:tc>
          <w:tcPr>
            <w:tcW w:w="5544" w:type="dxa"/>
          </w:tcPr>
          <w:p w14:paraId="5D95F826" w14:textId="77777777" w:rsidR="001621D6" w:rsidRPr="00A23A8F" w:rsidRDefault="001621D6" w:rsidP="0016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5D5DA956" w14:textId="77777777" w:rsidR="001621D6" w:rsidRPr="00A23A8F" w:rsidRDefault="001621D6" w:rsidP="0016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D3638C8" w14:textId="77777777" w:rsidR="001621D6" w:rsidRPr="00A23A8F" w:rsidRDefault="001621D6" w:rsidP="0016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396,457</w:t>
            </w:r>
          </w:p>
        </w:tc>
        <w:tc>
          <w:tcPr>
            <w:tcW w:w="236" w:type="dxa"/>
          </w:tcPr>
          <w:p w14:paraId="542D4A1D" w14:textId="77777777" w:rsidR="001621D6" w:rsidRPr="00A23A8F" w:rsidRDefault="001621D6" w:rsidP="0016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881254E" w14:textId="77777777" w:rsidR="001621D6" w:rsidRPr="00A23A8F" w:rsidRDefault="001621D6" w:rsidP="0016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437,827</w:t>
            </w:r>
          </w:p>
        </w:tc>
      </w:tr>
      <w:tr w:rsidR="001621D6" w:rsidRPr="00A23A8F" w14:paraId="03F06BAB" w14:textId="77777777" w:rsidTr="001621D6">
        <w:tc>
          <w:tcPr>
            <w:tcW w:w="5544" w:type="dxa"/>
          </w:tcPr>
          <w:p w14:paraId="1D01E78B" w14:textId="77777777" w:rsidR="001621D6" w:rsidRPr="00A23A8F" w:rsidRDefault="001621D6" w:rsidP="0016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64" w:type="dxa"/>
          </w:tcPr>
          <w:p w14:paraId="6D1C6F4C" w14:textId="77777777" w:rsidR="001621D6" w:rsidRPr="00A23A8F" w:rsidRDefault="001621D6" w:rsidP="0016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6E6B276" w14:textId="77777777" w:rsidR="001621D6" w:rsidRPr="00A23A8F" w:rsidRDefault="001621D6" w:rsidP="0016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5962D0" w14:textId="77777777" w:rsidR="001621D6" w:rsidRPr="00A23A8F" w:rsidRDefault="001621D6" w:rsidP="0016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F308878" w14:textId="77777777" w:rsidR="001621D6" w:rsidRPr="00A23A8F" w:rsidRDefault="001621D6" w:rsidP="0016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5CE" w:rsidRPr="00A23A8F" w14:paraId="43E15763" w14:textId="77777777" w:rsidTr="001621D6">
        <w:tc>
          <w:tcPr>
            <w:tcW w:w="5544" w:type="dxa"/>
          </w:tcPr>
          <w:p w14:paraId="395F2D34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Gautami" w:hAnsi="Gautami" w:cs="Gautami"/>
                <w:sz w:val="30"/>
                <w:szCs w:val="30"/>
                <w:cs/>
              </w:rPr>
              <w:t>ยังไม่</w:t>
            </w:r>
            <w:r w:rsidRPr="00A23A8F">
              <w:rPr>
                <w:rFonts w:ascii="Gautami" w:hAnsi="Gautami" w:cs="Gautam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64" w:type="dxa"/>
          </w:tcPr>
          <w:p w14:paraId="1355F292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634773E0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343BE5">
              <w:rPr>
                <w:rFonts w:ascii="Angsana New" w:hAnsi="Angsana New" w:cs="Angsana New"/>
                <w:sz w:val="30"/>
                <w:szCs w:val="30"/>
              </w:rPr>
              <w:t>193,447</w:t>
            </w:r>
          </w:p>
        </w:tc>
        <w:tc>
          <w:tcPr>
            <w:tcW w:w="236" w:type="dxa"/>
          </w:tcPr>
          <w:p w14:paraId="473531FD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ECB9A0A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1,19</w:t>
            </w:r>
            <w:r w:rsidR="00343BE5">
              <w:rPr>
                <w:rFonts w:ascii="Angsana New" w:hAnsi="Angsana New" w:cs="Angsana New"/>
                <w:sz w:val="30"/>
                <w:szCs w:val="30"/>
              </w:rPr>
              <w:t>2,477</w:t>
            </w:r>
          </w:p>
        </w:tc>
      </w:tr>
      <w:tr w:rsidR="003B45CE" w:rsidRPr="00A23A8F" w14:paraId="6DE60F9E" w14:textId="77777777" w:rsidTr="001621D6">
        <w:tc>
          <w:tcPr>
            <w:tcW w:w="5544" w:type="dxa"/>
          </w:tcPr>
          <w:p w14:paraId="36E23E11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เกินวันครบกำหนดชำระ</w:t>
            </w:r>
            <w:r w:rsidRPr="00A23A8F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864" w:type="dxa"/>
          </w:tcPr>
          <w:p w14:paraId="2073E87F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9AB0D35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265F27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51D3E26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5CE" w:rsidRPr="00A23A8F" w14:paraId="07CA6490" w14:textId="77777777" w:rsidTr="001621D6">
        <w:tc>
          <w:tcPr>
            <w:tcW w:w="5544" w:type="dxa"/>
          </w:tcPr>
          <w:p w14:paraId="2DF21C1B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น้อยกว่า 3 เดือน</w:t>
            </w:r>
          </w:p>
        </w:tc>
        <w:tc>
          <w:tcPr>
            <w:tcW w:w="864" w:type="dxa"/>
          </w:tcPr>
          <w:p w14:paraId="3C2D0D74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769E638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2,694</w:t>
            </w:r>
          </w:p>
        </w:tc>
        <w:tc>
          <w:tcPr>
            <w:tcW w:w="236" w:type="dxa"/>
          </w:tcPr>
          <w:p w14:paraId="24B1CC56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3F8B87D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</w:rPr>
              <w:t>703</w:t>
            </w:r>
          </w:p>
        </w:tc>
      </w:tr>
      <w:tr w:rsidR="003B45CE" w:rsidRPr="00A23A8F" w14:paraId="6780F1C7" w14:textId="77777777" w:rsidTr="00106AF5">
        <w:tc>
          <w:tcPr>
            <w:tcW w:w="5544" w:type="dxa"/>
          </w:tcPr>
          <w:p w14:paraId="7A8090EC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314498CF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FA70668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1,196,141</w:t>
            </w:r>
          </w:p>
        </w:tc>
        <w:tc>
          <w:tcPr>
            <w:tcW w:w="236" w:type="dxa"/>
          </w:tcPr>
          <w:p w14:paraId="35AD8904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D6E31FF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1,193,180</w:t>
            </w:r>
          </w:p>
        </w:tc>
      </w:tr>
      <w:tr w:rsidR="003B45CE" w:rsidRPr="00A23A8F" w14:paraId="0EB53305" w14:textId="77777777" w:rsidTr="00106AF5">
        <w:trPr>
          <w:trHeight w:val="316"/>
        </w:trPr>
        <w:tc>
          <w:tcPr>
            <w:tcW w:w="5544" w:type="dxa"/>
          </w:tcPr>
          <w:p w14:paraId="58C85FF2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14:paraId="1A159C09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A0FC5EF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9324C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97B6A98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B45CE" w:rsidRPr="00A23A8F" w14:paraId="5B0E859C" w14:textId="77777777" w:rsidTr="00106AF5">
        <w:tc>
          <w:tcPr>
            <w:tcW w:w="5544" w:type="dxa"/>
          </w:tcPr>
          <w:p w14:paraId="58730C93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14:paraId="50B6415D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 w:hanging="522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7AF65E14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1,592,598</w:t>
            </w:r>
          </w:p>
        </w:tc>
        <w:tc>
          <w:tcPr>
            <w:tcW w:w="236" w:type="dxa"/>
          </w:tcPr>
          <w:p w14:paraId="5884288A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11418F6" w14:textId="77777777" w:rsidR="003B45CE" w:rsidRPr="00A23A8F" w:rsidRDefault="003B45CE" w:rsidP="003B4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1,631,007</w:t>
            </w:r>
          </w:p>
        </w:tc>
      </w:tr>
    </w:tbl>
    <w:p w14:paraId="57288F42" w14:textId="77777777" w:rsidR="00F57B6D" w:rsidRPr="00A23A8F" w:rsidRDefault="00F57B6D" w:rsidP="00F57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4A0CABCC" w14:textId="77777777" w:rsidR="00F05D2D" w:rsidRPr="00A23A8F" w:rsidRDefault="00327F7F" w:rsidP="00F57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A23A8F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โดยปกติระยะเวลาการให้สินเชื่อแก่ลูกค้าของบริษัท</w:t>
      </w:r>
      <w:r w:rsidR="00BA6552" w:rsidRPr="00A23A8F">
        <w:rPr>
          <w:rFonts w:ascii="Angsana New" w:hAnsi="Angsana New" w:cs="Angsana New" w:hint="cs"/>
          <w:sz w:val="30"/>
          <w:szCs w:val="30"/>
          <w:cs/>
        </w:rPr>
        <w:t xml:space="preserve">มีระยะเวลาตั้งแต่ </w:t>
      </w:r>
      <w:r w:rsidR="007E047E" w:rsidRPr="00A23A8F">
        <w:rPr>
          <w:rFonts w:ascii="Angsana New" w:hAnsi="Angsana New" w:cs="Angsana New"/>
          <w:sz w:val="30"/>
          <w:szCs w:val="30"/>
        </w:rPr>
        <w:t>30</w:t>
      </w:r>
      <w:r w:rsidR="00204B7A" w:rsidRPr="00A23A8F">
        <w:rPr>
          <w:rFonts w:ascii="Angsana New" w:hAnsi="Angsana New" w:cs="Angsana New"/>
          <w:sz w:val="30"/>
          <w:szCs w:val="30"/>
        </w:rPr>
        <w:t xml:space="preserve"> </w:t>
      </w:r>
      <w:r w:rsidR="00BA6552" w:rsidRPr="00A23A8F">
        <w:rPr>
          <w:rFonts w:ascii="Angsana New" w:hAnsi="Angsana New" w:cs="Angsana New" w:hint="cs"/>
          <w:sz w:val="30"/>
          <w:szCs w:val="30"/>
          <w:cs/>
        </w:rPr>
        <w:t xml:space="preserve">วัน ถึง </w:t>
      </w:r>
      <w:r w:rsidR="00BA6552" w:rsidRPr="00A23A8F">
        <w:rPr>
          <w:rFonts w:ascii="Angsana New" w:hAnsi="Angsana New" w:cs="Angsana New"/>
          <w:sz w:val="30"/>
          <w:szCs w:val="30"/>
        </w:rPr>
        <w:t>90</w:t>
      </w:r>
      <w:r w:rsidR="00BA6552" w:rsidRPr="00A23A8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3A8F">
        <w:rPr>
          <w:rFonts w:ascii="Angsana New" w:hAnsi="Angsana New" w:cs="Angsana New"/>
          <w:sz w:val="30"/>
          <w:szCs w:val="30"/>
          <w:cs/>
        </w:rPr>
        <w:t>วัน</w:t>
      </w:r>
      <w:r w:rsidR="00195032" w:rsidRPr="00A23A8F">
        <w:rPr>
          <w:rFonts w:ascii="Angsana New" w:hAnsi="Angsana New" w:cs="Angsana New"/>
          <w:sz w:val="30"/>
          <w:szCs w:val="30"/>
        </w:rPr>
        <w:t xml:space="preserve"> </w:t>
      </w:r>
      <w:r w:rsidR="00195032" w:rsidRPr="00A23A8F">
        <w:rPr>
          <w:rFonts w:ascii="Angsana New" w:hAnsi="Angsana New" w:cs="Angsana New" w:hint="cs"/>
          <w:sz w:val="30"/>
          <w:szCs w:val="30"/>
          <w:cs/>
        </w:rPr>
        <w:t>และ</w:t>
      </w:r>
      <w:r w:rsidR="0060280B" w:rsidRPr="00A23A8F">
        <w:rPr>
          <w:rFonts w:ascii="Angsana New" w:hAnsi="Angsana New" w:cs="Angsana New" w:hint="cs"/>
          <w:sz w:val="30"/>
          <w:szCs w:val="30"/>
          <w:cs/>
        </w:rPr>
        <w:t>มีการให้สินเชื่อเป็นพิเศษ</w:t>
      </w:r>
      <w:r w:rsidR="00882AFA" w:rsidRPr="00A23A8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280B" w:rsidRPr="00A23A8F">
        <w:rPr>
          <w:rFonts w:ascii="Angsana New" w:hAnsi="Angsana New" w:cs="Angsana New" w:hint="cs"/>
          <w:sz w:val="30"/>
          <w:szCs w:val="30"/>
          <w:cs/>
        </w:rPr>
        <w:t>เป็นระยะเวลา</w:t>
      </w:r>
      <w:r w:rsidR="009502F6" w:rsidRPr="00A23A8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502F6" w:rsidRPr="00A23A8F">
        <w:rPr>
          <w:rFonts w:ascii="Angsana New" w:hAnsi="Angsana New" w:cs="Angsana New"/>
          <w:sz w:val="30"/>
          <w:szCs w:val="30"/>
        </w:rPr>
        <w:t>270</w:t>
      </w:r>
      <w:r w:rsidR="009502F6" w:rsidRPr="00A23A8F">
        <w:rPr>
          <w:rFonts w:ascii="Angsana New" w:hAnsi="Angsana New" w:cs="Angsana New" w:hint="cs"/>
          <w:sz w:val="30"/>
          <w:szCs w:val="30"/>
          <w:cs/>
        </w:rPr>
        <w:t xml:space="preserve"> วันสำหรับลูกค้ารายหนึ่ง</w:t>
      </w:r>
    </w:p>
    <w:p w14:paraId="63277C43" w14:textId="77777777" w:rsidR="007478A5" w:rsidRPr="00A23A8F" w:rsidRDefault="007478A5" w:rsidP="00F57B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7CD6F74B" w14:textId="77777777" w:rsidR="00327F7F" w:rsidRPr="00F05D2D" w:rsidRDefault="00327F7F" w:rsidP="00602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 w:cs="Angsana New"/>
          <w:spacing w:val="-6"/>
          <w:sz w:val="2"/>
          <w:szCs w:val="2"/>
          <w:cs/>
        </w:rPr>
      </w:pPr>
    </w:p>
    <w:p w14:paraId="5DD9FA18" w14:textId="77777777" w:rsidR="00343BE5" w:rsidRDefault="00343B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0E5C62AF" w14:textId="77777777" w:rsidR="00F95CB9" w:rsidRPr="00DE05C7" w:rsidRDefault="00F95CB9" w:rsidP="00B811AF">
      <w:pPr>
        <w:pStyle w:val="FSHeadMain"/>
        <w:rPr>
          <w:cs/>
        </w:rPr>
      </w:pPr>
      <w:r w:rsidRPr="00DE05C7">
        <w:rPr>
          <w:cs/>
        </w:rPr>
        <w:lastRenderedPageBreak/>
        <w:t>ลูกหนี้อื่น</w:t>
      </w:r>
    </w:p>
    <w:p w14:paraId="09427FA3" w14:textId="77777777" w:rsidR="00564625" w:rsidRPr="00DE05C7" w:rsidRDefault="00564625" w:rsidP="005F57CE">
      <w:pPr>
        <w:pStyle w:val="FSBlank"/>
        <w:ind w:left="0"/>
        <w:rPr>
          <w:sz w:val="30"/>
          <w:szCs w:val="30"/>
        </w:rPr>
      </w:pPr>
    </w:p>
    <w:tbl>
      <w:tblPr>
        <w:tblW w:w="0" w:type="auto"/>
        <w:tblInd w:w="558" w:type="dxa"/>
        <w:tblLook w:val="0000" w:firstRow="0" w:lastRow="0" w:firstColumn="0" w:lastColumn="0" w:noHBand="0" w:noVBand="0"/>
      </w:tblPr>
      <w:tblGrid>
        <w:gridCol w:w="5054"/>
        <w:gridCol w:w="1239"/>
        <w:gridCol w:w="1227"/>
        <w:gridCol w:w="300"/>
        <w:gridCol w:w="1227"/>
      </w:tblGrid>
      <w:tr w:rsidR="0089361B" w:rsidRPr="00DE05C7" w14:paraId="0DC7793A" w14:textId="77777777" w:rsidTr="00FE509F">
        <w:tc>
          <w:tcPr>
            <w:tcW w:w="5130" w:type="dxa"/>
          </w:tcPr>
          <w:p w14:paraId="57273C32" w14:textId="77777777" w:rsidR="0089361B" w:rsidRPr="00DE05C7" w:rsidRDefault="0089361B" w:rsidP="0089361B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3D3BE8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233002C8" w14:textId="77777777" w:rsidR="0089361B" w:rsidRPr="00F57B6D" w:rsidRDefault="0089361B" w:rsidP="0089361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7B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302" w:type="dxa"/>
          </w:tcPr>
          <w:p w14:paraId="03E781C9" w14:textId="77777777" w:rsidR="0089361B" w:rsidRPr="00F57B6D" w:rsidRDefault="0089361B" w:rsidP="0089361B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14:paraId="636AA84D" w14:textId="77777777" w:rsidR="0089361B" w:rsidRPr="00F57B6D" w:rsidRDefault="0089361B" w:rsidP="0089361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7B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2353F" w:rsidRPr="00DE05C7" w14:paraId="20FA9AA3" w14:textId="77777777" w:rsidTr="00FE509F">
        <w:tc>
          <w:tcPr>
            <w:tcW w:w="5130" w:type="dxa"/>
          </w:tcPr>
          <w:p w14:paraId="38826516" w14:textId="77777777" w:rsidR="0092353F" w:rsidRPr="00DE05C7" w:rsidRDefault="0092353F" w:rsidP="0092353F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6CCD9D" w14:textId="77777777" w:rsidR="0092353F" w:rsidRPr="00DE05C7" w:rsidRDefault="0092353F" w:rsidP="0092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8" w:type="dxa"/>
            <w:gridSpan w:val="3"/>
          </w:tcPr>
          <w:p w14:paraId="5218EAF5" w14:textId="77777777" w:rsidR="0092353F" w:rsidRPr="00DE05C7" w:rsidRDefault="0092353F" w:rsidP="00923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361B" w:rsidRPr="00DE05C7" w14:paraId="6640EF67" w14:textId="77777777" w:rsidTr="003162F2">
        <w:tc>
          <w:tcPr>
            <w:tcW w:w="5130" w:type="dxa"/>
          </w:tcPr>
          <w:p w14:paraId="490B2CB1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1260" w:type="dxa"/>
          </w:tcPr>
          <w:p w14:paraId="4CBE5519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CD36EE8" w14:textId="77777777" w:rsidR="0089361B" w:rsidRPr="00DE05C7" w:rsidRDefault="008053A0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27,195</w:t>
            </w:r>
          </w:p>
        </w:tc>
        <w:tc>
          <w:tcPr>
            <w:tcW w:w="302" w:type="dxa"/>
          </w:tcPr>
          <w:p w14:paraId="1652976C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</w:tcPr>
          <w:p w14:paraId="7987B53D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</w:rPr>
              <w:t>62,056</w:t>
            </w:r>
          </w:p>
        </w:tc>
      </w:tr>
      <w:tr w:rsidR="0089361B" w:rsidRPr="00DE05C7" w14:paraId="5D18D5EE" w14:textId="77777777" w:rsidTr="003162F2">
        <w:tc>
          <w:tcPr>
            <w:tcW w:w="5130" w:type="dxa"/>
          </w:tcPr>
          <w:p w14:paraId="642D2133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</w:tcPr>
          <w:p w14:paraId="325F991D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881C37B" w14:textId="77777777" w:rsidR="0089361B" w:rsidRPr="00DE05C7" w:rsidRDefault="001467E0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3,915</w:t>
            </w:r>
          </w:p>
        </w:tc>
        <w:tc>
          <w:tcPr>
            <w:tcW w:w="302" w:type="dxa"/>
          </w:tcPr>
          <w:p w14:paraId="45350646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E3E74F0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</w:rPr>
              <w:t>3,379</w:t>
            </w:r>
          </w:p>
        </w:tc>
      </w:tr>
      <w:tr w:rsidR="0089361B" w:rsidRPr="00DE05C7" w14:paraId="645825D4" w14:textId="77777777" w:rsidTr="00FE509F">
        <w:tc>
          <w:tcPr>
            <w:tcW w:w="5130" w:type="dxa"/>
          </w:tcPr>
          <w:p w14:paraId="1CD3F4E3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0A6671C0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17267897" w14:textId="77777777" w:rsidR="0089361B" w:rsidRPr="00DE05C7" w:rsidRDefault="001467E0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31,110</w:t>
            </w:r>
          </w:p>
        </w:tc>
        <w:tc>
          <w:tcPr>
            <w:tcW w:w="302" w:type="dxa"/>
          </w:tcPr>
          <w:p w14:paraId="39ED0848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55637A50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65,435</w:t>
            </w:r>
          </w:p>
        </w:tc>
      </w:tr>
    </w:tbl>
    <w:p w14:paraId="24B01CE5" w14:textId="77777777" w:rsidR="005A2810" w:rsidRPr="00DE05C7" w:rsidRDefault="005A2810" w:rsidP="005A2810">
      <w:pPr>
        <w:pStyle w:val="FSBlank"/>
        <w:rPr>
          <w:sz w:val="30"/>
          <w:szCs w:val="30"/>
        </w:rPr>
      </w:pPr>
    </w:p>
    <w:p w14:paraId="13513FBB" w14:textId="77777777" w:rsidR="00977CA1" w:rsidRPr="00DE05C7" w:rsidRDefault="00977CA1" w:rsidP="00C473D4">
      <w:pPr>
        <w:pStyle w:val="FSHeadMain"/>
        <w:rPr>
          <w:cs/>
        </w:rPr>
      </w:pPr>
      <w:r w:rsidRPr="00DE05C7">
        <w:rPr>
          <w:cs/>
        </w:rPr>
        <w:t>สินค้าคงเหลือ</w:t>
      </w:r>
    </w:p>
    <w:p w14:paraId="2F06A7CD" w14:textId="77777777" w:rsidR="00564625" w:rsidRPr="00DE05C7" w:rsidRDefault="00564625" w:rsidP="00C473D4">
      <w:pPr>
        <w:pStyle w:val="FSBlank"/>
        <w:rPr>
          <w:sz w:val="30"/>
          <w:szCs w:val="30"/>
        </w:rPr>
      </w:pPr>
    </w:p>
    <w:tbl>
      <w:tblPr>
        <w:tblW w:w="0" w:type="auto"/>
        <w:tblInd w:w="558" w:type="dxa"/>
        <w:tblLook w:val="0000" w:firstRow="0" w:lastRow="0" w:firstColumn="0" w:lastColumn="0" w:noHBand="0" w:noVBand="0"/>
      </w:tblPr>
      <w:tblGrid>
        <w:gridCol w:w="6281"/>
        <w:gridCol w:w="1265"/>
        <w:gridCol w:w="236"/>
        <w:gridCol w:w="1265"/>
      </w:tblGrid>
      <w:tr w:rsidR="0089361B" w:rsidRPr="00DE05C7" w14:paraId="366D97FE" w14:textId="77777777" w:rsidTr="007C7EC1">
        <w:tc>
          <w:tcPr>
            <w:tcW w:w="6408" w:type="dxa"/>
          </w:tcPr>
          <w:p w14:paraId="2D602629" w14:textId="77777777" w:rsidR="0089361B" w:rsidRPr="00DE05C7" w:rsidRDefault="0089361B" w:rsidP="0089361B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CA4BFB2" w14:textId="77777777" w:rsidR="0089361B" w:rsidRPr="00F57B6D" w:rsidRDefault="0089361B" w:rsidP="0089361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7B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75AF079" w14:textId="77777777" w:rsidR="0089361B" w:rsidRPr="00F57B6D" w:rsidRDefault="0089361B" w:rsidP="0089361B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6C81F82" w14:textId="77777777" w:rsidR="0089361B" w:rsidRPr="00F57B6D" w:rsidRDefault="0089361B" w:rsidP="0089361B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57B6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92353F" w:rsidRPr="00DE05C7" w14:paraId="23D52BBB" w14:textId="77777777" w:rsidTr="007C7EC1">
        <w:tc>
          <w:tcPr>
            <w:tcW w:w="6408" w:type="dxa"/>
          </w:tcPr>
          <w:p w14:paraId="256CB5FB" w14:textId="77777777" w:rsidR="0092353F" w:rsidRPr="00DE05C7" w:rsidRDefault="0092353F" w:rsidP="0092353F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14:paraId="568E1554" w14:textId="77777777" w:rsidR="0092353F" w:rsidRPr="00DE05C7" w:rsidRDefault="0092353F" w:rsidP="0092353F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361B" w:rsidRPr="00DE05C7" w14:paraId="75D1D951" w14:textId="77777777" w:rsidTr="007C7EC1">
        <w:tc>
          <w:tcPr>
            <w:tcW w:w="6408" w:type="dxa"/>
          </w:tcPr>
          <w:p w14:paraId="43FB7435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7" w:type="dxa"/>
          </w:tcPr>
          <w:p w14:paraId="20A5F5D7" w14:textId="77777777" w:rsidR="0089361B" w:rsidRPr="00DE05C7" w:rsidRDefault="001D0B65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1D0B65">
              <w:rPr>
                <w:rFonts w:ascii="Angsana New" w:hAnsi="Angsana New" w:cs="Angsana New"/>
                <w:sz w:val="30"/>
                <w:szCs w:val="30"/>
              </w:rPr>
              <w:t>270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0B65">
              <w:rPr>
                <w:rFonts w:ascii="Angsana New" w:hAnsi="Angsana New" w:cs="Angsana New"/>
                <w:sz w:val="30"/>
                <w:szCs w:val="30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19D4F1C1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94B38E1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</w:rPr>
              <w:t>283,525</w:t>
            </w:r>
          </w:p>
        </w:tc>
      </w:tr>
      <w:tr w:rsidR="0089361B" w:rsidRPr="00DE05C7" w14:paraId="136F87FE" w14:textId="77777777" w:rsidTr="007C7EC1">
        <w:tc>
          <w:tcPr>
            <w:tcW w:w="6408" w:type="dxa"/>
          </w:tcPr>
          <w:p w14:paraId="0E8AE081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7" w:type="dxa"/>
          </w:tcPr>
          <w:p w14:paraId="00D373E2" w14:textId="77777777" w:rsidR="0089361B" w:rsidRPr="00DE05C7" w:rsidRDefault="001D0B65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1D0B65">
              <w:rPr>
                <w:rFonts w:ascii="Angsana New" w:hAnsi="Angsana New" w:cs="Angsana New"/>
                <w:sz w:val="30"/>
                <w:szCs w:val="30"/>
              </w:rPr>
              <w:t>94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0B65">
              <w:rPr>
                <w:rFonts w:ascii="Angsana New" w:hAnsi="Angsana New" w:cs="Angsana New"/>
                <w:sz w:val="30"/>
                <w:szCs w:val="30"/>
              </w:rPr>
              <w:t>006</w:t>
            </w:r>
          </w:p>
        </w:tc>
        <w:tc>
          <w:tcPr>
            <w:tcW w:w="236" w:type="dxa"/>
          </w:tcPr>
          <w:p w14:paraId="4B114F5C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21E6758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</w:rPr>
              <w:t>190,602</w:t>
            </w:r>
          </w:p>
        </w:tc>
      </w:tr>
      <w:tr w:rsidR="0089361B" w:rsidRPr="00DE05C7" w14:paraId="15E8DC10" w14:textId="77777777" w:rsidTr="007C7EC1">
        <w:tc>
          <w:tcPr>
            <w:tcW w:w="6408" w:type="dxa"/>
          </w:tcPr>
          <w:p w14:paraId="38C0D9D7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7" w:type="dxa"/>
          </w:tcPr>
          <w:p w14:paraId="5971DA48" w14:textId="77777777" w:rsidR="0089361B" w:rsidRPr="00DE05C7" w:rsidRDefault="001D0B65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1D0B65">
              <w:rPr>
                <w:rFonts w:ascii="Angsana New" w:hAnsi="Angsana New" w:cs="Angsana New"/>
                <w:sz w:val="30"/>
                <w:szCs w:val="30"/>
              </w:rPr>
              <w:t>85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0B65">
              <w:rPr>
                <w:rFonts w:ascii="Angsana New" w:hAnsi="Angsana New" w:cs="Angsana New"/>
                <w:sz w:val="30"/>
                <w:szCs w:val="30"/>
              </w:rPr>
              <w:t>492</w:t>
            </w:r>
          </w:p>
        </w:tc>
        <w:tc>
          <w:tcPr>
            <w:tcW w:w="236" w:type="dxa"/>
          </w:tcPr>
          <w:p w14:paraId="7FCFD970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3D5A35C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</w:rPr>
              <w:t>63,651</w:t>
            </w:r>
          </w:p>
        </w:tc>
      </w:tr>
      <w:tr w:rsidR="0089361B" w:rsidRPr="00DE05C7" w14:paraId="4C577EC9" w14:textId="77777777" w:rsidTr="007C7EC1">
        <w:tc>
          <w:tcPr>
            <w:tcW w:w="6408" w:type="dxa"/>
          </w:tcPr>
          <w:p w14:paraId="214F0AE9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267" w:type="dxa"/>
          </w:tcPr>
          <w:p w14:paraId="70624FDA" w14:textId="77777777" w:rsidR="0089361B" w:rsidRPr="00DE05C7" w:rsidRDefault="001D0B65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1D0B65">
              <w:rPr>
                <w:rFonts w:ascii="Angsana New" w:hAnsi="Angsana New" w:cs="Angsana New"/>
                <w:sz w:val="30"/>
                <w:szCs w:val="30"/>
              </w:rPr>
              <w:t>171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0B65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="00A149C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69E5BC7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433A542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</w:rPr>
              <w:t>168,095</w:t>
            </w:r>
          </w:p>
        </w:tc>
      </w:tr>
      <w:tr w:rsidR="0089361B" w:rsidRPr="00DE05C7" w14:paraId="09EAC19E" w14:textId="77777777" w:rsidTr="007C7EC1">
        <w:tc>
          <w:tcPr>
            <w:tcW w:w="6408" w:type="dxa"/>
          </w:tcPr>
          <w:p w14:paraId="53A7CC7F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75CF80E" w14:textId="77777777" w:rsidR="0089361B" w:rsidRPr="00DE05C7" w:rsidRDefault="001D0B65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1D0B65">
              <w:rPr>
                <w:rFonts w:ascii="Angsana New" w:hAnsi="Angsana New" w:cs="Angsana New"/>
                <w:sz w:val="30"/>
                <w:szCs w:val="30"/>
              </w:rPr>
              <w:t>63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1D0B6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14:paraId="74A51BB5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D24DACC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</w:rPr>
              <w:t>86,329</w:t>
            </w:r>
          </w:p>
        </w:tc>
      </w:tr>
      <w:tr w:rsidR="0089361B" w:rsidRPr="00DE05C7" w14:paraId="0A80C1C1" w14:textId="77777777" w:rsidTr="00F87C8D">
        <w:trPr>
          <w:trHeight w:val="334"/>
        </w:trPr>
        <w:tc>
          <w:tcPr>
            <w:tcW w:w="6408" w:type="dxa"/>
          </w:tcPr>
          <w:p w14:paraId="0E128778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7E3BB7D" w14:textId="77777777" w:rsidR="0089361B" w:rsidRPr="00DE05C7" w:rsidRDefault="001D0B65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0B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D0B6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650</w:t>
            </w:r>
          </w:p>
        </w:tc>
        <w:tc>
          <w:tcPr>
            <w:tcW w:w="236" w:type="dxa"/>
          </w:tcPr>
          <w:p w14:paraId="769CB3C0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4A8CB00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792,202</w:t>
            </w:r>
          </w:p>
        </w:tc>
      </w:tr>
      <w:tr w:rsidR="0089361B" w:rsidRPr="00DE05C7" w14:paraId="7087C234" w14:textId="77777777" w:rsidTr="00F87C8D">
        <w:tc>
          <w:tcPr>
            <w:tcW w:w="6408" w:type="dxa"/>
          </w:tcPr>
          <w:p w14:paraId="0895BB3E" w14:textId="77777777" w:rsidR="0089361B" w:rsidRPr="00DE05C7" w:rsidRDefault="0089361B" w:rsidP="0089361B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733D00DA" w14:textId="77777777" w:rsidR="0089361B" w:rsidRPr="00DE05C7" w:rsidRDefault="0089361B" w:rsidP="0089361B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0656A868" w14:textId="77777777" w:rsidR="0089361B" w:rsidRPr="00DE05C7" w:rsidRDefault="0089361B" w:rsidP="0089361B">
            <w:pPr>
              <w:pStyle w:val="FSBlank"/>
              <w:rPr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45873EF9" w14:textId="77777777" w:rsidR="0089361B" w:rsidRPr="00DE05C7" w:rsidRDefault="0089361B" w:rsidP="0089361B">
            <w:pPr>
              <w:pStyle w:val="FSBlank"/>
              <w:rPr>
                <w:sz w:val="30"/>
                <w:szCs w:val="30"/>
              </w:rPr>
            </w:pPr>
          </w:p>
        </w:tc>
      </w:tr>
      <w:tr w:rsidR="0089361B" w:rsidRPr="00DE05C7" w14:paraId="6ADEC247" w14:textId="77777777" w:rsidTr="00F87C8D">
        <w:tc>
          <w:tcPr>
            <w:tcW w:w="6408" w:type="dxa"/>
          </w:tcPr>
          <w:p w14:paraId="23322660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</w:t>
            </w: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บัญชีต้นทุนขายสินค้า</w:t>
            </w:r>
          </w:p>
        </w:tc>
        <w:tc>
          <w:tcPr>
            <w:tcW w:w="1267" w:type="dxa"/>
          </w:tcPr>
          <w:p w14:paraId="55F6F07D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74CD6A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4F94BD4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9361B" w:rsidRPr="00DE05C7" w14:paraId="405509A0" w14:textId="77777777" w:rsidTr="00F87C8D">
        <w:tc>
          <w:tcPr>
            <w:tcW w:w="6408" w:type="dxa"/>
          </w:tcPr>
          <w:p w14:paraId="7ED01BD2" w14:textId="77777777" w:rsidR="0089361B" w:rsidRPr="00DE05C7" w:rsidRDefault="0089361B" w:rsidP="0089361B">
            <w:pPr>
              <w:numPr>
                <w:ilvl w:val="1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10C83536" w14:textId="77777777" w:rsidR="0089361B" w:rsidRPr="00DE05C7" w:rsidRDefault="00A149CF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4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14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A149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BAE1E13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11C4A75B" w14:textId="77777777" w:rsidR="0089361B" w:rsidRPr="00DE05C7" w:rsidRDefault="0089361B" w:rsidP="008936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6,044,012</w:t>
            </w:r>
          </w:p>
        </w:tc>
      </w:tr>
    </w:tbl>
    <w:p w14:paraId="195F287A" w14:textId="77777777" w:rsidR="00B778EB" w:rsidRPr="00B44823" w:rsidRDefault="00B778EB" w:rsidP="00B7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  <w:sectPr w:rsidR="00B778EB" w:rsidRPr="00B44823" w:rsidSect="00AB510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245"/>
        </w:sectPr>
      </w:pPr>
    </w:p>
    <w:p w14:paraId="72A092A1" w14:textId="77777777" w:rsidR="00B778EB" w:rsidRPr="00B44823" w:rsidRDefault="00B778EB" w:rsidP="000B257C">
      <w:pPr>
        <w:numPr>
          <w:ilvl w:val="0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448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1526212D" w14:textId="77777777" w:rsidR="00B778EB" w:rsidRPr="001467E0" w:rsidRDefault="00B778EB" w:rsidP="00B7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tbl>
      <w:tblPr>
        <w:tblW w:w="140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76"/>
        <w:gridCol w:w="1151"/>
        <w:gridCol w:w="247"/>
        <w:gridCol w:w="1149"/>
        <w:gridCol w:w="239"/>
        <w:gridCol w:w="1157"/>
        <w:gridCol w:w="239"/>
        <w:gridCol w:w="1154"/>
        <w:gridCol w:w="242"/>
        <w:gridCol w:w="1146"/>
        <w:gridCol w:w="8"/>
        <w:gridCol w:w="230"/>
        <w:gridCol w:w="8"/>
        <w:gridCol w:w="1505"/>
        <w:gridCol w:w="236"/>
        <w:gridCol w:w="1154"/>
      </w:tblGrid>
      <w:tr w:rsidR="008A2982" w:rsidRPr="00914313" w14:paraId="4BD42494" w14:textId="77777777" w:rsidTr="008A2982">
        <w:trPr>
          <w:tblHeader/>
        </w:trPr>
        <w:tc>
          <w:tcPr>
            <w:tcW w:w="1487" w:type="pct"/>
          </w:tcPr>
          <w:p w14:paraId="72D38A6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387136B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A4D8F7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3C85481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pct"/>
            <w:vAlign w:val="bottom"/>
          </w:tcPr>
          <w:p w14:paraId="602B198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" w:type="pct"/>
            <w:vAlign w:val="bottom"/>
          </w:tcPr>
          <w:p w14:paraId="707F5051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vAlign w:val="bottom"/>
          </w:tcPr>
          <w:p w14:paraId="5F39326D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vAlign w:val="bottom"/>
          </w:tcPr>
          <w:p w14:paraId="30507B4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86" w:type="pct"/>
            <w:vAlign w:val="bottom"/>
          </w:tcPr>
          <w:p w14:paraId="1A9734E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  <w:vAlign w:val="bottom"/>
          </w:tcPr>
          <w:p w14:paraId="35D56C6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57AC167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14:paraId="7FE5A5E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4" w:type="pct"/>
            <w:vAlign w:val="bottom"/>
          </w:tcPr>
          <w:p w14:paraId="281B236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vAlign w:val="bottom"/>
          </w:tcPr>
          <w:p w14:paraId="342A0A26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14:paraId="2D382BA1" w14:textId="77777777" w:rsidTr="008A2982">
        <w:trPr>
          <w:tblHeader/>
        </w:trPr>
        <w:tc>
          <w:tcPr>
            <w:tcW w:w="1487" w:type="pct"/>
          </w:tcPr>
          <w:p w14:paraId="248C144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2CF227A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0E81F4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440529C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5" w:type="pct"/>
            <w:vAlign w:val="bottom"/>
          </w:tcPr>
          <w:p w14:paraId="151FC31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" w:type="pct"/>
            <w:vAlign w:val="bottom"/>
          </w:tcPr>
          <w:p w14:paraId="7E8BBAA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vAlign w:val="bottom"/>
          </w:tcPr>
          <w:p w14:paraId="51851B3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vAlign w:val="bottom"/>
          </w:tcPr>
          <w:p w14:paraId="7A7313B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86" w:type="pct"/>
            <w:vAlign w:val="bottom"/>
          </w:tcPr>
          <w:p w14:paraId="2BC8D09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  <w:vAlign w:val="bottom"/>
          </w:tcPr>
          <w:p w14:paraId="51F6FAC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0B00BBC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14:paraId="362FABD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84" w:type="pct"/>
            <w:vAlign w:val="bottom"/>
          </w:tcPr>
          <w:p w14:paraId="5DDF161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vAlign w:val="bottom"/>
          </w:tcPr>
          <w:p w14:paraId="525F4DC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14:paraId="2C9BB82E" w14:textId="77777777" w:rsidTr="008A2982">
        <w:trPr>
          <w:tblHeader/>
        </w:trPr>
        <w:tc>
          <w:tcPr>
            <w:tcW w:w="1487" w:type="pct"/>
          </w:tcPr>
          <w:p w14:paraId="5EEE92E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0185C85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88" w:type="pct"/>
            <w:vAlign w:val="bottom"/>
          </w:tcPr>
          <w:p w14:paraId="0462613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4D38E8C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85" w:type="pct"/>
            <w:vAlign w:val="bottom"/>
          </w:tcPr>
          <w:p w14:paraId="1B47FA0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2" w:type="pct"/>
            <w:vAlign w:val="bottom"/>
          </w:tcPr>
          <w:p w14:paraId="33502BF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5" w:type="pct"/>
            <w:vAlign w:val="bottom"/>
          </w:tcPr>
          <w:p w14:paraId="25B4B1B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vAlign w:val="bottom"/>
          </w:tcPr>
          <w:p w14:paraId="2012E91D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86" w:type="pct"/>
            <w:vAlign w:val="bottom"/>
          </w:tcPr>
          <w:p w14:paraId="1085CE6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  <w:vAlign w:val="bottom"/>
          </w:tcPr>
          <w:p w14:paraId="784B5F1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14:paraId="7E8AE45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14:paraId="3167D838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84" w:type="pct"/>
            <w:vAlign w:val="bottom"/>
          </w:tcPr>
          <w:p w14:paraId="77DEAFB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vAlign w:val="bottom"/>
          </w:tcPr>
          <w:p w14:paraId="3508C5D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14:paraId="3BC6AA58" w14:textId="77777777" w:rsidTr="008A2982">
        <w:trPr>
          <w:tblHeader/>
        </w:trPr>
        <w:tc>
          <w:tcPr>
            <w:tcW w:w="1487" w:type="pct"/>
          </w:tcPr>
          <w:p w14:paraId="6CF5911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23CB9A56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88" w:type="pct"/>
            <w:vAlign w:val="bottom"/>
          </w:tcPr>
          <w:p w14:paraId="54ECA8A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160E556D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85" w:type="pct"/>
            <w:vAlign w:val="bottom"/>
          </w:tcPr>
          <w:p w14:paraId="3EEFF2C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16411D9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5" w:type="pct"/>
            <w:vAlign w:val="bottom"/>
          </w:tcPr>
          <w:p w14:paraId="5B18581B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vAlign w:val="bottom"/>
          </w:tcPr>
          <w:p w14:paraId="4FF8FD7E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86" w:type="pct"/>
            <w:vAlign w:val="bottom"/>
          </w:tcPr>
          <w:p w14:paraId="1E21A404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  <w:vAlign w:val="bottom"/>
          </w:tcPr>
          <w:p w14:paraId="0B9DEDB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" w:type="pct"/>
            <w:gridSpan w:val="2"/>
            <w:vAlign w:val="bottom"/>
          </w:tcPr>
          <w:p w14:paraId="44B6660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14:paraId="2474990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84" w:type="pct"/>
            <w:vAlign w:val="bottom"/>
          </w:tcPr>
          <w:p w14:paraId="282022EC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vAlign w:val="bottom"/>
          </w:tcPr>
          <w:p w14:paraId="73E88F1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0280B" w:rsidRPr="00914313" w14:paraId="2B2FF36D" w14:textId="77777777" w:rsidTr="008A2982">
        <w:trPr>
          <w:tblHeader/>
        </w:trPr>
        <w:tc>
          <w:tcPr>
            <w:tcW w:w="1487" w:type="pct"/>
          </w:tcPr>
          <w:p w14:paraId="4F81B9F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13" w:type="pct"/>
            <w:gridSpan w:val="15"/>
          </w:tcPr>
          <w:p w14:paraId="3EC874A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A2982" w:rsidRPr="00914313" w14:paraId="7957095B" w14:textId="77777777" w:rsidTr="008A2982">
        <w:tc>
          <w:tcPr>
            <w:tcW w:w="1487" w:type="pct"/>
          </w:tcPr>
          <w:p w14:paraId="699A5E62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10" w:type="pct"/>
          </w:tcPr>
          <w:p w14:paraId="6223C1DF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</w:tcPr>
          <w:p w14:paraId="10D173E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4E587AB3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336802B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pct"/>
          </w:tcPr>
          <w:p w14:paraId="383BF5B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</w:tcPr>
          <w:p w14:paraId="6F4EA79A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3780A047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14:paraId="5C919BD5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591424A0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74CDFDB1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14:paraId="1D8A5AE6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14:paraId="5FCDFD1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7C739639" w14:textId="77777777"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0"/>
      <w:bookmarkEnd w:id="1"/>
      <w:tr w:rsidR="005F0C74" w:rsidRPr="00914313" w14:paraId="452DFE76" w14:textId="77777777" w:rsidTr="008A2982">
        <w:tc>
          <w:tcPr>
            <w:tcW w:w="1487" w:type="pct"/>
          </w:tcPr>
          <w:p w14:paraId="1B0EE39E" w14:textId="77777777" w:rsidR="005F0C74" w:rsidRPr="00914313" w:rsidRDefault="005F0C74" w:rsidP="005F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410" w:type="pct"/>
          </w:tcPr>
          <w:p w14:paraId="253EEC1B" w14:textId="77777777" w:rsidR="005F0C74" w:rsidRPr="005F0C74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5F0C74">
              <w:rPr>
                <w:rFonts w:ascii="Angsana New" w:hAnsi="Angsana New" w:cs="Angsana New"/>
                <w:sz w:val="28"/>
                <w:szCs w:val="28"/>
              </w:rPr>
              <w:t>180,983</w:t>
            </w:r>
          </w:p>
        </w:tc>
        <w:tc>
          <w:tcPr>
            <w:tcW w:w="88" w:type="pct"/>
          </w:tcPr>
          <w:p w14:paraId="79F49B20" w14:textId="77777777" w:rsidR="005F0C74" w:rsidRPr="005F0C74" w:rsidRDefault="005F0C74" w:rsidP="005F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7F01A3B" w14:textId="77777777" w:rsidR="005F0C74" w:rsidRPr="005F0C74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5F0C74">
              <w:rPr>
                <w:rFonts w:ascii="Angsana New" w:hAnsi="Angsana New" w:cs="Angsana New"/>
                <w:sz w:val="28"/>
                <w:szCs w:val="28"/>
              </w:rPr>
              <w:t>582,865</w:t>
            </w:r>
          </w:p>
        </w:tc>
        <w:tc>
          <w:tcPr>
            <w:tcW w:w="85" w:type="pct"/>
          </w:tcPr>
          <w:p w14:paraId="112B09CD" w14:textId="77777777" w:rsidR="005F0C74" w:rsidRPr="005F0C74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pct"/>
          </w:tcPr>
          <w:p w14:paraId="3B23B213" w14:textId="77777777" w:rsidR="005F0C74" w:rsidRPr="005F0C74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5F0C74">
              <w:rPr>
                <w:rFonts w:ascii="Angsana New" w:hAnsi="Angsana New" w:cs="Angsana New"/>
                <w:sz w:val="28"/>
                <w:szCs w:val="28"/>
              </w:rPr>
              <w:t>4,385,335</w:t>
            </w:r>
          </w:p>
        </w:tc>
        <w:tc>
          <w:tcPr>
            <w:tcW w:w="85" w:type="pct"/>
          </w:tcPr>
          <w:p w14:paraId="63734A02" w14:textId="77777777" w:rsidR="005F0C74" w:rsidRPr="005F0C74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58EB1707" w14:textId="77777777" w:rsidR="005F0C74" w:rsidRPr="005F0C74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5F0C74">
              <w:rPr>
                <w:rFonts w:ascii="Angsana New" w:hAnsi="Angsana New" w:cs="Angsana New"/>
                <w:sz w:val="28"/>
                <w:szCs w:val="28"/>
              </w:rPr>
              <w:t>42,595</w:t>
            </w:r>
          </w:p>
        </w:tc>
        <w:tc>
          <w:tcPr>
            <w:tcW w:w="86" w:type="pct"/>
          </w:tcPr>
          <w:p w14:paraId="4DDF3B63" w14:textId="77777777" w:rsidR="005F0C74" w:rsidRPr="005F0C74" w:rsidRDefault="005F0C74" w:rsidP="005F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07F628A0" w14:textId="77777777" w:rsidR="005F0C74" w:rsidRPr="005F0C74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5F0C74">
              <w:rPr>
                <w:rFonts w:ascii="Angsana New" w:hAnsi="Angsana New" w:cs="Angsana New"/>
                <w:sz w:val="28"/>
                <w:szCs w:val="28"/>
              </w:rPr>
              <w:t>4,429</w:t>
            </w:r>
          </w:p>
        </w:tc>
        <w:tc>
          <w:tcPr>
            <w:tcW w:w="85" w:type="pct"/>
            <w:gridSpan w:val="2"/>
          </w:tcPr>
          <w:p w14:paraId="09812592" w14:textId="77777777" w:rsidR="005F0C74" w:rsidRPr="005F0C74" w:rsidRDefault="005F0C74" w:rsidP="005F0C74">
            <w:pPr>
              <w:pStyle w:val="a1"/>
              <w:tabs>
                <w:tab w:val="decimal" w:pos="979"/>
              </w:tabs>
              <w:spacing w:line="240" w:lineRule="atLeast"/>
              <w:ind w:right="-79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36" w:type="pct"/>
          </w:tcPr>
          <w:p w14:paraId="3A8B024B" w14:textId="77777777" w:rsidR="005F0C74" w:rsidRPr="005F0C74" w:rsidRDefault="005F0C74" w:rsidP="005F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5F0C74">
              <w:rPr>
                <w:rFonts w:ascii="Angsana New" w:hAnsi="Angsana New" w:cs="Angsana New"/>
                <w:sz w:val="28"/>
                <w:szCs w:val="28"/>
              </w:rPr>
              <w:t>15,990</w:t>
            </w:r>
          </w:p>
        </w:tc>
        <w:tc>
          <w:tcPr>
            <w:tcW w:w="84" w:type="pct"/>
          </w:tcPr>
          <w:p w14:paraId="01E3D031" w14:textId="77777777" w:rsidR="005F0C74" w:rsidRPr="005F0C74" w:rsidRDefault="005F0C74" w:rsidP="005F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1BB68C38" w14:textId="77777777" w:rsidR="005F0C74" w:rsidRPr="005F0C74" w:rsidRDefault="005F0C74" w:rsidP="00A95B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5F0C74">
              <w:rPr>
                <w:rFonts w:ascii="Angsana New" w:hAnsi="Angsana New" w:cs="Angsana New"/>
                <w:sz w:val="28"/>
                <w:szCs w:val="28"/>
              </w:rPr>
              <w:t>5,212,197</w:t>
            </w:r>
          </w:p>
        </w:tc>
      </w:tr>
      <w:tr w:rsidR="005F0C74" w:rsidRPr="00914313" w14:paraId="73335A48" w14:textId="77777777" w:rsidTr="008A2982">
        <w:tc>
          <w:tcPr>
            <w:tcW w:w="1487" w:type="pct"/>
          </w:tcPr>
          <w:p w14:paraId="1087D59A" w14:textId="77777777" w:rsidR="005F0C74" w:rsidRPr="00914313" w:rsidRDefault="005F0C74" w:rsidP="005F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10" w:type="pct"/>
          </w:tcPr>
          <w:p w14:paraId="461A3B87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123</w:t>
            </w:r>
          </w:p>
        </w:tc>
        <w:tc>
          <w:tcPr>
            <w:tcW w:w="88" w:type="pct"/>
          </w:tcPr>
          <w:p w14:paraId="776A87ED" w14:textId="77777777" w:rsidR="005F0C74" w:rsidRPr="00914313" w:rsidRDefault="005F0C74" w:rsidP="005F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4CED7FCA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528</w:t>
            </w:r>
          </w:p>
        </w:tc>
        <w:tc>
          <w:tcPr>
            <w:tcW w:w="85" w:type="pct"/>
          </w:tcPr>
          <w:p w14:paraId="4E4C496A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pct"/>
          </w:tcPr>
          <w:p w14:paraId="5FA949F6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3,836</w:t>
            </w:r>
          </w:p>
        </w:tc>
        <w:tc>
          <w:tcPr>
            <w:tcW w:w="85" w:type="pct"/>
          </w:tcPr>
          <w:p w14:paraId="7C875621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6F00222D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2,306</w:t>
            </w:r>
          </w:p>
        </w:tc>
        <w:tc>
          <w:tcPr>
            <w:tcW w:w="86" w:type="pct"/>
          </w:tcPr>
          <w:p w14:paraId="732C11A7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7CAE36DD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23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85" w:type="pct"/>
            <w:gridSpan w:val="2"/>
          </w:tcPr>
          <w:p w14:paraId="427BBE96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14:paraId="204B558A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36,242</w:t>
            </w:r>
          </w:p>
        </w:tc>
        <w:tc>
          <w:tcPr>
            <w:tcW w:w="84" w:type="pct"/>
          </w:tcPr>
          <w:p w14:paraId="051D48D5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4F7FC19C" w14:textId="77777777" w:rsidR="005F0C74" w:rsidRPr="00914313" w:rsidRDefault="005F0C74" w:rsidP="00A9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43,27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</w:tr>
      <w:tr w:rsidR="005F0C74" w:rsidRPr="00914313" w14:paraId="2EF96F25" w14:textId="77777777" w:rsidTr="008A2982">
        <w:tc>
          <w:tcPr>
            <w:tcW w:w="1487" w:type="pct"/>
          </w:tcPr>
          <w:p w14:paraId="141B697B" w14:textId="77777777" w:rsidR="005F0C74" w:rsidRPr="00914313" w:rsidRDefault="005F0C74" w:rsidP="005F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410" w:type="pct"/>
          </w:tcPr>
          <w:p w14:paraId="7AAA47C1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494</w:t>
            </w:r>
          </w:p>
        </w:tc>
        <w:tc>
          <w:tcPr>
            <w:tcW w:w="88" w:type="pct"/>
          </w:tcPr>
          <w:p w14:paraId="718FC087" w14:textId="77777777" w:rsidR="005F0C74" w:rsidRPr="00914313" w:rsidRDefault="005F0C74" w:rsidP="005F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2DA0057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4,850</w:t>
            </w:r>
          </w:p>
        </w:tc>
        <w:tc>
          <w:tcPr>
            <w:tcW w:w="85" w:type="pct"/>
          </w:tcPr>
          <w:p w14:paraId="704BE8D6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pct"/>
          </w:tcPr>
          <w:p w14:paraId="2B3054C7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41,004</w:t>
            </w:r>
          </w:p>
        </w:tc>
        <w:tc>
          <w:tcPr>
            <w:tcW w:w="85" w:type="pct"/>
          </w:tcPr>
          <w:p w14:paraId="783113A8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0DCC0B2C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67</w:t>
            </w:r>
          </w:p>
        </w:tc>
        <w:tc>
          <w:tcPr>
            <w:tcW w:w="86" w:type="pct"/>
          </w:tcPr>
          <w:p w14:paraId="67D54344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7B826EF3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14:paraId="55E76C05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14:paraId="2A27CC84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(46,415)</w:t>
            </w:r>
          </w:p>
        </w:tc>
        <w:tc>
          <w:tcPr>
            <w:tcW w:w="84" w:type="pct"/>
          </w:tcPr>
          <w:p w14:paraId="53DDAF7B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7AA1DF1E" w14:textId="77777777" w:rsidR="005F0C74" w:rsidRPr="00914313" w:rsidRDefault="005F0C74" w:rsidP="0014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F0C74" w:rsidRPr="00914313" w14:paraId="521FD6D4" w14:textId="77777777" w:rsidTr="008A2982">
        <w:tc>
          <w:tcPr>
            <w:tcW w:w="1487" w:type="pct"/>
          </w:tcPr>
          <w:p w14:paraId="3229B1FD" w14:textId="77777777" w:rsidR="005F0C74" w:rsidRPr="00914313" w:rsidRDefault="005F0C74" w:rsidP="005F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0" w:type="pct"/>
          </w:tcPr>
          <w:p w14:paraId="049DFEB2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C40A697" w14:textId="77777777" w:rsidR="005F0C74" w:rsidRPr="00914313" w:rsidRDefault="005F0C74" w:rsidP="005F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1743C3FA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1DC20E7C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pct"/>
          </w:tcPr>
          <w:p w14:paraId="38B27B85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(33,939)</w:t>
            </w:r>
          </w:p>
        </w:tc>
        <w:tc>
          <w:tcPr>
            <w:tcW w:w="85" w:type="pct"/>
          </w:tcPr>
          <w:p w14:paraId="32397A4E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6215C5C5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(869)</w:t>
            </w:r>
          </w:p>
        </w:tc>
        <w:tc>
          <w:tcPr>
            <w:tcW w:w="86" w:type="pct"/>
          </w:tcPr>
          <w:p w14:paraId="785102AF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56E0F7E6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(550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5" w:type="pct"/>
            <w:gridSpan w:val="2"/>
          </w:tcPr>
          <w:p w14:paraId="0F930401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14:paraId="160D5EDA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19FC856C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07974ADE" w14:textId="77777777" w:rsidR="005F0C74" w:rsidRPr="00914313" w:rsidRDefault="005F0C74" w:rsidP="00A9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(35,358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F0C74" w:rsidRPr="00914313" w14:paraId="444E00D9" w14:textId="77777777" w:rsidTr="008A2982">
        <w:tc>
          <w:tcPr>
            <w:tcW w:w="1487" w:type="pct"/>
          </w:tcPr>
          <w:p w14:paraId="2A8154FD" w14:textId="77777777" w:rsidR="005F0C74" w:rsidRPr="00914313" w:rsidRDefault="005F0C74" w:rsidP="005F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 มกราคม 25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3EA63CCF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181,600</w:t>
            </w:r>
          </w:p>
        </w:tc>
        <w:tc>
          <w:tcPr>
            <w:tcW w:w="88" w:type="pct"/>
          </w:tcPr>
          <w:p w14:paraId="0A77B54F" w14:textId="77777777" w:rsidR="005F0C74" w:rsidRPr="00914313" w:rsidRDefault="005F0C74" w:rsidP="005F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2D733E97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588,243</w:t>
            </w:r>
          </w:p>
        </w:tc>
        <w:tc>
          <w:tcPr>
            <w:tcW w:w="85" w:type="pct"/>
          </w:tcPr>
          <w:p w14:paraId="3934E4BF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3D384E93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4,396,236</w:t>
            </w:r>
          </w:p>
        </w:tc>
        <w:tc>
          <w:tcPr>
            <w:tcW w:w="85" w:type="pct"/>
          </w:tcPr>
          <w:p w14:paraId="342B396A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79467371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44,099</w:t>
            </w:r>
          </w:p>
        </w:tc>
        <w:tc>
          <w:tcPr>
            <w:tcW w:w="86" w:type="pct"/>
          </w:tcPr>
          <w:p w14:paraId="1EC7B163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gridSpan w:val="2"/>
            <w:tcBorders>
              <w:top w:val="single" w:sz="4" w:space="0" w:color="auto"/>
            </w:tcBorders>
          </w:tcPr>
          <w:p w14:paraId="6DECD5D7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4,115</w:t>
            </w:r>
          </w:p>
        </w:tc>
        <w:tc>
          <w:tcPr>
            <w:tcW w:w="85" w:type="pct"/>
            <w:gridSpan w:val="2"/>
          </w:tcPr>
          <w:p w14:paraId="31D47FC2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4036099F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5,817</w:t>
            </w:r>
          </w:p>
        </w:tc>
        <w:tc>
          <w:tcPr>
            <w:tcW w:w="84" w:type="pct"/>
          </w:tcPr>
          <w:p w14:paraId="741BF1EC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6F1CF0C7" w14:textId="77777777" w:rsidR="005F0C74" w:rsidRPr="00914313" w:rsidRDefault="005F0C74" w:rsidP="00A9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5,220,110</w:t>
            </w:r>
          </w:p>
        </w:tc>
      </w:tr>
      <w:tr w:rsidR="005F0C74" w:rsidRPr="00914313" w14:paraId="1C4A466C" w14:textId="77777777" w:rsidTr="008A2982">
        <w:tc>
          <w:tcPr>
            <w:tcW w:w="1487" w:type="pct"/>
          </w:tcPr>
          <w:p w14:paraId="7F8356BA" w14:textId="77777777" w:rsidR="005F0C74" w:rsidRPr="00914313" w:rsidRDefault="005F0C74" w:rsidP="005F0C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10" w:type="pct"/>
          </w:tcPr>
          <w:p w14:paraId="6CA30BDD" w14:textId="77777777" w:rsidR="005F0C74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460B0583" w14:textId="77777777" w:rsidR="005F0C74" w:rsidRPr="00914313" w:rsidRDefault="005F0C74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2FDF3F8B" w14:textId="77777777" w:rsidR="005F0C74" w:rsidRPr="00914313" w:rsidRDefault="00D40FC6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1,01</w:t>
            </w:r>
            <w:r w:rsidR="001467E0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85" w:type="pct"/>
          </w:tcPr>
          <w:p w14:paraId="22957FE1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pct"/>
          </w:tcPr>
          <w:p w14:paraId="5C57A00C" w14:textId="77777777" w:rsidR="005F0C74" w:rsidRPr="00914313" w:rsidRDefault="00107EA7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3,974</w:t>
            </w:r>
          </w:p>
        </w:tc>
        <w:tc>
          <w:tcPr>
            <w:tcW w:w="85" w:type="pct"/>
          </w:tcPr>
          <w:p w14:paraId="28A3C6E0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2E114309" w14:textId="77777777" w:rsidR="005F0C74" w:rsidRPr="00914313" w:rsidRDefault="000A1175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1,10</w:t>
            </w:r>
            <w:r w:rsidR="001467E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86" w:type="pct"/>
          </w:tcPr>
          <w:p w14:paraId="67458AEE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71EFC46B" w14:textId="77777777" w:rsidR="005F0C74" w:rsidRPr="00914313" w:rsidRDefault="000A1175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114</w:t>
            </w:r>
          </w:p>
        </w:tc>
        <w:tc>
          <w:tcPr>
            <w:tcW w:w="85" w:type="pct"/>
            <w:gridSpan w:val="2"/>
          </w:tcPr>
          <w:p w14:paraId="164F35A9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14:paraId="77CA4060" w14:textId="77777777" w:rsidR="005F0C74" w:rsidRPr="00914313" w:rsidRDefault="000A1175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17,010</w:t>
            </w:r>
          </w:p>
        </w:tc>
        <w:tc>
          <w:tcPr>
            <w:tcW w:w="84" w:type="pct"/>
          </w:tcPr>
          <w:p w14:paraId="2514949E" w14:textId="77777777" w:rsidR="005F0C74" w:rsidRPr="00914313" w:rsidRDefault="005F0C74" w:rsidP="005F0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2196410D" w14:textId="77777777" w:rsidR="005F0C74" w:rsidRPr="00914313" w:rsidRDefault="000A1175" w:rsidP="00A95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23,223</w:t>
            </w:r>
          </w:p>
        </w:tc>
      </w:tr>
      <w:tr w:rsidR="00D40FC6" w:rsidRPr="00914313" w14:paraId="4EE1620A" w14:textId="77777777" w:rsidTr="008A2982">
        <w:tc>
          <w:tcPr>
            <w:tcW w:w="1487" w:type="pct"/>
          </w:tcPr>
          <w:p w14:paraId="687C67A3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410" w:type="pct"/>
          </w:tcPr>
          <w:p w14:paraId="07A0C038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CFADC51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7EE2DD33" w14:textId="77777777" w:rsidR="00D40FC6" w:rsidRPr="00914313" w:rsidRDefault="00107EA7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107EA7">
              <w:rPr>
                <w:rFonts w:ascii="Angsana New" w:hAnsi="Angsana New" w:cs="Angsana New"/>
                <w:sz w:val="28"/>
                <w:szCs w:val="28"/>
                <w:cs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107EA7">
              <w:rPr>
                <w:rFonts w:ascii="Angsana New" w:hAnsi="Angsana New" w:cs="Angsana New"/>
                <w:sz w:val="28"/>
                <w:szCs w:val="28"/>
                <w:cs/>
              </w:rPr>
              <w:t>68</w:t>
            </w:r>
            <w:r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85" w:type="pct"/>
          </w:tcPr>
          <w:p w14:paraId="604CDC32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pct"/>
          </w:tcPr>
          <w:p w14:paraId="7FA84EF0" w14:textId="77777777" w:rsidR="00D40FC6" w:rsidRPr="00914313" w:rsidRDefault="00107EA7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13,795</w:t>
            </w:r>
          </w:p>
        </w:tc>
        <w:tc>
          <w:tcPr>
            <w:tcW w:w="85" w:type="pct"/>
          </w:tcPr>
          <w:p w14:paraId="76E95927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710E12B1" w14:textId="77777777" w:rsidR="00D40FC6" w:rsidRPr="00914313" w:rsidRDefault="000A117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</w:t>
            </w:r>
            <w:r w:rsidR="001467E0">
              <w:rPr>
                <w:rFonts w:ascii="Angsana New" w:hAnsi="Angsana New" w:cs="Angsana New"/>
                <w:sz w:val="28"/>
                <w:szCs w:val="28"/>
              </w:rPr>
              <w:t>29</w:t>
            </w:r>
          </w:p>
        </w:tc>
        <w:tc>
          <w:tcPr>
            <w:tcW w:w="86" w:type="pct"/>
          </w:tcPr>
          <w:p w14:paraId="43F0154C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6C6DEE55" w14:textId="77777777" w:rsidR="00D40FC6" w:rsidRPr="00914313" w:rsidRDefault="000A117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14:paraId="505D1808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14:paraId="1E6FCD24" w14:textId="77777777" w:rsidR="00D40FC6" w:rsidRPr="00914313" w:rsidRDefault="000A117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(19,710)</w:t>
            </w:r>
          </w:p>
        </w:tc>
        <w:tc>
          <w:tcPr>
            <w:tcW w:w="84" w:type="pct"/>
          </w:tcPr>
          <w:p w14:paraId="421D9693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04265D99" w14:textId="77777777" w:rsidR="00D40FC6" w:rsidRPr="00914313" w:rsidRDefault="000A1175" w:rsidP="0014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40FC6" w:rsidRPr="00914313" w14:paraId="5ED2BA40" w14:textId="77777777" w:rsidTr="008A2982">
        <w:tc>
          <w:tcPr>
            <w:tcW w:w="1487" w:type="pct"/>
          </w:tcPr>
          <w:p w14:paraId="377B00F6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0" w:type="pct"/>
          </w:tcPr>
          <w:p w14:paraId="04E0A35B" w14:textId="77777777" w:rsidR="00D40FC6" w:rsidRPr="00914313" w:rsidRDefault="004A4312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8E78033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242DE977" w14:textId="77777777" w:rsidR="00D40FC6" w:rsidRPr="00914313" w:rsidRDefault="00107EA7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106231E8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pct"/>
          </w:tcPr>
          <w:p w14:paraId="22214330" w14:textId="77777777" w:rsidR="00D40FC6" w:rsidRPr="00914313" w:rsidRDefault="00107EA7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(7,534)</w:t>
            </w:r>
          </w:p>
        </w:tc>
        <w:tc>
          <w:tcPr>
            <w:tcW w:w="85" w:type="pct"/>
          </w:tcPr>
          <w:p w14:paraId="711B3ADD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3CAE137E" w14:textId="77777777" w:rsidR="00D40FC6" w:rsidRPr="00914313" w:rsidRDefault="000A117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(46</w:t>
            </w:r>
            <w:r w:rsidR="001467E0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pct"/>
          </w:tcPr>
          <w:p w14:paraId="7D2E8F21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7E35D454" w14:textId="77777777" w:rsidR="00D40FC6" w:rsidRPr="00914313" w:rsidRDefault="000A117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(245)</w:t>
            </w:r>
          </w:p>
        </w:tc>
        <w:tc>
          <w:tcPr>
            <w:tcW w:w="85" w:type="pct"/>
            <w:gridSpan w:val="2"/>
          </w:tcPr>
          <w:p w14:paraId="721F97B8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14:paraId="410C5BC4" w14:textId="77777777" w:rsidR="00D40FC6" w:rsidRPr="00914313" w:rsidRDefault="000A117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122933AA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51AFC2D8" w14:textId="77777777" w:rsidR="00D40FC6" w:rsidRPr="00914313" w:rsidRDefault="000A117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(8,243)</w:t>
            </w:r>
          </w:p>
        </w:tc>
      </w:tr>
      <w:tr w:rsidR="00D40FC6" w:rsidRPr="00914313" w14:paraId="76A74482" w14:textId="77777777" w:rsidTr="008A2982">
        <w:tc>
          <w:tcPr>
            <w:tcW w:w="1487" w:type="pct"/>
          </w:tcPr>
          <w:p w14:paraId="554004A9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31 ธันวาคม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14:paraId="13FFB851" w14:textId="77777777" w:rsidR="00D40FC6" w:rsidRPr="00914313" w:rsidRDefault="004A4312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181,600</w:t>
            </w:r>
          </w:p>
        </w:tc>
        <w:tc>
          <w:tcPr>
            <w:tcW w:w="88" w:type="pct"/>
          </w:tcPr>
          <w:p w14:paraId="544EA4A3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680ED74E" w14:textId="77777777" w:rsidR="00D40FC6" w:rsidRPr="00914313" w:rsidRDefault="00107EA7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07EA7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3,947</w:t>
            </w:r>
          </w:p>
        </w:tc>
        <w:tc>
          <w:tcPr>
            <w:tcW w:w="85" w:type="pct"/>
          </w:tcPr>
          <w:p w14:paraId="1C66C03A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2CE93256" w14:textId="77777777" w:rsidR="00D40FC6" w:rsidRPr="00914313" w:rsidRDefault="00107EA7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4,406,471</w:t>
            </w:r>
          </w:p>
        </w:tc>
        <w:tc>
          <w:tcPr>
            <w:tcW w:w="85" w:type="pct"/>
          </w:tcPr>
          <w:p w14:paraId="093CC8BD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7BEDB6AD" w14:textId="77777777" w:rsidR="00D40FC6" w:rsidRPr="00914313" w:rsidRDefault="000A117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45,97</w:t>
            </w:r>
            <w:r w:rsidR="00146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6" w:type="pct"/>
          </w:tcPr>
          <w:p w14:paraId="6985F7A4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A44E4" w14:textId="77777777" w:rsidR="00D40FC6" w:rsidRPr="00914313" w:rsidRDefault="000A117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3,984</w:t>
            </w:r>
          </w:p>
        </w:tc>
        <w:tc>
          <w:tcPr>
            <w:tcW w:w="85" w:type="pct"/>
            <w:gridSpan w:val="2"/>
          </w:tcPr>
          <w:p w14:paraId="14B1B167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7FEF7655" w14:textId="77777777" w:rsidR="00D40FC6" w:rsidRPr="00914313" w:rsidRDefault="000A117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3,117</w:t>
            </w:r>
          </w:p>
        </w:tc>
        <w:tc>
          <w:tcPr>
            <w:tcW w:w="84" w:type="pct"/>
          </w:tcPr>
          <w:p w14:paraId="209BAABE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0EF20B46" w14:textId="77777777" w:rsidR="00D40FC6" w:rsidRPr="00914313" w:rsidRDefault="000A117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5,235,090</w:t>
            </w:r>
          </w:p>
        </w:tc>
      </w:tr>
      <w:tr w:rsidR="00D40FC6" w:rsidRPr="00914313" w14:paraId="6EA3F767" w14:textId="77777777" w:rsidTr="008A2982">
        <w:trPr>
          <w:trHeight w:val="216"/>
        </w:trPr>
        <w:tc>
          <w:tcPr>
            <w:tcW w:w="1487" w:type="pct"/>
          </w:tcPr>
          <w:p w14:paraId="09FC2564" w14:textId="77777777" w:rsidR="00D40FC6" w:rsidRPr="00914313" w:rsidRDefault="00D40FC6" w:rsidP="00D40FC6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0" w:type="pct"/>
          </w:tcPr>
          <w:p w14:paraId="2933320A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2C1372C4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01268779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3E27DE43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</w:tcPr>
          <w:p w14:paraId="1A8677C0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33ACC3A9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14:paraId="05DB0C1B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F6C15E4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30909A81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36841610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</w:tcPr>
          <w:p w14:paraId="044F3D6E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6EF461BA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14:paraId="30560253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40FC6" w:rsidRPr="00914313" w14:paraId="0981DCE0" w14:textId="77777777" w:rsidTr="008A2982">
        <w:trPr>
          <w:trHeight w:val="216"/>
        </w:trPr>
        <w:tc>
          <w:tcPr>
            <w:tcW w:w="1487" w:type="pct"/>
          </w:tcPr>
          <w:p w14:paraId="23570EAD" w14:textId="77777777" w:rsidR="00D40FC6" w:rsidRPr="00914313" w:rsidRDefault="00D40FC6" w:rsidP="00D40FC6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0" w:type="pct"/>
          </w:tcPr>
          <w:p w14:paraId="5DDAB7D2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2ACADD3D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439640DB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7642E746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</w:tcPr>
          <w:p w14:paraId="7FAF60D6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0622EE0D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14:paraId="05132964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4B278B70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471D24AC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4414C448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</w:tcPr>
          <w:p w14:paraId="6BBAEA47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7CBA83C0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14:paraId="1A5D5490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40FC6" w:rsidRPr="00914313" w14:paraId="5FF88BDA" w14:textId="77777777" w:rsidTr="008A2982">
        <w:trPr>
          <w:trHeight w:val="216"/>
        </w:trPr>
        <w:tc>
          <w:tcPr>
            <w:tcW w:w="1487" w:type="pct"/>
          </w:tcPr>
          <w:p w14:paraId="56033891" w14:textId="77777777" w:rsidR="00D40FC6" w:rsidRPr="00914313" w:rsidRDefault="00D40FC6" w:rsidP="00D40FC6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0" w:type="pct"/>
          </w:tcPr>
          <w:p w14:paraId="549DFF8C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4C6174C7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51C9C4BE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448D8DAE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</w:tcPr>
          <w:p w14:paraId="05813231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486F3D72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14:paraId="6E95085E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666EE2B3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46FBE43D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486FD1A0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</w:tcPr>
          <w:p w14:paraId="04C9BC53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4A4A5D6C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14:paraId="21EEC497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40FC6" w:rsidRPr="00914313" w14:paraId="429DAE9D" w14:textId="77777777" w:rsidTr="008A2982">
        <w:trPr>
          <w:trHeight w:val="216"/>
        </w:trPr>
        <w:tc>
          <w:tcPr>
            <w:tcW w:w="1487" w:type="pct"/>
          </w:tcPr>
          <w:p w14:paraId="5D1A1079" w14:textId="77777777" w:rsidR="00D40FC6" w:rsidRPr="00914313" w:rsidRDefault="00D40FC6" w:rsidP="00D40FC6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0" w:type="pct"/>
          </w:tcPr>
          <w:p w14:paraId="4BF6C979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559C06CA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5DBD596F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441CE04D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</w:tcPr>
          <w:p w14:paraId="22D5AFCF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7AC656C3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14:paraId="25FB6A62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392CE8AD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0AE6FBBC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5A540854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</w:tcPr>
          <w:p w14:paraId="64D05EB9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28CEC1BD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14:paraId="1EEB4408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40FC6" w:rsidRPr="00914313" w14:paraId="3D26AF81" w14:textId="77777777" w:rsidTr="008A2982">
        <w:trPr>
          <w:trHeight w:val="216"/>
        </w:trPr>
        <w:tc>
          <w:tcPr>
            <w:tcW w:w="1487" w:type="pct"/>
          </w:tcPr>
          <w:p w14:paraId="3640905B" w14:textId="77777777" w:rsidR="00D40FC6" w:rsidRPr="00914313" w:rsidRDefault="00D40FC6" w:rsidP="00D40FC6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410" w:type="pct"/>
          </w:tcPr>
          <w:p w14:paraId="65EECC4C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15206644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16FFEC56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731A6A78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</w:tcPr>
          <w:p w14:paraId="57736585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010A76C3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14:paraId="097AC958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468AF8C8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5C76DE65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573EA0A8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</w:tcPr>
          <w:p w14:paraId="18A63050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3A983A64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14:paraId="7D04D32F" w14:textId="77777777" w:rsidR="00D40FC6" w:rsidRPr="00914313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40FC6" w:rsidRPr="00914313" w14:paraId="575D665F" w14:textId="77777777" w:rsidTr="008A2982">
        <w:trPr>
          <w:trHeight w:val="342"/>
        </w:trPr>
        <w:tc>
          <w:tcPr>
            <w:tcW w:w="1487" w:type="pct"/>
          </w:tcPr>
          <w:p w14:paraId="1027C467" w14:textId="77777777" w:rsidR="00D40FC6" w:rsidRPr="00914313" w:rsidRDefault="00D40FC6" w:rsidP="00D40FC6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410" w:type="pct"/>
          </w:tcPr>
          <w:p w14:paraId="60A66368" w14:textId="77777777" w:rsidR="00D40FC6" w:rsidRPr="00A614A9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614A9">
              <w:rPr>
                <w:rFonts w:ascii="Angsana New" w:hAnsi="Angsana New" w:cs="Angsana New"/>
                <w:sz w:val="28"/>
                <w:szCs w:val="28"/>
              </w:rPr>
              <w:t>62,207</w:t>
            </w:r>
          </w:p>
        </w:tc>
        <w:tc>
          <w:tcPr>
            <w:tcW w:w="88" w:type="pct"/>
          </w:tcPr>
          <w:p w14:paraId="6A406B43" w14:textId="77777777" w:rsidR="00D40FC6" w:rsidRPr="00A614A9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445FEB6A" w14:textId="77777777" w:rsidR="00D40FC6" w:rsidRPr="00A614A9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614A9">
              <w:rPr>
                <w:rFonts w:ascii="Angsana New" w:hAnsi="Angsana New" w:cs="Angsana New"/>
                <w:sz w:val="28"/>
                <w:szCs w:val="28"/>
              </w:rPr>
              <w:t>480,866</w:t>
            </w:r>
          </w:p>
        </w:tc>
        <w:tc>
          <w:tcPr>
            <w:tcW w:w="85" w:type="pct"/>
          </w:tcPr>
          <w:p w14:paraId="2ED727F0" w14:textId="77777777" w:rsidR="00D40FC6" w:rsidRPr="00A614A9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pct"/>
          </w:tcPr>
          <w:p w14:paraId="0F23E148" w14:textId="77777777" w:rsidR="00D40FC6" w:rsidRPr="00A614A9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614A9">
              <w:rPr>
                <w:rFonts w:ascii="Angsana New" w:hAnsi="Angsana New" w:cs="Angsana New"/>
                <w:sz w:val="28"/>
                <w:szCs w:val="28"/>
              </w:rPr>
              <w:t>4,171,627</w:t>
            </w:r>
          </w:p>
        </w:tc>
        <w:tc>
          <w:tcPr>
            <w:tcW w:w="85" w:type="pct"/>
          </w:tcPr>
          <w:p w14:paraId="6E863862" w14:textId="77777777" w:rsidR="00D40FC6" w:rsidRPr="00A614A9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2E2DEE68" w14:textId="77777777" w:rsidR="00D40FC6" w:rsidRPr="00A614A9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614A9">
              <w:rPr>
                <w:rFonts w:ascii="Angsana New" w:hAnsi="Angsana New" w:cs="Angsana New"/>
                <w:sz w:val="28"/>
                <w:szCs w:val="28"/>
              </w:rPr>
              <w:t>38,348</w:t>
            </w:r>
          </w:p>
        </w:tc>
        <w:tc>
          <w:tcPr>
            <w:tcW w:w="86" w:type="pct"/>
          </w:tcPr>
          <w:p w14:paraId="331FC75A" w14:textId="77777777" w:rsidR="00D40FC6" w:rsidRPr="00A614A9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652F8AAE" w14:textId="77777777" w:rsidR="00D40FC6" w:rsidRPr="00A614A9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614A9">
              <w:rPr>
                <w:rFonts w:ascii="Angsana New" w:hAnsi="Angsana New" w:cs="Angsana New"/>
                <w:sz w:val="28"/>
                <w:szCs w:val="28"/>
              </w:rPr>
              <w:t>4,395</w:t>
            </w:r>
          </w:p>
        </w:tc>
        <w:tc>
          <w:tcPr>
            <w:tcW w:w="85" w:type="pct"/>
            <w:gridSpan w:val="2"/>
          </w:tcPr>
          <w:p w14:paraId="6BE81DE2" w14:textId="77777777" w:rsidR="00D40FC6" w:rsidRPr="00A614A9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14:paraId="42CF5DCA" w14:textId="77777777" w:rsidR="00D40FC6" w:rsidRPr="00A614A9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614A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284DDD6F" w14:textId="77777777" w:rsidR="00D40FC6" w:rsidRPr="00A614A9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4E34B700" w14:textId="77777777" w:rsidR="00D40FC6" w:rsidRPr="00A614A9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A614A9">
              <w:rPr>
                <w:rFonts w:ascii="Angsana New" w:hAnsi="Angsana New" w:cs="Angsana New"/>
                <w:sz w:val="28"/>
                <w:szCs w:val="28"/>
              </w:rPr>
              <w:t>4,757,443</w:t>
            </w:r>
          </w:p>
        </w:tc>
      </w:tr>
      <w:tr w:rsidR="00D40FC6" w:rsidRPr="00914313" w14:paraId="0F209BBA" w14:textId="77777777" w:rsidTr="008A2982">
        <w:trPr>
          <w:trHeight w:val="288"/>
        </w:trPr>
        <w:tc>
          <w:tcPr>
            <w:tcW w:w="1487" w:type="pct"/>
          </w:tcPr>
          <w:p w14:paraId="352D2F84" w14:textId="77777777" w:rsidR="00D40FC6" w:rsidRPr="00914313" w:rsidRDefault="00D40FC6" w:rsidP="00D40FC6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10" w:type="pct"/>
          </w:tcPr>
          <w:p w14:paraId="2184AF1A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2,695</w:t>
            </w:r>
          </w:p>
        </w:tc>
        <w:tc>
          <w:tcPr>
            <w:tcW w:w="88" w:type="pct"/>
          </w:tcPr>
          <w:p w14:paraId="7A3E2B3E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E0DEF92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18,248</w:t>
            </w:r>
          </w:p>
        </w:tc>
        <w:tc>
          <w:tcPr>
            <w:tcW w:w="85" w:type="pct"/>
          </w:tcPr>
          <w:p w14:paraId="37AC8C3B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pct"/>
          </w:tcPr>
          <w:p w14:paraId="718C8541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45,973</w:t>
            </w:r>
          </w:p>
        </w:tc>
        <w:tc>
          <w:tcPr>
            <w:tcW w:w="85" w:type="pct"/>
          </w:tcPr>
          <w:p w14:paraId="36E0F5F1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6F47E49B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1,931</w:t>
            </w:r>
          </w:p>
        </w:tc>
        <w:tc>
          <w:tcPr>
            <w:tcW w:w="86" w:type="pct"/>
          </w:tcPr>
          <w:p w14:paraId="341A0825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65B73467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33</w:t>
            </w:r>
          </w:p>
        </w:tc>
        <w:tc>
          <w:tcPr>
            <w:tcW w:w="85" w:type="pct"/>
            <w:gridSpan w:val="2"/>
          </w:tcPr>
          <w:p w14:paraId="40623FC4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14:paraId="14350EB5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5281FAB0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5F7B0FF9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68,88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D40FC6" w:rsidRPr="00914313" w14:paraId="20517718" w14:textId="77777777" w:rsidTr="008A2982">
        <w:trPr>
          <w:trHeight w:val="252"/>
        </w:trPr>
        <w:tc>
          <w:tcPr>
            <w:tcW w:w="1487" w:type="pct"/>
          </w:tcPr>
          <w:p w14:paraId="7102E0FF" w14:textId="77777777" w:rsidR="00D40FC6" w:rsidRPr="00914313" w:rsidRDefault="00D40FC6" w:rsidP="00D40FC6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410" w:type="pct"/>
          </w:tcPr>
          <w:p w14:paraId="167E79D8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D1519D4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7D8CA2FE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1755E755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pct"/>
          </w:tcPr>
          <w:p w14:paraId="5598617F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(3,580)</w:t>
            </w:r>
          </w:p>
        </w:tc>
        <w:tc>
          <w:tcPr>
            <w:tcW w:w="85" w:type="pct"/>
          </w:tcPr>
          <w:p w14:paraId="51E13920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4859615B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6" w:type="pct"/>
          </w:tcPr>
          <w:p w14:paraId="27F8CD02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0EDD7D40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14:paraId="621ACA94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14:paraId="38DA70CC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2F262491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65559C13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(3,580)</w:t>
            </w:r>
          </w:p>
        </w:tc>
      </w:tr>
      <w:tr w:rsidR="00D40FC6" w:rsidRPr="00914313" w14:paraId="2FE2B95E" w14:textId="77777777" w:rsidTr="008A2982">
        <w:trPr>
          <w:trHeight w:val="198"/>
        </w:trPr>
        <w:tc>
          <w:tcPr>
            <w:tcW w:w="1487" w:type="pct"/>
          </w:tcPr>
          <w:p w14:paraId="7052A6A9" w14:textId="77777777" w:rsidR="00D40FC6" w:rsidRPr="00914313" w:rsidRDefault="00D40FC6" w:rsidP="00D40FC6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2DD0A485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3844575C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30D8447B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73C7F746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59663B67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(30,358)</w:t>
            </w:r>
          </w:p>
        </w:tc>
        <w:tc>
          <w:tcPr>
            <w:tcW w:w="85" w:type="pct"/>
          </w:tcPr>
          <w:p w14:paraId="4201CBBD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59F1EC06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(869)</w:t>
            </w:r>
          </w:p>
        </w:tc>
        <w:tc>
          <w:tcPr>
            <w:tcW w:w="86" w:type="pct"/>
          </w:tcPr>
          <w:p w14:paraId="30F87E45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  <w:tcBorders>
              <w:bottom w:val="single" w:sz="4" w:space="0" w:color="auto"/>
            </w:tcBorders>
          </w:tcPr>
          <w:p w14:paraId="4810D99C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(550)</w:t>
            </w:r>
          </w:p>
        </w:tc>
        <w:tc>
          <w:tcPr>
            <w:tcW w:w="85" w:type="pct"/>
            <w:gridSpan w:val="2"/>
          </w:tcPr>
          <w:p w14:paraId="49790685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2FBF5C8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5710CED9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3ADC48D4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(31,777</w:t>
            </w:r>
            <w:r w:rsidRPr="0091431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40FC6" w:rsidRPr="00914313" w14:paraId="5CA17A84" w14:textId="77777777" w:rsidTr="008A2982">
        <w:tc>
          <w:tcPr>
            <w:tcW w:w="1487" w:type="pct"/>
          </w:tcPr>
          <w:p w14:paraId="27EE2883" w14:textId="77777777" w:rsidR="00D40FC6" w:rsidRPr="00914313" w:rsidRDefault="00D40FC6" w:rsidP="00D40FC6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 มกราคม 25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</w:tcBorders>
          </w:tcPr>
          <w:p w14:paraId="7694E980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64,902</w:t>
            </w:r>
          </w:p>
        </w:tc>
        <w:tc>
          <w:tcPr>
            <w:tcW w:w="88" w:type="pct"/>
          </w:tcPr>
          <w:p w14:paraId="49CED161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1E435613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499,114</w:t>
            </w:r>
          </w:p>
        </w:tc>
        <w:tc>
          <w:tcPr>
            <w:tcW w:w="85" w:type="pct"/>
          </w:tcPr>
          <w:p w14:paraId="1849D698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63BA47D4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4,183,662</w:t>
            </w:r>
          </w:p>
        </w:tc>
        <w:tc>
          <w:tcPr>
            <w:tcW w:w="85" w:type="pct"/>
          </w:tcPr>
          <w:p w14:paraId="7C627C35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6944088B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39,410</w:t>
            </w:r>
          </w:p>
        </w:tc>
        <w:tc>
          <w:tcPr>
            <w:tcW w:w="86" w:type="pct"/>
          </w:tcPr>
          <w:p w14:paraId="7208B01C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gridSpan w:val="2"/>
            <w:tcBorders>
              <w:top w:val="single" w:sz="4" w:space="0" w:color="auto"/>
            </w:tcBorders>
          </w:tcPr>
          <w:p w14:paraId="5259066D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3,878</w:t>
            </w:r>
          </w:p>
        </w:tc>
        <w:tc>
          <w:tcPr>
            <w:tcW w:w="85" w:type="pct"/>
            <w:gridSpan w:val="2"/>
          </w:tcPr>
          <w:p w14:paraId="3C585EF0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253EE0C6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7841DF9F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122CD2D9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4,790,966</w:t>
            </w:r>
          </w:p>
        </w:tc>
      </w:tr>
      <w:tr w:rsidR="00D40FC6" w:rsidRPr="00914313" w14:paraId="5383627F" w14:textId="77777777" w:rsidTr="008A2982">
        <w:tc>
          <w:tcPr>
            <w:tcW w:w="1487" w:type="pct"/>
          </w:tcPr>
          <w:p w14:paraId="39E5EFD2" w14:textId="77777777" w:rsidR="00D40FC6" w:rsidRPr="00914313" w:rsidRDefault="00D40FC6" w:rsidP="00D40FC6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10" w:type="pct"/>
          </w:tcPr>
          <w:p w14:paraId="452E2B46" w14:textId="77777777" w:rsidR="00D40FC6" w:rsidRPr="00914313" w:rsidRDefault="00BF6A15" w:rsidP="00BF6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2,712</w:t>
            </w:r>
          </w:p>
        </w:tc>
        <w:tc>
          <w:tcPr>
            <w:tcW w:w="88" w:type="pct"/>
          </w:tcPr>
          <w:p w14:paraId="173EEA0F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63A5FBD1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16,443</w:t>
            </w:r>
          </w:p>
        </w:tc>
        <w:tc>
          <w:tcPr>
            <w:tcW w:w="85" w:type="pct"/>
          </w:tcPr>
          <w:p w14:paraId="71BA6DDE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pct"/>
          </w:tcPr>
          <w:p w14:paraId="1815E1E6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45,723</w:t>
            </w:r>
          </w:p>
        </w:tc>
        <w:tc>
          <w:tcPr>
            <w:tcW w:w="85" w:type="pct"/>
          </w:tcPr>
          <w:p w14:paraId="1A87FEF6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6E4CE500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395E19">
              <w:rPr>
                <w:rFonts w:ascii="Angsana New" w:hAnsi="Angsana New" w:cs="Angsana New"/>
                <w:sz w:val="28"/>
                <w:szCs w:val="28"/>
              </w:rPr>
              <w:t>1,6</w:t>
            </w:r>
            <w:r w:rsidR="00387A46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86" w:type="pct"/>
          </w:tcPr>
          <w:p w14:paraId="16FA35B3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17EAE1E1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85" w:type="pct"/>
            <w:gridSpan w:val="2"/>
          </w:tcPr>
          <w:p w14:paraId="28E84404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14:paraId="718607AB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3DE1307E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030E37E8" w14:textId="77777777" w:rsidR="00D40FC6" w:rsidRPr="00914313" w:rsidRDefault="00093540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66,6</w:t>
            </w:r>
            <w:r w:rsidR="00730D87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D40FC6" w:rsidRPr="00914313" w14:paraId="7849A13A" w14:textId="77777777" w:rsidTr="008A2982">
        <w:tc>
          <w:tcPr>
            <w:tcW w:w="1487" w:type="pct"/>
          </w:tcPr>
          <w:p w14:paraId="72668A36" w14:textId="77777777" w:rsidR="00D40FC6" w:rsidRPr="00914313" w:rsidRDefault="00D40FC6" w:rsidP="00D40FC6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10" w:type="pct"/>
          </w:tcPr>
          <w:p w14:paraId="62D135EC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F0E85C4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14:paraId="3B2E5A50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</w:tcPr>
          <w:p w14:paraId="7C4B8C0C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2" w:type="pct"/>
          </w:tcPr>
          <w:p w14:paraId="79489228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(7,53</w:t>
            </w:r>
            <w:r w:rsidR="001467E0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5" w:type="pct"/>
          </w:tcPr>
          <w:p w14:paraId="701BF4A6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7B8588B3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</w:t>
            </w:r>
            <w:r w:rsidR="00730D87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53A8E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pct"/>
          </w:tcPr>
          <w:p w14:paraId="4CDA39BB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  <w:gridSpan w:val="2"/>
          </w:tcPr>
          <w:p w14:paraId="6AE59AC4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(245)</w:t>
            </w:r>
          </w:p>
        </w:tc>
        <w:tc>
          <w:tcPr>
            <w:tcW w:w="85" w:type="pct"/>
            <w:gridSpan w:val="2"/>
          </w:tcPr>
          <w:p w14:paraId="056F3742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6" w:type="pct"/>
          </w:tcPr>
          <w:p w14:paraId="16A7A1BE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37F4A36E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11" w:type="pct"/>
          </w:tcPr>
          <w:p w14:paraId="3F2E8FA6" w14:textId="77777777" w:rsidR="00D40FC6" w:rsidRPr="00914313" w:rsidRDefault="00093540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(8,1</w:t>
            </w:r>
            <w:r w:rsidR="00730D87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2)</w:t>
            </w:r>
          </w:p>
        </w:tc>
      </w:tr>
      <w:tr w:rsidR="00D40FC6" w:rsidRPr="00914313" w14:paraId="48721399" w14:textId="77777777" w:rsidTr="008A2982">
        <w:tc>
          <w:tcPr>
            <w:tcW w:w="1487" w:type="pct"/>
          </w:tcPr>
          <w:p w14:paraId="3BBB2AAD" w14:textId="77777777" w:rsidR="00D40FC6" w:rsidRPr="00914313" w:rsidRDefault="00D40FC6" w:rsidP="00D40FC6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</w:tcPr>
          <w:p w14:paraId="16610B63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67,614</w:t>
            </w:r>
          </w:p>
        </w:tc>
        <w:tc>
          <w:tcPr>
            <w:tcW w:w="88" w:type="pct"/>
          </w:tcPr>
          <w:p w14:paraId="23FE94F5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14:paraId="78A5331F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515,557</w:t>
            </w:r>
          </w:p>
        </w:tc>
        <w:tc>
          <w:tcPr>
            <w:tcW w:w="85" w:type="pct"/>
          </w:tcPr>
          <w:p w14:paraId="74A72E56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single" w:sz="4" w:space="0" w:color="auto"/>
            </w:tcBorders>
          </w:tcPr>
          <w:p w14:paraId="4CA97FAB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4,221,85</w:t>
            </w:r>
            <w:r w:rsidR="001467E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" w:type="pct"/>
          </w:tcPr>
          <w:p w14:paraId="1D93A8A7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44B9C6DD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40,68</w:t>
            </w:r>
            <w:r w:rsidR="00E53A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6" w:type="pct"/>
          </w:tcPr>
          <w:p w14:paraId="260EEEF8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25C0A" w14:textId="77777777" w:rsidR="00D40FC6" w:rsidRPr="00914313" w:rsidRDefault="00BF6A15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3,704</w:t>
            </w:r>
          </w:p>
        </w:tc>
        <w:tc>
          <w:tcPr>
            <w:tcW w:w="85" w:type="pct"/>
            <w:gridSpan w:val="2"/>
          </w:tcPr>
          <w:p w14:paraId="5DC1AB18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69CDB226" w14:textId="77777777" w:rsidR="00D40FC6" w:rsidRPr="00914313" w:rsidRDefault="00E53A8E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1338545E" w14:textId="77777777" w:rsidR="00D40FC6" w:rsidRPr="00914313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14:paraId="73095796" w14:textId="77777777" w:rsidR="00D40FC6" w:rsidRPr="00914313" w:rsidRDefault="00093540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4,849,413</w:t>
            </w:r>
          </w:p>
        </w:tc>
      </w:tr>
      <w:tr w:rsidR="00D40FC6" w:rsidRPr="00583FEE" w14:paraId="25A09E94" w14:textId="77777777" w:rsidTr="008A2982">
        <w:trPr>
          <w:trHeight w:val="242"/>
        </w:trPr>
        <w:tc>
          <w:tcPr>
            <w:tcW w:w="1487" w:type="pct"/>
          </w:tcPr>
          <w:p w14:paraId="5B66A308" w14:textId="77777777" w:rsidR="00D40FC6" w:rsidRPr="00583FEE" w:rsidRDefault="00D40FC6" w:rsidP="00D40FC6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0" w:type="pct"/>
          </w:tcPr>
          <w:p w14:paraId="0B894A91" w14:textId="77777777" w:rsidR="00D40FC6" w:rsidRPr="00583FEE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" w:type="pct"/>
          </w:tcPr>
          <w:p w14:paraId="2CFE5C4B" w14:textId="77777777" w:rsidR="00D40FC6" w:rsidRPr="00583FEE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</w:tcPr>
          <w:p w14:paraId="352764E4" w14:textId="77777777" w:rsidR="00D40FC6" w:rsidRPr="00583FEE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" w:type="pct"/>
          </w:tcPr>
          <w:p w14:paraId="435648C8" w14:textId="77777777" w:rsidR="00D40FC6" w:rsidRPr="00583FEE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12" w:type="pct"/>
          </w:tcPr>
          <w:p w14:paraId="60330535" w14:textId="77777777" w:rsidR="00D40FC6" w:rsidRPr="00583FEE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" w:type="pct"/>
          </w:tcPr>
          <w:p w14:paraId="205BB951" w14:textId="77777777" w:rsidR="00D40FC6" w:rsidRPr="00583FEE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</w:tcPr>
          <w:p w14:paraId="79E123F3" w14:textId="77777777" w:rsidR="00D40FC6" w:rsidRPr="00583FEE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14:paraId="4D2D2513" w14:textId="77777777" w:rsidR="00D40FC6" w:rsidRPr="00583FEE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8" w:type="pct"/>
          </w:tcPr>
          <w:p w14:paraId="57F43739" w14:textId="77777777" w:rsidR="00D40FC6" w:rsidRPr="00583FEE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" w:type="pct"/>
            <w:gridSpan w:val="2"/>
          </w:tcPr>
          <w:p w14:paraId="4EF76012" w14:textId="77777777" w:rsidR="00D40FC6" w:rsidRPr="00583FEE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032D6EA1" w14:textId="77777777" w:rsidR="00D40FC6" w:rsidRPr="00583FEE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14:paraId="00F9D309" w14:textId="77777777" w:rsidR="00D40FC6" w:rsidRPr="00583FEE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</w:tcPr>
          <w:p w14:paraId="0B21AAC3" w14:textId="77777777" w:rsidR="00D40FC6" w:rsidRPr="00583FEE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40FC6" w:rsidRPr="00914313" w14:paraId="322A1BFC" w14:textId="77777777" w:rsidTr="008A2982">
        <w:tc>
          <w:tcPr>
            <w:tcW w:w="1487" w:type="pct"/>
          </w:tcPr>
          <w:p w14:paraId="1DF04CC5" w14:textId="77777777" w:rsidR="00D40FC6" w:rsidRPr="00673E54" w:rsidRDefault="00D40FC6" w:rsidP="00D40FC6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3E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10" w:type="pct"/>
          </w:tcPr>
          <w:p w14:paraId="26BDE5AE" w14:textId="77777777" w:rsidR="00D40FC6" w:rsidRPr="00673E54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14:paraId="5E20FBF5" w14:textId="77777777" w:rsidR="00D40FC6" w:rsidRPr="00673E54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14:paraId="326EC53D" w14:textId="77777777" w:rsidR="00D40FC6" w:rsidRPr="00673E54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5E9189D4" w14:textId="77777777" w:rsidR="00D40FC6" w:rsidRPr="00673E54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</w:tcPr>
          <w:p w14:paraId="10616D99" w14:textId="77777777" w:rsidR="00D40FC6" w:rsidRPr="00673E54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</w:tcPr>
          <w:p w14:paraId="04B6496C" w14:textId="77777777" w:rsidR="00D40FC6" w:rsidRPr="00673E54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14:paraId="602B689C" w14:textId="77777777" w:rsidR="00D40FC6" w:rsidRPr="00673E54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14:paraId="7C59013C" w14:textId="77777777" w:rsidR="00D40FC6" w:rsidRPr="00673E54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</w:tcPr>
          <w:p w14:paraId="7D914F75" w14:textId="77777777" w:rsidR="00D40FC6" w:rsidRPr="00673E54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14:paraId="4AA234AA" w14:textId="77777777" w:rsidR="00D40FC6" w:rsidRPr="00673E54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gridSpan w:val="2"/>
          </w:tcPr>
          <w:p w14:paraId="4BCB2CA8" w14:textId="77777777" w:rsidR="00D40FC6" w:rsidRPr="00673E54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14:paraId="4C7D0D23" w14:textId="77777777" w:rsidR="00D40FC6" w:rsidRPr="00673E54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</w:tcPr>
          <w:p w14:paraId="746DC4F7" w14:textId="77777777" w:rsidR="00D40FC6" w:rsidRPr="00673E54" w:rsidRDefault="00D40FC6" w:rsidP="00D40F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D40FC6" w:rsidRPr="00914313" w14:paraId="1274D435" w14:textId="77777777" w:rsidTr="008A2982">
        <w:tc>
          <w:tcPr>
            <w:tcW w:w="1487" w:type="pct"/>
          </w:tcPr>
          <w:p w14:paraId="14806DE3" w14:textId="77777777" w:rsidR="00D40FC6" w:rsidRPr="00673E54" w:rsidRDefault="00D40FC6" w:rsidP="00D40FC6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10" w:type="pct"/>
            <w:tcBorders>
              <w:bottom w:val="double" w:sz="4" w:space="0" w:color="auto"/>
            </w:tcBorders>
            <w:vAlign w:val="center"/>
          </w:tcPr>
          <w:p w14:paraId="1E04610D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118,776</w:t>
            </w:r>
          </w:p>
        </w:tc>
        <w:tc>
          <w:tcPr>
            <w:tcW w:w="88" w:type="pct"/>
            <w:vAlign w:val="center"/>
          </w:tcPr>
          <w:p w14:paraId="290C036B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  <w:vAlign w:val="center"/>
          </w:tcPr>
          <w:p w14:paraId="4CEBF597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101,999</w:t>
            </w:r>
          </w:p>
        </w:tc>
        <w:tc>
          <w:tcPr>
            <w:tcW w:w="85" w:type="pct"/>
            <w:vAlign w:val="center"/>
          </w:tcPr>
          <w:p w14:paraId="133973E8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  <w:tcBorders>
              <w:bottom w:val="double" w:sz="4" w:space="0" w:color="auto"/>
            </w:tcBorders>
            <w:vAlign w:val="center"/>
          </w:tcPr>
          <w:p w14:paraId="1E203ACA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213,708</w:t>
            </w:r>
          </w:p>
        </w:tc>
        <w:tc>
          <w:tcPr>
            <w:tcW w:w="85" w:type="pct"/>
            <w:vAlign w:val="center"/>
          </w:tcPr>
          <w:p w14:paraId="557C1100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bottom w:val="double" w:sz="4" w:space="0" w:color="auto"/>
            </w:tcBorders>
            <w:vAlign w:val="center"/>
          </w:tcPr>
          <w:p w14:paraId="13A520FE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4,247</w:t>
            </w:r>
          </w:p>
        </w:tc>
        <w:tc>
          <w:tcPr>
            <w:tcW w:w="86" w:type="pct"/>
            <w:vAlign w:val="center"/>
          </w:tcPr>
          <w:p w14:paraId="40EF6AA5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bottom w:val="double" w:sz="4" w:space="0" w:color="auto"/>
            </w:tcBorders>
            <w:vAlign w:val="center"/>
          </w:tcPr>
          <w:p w14:paraId="3BDB0286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85" w:type="pct"/>
            <w:gridSpan w:val="2"/>
            <w:vAlign w:val="center"/>
          </w:tcPr>
          <w:p w14:paraId="5BFCAC90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gridSpan w:val="2"/>
            <w:tcBorders>
              <w:bottom w:val="double" w:sz="4" w:space="0" w:color="auto"/>
            </w:tcBorders>
            <w:vAlign w:val="center"/>
          </w:tcPr>
          <w:p w14:paraId="07750102" w14:textId="77777777" w:rsidR="00D40FC6" w:rsidRPr="00673E54" w:rsidRDefault="00D40FC6" w:rsidP="0018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15,990</w:t>
            </w:r>
          </w:p>
        </w:tc>
        <w:tc>
          <w:tcPr>
            <w:tcW w:w="84" w:type="pct"/>
            <w:vAlign w:val="center"/>
          </w:tcPr>
          <w:p w14:paraId="2EB46466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bottom w:val="double" w:sz="4" w:space="0" w:color="auto"/>
            </w:tcBorders>
            <w:vAlign w:val="center"/>
          </w:tcPr>
          <w:p w14:paraId="597C5925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454,754</w:t>
            </w:r>
          </w:p>
        </w:tc>
      </w:tr>
      <w:tr w:rsidR="00D40FC6" w:rsidRPr="00914313" w14:paraId="753D045C" w14:textId="77777777" w:rsidTr="001D6AFD">
        <w:tc>
          <w:tcPr>
            <w:tcW w:w="1487" w:type="pct"/>
          </w:tcPr>
          <w:p w14:paraId="26FDC115" w14:textId="77777777" w:rsidR="00D40FC6" w:rsidRPr="00673E54" w:rsidRDefault="00D40FC6" w:rsidP="00D40FC6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1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0" w:type="pct"/>
            <w:tcBorders>
              <w:top w:val="double" w:sz="4" w:space="0" w:color="auto"/>
              <w:bottom w:val="double" w:sz="4" w:space="0" w:color="auto"/>
            </w:tcBorders>
          </w:tcPr>
          <w:p w14:paraId="6FE51592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116,698</w:t>
            </w:r>
          </w:p>
        </w:tc>
        <w:tc>
          <w:tcPr>
            <w:tcW w:w="88" w:type="pct"/>
          </w:tcPr>
          <w:p w14:paraId="4279852A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double" w:sz="4" w:space="0" w:color="auto"/>
              <w:bottom w:val="double" w:sz="4" w:space="0" w:color="auto"/>
            </w:tcBorders>
          </w:tcPr>
          <w:p w14:paraId="4AF6714D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89,129</w:t>
            </w:r>
          </w:p>
        </w:tc>
        <w:tc>
          <w:tcPr>
            <w:tcW w:w="85" w:type="pct"/>
          </w:tcPr>
          <w:p w14:paraId="6B657707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double" w:sz="4" w:space="0" w:color="auto"/>
              <w:bottom w:val="double" w:sz="4" w:space="0" w:color="auto"/>
            </w:tcBorders>
          </w:tcPr>
          <w:p w14:paraId="2E944280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212,574</w:t>
            </w:r>
          </w:p>
        </w:tc>
        <w:tc>
          <w:tcPr>
            <w:tcW w:w="85" w:type="pct"/>
          </w:tcPr>
          <w:p w14:paraId="08C80531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double" w:sz="4" w:space="0" w:color="auto"/>
              <w:bottom w:val="double" w:sz="4" w:space="0" w:color="auto"/>
            </w:tcBorders>
          </w:tcPr>
          <w:p w14:paraId="7C7BD05C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4,689</w:t>
            </w:r>
          </w:p>
        </w:tc>
        <w:tc>
          <w:tcPr>
            <w:tcW w:w="86" w:type="pct"/>
          </w:tcPr>
          <w:p w14:paraId="34F55607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double" w:sz="4" w:space="0" w:color="auto"/>
              <w:bottom w:val="double" w:sz="4" w:space="0" w:color="auto"/>
            </w:tcBorders>
          </w:tcPr>
          <w:p w14:paraId="42F22714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237</w:t>
            </w:r>
          </w:p>
        </w:tc>
        <w:tc>
          <w:tcPr>
            <w:tcW w:w="85" w:type="pct"/>
            <w:gridSpan w:val="2"/>
          </w:tcPr>
          <w:p w14:paraId="5ED2109E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BD45BE2" w14:textId="77777777" w:rsidR="00D40FC6" w:rsidRPr="00673E54" w:rsidRDefault="00D40FC6" w:rsidP="0018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5,817</w:t>
            </w:r>
          </w:p>
        </w:tc>
        <w:tc>
          <w:tcPr>
            <w:tcW w:w="84" w:type="pct"/>
          </w:tcPr>
          <w:p w14:paraId="5CD5C8D0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double" w:sz="4" w:space="0" w:color="auto"/>
              <w:bottom w:val="double" w:sz="4" w:space="0" w:color="auto"/>
            </w:tcBorders>
          </w:tcPr>
          <w:p w14:paraId="1085B9FE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429,144</w:t>
            </w:r>
          </w:p>
        </w:tc>
      </w:tr>
      <w:tr w:rsidR="00D40FC6" w:rsidRPr="00914313" w14:paraId="2C0B01CF" w14:textId="77777777" w:rsidTr="008A2982">
        <w:tc>
          <w:tcPr>
            <w:tcW w:w="1487" w:type="pct"/>
          </w:tcPr>
          <w:p w14:paraId="40DD3B60" w14:textId="77777777" w:rsidR="00D40FC6" w:rsidRPr="00673E54" w:rsidRDefault="00D40FC6" w:rsidP="00D40FC6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31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10" w:type="pct"/>
            <w:tcBorders>
              <w:top w:val="double" w:sz="4" w:space="0" w:color="auto"/>
              <w:bottom w:val="double" w:sz="4" w:space="0" w:color="auto"/>
            </w:tcBorders>
          </w:tcPr>
          <w:p w14:paraId="023BB8C1" w14:textId="77777777" w:rsidR="00D40FC6" w:rsidRPr="00673E54" w:rsidRDefault="00395E19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113,986</w:t>
            </w:r>
          </w:p>
        </w:tc>
        <w:tc>
          <w:tcPr>
            <w:tcW w:w="88" w:type="pct"/>
          </w:tcPr>
          <w:p w14:paraId="482B86A6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double" w:sz="4" w:space="0" w:color="auto"/>
              <w:bottom w:val="double" w:sz="4" w:space="0" w:color="auto"/>
            </w:tcBorders>
          </w:tcPr>
          <w:p w14:paraId="48D97389" w14:textId="77777777" w:rsidR="00D40FC6" w:rsidRPr="00673E54" w:rsidRDefault="00395E19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78,390</w:t>
            </w:r>
          </w:p>
        </w:tc>
        <w:tc>
          <w:tcPr>
            <w:tcW w:w="85" w:type="pct"/>
          </w:tcPr>
          <w:p w14:paraId="59322875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double" w:sz="4" w:space="0" w:color="auto"/>
              <w:bottom w:val="double" w:sz="4" w:space="0" w:color="auto"/>
            </w:tcBorders>
          </w:tcPr>
          <w:p w14:paraId="7446FA99" w14:textId="77777777" w:rsidR="00D40FC6" w:rsidRPr="00673E54" w:rsidRDefault="00395E19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184,6</w:t>
            </w:r>
            <w:r w:rsidR="00583FE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85" w:type="pct"/>
          </w:tcPr>
          <w:p w14:paraId="6208C793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double" w:sz="4" w:space="0" w:color="auto"/>
              <w:bottom w:val="double" w:sz="4" w:space="0" w:color="auto"/>
            </w:tcBorders>
          </w:tcPr>
          <w:p w14:paraId="05DD4652" w14:textId="77777777" w:rsidR="00D40FC6" w:rsidRPr="00673E54" w:rsidRDefault="00395E19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5,284</w:t>
            </w:r>
          </w:p>
        </w:tc>
        <w:tc>
          <w:tcPr>
            <w:tcW w:w="86" w:type="pct"/>
          </w:tcPr>
          <w:p w14:paraId="14DF6B31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tcBorders>
              <w:top w:val="double" w:sz="4" w:space="0" w:color="auto"/>
              <w:bottom w:val="double" w:sz="4" w:space="0" w:color="auto"/>
            </w:tcBorders>
          </w:tcPr>
          <w:p w14:paraId="5A200181" w14:textId="77777777" w:rsidR="00D40FC6" w:rsidRPr="00673E54" w:rsidRDefault="00395E19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85" w:type="pct"/>
            <w:gridSpan w:val="2"/>
          </w:tcPr>
          <w:p w14:paraId="18E68F60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01723B9" w14:textId="77777777" w:rsidR="00D40FC6" w:rsidRPr="00673E54" w:rsidRDefault="00395E19" w:rsidP="00187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3,117</w:t>
            </w:r>
          </w:p>
        </w:tc>
        <w:tc>
          <w:tcPr>
            <w:tcW w:w="84" w:type="pct"/>
          </w:tcPr>
          <w:p w14:paraId="72C265D7" w14:textId="77777777" w:rsidR="00D40FC6" w:rsidRPr="00673E54" w:rsidRDefault="00D40FC6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11" w:type="pct"/>
            <w:tcBorders>
              <w:top w:val="double" w:sz="4" w:space="0" w:color="auto"/>
              <w:bottom w:val="double" w:sz="4" w:space="0" w:color="auto"/>
            </w:tcBorders>
          </w:tcPr>
          <w:p w14:paraId="26C9F00E" w14:textId="77777777" w:rsidR="00D40FC6" w:rsidRPr="00673E54" w:rsidRDefault="00395E19" w:rsidP="00D4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B651F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385,677</w:t>
            </w:r>
          </w:p>
        </w:tc>
      </w:tr>
    </w:tbl>
    <w:p w14:paraId="3D5128EF" w14:textId="77777777" w:rsidR="00477BEF" w:rsidRPr="00583FEE" w:rsidRDefault="00477BEF" w:rsidP="00A25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00"/>
        <w:jc w:val="thaiDistribute"/>
        <w:rPr>
          <w:rFonts w:ascii="Angsana New" w:hAnsi="Angsana New" w:cs="Angsana New"/>
          <w:sz w:val="30"/>
          <w:szCs w:val="30"/>
        </w:rPr>
      </w:pPr>
    </w:p>
    <w:p w14:paraId="6D9C1E48" w14:textId="77777777" w:rsidR="008A33DA" w:rsidRPr="00B44823" w:rsidRDefault="006F00E1" w:rsidP="00583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3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14313">
        <w:rPr>
          <w:rFonts w:ascii="Angsana New" w:hAnsi="Angsana New" w:cs="Angsana New"/>
          <w:sz w:val="28"/>
          <w:szCs w:val="28"/>
          <w:cs/>
        </w:rPr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</w:t>
      </w:r>
      <w:r w:rsidR="00547260" w:rsidRPr="00914313">
        <w:rPr>
          <w:rFonts w:ascii="Angsana New" w:hAnsi="Angsana New" w:cs="Angsana New"/>
          <w:sz w:val="28"/>
          <w:szCs w:val="28"/>
          <w:cs/>
        </w:rPr>
        <w:t>งานจนถึง ณ วันที่ 31 ธันวาคม 25</w:t>
      </w:r>
      <w:r w:rsidR="00DA1706" w:rsidRPr="00914313">
        <w:rPr>
          <w:rFonts w:ascii="Angsana New" w:hAnsi="Angsana New" w:cs="Angsana New"/>
          <w:sz w:val="28"/>
          <w:szCs w:val="28"/>
        </w:rPr>
        <w:t>6</w:t>
      </w:r>
      <w:r w:rsidR="00A614A9">
        <w:rPr>
          <w:rFonts w:ascii="Angsana New" w:hAnsi="Angsana New" w:cs="Angsana New"/>
          <w:sz w:val="28"/>
          <w:szCs w:val="28"/>
        </w:rPr>
        <w:t>2</w:t>
      </w:r>
      <w:r w:rsidR="00D631BE" w:rsidRPr="00914313">
        <w:rPr>
          <w:rFonts w:ascii="Angsana New" w:hAnsi="Angsana New" w:cs="Angsana New"/>
          <w:sz w:val="28"/>
          <w:szCs w:val="28"/>
        </w:rPr>
        <w:t xml:space="preserve"> </w:t>
      </w:r>
      <w:r w:rsidRPr="00914313">
        <w:rPr>
          <w:rFonts w:ascii="Angsana New" w:hAnsi="Angsana New" w:cs="Angsana New"/>
          <w:sz w:val="28"/>
          <w:szCs w:val="28"/>
          <w:cs/>
        </w:rPr>
        <w:t>มีจำนว</w:t>
      </w:r>
      <w:r w:rsidR="005F7935">
        <w:rPr>
          <w:rFonts w:ascii="Angsana New" w:hAnsi="Angsana New" w:cs="Angsana New" w:hint="cs"/>
          <w:sz w:val="28"/>
          <w:szCs w:val="28"/>
          <w:cs/>
        </w:rPr>
        <w:t xml:space="preserve">น </w:t>
      </w:r>
      <w:r w:rsidR="005F7935">
        <w:rPr>
          <w:rFonts w:ascii="Angsana New" w:hAnsi="Angsana New" w:cs="Angsana New"/>
          <w:sz w:val="28"/>
          <w:szCs w:val="28"/>
        </w:rPr>
        <w:t>4,168</w:t>
      </w:r>
      <w:r w:rsidR="00802DDE" w:rsidRPr="00914313">
        <w:rPr>
          <w:rFonts w:ascii="Angsana New" w:hAnsi="Angsana New" w:cs="Angsana New"/>
          <w:sz w:val="28"/>
          <w:szCs w:val="28"/>
        </w:rPr>
        <w:t xml:space="preserve"> </w:t>
      </w:r>
      <w:r w:rsidR="00493F52">
        <w:rPr>
          <w:rFonts w:ascii="Angsana New" w:hAnsi="Angsana New" w:cs="Angsana New"/>
          <w:sz w:val="28"/>
          <w:szCs w:val="28"/>
          <w:cs/>
        </w:rPr>
        <w:t>ล้า</w:t>
      </w:r>
      <w:r w:rsidR="00493F52">
        <w:rPr>
          <w:rFonts w:ascii="Angsana New" w:hAnsi="Angsana New" w:cs="Angsana New" w:hint="cs"/>
          <w:sz w:val="28"/>
          <w:szCs w:val="28"/>
          <w:cs/>
        </w:rPr>
        <w:t>น</w:t>
      </w:r>
      <w:r w:rsidRPr="00914313">
        <w:rPr>
          <w:rFonts w:ascii="Angsana New" w:hAnsi="Angsana New" w:cs="Angsana New"/>
          <w:sz w:val="28"/>
          <w:szCs w:val="28"/>
          <w:cs/>
        </w:rPr>
        <w:t xml:space="preserve">บาท </w:t>
      </w:r>
      <w:r w:rsidRPr="00914313">
        <w:rPr>
          <w:rFonts w:ascii="Angsana New" w:hAnsi="Angsana New" w:cs="Angsana New"/>
          <w:i/>
          <w:iCs/>
          <w:sz w:val="28"/>
          <w:szCs w:val="28"/>
          <w:cs/>
        </w:rPr>
        <w:t>(25</w:t>
      </w:r>
      <w:r w:rsidR="007978B4" w:rsidRPr="00914313">
        <w:rPr>
          <w:rFonts w:ascii="Angsana New" w:hAnsi="Angsana New" w:cs="Angsana New"/>
          <w:i/>
          <w:iCs/>
          <w:sz w:val="28"/>
          <w:szCs w:val="28"/>
        </w:rPr>
        <w:t>6</w:t>
      </w:r>
      <w:r w:rsidR="00A614A9">
        <w:rPr>
          <w:rFonts w:ascii="Angsana New" w:hAnsi="Angsana New" w:cs="Angsana New"/>
          <w:i/>
          <w:iCs/>
          <w:sz w:val="28"/>
          <w:szCs w:val="28"/>
        </w:rPr>
        <w:t>1</w:t>
      </w:r>
      <w:r w:rsidRPr="00914313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7978B4" w:rsidRPr="00914313">
        <w:rPr>
          <w:rFonts w:ascii="Angsana New" w:hAnsi="Angsana New" w:cs="Angsana New"/>
          <w:i/>
          <w:iCs/>
          <w:sz w:val="28"/>
          <w:szCs w:val="28"/>
        </w:rPr>
        <w:t>4,</w:t>
      </w:r>
      <w:r w:rsidR="00A614A9">
        <w:rPr>
          <w:rFonts w:ascii="Angsana New" w:hAnsi="Angsana New" w:cs="Angsana New"/>
          <w:i/>
          <w:iCs/>
          <w:sz w:val="28"/>
          <w:szCs w:val="28"/>
        </w:rPr>
        <w:t>133</w:t>
      </w:r>
      <w:r w:rsidR="00D631BE" w:rsidRPr="00914313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</w:t>
      </w:r>
      <w:r w:rsidRPr="00914313">
        <w:rPr>
          <w:rFonts w:ascii="Angsana New" w:hAnsi="Angsana New" w:cs="Angsana New"/>
          <w:i/>
          <w:iCs/>
          <w:sz w:val="28"/>
          <w:szCs w:val="28"/>
          <w:cs/>
        </w:rPr>
        <w:t>ล้านบาท</w:t>
      </w:r>
      <w:r w:rsidRPr="00B44823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1942989C" w14:textId="77777777" w:rsidR="00A6754B" w:rsidRPr="00B44823" w:rsidRDefault="00A6754B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  <w:sectPr w:rsidR="00A6754B" w:rsidRPr="00B44823" w:rsidSect="00AB510F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AE5543E" w14:textId="77777777" w:rsidR="00AC46A7" w:rsidRPr="00260317" w:rsidRDefault="00AC46A7" w:rsidP="00260317">
      <w:pPr>
        <w:numPr>
          <w:ilvl w:val="0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26031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3ADD9183" w14:textId="77777777" w:rsidR="007336B8" w:rsidRPr="00385309" w:rsidRDefault="007336B8" w:rsidP="00BA2F82">
      <w:pPr>
        <w:pStyle w:val="FSContent"/>
        <w:spacing w:line="160" w:lineRule="atLeast"/>
        <w:rPr>
          <w:sz w:val="18"/>
          <w:szCs w:val="18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10"/>
        <w:gridCol w:w="1530"/>
        <w:gridCol w:w="270"/>
        <w:gridCol w:w="1260"/>
        <w:gridCol w:w="270"/>
        <w:gridCol w:w="1440"/>
        <w:gridCol w:w="270"/>
        <w:gridCol w:w="1530"/>
      </w:tblGrid>
      <w:tr w:rsidR="00327871" w:rsidRPr="009209DB" w14:paraId="063404F6" w14:textId="77777777" w:rsidTr="00385309">
        <w:trPr>
          <w:trHeight w:val="1244"/>
        </w:trPr>
        <w:tc>
          <w:tcPr>
            <w:tcW w:w="2610" w:type="dxa"/>
          </w:tcPr>
          <w:p w14:paraId="612410E6" w14:textId="77777777"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A93E3E" w14:textId="77777777"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ค่าโปรแกรมคอมพิวเตอร์</w:t>
            </w:r>
          </w:p>
        </w:tc>
        <w:tc>
          <w:tcPr>
            <w:tcW w:w="270" w:type="dxa"/>
            <w:vAlign w:val="bottom"/>
          </w:tcPr>
          <w:p w14:paraId="5AC59F92" w14:textId="77777777"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879614" w14:textId="77777777"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ค่าสมาชิกสนามกอล์ฟ</w:t>
            </w:r>
          </w:p>
        </w:tc>
        <w:tc>
          <w:tcPr>
            <w:tcW w:w="270" w:type="dxa"/>
            <w:vAlign w:val="bottom"/>
          </w:tcPr>
          <w:p w14:paraId="6E9568A3" w14:textId="77777777"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DC1A37" w14:textId="77777777" w:rsidR="00327871" w:rsidRDefault="00BA2F82" w:rsidP="00BA2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</w:t>
            </w:r>
            <w:r w:rsidR="00385309">
              <w:rPr>
                <w:rFonts w:ascii="Angsana New" w:hAnsi="Angsana New" w:cs="Angsana New" w:hint="cs"/>
                <w:sz w:val="30"/>
                <w:szCs w:val="30"/>
                <w:cs/>
              </w:rPr>
              <w:t>คอมพิวเตอร์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327871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3AE6AA7D" w14:textId="77777777" w:rsidR="00327871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E2756A6" w14:textId="77777777"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A53267" w:rsidRPr="009209DB" w14:paraId="05868F00" w14:textId="77777777" w:rsidTr="0028589C">
        <w:tc>
          <w:tcPr>
            <w:tcW w:w="2610" w:type="dxa"/>
          </w:tcPr>
          <w:p w14:paraId="14AEFF00" w14:textId="77777777" w:rsidR="00A53267" w:rsidRPr="009209DB" w:rsidRDefault="00A53267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</w:tcPr>
          <w:p w14:paraId="18796E3B" w14:textId="77777777" w:rsidR="00A53267" w:rsidRPr="009209DB" w:rsidRDefault="00A53267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7871" w:rsidRPr="009209DB" w14:paraId="2C82C7D3" w14:textId="77777777" w:rsidTr="0028589C">
        <w:tc>
          <w:tcPr>
            <w:tcW w:w="2610" w:type="dxa"/>
          </w:tcPr>
          <w:p w14:paraId="1628A402" w14:textId="77777777"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30288C43" w14:textId="77777777"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99AE46" w14:textId="77777777"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BF754C" w14:textId="77777777"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38B20" w14:textId="77777777"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FD0C0B" w14:textId="77777777"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3A510" w14:textId="77777777"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A030F3" w14:textId="77777777" w:rsidR="00327871" w:rsidRPr="009209DB" w:rsidRDefault="00327871" w:rsidP="0032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8589C" w:rsidRPr="00F5574D" w14:paraId="5D7B285B" w14:textId="77777777" w:rsidTr="0028589C">
        <w:tc>
          <w:tcPr>
            <w:tcW w:w="2610" w:type="dxa"/>
          </w:tcPr>
          <w:p w14:paraId="3038B28F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209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209DB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530" w:type="dxa"/>
            <w:vAlign w:val="bottom"/>
          </w:tcPr>
          <w:p w14:paraId="0A26E7AD" w14:textId="77777777" w:rsidR="0028589C" w:rsidRPr="0028589C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28589C">
              <w:rPr>
                <w:rFonts w:ascii="Angsana New" w:hAnsi="Angsana New" w:cs="Angsana New"/>
                <w:sz w:val="30"/>
                <w:szCs w:val="30"/>
              </w:rPr>
              <w:t>134,119</w:t>
            </w:r>
          </w:p>
        </w:tc>
        <w:tc>
          <w:tcPr>
            <w:tcW w:w="270" w:type="dxa"/>
          </w:tcPr>
          <w:p w14:paraId="11929584" w14:textId="77777777" w:rsidR="0028589C" w:rsidRPr="0028589C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F7EAF3C" w14:textId="77777777" w:rsidR="0028589C" w:rsidRPr="0028589C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28589C">
              <w:rPr>
                <w:rFonts w:ascii="Angsana New" w:hAnsi="Angsana New" w:cs="Angsana New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7A15792B" w14:textId="77777777" w:rsidR="0028589C" w:rsidRPr="0028589C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D667CD" w14:textId="77777777" w:rsidR="0028589C" w:rsidRPr="0028589C" w:rsidRDefault="0028589C" w:rsidP="008C4EE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2858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58DCA4" w14:textId="77777777" w:rsidR="0028589C" w:rsidRPr="0028589C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15701E" w14:textId="77777777" w:rsidR="0028589C" w:rsidRPr="0028589C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28589C">
              <w:rPr>
                <w:rFonts w:ascii="Angsana New" w:hAnsi="Angsana New" w:cs="Angsana New"/>
                <w:sz w:val="30"/>
                <w:szCs w:val="30"/>
              </w:rPr>
              <w:t>136,319</w:t>
            </w:r>
          </w:p>
        </w:tc>
      </w:tr>
      <w:tr w:rsidR="0028589C" w:rsidRPr="00F5574D" w14:paraId="17F0C763" w14:textId="77777777" w:rsidTr="0028589C">
        <w:tc>
          <w:tcPr>
            <w:tcW w:w="2610" w:type="dxa"/>
          </w:tcPr>
          <w:p w14:paraId="58C815D5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EFA6001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2,011</w:t>
            </w:r>
          </w:p>
        </w:tc>
        <w:tc>
          <w:tcPr>
            <w:tcW w:w="270" w:type="dxa"/>
          </w:tcPr>
          <w:p w14:paraId="3641AEC0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0D9D1EC" w14:textId="77777777" w:rsidR="0028589C" w:rsidRPr="009209DB" w:rsidRDefault="0028589C" w:rsidP="0028589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56F9DE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BC76CB" w14:textId="77777777" w:rsidR="0028589C" w:rsidRPr="009209DB" w:rsidRDefault="0028589C" w:rsidP="008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1,549</w:t>
            </w:r>
          </w:p>
        </w:tc>
        <w:tc>
          <w:tcPr>
            <w:tcW w:w="270" w:type="dxa"/>
          </w:tcPr>
          <w:p w14:paraId="5726059D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8B236E4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3,560</w:t>
            </w:r>
          </w:p>
        </w:tc>
      </w:tr>
      <w:tr w:rsidR="0028589C" w:rsidRPr="00F5574D" w14:paraId="7281AB32" w14:textId="77777777" w:rsidTr="0028589C">
        <w:tc>
          <w:tcPr>
            <w:tcW w:w="2610" w:type="dxa"/>
          </w:tcPr>
          <w:p w14:paraId="0B1DCC6D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383290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(406)</w:t>
            </w:r>
          </w:p>
        </w:tc>
        <w:tc>
          <w:tcPr>
            <w:tcW w:w="270" w:type="dxa"/>
          </w:tcPr>
          <w:p w14:paraId="33F8844C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F8241C" w14:textId="77777777" w:rsidR="0028589C" w:rsidRPr="009209DB" w:rsidRDefault="0028589C" w:rsidP="0028589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8E3178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0CA6A0" w14:textId="77777777" w:rsidR="0028589C" w:rsidRPr="009209DB" w:rsidRDefault="0028589C" w:rsidP="008C4EE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6146C0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E432E7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(406)</w:t>
            </w:r>
          </w:p>
        </w:tc>
      </w:tr>
      <w:tr w:rsidR="0028589C" w:rsidRPr="00F5574D" w14:paraId="278EE476" w14:textId="77777777" w:rsidTr="0028589C">
        <w:tc>
          <w:tcPr>
            <w:tcW w:w="2610" w:type="dxa"/>
            <w:shd w:val="clear" w:color="auto" w:fill="auto"/>
          </w:tcPr>
          <w:p w14:paraId="739190DA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Pr="00BA2F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  <w:t xml:space="preserve">   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26EE66B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135,724</w:t>
            </w:r>
          </w:p>
        </w:tc>
        <w:tc>
          <w:tcPr>
            <w:tcW w:w="270" w:type="dxa"/>
          </w:tcPr>
          <w:p w14:paraId="638A6E03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AB4C72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56A085B5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3657DA" w14:textId="77777777" w:rsidR="0028589C" w:rsidRPr="008C4EE4" w:rsidRDefault="0028589C" w:rsidP="008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4E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1,549</w:t>
            </w:r>
          </w:p>
        </w:tc>
        <w:tc>
          <w:tcPr>
            <w:tcW w:w="270" w:type="dxa"/>
            <w:vAlign w:val="bottom"/>
          </w:tcPr>
          <w:p w14:paraId="2AD54400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29E8CDD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139,473</w:t>
            </w:r>
          </w:p>
        </w:tc>
      </w:tr>
      <w:tr w:rsidR="0028589C" w:rsidRPr="009209DB" w14:paraId="2B5B07F1" w14:textId="77777777" w:rsidTr="0028589C">
        <w:tc>
          <w:tcPr>
            <w:tcW w:w="2610" w:type="dxa"/>
          </w:tcPr>
          <w:p w14:paraId="2FDF451B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236AE62A" w14:textId="77777777" w:rsidR="0028589C" w:rsidRPr="009209DB" w:rsidRDefault="00C37E09" w:rsidP="00C3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0CAC6D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C3FC344" w14:textId="77777777" w:rsidR="0028589C" w:rsidRPr="009209DB" w:rsidRDefault="00940A47" w:rsidP="0028589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32D03C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6B610B" w14:textId="77777777" w:rsidR="0028589C" w:rsidRPr="009209DB" w:rsidRDefault="00940A47" w:rsidP="008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2,02</w:t>
            </w:r>
            <w:r w:rsidR="00C37E0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776B544" w14:textId="77777777" w:rsidR="0028589C" w:rsidRPr="009209DB" w:rsidRDefault="0028589C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14DC7A" w14:textId="77777777" w:rsidR="0028589C" w:rsidRPr="009209DB" w:rsidRDefault="00C37E09" w:rsidP="002858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2,028</w:t>
            </w:r>
          </w:p>
        </w:tc>
      </w:tr>
      <w:tr w:rsidR="00F23C98" w:rsidRPr="009209DB" w14:paraId="01C93606" w14:textId="77777777" w:rsidTr="003C474F">
        <w:tc>
          <w:tcPr>
            <w:tcW w:w="2610" w:type="dxa"/>
          </w:tcPr>
          <w:p w14:paraId="5E4C774D" w14:textId="77777777" w:rsidR="00F23C98" w:rsidRPr="009209DB" w:rsidRDefault="00C37E09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899B24" w14:textId="77777777" w:rsidR="00F23C98" w:rsidRPr="009209DB" w:rsidRDefault="00C37E09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2,248</w:t>
            </w:r>
          </w:p>
        </w:tc>
        <w:tc>
          <w:tcPr>
            <w:tcW w:w="270" w:type="dxa"/>
          </w:tcPr>
          <w:p w14:paraId="58118992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D7898B" w14:textId="77777777" w:rsidR="00F23C98" w:rsidRPr="009209DB" w:rsidRDefault="00F23C98" w:rsidP="00F23C9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C47BB9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CB6D6F" w14:textId="77777777" w:rsidR="00F23C98" w:rsidRPr="009209DB" w:rsidRDefault="00F23C98" w:rsidP="008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(2,248)</w:t>
            </w:r>
          </w:p>
        </w:tc>
        <w:tc>
          <w:tcPr>
            <w:tcW w:w="270" w:type="dxa"/>
          </w:tcPr>
          <w:p w14:paraId="5131ED4D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36982BD" w14:textId="77777777" w:rsidR="00F23C98" w:rsidRPr="009209DB" w:rsidRDefault="00C37E09" w:rsidP="00C37E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3C98" w:rsidRPr="009209DB" w14:paraId="69CAA968" w14:textId="77777777" w:rsidTr="0028589C">
        <w:tc>
          <w:tcPr>
            <w:tcW w:w="2610" w:type="dxa"/>
            <w:shd w:val="clear" w:color="auto" w:fill="auto"/>
          </w:tcPr>
          <w:p w14:paraId="1F2A41D9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CE81E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137,972</w:t>
            </w:r>
          </w:p>
        </w:tc>
        <w:tc>
          <w:tcPr>
            <w:tcW w:w="270" w:type="dxa"/>
          </w:tcPr>
          <w:p w14:paraId="5CD19FE9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0A5C0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5B13BD78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589537" w14:textId="77777777" w:rsidR="00F23C98" w:rsidRPr="008C4EE4" w:rsidRDefault="00F23C98" w:rsidP="008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4E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1,32</w:t>
            </w:r>
            <w:r w:rsidR="002A2D6F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46112AF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683CA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05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141,50</w:t>
            </w:r>
            <w:r w:rsidR="00C37E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F23C98" w:rsidRPr="00385309" w14:paraId="3DB3AB7D" w14:textId="77777777" w:rsidTr="0028589C">
        <w:tc>
          <w:tcPr>
            <w:tcW w:w="2610" w:type="dxa"/>
            <w:shd w:val="clear" w:color="auto" w:fill="auto"/>
          </w:tcPr>
          <w:p w14:paraId="1ED1F07F" w14:textId="77777777" w:rsidR="00F23C98" w:rsidRPr="00385309" w:rsidRDefault="00F23C98" w:rsidP="00F23C98">
            <w:pPr>
              <w:pStyle w:val="FSContent"/>
              <w:spacing w:line="160" w:lineRule="atLeast"/>
              <w:rPr>
                <w:sz w:val="18"/>
                <w:szCs w:val="1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703F952" w14:textId="77777777" w:rsidR="00F23C98" w:rsidRPr="00385309" w:rsidRDefault="00F23C98" w:rsidP="00F23C98">
            <w:pPr>
              <w:pStyle w:val="FSContent"/>
              <w:spacing w:line="160" w:lineRule="atLeast"/>
              <w:rPr>
                <w:sz w:val="18"/>
                <w:szCs w:val="18"/>
              </w:rPr>
            </w:pPr>
          </w:p>
        </w:tc>
        <w:tc>
          <w:tcPr>
            <w:tcW w:w="270" w:type="dxa"/>
          </w:tcPr>
          <w:p w14:paraId="6E80C00A" w14:textId="77777777" w:rsidR="00F23C98" w:rsidRPr="00385309" w:rsidRDefault="00F23C98" w:rsidP="00F23C98">
            <w:pPr>
              <w:pStyle w:val="FSContent"/>
              <w:spacing w:line="160" w:lineRule="atLeast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542635" w14:textId="77777777" w:rsidR="00F23C98" w:rsidRPr="00385309" w:rsidRDefault="00F23C98" w:rsidP="00F23C98">
            <w:pPr>
              <w:pStyle w:val="FSContent"/>
              <w:spacing w:line="160" w:lineRule="atLeast"/>
              <w:rPr>
                <w:sz w:val="18"/>
                <w:szCs w:val="18"/>
              </w:rPr>
            </w:pPr>
          </w:p>
        </w:tc>
        <w:tc>
          <w:tcPr>
            <w:tcW w:w="270" w:type="dxa"/>
          </w:tcPr>
          <w:p w14:paraId="234AB2B8" w14:textId="77777777" w:rsidR="00F23C98" w:rsidRPr="00385309" w:rsidRDefault="00F23C98" w:rsidP="00F23C98">
            <w:pPr>
              <w:pStyle w:val="FSContent"/>
              <w:spacing w:line="160" w:lineRule="atLeas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B7132A" w14:textId="77777777" w:rsidR="00F23C98" w:rsidRPr="00385309" w:rsidRDefault="00F23C98" w:rsidP="00F23C98">
            <w:pPr>
              <w:pStyle w:val="FSContent"/>
              <w:spacing w:line="160" w:lineRule="atLeast"/>
              <w:rPr>
                <w:sz w:val="18"/>
                <w:szCs w:val="18"/>
              </w:rPr>
            </w:pPr>
          </w:p>
        </w:tc>
        <w:tc>
          <w:tcPr>
            <w:tcW w:w="270" w:type="dxa"/>
          </w:tcPr>
          <w:p w14:paraId="2166EF54" w14:textId="77777777" w:rsidR="00F23C98" w:rsidRPr="00385309" w:rsidRDefault="00F23C98" w:rsidP="00F23C98">
            <w:pPr>
              <w:pStyle w:val="FSContent"/>
              <w:spacing w:line="160" w:lineRule="atLeast"/>
              <w:rPr>
                <w:sz w:val="18"/>
                <w:szCs w:val="18"/>
              </w:rPr>
            </w:pPr>
          </w:p>
        </w:tc>
        <w:tc>
          <w:tcPr>
            <w:tcW w:w="1530" w:type="dxa"/>
            <w:vAlign w:val="bottom"/>
          </w:tcPr>
          <w:p w14:paraId="04F81E6B" w14:textId="77777777" w:rsidR="00F23C98" w:rsidRPr="00385309" w:rsidRDefault="00F23C98" w:rsidP="00F23C98">
            <w:pPr>
              <w:pStyle w:val="FSContent"/>
              <w:spacing w:line="160" w:lineRule="atLeast"/>
              <w:rPr>
                <w:sz w:val="18"/>
                <w:szCs w:val="18"/>
              </w:rPr>
            </w:pPr>
          </w:p>
        </w:tc>
      </w:tr>
      <w:tr w:rsidR="00F23C98" w:rsidRPr="009209DB" w14:paraId="222CBBA7" w14:textId="77777777" w:rsidTr="0028589C">
        <w:tc>
          <w:tcPr>
            <w:tcW w:w="2610" w:type="dxa"/>
            <w:shd w:val="clear" w:color="auto" w:fill="auto"/>
          </w:tcPr>
          <w:p w14:paraId="30C6B23A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51B0306A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E2813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944B60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C800F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69A5A8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4C836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481C9F0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3C98" w:rsidRPr="00547260" w14:paraId="756AD6BF" w14:textId="77777777" w:rsidTr="003713C8">
        <w:tc>
          <w:tcPr>
            <w:tcW w:w="2610" w:type="dxa"/>
            <w:shd w:val="clear" w:color="auto" w:fill="auto"/>
          </w:tcPr>
          <w:p w14:paraId="2927C9BD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9209D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9209DB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530" w:type="dxa"/>
            <w:vAlign w:val="bottom"/>
          </w:tcPr>
          <w:p w14:paraId="767329DA" w14:textId="77777777" w:rsidR="00F23C98" w:rsidRPr="003713C8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3713C8">
              <w:rPr>
                <w:rFonts w:ascii="Angsana New" w:hAnsi="Angsana New" w:cs="Angsana New"/>
                <w:sz w:val="30"/>
                <w:szCs w:val="30"/>
              </w:rPr>
              <w:t>131,333</w:t>
            </w:r>
          </w:p>
        </w:tc>
        <w:tc>
          <w:tcPr>
            <w:tcW w:w="270" w:type="dxa"/>
          </w:tcPr>
          <w:p w14:paraId="3B199A5D" w14:textId="77777777" w:rsidR="00F23C98" w:rsidRPr="003713C8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043B986" w14:textId="77777777" w:rsidR="00F23C98" w:rsidRPr="003713C8" w:rsidRDefault="00F23C98" w:rsidP="00F23C9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713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313E6C" w14:textId="77777777" w:rsidR="00F23C98" w:rsidRPr="003713C8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34688F" w14:textId="77777777" w:rsidR="00F23C98" w:rsidRPr="003713C8" w:rsidRDefault="00F23C98" w:rsidP="008C4EE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 w:rsidRPr="003713C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9C200C" w14:textId="77777777" w:rsidR="00F23C98" w:rsidRPr="003713C8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864DFF" w14:textId="77777777" w:rsidR="00F23C98" w:rsidRPr="003713C8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 w:rsidRPr="003713C8">
              <w:rPr>
                <w:rFonts w:ascii="Angsana New" w:hAnsi="Angsana New" w:cs="Angsana New"/>
                <w:sz w:val="30"/>
                <w:szCs w:val="30"/>
              </w:rPr>
              <w:t>131,333</w:t>
            </w:r>
          </w:p>
        </w:tc>
      </w:tr>
      <w:tr w:rsidR="00F23C98" w:rsidRPr="009209DB" w14:paraId="6E4906C9" w14:textId="77777777" w:rsidTr="003713C8">
        <w:tc>
          <w:tcPr>
            <w:tcW w:w="2610" w:type="dxa"/>
          </w:tcPr>
          <w:p w14:paraId="1EBD568D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60AE1EAF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1,953</w:t>
            </w:r>
          </w:p>
        </w:tc>
        <w:tc>
          <w:tcPr>
            <w:tcW w:w="270" w:type="dxa"/>
          </w:tcPr>
          <w:p w14:paraId="12DC1A03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DE90ED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6A918B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5E32E0" w14:textId="77777777" w:rsidR="00F23C98" w:rsidRPr="009209DB" w:rsidRDefault="00F23C98" w:rsidP="008C4EE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D289C1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3FB6470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1,953</w:t>
            </w:r>
          </w:p>
        </w:tc>
      </w:tr>
      <w:tr w:rsidR="00F23C98" w:rsidRPr="009209DB" w14:paraId="6930F8D4" w14:textId="77777777" w:rsidTr="003713C8">
        <w:tc>
          <w:tcPr>
            <w:tcW w:w="2610" w:type="dxa"/>
          </w:tcPr>
          <w:p w14:paraId="02962EA8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6888A38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(406)</w:t>
            </w:r>
          </w:p>
        </w:tc>
        <w:tc>
          <w:tcPr>
            <w:tcW w:w="270" w:type="dxa"/>
          </w:tcPr>
          <w:p w14:paraId="4F2B601C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12F3E1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22D32F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0C80BF" w14:textId="77777777" w:rsidR="00F23C98" w:rsidRPr="009209DB" w:rsidRDefault="00F23C98" w:rsidP="008C4EE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B414F3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9487F7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(406)</w:t>
            </w:r>
          </w:p>
        </w:tc>
      </w:tr>
      <w:tr w:rsidR="00F23C98" w:rsidRPr="009209DB" w14:paraId="682CE720" w14:textId="77777777" w:rsidTr="003713C8">
        <w:tc>
          <w:tcPr>
            <w:tcW w:w="2610" w:type="dxa"/>
            <w:shd w:val="clear" w:color="auto" w:fill="auto"/>
          </w:tcPr>
          <w:p w14:paraId="16C6BEA6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   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18CB3C7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132,880</w:t>
            </w:r>
          </w:p>
        </w:tc>
        <w:tc>
          <w:tcPr>
            <w:tcW w:w="270" w:type="dxa"/>
          </w:tcPr>
          <w:p w14:paraId="6DD9D273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6B7AF7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932DE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014006" w14:textId="77777777" w:rsidR="00F23C98" w:rsidRPr="009209DB" w:rsidRDefault="00F23C98" w:rsidP="008C4EE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E01E3B2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890261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38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132,880</w:t>
            </w:r>
          </w:p>
        </w:tc>
      </w:tr>
      <w:tr w:rsidR="00F23C98" w:rsidRPr="009209DB" w14:paraId="7E165138" w14:textId="77777777" w:rsidTr="0028589C">
        <w:tc>
          <w:tcPr>
            <w:tcW w:w="2610" w:type="dxa"/>
          </w:tcPr>
          <w:p w14:paraId="1DABB70E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5F9A544C" w14:textId="77777777" w:rsidR="00F23C98" w:rsidRPr="009209DB" w:rsidRDefault="00B1470A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1,089</w:t>
            </w:r>
          </w:p>
        </w:tc>
        <w:tc>
          <w:tcPr>
            <w:tcW w:w="270" w:type="dxa"/>
          </w:tcPr>
          <w:p w14:paraId="3EA0DB00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FE5E5A" w14:textId="77777777" w:rsidR="00F23C98" w:rsidRPr="009209DB" w:rsidRDefault="00B1470A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7663E2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E2AFFD" w14:textId="77777777" w:rsidR="00F23C98" w:rsidRPr="009209DB" w:rsidRDefault="00B1470A" w:rsidP="008C4EE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866369" w14:textId="77777777" w:rsidR="00F23C98" w:rsidRPr="009209DB" w:rsidRDefault="00F23C98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5A09F92" w14:textId="77777777" w:rsidR="00F23C98" w:rsidRPr="009209DB" w:rsidRDefault="00B1470A" w:rsidP="00F23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1,089</w:t>
            </w:r>
          </w:p>
        </w:tc>
      </w:tr>
      <w:tr w:rsidR="00B1470A" w:rsidRPr="009209DB" w14:paraId="254D6948" w14:textId="77777777" w:rsidTr="0028589C">
        <w:tc>
          <w:tcPr>
            <w:tcW w:w="2610" w:type="dxa"/>
          </w:tcPr>
          <w:p w14:paraId="3936BF7D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CF8DA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133,969</w:t>
            </w:r>
          </w:p>
        </w:tc>
        <w:tc>
          <w:tcPr>
            <w:tcW w:w="270" w:type="dxa"/>
          </w:tcPr>
          <w:p w14:paraId="7DC37FE2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E0640" w14:textId="77777777" w:rsidR="00B1470A" w:rsidRPr="00C37E09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E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12968C" w14:textId="77777777" w:rsidR="00B1470A" w:rsidRPr="00C37E09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2655C4" w14:textId="77777777" w:rsidR="00B1470A" w:rsidRPr="00C37E09" w:rsidRDefault="00B1470A" w:rsidP="008C4EE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37E0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B54965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D9801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05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133,969</w:t>
            </w:r>
          </w:p>
        </w:tc>
      </w:tr>
      <w:tr w:rsidR="00B1470A" w:rsidRPr="00385309" w14:paraId="53879D0E" w14:textId="77777777" w:rsidTr="0028589C">
        <w:tc>
          <w:tcPr>
            <w:tcW w:w="2610" w:type="dxa"/>
          </w:tcPr>
          <w:p w14:paraId="25CCC001" w14:textId="77777777" w:rsidR="00B1470A" w:rsidRPr="00385309" w:rsidRDefault="00B1470A" w:rsidP="00B1470A">
            <w:pPr>
              <w:pStyle w:val="FSContent"/>
              <w:spacing w:line="160" w:lineRule="atLeast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EEBFD4" w14:textId="77777777" w:rsidR="00B1470A" w:rsidRPr="00385309" w:rsidRDefault="00B1470A" w:rsidP="00B1470A">
            <w:pPr>
              <w:pStyle w:val="FSContent"/>
              <w:spacing w:line="160" w:lineRule="atLeast"/>
              <w:rPr>
                <w:sz w:val="18"/>
                <w:szCs w:val="18"/>
              </w:rPr>
            </w:pPr>
          </w:p>
        </w:tc>
        <w:tc>
          <w:tcPr>
            <w:tcW w:w="270" w:type="dxa"/>
          </w:tcPr>
          <w:p w14:paraId="7441FD35" w14:textId="77777777" w:rsidR="00B1470A" w:rsidRPr="00385309" w:rsidRDefault="00B1470A" w:rsidP="00B1470A">
            <w:pPr>
              <w:pStyle w:val="FSContent"/>
              <w:spacing w:line="160" w:lineRule="atLeast"/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9BC840" w14:textId="77777777" w:rsidR="00B1470A" w:rsidRPr="00385309" w:rsidRDefault="00B1470A" w:rsidP="00B1470A">
            <w:pPr>
              <w:pStyle w:val="FSContent"/>
              <w:spacing w:line="160" w:lineRule="atLeast"/>
              <w:rPr>
                <w:sz w:val="18"/>
                <w:szCs w:val="18"/>
              </w:rPr>
            </w:pPr>
          </w:p>
        </w:tc>
        <w:tc>
          <w:tcPr>
            <w:tcW w:w="270" w:type="dxa"/>
          </w:tcPr>
          <w:p w14:paraId="4D5E0B9A" w14:textId="77777777" w:rsidR="00B1470A" w:rsidRPr="00385309" w:rsidRDefault="00B1470A" w:rsidP="00B1470A">
            <w:pPr>
              <w:pStyle w:val="FSContent"/>
              <w:spacing w:line="160" w:lineRule="atLeas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EFF04F" w14:textId="77777777" w:rsidR="00B1470A" w:rsidRPr="00385309" w:rsidRDefault="00B1470A" w:rsidP="00B1470A">
            <w:pPr>
              <w:pStyle w:val="FSContent"/>
              <w:spacing w:line="160" w:lineRule="atLeast"/>
              <w:rPr>
                <w:sz w:val="18"/>
                <w:szCs w:val="18"/>
              </w:rPr>
            </w:pPr>
          </w:p>
        </w:tc>
        <w:tc>
          <w:tcPr>
            <w:tcW w:w="270" w:type="dxa"/>
          </w:tcPr>
          <w:p w14:paraId="2EE2C69D" w14:textId="77777777" w:rsidR="00B1470A" w:rsidRPr="00385309" w:rsidRDefault="00B1470A" w:rsidP="00B1470A">
            <w:pPr>
              <w:pStyle w:val="FSContent"/>
              <w:spacing w:line="160" w:lineRule="atLeast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CEA4C8D" w14:textId="77777777" w:rsidR="00B1470A" w:rsidRPr="00385309" w:rsidRDefault="00B1470A" w:rsidP="00B1470A">
            <w:pPr>
              <w:pStyle w:val="FSContent"/>
              <w:spacing w:line="160" w:lineRule="atLeast"/>
              <w:rPr>
                <w:sz w:val="18"/>
                <w:szCs w:val="18"/>
              </w:rPr>
            </w:pPr>
          </w:p>
        </w:tc>
      </w:tr>
      <w:tr w:rsidR="00B1470A" w:rsidRPr="009209DB" w14:paraId="3F2F7890" w14:textId="77777777" w:rsidTr="0028589C">
        <w:trPr>
          <w:trHeight w:val="407"/>
        </w:trPr>
        <w:tc>
          <w:tcPr>
            <w:tcW w:w="2610" w:type="dxa"/>
          </w:tcPr>
          <w:p w14:paraId="14A10824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00C20FB2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0BF23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116048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A782D6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531147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CA99D9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27CF77D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1470A" w:rsidRPr="009209DB" w14:paraId="76EA015D" w14:textId="77777777" w:rsidTr="0028589C">
        <w:tc>
          <w:tcPr>
            <w:tcW w:w="2610" w:type="dxa"/>
          </w:tcPr>
          <w:p w14:paraId="1B30F36C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Pr="00BA2F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FF7382C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2,786</w:t>
            </w:r>
          </w:p>
        </w:tc>
        <w:tc>
          <w:tcPr>
            <w:tcW w:w="270" w:type="dxa"/>
          </w:tcPr>
          <w:p w14:paraId="0A32C3D5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88F7FAB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1421B34B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BE7F47F" w14:textId="77777777" w:rsidR="00B1470A" w:rsidRPr="00ED0B43" w:rsidRDefault="00B1470A" w:rsidP="008C4EE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0B4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BAB71" w14:textId="77777777" w:rsidR="00B1470A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3B0CD8E8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38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4,986</w:t>
            </w:r>
          </w:p>
        </w:tc>
      </w:tr>
      <w:tr w:rsidR="00B1470A" w:rsidRPr="009209DB" w14:paraId="19A460F1" w14:textId="77777777" w:rsidTr="003713C8">
        <w:tc>
          <w:tcPr>
            <w:tcW w:w="2610" w:type="dxa"/>
          </w:tcPr>
          <w:p w14:paraId="0A4338C3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  <w:t xml:space="preserve">   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E53A93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2,84</w:t>
            </w:r>
            <w:r w:rsidR="009C38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04F9E9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F437AF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71091ED2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F04DDC" w14:textId="77777777" w:rsidR="00B1470A" w:rsidRPr="009209DB" w:rsidRDefault="00B1470A" w:rsidP="008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1,549</w:t>
            </w:r>
          </w:p>
        </w:tc>
        <w:tc>
          <w:tcPr>
            <w:tcW w:w="270" w:type="dxa"/>
            <w:vAlign w:val="bottom"/>
          </w:tcPr>
          <w:p w14:paraId="6EE7B63A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46CFF2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6,593</w:t>
            </w:r>
          </w:p>
        </w:tc>
      </w:tr>
      <w:tr w:rsidR="00B1470A" w:rsidRPr="009209DB" w14:paraId="06CBE19B" w14:textId="77777777" w:rsidTr="0028589C">
        <w:tc>
          <w:tcPr>
            <w:tcW w:w="2610" w:type="dxa"/>
          </w:tcPr>
          <w:p w14:paraId="5227B1DA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209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DEC9CB" w14:textId="77777777" w:rsidR="00B1470A" w:rsidRPr="009209DB" w:rsidRDefault="00053A4C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4,003</w:t>
            </w:r>
          </w:p>
        </w:tc>
        <w:tc>
          <w:tcPr>
            <w:tcW w:w="270" w:type="dxa"/>
          </w:tcPr>
          <w:p w14:paraId="18F0432C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4D9AF7" w14:textId="77777777" w:rsidR="00B1470A" w:rsidRPr="009209DB" w:rsidRDefault="00053A4C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403EE779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842DC75" w14:textId="77777777" w:rsidR="00B1470A" w:rsidRPr="009209DB" w:rsidRDefault="00053A4C" w:rsidP="008C4E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1,32</w:t>
            </w:r>
            <w:r w:rsidR="008C4E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81043A1" w14:textId="77777777" w:rsidR="00B1470A" w:rsidRPr="009209DB" w:rsidRDefault="00B1470A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FF4A23" w14:textId="77777777" w:rsidR="00B1470A" w:rsidRPr="009209DB" w:rsidRDefault="00053A4C" w:rsidP="00B14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C05CA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7,53</w:t>
            </w:r>
            <w:r w:rsidR="008C4EE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569AB652" w14:textId="77777777" w:rsidR="00385309" w:rsidRPr="00385309" w:rsidRDefault="00385309" w:rsidP="00206A4B">
      <w:pPr>
        <w:pStyle w:val="FSContent"/>
        <w:spacing w:line="160" w:lineRule="atLeast"/>
        <w:rPr>
          <w:sz w:val="18"/>
          <w:szCs w:val="18"/>
        </w:rPr>
      </w:pPr>
    </w:p>
    <w:p w14:paraId="08515EC7" w14:textId="77777777" w:rsidR="00206A4B" w:rsidRDefault="00206A4B" w:rsidP="00206A4B">
      <w:pPr>
        <w:pStyle w:val="FSContent"/>
        <w:spacing w:line="160" w:lineRule="atLeast"/>
      </w:pPr>
      <w:r w:rsidRPr="00206A4B">
        <w:rPr>
          <w:rFonts w:hint="cs"/>
          <w:cs/>
        </w:rPr>
        <w:t>ราคาทรัพย์สินของบริษัทก่อน</w:t>
      </w:r>
      <w:r w:rsidR="00333D92">
        <w:rPr>
          <w:rFonts w:hint="cs"/>
          <w:cs/>
        </w:rPr>
        <w:t>หักค่าตัดจำหน่ายสะสมของสินทรัพย์ไม่มีตัวตน</w:t>
      </w:r>
      <w:r w:rsidRPr="00206A4B">
        <w:rPr>
          <w:rFonts w:hint="cs"/>
          <w:cs/>
        </w:rPr>
        <w:t>ซึ่งได้คิดค่า</w:t>
      </w:r>
      <w:r w:rsidR="00333D92">
        <w:rPr>
          <w:rFonts w:hint="cs"/>
          <w:cs/>
        </w:rPr>
        <w:t>ตัดจำหน่าย</w:t>
      </w:r>
      <w:r w:rsidRPr="00206A4B">
        <w:rPr>
          <w:rFonts w:hint="cs"/>
          <w:cs/>
        </w:rPr>
        <w:t>เต็มจำนวนแล้วแต่ยังคงใช้งานจนถึง</w:t>
      </w:r>
      <w:r w:rsidRPr="00206A4B">
        <w:rPr>
          <w:cs/>
        </w:rPr>
        <w:t xml:space="preserve"> </w:t>
      </w:r>
      <w:r w:rsidRPr="00206A4B">
        <w:rPr>
          <w:rFonts w:hint="cs"/>
          <w:cs/>
        </w:rPr>
        <w:t>ณ</w:t>
      </w:r>
      <w:r w:rsidRPr="00206A4B">
        <w:rPr>
          <w:cs/>
        </w:rPr>
        <w:t xml:space="preserve"> </w:t>
      </w:r>
      <w:r w:rsidRPr="00206A4B">
        <w:rPr>
          <w:rFonts w:hint="cs"/>
          <w:cs/>
        </w:rPr>
        <w:t>วันที่</w:t>
      </w:r>
      <w:r w:rsidRPr="00206A4B">
        <w:rPr>
          <w:cs/>
        </w:rPr>
        <w:t xml:space="preserve"> 31 </w:t>
      </w:r>
      <w:r w:rsidRPr="00206A4B">
        <w:rPr>
          <w:rFonts w:hint="cs"/>
          <w:cs/>
        </w:rPr>
        <w:t>ธันวาคม</w:t>
      </w:r>
      <w:r w:rsidR="00DA1706">
        <w:rPr>
          <w:cs/>
        </w:rPr>
        <w:t xml:space="preserve"> 256</w:t>
      </w:r>
      <w:r w:rsidR="003713C8">
        <w:t>2</w:t>
      </w:r>
      <w:r w:rsidRPr="00206A4B">
        <w:rPr>
          <w:cs/>
        </w:rPr>
        <w:t xml:space="preserve"> </w:t>
      </w:r>
      <w:r w:rsidRPr="00206A4B">
        <w:rPr>
          <w:rFonts w:hint="cs"/>
          <w:cs/>
        </w:rPr>
        <w:t>มีจำนวน</w:t>
      </w:r>
      <w:r w:rsidR="00387553">
        <w:t xml:space="preserve"> 132</w:t>
      </w:r>
      <w:r w:rsidR="007449E8">
        <w:t xml:space="preserve"> </w:t>
      </w:r>
      <w:r w:rsidRPr="00206A4B">
        <w:rPr>
          <w:rFonts w:hint="cs"/>
          <w:cs/>
        </w:rPr>
        <w:t>ล้านบาท</w:t>
      </w:r>
      <w:r w:rsidRPr="00206A4B">
        <w:rPr>
          <w:cs/>
        </w:rPr>
        <w:t xml:space="preserve"> </w:t>
      </w:r>
      <w:r w:rsidR="007978B4">
        <w:rPr>
          <w:i/>
          <w:iCs/>
          <w:cs/>
        </w:rPr>
        <w:t>(25</w:t>
      </w:r>
      <w:r w:rsidR="007978B4">
        <w:rPr>
          <w:i/>
          <w:iCs/>
        </w:rPr>
        <w:t>6</w:t>
      </w:r>
      <w:r w:rsidR="003713C8">
        <w:rPr>
          <w:i/>
          <w:iCs/>
        </w:rPr>
        <w:t>1</w:t>
      </w:r>
      <w:r w:rsidRPr="00DB5137">
        <w:rPr>
          <w:i/>
          <w:iCs/>
          <w:cs/>
        </w:rPr>
        <w:t xml:space="preserve">: </w:t>
      </w:r>
      <w:r w:rsidR="007978B4">
        <w:rPr>
          <w:i/>
          <w:iCs/>
        </w:rPr>
        <w:t>1</w:t>
      </w:r>
      <w:r w:rsidR="003713C8">
        <w:rPr>
          <w:i/>
          <w:iCs/>
        </w:rPr>
        <w:t>32</w:t>
      </w:r>
      <w:r w:rsidRPr="00DB5137">
        <w:rPr>
          <w:i/>
          <w:iCs/>
          <w:cs/>
        </w:rPr>
        <w:t xml:space="preserve"> </w:t>
      </w:r>
      <w:r w:rsidRPr="00DB5137">
        <w:rPr>
          <w:rFonts w:hint="cs"/>
          <w:i/>
          <w:iCs/>
          <w:cs/>
        </w:rPr>
        <w:t>ล้านบาท</w:t>
      </w:r>
      <w:r w:rsidRPr="00DB5137">
        <w:rPr>
          <w:i/>
          <w:iCs/>
          <w:cs/>
        </w:rPr>
        <w:t>)</w:t>
      </w:r>
    </w:p>
    <w:p w14:paraId="34ADBCDA" w14:textId="77777777" w:rsidR="00204D6E" w:rsidRPr="000E4A6D" w:rsidRDefault="00BA2F82" w:rsidP="000E4A6D">
      <w:pPr>
        <w:pStyle w:val="FSHeadMain"/>
      </w:pPr>
      <w:r>
        <w:rPr>
          <w:cs/>
        </w:rPr>
        <w:br w:type="page"/>
      </w:r>
      <w:r w:rsidR="00B122ED" w:rsidRPr="00D9696A">
        <w:rPr>
          <w:cs/>
        </w:rPr>
        <w:lastRenderedPageBreak/>
        <w:t xml:space="preserve"> </w:t>
      </w:r>
      <w:r w:rsidR="00752B93" w:rsidRPr="000E4A6D">
        <w:rPr>
          <w:cs/>
        </w:rPr>
        <w:t>หนี้สิน</w:t>
      </w:r>
      <w:r w:rsidR="00204D6E" w:rsidRPr="000E4A6D">
        <w:rPr>
          <w:cs/>
        </w:rPr>
        <w:t>ที่มีภาระดอกเบี้ย</w:t>
      </w:r>
    </w:p>
    <w:p w14:paraId="0832D8C1" w14:textId="77777777" w:rsidR="001764C9" w:rsidRPr="009208CB" w:rsidRDefault="001764C9" w:rsidP="001764C9">
      <w:pPr>
        <w:pStyle w:val="FSHeadMain"/>
        <w:numPr>
          <w:ilvl w:val="0"/>
          <w:numId w:val="0"/>
        </w:numPr>
        <w:ind w:left="540"/>
        <w:rPr>
          <w:sz w:val="26"/>
          <w:szCs w:val="26"/>
          <w:cs/>
        </w:rPr>
      </w:pPr>
    </w:p>
    <w:tbl>
      <w:tblPr>
        <w:tblW w:w="9178" w:type="dxa"/>
        <w:tblInd w:w="558" w:type="dxa"/>
        <w:tblLook w:val="0000" w:firstRow="0" w:lastRow="0" w:firstColumn="0" w:lastColumn="0" w:noHBand="0" w:noVBand="0"/>
      </w:tblPr>
      <w:tblGrid>
        <w:gridCol w:w="5429"/>
        <w:gridCol w:w="857"/>
        <w:gridCol w:w="1328"/>
        <w:gridCol w:w="236"/>
        <w:gridCol w:w="1328"/>
      </w:tblGrid>
      <w:tr w:rsidR="00564625" w:rsidRPr="001764C9" w14:paraId="0DA7121D" w14:textId="77777777" w:rsidTr="00212A08">
        <w:tc>
          <w:tcPr>
            <w:tcW w:w="5544" w:type="dxa"/>
          </w:tcPr>
          <w:p w14:paraId="21B22A9F" w14:textId="77777777" w:rsidR="00564625" w:rsidRPr="001764C9" w:rsidRDefault="00564625" w:rsidP="00171AA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4B19ECAE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14:paraId="3C999DA9" w14:textId="77777777" w:rsidR="00564625" w:rsidRPr="001764C9" w:rsidRDefault="00746F8B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1AA4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C423D0D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442D01B3" w14:textId="77777777" w:rsidR="00564625" w:rsidRPr="001764C9" w:rsidRDefault="008A73D9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978B4" w:rsidRPr="001764C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71AA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64625" w:rsidRPr="001764C9" w14:paraId="4E8839AE" w14:textId="77777777" w:rsidTr="00212A08">
        <w:trPr>
          <w:cantSplit/>
        </w:trPr>
        <w:tc>
          <w:tcPr>
            <w:tcW w:w="5544" w:type="dxa"/>
          </w:tcPr>
          <w:p w14:paraId="5D6E8D18" w14:textId="77777777" w:rsidR="00564625" w:rsidRPr="001764C9" w:rsidRDefault="00564625" w:rsidP="00171AA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7527B226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14:paraId="0EEA533E" w14:textId="77777777" w:rsidR="00564625" w:rsidRPr="001764C9" w:rsidRDefault="00564625" w:rsidP="00171AA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625" w:rsidRPr="001764C9" w14:paraId="62459C16" w14:textId="77777777" w:rsidTr="00212A08">
        <w:tc>
          <w:tcPr>
            <w:tcW w:w="5544" w:type="dxa"/>
          </w:tcPr>
          <w:p w14:paraId="5B199EFA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64" w:type="dxa"/>
          </w:tcPr>
          <w:p w14:paraId="00F4C3B3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49046C90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5B58B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0D263A6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4625" w:rsidRPr="001764C9" w14:paraId="4F017975" w14:textId="77777777" w:rsidTr="00212A08">
        <w:tc>
          <w:tcPr>
            <w:tcW w:w="5544" w:type="dxa"/>
          </w:tcPr>
          <w:p w14:paraId="2381EE75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64" w:type="dxa"/>
          </w:tcPr>
          <w:p w14:paraId="4AA5B8A6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52A99058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136A37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9DEAF8C" w14:textId="77777777"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27A2D" w:rsidRPr="001764C9" w14:paraId="7D6C7D67" w14:textId="77777777" w:rsidTr="00212A08">
        <w:tc>
          <w:tcPr>
            <w:tcW w:w="5544" w:type="dxa"/>
          </w:tcPr>
          <w:p w14:paraId="069D510E" w14:textId="77777777" w:rsidR="00A27A2D" w:rsidRPr="001764C9" w:rsidRDefault="00A27A2D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864" w:type="dxa"/>
          </w:tcPr>
          <w:p w14:paraId="5C3B2781" w14:textId="77777777" w:rsidR="00A27A2D" w:rsidRPr="001764C9" w:rsidRDefault="00A27A2D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4675A26" w14:textId="77777777" w:rsidR="00A27A2D" w:rsidRPr="001764C9" w:rsidRDefault="00A27A2D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236" w:type="dxa"/>
          </w:tcPr>
          <w:p w14:paraId="6BFA5F49" w14:textId="77777777" w:rsidR="00A27A2D" w:rsidRPr="001764C9" w:rsidRDefault="00A27A2D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F265A8B" w14:textId="77777777" w:rsidR="00A27A2D" w:rsidRPr="001764C9" w:rsidRDefault="00A27A2D" w:rsidP="00A27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08" w:right="1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71AA4" w:rsidRPr="001764C9" w14:paraId="68D6A6D9" w14:textId="77777777" w:rsidTr="00212A08">
        <w:tc>
          <w:tcPr>
            <w:tcW w:w="5544" w:type="dxa"/>
          </w:tcPr>
          <w:p w14:paraId="4613E2CF" w14:textId="77777777" w:rsidR="00171AA4" w:rsidRPr="001764C9" w:rsidRDefault="00171AA4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64" w:type="dxa"/>
          </w:tcPr>
          <w:p w14:paraId="03F10BED" w14:textId="77777777" w:rsidR="00171AA4" w:rsidRPr="001764C9" w:rsidRDefault="00171AA4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7" w:type="dxa"/>
            <w:vAlign w:val="bottom"/>
          </w:tcPr>
          <w:p w14:paraId="516325B7" w14:textId="77777777" w:rsidR="00171AA4" w:rsidRPr="001764C9" w:rsidRDefault="00A27A2D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6C3A6A">
              <w:rPr>
                <w:rFonts w:ascii="Angsana New" w:hAnsi="Angsana New" w:cs="Angsana New"/>
                <w:sz w:val="30"/>
                <w:szCs w:val="30"/>
              </w:rPr>
              <w:t>05,778</w:t>
            </w:r>
          </w:p>
        </w:tc>
        <w:tc>
          <w:tcPr>
            <w:tcW w:w="236" w:type="dxa"/>
            <w:vAlign w:val="bottom"/>
          </w:tcPr>
          <w:p w14:paraId="63AAB42C" w14:textId="77777777" w:rsidR="00171AA4" w:rsidRPr="001764C9" w:rsidRDefault="00171AA4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26CEDBE5" w14:textId="77777777" w:rsidR="00171AA4" w:rsidRPr="001764C9" w:rsidRDefault="00171AA4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 w:cs="Angsana New"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sz w:val="30"/>
                <w:szCs w:val="30"/>
              </w:rPr>
              <w:t>564,405</w:t>
            </w:r>
          </w:p>
        </w:tc>
      </w:tr>
      <w:tr w:rsidR="00171AA4" w:rsidRPr="001764C9" w14:paraId="51598B7C" w14:textId="77777777" w:rsidTr="007C2AAC">
        <w:tc>
          <w:tcPr>
            <w:tcW w:w="5544" w:type="dxa"/>
          </w:tcPr>
          <w:p w14:paraId="0DCBB7B0" w14:textId="77777777" w:rsidR="00171AA4" w:rsidRPr="001764C9" w:rsidRDefault="00171AA4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14:paraId="5B52A125" w14:textId="77777777" w:rsidR="00171AA4" w:rsidRPr="001764C9" w:rsidRDefault="00171AA4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BFCE9DA" w14:textId="77777777" w:rsidR="00171AA4" w:rsidRPr="006C3A6A" w:rsidRDefault="00A27A2D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 w:rsidR="006C3A6A" w:rsidRPr="006C3A6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05,778</w:t>
            </w:r>
          </w:p>
        </w:tc>
        <w:tc>
          <w:tcPr>
            <w:tcW w:w="236" w:type="dxa"/>
          </w:tcPr>
          <w:p w14:paraId="00A408C5" w14:textId="77777777" w:rsidR="00171AA4" w:rsidRPr="001764C9" w:rsidRDefault="00171AA4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FF1265D" w14:textId="77777777" w:rsidR="00171AA4" w:rsidRPr="001764C9" w:rsidRDefault="00171AA4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564,405</w:t>
            </w:r>
          </w:p>
        </w:tc>
      </w:tr>
    </w:tbl>
    <w:p w14:paraId="7349073F" w14:textId="77777777" w:rsidR="00445D06" w:rsidRDefault="00445D06" w:rsidP="009208CB">
      <w:pPr>
        <w:pStyle w:val="FSHeadMain"/>
        <w:numPr>
          <w:ilvl w:val="0"/>
          <w:numId w:val="0"/>
        </w:numPr>
        <w:ind w:left="540"/>
        <w:rPr>
          <w:sz w:val="26"/>
          <w:szCs w:val="26"/>
        </w:rPr>
      </w:pPr>
    </w:p>
    <w:p w14:paraId="53A7F352" w14:textId="77777777" w:rsidR="00F000D2" w:rsidRDefault="00F000D2" w:rsidP="00F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F000D2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เงินกู้ยืมระยะสั้นจาก</w:t>
      </w:r>
      <w:r w:rsidRPr="00F000D2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สถาบันการเงิน</w:t>
      </w:r>
    </w:p>
    <w:p w14:paraId="6D2E7F4E" w14:textId="77777777" w:rsidR="00F000D2" w:rsidRPr="00F000D2" w:rsidRDefault="00F000D2" w:rsidP="00F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2BD6D078" w14:textId="77777777" w:rsidR="00F000D2" w:rsidRPr="00F000D2" w:rsidRDefault="00F000D2" w:rsidP="00F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000D2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ณ วันที่ </w:t>
      </w:r>
      <w:r>
        <w:rPr>
          <w:rFonts w:ascii="Angsana New" w:eastAsia="Times New Roman" w:hAnsi="Angsana New" w:cs="Angsana New"/>
          <w:spacing w:val="2"/>
          <w:sz w:val="30"/>
          <w:szCs w:val="30"/>
        </w:rPr>
        <w:t xml:space="preserve">31 </w:t>
      </w:r>
      <w:r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 xml:space="preserve">ธันวาคม </w:t>
      </w:r>
      <w:r>
        <w:rPr>
          <w:rFonts w:ascii="Angsana New" w:eastAsia="Times New Roman" w:hAnsi="Angsana New" w:cs="Angsana New"/>
          <w:spacing w:val="2"/>
          <w:sz w:val="30"/>
          <w:szCs w:val="30"/>
        </w:rPr>
        <w:t>2562</w:t>
      </w:r>
      <w:r w:rsidRPr="00F000D2"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 w:rsidRPr="00F000D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เงินกู้ยืมระยะสั้นจากสถาบันการเงิน</w:t>
      </w:r>
      <w:r w:rsidRPr="00F000D2">
        <w:rPr>
          <w:rFonts w:ascii="Angsana New" w:eastAsia="Times New Roman" w:hAnsi="Angsana New" w:cs="Angsana New"/>
          <w:spacing w:val="2"/>
          <w:sz w:val="30"/>
          <w:szCs w:val="30"/>
          <w:cs/>
        </w:rPr>
        <w:t>จำนวน</w:t>
      </w:r>
      <w:r w:rsidRPr="00F000D2">
        <w:rPr>
          <w:rFonts w:ascii="Angsana New" w:eastAsia="Times New Roman" w:hAnsi="Angsana New" w:cs="Angsana New"/>
          <w:spacing w:val="2"/>
          <w:sz w:val="30"/>
          <w:szCs w:val="30"/>
        </w:rPr>
        <w:t xml:space="preserve"> </w:t>
      </w:r>
      <w:r>
        <w:rPr>
          <w:rFonts w:ascii="Angsana New" w:eastAsia="Times New Roman" w:hAnsi="Angsana New" w:cs="Angsana New"/>
          <w:spacing w:val="2"/>
          <w:sz w:val="30"/>
          <w:szCs w:val="30"/>
        </w:rPr>
        <w:t xml:space="preserve">100 </w:t>
      </w:r>
      <w:r w:rsidRPr="00F000D2">
        <w:rPr>
          <w:rFonts w:ascii="Angsana New" w:eastAsia="Times New Roman" w:hAnsi="Angsana New" w:cs="Angsana New"/>
          <w:spacing w:val="2"/>
          <w:sz w:val="30"/>
          <w:szCs w:val="30"/>
          <w:cs/>
        </w:rPr>
        <w:t>ล้าน</w:t>
      </w:r>
      <w:r w:rsidRPr="00F000D2">
        <w:rPr>
          <w:rFonts w:ascii="Angsana New" w:eastAsia="Times New Roman" w:hAnsi="Angsana New" w:cs="Angsana New" w:hint="cs"/>
          <w:spacing w:val="2"/>
          <w:sz w:val="30"/>
          <w:szCs w:val="30"/>
          <w:cs/>
        </w:rPr>
        <w:t>บาทมีกำหนดชำระคืนเมื่อทวงถาม</w:t>
      </w:r>
      <w:r w:rsidRPr="00F000D2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 ซึ่งเงินกู้ยืมดังกล่าวมีดอกเบี้ยในอัตราร้อยละ </w:t>
      </w:r>
      <w:r w:rsidRPr="00F000D2">
        <w:rPr>
          <w:rFonts w:ascii="Angsana New" w:eastAsia="Times New Roman" w:hAnsi="Angsana New" w:cs="Angsana New"/>
          <w:spacing w:val="6"/>
          <w:sz w:val="30"/>
          <w:szCs w:val="30"/>
        </w:rPr>
        <w:t>1.</w:t>
      </w:r>
      <w:r>
        <w:rPr>
          <w:rFonts w:ascii="Angsana New" w:eastAsia="Times New Roman" w:hAnsi="Angsana New" w:cs="Angsana New"/>
          <w:spacing w:val="6"/>
          <w:sz w:val="30"/>
          <w:szCs w:val="30"/>
        </w:rPr>
        <w:t>39</w:t>
      </w:r>
      <w:r w:rsidRPr="00F000D2">
        <w:rPr>
          <w:rFonts w:ascii="Angsana New" w:eastAsia="Times New Roman" w:hAnsi="Angsana New" w:cs="Angsana New"/>
          <w:spacing w:val="6"/>
          <w:sz w:val="30"/>
          <w:szCs w:val="30"/>
        </w:rPr>
        <w:t xml:space="preserve"> </w:t>
      </w:r>
      <w:r w:rsidRPr="00F000D2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>ต่อปี</w:t>
      </w:r>
      <w:r w:rsidRPr="00F000D2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 </w:t>
      </w:r>
      <w:r w:rsidRPr="00F000D2">
        <w:rPr>
          <w:rFonts w:ascii="Angsana New" w:eastAsia="Times New Roman" w:hAnsi="Angsana New" w:cs="Angsana New"/>
          <w:i/>
          <w:iCs/>
          <w:sz w:val="30"/>
          <w:szCs w:val="30"/>
          <w:cs/>
        </w:rPr>
        <w:t>(25</w:t>
      </w:r>
      <w:r w:rsidRPr="00F000D2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61: </w:t>
      </w:r>
      <w:r w:rsidRPr="00F000D2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ไม่มี</w:t>
      </w:r>
      <w:r w:rsidRPr="00F000D2">
        <w:rPr>
          <w:rFonts w:ascii="Angsana New" w:eastAsia="Times New Roman" w:hAnsi="Angsana New" w:cs="Angsana New"/>
          <w:i/>
          <w:iCs/>
          <w:sz w:val="30"/>
          <w:szCs w:val="30"/>
          <w:cs/>
        </w:rPr>
        <w:t>)</w:t>
      </w:r>
      <w:r w:rsidRPr="00F000D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000D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6B084C41" w14:textId="77777777" w:rsidR="00F000D2" w:rsidRDefault="00F000D2" w:rsidP="0089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8625073" w14:textId="77777777" w:rsidR="008958D3" w:rsidRPr="001764C9" w:rsidRDefault="008958D3" w:rsidP="00895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764C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2EB528EA" w14:textId="77777777" w:rsidR="008958D3" w:rsidRPr="009208CB" w:rsidRDefault="008958D3" w:rsidP="009208CB">
      <w:pPr>
        <w:pStyle w:val="FSHeadMain"/>
        <w:numPr>
          <w:ilvl w:val="0"/>
          <w:numId w:val="0"/>
        </w:numPr>
        <w:ind w:left="540"/>
        <w:rPr>
          <w:sz w:val="26"/>
          <w:szCs w:val="26"/>
        </w:rPr>
      </w:pPr>
    </w:p>
    <w:p w14:paraId="76EF6A60" w14:textId="77777777" w:rsidR="008958D3" w:rsidRDefault="008958D3" w:rsidP="00E94A5F">
      <w:pPr>
        <w:pStyle w:val="FSContent"/>
      </w:pPr>
      <w:r w:rsidRPr="001764C9">
        <w:rPr>
          <w:cs/>
        </w:rPr>
        <w:t xml:space="preserve">ณ วันที่ </w:t>
      </w:r>
      <w:r w:rsidR="00892EE6" w:rsidRPr="001764C9">
        <w:t xml:space="preserve">31 </w:t>
      </w:r>
      <w:r w:rsidR="00892EE6" w:rsidRPr="001764C9">
        <w:rPr>
          <w:cs/>
        </w:rPr>
        <w:t xml:space="preserve">ธันวาคม </w:t>
      </w:r>
      <w:r w:rsidRPr="001764C9">
        <w:rPr>
          <w:cs/>
        </w:rPr>
        <w:t>25</w:t>
      </w:r>
      <w:r w:rsidR="00517575" w:rsidRPr="001764C9">
        <w:t>6</w:t>
      </w:r>
      <w:r w:rsidR="00171AA4">
        <w:t>2</w:t>
      </w:r>
      <w:r w:rsidR="008A73D9" w:rsidRPr="001764C9">
        <w:t xml:space="preserve"> </w:t>
      </w:r>
      <w:r w:rsidRPr="001764C9">
        <w:rPr>
          <w:cs/>
        </w:rPr>
        <w:t>บริษัทมีวงเงินสินเชื่อที่ยังไม่ได้เบิกใช้จำนวนเงิน</w:t>
      </w:r>
      <w:r w:rsidR="00D31F62">
        <w:t xml:space="preserve"> 1 </w:t>
      </w:r>
      <w:r w:rsidRPr="001764C9">
        <w:rPr>
          <w:cs/>
        </w:rPr>
        <w:t>ล้านเหรียญสหรัฐอเมริกา และ</w:t>
      </w:r>
      <w:r w:rsidR="00D31F62">
        <w:t xml:space="preserve"> 3,347</w:t>
      </w:r>
      <w:r w:rsidR="005A4B96" w:rsidRPr="001764C9">
        <w:t xml:space="preserve"> </w:t>
      </w:r>
      <w:r w:rsidRPr="001764C9">
        <w:rPr>
          <w:cs/>
        </w:rPr>
        <w:t xml:space="preserve">ล้านบาท </w:t>
      </w:r>
      <w:r w:rsidRPr="001764C9">
        <w:rPr>
          <w:i/>
          <w:iCs/>
          <w:cs/>
        </w:rPr>
        <w:t>(25</w:t>
      </w:r>
      <w:r w:rsidR="00517575" w:rsidRPr="001764C9">
        <w:rPr>
          <w:i/>
          <w:iCs/>
        </w:rPr>
        <w:t>6</w:t>
      </w:r>
      <w:r w:rsidR="00171AA4">
        <w:rPr>
          <w:i/>
          <w:iCs/>
        </w:rPr>
        <w:t>1</w:t>
      </w:r>
      <w:r w:rsidRPr="001764C9">
        <w:rPr>
          <w:i/>
          <w:iCs/>
        </w:rPr>
        <w:t xml:space="preserve">: 1 </w:t>
      </w:r>
      <w:r w:rsidRPr="001764C9">
        <w:rPr>
          <w:i/>
          <w:iCs/>
          <w:cs/>
        </w:rPr>
        <w:t>ล้านเหรียญสหรัฐอเมริกา และ</w:t>
      </w:r>
      <w:r w:rsidRPr="001764C9">
        <w:rPr>
          <w:i/>
          <w:iCs/>
        </w:rPr>
        <w:t xml:space="preserve"> </w:t>
      </w:r>
      <w:r w:rsidR="001764C9">
        <w:rPr>
          <w:i/>
          <w:iCs/>
        </w:rPr>
        <w:t>3,44</w:t>
      </w:r>
      <w:r w:rsidR="00517575" w:rsidRPr="001764C9">
        <w:rPr>
          <w:i/>
          <w:iCs/>
        </w:rPr>
        <w:t>7</w:t>
      </w:r>
      <w:r w:rsidR="00D631BE" w:rsidRPr="001764C9">
        <w:rPr>
          <w:rFonts w:hint="cs"/>
          <w:i/>
          <w:iCs/>
          <w:cs/>
        </w:rPr>
        <w:t xml:space="preserve"> </w:t>
      </w:r>
      <w:r w:rsidRPr="001764C9">
        <w:rPr>
          <w:i/>
          <w:iCs/>
          <w:cs/>
        </w:rPr>
        <w:t>ล้านบาท)</w:t>
      </w:r>
      <w:r w:rsidRPr="001764C9">
        <w:t xml:space="preserve"> </w:t>
      </w:r>
      <w:r w:rsidRPr="001764C9">
        <w:rPr>
          <w:cs/>
        </w:rPr>
        <w:t xml:space="preserve"> </w:t>
      </w:r>
    </w:p>
    <w:p w14:paraId="59D0EF1E" w14:textId="77777777" w:rsidR="000E4A6D" w:rsidRPr="009208CB" w:rsidRDefault="000E4A6D" w:rsidP="009208CB">
      <w:pPr>
        <w:pStyle w:val="FSHeadMain"/>
        <w:numPr>
          <w:ilvl w:val="0"/>
          <w:numId w:val="0"/>
        </w:numPr>
        <w:ind w:left="540"/>
        <w:rPr>
          <w:sz w:val="26"/>
          <w:szCs w:val="26"/>
        </w:rPr>
      </w:pPr>
    </w:p>
    <w:p w14:paraId="3F7230AF" w14:textId="77777777" w:rsidR="00150D46" w:rsidRPr="000E44DB" w:rsidRDefault="001C6AFE" w:rsidP="00E94A5F">
      <w:pPr>
        <w:pStyle w:val="FSHeadMain"/>
        <w:rPr>
          <w:cs/>
        </w:rPr>
      </w:pPr>
      <w:r w:rsidRPr="000E44DB">
        <w:rPr>
          <w:cs/>
        </w:rPr>
        <w:t>เจ้าหนี้อื่น</w:t>
      </w:r>
    </w:p>
    <w:p w14:paraId="1AC27ACD" w14:textId="77777777" w:rsidR="00F955A2" w:rsidRPr="009208CB" w:rsidRDefault="00F955A2" w:rsidP="009208CB">
      <w:pPr>
        <w:pStyle w:val="FSHeadMain"/>
        <w:numPr>
          <w:ilvl w:val="0"/>
          <w:numId w:val="0"/>
        </w:numPr>
        <w:ind w:left="540"/>
        <w:rPr>
          <w:sz w:val="26"/>
          <w:szCs w:val="26"/>
        </w:rPr>
      </w:pPr>
    </w:p>
    <w:tbl>
      <w:tblPr>
        <w:tblW w:w="9164" w:type="dxa"/>
        <w:tblInd w:w="558" w:type="dxa"/>
        <w:tblLook w:val="0000" w:firstRow="0" w:lastRow="0" w:firstColumn="0" w:lastColumn="0" w:noHBand="0" w:noVBand="0"/>
      </w:tblPr>
      <w:tblGrid>
        <w:gridCol w:w="5544"/>
        <w:gridCol w:w="864"/>
        <w:gridCol w:w="1260"/>
        <w:gridCol w:w="236"/>
        <w:gridCol w:w="1260"/>
      </w:tblGrid>
      <w:tr w:rsidR="00EB2325" w:rsidRPr="000E44DB" w14:paraId="4757ABD6" w14:textId="77777777" w:rsidTr="00EB2325">
        <w:tc>
          <w:tcPr>
            <w:tcW w:w="5544" w:type="dxa"/>
          </w:tcPr>
          <w:p w14:paraId="31EDBA0E" w14:textId="77777777" w:rsidR="00EB2325" w:rsidRPr="000E44DB" w:rsidRDefault="00EB2325" w:rsidP="00EB2325">
            <w:pPr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08076BAE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</w:tabs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E44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1FBA955B" w14:textId="77777777" w:rsidR="00EB2325" w:rsidRPr="001764C9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4007ECD" w14:textId="77777777" w:rsidR="00EB2325" w:rsidRPr="001764C9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20D67E6" w14:textId="77777777" w:rsidR="00EB2325" w:rsidRPr="001764C9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8A73D9" w:rsidRPr="000E44DB" w14:paraId="2A07D3AF" w14:textId="77777777" w:rsidTr="00EB2325">
        <w:trPr>
          <w:cantSplit/>
        </w:trPr>
        <w:tc>
          <w:tcPr>
            <w:tcW w:w="5544" w:type="dxa"/>
          </w:tcPr>
          <w:p w14:paraId="0967FCF3" w14:textId="77777777" w:rsidR="008A73D9" w:rsidRPr="000E44DB" w:rsidRDefault="008A73D9" w:rsidP="008A73D9">
            <w:pPr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755F9F56" w14:textId="77777777" w:rsidR="008A73D9" w:rsidRPr="000E44DB" w:rsidRDefault="008A73D9" w:rsidP="008A73D9">
            <w:pPr>
              <w:tabs>
                <w:tab w:val="clear" w:pos="227"/>
                <w:tab w:val="clear" w:pos="454"/>
                <w:tab w:val="clear" w:pos="68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56" w:type="dxa"/>
            <w:gridSpan w:val="3"/>
          </w:tcPr>
          <w:p w14:paraId="707094C2" w14:textId="77777777" w:rsidR="008A73D9" w:rsidRPr="000E44DB" w:rsidRDefault="008A73D9" w:rsidP="008A73D9">
            <w:pPr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44D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2325" w:rsidRPr="000E44DB" w14:paraId="50D905DB" w14:textId="77777777" w:rsidTr="00EB2325">
        <w:tc>
          <w:tcPr>
            <w:tcW w:w="5544" w:type="dxa"/>
          </w:tcPr>
          <w:p w14:paraId="0950A822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44DB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</w:t>
            </w:r>
            <w:r w:rsidRPr="000E44DB">
              <w:rPr>
                <w:rFonts w:ascii="Angsana New" w:hAnsi="Angsana New" w:cs="Angsana New"/>
                <w:sz w:val="30"/>
                <w:szCs w:val="30"/>
                <w:cs/>
              </w:rPr>
              <w:t>ค่าไฟและค่าแก๊สธรรมชาติ</w:t>
            </w:r>
          </w:p>
        </w:tc>
        <w:tc>
          <w:tcPr>
            <w:tcW w:w="864" w:type="dxa"/>
          </w:tcPr>
          <w:p w14:paraId="764EE5BB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D03EC7" w14:textId="77777777" w:rsidR="00EB2325" w:rsidRPr="000E44DB" w:rsidRDefault="003872F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11,690</w:t>
            </w:r>
          </w:p>
        </w:tc>
        <w:tc>
          <w:tcPr>
            <w:tcW w:w="236" w:type="dxa"/>
          </w:tcPr>
          <w:p w14:paraId="0F053E46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32BF12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0E44DB">
              <w:rPr>
                <w:rFonts w:ascii="Angsana New" w:hAnsi="Angsana New" w:cs="Angsana New"/>
                <w:sz w:val="30"/>
                <w:szCs w:val="30"/>
              </w:rPr>
              <w:t>12,507</w:t>
            </w:r>
          </w:p>
        </w:tc>
      </w:tr>
      <w:tr w:rsidR="00EB2325" w:rsidRPr="000E44DB" w14:paraId="3937670E" w14:textId="77777777" w:rsidTr="00EB2325">
        <w:tc>
          <w:tcPr>
            <w:tcW w:w="5544" w:type="dxa"/>
          </w:tcPr>
          <w:p w14:paraId="30C2871D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44DB">
              <w:rPr>
                <w:rFonts w:ascii="Angsana New" w:hAnsi="Angsana New" w:cs="Angsana New"/>
                <w:sz w:val="30"/>
                <w:szCs w:val="30"/>
                <w:cs/>
              </w:rPr>
              <w:t>ค่าความช่วยเหลือทางเทคนิค</w:t>
            </w:r>
            <w:r w:rsidRPr="000E44DB">
              <w:rPr>
                <w:rFonts w:ascii="Angsana New" w:hAnsi="Angsana New" w:cs="Angsana New" w:hint="cs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864" w:type="dxa"/>
          </w:tcPr>
          <w:p w14:paraId="31C6343C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44DB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1BCEAD54" w14:textId="77777777" w:rsidR="00EB2325" w:rsidRPr="000E44DB" w:rsidRDefault="003872F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7,991</w:t>
            </w:r>
          </w:p>
        </w:tc>
        <w:tc>
          <w:tcPr>
            <w:tcW w:w="236" w:type="dxa"/>
          </w:tcPr>
          <w:p w14:paraId="62DC2696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C135BD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0E44DB">
              <w:rPr>
                <w:rFonts w:ascii="Angsana New" w:hAnsi="Angsana New" w:cs="Angsana New"/>
                <w:sz w:val="30"/>
                <w:szCs w:val="30"/>
              </w:rPr>
              <w:t>8,388</w:t>
            </w:r>
          </w:p>
        </w:tc>
      </w:tr>
      <w:tr w:rsidR="00EB2325" w:rsidRPr="000E44DB" w14:paraId="55BC2C76" w14:textId="77777777" w:rsidTr="00EB2325">
        <w:tc>
          <w:tcPr>
            <w:tcW w:w="5544" w:type="dxa"/>
          </w:tcPr>
          <w:p w14:paraId="1D79644C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44DB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เจ้าหนี้ค่าซื้อสินทรัพย์ถาวร</w:t>
            </w:r>
          </w:p>
        </w:tc>
        <w:tc>
          <w:tcPr>
            <w:tcW w:w="864" w:type="dxa"/>
          </w:tcPr>
          <w:p w14:paraId="550973C7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AB6DA9" w14:textId="77777777" w:rsidR="00EB2325" w:rsidRPr="000E44DB" w:rsidRDefault="003872F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2,963</w:t>
            </w:r>
          </w:p>
        </w:tc>
        <w:tc>
          <w:tcPr>
            <w:tcW w:w="236" w:type="dxa"/>
          </w:tcPr>
          <w:p w14:paraId="599ADA77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BBDA8D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0E44DB">
              <w:rPr>
                <w:rFonts w:ascii="Angsana New" w:hAnsi="Angsana New" w:cs="Angsana New"/>
                <w:sz w:val="30"/>
                <w:szCs w:val="30"/>
              </w:rPr>
              <w:t>6,760</w:t>
            </w:r>
          </w:p>
        </w:tc>
      </w:tr>
      <w:tr w:rsidR="009208CB" w:rsidRPr="000E44DB" w14:paraId="407A6D93" w14:textId="77777777" w:rsidTr="00A06032">
        <w:tc>
          <w:tcPr>
            <w:tcW w:w="5544" w:type="dxa"/>
          </w:tcPr>
          <w:p w14:paraId="2F029185" w14:textId="77777777" w:rsidR="009208CB" w:rsidRPr="000E44DB" w:rsidRDefault="009208CB" w:rsidP="00A06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0E44DB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เจ้าหนี้จากการป้องกันความเสี่ยงราคาทองแดงและค่าบริการ</w:t>
            </w:r>
          </w:p>
        </w:tc>
        <w:tc>
          <w:tcPr>
            <w:tcW w:w="864" w:type="dxa"/>
          </w:tcPr>
          <w:p w14:paraId="10956F50" w14:textId="77777777" w:rsidR="009208CB" w:rsidRPr="000E44DB" w:rsidRDefault="009208CB" w:rsidP="00A06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44DB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4FDC1B4A" w14:textId="77777777" w:rsidR="009208CB" w:rsidRPr="000E44DB" w:rsidRDefault="009208CB" w:rsidP="00A06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14:paraId="4A0FCDCF" w14:textId="77777777" w:rsidR="009208CB" w:rsidRPr="000E44DB" w:rsidRDefault="009208CB" w:rsidP="00A06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575590" w14:textId="77777777" w:rsidR="009208CB" w:rsidRPr="000E44DB" w:rsidRDefault="009208CB" w:rsidP="00A06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0E44DB">
              <w:rPr>
                <w:rFonts w:ascii="Angsana New" w:hAnsi="Angsana New" w:cs="Angsana New"/>
                <w:sz w:val="30"/>
                <w:szCs w:val="30"/>
              </w:rPr>
              <w:t>9,215</w:t>
            </w:r>
          </w:p>
        </w:tc>
      </w:tr>
      <w:tr w:rsidR="00EB2325" w:rsidRPr="000E44DB" w14:paraId="1ACFE56B" w14:textId="77777777" w:rsidTr="00EB2325">
        <w:tc>
          <w:tcPr>
            <w:tcW w:w="5544" w:type="dxa"/>
          </w:tcPr>
          <w:p w14:paraId="33CA6856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44DB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64" w:type="dxa"/>
          </w:tcPr>
          <w:p w14:paraId="77116D1A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44DB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9371AF" w14:textId="77777777" w:rsidR="00EB2325" w:rsidRPr="000E44DB" w:rsidRDefault="009208CB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9,313</w:t>
            </w:r>
          </w:p>
        </w:tc>
        <w:tc>
          <w:tcPr>
            <w:tcW w:w="236" w:type="dxa"/>
          </w:tcPr>
          <w:p w14:paraId="1D7D2E81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6DBBF0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0E44DB">
              <w:rPr>
                <w:rFonts w:ascii="Angsana New" w:hAnsi="Angsana New" w:cs="Angsana New"/>
                <w:sz w:val="30"/>
                <w:szCs w:val="30"/>
              </w:rPr>
              <w:t>7,605</w:t>
            </w:r>
          </w:p>
        </w:tc>
      </w:tr>
      <w:tr w:rsidR="00EB2325" w:rsidRPr="000E44DB" w14:paraId="57380601" w14:textId="77777777" w:rsidTr="00EB2325">
        <w:tc>
          <w:tcPr>
            <w:tcW w:w="5544" w:type="dxa"/>
          </w:tcPr>
          <w:p w14:paraId="34A0FDAF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E44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14:paraId="1F30E4D0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C6C8EB" w14:textId="77777777" w:rsidR="00EB2325" w:rsidRPr="000E44DB" w:rsidRDefault="009208CB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32,053</w:t>
            </w:r>
          </w:p>
        </w:tc>
        <w:tc>
          <w:tcPr>
            <w:tcW w:w="236" w:type="dxa"/>
          </w:tcPr>
          <w:p w14:paraId="3216B28B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62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CC49CD" w14:textId="77777777" w:rsidR="00EB2325" w:rsidRPr="000E44DB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4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44,475</w:t>
            </w:r>
          </w:p>
        </w:tc>
      </w:tr>
    </w:tbl>
    <w:p w14:paraId="1B4B279C" w14:textId="77777777" w:rsidR="00F000D2" w:rsidRDefault="00F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 w:val="th-TH"/>
        </w:rPr>
      </w:pPr>
    </w:p>
    <w:p w14:paraId="2D3B5DF2" w14:textId="77777777" w:rsidR="00F000D2" w:rsidRDefault="00F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598FD153" w14:textId="77777777" w:rsidR="00D618EA" w:rsidRPr="002F57AC" w:rsidRDefault="00A95E32" w:rsidP="00A95E32">
      <w:pPr>
        <w:pStyle w:val="FSHeadMain"/>
        <w:rPr>
          <w:cs/>
        </w:rPr>
      </w:pPr>
      <w:r w:rsidRPr="002F57AC">
        <w:rPr>
          <w:rFonts w:hint="cs"/>
          <w:cs/>
        </w:rPr>
        <w:lastRenderedPageBreak/>
        <w:t>ประมาณการหนี้สินสำหรับผลประโยชน์พนักงาน</w:t>
      </w:r>
    </w:p>
    <w:p w14:paraId="7D5E30C5" w14:textId="77777777" w:rsidR="00E17722" w:rsidRPr="002F57AC" w:rsidRDefault="00E17722" w:rsidP="00A331AA">
      <w:pPr>
        <w:pStyle w:val="FSBlank"/>
        <w:spacing w:line="240" w:lineRule="auto"/>
        <w:rPr>
          <w:sz w:val="30"/>
          <w:szCs w:val="30"/>
        </w:rPr>
      </w:pPr>
    </w:p>
    <w:tbl>
      <w:tblPr>
        <w:tblW w:w="4671" w:type="pct"/>
        <w:tblInd w:w="558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61"/>
        <w:gridCol w:w="1235"/>
        <w:gridCol w:w="236"/>
        <w:gridCol w:w="1241"/>
      </w:tblGrid>
      <w:tr w:rsidR="00EB2325" w:rsidRPr="002F57AC" w14:paraId="06C00520" w14:textId="77777777" w:rsidTr="00B00399">
        <w:tc>
          <w:tcPr>
            <w:tcW w:w="3490" w:type="pct"/>
          </w:tcPr>
          <w:p w14:paraId="2181EAAE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89" w:type="pct"/>
          </w:tcPr>
          <w:p w14:paraId="1014EB75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0D999D9B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92" w:type="pct"/>
          </w:tcPr>
          <w:p w14:paraId="593FFC54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A73D9" w:rsidRPr="002F57AC" w14:paraId="39F5E91A" w14:textId="77777777" w:rsidTr="00E17722">
        <w:tc>
          <w:tcPr>
            <w:tcW w:w="3490" w:type="pct"/>
          </w:tcPr>
          <w:p w14:paraId="0F91519A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10" w:type="pct"/>
            <w:gridSpan w:val="3"/>
            <w:noWrap/>
          </w:tcPr>
          <w:p w14:paraId="54F44488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A73D9" w:rsidRPr="002F57AC" w14:paraId="0CCD4801" w14:textId="77777777" w:rsidTr="00B00399">
        <w:tc>
          <w:tcPr>
            <w:tcW w:w="3490" w:type="pct"/>
          </w:tcPr>
          <w:p w14:paraId="29FC602A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F57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</w:tc>
        <w:tc>
          <w:tcPr>
            <w:tcW w:w="689" w:type="pct"/>
          </w:tcPr>
          <w:p w14:paraId="5201FD4E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315F6F34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</w:tcPr>
          <w:p w14:paraId="3539FDE0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A73D9" w:rsidRPr="002F57AC" w14:paraId="1C90B62D" w14:textId="77777777" w:rsidTr="00B00399">
        <w:tc>
          <w:tcPr>
            <w:tcW w:w="3490" w:type="pct"/>
          </w:tcPr>
          <w:p w14:paraId="3A5008BC" w14:textId="77777777" w:rsidR="008A73D9" w:rsidRPr="002F57AC" w:rsidRDefault="00A95E32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F57A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</w:t>
            </w:r>
            <w:r w:rsidR="008A73D9" w:rsidRPr="002F57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689" w:type="pct"/>
          </w:tcPr>
          <w:p w14:paraId="2B6BDAE2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63B8C79F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</w:tcPr>
          <w:p w14:paraId="42CF0F74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B2325" w:rsidRPr="002F57AC" w14:paraId="4E07C849" w14:textId="77777777" w:rsidTr="00B00399">
        <w:tc>
          <w:tcPr>
            <w:tcW w:w="3490" w:type="pct"/>
          </w:tcPr>
          <w:p w14:paraId="76A99870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689" w:type="pct"/>
            <w:tcBorders>
              <w:bottom w:val="nil"/>
            </w:tcBorders>
          </w:tcPr>
          <w:p w14:paraId="6349F473" w14:textId="77777777" w:rsidR="00EB2325" w:rsidRPr="002F57AC" w:rsidRDefault="005D5181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120,775</w:t>
            </w:r>
          </w:p>
        </w:tc>
        <w:tc>
          <w:tcPr>
            <w:tcW w:w="129" w:type="pct"/>
            <w:tcBorders>
              <w:bottom w:val="nil"/>
            </w:tcBorders>
          </w:tcPr>
          <w:p w14:paraId="2733D20B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nil"/>
            </w:tcBorders>
          </w:tcPr>
          <w:p w14:paraId="0A0DC9EA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91,024</w:t>
            </w:r>
          </w:p>
        </w:tc>
      </w:tr>
      <w:tr w:rsidR="00EB2325" w:rsidRPr="002F57AC" w14:paraId="3A6C5E4D" w14:textId="77777777" w:rsidTr="00B00399">
        <w:tc>
          <w:tcPr>
            <w:tcW w:w="3490" w:type="pct"/>
            <w:tcBorders>
              <w:bottom w:val="nil"/>
            </w:tcBorders>
          </w:tcPr>
          <w:p w14:paraId="1B9B6DCA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89" w:type="pct"/>
            <w:tcBorders>
              <w:bottom w:val="nil"/>
            </w:tcBorders>
          </w:tcPr>
          <w:p w14:paraId="34CFACFC" w14:textId="77777777" w:rsidR="00EB2325" w:rsidRPr="002F57AC" w:rsidRDefault="005D5181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8,896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14:paraId="1E2C07C8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nil"/>
            </w:tcBorders>
          </w:tcPr>
          <w:p w14:paraId="1A333B08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8,653</w:t>
            </w:r>
          </w:p>
        </w:tc>
      </w:tr>
      <w:tr w:rsidR="00EB2325" w:rsidRPr="002F57AC" w14:paraId="1480129A" w14:textId="77777777" w:rsidTr="00B00399">
        <w:tc>
          <w:tcPr>
            <w:tcW w:w="3490" w:type="pct"/>
            <w:tcBorders>
              <w:bottom w:val="nil"/>
            </w:tcBorders>
          </w:tcPr>
          <w:p w14:paraId="6A6A72E2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689" w:type="pct"/>
            <w:tcBorders>
              <w:top w:val="nil"/>
              <w:bottom w:val="single" w:sz="4" w:space="0" w:color="auto"/>
            </w:tcBorders>
          </w:tcPr>
          <w:p w14:paraId="10C629D0" w14:textId="77777777" w:rsidR="00EB2325" w:rsidRPr="002F57AC" w:rsidRDefault="005D5181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7,943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14:paraId="1D3EBEA5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nil"/>
              <w:bottom w:val="single" w:sz="4" w:space="0" w:color="auto"/>
            </w:tcBorders>
          </w:tcPr>
          <w:p w14:paraId="0B248E9F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7,776</w:t>
            </w:r>
          </w:p>
        </w:tc>
      </w:tr>
      <w:tr w:rsidR="00EB2325" w:rsidRPr="002F57AC" w14:paraId="212CB5D7" w14:textId="77777777" w:rsidTr="00B00399">
        <w:tc>
          <w:tcPr>
            <w:tcW w:w="3490" w:type="pct"/>
            <w:tcBorders>
              <w:bottom w:val="nil"/>
            </w:tcBorders>
            <w:vAlign w:val="bottom"/>
          </w:tcPr>
          <w:p w14:paraId="10565133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5A75CE4B" w14:textId="77777777" w:rsidR="00EB2325" w:rsidRPr="002F57AC" w:rsidRDefault="005D5181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137,614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477F8FF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3998421A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107,453</w:t>
            </w:r>
          </w:p>
        </w:tc>
      </w:tr>
    </w:tbl>
    <w:p w14:paraId="4B48BD24" w14:textId="77777777" w:rsidR="0096582C" w:rsidRPr="002F57AC" w:rsidRDefault="0096582C" w:rsidP="003A6A3C">
      <w:pPr>
        <w:pStyle w:val="FSBlank"/>
        <w:spacing w:line="240" w:lineRule="auto"/>
        <w:rPr>
          <w:sz w:val="30"/>
          <w:szCs w:val="30"/>
        </w:rPr>
      </w:pPr>
    </w:p>
    <w:tbl>
      <w:tblPr>
        <w:tblW w:w="4671" w:type="pct"/>
        <w:tblInd w:w="558" w:type="dxa"/>
        <w:tblLayout w:type="fixed"/>
        <w:tblLook w:val="0000" w:firstRow="0" w:lastRow="0" w:firstColumn="0" w:lastColumn="0" w:noHBand="0" w:noVBand="0"/>
      </w:tblPr>
      <w:tblGrid>
        <w:gridCol w:w="6261"/>
        <w:gridCol w:w="1235"/>
        <w:gridCol w:w="237"/>
        <w:gridCol w:w="1240"/>
      </w:tblGrid>
      <w:tr w:rsidR="00EB2325" w:rsidRPr="002F57AC" w14:paraId="10F1C925" w14:textId="77777777" w:rsidTr="0091411E">
        <w:tc>
          <w:tcPr>
            <w:tcW w:w="3489" w:type="pct"/>
          </w:tcPr>
          <w:p w14:paraId="408CE538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F57AC">
              <w:rPr>
                <w:sz w:val="30"/>
                <w:szCs w:val="30"/>
              </w:rPr>
              <w:br w:type="page"/>
            </w:r>
            <w:r w:rsidRPr="002F57AC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688" w:type="pct"/>
          </w:tcPr>
          <w:p w14:paraId="784278B2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2" w:type="pct"/>
          </w:tcPr>
          <w:p w14:paraId="291D3F53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92" w:type="pct"/>
          </w:tcPr>
          <w:p w14:paraId="621313F7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A73D9" w:rsidRPr="002F57AC" w14:paraId="31FD3ED2" w14:textId="77777777" w:rsidTr="0091411E">
        <w:tc>
          <w:tcPr>
            <w:tcW w:w="3489" w:type="pct"/>
          </w:tcPr>
          <w:p w14:paraId="26BE3ED3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11" w:type="pct"/>
            <w:gridSpan w:val="3"/>
          </w:tcPr>
          <w:p w14:paraId="6B7CE8D6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A73D9" w:rsidRPr="002F57AC" w14:paraId="6D782D6E" w14:textId="77777777" w:rsidTr="0091411E">
        <w:tc>
          <w:tcPr>
            <w:tcW w:w="3489" w:type="pct"/>
          </w:tcPr>
          <w:p w14:paraId="5B5FD97A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688" w:type="pct"/>
          </w:tcPr>
          <w:p w14:paraId="0726F956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14:paraId="7D380DD0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</w:tcPr>
          <w:p w14:paraId="6A76DFE4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A73D9" w:rsidRPr="002F57AC" w14:paraId="0C42FB92" w14:textId="77777777" w:rsidTr="0091411E">
        <w:tc>
          <w:tcPr>
            <w:tcW w:w="3489" w:type="pct"/>
          </w:tcPr>
          <w:p w14:paraId="3673BB9D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88" w:type="pct"/>
          </w:tcPr>
          <w:p w14:paraId="10F14A2F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14:paraId="13B79FE1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</w:tcPr>
          <w:p w14:paraId="067D3410" w14:textId="77777777" w:rsidR="008A73D9" w:rsidRPr="002F57AC" w:rsidRDefault="008A73D9" w:rsidP="008A7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B2325" w:rsidRPr="002F57AC" w14:paraId="5C3C539E" w14:textId="77777777" w:rsidTr="0091411E">
        <w:tc>
          <w:tcPr>
            <w:tcW w:w="3489" w:type="pct"/>
          </w:tcPr>
          <w:p w14:paraId="00B9B489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688" w:type="pct"/>
          </w:tcPr>
          <w:p w14:paraId="6F4F8A7D" w14:textId="77777777" w:rsidR="00EB2325" w:rsidRPr="002F57AC" w:rsidRDefault="005D5181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39,870</w:t>
            </w:r>
          </w:p>
        </w:tc>
        <w:tc>
          <w:tcPr>
            <w:tcW w:w="132" w:type="pct"/>
          </w:tcPr>
          <w:p w14:paraId="5980C962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3CBA903D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8,188</w:t>
            </w:r>
          </w:p>
        </w:tc>
      </w:tr>
      <w:tr w:rsidR="00EB2325" w:rsidRPr="002F57AC" w14:paraId="446DC4FD" w14:textId="77777777" w:rsidTr="0091411E">
        <w:tc>
          <w:tcPr>
            <w:tcW w:w="3489" w:type="pct"/>
          </w:tcPr>
          <w:p w14:paraId="1160BDFA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88" w:type="pct"/>
          </w:tcPr>
          <w:p w14:paraId="4764D0AC" w14:textId="77777777" w:rsidR="00EB2325" w:rsidRPr="002F57AC" w:rsidRDefault="005D5181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888</w:t>
            </w:r>
          </w:p>
        </w:tc>
        <w:tc>
          <w:tcPr>
            <w:tcW w:w="132" w:type="pct"/>
            <w:vAlign w:val="bottom"/>
          </w:tcPr>
          <w:p w14:paraId="01A640D0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</w:tcPr>
          <w:p w14:paraId="6211155F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(665)</w:t>
            </w:r>
          </w:p>
        </w:tc>
      </w:tr>
      <w:tr w:rsidR="00EB2325" w:rsidRPr="002F57AC" w14:paraId="319513E8" w14:textId="77777777" w:rsidTr="0091411E">
        <w:tc>
          <w:tcPr>
            <w:tcW w:w="3489" w:type="pct"/>
          </w:tcPr>
          <w:p w14:paraId="422AFD4B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064408DB" w14:textId="77777777" w:rsidR="00EB2325" w:rsidRPr="002F57AC" w:rsidRDefault="005D5181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1,7</w:t>
            </w:r>
            <w:r w:rsidR="00EA1082" w:rsidRPr="002F57AC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32" w:type="pct"/>
          </w:tcPr>
          <w:p w14:paraId="7B146E88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59E1415B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1,505</w:t>
            </w:r>
          </w:p>
        </w:tc>
      </w:tr>
      <w:tr w:rsidR="00EB2325" w:rsidRPr="002F57AC" w14:paraId="23C8EE6C" w14:textId="77777777" w:rsidTr="0091411E">
        <w:tc>
          <w:tcPr>
            <w:tcW w:w="3489" w:type="pct"/>
            <w:vAlign w:val="bottom"/>
          </w:tcPr>
          <w:p w14:paraId="3F296893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329D9935" w14:textId="77777777" w:rsidR="00EB2325" w:rsidRPr="002F57AC" w:rsidRDefault="005D5181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42,518</w:t>
            </w:r>
          </w:p>
        </w:tc>
        <w:tc>
          <w:tcPr>
            <w:tcW w:w="132" w:type="pct"/>
          </w:tcPr>
          <w:p w14:paraId="630B5CDF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45F6AFF4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9,028</w:t>
            </w:r>
          </w:p>
        </w:tc>
      </w:tr>
      <w:tr w:rsidR="00EB2325" w:rsidRPr="002F57AC" w14:paraId="44E46BAE" w14:textId="77777777" w:rsidTr="0091411E">
        <w:tc>
          <w:tcPr>
            <w:tcW w:w="3489" w:type="pct"/>
          </w:tcPr>
          <w:p w14:paraId="6E6F6359" w14:textId="77777777" w:rsidR="00EB2325" w:rsidRPr="002F57AC" w:rsidRDefault="00EB2325" w:rsidP="002F57AC">
            <w:pPr>
              <w:pStyle w:val="FSBlank"/>
              <w:spacing w:line="240" w:lineRule="auto"/>
              <w:rPr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42433D6D" w14:textId="77777777" w:rsidR="00EB2325" w:rsidRPr="002F57AC" w:rsidRDefault="00EB2325" w:rsidP="002F57AC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28984E40" w14:textId="77777777" w:rsidR="00EB2325" w:rsidRPr="002F57AC" w:rsidRDefault="00EB2325" w:rsidP="002F57AC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692" w:type="pct"/>
          </w:tcPr>
          <w:p w14:paraId="75FEA3F2" w14:textId="77777777" w:rsidR="00EB2325" w:rsidRPr="002F57AC" w:rsidRDefault="00EB2325" w:rsidP="002F57AC">
            <w:pPr>
              <w:pStyle w:val="FSBlank"/>
              <w:spacing w:line="240" w:lineRule="auto"/>
              <w:rPr>
                <w:sz w:val="30"/>
                <w:szCs w:val="30"/>
              </w:rPr>
            </w:pPr>
          </w:p>
        </w:tc>
      </w:tr>
      <w:tr w:rsidR="00EB2325" w:rsidRPr="002F57AC" w14:paraId="0006F86D" w14:textId="77777777" w:rsidTr="0091411E">
        <w:tc>
          <w:tcPr>
            <w:tcW w:w="3489" w:type="pct"/>
          </w:tcPr>
          <w:p w14:paraId="0A03DA4A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รับรู้ใน</w:t>
            </w:r>
            <w:r w:rsidRPr="002F57A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88" w:type="pct"/>
          </w:tcPr>
          <w:p w14:paraId="50DA07D2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14:paraId="576AF34E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</w:tcPr>
          <w:p w14:paraId="3D04E661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EB2325" w:rsidRPr="002F57AC" w14:paraId="09A0B975" w14:textId="77777777" w:rsidTr="0091411E">
        <w:tc>
          <w:tcPr>
            <w:tcW w:w="3489" w:type="pct"/>
          </w:tcPr>
          <w:p w14:paraId="26751144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กำไรจากการประมาณการตามหลักคณิตศาสตร์ประกันภัยที่รับรู้ในระหว่างปี</w:t>
            </w:r>
          </w:p>
        </w:tc>
        <w:tc>
          <w:tcPr>
            <w:tcW w:w="688" w:type="pct"/>
            <w:tcBorders>
              <w:bottom w:val="double" w:sz="4" w:space="0" w:color="auto"/>
            </w:tcBorders>
          </w:tcPr>
          <w:p w14:paraId="742422DC" w14:textId="77777777" w:rsidR="00EB2325" w:rsidRPr="002F57AC" w:rsidRDefault="003639D9" w:rsidP="001C360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2" w:type="pct"/>
          </w:tcPr>
          <w:p w14:paraId="295A5280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double" w:sz="4" w:space="0" w:color="auto"/>
            </w:tcBorders>
          </w:tcPr>
          <w:p w14:paraId="091BC6A7" w14:textId="77777777" w:rsidR="00EB2325" w:rsidRPr="002F57AC" w:rsidRDefault="00EB2325" w:rsidP="00EB2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</w:rPr>
              <w:t>12,</w:t>
            </w:r>
            <w:r w:rsidRPr="002F57AC">
              <w:rPr>
                <w:rFonts w:ascii="Angsana New" w:hAnsi="Angsana New" w:cs="Angsana New"/>
                <w:sz w:val="30"/>
                <w:szCs w:val="30"/>
              </w:rPr>
              <w:t>268</w:t>
            </w:r>
          </w:p>
        </w:tc>
      </w:tr>
      <w:tr w:rsidR="003639D9" w:rsidRPr="002F57AC" w14:paraId="44FF2AA5" w14:textId="77777777" w:rsidTr="0091411E">
        <w:tc>
          <w:tcPr>
            <w:tcW w:w="3489" w:type="pct"/>
          </w:tcPr>
          <w:p w14:paraId="75F7673C" w14:textId="77777777" w:rsidR="003639D9" w:rsidRPr="002F57AC" w:rsidRDefault="003639D9" w:rsidP="0036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กำไรสะสมจากการประมาณการตามหลักคณิตศาสตร์ประกันภัยที่รับรู้</w:t>
            </w:r>
          </w:p>
        </w:tc>
        <w:tc>
          <w:tcPr>
            <w:tcW w:w="68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406FAB" w14:textId="77777777" w:rsidR="003639D9" w:rsidRPr="002F57AC" w:rsidRDefault="005D0216" w:rsidP="005D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36,016</w:t>
            </w:r>
          </w:p>
        </w:tc>
        <w:tc>
          <w:tcPr>
            <w:tcW w:w="132" w:type="pct"/>
          </w:tcPr>
          <w:p w14:paraId="5608CB29" w14:textId="77777777" w:rsidR="003639D9" w:rsidRPr="002F57AC" w:rsidRDefault="003639D9" w:rsidP="0036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double" w:sz="4" w:space="0" w:color="auto"/>
              <w:bottom w:val="double" w:sz="4" w:space="0" w:color="auto"/>
            </w:tcBorders>
          </w:tcPr>
          <w:p w14:paraId="2A66CE25" w14:textId="77777777" w:rsidR="003639D9" w:rsidRPr="002F57AC" w:rsidRDefault="003639D9" w:rsidP="00363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sz w:val="30"/>
                <w:szCs w:val="30"/>
              </w:rPr>
              <w:t>36,016</w:t>
            </w:r>
          </w:p>
        </w:tc>
      </w:tr>
    </w:tbl>
    <w:p w14:paraId="0C13E78B" w14:textId="77777777" w:rsidR="00063C99" w:rsidRPr="002F57AC" w:rsidRDefault="00063C99" w:rsidP="002F57AC">
      <w:pPr>
        <w:pStyle w:val="FSBlank"/>
        <w:spacing w:line="240" w:lineRule="auto"/>
        <w:rPr>
          <w:sz w:val="30"/>
          <w:szCs w:val="30"/>
        </w:rPr>
      </w:pPr>
    </w:p>
    <w:p w14:paraId="72A66CAD" w14:textId="77777777" w:rsidR="00D618EA" w:rsidRPr="002F57AC" w:rsidRDefault="00D618EA" w:rsidP="00D618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GB"/>
        </w:rPr>
      </w:pPr>
      <w:r w:rsidRPr="002F57AC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โครงการผลประโยชน์หลังออกจากงาน</w:t>
      </w:r>
    </w:p>
    <w:p w14:paraId="75A416FD" w14:textId="77777777" w:rsidR="00D618EA" w:rsidRPr="002F57AC" w:rsidRDefault="00D618EA" w:rsidP="002F57AC">
      <w:pPr>
        <w:pStyle w:val="FSBlank"/>
        <w:spacing w:line="240" w:lineRule="auto"/>
        <w:rPr>
          <w:sz w:val="30"/>
          <w:szCs w:val="30"/>
          <w:cs/>
        </w:rPr>
      </w:pPr>
    </w:p>
    <w:p w14:paraId="3312E8B7" w14:textId="77777777" w:rsidR="006472C1" w:rsidRPr="002F57AC" w:rsidRDefault="00D618EA" w:rsidP="005D0216">
      <w:pPr>
        <w:pStyle w:val="FSContent"/>
      </w:pPr>
      <w:r w:rsidRPr="002F57AC">
        <w:rPr>
          <w:cs/>
        </w:rPr>
        <w:t>บริษัทจัดการโครงการ</w:t>
      </w:r>
      <w:r w:rsidR="004C1801" w:rsidRPr="002F57AC">
        <w:rPr>
          <w:rFonts w:hint="cs"/>
          <w:cs/>
        </w:rPr>
        <w:t>ผลประโยชน์ที่กำหนดไว้</w:t>
      </w:r>
      <w:r w:rsidRPr="002F57AC">
        <w:rPr>
          <w:cs/>
        </w:rPr>
        <w:t xml:space="preserve">ตามข้อกำหนดของพระราชบัญญัติคุ้มครองแรงงาน พ.ศ. </w:t>
      </w:r>
      <w:r w:rsidRPr="002F57AC">
        <w:t>2541</w:t>
      </w:r>
      <w:r w:rsidR="006472C1" w:rsidRPr="002F57AC">
        <w:rPr>
          <w:rFonts w:hint="cs"/>
          <w:cs/>
        </w:rPr>
        <w:t xml:space="preserve"> </w:t>
      </w:r>
      <w:r w:rsidR="006472C1" w:rsidRPr="002F57AC">
        <w:rPr>
          <w:cs/>
        </w:rPr>
        <w:br/>
      </w:r>
      <w:r w:rsidRPr="002F57AC">
        <w:rPr>
          <w:cs/>
        </w:rPr>
        <w:t>ในการให้ผลประโยชน์เมื่อเกษียณแก่พนักงานตามสิทธิและอายุงาน</w:t>
      </w:r>
      <w:r w:rsidR="005D0216">
        <w:t xml:space="preserve"> </w:t>
      </w:r>
      <w:r w:rsidR="006472C1" w:rsidRPr="002F57AC">
        <w:rPr>
          <w:rFonts w:hint="cs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</w:t>
      </w:r>
      <w:r w:rsidR="006472C1" w:rsidRPr="002F57AC">
        <w:rPr>
          <w:cs/>
        </w:rPr>
        <w:t xml:space="preserve"> </w:t>
      </w:r>
      <w:r w:rsidR="006472C1" w:rsidRPr="002F57AC">
        <w:rPr>
          <w:rFonts w:hint="cs"/>
          <w:cs/>
        </w:rPr>
        <w:t>ได้แก่</w:t>
      </w:r>
      <w:r w:rsidR="006472C1" w:rsidRPr="002F57AC">
        <w:rPr>
          <w:cs/>
        </w:rPr>
        <w:t xml:space="preserve"> </w:t>
      </w:r>
      <w:r w:rsidR="006472C1" w:rsidRPr="002F57AC">
        <w:rPr>
          <w:rFonts w:hint="cs"/>
          <w:cs/>
        </w:rPr>
        <w:t>ความเสี่ยงของช่วงชีวิต</w:t>
      </w:r>
      <w:r w:rsidR="006472C1" w:rsidRPr="002F57AC">
        <w:rPr>
          <w:cs/>
        </w:rPr>
        <w:t xml:space="preserve"> </w:t>
      </w:r>
      <w:r w:rsidR="006472C1" w:rsidRPr="002F57AC">
        <w:rPr>
          <w:rFonts w:hint="cs"/>
          <w:cs/>
        </w:rPr>
        <w:t>ความเสี่ยงจากอัตราแลกเปลี่ยน</w:t>
      </w:r>
      <w:r w:rsidR="006472C1" w:rsidRPr="002F57AC">
        <w:rPr>
          <w:cs/>
        </w:rPr>
        <w:t xml:space="preserve"> </w:t>
      </w:r>
      <w:r w:rsidR="006472C1" w:rsidRPr="002F57AC">
        <w:rPr>
          <w:rFonts w:hint="cs"/>
          <w:cs/>
        </w:rPr>
        <w:t>ความเสี่ยงจากอัตราดอกเบี้ย</w:t>
      </w:r>
      <w:r w:rsidR="006472C1" w:rsidRPr="002F57AC">
        <w:rPr>
          <w:cs/>
        </w:rPr>
        <w:t xml:space="preserve"> </w:t>
      </w:r>
      <w:r w:rsidR="006472C1" w:rsidRPr="002F57AC">
        <w:rPr>
          <w:rFonts w:hint="cs"/>
          <w:cs/>
        </w:rPr>
        <w:t>และความเสี่ยงจากตลาด</w:t>
      </w:r>
      <w:r w:rsidR="006472C1" w:rsidRPr="002F57AC">
        <w:rPr>
          <w:cs/>
        </w:rPr>
        <w:t xml:space="preserve"> (</w:t>
      </w:r>
      <w:r w:rsidR="006472C1" w:rsidRPr="002F57AC">
        <w:rPr>
          <w:rFonts w:hint="cs"/>
          <w:cs/>
        </w:rPr>
        <w:t>เงินลงทุน</w:t>
      </w:r>
      <w:r w:rsidR="006472C1" w:rsidRPr="002F57AC">
        <w:rPr>
          <w:cs/>
        </w:rPr>
        <w:t>)</w:t>
      </w:r>
    </w:p>
    <w:tbl>
      <w:tblPr>
        <w:tblW w:w="9351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6581"/>
        <w:gridCol w:w="1267"/>
        <w:gridCol w:w="236"/>
        <w:gridCol w:w="1267"/>
      </w:tblGrid>
      <w:tr w:rsidR="00E92AD2" w:rsidRPr="00312C48" w14:paraId="4F67E641" w14:textId="77777777" w:rsidTr="00BC76F0">
        <w:trPr>
          <w:tblHeader/>
        </w:trPr>
        <w:tc>
          <w:tcPr>
            <w:tcW w:w="6581" w:type="dxa"/>
          </w:tcPr>
          <w:p w14:paraId="7776713F" w14:textId="77777777" w:rsidR="00E92AD2" w:rsidRPr="00312C48" w:rsidRDefault="001E7C5D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12C48">
              <w:rPr>
                <w:rFonts w:ascii="Gautami" w:hAnsi="Gautami" w:cs="Gautam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267" w:type="dxa"/>
          </w:tcPr>
          <w:p w14:paraId="15E363A4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F7257D4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70A04444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A750E0" w:rsidRPr="00312C48" w14:paraId="42E601AC" w14:textId="77777777" w:rsidTr="00BC76F0">
        <w:trPr>
          <w:tblHeader/>
        </w:trPr>
        <w:tc>
          <w:tcPr>
            <w:tcW w:w="6581" w:type="dxa"/>
          </w:tcPr>
          <w:p w14:paraId="5FF927B3" w14:textId="77777777" w:rsidR="00A750E0" w:rsidRPr="00312C48" w:rsidRDefault="00A750E0" w:rsidP="00554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7474E0EE" w14:textId="77777777" w:rsidR="00A750E0" w:rsidRPr="00312C48" w:rsidRDefault="00A750E0" w:rsidP="00A75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12C4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12C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92AD2" w:rsidRPr="00312C48" w14:paraId="3C6626FC" w14:textId="77777777" w:rsidTr="003D7BEC">
        <w:tc>
          <w:tcPr>
            <w:tcW w:w="6581" w:type="dxa"/>
          </w:tcPr>
          <w:p w14:paraId="0CDAFD07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312C4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312C4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7" w:type="dxa"/>
            <w:vAlign w:val="bottom"/>
          </w:tcPr>
          <w:p w14:paraId="4829AB57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</w:rPr>
              <w:t>91,024</w:t>
            </w:r>
          </w:p>
        </w:tc>
        <w:tc>
          <w:tcPr>
            <w:tcW w:w="236" w:type="dxa"/>
          </w:tcPr>
          <w:p w14:paraId="019F127C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4E94C569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</w:rPr>
              <w:t>102,520</w:t>
            </w:r>
          </w:p>
        </w:tc>
      </w:tr>
      <w:tr w:rsidR="00E92AD2" w:rsidRPr="00312C48" w14:paraId="3DF7D3C2" w14:textId="77777777" w:rsidTr="003D7BEC">
        <w:tc>
          <w:tcPr>
            <w:tcW w:w="6581" w:type="dxa"/>
          </w:tcPr>
          <w:p w14:paraId="35F26EAF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40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67" w:type="dxa"/>
          </w:tcPr>
          <w:p w14:paraId="308D00F3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40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C6A27CC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40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7" w:type="dxa"/>
          </w:tcPr>
          <w:p w14:paraId="7F857574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40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E92AD2" w:rsidRPr="00312C48" w14:paraId="5828884D" w14:textId="77777777" w:rsidTr="003D7BEC">
        <w:tc>
          <w:tcPr>
            <w:tcW w:w="6581" w:type="dxa"/>
          </w:tcPr>
          <w:p w14:paraId="6783939D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</w:t>
            </w:r>
            <w:r w:rsidRPr="00312C48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หรือ</w:t>
            </w:r>
            <w:r w:rsidRPr="00312C4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7" w:type="dxa"/>
          </w:tcPr>
          <w:p w14:paraId="3DC2DB95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6EAC08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BCAA4FE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2AD2" w:rsidRPr="00312C48" w14:paraId="4920647F" w14:textId="77777777" w:rsidTr="003D7BEC">
        <w:tc>
          <w:tcPr>
            <w:tcW w:w="6581" w:type="dxa"/>
          </w:tcPr>
          <w:p w14:paraId="2601DEB2" w14:textId="77777777" w:rsidR="00E92AD2" w:rsidRPr="00312C48" w:rsidRDefault="00E92AD2" w:rsidP="00E92AD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  <w:r w:rsidR="00B51721" w:rsidRPr="00312C48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1267" w:type="dxa"/>
          </w:tcPr>
          <w:p w14:paraId="30C91BA5" w14:textId="77777777" w:rsidR="00E92AD2" w:rsidRPr="00312C48" w:rsidRDefault="001E7C5D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7,622</w:t>
            </w:r>
          </w:p>
        </w:tc>
        <w:tc>
          <w:tcPr>
            <w:tcW w:w="236" w:type="dxa"/>
          </w:tcPr>
          <w:p w14:paraId="2E365FA3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6FFA9C2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</w:rPr>
              <w:t>5,508</w:t>
            </w:r>
          </w:p>
        </w:tc>
      </w:tr>
      <w:tr w:rsidR="001E7C5D" w:rsidRPr="00312C48" w14:paraId="6B7D4C31" w14:textId="77777777" w:rsidTr="003D7BEC">
        <w:tc>
          <w:tcPr>
            <w:tcW w:w="6581" w:type="dxa"/>
          </w:tcPr>
          <w:p w14:paraId="7ABC4110" w14:textId="77777777" w:rsidR="001E7C5D" w:rsidRPr="00312C48" w:rsidRDefault="001E7C5D" w:rsidP="00E92AD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7C5D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67" w:type="dxa"/>
          </w:tcPr>
          <w:p w14:paraId="2318F65B" w14:textId="77777777" w:rsidR="001E7C5D" w:rsidRPr="00312C48" w:rsidRDefault="001E7C5D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29,199</w:t>
            </w:r>
          </w:p>
        </w:tc>
        <w:tc>
          <w:tcPr>
            <w:tcW w:w="236" w:type="dxa"/>
          </w:tcPr>
          <w:p w14:paraId="0FAFB822" w14:textId="77777777" w:rsidR="001E7C5D" w:rsidRPr="00312C48" w:rsidRDefault="001E7C5D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337B73B" w14:textId="77777777" w:rsidR="001E7C5D" w:rsidRPr="00312C48" w:rsidRDefault="001E7C5D" w:rsidP="001E7C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92AD2" w:rsidRPr="00312C48" w14:paraId="2480B008" w14:textId="77777777" w:rsidTr="003D7BEC">
        <w:tc>
          <w:tcPr>
            <w:tcW w:w="6581" w:type="dxa"/>
          </w:tcPr>
          <w:p w14:paraId="40E0D402" w14:textId="77777777" w:rsidR="00E92AD2" w:rsidRPr="00312C48" w:rsidRDefault="00E92AD2" w:rsidP="00E92AD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7" w:type="dxa"/>
          </w:tcPr>
          <w:p w14:paraId="0C323343" w14:textId="77777777" w:rsidR="00E92AD2" w:rsidRPr="00312C48" w:rsidRDefault="00B51721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</w:rPr>
              <w:t>3,</w:t>
            </w:r>
            <w:r w:rsidR="002F57AC" w:rsidRPr="00312C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312C48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7CE53F58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1BC010B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</w:rPr>
              <w:t>2,680</w:t>
            </w:r>
          </w:p>
        </w:tc>
      </w:tr>
      <w:tr w:rsidR="00E92AD2" w:rsidRPr="00312C48" w14:paraId="6C7D26F8" w14:textId="77777777" w:rsidTr="003D7BEC">
        <w:tc>
          <w:tcPr>
            <w:tcW w:w="6581" w:type="dxa"/>
          </w:tcPr>
          <w:p w14:paraId="77EDDCC0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B3AAB48" w14:textId="77777777" w:rsidR="00E92AD2" w:rsidRPr="00312C48" w:rsidRDefault="00B51721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39,870</w:t>
            </w:r>
          </w:p>
        </w:tc>
        <w:tc>
          <w:tcPr>
            <w:tcW w:w="236" w:type="dxa"/>
          </w:tcPr>
          <w:p w14:paraId="14C9DAFA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EE25900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8,188</w:t>
            </w:r>
          </w:p>
        </w:tc>
      </w:tr>
      <w:tr w:rsidR="00E92AD2" w:rsidRPr="00312C48" w14:paraId="7A231512" w14:textId="77777777" w:rsidTr="003D7BEC">
        <w:tc>
          <w:tcPr>
            <w:tcW w:w="6581" w:type="dxa"/>
          </w:tcPr>
          <w:p w14:paraId="184CED5C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40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7" w:type="dxa"/>
          </w:tcPr>
          <w:p w14:paraId="5A3AA03D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40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16221862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40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67" w:type="dxa"/>
          </w:tcPr>
          <w:p w14:paraId="350E215F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40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E92AD2" w:rsidRPr="00312C48" w14:paraId="37B34A60" w14:textId="77777777" w:rsidTr="000201D3">
        <w:tc>
          <w:tcPr>
            <w:tcW w:w="6581" w:type="dxa"/>
          </w:tcPr>
          <w:p w14:paraId="2EEC5265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67" w:type="dxa"/>
          </w:tcPr>
          <w:p w14:paraId="3B21B419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342" w:right="-115" w:hanging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0700E5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342" w:right="-115" w:hanging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2BA148E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342" w:right="-115" w:hanging="34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92AD2" w:rsidRPr="00312C48" w14:paraId="149925D5" w14:textId="77777777" w:rsidTr="000201D3">
        <w:tc>
          <w:tcPr>
            <w:tcW w:w="6581" w:type="dxa"/>
          </w:tcPr>
          <w:p w14:paraId="743926F5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267" w:type="dxa"/>
          </w:tcPr>
          <w:p w14:paraId="4F986CEE" w14:textId="77777777" w:rsidR="00E92AD2" w:rsidRPr="00312C48" w:rsidRDefault="00E92AD2" w:rsidP="001C360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597BDE7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342" w:right="-115" w:hanging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95D1FC8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01D3" w:rsidRPr="00312C48" w14:paraId="5D4AD8EC" w14:textId="77777777" w:rsidTr="00A06032">
        <w:tc>
          <w:tcPr>
            <w:tcW w:w="6581" w:type="dxa"/>
          </w:tcPr>
          <w:p w14:paraId="524D1E9D" w14:textId="77777777" w:rsidR="000201D3" w:rsidRPr="00312C48" w:rsidRDefault="000201D3" w:rsidP="0002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0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4C02E7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312C48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67" w:type="dxa"/>
            <w:vAlign w:val="bottom"/>
          </w:tcPr>
          <w:p w14:paraId="739C5CC0" w14:textId="77777777" w:rsidR="000201D3" w:rsidRPr="00312C48" w:rsidRDefault="000201D3" w:rsidP="000201D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09F2B48" w14:textId="77777777" w:rsidR="000201D3" w:rsidRPr="00312C48" w:rsidRDefault="000201D3" w:rsidP="0002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342" w:right="-115" w:hanging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054C5AFA" w14:textId="77777777" w:rsidR="000201D3" w:rsidRPr="00312C48" w:rsidRDefault="000201D3" w:rsidP="0002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</w:rPr>
              <w:t>649</w:t>
            </w:r>
          </w:p>
        </w:tc>
      </w:tr>
      <w:tr w:rsidR="000201D3" w:rsidRPr="00312C48" w14:paraId="031FF494" w14:textId="77777777" w:rsidTr="000201D3">
        <w:tc>
          <w:tcPr>
            <w:tcW w:w="6581" w:type="dxa"/>
          </w:tcPr>
          <w:p w14:paraId="1B70C71A" w14:textId="77777777" w:rsidR="000201D3" w:rsidRPr="00312C48" w:rsidRDefault="000201D3" w:rsidP="0002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0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4C02E7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312C48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67" w:type="dxa"/>
          </w:tcPr>
          <w:p w14:paraId="50930377" w14:textId="77777777" w:rsidR="000201D3" w:rsidRPr="00312C48" w:rsidRDefault="000201D3" w:rsidP="000201D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2F8CFF6" w14:textId="77777777" w:rsidR="000201D3" w:rsidRPr="00312C48" w:rsidRDefault="000201D3" w:rsidP="0002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E4EE125" w14:textId="77777777" w:rsidR="000201D3" w:rsidRPr="00312C48" w:rsidRDefault="000201D3" w:rsidP="0002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</w:rPr>
              <w:t>(7,481)</w:t>
            </w:r>
          </w:p>
        </w:tc>
      </w:tr>
      <w:tr w:rsidR="000201D3" w:rsidRPr="00312C48" w14:paraId="2AFE212B" w14:textId="77777777" w:rsidTr="000201D3">
        <w:tc>
          <w:tcPr>
            <w:tcW w:w="6581" w:type="dxa"/>
          </w:tcPr>
          <w:p w14:paraId="7BF684B7" w14:textId="77777777" w:rsidR="000201D3" w:rsidRPr="00312C48" w:rsidRDefault="000201D3" w:rsidP="000201D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   - </w:t>
            </w:r>
            <w:r w:rsidR="004C02E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  </w:t>
            </w:r>
            <w:r w:rsidRPr="00312C4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B4E4E1A" w14:textId="77777777" w:rsidR="000201D3" w:rsidRPr="00312C48" w:rsidRDefault="000201D3" w:rsidP="000201D3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46172252" w14:textId="77777777" w:rsidR="000201D3" w:rsidRPr="00312C48" w:rsidRDefault="000201D3" w:rsidP="0002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342" w:right="-115" w:hanging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08C8CB1" w14:textId="77777777" w:rsidR="000201D3" w:rsidRPr="00312C48" w:rsidRDefault="000201D3" w:rsidP="0002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</w:rPr>
              <w:t>(5,436)</w:t>
            </w:r>
          </w:p>
        </w:tc>
      </w:tr>
      <w:tr w:rsidR="00E92AD2" w:rsidRPr="00312C48" w14:paraId="7339B1F9" w14:textId="77777777" w:rsidTr="001D6AFD">
        <w:tc>
          <w:tcPr>
            <w:tcW w:w="6581" w:type="dxa"/>
          </w:tcPr>
          <w:p w14:paraId="724B314E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9AF7C01" w14:textId="77777777" w:rsidR="00E92AD2" w:rsidRPr="00312C48" w:rsidRDefault="00B51721" w:rsidP="001C360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12C4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C34FB91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342" w:right="-115" w:hanging="3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7A3D546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(12,268)</w:t>
            </w:r>
          </w:p>
        </w:tc>
      </w:tr>
      <w:tr w:rsidR="00E92AD2" w:rsidRPr="00312C48" w14:paraId="760EE525" w14:textId="77777777" w:rsidTr="005B1F53">
        <w:tc>
          <w:tcPr>
            <w:tcW w:w="6581" w:type="dxa"/>
          </w:tcPr>
          <w:p w14:paraId="076D8B9B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10916D63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1E2BA8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3E7DAAD1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92AD2" w:rsidRPr="00312C48" w14:paraId="7C5E457E" w14:textId="77777777" w:rsidTr="00106AF5">
        <w:tc>
          <w:tcPr>
            <w:tcW w:w="6581" w:type="dxa"/>
          </w:tcPr>
          <w:p w14:paraId="3479B8C0" w14:textId="77777777" w:rsidR="00E92AD2" w:rsidRPr="00312C48" w:rsidRDefault="00E92AD2" w:rsidP="00E92AD2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CB15E6A" w14:textId="77777777" w:rsidR="00E92AD2" w:rsidRPr="00312C48" w:rsidRDefault="00B51721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</w:rPr>
              <w:t>(10,1</w:t>
            </w:r>
            <w:r w:rsidR="00BA7959" w:rsidRPr="00312C48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312C4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B7FD8FA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2B3F22B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sz w:val="30"/>
                <w:szCs w:val="30"/>
              </w:rPr>
              <w:t>(7,416)</w:t>
            </w:r>
          </w:p>
        </w:tc>
      </w:tr>
      <w:tr w:rsidR="00E92AD2" w:rsidRPr="00312C48" w14:paraId="0B7330CD" w14:textId="77777777" w:rsidTr="00106AF5">
        <w:tc>
          <w:tcPr>
            <w:tcW w:w="6581" w:type="dxa"/>
          </w:tcPr>
          <w:p w14:paraId="479CE5F0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92E0911" w14:textId="77777777" w:rsidR="00E92AD2" w:rsidRPr="00312C48" w:rsidRDefault="00B51721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(10,1</w:t>
            </w:r>
            <w:r w:rsidR="00BA7959" w:rsidRPr="00312C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</w:t>
            </w:r>
            <w:r w:rsidRPr="00312C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61ECC0F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6873119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(7,416)</w:t>
            </w:r>
          </w:p>
        </w:tc>
      </w:tr>
      <w:tr w:rsidR="00106AF5" w:rsidRPr="00312C48" w14:paraId="653B53D2" w14:textId="77777777" w:rsidTr="00106AF5">
        <w:tc>
          <w:tcPr>
            <w:tcW w:w="6581" w:type="dxa"/>
          </w:tcPr>
          <w:p w14:paraId="5D23DC19" w14:textId="77777777" w:rsidR="00106AF5" w:rsidRPr="00312C48" w:rsidRDefault="00106AF5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3BF8AB1" w14:textId="77777777" w:rsidR="00106AF5" w:rsidRPr="00312C48" w:rsidRDefault="00106AF5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387973" w14:textId="77777777" w:rsidR="00106AF5" w:rsidRPr="00312C48" w:rsidRDefault="00106AF5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F97FFC0" w14:textId="77777777" w:rsidR="00106AF5" w:rsidRPr="00312C48" w:rsidRDefault="00106AF5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92AD2" w:rsidRPr="00312C48" w14:paraId="3FA19B48" w14:textId="77777777" w:rsidTr="00106AF5">
        <w:tc>
          <w:tcPr>
            <w:tcW w:w="6581" w:type="dxa"/>
          </w:tcPr>
          <w:p w14:paraId="300B8EC9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2C4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46717349" w14:textId="77777777" w:rsidR="00E92AD2" w:rsidRPr="00312C48" w:rsidRDefault="00B51721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120,775</w:t>
            </w:r>
          </w:p>
        </w:tc>
        <w:tc>
          <w:tcPr>
            <w:tcW w:w="236" w:type="dxa"/>
          </w:tcPr>
          <w:p w14:paraId="09608F30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14:paraId="5861EBD8" w14:textId="77777777" w:rsidR="00E92AD2" w:rsidRPr="00312C48" w:rsidRDefault="00E92AD2" w:rsidP="00E9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2C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91,024</w:t>
            </w:r>
          </w:p>
        </w:tc>
      </w:tr>
    </w:tbl>
    <w:p w14:paraId="35CEDC85" w14:textId="77777777" w:rsidR="00361FE2" w:rsidRPr="00312C48" w:rsidRDefault="00361FE2" w:rsidP="00B446AF">
      <w:pPr>
        <w:pStyle w:val="FSBlank"/>
        <w:rPr>
          <w:rFonts w:ascii="Gautami" w:hAnsi="Gautami" w:cs="Gautami"/>
          <w:sz w:val="30"/>
          <w:szCs w:val="30"/>
          <w:highlight w:val="cyan"/>
        </w:rPr>
      </w:pPr>
    </w:p>
    <w:p w14:paraId="5BEE991B" w14:textId="77777777" w:rsidR="000E4A6D" w:rsidRPr="00312C48" w:rsidRDefault="00361FE2" w:rsidP="00DB616B">
      <w:pPr>
        <w:pStyle w:val="FSBlank"/>
        <w:rPr>
          <w:rFonts w:eastAsia="Calibri"/>
          <w:sz w:val="30"/>
          <w:szCs w:val="30"/>
        </w:rPr>
      </w:pPr>
      <w:r w:rsidRPr="00312C48">
        <w:rPr>
          <w:rFonts w:eastAsia="Calibri"/>
          <w:sz w:val="30"/>
          <w:szCs w:val="30"/>
          <w:cs/>
        </w:rPr>
        <w:t>เมื่อวันที่</w:t>
      </w:r>
      <w:r w:rsidRPr="00312C48">
        <w:rPr>
          <w:rFonts w:eastAsia="Calibri"/>
          <w:sz w:val="30"/>
          <w:szCs w:val="30"/>
        </w:rPr>
        <w:t xml:space="preserve"> 5 </w:t>
      </w:r>
      <w:r w:rsidRPr="00312C48">
        <w:rPr>
          <w:rFonts w:eastAsia="Calibri"/>
          <w:sz w:val="30"/>
          <w:szCs w:val="30"/>
          <w:cs/>
        </w:rPr>
        <w:t>เมษายน</w:t>
      </w:r>
      <w:r w:rsidRPr="00312C48">
        <w:rPr>
          <w:rFonts w:eastAsia="Calibri"/>
          <w:sz w:val="30"/>
          <w:szCs w:val="30"/>
          <w:rtl/>
          <w:lang w:bidi="ar-SA"/>
        </w:rPr>
        <w:t xml:space="preserve"> </w:t>
      </w:r>
      <w:r w:rsidRPr="00312C48">
        <w:rPr>
          <w:rFonts w:eastAsia="Calibri"/>
          <w:sz w:val="30"/>
          <w:szCs w:val="30"/>
        </w:rPr>
        <w:t xml:space="preserve">2562 </w:t>
      </w:r>
      <w:r w:rsidRPr="00312C48">
        <w:rPr>
          <w:rFonts w:eastAsia="Calibri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312C48">
        <w:rPr>
          <w:rFonts w:eastAsia="Calibri"/>
          <w:sz w:val="30"/>
          <w:szCs w:val="30"/>
        </w:rPr>
        <w:t>20</w:t>
      </w:r>
      <w:r w:rsidRPr="00312C48">
        <w:rPr>
          <w:rFonts w:eastAsia="Calibr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312C48">
        <w:rPr>
          <w:rFonts w:eastAsia="Calibri"/>
          <w:sz w:val="30"/>
          <w:szCs w:val="30"/>
        </w:rPr>
        <w:t>400</w:t>
      </w:r>
      <w:r w:rsidRPr="00312C48">
        <w:rPr>
          <w:rFonts w:eastAsia="Calibri"/>
          <w:sz w:val="30"/>
          <w:szCs w:val="30"/>
          <w:cs/>
        </w:rPr>
        <w:t xml:space="preserve"> วันบริษัทจึงแก้ไขโครงการผลประโยชน์เมื่อเกษียณแก่พนักงานในปี </w:t>
      </w:r>
      <w:r w:rsidRPr="00312C48">
        <w:rPr>
          <w:rFonts w:eastAsia="Calibri"/>
          <w:sz w:val="30"/>
          <w:szCs w:val="30"/>
        </w:rPr>
        <w:t>2562</w:t>
      </w:r>
      <w:r w:rsidRPr="00312C48">
        <w:rPr>
          <w:rFonts w:eastAsia="Calibri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บริษัทรับรู้ประมาณการหนี้สินผลประโยชน์เมื่อเกษียณอายุและต้นทุนบริการในอดีตเพิ่มขึ้น</w:t>
      </w:r>
      <w:r w:rsidRPr="00312C48">
        <w:rPr>
          <w:rFonts w:eastAsia="Calibri"/>
          <w:sz w:val="30"/>
          <w:szCs w:val="30"/>
        </w:rPr>
        <w:t xml:space="preserve"> </w:t>
      </w:r>
    </w:p>
    <w:p w14:paraId="6B7482E3" w14:textId="77777777" w:rsidR="00DB616B" w:rsidRPr="00DB616B" w:rsidRDefault="00DB616B" w:rsidP="00DB616B">
      <w:pPr>
        <w:pStyle w:val="FSBlank"/>
        <w:rPr>
          <w:rFonts w:eastAsia="Calibri"/>
          <w:sz w:val="30"/>
          <w:szCs w:val="30"/>
        </w:rPr>
      </w:pPr>
    </w:p>
    <w:p w14:paraId="6FCE35C0" w14:textId="77777777" w:rsidR="00312C48" w:rsidRDefault="00312C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tbl>
      <w:tblPr>
        <w:tblW w:w="9178" w:type="dxa"/>
        <w:tblInd w:w="450" w:type="dxa"/>
        <w:tblLook w:val="01E0" w:firstRow="1" w:lastRow="1" w:firstColumn="1" w:lastColumn="1" w:noHBand="0" w:noVBand="0"/>
      </w:tblPr>
      <w:tblGrid>
        <w:gridCol w:w="6408"/>
        <w:gridCol w:w="1267"/>
        <w:gridCol w:w="236"/>
        <w:gridCol w:w="1267"/>
      </w:tblGrid>
      <w:tr w:rsidR="00BC76F0" w:rsidRPr="008922C8" w14:paraId="344EC3A7" w14:textId="77777777" w:rsidTr="00B52FE3">
        <w:tc>
          <w:tcPr>
            <w:tcW w:w="6408" w:type="dxa"/>
          </w:tcPr>
          <w:p w14:paraId="54F0E72F" w14:textId="77777777" w:rsidR="00BC76F0" w:rsidRPr="008922C8" w:rsidRDefault="00AE4C99" w:rsidP="00AE4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ข้อสมมติในการประมาณการตามหลักคณิตศาสตร์ประกันภัย</w:t>
            </w:r>
            <w:r w:rsidRPr="008922C8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7" w:type="dxa"/>
          </w:tcPr>
          <w:p w14:paraId="38E1C739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48A4A4AE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6F4E9248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631BE" w:rsidRPr="008922C8" w14:paraId="69F9642E" w14:textId="77777777" w:rsidTr="00B52FE3">
        <w:tc>
          <w:tcPr>
            <w:tcW w:w="6408" w:type="dxa"/>
          </w:tcPr>
          <w:p w14:paraId="4CB49BEF" w14:textId="77777777" w:rsidR="00D631BE" w:rsidRPr="008922C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14:paraId="47CEF77D" w14:textId="77777777" w:rsidR="00D631BE" w:rsidRPr="008922C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 w:firstLine="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864828" w:rsidRPr="008922C8" w14:paraId="15DBC55F" w14:textId="77777777" w:rsidTr="00B52FE3">
        <w:tc>
          <w:tcPr>
            <w:tcW w:w="6408" w:type="dxa"/>
          </w:tcPr>
          <w:p w14:paraId="1F851686" w14:textId="77777777" w:rsidR="00864828" w:rsidRPr="008922C8" w:rsidRDefault="00864828" w:rsidP="0086482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7" w:type="dxa"/>
            <w:vAlign w:val="bottom"/>
          </w:tcPr>
          <w:p w14:paraId="4FBDD60A" w14:textId="77777777" w:rsidR="00864828" w:rsidRPr="008922C8" w:rsidRDefault="00864828" w:rsidP="0086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2.8</w:t>
            </w:r>
          </w:p>
        </w:tc>
        <w:tc>
          <w:tcPr>
            <w:tcW w:w="236" w:type="dxa"/>
          </w:tcPr>
          <w:p w14:paraId="40C922C9" w14:textId="77777777" w:rsidR="00864828" w:rsidRPr="008922C8" w:rsidRDefault="00864828" w:rsidP="0086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7F485B19" w14:textId="77777777" w:rsidR="00864828" w:rsidRPr="008922C8" w:rsidRDefault="00864828" w:rsidP="0086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2.8</w:t>
            </w:r>
          </w:p>
        </w:tc>
      </w:tr>
      <w:tr w:rsidR="00864828" w:rsidRPr="008922C8" w14:paraId="1C6C70B9" w14:textId="77777777" w:rsidTr="00B52FE3">
        <w:tc>
          <w:tcPr>
            <w:tcW w:w="6408" w:type="dxa"/>
          </w:tcPr>
          <w:p w14:paraId="2B2F8795" w14:textId="77777777" w:rsidR="00864828" w:rsidRPr="008922C8" w:rsidRDefault="00864828" w:rsidP="0086482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7" w:type="dxa"/>
            <w:vAlign w:val="bottom"/>
          </w:tcPr>
          <w:p w14:paraId="59713033" w14:textId="77777777" w:rsidR="00864828" w:rsidRPr="008922C8" w:rsidRDefault="00864828" w:rsidP="0086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3 - 4</w:t>
            </w:r>
          </w:p>
        </w:tc>
        <w:tc>
          <w:tcPr>
            <w:tcW w:w="236" w:type="dxa"/>
          </w:tcPr>
          <w:p w14:paraId="665302E5" w14:textId="77777777" w:rsidR="00864828" w:rsidRPr="008922C8" w:rsidRDefault="00864828" w:rsidP="0086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19A2FA63" w14:textId="77777777" w:rsidR="00864828" w:rsidRPr="008922C8" w:rsidRDefault="00864828" w:rsidP="0086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3 - 4</w:t>
            </w:r>
          </w:p>
        </w:tc>
      </w:tr>
      <w:tr w:rsidR="00864828" w:rsidRPr="008922C8" w14:paraId="6A13D20B" w14:textId="77777777" w:rsidTr="00B52FE3">
        <w:tc>
          <w:tcPr>
            <w:tcW w:w="6408" w:type="dxa"/>
          </w:tcPr>
          <w:p w14:paraId="072D2AFF" w14:textId="77777777" w:rsidR="00864828" w:rsidRPr="008922C8" w:rsidRDefault="00864828" w:rsidP="0086482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7" w:type="dxa"/>
            <w:vAlign w:val="bottom"/>
          </w:tcPr>
          <w:p w14:paraId="6AD73E8B" w14:textId="77777777" w:rsidR="00864828" w:rsidRPr="008922C8" w:rsidRDefault="00864828" w:rsidP="0086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0 - 14</w:t>
            </w:r>
          </w:p>
        </w:tc>
        <w:tc>
          <w:tcPr>
            <w:tcW w:w="236" w:type="dxa"/>
          </w:tcPr>
          <w:p w14:paraId="5E874664" w14:textId="77777777" w:rsidR="00864828" w:rsidRPr="008922C8" w:rsidRDefault="00864828" w:rsidP="0086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06A459C0" w14:textId="77777777" w:rsidR="00864828" w:rsidRPr="008922C8" w:rsidRDefault="00864828" w:rsidP="00864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0 - 14</w:t>
            </w:r>
          </w:p>
        </w:tc>
      </w:tr>
    </w:tbl>
    <w:p w14:paraId="156DF226" w14:textId="77777777" w:rsidR="00D618EA" w:rsidRPr="008922C8" w:rsidRDefault="00D618EA" w:rsidP="00F50940">
      <w:pPr>
        <w:pStyle w:val="FSBlank"/>
        <w:rPr>
          <w:sz w:val="30"/>
          <w:szCs w:val="30"/>
          <w:highlight w:val="cyan"/>
        </w:rPr>
      </w:pPr>
    </w:p>
    <w:p w14:paraId="35EF62D6" w14:textId="77777777" w:rsidR="00727833" w:rsidRPr="008922C8" w:rsidRDefault="00D618EA" w:rsidP="00F50940">
      <w:pPr>
        <w:pStyle w:val="FSContent"/>
      </w:pPr>
      <w:r w:rsidRPr="008922C8">
        <w:rPr>
          <w:cs/>
        </w:rPr>
        <w:t>ข้อสมมติเกี่ยวกับอัตรามรณะในอนาคตถือตามข้อมูลทางสถิต</w:t>
      </w:r>
      <w:r w:rsidR="00D16874" w:rsidRPr="008922C8">
        <w:rPr>
          <w:cs/>
        </w:rPr>
        <w:t>ิที่เผยแพร่ทั่วไปและตารางมรณะ</w:t>
      </w:r>
    </w:p>
    <w:p w14:paraId="3BAF8D13" w14:textId="77777777" w:rsidR="00AE4C99" w:rsidRPr="008922C8" w:rsidRDefault="00AE4C99" w:rsidP="00B52FE3">
      <w:pPr>
        <w:pStyle w:val="FSBlank"/>
        <w:rPr>
          <w:sz w:val="30"/>
          <w:szCs w:val="30"/>
          <w:highlight w:val="cyan"/>
        </w:rPr>
      </w:pPr>
    </w:p>
    <w:p w14:paraId="58C3E9DE" w14:textId="77777777" w:rsidR="006A3882" w:rsidRPr="008922C8" w:rsidRDefault="006A3882" w:rsidP="006A3882">
      <w:pPr>
        <w:pStyle w:val="FSContent"/>
      </w:pPr>
      <w:r w:rsidRPr="008922C8">
        <w:rPr>
          <w:rFonts w:hint="cs"/>
          <w:cs/>
        </w:rPr>
        <w:t>ณ</w:t>
      </w:r>
      <w:r w:rsidRPr="008922C8">
        <w:rPr>
          <w:cs/>
        </w:rPr>
        <w:t xml:space="preserve"> </w:t>
      </w:r>
      <w:r w:rsidRPr="008922C8">
        <w:rPr>
          <w:rFonts w:hint="cs"/>
          <w:cs/>
        </w:rPr>
        <w:t>วันที่</w:t>
      </w:r>
      <w:r w:rsidRPr="008922C8">
        <w:rPr>
          <w:cs/>
        </w:rPr>
        <w:t xml:space="preserve"> </w:t>
      </w:r>
      <w:r w:rsidRPr="008922C8">
        <w:t xml:space="preserve">31 </w:t>
      </w:r>
      <w:r w:rsidRPr="008922C8">
        <w:rPr>
          <w:rFonts w:hint="cs"/>
          <w:cs/>
        </w:rPr>
        <w:t>ธันวาคม</w:t>
      </w:r>
      <w:r w:rsidRPr="008922C8">
        <w:rPr>
          <w:cs/>
        </w:rPr>
        <w:t xml:space="preserve"> </w:t>
      </w:r>
      <w:r w:rsidR="004F7469" w:rsidRPr="008922C8">
        <w:t>256</w:t>
      </w:r>
      <w:r w:rsidR="00BC76F0" w:rsidRPr="008922C8">
        <w:t>2</w:t>
      </w:r>
      <w:r w:rsidR="008A73D9" w:rsidRPr="008922C8">
        <w:t xml:space="preserve"> </w:t>
      </w:r>
      <w:r w:rsidRPr="008922C8">
        <w:rPr>
          <w:rFonts w:hint="cs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8922C8">
        <w:rPr>
          <w:cs/>
        </w:rPr>
        <w:t xml:space="preserve"> </w:t>
      </w:r>
      <w:r w:rsidR="00AE4C99" w:rsidRPr="008922C8">
        <w:t xml:space="preserve">8.8 </w:t>
      </w:r>
      <w:r w:rsidRPr="008922C8">
        <w:rPr>
          <w:rFonts w:hint="cs"/>
          <w:cs/>
        </w:rPr>
        <w:t>ปี</w:t>
      </w:r>
      <w:r w:rsidRPr="008922C8">
        <w:rPr>
          <w:cs/>
        </w:rPr>
        <w:t xml:space="preserve"> </w:t>
      </w:r>
      <w:r w:rsidR="0086071E" w:rsidRPr="008922C8">
        <w:br/>
      </w:r>
      <w:r w:rsidRPr="008922C8">
        <w:rPr>
          <w:i/>
          <w:iCs/>
          <w:cs/>
        </w:rPr>
        <w:t>(</w:t>
      </w:r>
      <w:r w:rsidR="004F7469" w:rsidRPr="008922C8">
        <w:rPr>
          <w:i/>
          <w:iCs/>
        </w:rPr>
        <w:t>256</w:t>
      </w:r>
      <w:r w:rsidR="00BC76F0" w:rsidRPr="008922C8">
        <w:rPr>
          <w:i/>
          <w:iCs/>
        </w:rPr>
        <w:t>1</w:t>
      </w:r>
      <w:r w:rsidR="00C027FE" w:rsidRPr="008922C8">
        <w:rPr>
          <w:i/>
          <w:iCs/>
        </w:rPr>
        <w:t xml:space="preserve">: </w:t>
      </w:r>
      <w:r w:rsidR="00BC76F0" w:rsidRPr="008922C8">
        <w:rPr>
          <w:i/>
          <w:iCs/>
        </w:rPr>
        <w:t>8.8</w:t>
      </w:r>
      <w:r w:rsidRPr="008922C8">
        <w:rPr>
          <w:i/>
          <w:iCs/>
        </w:rPr>
        <w:t xml:space="preserve"> </w:t>
      </w:r>
      <w:r w:rsidRPr="008922C8">
        <w:rPr>
          <w:rFonts w:hint="cs"/>
          <w:i/>
          <w:iCs/>
          <w:cs/>
        </w:rPr>
        <w:t>ปี</w:t>
      </w:r>
      <w:r w:rsidRPr="008922C8">
        <w:rPr>
          <w:i/>
          <w:iCs/>
          <w:cs/>
        </w:rPr>
        <w:t>)</w:t>
      </w:r>
    </w:p>
    <w:p w14:paraId="6EEFCCED" w14:textId="77777777" w:rsidR="006A3882" w:rsidRPr="008922C8" w:rsidRDefault="006A3882" w:rsidP="00F50940">
      <w:pPr>
        <w:pStyle w:val="FSBlank"/>
        <w:rPr>
          <w:sz w:val="30"/>
          <w:szCs w:val="30"/>
          <w:highlight w:val="cyan"/>
        </w:rPr>
      </w:pPr>
    </w:p>
    <w:p w14:paraId="009593CB" w14:textId="77777777" w:rsidR="00F50940" w:rsidRPr="008922C8" w:rsidRDefault="00F50940" w:rsidP="00F50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8922C8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t>การวิเคราะห์ความอ่อนไหว</w:t>
      </w:r>
    </w:p>
    <w:p w14:paraId="0553713F" w14:textId="77777777" w:rsidR="00F50940" w:rsidRPr="008922C8" w:rsidRDefault="00F50940" w:rsidP="00F50940">
      <w:pPr>
        <w:pStyle w:val="FSBlank"/>
        <w:rPr>
          <w:sz w:val="30"/>
          <w:szCs w:val="30"/>
          <w:highlight w:val="cyan"/>
        </w:rPr>
      </w:pPr>
    </w:p>
    <w:p w14:paraId="6D2C2E97" w14:textId="77777777" w:rsidR="00F50940" w:rsidRPr="008922C8" w:rsidRDefault="00D47488" w:rsidP="00F50940">
      <w:pPr>
        <w:pStyle w:val="FSContent"/>
        <w:rPr>
          <w:spacing w:val="-2"/>
        </w:rPr>
      </w:pPr>
      <w:r w:rsidRPr="008922C8">
        <w:rPr>
          <w:rFonts w:hint="cs"/>
          <w:spacing w:val="-2"/>
          <w:cs/>
        </w:rPr>
        <w:t>การเปลี่ยนแปลงในแต่ละข้อสมมติ</w:t>
      </w:r>
      <w:r w:rsidR="00F50940" w:rsidRPr="008922C8">
        <w:rPr>
          <w:rFonts w:hint="cs"/>
          <w:spacing w:val="-2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ณ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วันที่รายงาน</w:t>
      </w:r>
      <w:r w:rsidR="00F50940" w:rsidRPr="008922C8">
        <w:rPr>
          <w:spacing w:val="-2"/>
          <w:cs/>
        </w:rPr>
        <w:t xml:space="preserve"> </w:t>
      </w:r>
      <w:r w:rsidRPr="008922C8">
        <w:rPr>
          <w:rFonts w:hint="cs"/>
          <w:spacing w:val="-2"/>
          <w:cs/>
        </w:rPr>
        <w:t>โดยถือว่าข้อสมมติ</w:t>
      </w:r>
      <w:r w:rsidR="004F04DF" w:rsidRPr="008922C8">
        <w:rPr>
          <w:rFonts w:hint="cs"/>
          <w:spacing w:val="-2"/>
          <w:cs/>
        </w:rPr>
        <w:t>อื่น</w:t>
      </w:r>
      <w:r w:rsidR="00F50940" w:rsidRPr="008922C8">
        <w:rPr>
          <w:rFonts w:hint="cs"/>
          <w:spacing w:val="-2"/>
          <w:cs/>
        </w:rPr>
        <w:t>ๆ</w:t>
      </w:r>
      <w:r w:rsidR="00F50940" w:rsidRPr="008922C8">
        <w:rPr>
          <w:spacing w:val="-2"/>
          <w:cs/>
        </w:rPr>
        <w:t xml:space="preserve"> </w:t>
      </w:r>
      <w:r w:rsidR="00F50940" w:rsidRPr="008922C8">
        <w:rPr>
          <w:rFonts w:hint="cs"/>
          <w:spacing w:val="-2"/>
          <w:cs/>
        </w:rPr>
        <w:t>คงที่</w:t>
      </w:r>
      <w:r w:rsidR="00F50940" w:rsidRPr="008922C8">
        <w:rPr>
          <w:spacing w:val="-2"/>
          <w:cs/>
        </w:rPr>
        <w:t xml:space="preserve"> </w:t>
      </w:r>
    </w:p>
    <w:p w14:paraId="53043EBD" w14:textId="77777777" w:rsidR="000778C1" w:rsidRPr="008922C8" w:rsidRDefault="000778C1" w:rsidP="00F50940">
      <w:pPr>
        <w:pStyle w:val="FSBlank"/>
        <w:rPr>
          <w:sz w:val="30"/>
          <w:szCs w:val="30"/>
          <w:highlight w:val="cyan"/>
        </w:rPr>
      </w:pPr>
    </w:p>
    <w:tbl>
      <w:tblPr>
        <w:tblW w:w="9261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6491"/>
        <w:gridCol w:w="1267"/>
        <w:gridCol w:w="236"/>
        <w:gridCol w:w="1267"/>
      </w:tblGrid>
      <w:tr w:rsidR="00963081" w:rsidRPr="008922C8" w14:paraId="08EFA311" w14:textId="77777777" w:rsidTr="005B1F53">
        <w:tc>
          <w:tcPr>
            <w:tcW w:w="6491" w:type="dxa"/>
          </w:tcPr>
          <w:p w14:paraId="64E7B831" w14:textId="77777777" w:rsidR="00963081" w:rsidRPr="008922C8" w:rsidRDefault="00963081" w:rsidP="00D9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3" w:hanging="2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28922058" w14:textId="77777777" w:rsidR="00963081" w:rsidRPr="008922C8" w:rsidRDefault="00963081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3081" w:rsidRPr="008922C8" w14:paraId="17F511F5" w14:textId="77777777" w:rsidTr="00963081">
        <w:tc>
          <w:tcPr>
            <w:tcW w:w="6491" w:type="dxa"/>
          </w:tcPr>
          <w:p w14:paraId="6C4F8782" w14:textId="77777777" w:rsidR="00963081" w:rsidRPr="008922C8" w:rsidRDefault="00963081" w:rsidP="00D95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3" w:hanging="2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22C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922C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 25</w:t>
            </w:r>
            <w:r w:rsidRPr="008922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BC76F0" w:rsidRPr="008922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7" w:type="dxa"/>
            <w:vAlign w:val="bottom"/>
          </w:tcPr>
          <w:p w14:paraId="420E793E" w14:textId="77777777" w:rsidR="00963081" w:rsidRPr="008922C8" w:rsidRDefault="00963081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04E1278" w14:textId="77777777" w:rsidR="00963081" w:rsidRPr="008922C8" w:rsidRDefault="00963081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vAlign w:val="bottom"/>
          </w:tcPr>
          <w:p w14:paraId="0E27625C" w14:textId="77777777" w:rsidR="00963081" w:rsidRPr="008922C8" w:rsidRDefault="00963081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</w:tr>
      <w:tr w:rsidR="00963081" w:rsidRPr="008922C8" w14:paraId="5409D01C" w14:textId="77777777" w:rsidTr="00963081">
        <w:tc>
          <w:tcPr>
            <w:tcW w:w="6491" w:type="dxa"/>
          </w:tcPr>
          <w:p w14:paraId="2FBE8FC3" w14:textId="77777777" w:rsidR="00963081" w:rsidRPr="008922C8" w:rsidRDefault="00963081" w:rsidP="000C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1)</w:t>
            </w:r>
          </w:p>
        </w:tc>
        <w:tc>
          <w:tcPr>
            <w:tcW w:w="1267" w:type="dxa"/>
            <w:vAlign w:val="bottom"/>
          </w:tcPr>
          <w:p w14:paraId="3C9E08AD" w14:textId="77777777" w:rsidR="00963081" w:rsidRPr="008922C8" w:rsidRDefault="00970F19" w:rsidP="007E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(7,280)</w:t>
            </w:r>
          </w:p>
        </w:tc>
        <w:tc>
          <w:tcPr>
            <w:tcW w:w="236" w:type="dxa"/>
            <w:vAlign w:val="bottom"/>
          </w:tcPr>
          <w:p w14:paraId="15BFB0B6" w14:textId="77777777" w:rsidR="00963081" w:rsidRPr="008922C8" w:rsidRDefault="00963081" w:rsidP="007E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75EB041D" w14:textId="77777777" w:rsidR="00963081" w:rsidRPr="008922C8" w:rsidRDefault="00970F19" w:rsidP="007E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8,066</w:t>
            </w:r>
          </w:p>
        </w:tc>
      </w:tr>
      <w:tr w:rsidR="00963081" w:rsidRPr="008922C8" w14:paraId="3C390EC5" w14:textId="77777777" w:rsidTr="00963081">
        <w:tc>
          <w:tcPr>
            <w:tcW w:w="6491" w:type="dxa"/>
          </w:tcPr>
          <w:p w14:paraId="17819A84" w14:textId="77777777" w:rsidR="00963081" w:rsidRPr="008922C8" w:rsidRDefault="00963081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1)</w:t>
            </w:r>
          </w:p>
        </w:tc>
        <w:tc>
          <w:tcPr>
            <w:tcW w:w="1267" w:type="dxa"/>
            <w:vAlign w:val="bottom"/>
          </w:tcPr>
          <w:p w14:paraId="62117359" w14:textId="77777777" w:rsidR="00963081" w:rsidRPr="008922C8" w:rsidRDefault="00970F19" w:rsidP="007E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9,144</w:t>
            </w:r>
          </w:p>
        </w:tc>
        <w:tc>
          <w:tcPr>
            <w:tcW w:w="236" w:type="dxa"/>
            <w:vAlign w:val="bottom"/>
          </w:tcPr>
          <w:p w14:paraId="5282FC6A" w14:textId="77777777" w:rsidR="00963081" w:rsidRPr="008922C8" w:rsidRDefault="00963081" w:rsidP="007E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061A5B9B" w14:textId="77777777" w:rsidR="00963081" w:rsidRPr="008922C8" w:rsidRDefault="00970F19" w:rsidP="007E2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(8,370)</w:t>
            </w:r>
          </w:p>
        </w:tc>
      </w:tr>
      <w:tr w:rsidR="00963081" w:rsidRPr="008922C8" w14:paraId="1F84BA87" w14:textId="77777777" w:rsidTr="00963081">
        <w:tc>
          <w:tcPr>
            <w:tcW w:w="6491" w:type="dxa"/>
          </w:tcPr>
          <w:p w14:paraId="73F85DA6" w14:textId="77777777" w:rsidR="00963081" w:rsidRPr="008922C8" w:rsidRDefault="00963081" w:rsidP="000C7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922C8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67" w:type="dxa"/>
          </w:tcPr>
          <w:p w14:paraId="1A2DB174" w14:textId="77777777" w:rsidR="00963081" w:rsidRPr="008922C8" w:rsidRDefault="00970F19" w:rsidP="0062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(1,630)</w:t>
            </w:r>
          </w:p>
        </w:tc>
        <w:tc>
          <w:tcPr>
            <w:tcW w:w="236" w:type="dxa"/>
            <w:vAlign w:val="bottom"/>
          </w:tcPr>
          <w:p w14:paraId="65FD6443" w14:textId="77777777" w:rsidR="00963081" w:rsidRPr="008922C8" w:rsidRDefault="00963081" w:rsidP="003F30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4FC563A" w14:textId="77777777" w:rsidR="00963081" w:rsidRPr="008922C8" w:rsidRDefault="00970F19" w:rsidP="0062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1,705</w:t>
            </w:r>
          </w:p>
        </w:tc>
      </w:tr>
      <w:tr w:rsidR="00963081" w:rsidRPr="008922C8" w14:paraId="7980E2AC" w14:textId="77777777" w:rsidTr="00963081">
        <w:tc>
          <w:tcPr>
            <w:tcW w:w="6491" w:type="dxa"/>
          </w:tcPr>
          <w:p w14:paraId="41F47D26" w14:textId="77777777" w:rsidR="00963081" w:rsidRPr="008922C8" w:rsidRDefault="00963081" w:rsidP="00963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อัตรามรณะในอนาคต 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1</w:t>
            </w: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7" w:type="dxa"/>
          </w:tcPr>
          <w:p w14:paraId="5B71E5CE" w14:textId="77777777" w:rsidR="00963081" w:rsidRPr="008922C8" w:rsidRDefault="00E20DE0" w:rsidP="0086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(196)</w:t>
            </w:r>
          </w:p>
        </w:tc>
        <w:tc>
          <w:tcPr>
            <w:tcW w:w="236" w:type="dxa"/>
            <w:vAlign w:val="bottom"/>
          </w:tcPr>
          <w:p w14:paraId="3B8A0938" w14:textId="77777777" w:rsidR="00963081" w:rsidRPr="008922C8" w:rsidRDefault="00963081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9908D13" w14:textId="77777777" w:rsidR="00963081" w:rsidRPr="008922C8" w:rsidRDefault="00E20DE0" w:rsidP="00866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</w:tr>
      <w:tr w:rsidR="00963081" w:rsidRPr="008922C8" w14:paraId="4AF06C6D" w14:textId="77777777" w:rsidTr="00963081">
        <w:tc>
          <w:tcPr>
            <w:tcW w:w="6491" w:type="dxa"/>
          </w:tcPr>
          <w:p w14:paraId="6084D958" w14:textId="77777777" w:rsidR="00963081" w:rsidRPr="008922C8" w:rsidRDefault="00963081" w:rsidP="00963081">
            <w:pPr>
              <w:pStyle w:val="FSBlank"/>
              <w:rPr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7" w:type="dxa"/>
            <w:vAlign w:val="bottom"/>
          </w:tcPr>
          <w:p w14:paraId="6392DE5B" w14:textId="77777777" w:rsidR="00963081" w:rsidRPr="008922C8" w:rsidRDefault="00963081" w:rsidP="00963081">
            <w:pPr>
              <w:pStyle w:val="FSBlank"/>
              <w:rPr>
                <w:sz w:val="30"/>
                <w:szCs w:val="30"/>
                <w:highlight w:val="cyan"/>
                <w:cs/>
              </w:rPr>
            </w:pPr>
          </w:p>
        </w:tc>
        <w:tc>
          <w:tcPr>
            <w:tcW w:w="236" w:type="dxa"/>
            <w:vAlign w:val="bottom"/>
          </w:tcPr>
          <w:p w14:paraId="14693DA6" w14:textId="77777777" w:rsidR="00963081" w:rsidRPr="008922C8" w:rsidRDefault="00963081" w:rsidP="00963081">
            <w:pPr>
              <w:pStyle w:val="FSBlank"/>
              <w:rPr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7" w:type="dxa"/>
            <w:vAlign w:val="bottom"/>
          </w:tcPr>
          <w:p w14:paraId="246ED50F" w14:textId="77777777" w:rsidR="00963081" w:rsidRPr="008922C8" w:rsidRDefault="00963081" w:rsidP="00963081">
            <w:pPr>
              <w:pStyle w:val="FSBlank"/>
              <w:rPr>
                <w:sz w:val="30"/>
                <w:szCs w:val="30"/>
                <w:highlight w:val="cyan"/>
                <w:cs/>
              </w:rPr>
            </w:pPr>
          </w:p>
        </w:tc>
      </w:tr>
      <w:tr w:rsidR="00963081" w:rsidRPr="008922C8" w14:paraId="6E3129D2" w14:textId="77777777" w:rsidTr="00963081">
        <w:tc>
          <w:tcPr>
            <w:tcW w:w="6491" w:type="dxa"/>
          </w:tcPr>
          <w:p w14:paraId="047C727C" w14:textId="77777777" w:rsidR="00963081" w:rsidRPr="008922C8" w:rsidRDefault="00963081" w:rsidP="006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3" w:hanging="26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22C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8922C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 25</w:t>
            </w:r>
            <w:r w:rsidRPr="008922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BC76F0" w:rsidRPr="008922C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7" w:type="dxa"/>
            <w:vAlign w:val="bottom"/>
          </w:tcPr>
          <w:p w14:paraId="3540AD34" w14:textId="77777777" w:rsidR="00963081" w:rsidRPr="008922C8" w:rsidRDefault="00963081" w:rsidP="006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D417989" w14:textId="77777777" w:rsidR="00963081" w:rsidRPr="008922C8" w:rsidRDefault="00963081" w:rsidP="006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vAlign w:val="bottom"/>
          </w:tcPr>
          <w:p w14:paraId="23E047DA" w14:textId="77777777" w:rsidR="00963081" w:rsidRPr="008922C8" w:rsidRDefault="00963081" w:rsidP="00672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</w:tr>
      <w:tr w:rsidR="00BC76F0" w:rsidRPr="008922C8" w14:paraId="7977A8CF" w14:textId="77777777" w:rsidTr="00963081">
        <w:tc>
          <w:tcPr>
            <w:tcW w:w="6491" w:type="dxa"/>
          </w:tcPr>
          <w:p w14:paraId="6F1E3CE5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1)</w:t>
            </w:r>
          </w:p>
        </w:tc>
        <w:tc>
          <w:tcPr>
            <w:tcW w:w="1267" w:type="dxa"/>
            <w:vAlign w:val="bottom"/>
          </w:tcPr>
          <w:p w14:paraId="761314B3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(5,804)</w:t>
            </w:r>
          </w:p>
        </w:tc>
        <w:tc>
          <w:tcPr>
            <w:tcW w:w="236" w:type="dxa"/>
            <w:vAlign w:val="bottom"/>
          </w:tcPr>
          <w:p w14:paraId="550E0C70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170016CE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6,448</w:t>
            </w:r>
          </w:p>
        </w:tc>
      </w:tr>
      <w:tr w:rsidR="00BC76F0" w:rsidRPr="008922C8" w14:paraId="71997F90" w14:textId="77777777" w:rsidTr="00963081">
        <w:tc>
          <w:tcPr>
            <w:tcW w:w="6491" w:type="dxa"/>
          </w:tcPr>
          <w:p w14:paraId="7E941471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1)</w:t>
            </w:r>
          </w:p>
        </w:tc>
        <w:tc>
          <w:tcPr>
            <w:tcW w:w="1267" w:type="dxa"/>
            <w:vAlign w:val="bottom"/>
          </w:tcPr>
          <w:p w14:paraId="11E12E03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6,323</w:t>
            </w:r>
          </w:p>
        </w:tc>
        <w:tc>
          <w:tcPr>
            <w:tcW w:w="236" w:type="dxa"/>
            <w:vAlign w:val="bottom"/>
          </w:tcPr>
          <w:p w14:paraId="06AEDF6B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7DBDB36E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(5,806)</w:t>
            </w:r>
          </w:p>
        </w:tc>
      </w:tr>
      <w:tr w:rsidR="00BC76F0" w:rsidRPr="008922C8" w14:paraId="0C19D6F4" w14:textId="77777777" w:rsidTr="00963081">
        <w:tc>
          <w:tcPr>
            <w:tcW w:w="6491" w:type="dxa"/>
          </w:tcPr>
          <w:p w14:paraId="28BFBA37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922C8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67" w:type="dxa"/>
          </w:tcPr>
          <w:p w14:paraId="5E57900B" w14:textId="77777777" w:rsidR="00BC76F0" w:rsidRPr="008922C8" w:rsidRDefault="00106AF5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BC76F0" w:rsidRPr="008922C8">
              <w:rPr>
                <w:rFonts w:ascii="Angsana New" w:hAnsi="Angsana New" w:cs="Angsana New"/>
                <w:sz w:val="30"/>
                <w:szCs w:val="30"/>
              </w:rPr>
              <w:t>1,088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03DDB73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4018A25E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1,133</w:t>
            </w:r>
          </w:p>
        </w:tc>
      </w:tr>
      <w:tr w:rsidR="00BC76F0" w:rsidRPr="008922C8" w14:paraId="75A2F70A" w14:textId="77777777" w:rsidTr="00963081">
        <w:tc>
          <w:tcPr>
            <w:tcW w:w="6491" w:type="dxa"/>
          </w:tcPr>
          <w:p w14:paraId="56580A35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อัตรามรณะในอนาคต 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 xml:space="preserve"> 1</w:t>
            </w: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67" w:type="dxa"/>
          </w:tcPr>
          <w:p w14:paraId="0A8C7C9B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(134)</w:t>
            </w:r>
          </w:p>
        </w:tc>
        <w:tc>
          <w:tcPr>
            <w:tcW w:w="236" w:type="dxa"/>
            <w:vAlign w:val="bottom"/>
          </w:tcPr>
          <w:p w14:paraId="4A95089F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2788C16" w14:textId="77777777" w:rsidR="00BC76F0" w:rsidRPr="008922C8" w:rsidRDefault="00BC76F0" w:rsidP="00BC7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</w:tr>
    </w:tbl>
    <w:p w14:paraId="07EC2CAD" w14:textId="77777777" w:rsidR="0078236E" w:rsidRPr="008922C8" w:rsidRDefault="0078236E" w:rsidP="00F50940">
      <w:pPr>
        <w:pStyle w:val="FSBlank"/>
        <w:rPr>
          <w:sz w:val="30"/>
          <w:szCs w:val="30"/>
          <w:highlight w:val="cyan"/>
        </w:rPr>
      </w:pPr>
    </w:p>
    <w:p w14:paraId="0A7AAE03" w14:textId="77777777" w:rsidR="008922C8" w:rsidRPr="008922C8" w:rsidRDefault="00892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922C8">
        <w:rPr>
          <w:sz w:val="30"/>
          <w:szCs w:val="30"/>
          <w:cs/>
        </w:rPr>
        <w:br w:type="page"/>
      </w:r>
    </w:p>
    <w:p w14:paraId="1F724F4E" w14:textId="77777777" w:rsidR="00150D46" w:rsidRPr="00A908FE" w:rsidRDefault="009C6A49" w:rsidP="009A7EA9">
      <w:pPr>
        <w:pStyle w:val="FSHeadMain"/>
        <w:rPr>
          <w:cs/>
        </w:rPr>
      </w:pPr>
      <w:r w:rsidRPr="00A908FE">
        <w:rPr>
          <w:cs/>
        </w:rPr>
        <w:lastRenderedPageBreak/>
        <w:t>ทุนเรือนหุ้น</w:t>
      </w:r>
    </w:p>
    <w:p w14:paraId="7F592F3C" w14:textId="77777777" w:rsidR="00F477B1" w:rsidRPr="00A908FE" w:rsidRDefault="00F477B1" w:rsidP="009A7EA9">
      <w:pPr>
        <w:pStyle w:val="FSBlank"/>
        <w:rPr>
          <w:sz w:val="30"/>
          <w:szCs w:val="30"/>
        </w:rPr>
      </w:pP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94"/>
        <w:gridCol w:w="945"/>
        <w:gridCol w:w="236"/>
        <w:gridCol w:w="1021"/>
        <w:gridCol w:w="236"/>
        <w:gridCol w:w="1021"/>
        <w:gridCol w:w="236"/>
        <w:gridCol w:w="1021"/>
        <w:gridCol w:w="236"/>
        <w:gridCol w:w="1026"/>
        <w:gridCol w:w="7"/>
      </w:tblGrid>
      <w:tr w:rsidR="001909A3" w:rsidRPr="00A908FE" w14:paraId="183F7167" w14:textId="77777777" w:rsidTr="00FF419F">
        <w:trPr>
          <w:cantSplit/>
          <w:tblHeader/>
        </w:trPr>
        <w:tc>
          <w:tcPr>
            <w:tcW w:w="3194" w:type="dxa"/>
          </w:tcPr>
          <w:p w14:paraId="1B761114" w14:textId="77777777" w:rsidR="001909A3" w:rsidRPr="00A908FE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14:paraId="1B79DE8C" w14:textId="77777777" w:rsidR="001909A3" w:rsidRPr="00A908FE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มูลค่าหุ้น  </w:t>
            </w:r>
          </w:p>
        </w:tc>
        <w:tc>
          <w:tcPr>
            <w:tcW w:w="236" w:type="dxa"/>
          </w:tcPr>
          <w:p w14:paraId="2D5B4FC4" w14:textId="77777777" w:rsidR="001909A3" w:rsidRPr="00A908FE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78" w:type="dxa"/>
            <w:gridSpan w:val="3"/>
            <w:tcBorders>
              <w:bottom w:val="single" w:sz="4" w:space="0" w:color="auto"/>
            </w:tcBorders>
          </w:tcPr>
          <w:p w14:paraId="230FE0CE" w14:textId="77777777" w:rsidR="001909A3" w:rsidRPr="00A908FE" w:rsidRDefault="0016657B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D6AF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33300711" w14:textId="77777777" w:rsidR="001909A3" w:rsidRPr="00A908FE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90" w:type="dxa"/>
            <w:gridSpan w:val="4"/>
            <w:tcBorders>
              <w:bottom w:val="single" w:sz="4" w:space="0" w:color="auto"/>
            </w:tcBorders>
          </w:tcPr>
          <w:p w14:paraId="548BF4E9" w14:textId="77777777" w:rsidR="001909A3" w:rsidRPr="00A908FE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C68AE" w:rsidRPr="00A908F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1D6AF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631BE" w:rsidRPr="00A908FE" w14:paraId="407B30EF" w14:textId="77777777" w:rsidTr="00FF419F">
        <w:trPr>
          <w:gridAfter w:val="1"/>
          <w:wAfter w:w="7" w:type="dxa"/>
          <w:cantSplit/>
          <w:tblHeader/>
        </w:trPr>
        <w:tc>
          <w:tcPr>
            <w:tcW w:w="3194" w:type="dxa"/>
          </w:tcPr>
          <w:p w14:paraId="54EE3F54" w14:textId="77777777"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14:paraId="53005B39" w14:textId="77777777"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4FB86E27" w14:textId="77777777"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71669CD7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9BD9AC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5DFA4ECF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14:paraId="66AE454C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46A5563E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FEA5600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BF210CB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D631BE" w:rsidRPr="00A908FE" w14:paraId="6EEA7DB8" w14:textId="77777777" w:rsidTr="00FF419F">
        <w:trPr>
          <w:gridAfter w:val="1"/>
          <w:wAfter w:w="7" w:type="dxa"/>
          <w:cantSplit/>
          <w:tblHeader/>
        </w:trPr>
        <w:tc>
          <w:tcPr>
            <w:tcW w:w="3194" w:type="dxa"/>
          </w:tcPr>
          <w:p w14:paraId="51111DF6" w14:textId="77777777"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14:paraId="18B737BE" w14:textId="77777777"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7E2318A" w14:textId="77777777"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97" w:type="dxa"/>
            <w:gridSpan w:val="7"/>
          </w:tcPr>
          <w:p w14:paraId="4B9359D7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(พันหุ้น</w:t>
            </w: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 xml:space="preserve"> / </w:t>
            </w: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631BE" w:rsidRPr="00A908FE" w14:paraId="6BC81BF5" w14:textId="77777777" w:rsidTr="00FF419F">
        <w:trPr>
          <w:gridAfter w:val="1"/>
          <w:wAfter w:w="7" w:type="dxa"/>
          <w:cantSplit/>
        </w:trPr>
        <w:tc>
          <w:tcPr>
            <w:tcW w:w="3194" w:type="dxa"/>
          </w:tcPr>
          <w:p w14:paraId="34E5FC46" w14:textId="77777777"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 w:rsidR="0014749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/</w:t>
            </w:r>
            <w:r w:rsidR="0014749C" w:rsidRPr="00A908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45" w:type="dxa"/>
          </w:tcPr>
          <w:p w14:paraId="760BC9CA" w14:textId="77777777"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D494BB6" w14:textId="77777777"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3FEA4C60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80CEC0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14:paraId="5A88675A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DF1CC1A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14:paraId="002FC436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  <w:tab w:val="left" w:pos="522"/>
                <w:tab w:val="decimal" w:pos="792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386F906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2C0C37DE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  <w:tab w:val="left" w:pos="432"/>
                <w:tab w:val="decimal" w:pos="702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631BE" w:rsidRPr="00A908FE" w14:paraId="27684708" w14:textId="77777777" w:rsidTr="00FF419F">
        <w:trPr>
          <w:gridAfter w:val="1"/>
          <w:wAfter w:w="7" w:type="dxa"/>
          <w:cantSplit/>
        </w:trPr>
        <w:tc>
          <w:tcPr>
            <w:tcW w:w="3194" w:type="dxa"/>
          </w:tcPr>
          <w:p w14:paraId="76E57DD0" w14:textId="77777777"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1 มกราคม </w:t>
            </w:r>
          </w:p>
        </w:tc>
        <w:tc>
          <w:tcPr>
            <w:tcW w:w="945" w:type="dxa"/>
          </w:tcPr>
          <w:p w14:paraId="5D187F7C" w14:textId="77777777"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DF99AF" w14:textId="77777777"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14:paraId="101775B1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F0AB3BB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14:paraId="089E0220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  <w:tab w:val="decimal" w:pos="774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0C43C66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</w:tcPr>
          <w:p w14:paraId="734DE66D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  <w:tab w:val="left" w:pos="522"/>
                <w:tab w:val="decimal" w:pos="792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E8DC77B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702A721A" w14:textId="77777777" w:rsidR="00D631BE" w:rsidRPr="00A908FE" w:rsidRDefault="00D631BE" w:rsidP="00D631BE">
            <w:pPr>
              <w:pStyle w:val="3"/>
              <w:tabs>
                <w:tab w:val="clear" w:pos="360"/>
                <w:tab w:val="clear" w:pos="720"/>
                <w:tab w:val="left" w:pos="432"/>
                <w:tab w:val="decimal" w:pos="702"/>
              </w:tabs>
              <w:ind w:left="-108" w:right="8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92772" w:rsidRPr="00A908FE" w14:paraId="386100DC" w14:textId="77777777" w:rsidTr="00FF419F">
        <w:trPr>
          <w:gridAfter w:val="1"/>
          <w:wAfter w:w="7" w:type="dxa"/>
          <w:cantSplit/>
        </w:trPr>
        <w:tc>
          <w:tcPr>
            <w:tcW w:w="3194" w:type="dxa"/>
          </w:tcPr>
          <w:p w14:paraId="6679D3D9" w14:textId="77777777" w:rsidR="00292772" w:rsidRPr="00A908FE" w:rsidRDefault="00292772" w:rsidP="0029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A908FE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45" w:type="dxa"/>
          </w:tcPr>
          <w:p w14:paraId="6AC112C8" w14:textId="77777777" w:rsidR="00292772" w:rsidRPr="00A908FE" w:rsidRDefault="00292772" w:rsidP="0029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0BFA7287" w14:textId="77777777" w:rsidR="00292772" w:rsidRPr="00A908FE" w:rsidRDefault="00292772" w:rsidP="0029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22085FCA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lang w:val="en-US"/>
              </w:rPr>
              <w:t>48,000</w:t>
            </w:r>
          </w:p>
        </w:tc>
        <w:tc>
          <w:tcPr>
            <w:tcW w:w="236" w:type="dxa"/>
          </w:tcPr>
          <w:p w14:paraId="364F8B72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24A55DB2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lang w:val="en-US"/>
              </w:rPr>
              <w:t>480,000</w:t>
            </w:r>
          </w:p>
        </w:tc>
        <w:tc>
          <w:tcPr>
            <w:tcW w:w="236" w:type="dxa"/>
          </w:tcPr>
          <w:p w14:paraId="770841DD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2D3B113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lang w:val="en-US"/>
              </w:rPr>
              <w:t>48,000</w:t>
            </w:r>
          </w:p>
        </w:tc>
        <w:tc>
          <w:tcPr>
            <w:tcW w:w="236" w:type="dxa"/>
          </w:tcPr>
          <w:p w14:paraId="5E3CEE0F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2858C37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lang w:val="en-US"/>
              </w:rPr>
              <w:t>480,000</w:t>
            </w:r>
          </w:p>
        </w:tc>
      </w:tr>
      <w:tr w:rsidR="00292772" w:rsidRPr="00A908FE" w14:paraId="0FE0057D" w14:textId="77777777" w:rsidTr="00FF419F">
        <w:trPr>
          <w:gridAfter w:val="1"/>
          <w:wAfter w:w="7" w:type="dxa"/>
          <w:cantSplit/>
        </w:trPr>
        <w:tc>
          <w:tcPr>
            <w:tcW w:w="3194" w:type="dxa"/>
          </w:tcPr>
          <w:p w14:paraId="7C6ABA74" w14:textId="77777777" w:rsidR="00292772" w:rsidRPr="00A908FE" w:rsidRDefault="00292772" w:rsidP="0029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945" w:type="dxa"/>
          </w:tcPr>
          <w:p w14:paraId="257FFFBC" w14:textId="77777777" w:rsidR="00292772" w:rsidRPr="00A908FE" w:rsidRDefault="00292772" w:rsidP="0029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82920F" w14:textId="77777777" w:rsidR="00292772" w:rsidRPr="00A908FE" w:rsidRDefault="00292772" w:rsidP="0029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3E2A1D38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70AFCA07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22E662D5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7B6A5B9E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3A49BF39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3A39CD3E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56838DB4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</w:tr>
      <w:tr w:rsidR="00292772" w:rsidRPr="00A908FE" w14:paraId="2B4FDD7A" w14:textId="77777777" w:rsidTr="00FF419F">
        <w:trPr>
          <w:gridAfter w:val="1"/>
          <w:wAfter w:w="7" w:type="dxa"/>
          <w:cantSplit/>
        </w:trPr>
        <w:tc>
          <w:tcPr>
            <w:tcW w:w="3194" w:type="dxa"/>
          </w:tcPr>
          <w:p w14:paraId="203F50BF" w14:textId="77777777" w:rsidR="00292772" w:rsidRPr="00A908FE" w:rsidRDefault="00292772" w:rsidP="0029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</w:rPr>
              <w:tab/>
            </w: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45" w:type="dxa"/>
          </w:tcPr>
          <w:p w14:paraId="38097C0A" w14:textId="77777777" w:rsidR="00292772" w:rsidRPr="00A908FE" w:rsidRDefault="00292772" w:rsidP="0029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</w:p>
        </w:tc>
        <w:tc>
          <w:tcPr>
            <w:tcW w:w="236" w:type="dxa"/>
          </w:tcPr>
          <w:p w14:paraId="5EE85E80" w14:textId="77777777" w:rsidR="00292772" w:rsidRPr="00A908FE" w:rsidRDefault="00292772" w:rsidP="0029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137E50A9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48,000</w:t>
            </w:r>
          </w:p>
        </w:tc>
        <w:tc>
          <w:tcPr>
            <w:tcW w:w="236" w:type="dxa"/>
          </w:tcPr>
          <w:p w14:paraId="6FE9160B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5BFF9C1B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480,000</w:t>
            </w:r>
          </w:p>
        </w:tc>
        <w:tc>
          <w:tcPr>
            <w:tcW w:w="236" w:type="dxa"/>
          </w:tcPr>
          <w:p w14:paraId="7814983D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</w:tcPr>
          <w:p w14:paraId="49215398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48,000</w:t>
            </w:r>
          </w:p>
        </w:tc>
        <w:tc>
          <w:tcPr>
            <w:tcW w:w="236" w:type="dxa"/>
          </w:tcPr>
          <w:p w14:paraId="1E90DCBE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86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3671156E" w14:textId="77777777" w:rsidR="00292772" w:rsidRPr="00A908FE" w:rsidRDefault="00292772" w:rsidP="00292772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480,000</w:t>
            </w:r>
          </w:p>
        </w:tc>
      </w:tr>
    </w:tbl>
    <w:p w14:paraId="31F053DC" w14:textId="77777777" w:rsidR="00F477B1" w:rsidRDefault="00F477B1" w:rsidP="002B694D">
      <w:pPr>
        <w:pStyle w:val="FSBlank"/>
        <w:rPr>
          <w:sz w:val="30"/>
          <w:szCs w:val="30"/>
        </w:rPr>
      </w:pPr>
    </w:p>
    <w:p w14:paraId="6BCDDDC9" w14:textId="77777777" w:rsidR="0023534C" w:rsidRPr="0042281E" w:rsidRDefault="0023534C" w:rsidP="0042281E">
      <w:pPr>
        <w:pStyle w:val="FSContent"/>
      </w:pPr>
      <w:r w:rsidRPr="0042281E">
        <w:rPr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53C25111" w14:textId="77777777" w:rsidR="0023534C" w:rsidRPr="00A908FE" w:rsidRDefault="0023534C" w:rsidP="002B694D">
      <w:pPr>
        <w:pStyle w:val="FSBlank"/>
        <w:rPr>
          <w:sz w:val="30"/>
          <w:szCs w:val="30"/>
        </w:rPr>
      </w:pPr>
    </w:p>
    <w:p w14:paraId="60ACEC7D" w14:textId="77777777" w:rsidR="00CA3080" w:rsidRPr="00A908FE" w:rsidRDefault="00CA3080" w:rsidP="00CA3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908F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ส่วนเกินมูลค่าหุ้น</w:t>
      </w:r>
      <w:r w:rsidRPr="00A908F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</w:p>
    <w:p w14:paraId="64F96627" w14:textId="77777777" w:rsidR="00F477B1" w:rsidRPr="00A908FE" w:rsidRDefault="00F477B1" w:rsidP="002B694D">
      <w:pPr>
        <w:pStyle w:val="FSBlank"/>
        <w:rPr>
          <w:sz w:val="30"/>
          <w:szCs w:val="30"/>
        </w:rPr>
      </w:pPr>
    </w:p>
    <w:p w14:paraId="4ED0D1D7" w14:textId="77777777" w:rsidR="00CA3080" w:rsidRDefault="00CA3080" w:rsidP="002B694D">
      <w:pPr>
        <w:pStyle w:val="FSContent"/>
      </w:pPr>
      <w:r w:rsidRPr="00A908FE">
        <w:rPr>
          <w:cs/>
        </w:rPr>
        <w:t xml:space="preserve">ตามบทบัญญัติแห่งพระราชบัญญัติบริษัทมหาชนจำกัด พ.ศ. </w:t>
      </w:r>
      <w:r w:rsidRPr="00A908FE">
        <w:t>2535</w:t>
      </w:r>
      <w:r w:rsidRPr="00A908FE">
        <w:rPr>
          <w:cs/>
        </w:rPr>
        <w:t xml:space="preserve"> มาตรา </w:t>
      </w:r>
      <w:r w:rsidRPr="00A908FE">
        <w:t>51</w:t>
      </w:r>
      <w:r w:rsidRPr="00A908FE">
        <w:rPr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908FE">
        <w:t>“</w:t>
      </w:r>
      <w:r w:rsidRPr="00A908FE">
        <w:rPr>
          <w:cs/>
        </w:rPr>
        <w:t>ส่วนเกินมูลค่าหุ้น</w:t>
      </w:r>
      <w:r w:rsidRPr="00A908FE">
        <w:t>”</w:t>
      </w:r>
      <w:r w:rsidRPr="00A908FE">
        <w:rPr>
          <w:cs/>
        </w:rPr>
        <w:t>) ส่วนเกินมูลค่าหุ้นนี้จะนำไปจ่ายเป็นเงินปันผลไม่ได้</w:t>
      </w:r>
    </w:p>
    <w:p w14:paraId="3C0EFF9F" w14:textId="77777777" w:rsidR="007943A7" w:rsidRPr="00A908FE" w:rsidRDefault="007943A7" w:rsidP="002B694D">
      <w:pPr>
        <w:pStyle w:val="FSContent"/>
      </w:pPr>
    </w:p>
    <w:p w14:paraId="26713A6D" w14:textId="77777777" w:rsidR="00D3289C" w:rsidRPr="00A908FE" w:rsidRDefault="004256D3" w:rsidP="009A7EA9">
      <w:pPr>
        <w:pStyle w:val="FSHeadMain"/>
        <w:rPr>
          <w:cs/>
        </w:rPr>
      </w:pPr>
      <w:r w:rsidRPr="00A908FE">
        <w:rPr>
          <w:cs/>
        </w:rPr>
        <w:t>สำรอง</w:t>
      </w:r>
      <w:r w:rsidR="00BE5AF0" w:rsidRPr="00A908FE">
        <w:rPr>
          <w:rFonts w:hint="cs"/>
          <w:cs/>
        </w:rPr>
        <w:t>ตามกฎหมาย</w:t>
      </w:r>
    </w:p>
    <w:p w14:paraId="60DB1BE5" w14:textId="77777777" w:rsidR="00F477B1" w:rsidRPr="00A908FE" w:rsidRDefault="00F477B1" w:rsidP="009A7EA9">
      <w:pPr>
        <w:pStyle w:val="FSBlank"/>
        <w:rPr>
          <w:sz w:val="28"/>
          <w:szCs w:val="28"/>
        </w:rPr>
      </w:pPr>
    </w:p>
    <w:p w14:paraId="50CA1827" w14:textId="77777777" w:rsidR="0039149F" w:rsidRDefault="0039149F" w:rsidP="009A7EA9">
      <w:pPr>
        <w:pStyle w:val="FSContent"/>
      </w:pPr>
      <w:r w:rsidRPr="00A908FE">
        <w:rPr>
          <w:cs/>
        </w:rPr>
        <w:t xml:space="preserve">ตามบทบัญญัติแห่งพระราชบัญญัติบริษัทมหาชนจำกัด พ.ศ. </w:t>
      </w:r>
      <w:r w:rsidRPr="00A908FE">
        <w:t>2535</w:t>
      </w:r>
      <w:r w:rsidRPr="00A908FE">
        <w:rPr>
          <w:cs/>
        </w:rPr>
        <w:t xml:space="preserve"> มาตรา </w:t>
      </w:r>
      <w:r w:rsidRPr="00A908FE">
        <w:t>116</w:t>
      </w:r>
      <w:r w:rsidRPr="00A908FE">
        <w:rPr>
          <w:cs/>
        </w:rPr>
        <w:t xml:space="preserve"> บริษัทจะต้องจัดสรรทุนสำรอง (</w:t>
      </w:r>
      <w:r w:rsidRPr="00A908FE">
        <w:t>“</w:t>
      </w:r>
      <w:r w:rsidRPr="00A908FE">
        <w:rPr>
          <w:cs/>
        </w:rPr>
        <w:t>สำรองตามกฎหมาย</w:t>
      </w:r>
      <w:r w:rsidRPr="00A908FE">
        <w:t>”</w:t>
      </w:r>
      <w:r w:rsidRPr="00A908FE">
        <w:rPr>
          <w:cs/>
        </w:rPr>
        <w:t xml:space="preserve">) อย่างน้อยร้อยละ </w:t>
      </w:r>
      <w:r w:rsidRPr="00A908FE">
        <w:t xml:space="preserve">5 </w:t>
      </w:r>
      <w:r w:rsidRPr="00A908FE">
        <w:rPr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A908FE">
        <w:t xml:space="preserve">10 </w:t>
      </w:r>
      <w:r w:rsidRPr="00A908FE">
        <w:rPr>
          <w:cs/>
        </w:rPr>
        <w:t>ของทุนจดทะเบียน เงินสำรองนี้จะนำไปจ่ายเป็นเงินปันผลไม่ได้</w:t>
      </w:r>
    </w:p>
    <w:p w14:paraId="740D6296" w14:textId="77777777" w:rsidR="0014749C" w:rsidRPr="00A908FE" w:rsidRDefault="0014749C" w:rsidP="009A7EA9">
      <w:pPr>
        <w:pStyle w:val="FSContent"/>
      </w:pPr>
    </w:p>
    <w:p w14:paraId="408C0D34" w14:textId="77777777" w:rsidR="00D3289C" w:rsidRPr="00A908FE" w:rsidRDefault="00FE57D3" w:rsidP="009A7EA9">
      <w:pPr>
        <w:pStyle w:val="FSHeadMain"/>
        <w:rPr>
          <w:cs/>
        </w:rPr>
      </w:pPr>
      <w:r w:rsidRPr="00A908FE">
        <w:rPr>
          <w:cs/>
        </w:rPr>
        <w:t>ส่วนงาน</w:t>
      </w:r>
      <w:r w:rsidR="000A6CA2" w:rsidRPr="00A908FE">
        <w:rPr>
          <w:rFonts w:hint="cs"/>
          <w:cs/>
        </w:rPr>
        <w:t>ดำเนินงาน</w:t>
      </w:r>
      <w:r w:rsidR="00F72880">
        <w:rPr>
          <w:rFonts w:hint="cs"/>
          <w:cs/>
        </w:rPr>
        <w:t>และการจำแนกรายได้</w:t>
      </w:r>
    </w:p>
    <w:p w14:paraId="57E34F58" w14:textId="77777777" w:rsidR="00F477B1" w:rsidRPr="00A908FE" w:rsidRDefault="00F477B1" w:rsidP="009A7EA9">
      <w:pPr>
        <w:pStyle w:val="FSBlank"/>
        <w:rPr>
          <w:sz w:val="28"/>
          <w:szCs w:val="28"/>
        </w:rPr>
      </w:pPr>
    </w:p>
    <w:p w14:paraId="4667B970" w14:textId="77777777" w:rsidR="00821E6B" w:rsidRPr="00A908FE" w:rsidRDefault="00CE2BFD" w:rsidP="009A7EA9">
      <w:pPr>
        <w:pStyle w:val="FSContent"/>
      </w:pPr>
      <w:r>
        <w:rPr>
          <w:rFonts w:hint="cs"/>
          <w:cs/>
        </w:rPr>
        <w:t>ผู้บริหารพิจารณาว่า</w:t>
      </w:r>
      <w:r w:rsidR="00821E6B" w:rsidRPr="00A908FE">
        <w:rPr>
          <w:cs/>
        </w:rPr>
        <w:t>บริษัท</w:t>
      </w:r>
      <w:r w:rsidR="00362F89" w:rsidRPr="00A908FE">
        <w:rPr>
          <w:cs/>
        </w:rPr>
        <w:t xml:space="preserve">ดำเนินกิจการในส่วนงานธุรกิจเดียวคือ </w:t>
      </w:r>
      <w:r w:rsidR="00821E6B" w:rsidRPr="00A908FE">
        <w:rPr>
          <w:cs/>
        </w:rPr>
        <w:t>ธุรกิจผลิตท่อทองแดง</w:t>
      </w:r>
      <w:r w:rsidR="00362F89" w:rsidRPr="00A908FE">
        <w:rPr>
          <w:cs/>
        </w:rPr>
        <w:t>ไร้ตะเข็บ ดังนั้นฝ่ายบริหารจึงพิจารณา</w:t>
      </w:r>
      <w:r w:rsidR="006B5FFA" w:rsidRPr="00A908FE">
        <w:rPr>
          <w:cs/>
        </w:rPr>
        <w:t>ว่าบริษัทมีส่วนงาน</w:t>
      </w:r>
      <w:r w:rsidR="006B5FFA" w:rsidRPr="00A908FE">
        <w:rPr>
          <w:rFonts w:hint="cs"/>
          <w:cs/>
        </w:rPr>
        <w:t>ที่รายงาน</w:t>
      </w:r>
      <w:r w:rsidR="00362F89" w:rsidRPr="00A908FE">
        <w:rPr>
          <w:cs/>
        </w:rPr>
        <w:t>เพียงส่วนงานเดียว</w:t>
      </w:r>
    </w:p>
    <w:p w14:paraId="1441C8B2" w14:textId="77777777" w:rsidR="00432048" w:rsidRDefault="00432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3ABD0152" w14:textId="77777777" w:rsidR="00821E6B" w:rsidRPr="00A908FE" w:rsidRDefault="00821E6B" w:rsidP="00E03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908F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7FE88A84" w14:textId="77777777" w:rsidR="00F477B1" w:rsidRPr="005C1D95" w:rsidRDefault="00F477B1" w:rsidP="009A7EA9">
      <w:pPr>
        <w:pStyle w:val="FSBlank"/>
        <w:rPr>
          <w:sz w:val="22"/>
          <w:szCs w:val="22"/>
        </w:rPr>
      </w:pPr>
    </w:p>
    <w:p w14:paraId="1716E118" w14:textId="77777777" w:rsidR="00821E6B" w:rsidRPr="00A908FE" w:rsidRDefault="00555839" w:rsidP="009A7EA9">
      <w:pPr>
        <w:pStyle w:val="FSContent"/>
        <w:rPr>
          <w:snapToGrid w:val="0"/>
          <w:color w:val="000000"/>
          <w:lang w:eastAsia="th-TH"/>
        </w:rPr>
      </w:pPr>
      <w:r w:rsidRPr="00A908FE">
        <w:rPr>
          <w:rFonts w:hint="cs"/>
          <w:snapToGrid w:val="0"/>
          <w:cs/>
          <w:lang w:eastAsia="th-TH"/>
        </w:rPr>
        <w:t xml:space="preserve">บริษัทดำเนินธุรกิจเฉพาะในประเทศไทยเท่านั้น </w:t>
      </w:r>
      <w:r w:rsidR="00C20F31" w:rsidRPr="00A908FE">
        <w:rPr>
          <w:snapToGrid w:val="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63C60200" w14:textId="77777777" w:rsidR="00F477B1" w:rsidRPr="005C1D95" w:rsidRDefault="00F477B1" w:rsidP="009A7EA9">
      <w:pPr>
        <w:pStyle w:val="FSBlank"/>
        <w:rPr>
          <w:sz w:val="22"/>
          <w:szCs w:val="22"/>
        </w:rPr>
      </w:pPr>
    </w:p>
    <w:tbl>
      <w:tblPr>
        <w:tblW w:w="9164" w:type="dxa"/>
        <w:tblInd w:w="450" w:type="dxa"/>
        <w:tblLook w:val="0000" w:firstRow="0" w:lastRow="0" w:firstColumn="0" w:lastColumn="0" w:noHBand="0" w:noVBand="0"/>
      </w:tblPr>
      <w:tblGrid>
        <w:gridCol w:w="6408"/>
        <w:gridCol w:w="1260"/>
        <w:gridCol w:w="236"/>
        <w:gridCol w:w="1254"/>
        <w:gridCol w:w="6"/>
      </w:tblGrid>
      <w:tr w:rsidR="001D6AFD" w:rsidRPr="00A908FE" w14:paraId="76161946" w14:textId="77777777" w:rsidTr="005C1D95">
        <w:tc>
          <w:tcPr>
            <w:tcW w:w="6408" w:type="dxa"/>
          </w:tcPr>
          <w:p w14:paraId="3E47A140" w14:textId="77777777" w:rsidR="001D6AFD" w:rsidRPr="00A908FE" w:rsidRDefault="001D6AFD" w:rsidP="001D6AFD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01F9A0" w14:textId="77777777" w:rsidR="001D6AFD" w:rsidRPr="00A750E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50E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FD2661D" w14:textId="77777777" w:rsidR="001D6AFD" w:rsidRPr="00A750E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14:paraId="35A42B18" w14:textId="77777777" w:rsidR="001D6AFD" w:rsidRPr="00A750E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50E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F6EF4" w:rsidRPr="00A908FE" w14:paraId="62E77026" w14:textId="77777777" w:rsidTr="005C1D95">
        <w:trPr>
          <w:gridAfter w:val="1"/>
          <w:wAfter w:w="6" w:type="dxa"/>
          <w:cantSplit/>
        </w:trPr>
        <w:tc>
          <w:tcPr>
            <w:tcW w:w="6408" w:type="dxa"/>
          </w:tcPr>
          <w:p w14:paraId="48D47F4D" w14:textId="77777777" w:rsidR="007F6EF4" w:rsidRPr="00A908FE" w:rsidRDefault="007F6EF4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1B2483F8" w14:textId="77777777" w:rsidR="007F6EF4" w:rsidRPr="00A908FE" w:rsidRDefault="007F6EF4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000" w:rsidRPr="00A908FE" w14:paraId="4184167D" w14:textId="77777777" w:rsidTr="005C1D95">
        <w:trPr>
          <w:gridAfter w:val="1"/>
          <w:wAfter w:w="6" w:type="dxa"/>
          <w:cantSplit/>
        </w:trPr>
        <w:tc>
          <w:tcPr>
            <w:tcW w:w="6408" w:type="dxa"/>
          </w:tcPr>
          <w:p w14:paraId="63C63E57" w14:textId="77777777" w:rsidR="00226000" w:rsidRPr="00226000" w:rsidRDefault="00226000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260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50" w:type="dxa"/>
            <w:gridSpan w:val="3"/>
          </w:tcPr>
          <w:p w14:paraId="475275F5" w14:textId="77777777" w:rsidR="00226000" w:rsidRPr="00A908FE" w:rsidRDefault="00226000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26000" w:rsidRPr="00A908FE" w14:paraId="6D35C163" w14:textId="77777777" w:rsidTr="005C1D95">
        <w:trPr>
          <w:gridAfter w:val="1"/>
          <w:wAfter w:w="6" w:type="dxa"/>
          <w:cantSplit/>
        </w:trPr>
        <w:tc>
          <w:tcPr>
            <w:tcW w:w="6408" w:type="dxa"/>
          </w:tcPr>
          <w:p w14:paraId="035F9520" w14:textId="77777777" w:rsidR="00226000" w:rsidRPr="00226000" w:rsidRDefault="00226000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00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50" w:type="dxa"/>
            <w:gridSpan w:val="3"/>
          </w:tcPr>
          <w:p w14:paraId="04E8ACB1" w14:textId="77777777" w:rsidR="00226000" w:rsidRPr="00A908FE" w:rsidRDefault="00226000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1D6AFD" w:rsidRPr="00A908FE" w14:paraId="570C4BF0" w14:textId="77777777" w:rsidTr="005C1D95">
        <w:tc>
          <w:tcPr>
            <w:tcW w:w="6408" w:type="dxa"/>
          </w:tcPr>
          <w:p w14:paraId="4248F0EB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260" w:type="dxa"/>
          </w:tcPr>
          <w:p w14:paraId="034F4E40" w14:textId="77777777" w:rsidR="001D6AFD" w:rsidRPr="00A908FE" w:rsidRDefault="004C494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C4947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C4947">
              <w:rPr>
                <w:rFonts w:ascii="Angsana New" w:hAnsi="Angsana New" w:cs="Angsana New"/>
                <w:sz w:val="30"/>
                <w:szCs w:val="30"/>
              </w:rPr>
              <w:t>935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C4947">
              <w:rPr>
                <w:rFonts w:ascii="Angsana New" w:hAnsi="Angsana New" w:cs="Angsana New"/>
                <w:sz w:val="30"/>
                <w:szCs w:val="30"/>
              </w:rPr>
              <w:t>860</w:t>
            </w:r>
          </w:p>
        </w:tc>
        <w:tc>
          <w:tcPr>
            <w:tcW w:w="236" w:type="dxa"/>
          </w:tcPr>
          <w:p w14:paraId="1479AFCA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B599741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4,225,472</w:t>
            </w:r>
          </w:p>
        </w:tc>
      </w:tr>
      <w:tr w:rsidR="001D6AFD" w:rsidRPr="00A908FE" w14:paraId="7974C47B" w14:textId="77777777" w:rsidTr="005C1D95">
        <w:tc>
          <w:tcPr>
            <w:tcW w:w="6408" w:type="dxa"/>
          </w:tcPr>
          <w:p w14:paraId="0DCA204A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260" w:type="dxa"/>
          </w:tcPr>
          <w:p w14:paraId="1E457227" w14:textId="77777777" w:rsidR="001D6AFD" w:rsidRPr="00A908FE" w:rsidRDefault="004C494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C4947">
              <w:rPr>
                <w:rFonts w:ascii="Angsana New" w:hAnsi="Angsana New" w:cs="Angsana New"/>
                <w:sz w:val="30"/>
                <w:szCs w:val="30"/>
              </w:rPr>
              <w:t>548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C4947">
              <w:rPr>
                <w:rFonts w:ascii="Angsana New" w:hAnsi="Angsana New" w:cs="Angsana New"/>
                <w:sz w:val="30"/>
                <w:szCs w:val="30"/>
              </w:rPr>
              <w:t>65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9390FA4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D19FFBD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563,868</w:t>
            </w:r>
          </w:p>
        </w:tc>
      </w:tr>
      <w:tr w:rsidR="001D6AFD" w:rsidRPr="00A908FE" w14:paraId="107BB335" w14:textId="77777777" w:rsidTr="005C1D95">
        <w:tc>
          <w:tcPr>
            <w:tcW w:w="6408" w:type="dxa"/>
          </w:tcPr>
          <w:p w14:paraId="0FA2A630" w14:textId="77777777" w:rsidR="001D6AFD" w:rsidRPr="00A908FE" w:rsidRDefault="00902256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260" w:type="dxa"/>
          </w:tcPr>
          <w:p w14:paraId="6DCE2A85" w14:textId="77777777" w:rsidR="001D6AFD" w:rsidRPr="00A908FE" w:rsidRDefault="00902256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C4947">
              <w:rPr>
                <w:rFonts w:ascii="Angsana New" w:hAnsi="Angsana New" w:cs="Angsana New"/>
                <w:sz w:val="30"/>
                <w:szCs w:val="30"/>
              </w:rPr>
              <w:t>122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C4947">
              <w:rPr>
                <w:rFonts w:ascii="Angsana New" w:hAnsi="Angsana New" w:cs="Angsana New"/>
                <w:sz w:val="30"/>
                <w:szCs w:val="30"/>
              </w:rPr>
              <w:t>486</w:t>
            </w:r>
          </w:p>
        </w:tc>
        <w:tc>
          <w:tcPr>
            <w:tcW w:w="236" w:type="dxa"/>
          </w:tcPr>
          <w:p w14:paraId="19421B2B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818F500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132,787</w:t>
            </w:r>
          </w:p>
        </w:tc>
      </w:tr>
      <w:tr w:rsidR="001D6AFD" w:rsidRPr="00A908FE" w14:paraId="4E8D308A" w14:textId="77777777" w:rsidTr="005C1D95">
        <w:tc>
          <w:tcPr>
            <w:tcW w:w="6408" w:type="dxa"/>
          </w:tcPr>
          <w:p w14:paraId="7496A030" w14:textId="77777777" w:rsidR="001D6AFD" w:rsidRPr="00A908FE" w:rsidRDefault="00902256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260" w:type="dxa"/>
          </w:tcPr>
          <w:p w14:paraId="518C4A85" w14:textId="77777777" w:rsidR="001D6AFD" w:rsidRPr="00A908FE" w:rsidRDefault="00902256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C4947">
              <w:rPr>
                <w:rFonts w:ascii="Angsana New" w:hAnsi="Angsana New" w:cs="Angsana New"/>
                <w:sz w:val="30"/>
                <w:szCs w:val="30"/>
              </w:rPr>
              <w:t>116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C4947">
              <w:rPr>
                <w:rFonts w:ascii="Angsana New" w:hAnsi="Angsana New" w:cs="Angsana New"/>
                <w:sz w:val="30"/>
                <w:szCs w:val="30"/>
              </w:rPr>
              <w:t>97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</w:tcPr>
          <w:p w14:paraId="0E13BE8A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6816F07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106,924</w:t>
            </w:r>
          </w:p>
        </w:tc>
      </w:tr>
      <w:tr w:rsidR="001D6AFD" w:rsidRPr="00A908FE" w14:paraId="4FB735C5" w14:textId="77777777" w:rsidTr="004D7F08">
        <w:tc>
          <w:tcPr>
            <w:tcW w:w="6408" w:type="dxa"/>
          </w:tcPr>
          <w:p w14:paraId="198C0589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BD25B9" w14:textId="77777777" w:rsidR="001D6AFD" w:rsidRPr="00A908FE" w:rsidRDefault="004C494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4C4947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C4947">
              <w:rPr>
                <w:rFonts w:ascii="Angsana New" w:hAnsi="Angsana New" w:cs="Angsana New"/>
                <w:sz w:val="30"/>
                <w:szCs w:val="30"/>
              </w:rPr>
              <w:t>342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C4947">
              <w:rPr>
                <w:rFonts w:ascii="Angsana New" w:hAnsi="Angsana New" w:cs="Angsana New"/>
                <w:sz w:val="30"/>
                <w:szCs w:val="30"/>
              </w:rPr>
              <w:t>646</w:t>
            </w:r>
          </w:p>
        </w:tc>
        <w:tc>
          <w:tcPr>
            <w:tcW w:w="236" w:type="dxa"/>
          </w:tcPr>
          <w:p w14:paraId="125CF297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12D3502B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1,466,388</w:t>
            </w:r>
          </w:p>
        </w:tc>
      </w:tr>
      <w:tr w:rsidR="001D6AFD" w:rsidRPr="00A908FE" w14:paraId="308CD34F" w14:textId="77777777" w:rsidTr="004D7F08">
        <w:tc>
          <w:tcPr>
            <w:tcW w:w="6408" w:type="dxa"/>
          </w:tcPr>
          <w:p w14:paraId="4296B097" w14:textId="77777777" w:rsidR="001D6AFD" w:rsidRPr="00A908FE" w:rsidRDefault="004D7F08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23E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016B85" w14:textId="77777777" w:rsidR="001D6AFD" w:rsidRPr="00A908FE" w:rsidRDefault="004C494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49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C49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C49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13869EEB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8B496E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6,495,439</w:t>
            </w:r>
          </w:p>
        </w:tc>
      </w:tr>
      <w:tr w:rsidR="00E23E9C" w:rsidRPr="005C1D95" w14:paraId="3CD4EE39" w14:textId="77777777" w:rsidTr="004D7F08">
        <w:tc>
          <w:tcPr>
            <w:tcW w:w="6408" w:type="dxa"/>
          </w:tcPr>
          <w:p w14:paraId="25934914" w14:textId="77777777" w:rsidR="00E23E9C" w:rsidRPr="005C1D95" w:rsidRDefault="00E23E9C" w:rsidP="005C1D95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E6753C4" w14:textId="77777777" w:rsidR="00E23E9C" w:rsidRPr="005C1D95" w:rsidRDefault="00E23E9C" w:rsidP="005C1D95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7D055553" w14:textId="77777777" w:rsidR="00E23E9C" w:rsidRPr="005C1D95" w:rsidRDefault="00E23E9C" w:rsidP="005C1D95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50A74A29" w14:textId="77777777" w:rsidR="00E23E9C" w:rsidRPr="005C1D95" w:rsidRDefault="00E23E9C" w:rsidP="005C1D95">
            <w:pPr>
              <w:pStyle w:val="FSBlank"/>
              <w:rPr>
                <w:sz w:val="22"/>
                <w:szCs w:val="22"/>
              </w:rPr>
            </w:pPr>
          </w:p>
        </w:tc>
      </w:tr>
      <w:tr w:rsidR="00E23E9C" w:rsidRPr="00A908FE" w14:paraId="67291E35" w14:textId="77777777" w:rsidTr="005C1D95">
        <w:tc>
          <w:tcPr>
            <w:tcW w:w="6408" w:type="dxa"/>
          </w:tcPr>
          <w:p w14:paraId="4FC3C6B0" w14:textId="77777777" w:rsidR="00E23E9C" w:rsidRPr="00E23E9C" w:rsidRDefault="00E23E9C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23E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24AA40CE" w14:textId="77777777" w:rsidR="00E23E9C" w:rsidRPr="004C4947" w:rsidRDefault="00E23E9C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4E3C5" w14:textId="77777777" w:rsidR="00E23E9C" w:rsidRPr="00A908FE" w:rsidRDefault="00E23E9C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F22DA9A" w14:textId="77777777" w:rsidR="00E23E9C" w:rsidRPr="00A908FE" w:rsidRDefault="00E23E9C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23E9C" w:rsidRPr="00A908FE" w14:paraId="4500810D" w14:textId="77777777" w:rsidTr="005C1D95">
        <w:tc>
          <w:tcPr>
            <w:tcW w:w="6408" w:type="dxa"/>
          </w:tcPr>
          <w:p w14:paraId="2F78D669" w14:textId="77777777" w:rsidR="00E23E9C" w:rsidRPr="00E23E9C" w:rsidRDefault="00E23E9C" w:rsidP="00E23E9C">
            <w:pPr>
              <w:pStyle w:val="NoSpacing"/>
              <w:spacing w:line="300" w:lineRule="exact"/>
              <w:contextualSpacing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23E9C">
              <w:rPr>
                <w:rFonts w:ascii="Angsana New" w:eastAsia="MS Mincho" w:hAnsi="Angsana New"/>
                <w:sz w:val="30"/>
                <w:szCs w:val="30"/>
                <w:cs/>
              </w:rPr>
              <w:t>ณ</w:t>
            </w:r>
            <w:r w:rsidRPr="00E23E9C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E23E9C">
              <w:rPr>
                <w:rFonts w:ascii="Angsana New" w:eastAsia="MS Mincho" w:hAnsi="Angsana New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C636FC" w14:textId="77777777" w:rsidR="00E23E9C" w:rsidRPr="00E23E9C" w:rsidRDefault="00E23E9C" w:rsidP="00E2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E23E9C">
              <w:rPr>
                <w:rFonts w:ascii="Angsana New" w:hAnsi="Angsana New" w:cs="Angsana New"/>
                <w:sz w:val="30"/>
                <w:szCs w:val="30"/>
              </w:rPr>
              <w:t>6,066,620</w:t>
            </w:r>
          </w:p>
        </w:tc>
        <w:tc>
          <w:tcPr>
            <w:tcW w:w="236" w:type="dxa"/>
          </w:tcPr>
          <w:p w14:paraId="54384E44" w14:textId="77777777" w:rsidR="00E23E9C" w:rsidRPr="00E23E9C" w:rsidRDefault="00E23E9C" w:rsidP="00E2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F1F760D" w14:textId="77777777" w:rsidR="00E23E9C" w:rsidRPr="00E23E9C" w:rsidRDefault="00E23E9C" w:rsidP="00E2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E23E9C">
              <w:rPr>
                <w:rFonts w:ascii="Angsana New" w:hAnsi="Angsana New" w:cs="Angsana New"/>
                <w:sz w:val="30"/>
                <w:szCs w:val="30"/>
              </w:rPr>
              <w:t>6,495,439</w:t>
            </w:r>
          </w:p>
        </w:tc>
      </w:tr>
      <w:tr w:rsidR="00E23E9C" w:rsidRPr="00A908FE" w14:paraId="0CD491E5" w14:textId="77777777" w:rsidTr="005C1D95">
        <w:tc>
          <w:tcPr>
            <w:tcW w:w="6408" w:type="dxa"/>
          </w:tcPr>
          <w:p w14:paraId="3F63AFA2" w14:textId="77777777" w:rsidR="00E23E9C" w:rsidRPr="00E23E9C" w:rsidRDefault="00E23E9C" w:rsidP="00E23E9C">
            <w:pPr>
              <w:pStyle w:val="NoSpacing"/>
              <w:spacing w:line="300" w:lineRule="exact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23E9C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55A082" w14:textId="77777777" w:rsidR="00E23E9C" w:rsidRPr="00A908FE" w:rsidRDefault="00E23E9C" w:rsidP="00E2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49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C49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4C494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65FB8014" w14:textId="77777777" w:rsidR="00E23E9C" w:rsidRPr="00A908FE" w:rsidRDefault="00E23E9C" w:rsidP="00E2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6D6BFC" w14:textId="77777777" w:rsidR="00E23E9C" w:rsidRPr="00A908FE" w:rsidRDefault="00E23E9C" w:rsidP="00E23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6,495,439</w:t>
            </w:r>
          </w:p>
        </w:tc>
      </w:tr>
    </w:tbl>
    <w:p w14:paraId="51EDAEAB" w14:textId="77777777" w:rsidR="007F6EF4" w:rsidRPr="005C1D95" w:rsidRDefault="007F6EF4" w:rsidP="007F6EF4">
      <w:pPr>
        <w:pStyle w:val="FSBlank"/>
        <w:rPr>
          <w:sz w:val="22"/>
          <w:szCs w:val="22"/>
          <w:cs/>
        </w:rPr>
      </w:pPr>
    </w:p>
    <w:p w14:paraId="2652C3F8" w14:textId="77777777" w:rsidR="004C088B" w:rsidRPr="00A908FE" w:rsidRDefault="004C088B" w:rsidP="004C088B">
      <w:pPr>
        <w:pStyle w:val="FSContent"/>
        <w:rPr>
          <w:b/>
          <w:bCs/>
          <w:i/>
          <w:iCs/>
        </w:rPr>
      </w:pPr>
      <w:r w:rsidRPr="00A908FE">
        <w:rPr>
          <w:rFonts w:hint="cs"/>
          <w:b/>
          <w:bCs/>
          <w:i/>
          <w:iCs/>
          <w:cs/>
        </w:rPr>
        <w:t>ลูกค้ารายใหญ่</w:t>
      </w:r>
      <w:r w:rsidRPr="00A908FE">
        <w:rPr>
          <w:b/>
          <w:bCs/>
          <w:i/>
          <w:iCs/>
          <w:cs/>
        </w:rPr>
        <w:t xml:space="preserve"> </w:t>
      </w:r>
    </w:p>
    <w:p w14:paraId="5034BF82" w14:textId="77777777" w:rsidR="004C088B" w:rsidRPr="005C1D95" w:rsidRDefault="004C088B" w:rsidP="004C088B">
      <w:pPr>
        <w:pStyle w:val="FSBlank"/>
        <w:rPr>
          <w:sz w:val="22"/>
          <w:szCs w:val="22"/>
        </w:rPr>
      </w:pPr>
    </w:p>
    <w:p w14:paraId="12A3C3D5" w14:textId="77777777" w:rsidR="004C088B" w:rsidRDefault="004C088B" w:rsidP="00326133">
      <w:pPr>
        <w:pStyle w:val="FSContent"/>
        <w:jc w:val="left"/>
      </w:pPr>
      <w:r w:rsidRPr="00A908FE">
        <w:rPr>
          <w:rFonts w:hint="cs"/>
          <w:cs/>
        </w:rPr>
        <w:t>รายได้จากลูกค้าราย</w:t>
      </w:r>
      <w:r w:rsidR="00326133" w:rsidRPr="00A908FE">
        <w:rPr>
          <w:rFonts w:hint="cs"/>
          <w:cs/>
        </w:rPr>
        <w:t>ใหญ่</w:t>
      </w:r>
      <w:r w:rsidRPr="00A908FE">
        <w:rPr>
          <w:rFonts w:hint="cs"/>
          <w:cs/>
        </w:rPr>
        <w:t>เป็นเงินประมาณ</w:t>
      </w:r>
      <w:r w:rsidR="0068068F">
        <w:t xml:space="preserve"> 2,818</w:t>
      </w:r>
      <w:r w:rsidRPr="00A908FE">
        <w:rPr>
          <w:cs/>
        </w:rPr>
        <w:t xml:space="preserve"> </w:t>
      </w:r>
      <w:r w:rsidRPr="00A908FE">
        <w:rPr>
          <w:rFonts w:hint="cs"/>
          <w:cs/>
        </w:rPr>
        <w:t>ล้านบาท</w:t>
      </w:r>
      <w:r w:rsidRPr="00A908FE">
        <w:rPr>
          <w:cs/>
        </w:rPr>
        <w:t xml:space="preserve"> </w:t>
      </w:r>
      <w:r w:rsidR="0016657B" w:rsidRPr="00A908FE">
        <w:rPr>
          <w:i/>
          <w:iCs/>
          <w:cs/>
        </w:rPr>
        <w:t>(</w:t>
      </w:r>
      <w:r w:rsidR="00D71D1F" w:rsidRPr="00A908FE">
        <w:rPr>
          <w:i/>
          <w:iCs/>
          <w:cs/>
        </w:rPr>
        <w:t>25</w:t>
      </w:r>
      <w:r w:rsidR="00D71D1F" w:rsidRPr="00A908FE">
        <w:rPr>
          <w:i/>
          <w:iCs/>
        </w:rPr>
        <w:t>6</w:t>
      </w:r>
      <w:r w:rsidR="001D6AFD">
        <w:rPr>
          <w:i/>
          <w:iCs/>
        </w:rPr>
        <w:t>1</w:t>
      </w:r>
      <w:r w:rsidR="00326133" w:rsidRPr="00A908FE">
        <w:rPr>
          <w:i/>
          <w:iCs/>
          <w:cs/>
        </w:rPr>
        <w:t xml:space="preserve">: </w:t>
      </w:r>
      <w:r w:rsidR="00D71D1F" w:rsidRPr="00A908FE">
        <w:rPr>
          <w:i/>
          <w:iCs/>
        </w:rPr>
        <w:t>2,</w:t>
      </w:r>
      <w:r w:rsidR="001D6AFD">
        <w:rPr>
          <w:i/>
          <w:iCs/>
        </w:rPr>
        <w:t>579</w:t>
      </w:r>
      <w:r w:rsidRPr="00A908FE">
        <w:rPr>
          <w:i/>
          <w:iCs/>
          <w:cs/>
        </w:rPr>
        <w:t xml:space="preserve"> </w:t>
      </w:r>
      <w:r w:rsidRPr="00A908FE">
        <w:rPr>
          <w:rFonts w:hint="cs"/>
          <w:i/>
          <w:iCs/>
          <w:cs/>
        </w:rPr>
        <w:t>ล้านบาท</w:t>
      </w:r>
      <w:r w:rsidRPr="00A908FE">
        <w:rPr>
          <w:i/>
          <w:iCs/>
          <w:cs/>
        </w:rPr>
        <w:t>)</w:t>
      </w:r>
      <w:r w:rsidRPr="00A908FE">
        <w:rPr>
          <w:cs/>
        </w:rPr>
        <w:t xml:space="preserve"> </w:t>
      </w:r>
      <w:r w:rsidRPr="00A908FE">
        <w:rPr>
          <w:rFonts w:hint="cs"/>
          <w:cs/>
        </w:rPr>
        <w:t>จากรายได้รวมของบริษัท</w:t>
      </w:r>
    </w:p>
    <w:p w14:paraId="2F9C818B" w14:textId="77777777" w:rsidR="005C1D95" w:rsidRPr="005C1D95" w:rsidRDefault="005C1D95" w:rsidP="005C1D95">
      <w:pPr>
        <w:pStyle w:val="FSBlank"/>
        <w:rPr>
          <w:sz w:val="22"/>
          <w:szCs w:val="22"/>
        </w:rPr>
      </w:pPr>
    </w:p>
    <w:p w14:paraId="2222900F" w14:textId="77777777" w:rsidR="004256D3" w:rsidRPr="00A908FE" w:rsidRDefault="002463DF" w:rsidP="00853AEC">
      <w:pPr>
        <w:pStyle w:val="FSHeadMain"/>
        <w:rPr>
          <w:cs/>
        </w:rPr>
      </w:pPr>
      <w:r w:rsidRPr="00A908FE">
        <w:rPr>
          <w:rFonts w:hint="cs"/>
          <w:cs/>
        </w:rPr>
        <w:t>ต้นทุนในการจัดจำหน่าย</w:t>
      </w:r>
      <w:r w:rsidR="001135E4" w:rsidRPr="00A908FE">
        <w:rPr>
          <w:cs/>
        </w:rPr>
        <w:t xml:space="preserve"> </w:t>
      </w:r>
    </w:p>
    <w:p w14:paraId="22FD4BC5" w14:textId="77777777" w:rsidR="00CC6FF7" w:rsidRPr="005C1D95" w:rsidRDefault="00CC6FF7" w:rsidP="00822667">
      <w:pPr>
        <w:pStyle w:val="FSBlank"/>
        <w:rPr>
          <w:sz w:val="22"/>
          <w:szCs w:val="22"/>
          <w:cs/>
        </w:rPr>
      </w:pPr>
    </w:p>
    <w:tbl>
      <w:tblPr>
        <w:tblW w:w="9164" w:type="dxa"/>
        <w:tblInd w:w="558" w:type="dxa"/>
        <w:tblLook w:val="0000" w:firstRow="0" w:lastRow="0" w:firstColumn="0" w:lastColumn="0" w:noHBand="0" w:noVBand="0"/>
      </w:tblPr>
      <w:tblGrid>
        <w:gridCol w:w="6408"/>
        <w:gridCol w:w="1260"/>
        <w:gridCol w:w="236"/>
        <w:gridCol w:w="1254"/>
        <w:gridCol w:w="6"/>
      </w:tblGrid>
      <w:tr w:rsidR="001D6AFD" w:rsidRPr="00A908FE" w14:paraId="4831CD60" w14:textId="77777777" w:rsidTr="0016657B">
        <w:tc>
          <w:tcPr>
            <w:tcW w:w="6408" w:type="dxa"/>
            <w:shd w:val="clear" w:color="auto" w:fill="auto"/>
          </w:tcPr>
          <w:p w14:paraId="6A508082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5EE10E" w14:textId="77777777" w:rsidR="001D6AFD" w:rsidRPr="00A750E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50E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BECAA28" w14:textId="77777777" w:rsidR="001D6AFD" w:rsidRPr="00A750E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14:paraId="314892BB" w14:textId="77777777" w:rsidR="001D6AFD" w:rsidRPr="00A750E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50E0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631BE" w:rsidRPr="00A908FE" w14:paraId="5200BF9E" w14:textId="77777777" w:rsidTr="0089043F">
        <w:trPr>
          <w:gridAfter w:val="1"/>
          <w:wAfter w:w="6" w:type="dxa"/>
          <w:cantSplit/>
        </w:trPr>
        <w:tc>
          <w:tcPr>
            <w:tcW w:w="6408" w:type="dxa"/>
            <w:shd w:val="clear" w:color="auto" w:fill="auto"/>
          </w:tcPr>
          <w:p w14:paraId="39A0B39E" w14:textId="77777777" w:rsidR="00D631BE" w:rsidRPr="00A908FE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  <w:shd w:val="clear" w:color="auto" w:fill="auto"/>
          </w:tcPr>
          <w:p w14:paraId="651782C6" w14:textId="77777777" w:rsidR="00D631BE" w:rsidRPr="00A908FE" w:rsidRDefault="00D631BE" w:rsidP="00D631BE">
            <w:pPr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6AFD" w:rsidRPr="00A908FE" w14:paraId="246E1CDF" w14:textId="77777777" w:rsidTr="0089043F">
        <w:tc>
          <w:tcPr>
            <w:tcW w:w="6408" w:type="dxa"/>
            <w:shd w:val="clear" w:color="auto" w:fill="auto"/>
          </w:tcPr>
          <w:p w14:paraId="01C3FA80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บรรจุภัณฑ์และ</w:t>
            </w: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60" w:type="dxa"/>
            <w:shd w:val="clear" w:color="auto" w:fill="auto"/>
          </w:tcPr>
          <w:p w14:paraId="566DBBC4" w14:textId="77777777" w:rsidR="001D6AFD" w:rsidRPr="00A908FE" w:rsidRDefault="0068068F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8068F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5D22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068F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236" w:type="dxa"/>
            <w:shd w:val="clear" w:color="auto" w:fill="auto"/>
          </w:tcPr>
          <w:p w14:paraId="4AC9420B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5F789CC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49,319</w:t>
            </w:r>
          </w:p>
        </w:tc>
      </w:tr>
      <w:tr w:rsidR="001D6AFD" w:rsidRPr="00A908FE" w14:paraId="306DAF1F" w14:textId="77777777" w:rsidTr="00E8016B">
        <w:tc>
          <w:tcPr>
            <w:tcW w:w="6408" w:type="dxa"/>
            <w:shd w:val="clear" w:color="auto" w:fill="auto"/>
          </w:tcPr>
          <w:p w14:paraId="2F564E9C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60" w:type="dxa"/>
            <w:shd w:val="clear" w:color="auto" w:fill="auto"/>
          </w:tcPr>
          <w:p w14:paraId="1D1287F9" w14:textId="77777777" w:rsidR="001D6AFD" w:rsidRPr="00A908FE" w:rsidRDefault="0068068F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8068F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5D22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068F">
              <w:rPr>
                <w:rFonts w:ascii="Angsana New" w:hAnsi="Angsana New" w:cs="Angsana New"/>
                <w:sz w:val="30"/>
                <w:szCs w:val="30"/>
              </w:rPr>
              <w:t>460</w:t>
            </w:r>
          </w:p>
        </w:tc>
        <w:tc>
          <w:tcPr>
            <w:tcW w:w="236" w:type="dxa"/>
            <w:shd w:val="clear" w:color="auto" w:fill="auto"/>
          </w:tcPr>
          <w:p w14:paraId="6AF71201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37A9332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43,511</w:t>
            </w:r>
          </w:p>
        </w:tc>
      </w:tr>
      <w:tr w:rsidR="001D6AFD" w:rsidRPr="00A908FE" w14:paraId="587F86A8" w14:textId="77777777" w:rsidTr="0089043F">
        <w:tc>
          <w:tcPr>
            <w:tcW w:w="6408" w:type="dxa"/>
            <w:shd w:val="clear" w:color="auto" w:fill="auto"/>
          </w:tcPr>
          <w:p w14:paraId="7AE3F673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60" w:type="dxa"/>
            <w:shd w:val="clear" w:color="auto" w:fill="auto"/>
          </w:tcPr>
          <w:p w14:paraId="167290D7" w14:textId="77777777" w:rsidR="001D6AFD" w:rsidRPr="00A908FE" w:rsidRDefault="0068068F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8068F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5D22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068F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5D222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42B53B5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D372B28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24,469</w:t>
            </w:r>
          </w:p>
        </w:tc>
      </w:tr>
      <w:tr w:rsidR="001D6AFD" w:rsidRPr="00A908FE" w14:paraId="5A168CDE" w14:textId="77777777" w:rsidTr="0089043F">
        <w:tc>
          <w:tcPr>
            <w:tcW w:w="6408" w:type="dxa"/>
            <w:shd w:val="clear" w:color="auto" w:fill="auto"/>
          </w:tcPr>
          <w:p w14:paraId="2F5DAECD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807CB29" w14:textId="77777777" w:rsidR="001D6AFD" w:rsidRPr="00A908FE" w:rsidRDefault="0068068F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68068F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5D22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8068F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5D222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1E09B1D3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F79B87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10,490</w:t>
            </w:r>
          </w:p>
        </w:tc>
      </w:tr>
      <w:tr w:rsidR="001D6AFD" w:rsidRPr="00A908FE" w14:paraId="3ACF09CB" w14:textId="77777777" w:rsidTr="00D631BE">
        <w:trPr>
          <w:trHeight w:val="70"/>
        </w:trPr>
        <w:tc>
          <w:tcPr>
            <w:tcW w:w="6408" w:type="dxa"/>
            <w:shd w:val="clear" w:color="auto" w:fill="auto"/>
          </w:tcPr>
          <w:p w14:paraId="2E27002F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ED541" w14:textId="77777777" w:rsidR="001D6AFD" w:rsidRPr="00A908FE" w:rsidRDefault="0068068F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140,586</w:t>
            </w:r>
          </w:p>
        </w:tc>
        <w:tc>
          <w:tcPr>
            <w:tcW w:w="236" w:type="dxa"/>
            <w:shd w:val="clear" w:color="auto" w:fill="auto"/>
          </w:tcPr>
          <w:p w14:paraId="6A87F1B5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09773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127,789</w:t>
            </w:r>
          </w:p>
        </w:tc>
      </w:tr>
    </w:tbl>
    <w:p w14:paraId="33B783B1" w14:textId="77777777" w:rsidR="00DD16C4" w:rsidRPr="00A908FE" w:rsidRDefault="00D175E3" w:rsidP="00853AEC">
      <w:pPr>
        <w:pStyle w:val="FSHeadMain"/>
        <w:rPr>
          <w:cs/>
        </w:rPr>
      </w:pPr>
      <w:r w:rsidRPr="00A908FE">
        <w:rPr>
          <w:rFonts w:hint="cs"/>
          <w:cs/>
        </w:rPr>
        <w:lastRenderedPageBreak/>
        <w:t>ค่</w:t>
      </w:r>
      <w:r w:rsidR="00DD16C4" w:rsidRPr="00A908FE">
        <w:rPr>
          <w:cs/>
        </w:rPr>
        <w:t>าใช้จ่ายในกา</w:t>
      </w:r>
      <w:r w:rsidR="00CB58BB" w:rsidRPr="00A908FE">
        <w:rPr>
          <w:cs/>
        </w:rPr>
        <w:t>ร</w:t>
      </w:r>
      <w:r w:rsidR="00DD16C4" w:rsidRPr="00A908FE">
        <w:rPr>
          <w:cs/>
        </w:rPr>
        <w:t>บริหาร</w:t>
      </w:r>
    </w:p>
    <w:p w14:paraId="2243FA10" w14:textId="77777777" w:rsidR="00725708" w:rsidRPr="00A908FE" w:rsidRDefault="00725708" w:rsidP="00822667">
      <w:pPr>
        <w:pStyle w:val="FSBlank"/>
        <w:rPr>
          <w:sz w:val="30"/>
          <w:szCs w:val="30"/>
        </w:rPr>
      </w:pPr>
    </w:p>
    <w:tbl>
      <w:tblPr>
        <w:tblW w:w="9164" w:type="dxa"/>
        <w:tblInd w:w="558" w:type="dxa"/>
        <w:tblLook w:val="0000" w:firstRow="0" w:lastRow="0" w:firstColumn="0" w:lastColumn="0" w:noHBand="0" w:noVBand="0"/>
      </w:tblPr>
      <w:tblGrid>
        <w:gridCol w:w="5544"/>
        <w:gridCol w:w="864"/>
        <w:gridCol w:w="1260"/>
        <w:gridCol w:w="236"/>
        <w:gridCol w:w="1260"/>
      </w:tblGrid>
      <w:tr w:rsidR="0016657B" w:rsidRPr="00A908FE" w14:paraId="13267088" w14:textId="77777777" w:rsidTr="001D6AFD">
        <w:tc>
          <w:tcPr>
            <w:tcW w:w="5544" w:type="dxa"/>
          </w:tcPr>
          <w:p w14:paraId="24DD0CB5" w14:textId="77777777" w:rsidR="0016657B" w:rsidRPr="00A908FE" w:rsidRDefault="0016657B" w:rsidP="0016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4F3D4DE0" w14:textId="77777777" w:rsidR="0016657B" w:rsidRPr="00A908FE" w:rsidRDefault="0016657B" w:rsidP="0016657B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7DE16735" w14:textId="77777777" w:rsidR="0016657B" w:rsidRPr="00A908FE" w:rsidRDefault="0016657B" w:rsidP="0016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D6AF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B415E7B" w14:textId="77777777" w:rsidR="0016657B" w:rsidRPr="00A908FE" w:rsidRDefault="0016657B" w:rsidP="0016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5D262D6" w14:textId="77777777" w:rsidR="0016657B" w:rsidRPr="00A908FE" w:rsidRDefault="008C68AE" w:rsidP="00166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D6AFD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909A3" w:rsidRPr="00A908FE" w14:paraId="7119E9A7" w14:textId="77777777" w:rsidTr="001D6AFD">
        <w:trPr>
          <w:cantSplit/>
        </w:trPr>
        <w:tc>
          <w:tcPr>
            <w:tcW w:w="5544" w:type="dxa"/>
          </w:tcPr>
          <w:p w14:paraId="44B7BB24" w14:textId="77777777" w:rsidR="001909A3" w:rsidRPr="00A908FE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57933496" w14:textId="77777777" w:rsidR="001909A3" w:rsidRPr="00A908FE" w:rsidRDefault="001909A3" w:rsidP="001909A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56" w:type="dxa"/>
            <w:gridSpan w:val="3"/>
          </w:tcPr>
          <w:p w14:paraId="45553688" w14:textId="77777777" w:rsidR="001909A3" w:rsidRPr="00A908FE" w:rsidRDefault="001909A3" w:rsidP="001909A3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6AFD" w:rsidRPr="00A908FE" w14:paraId="1AF8A898" w14:textId="77777777" w:rsidTr="001D6AFD">
        <w:tc>
          <w:tcPr>
            <w:tcW w:w="5544" w:type="dxa"/>
          </w:tcPr>
          <w:p w14:paraId="0A259B3D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64" w:type="dxa"/>
          </w:tcPr>
          <w:p w14:paraId="5FC13878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A02E1C" w14:textId="77777777" w:rsidR="001D6AFD" w:rsidRPr="00A908FE" w:rsidRDefault="006A43DE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71,735</w:t>
            </w:r>
          </w:p>
        </w:tc>
        <w:tc>
          <w:tcPr>
            <w:tcW w:w="236" w:type="dxa"/>
          </w:tcPr>
          <w:p w14:paraId="2615ABD6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6DE50B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68,987</w:t>
            </w:r>
          </w:p>
        </w:tc>
      </w:tr>
      <w:tr w:rsidR="001D6AFD" w:rsidRPr="00A908FE" w14:paraId="620D9C27" w14:textId="77777777" w:rsidTr="001D6AFD">
        <w:tc>
          <w:tcPr>
            <w:tcW w:w="5544" w:type="dxa"/>
          </w:tcPr>
          <w:p w14:paraId="5068A1A4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864" w:type="dxa"/>
          </w:tcPr>
          <w:p w14:paraId="590DE2EC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14:paraId="04C7697B" w14:textId="77777777" w:rsidR="001D6AFD" w:rsidRPr="00A908FE" w:rsidRDefault="006A43DE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17,925</w:t>
            </w:r>
          </w:p>
        </w:tc>
        <w:tc>
          <w:tcPr>
            <w:tcW w:w="236" w:type="dxa"/>
          </w:tcPr>
          <w:p w14:paraId="71263CD1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F81369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18,597</w:t>
            </w:r>
          </w:p>
        </w:tc>
      </w:tr>
      <w:tr w:rsidR="001D6AFD" w:rsidRPr="00A908FE" w14:paraId="75581CFA" w14:textId="77777777" w:rsidTr="001D6AFD">
        <w:tc>
          <w:tcPr>
            <w:tcW w:w="5544" w:type="dxa"/>
          </w:tcPr>
          <w:p w14:paraId="3F2C6B6B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ค่าธรรมเนียมวิชาชีพ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และค่าอบรมพนักงาน</w:t>
            </w:r>
          </w:p>
        </w:tc>
        <w:tc>
          <w:tcPr>
            <w:tcW w:w="864" w:type="dxa"/>
          </w:tcPr>
          <w:p w14:paraId="2621CD40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CBE0DF" w14:textId="77777777" w:rsidR="001D6AFD" w:rsidRPr="00A908FE" w:rsidRDefault="006A43DE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7,85</w:t>
            </w:r>
            <w:r w:rsidR="00C21990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1D7EB5F0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167375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5,672</w:t>
            </w:r>
          </w:p>
        </w:tc>
      </w:tr>
      <w:tr w:rsidR="001D6AFD" w:rsidRPr="00A908FE" w14:paraId="0FFF8FBA" w14:textId="77777777" w:rsidTr="001D6AFD">
        <w:tc>
          <w:tcPr>
            <w:tcW w:w="5544" w:type="dxa"/>
          </w:tcPr>
          <w:p w14:paraId="505C9BFB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64" w:type="dxa"/>
          </w:tcPr>
          <w:p w14:paraId="0BD8BB16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8DF8BC" w14:textId="77777777" w:rsidR="001D6AFD" w:rsidRPr="00A908FE" w:rsidRDefault="004D7F08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24,666</w:t>
            </w:r>
          </w:p>
        </w:tc>
        <w:tc>
          <w:tcPr>
            <w:tcW w:w="236" w:type="dxa"/>
          </w:tcPr>
          <w:p w14:paraId="258C118D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8A0C1E" w14:textId="77777777" w:rsidR="001D6AFD" w:rsidRPr="00A908FE" w:rsidRDefault="004D7F08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27,228</w:t>
            </w:r>
          </w:p>
        </w:tc>
      </w:tr>
      <w:tr w:rsidR="001D6AFD" w:rsidRPr="00A908FE" w14:paraId="5B584655" w14:textId="77777777" w:rsidTr="001D6AFD">
        <w:tc>
          <w:tcPr>
            <w:tcW w:w="5544" w:type="dxa"/>
          </w:tcPr>
          <w:p w14:paraId="5A398838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14:paraId="6C2BA847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E3A720" w14:textId="77777777" w:rsidR="001D6AFD" w:rsidRPr="00A908FE" w:rsidRDefault="006A43DE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122,185</w:t>
            </w:r>
          </w:p>
        </w:tc>
        <w:tc>
          <w:tcPr>
            <w:tcW w:w="236" w:type="dxa"/>
          </w:tcPr>
          <w:p w14:paraId="758F4FDD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F7B7F1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120,484</w:t>
            </w:r>
          </w:p>
        </w:tc>
      </w:tr>
    </w:tbl>
    <w:p w14:paraId="648F040B" w14:textId="77777777" w:rsidR="007146C2" w:rsidRPr="00A908FE" w:rsidRDefault="007146C2" w:rsidP="006654DF">
      <w:pPr>
        <w:pStyle w:val="FSBlank"/>
        <w:rPr>
          <w:sz w:val="30"/>
          <w:szCs w:val="30"/>
        </w:rPr>
      </w:pPr>
    </w:p>
    <w:p w14:paraId="5D9AF9AE" w14:textId="77777777" w:rsidR="00DD16C4" w:rsidRPr="00A908FE" w:rsidRDefault="00DD16C4" w:rsidP="00E13C99">
      <w:pPr>
        <w:pStyle w:val="FSHeadMain"/>
        <w:rPr>
          <w:cs/>
        </w:rPr>
      </w:pPr>
      <w:r w:rsidRPr="00A908FE">
        <w:rPr>
          <w:cs/>
        </w:rPr>
        <w:t>ค่าใช้จ่ายผล</w:t>
      </w:r>
      <w:r w:rsidR="00CD7877" w:rsidRPr="00A908FE">
        <w:rPr>
          <w:cs/>
        </w:rPr>
        <w:t>ประโยชน์</w:t>
      </w:r>
      <w:r w:rsidR="00AC6F7D" w:rsidRPr="00A908FE">
        <w:rPr>
          <w:cs/>
        </w:rPr>
        <w:t>ของ</w:t>
      </w:r>
      <w:r w:rsidRPr="00A908FE">
        <w:rPr>
          <w:cs/>
        </w:rPr>
        <w:t>พนักงาน</w:t>
      </w:r>
    </w:p>
    <w:p w14:paraId="1D696054" w14:textId="77777777" w:rsidR="00725708" w:rsidRPr="00A908FE" w:rsidRDefault="00725708" w:rsidP="00822667">
      <w:pPr>
        <w:pStyle w:val="FSBlank"/>
        <w:rPr>
          <w:sz w:val="30"/>
          <w:szCs w:val="30"/>
        </w:rPr>
      </w:pP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5580"/>
        <w:gridCol w:w="810"/>
        <w:gridCol w:w="1260"/>
        <w:gridCol w:w="270"/>
        <w:gridCol w:w="1260"/>
      </w:tblGrid>
      <w:tr w:rsidR="001D6AFD" w:rsidRPr="00A908FE" w14:paraId="6F448871" w14:textId="77777777" w:rsidTr="001D6AFD">
        <w:tc>
          <w:tcPr>
            <w:tcW w:w="5580" w:type="dxa"/>
          </w:tcPr>
          <w:p w14:paraId="6EA1415E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sz w:val="30"/>
                <w:szCs w:val="30"/>
              </w:rPr>
            </w:pPr>
            <w:r w:rsidRPr="00A908FE">
              <w:rPr>
                <w:sz w:val="30"/>
                <w:szCs w:val="30"/>
              </w:rPr>
              <w:br w:type="page"/>
            </w:r>
          </w:p>
        </w:tc>
        <w:tc>
          <w:tcPr>
            <w:tcW w:w="810" w:type="dxa"/>
          </w:tcPr>
          <w:p w14:paraId="3B559E99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</w:tcPr>
          <w:p w14:paraId="5EB21957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182FC90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92017F9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92332" w:rsidRPr="00A908FE" w14:paraId="0ECA0B3F" w14:textId="77777777" w:rsidTr="001D6AFD">
        <w:tc>
          <w:tcPr>
            <w:tcW w:w="5580" w:type="dxa"/>
          </w:tcPr>
          <w:p w14:paraId="333340DA" w14:textId="77777777" w:rsidR="00792332" w:rsidRPr="00A908FE" w:rsidRDefault="00792332" w:rsidP="006E5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810" w:type="dxa"/>
          </w:tcPr>
          <w:p w14:paraId="504BB0F4" w14:textId="77777777" w:rsidR="00792332" w:rsidRPr="00A908FE" w:rsidRDefault="00792332" w:rsidP="0018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02D05E9B" w14:textId="77777777" w:rsidR="00792332" w:rsidRPr="00A908FE" w:rsidRDefault="00792332" w:rsidP="0018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6AFD" w:rsidRPr="00A908FE" w14:paraId="6B4C9BF4" w14:textId="77777777" w:rsidTr="001D6AFD">
        <w:tc>
          <w:tcPr>
            <w:tcW w:w="5580" w:type="dxa"/>
          </w:tcPr>
          <w:p w14:paraId="781E266F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 w:rsidRPr="00A908F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ค่าแรงและสวัสดิการ</w:t>
            </w:r>
          </w:p>
        </w:tc>
        <w:tc>
          <w:tcPr>
            <w:tcW w:w="810" w:type="dxa"/>
          </w:tcPr>
          <w:p w14:paraId="37B56A29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B667DB" w14:textId="77777777" w:rsidR="001D6AFD" w:rsidRPr="00A908FE" w:rsidRDefault="00350256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339,195</w:t>
            </w:r>
          </w:p>
        </w:tc>
        <w:tc>
          <w:tcPr>
            <w:tcW w:w="270" w:type="dxa"/>
          </w:tcPr>
          <w:p w14:paraId="01BB28E9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1D18C9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sz w:val="30"/>
                <w:szCs w:val="30"/>
              </w:rPr>
              <w:t>7,598</w:t>
            </w:r>
          </w:p>
        </w:tc>
      </w:tr>
      <w:tr w:rsidR="001D6AFD" w:rsidRPr="00A908FE" w14:paraId="1C58C4BB" w14:textId="77777777" w:rsidTr="001D6AFD">
        <w:tc>
          <w:tcPr>
            <w:tcW w:w="5580" w:type="dxa"/>
          </w:tcPr>
          <w:p w14:paraId="7507D4AB" w14:textId="77777777" w:rsidR="001D6AFD" w:rsidRPr="00A908FE" w:rsidRDefault="001D6AFD" w:rsidP="001D6AF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810" w:type="dxa"/>
          </w:tcPr>
          <w:p w14:paraId="48768A8C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3676DF"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06AE0264" w14:textId="77777777" w:rsidR="001D6AFD" w:rsidRPr="00A908FE" w:rsidRDefault="00350256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42,518</w:t>
            </w:r>
          </w:p>
        </w:tc>
        <w:tc>
          <w:tcPr>
            <w:tcW w:w="270" w:type="dxa"/>
          </w:tcPr>
          <w:p w14:paraId="5C9E6E86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02ED5C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9,028</w:t>
            </w:r>
          </w:p>
        </w:tc>
      </w:tr>
      <w:tr w:rsidR="001D6AFD" w:rsidRPr="00A908FE" w14:paraId="106BAC3F" w14:textId="77777777" w:rsidTr="001D6AFD">
        <w:tc>
          <w:tcPr>
            <w:tcW w:w="5580" w:type="dxa"/>
          </w:tcPr>
          <w:p w14:paraId="147FF967" w14:textId="77777777" w:rsidR="001D6AFD" w:rsidRPr="00A908FE" w:rsidRDefault="001D6AFD" w:rsidP="001D6AF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14:paraId="0C8F9221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E5A7D1" w14:textId="77777777" w:rsidR="001D6AFD" w:rsidRPr="00A908FE" w:rsidRDefault="00350256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6,470</w:t>
            </w:r>
          </w:p>
        </w:tc>
        <w:tc>
          <w:tcPr>
            <w:tcW w:w="270" w:type="dxa"/>
          </w:tcPr>
          <w:p w14:paraId="57640718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70FB76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6,906</w:t>
            </w:r>
          </w:p>
        </w:tc>
      </w:tr>
      <w:tr w:rsidR="001D6AFD" w:rsidRPr="00A908FE" w14:paraId="57839B2E" w14:textId="77777777" w:rsidTr="001D6AFD">
        <w:tc>
          <w:tcPr>
            <w:tcW w:w="5580" w:type="dxa"/>
          </w:tcPr>
          <w:p w14:paraId="0DBBA037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71FE21B7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D604B1D" w14:textId="77777777" w:rsidR="001D6AFD" w:rsidRPr="00A908FE" w:rsidRDefault="00350256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388,183</w:t>
            </w:r>
          </w:p>
        </w:tc>
        <w:tc>
          <w:tcPr>
            <w:tcW w:w="270" w:type="dxa"/>
          </w:tcPr>
          <w:p w14:paraId="322E6516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8E8D6C2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3,532</w:t>
            </w:r>
          </w:p>
        </w:tc>
      </w:tr>
    </w:tbl>
    <w:p w14:paraId="6EE51138" w14:textId="77777777" w:rsidR="00FF3B01" w:rsidRDefault="00FF3B01" w:rsidP="00E64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4D2858E" w14:textId="77777777" w:rsidR="00A123FE" w:rsidRPr="00417872" w:rsidRDefault="00A123FE" w:rsidP="00E64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17872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โครงการสมทบเงินที่กำหนด</w:t>
      </w:r>
    </w:p>
    <w:p w14:paraId="7B5A8E4C" w14:textId="77777777" w:rsidR="00A123FE" w:rsidRPr="00417872" w:rsidRDefault="00A123FE" w:rsidP="00E33BAD">
      <w:pPr>
        <w:pStyle w:val="FSBlank"/>
        <w:rPr>
          <w:sz w:val="30"/>
          <w:szCs w:val="30"/>
        </w:rPr>
      </w:pPr>
    </w:p>
    <w:p w14:paraId="5C11E129" w14:textId="77777777" w:rsidR="00821E6B" w:rsidRPr="00417872" w:rsidRDefault="00821E6B" w:rsidP="00E33BAD">
      <w:pPr>
        <w:pStyle w:val="FSContent"/>
      </w:pPr>
      <w:r w:rsidRPr="00417872">
        <w:rPr>
          <w:cs/>
        </w:rPr>
        <w:t>บริษัทได้</w:t>
      </w:r>
      <w:r w:rsidR="00461671" w:rsidRPr="00417872">
        <w:rPr>
          <w:cs/>
        </w:rPr>
        <w:t>จัดตั้ง</w:t>
      </w:r>
      <w:r w:rsidRPr="00417872">
        <w:rPr>
          <w:cs/>
        </w:rPr>
        <w:t>กองทุนสำรองเลี้ยงชีพ</w:t>
      </w:r>
      <w:r w:rsidR="00461671" w:rsidRPr="00417872">
        <w:rPr>
          <w:cs/>
        </w:rPr>
        <w:t>สำหรับพนักงานของบริษัทบนพื้นฐานความสมัครใจของพนักงานในการเป็นสมาชิกของกองทุน</w:t>
      </w:r>
      <w:r w:rsidR="005C6B33" w:rsidRPr="00417872">
        <w:rPr>
          <w:cs/>
        </w:rPr>
        <w:t xml:space="preserve"> </w:t>
      </w:r>
      <w:r w:rsidR="00461671" w:rsidRPr="00417872">
        <w:rPr>
          <w:cs/>
        </w:rPr>
        <w:t>โดยพนักงานจ่ายเงินสะสมในอัตราร้อยละ 4 ถึงร้อยละ 8 ของเงินเดือนทุกเดือนและบริษัทจ่ายสมทบในอัตราร้อยละ 4 ถึงร้อยละ 8 ของเงินเดือนของพนักงานท</w:t>
      </w:r>
      <w:r w:rsidR="000060DB" w:rsidRPr="00417872">
        <w:rPr>
          <w:cs/>
        </w:rPr>
        <w:t>ุกเดือน กองทุนสำรองเลี้ยงชีพนี้</w:t>
      </w:r>
      <w:r w:rsidR="00461671" w:rsidRPr="00417872">
        <w:rPr>
          <w:cs/>
        </w:rPr>
        <w:t>ได้จดทะเบียนเป็นกองทุน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4F7BCEF" w14:textId="77777777" w:rsidR="00A123FE" w:rsidRPr="00417872" w:rsidRDefault="00A123FE" w:rsidP="00E33BAD">
      <w:pPr>
        <w:pStyle w:val="FSBlank"/>
        <w:rPr>
          <w:sz w:val="30"/>
          <w:szCs w:val="30"/>
        </w:rPr>
      </w:pPr>
    </w:p>
    <w:p w14:paraId="1F17EAE7" w14:textId="77777777" w:rsidR="00FF3B01" w:rsidRDefault="00FF3B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14:paraId="739B5DBB" w14:textId="77777777" w:rsidR="00D16E43" w:rsidRPr="00FD4DE5" w:rsidRDefault="00D16E43" w:rsidP="00E33BAD">
      <w:pPr>
        <w:pStyle w:val="FSHeadMain"/>
        <w:rPr>
          <w:cs/>
        </w:rPr>
      </w:pPr>
      <w:r w:rsidRPr="00FD4DE5">
        <w:rPr>
          <w:cs/>
        </w:rPr>
        <w:lastRenderedPageBreak/>
        <w:t>ค่าใช้จ่ายตามลักษณะ</w:t>
      </w:r>
    </w:p>
    <w:p w14:paraId="2A67C985" w14:textId="77777777" w:rsidR="00CA1B7C" w:rsidRPr="00FD4DE5" w:rsidRDefault="00CA1B7C" w:rsidP="00E33BAD">
      <w:pPr>
        <w:pStyle w:val="FSBlank"/>
        <w:rPr>
          <w:sz w:val="28"/>
          <w:szCs w:val="28"/>
        </w:rPr>
      </w:pPr>
    </w:p>
    <w:tbl>
      <w:tblPr>
        <w:tblW w:w="9164" w:type="dxa"/>
        <w:tblInd w:w="558" w:type="dxa"/>
        <w:tblLook w:val="0000" w:firstRow="0" w:lastRow="0" w:firstColumn="0" w:lastColumn="0" w:noHBand="0" w:noVBand="0"/>
      </w:tblPr>
      <w:tblGrid>
        <w:gridCol w:w="5544"/>
        <w:gridCol w:w="864"/>
        <w:gridCol w:w="1260"/>
        <w:gridCol w:w="236"/>
        <w:gridCol w:w="1254"/>
        <w:gridCol w:w="6"/>
      </w:tblGrid>
      <w:tr w:rsidR="001D6AFD" w:rsidRPr="00FD4DE5" w14:paraId="1A5D6715" w14:textId="77777777" w:rsidTr="009422F8">
        <w:tc>
          <w:tcPr>
            <w:tcW w:w="5544" w:type="dxa"/>
          </w:tcPr>
          <w:p w14:paraId="6AAAAD15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30BF008E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A852014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02C6699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gridSpan w:val="2"/>
          </w:tcPr>
          <w:p w14:paraId="5268D26C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909A3" w:rsidRPr="00FD4DE5" w14:paraId="509265BB" w14:textId="77777777" w:rsidTr="009422F8">
        <w:trPr>
          <w:gridAfter w:val="1"/>
          <w:wAfter w:w="6" w:type="dxa"/>
          <w:cantSplit/>
        </w:trPr>
        <w:tc>
          <w:tcPr>
            <w:tcW w:w="5544" w:type="dxa"/>
          </w:tcPr>
          <w:p w14:paraId="0C484F0C" w14:textId="77777777" w:rsidR="001909A3" w:rsidRPr="00FD4DE5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4D0D3E99" w14:textId="77777777" w:rsidR="001909A3" w:rsidRPr="00FD4DE5" w:rsidRDefault="001909A3" w:rsidP="001909A3">
            <w:pPr>
              <w:tabs>
                <w:tab w:val="clear" w:pos="227"/>
                <w:tab w:val="clear" w:pos="454"/>
                <w:tab w:val="clear" w:pos="680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1027591D" w14:textId="77777777" w:rsidR="001909A3" w:rsidRPr="00FD4DE5" w:rsidRDefault="001909A3" w:rsidP="001909A3">
            <w:pPr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09A3" w:rsidRPr="00FD4DE5" w14:paraId="0D9B3B46" w14:textId="77777777" w:rsidTr="009422F8">
        <w:tc>
          <w:tcPr>
            <w:tcW w:w="5544" w:type="dxa"/>
          </w:tcPr>
          <w:p w14:paraId="1B55999E" w14:textId="77777777" w:rsidR="001909A3" w:rsidRPr="00FD4DE5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9" w:right="-108" w:hanging="259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="003C5320" w:rsidRPr="00FD4DE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สินค้า</w:t>
            </w:r>
          </w:p>
        </w:tc>
        <w:tc>
          <w:tcPr>
            <w:tcW w:w="864" w:type="dxa"/>
          </w:tcPr>
          <w:p w14:paraId="3DF2FE57" w14:textId="77777777" w:rsidR="001909A3" w:rsidRPr="00FD4DE5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14356F" w14:textId="77777777" w:rsidR="001909A3" w:rsidRPr="00FD4DE5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52B765" w14:textId="77777777" w:rsidR="001909A3" w:rsidRPr="00FD4DE5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8526FE2" w14:textId="77777777" w:rsidR="001909A3" w:rsidRPr="00FD4DE5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6AFD" w:rsidRPr="00FD4DE5" w14:paraId="4F580D68" w14:textId="77777777" w:rsidTr="009422F8">
        <w:tc>
          <w:tcPr>
            <w:tcW w:w="5544" w:type="dxa"/>
          </w:tcPr>
          <w:p w14:paraId="173D9DCF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left="259" w:right="-82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64" w:type="dxa"/>
          </w:tcPr>
          <w:p w14:paraId="31DBDC93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A9CD17" w14:textId="77777777" w:rsidR="001D6AFD" w:rsidRPr="00FD4DE5" w:rsidRDefault="00C30DF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109,960</w:t>
            </w:r>
          </w:p>
        </w:tc>
        <w:tc>
          <w:tcPr>
            <w:tcW w:w="236" w:type="dxa"/>
          </w:tcPr>
          <w:p w14:paraId="3F2DD574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C62A4C5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261,859</w:t>
            </w:r>
          </w:p>
        </w:tc>
      </w:tr>
      <w:tr w:rsidR="001D6AFD" w:rsidRPr="00FD4DE5" w14:paraId="71660B19" w14:textId="77777777" w:rsidTr="009422F8">
        <w:tc>
          <w:tcPr>
            <w:tcW w:w="5544" w:type="dxa"/>
          </w:tcPr>
          <w:p w14:paraId="00072195" w14:textId="77777777" w:rsidR="001D6AFD" w:rsidRPr="00FD4DE5" w:rsidRDefault="001D6AFD" w:rsidP="001D6AFD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64" w:type="dxa"/>
          </w:tcPr>
          <w:p w14:paraId="2C9FF997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6F2FF" w14:textId="77777777" w:rsidR="001D6AFD" w:rsidRPr="00FD4DE5" w:rsidRDefault="00C30DF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4,891,558</w:t>
            </w:r>
          </w:p>
        </w:tc>
        <w:tc>
          <w:tcPr>
            <w:tcW w:w="236" w:type="dxa"/>
          </w:tcPr>
          <w:p w14:paraId="2714D949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5E08548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5,223,947</w:t>
            </w:r>
          </w:p>
        </w:tc>
      </w:tr>
      <w:tr w:rsidR="001D6AFD" w:rsidRPr="00FD4DE5" w14:paraId="5F6F242C" w14:textId="77777777" w:rsidTr="009422F8">
        <w:tc>
          <w:tcPr>
            <w:tcW w:w="5544" w:type="dxa"/>
          </w:tcPr>
          <w:p w14:paraId="72C4A628" w14:textId="77777777" w:rsidR="001D6AFD" w:rsidRPr="00FD4DE5" w:rsidRDefault="001D6AFD" w:rsidP="001D6AFD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64" w:type="dxa"/>
          </w:tcPr>
          <w:p w14:paraId="7D2731E8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B28857" w14:textId="77777777" w:rsidR="001D6AFD" w:rsidRPr="00FD4DE5" w:rsidRDefault="00C30DF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291,896</w:t>
            </w:r>
          </w:p>
        </w:tc>
        <w:tc>
          <w:tcPr>
            <w:tcW w:w="236" w:type="dxa"/>
          </w:tcPr>
          <w:p w14:paraId="53256392" w14:textId="77777777" w:rsidR="001D6AFD" w:rsidRPr="00FD4DE5" w:rsidRDefault="001D6AFD" w:rsidP="00C3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2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C69BC71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250,076</w:t>
            </w:r>
          </w:p>
        </w:tc>
      </w:tr>
      <w:tr w:rsidR="001D6AFD" w:rsidRPr="00FD4DE5" w14:paraId="5DA2722B" w14:textId="77777777" w:rsidTr="009422F8">
        <w:tc>
          <w:tcPr>
            <w:tcW w:w="5544" w:type="dxa"/>
          </w:tcPr>
          <w:p w14:paraId="45CBA61E" w14:textId="77777777" w:rsidR="001D6AFD" w:rsidRPr="00FD4DE5" w:rsidRDefault="001D6AFD" w:rsidP="001D6AFD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864" w:type="dxa"/>
          </w:tcPr>
          <w:p w14:paraId="30B0A996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66AD6C" w14:textId="77777777" w:rsidR="001D6AFD" w:rsidRPr="00FD4DE5" w:rsidRDefault="00C30DF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65,027</w:t>
            </w:r>
          </w:p>
        </w:tc>
        <w:tc>
          <w:tcPr>
            <w:tcW w:w="236" w:type="dxa"/>
          </w:tcPr>
          <w:p w14:paraId="7217B81C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2FF0D00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67,359</w:t>
            </w:r>
          </w:p>
        </w:tc>
      </w:tr>
      <w:tr w:rsidR="001D6AFD" w:rsidRPr="00FD4DE5" w14:paraId="665DCBE5" w14:textId="77777777" w:rsidTr="009422F8">
        <w:tc>
          <w:tcPr>
            <w:tcW w:w="5544" w:type="dxa"/>
          </w:tcPr>
          <w:p w14:paraId="3C02CC2A" w14:textId="77777777" w:rsidR="001D6AFD" w:rsidRPr="00FD4DE5" w:rsidRDefault="001D6AFD" w:rsidP="001D6AFD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864" w:type="dxa"/>
          </w:tcPr>
          <w:p w14:paraId="525F3A5A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4E7965" w14:textId="77777777" w:rsidR="001D6AFD" w:rsidRPr="00FD4DE5" w:rsidRDefault="00C30DF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862</w:t>
            </w:r>
          </w:p>
        </w:tc>
        <w:tc>
          <w:tcPr>
            <w:tcW w:w="236" w:type="dxa"/>
          </w:tcPr>
          <w:p w14:paraId="1F93E458" w14:textId="77777777" w:rsidR="001D6AFD" w:rsidRPr="00FD4DE5" w:rsidRDefault="001D6AFD" w:rsidP="00C3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7ABD6D8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1,731</w:t>
            </w:r>
          </w:p>
        </w:tc>
      </w:tr>
      <w:tr w:rsidR="001D6AFD" w:rsidRPr="00FD4DE5" w14:paraId="4E4A6E8A" w14:textId="77777777" w:rsidTr="009422F8">
        <w:tc>
          <w:tcPr>
            <w:tcW w:w="5544" w:type="dxa"/>
          </w:tcPr>
          <w:p w14:paraId="37640F92" w14:textId="77777777" w:rsidR="001D6AFD" w:rsidRPr="00FD4DE5" w:rsidRDefault="001D6AFD" w:rsidP="00FD4DE5">
            <w:pPr>
              <w:pStyle w:val="FSBlank"/>
              <w:rPr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14B625CA" w14:textId="77777777" w:rsidR="001D6AFD" w:rsidRPr="00FD4DE5" w:rsidRDefault="001D6AFD" w:rsidP="00FD4DE5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AD47061" w14:textId="77777777" w:rsidR="001D6AFD" w:rsidRPr="00FD4DE5" w:rsidRDefault="001D6AFD" w:rsidP="00FD4DE5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32E80358" w14:textId="77777777" w:rsidR="001D6AFD" w:rsidRPr="00FD4DE5" w:rsidRDefault="001D6AFD" w:rsidP="00FD4DE5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9D51319" w14:textId="77777777" w:rsidR="001D6AFD" w:rsidRPr="00FD4DE5" w:rsidRDefault="001D6AFD" w:rsidP="00FD4DE5">
            <w:pPr>
              <w:pStyle w:val="FSBlank"/>
              <w:rPr>
                <w:sz w:val="28"/>
                <w:szCs w:val="28"/>
              </w:rPr>
            </w:pPr>
          </w:p>
        </w:tc>
      </w:tr>
      <w:tr w:rsidR="001D6AFD" w:rsidRPr="00FD4DE5" w14:paraId="53D72275" w14:textId="77777777" w:rsidTr="009422F8">
        <w:tc>
          <w:tcPr>
            <w:tcW w:w="5544" w:type="dxa"/>
          </w:tcPr>
          <w:p w14:paraId="187F706A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9" w:right="-108" w:hanging="259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Pr="00FD4DE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64" w:type="dxa"/>
          </w:tcPr>
          <w:p w14:paraId="6C084289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ED6C2C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5B84C4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0011032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</w:tr>
      <w:tr w:rsidR="001D6AFD" w:rsidRPr="00FD4DE5" w14:paraId="1E6EEF02" w14:textId="77777777" w:rsidTr="009422F8">
        <w:tc>
          <w:tcPr>
            <w:tcW w:w="5544" w:type="dxa"/>
          </w:tcPr>
          <w:p w14:paraId="7F51C99A" w14:textId="77777777" w:rsidR="001D6AFD" w:rsidRPr="00FD4DE5" w:rsidRDefault="001D6AFD" w:rsidP="001D6AFD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64" w:type="dxa"/>
          </w:tcPr>
          <w:p w14:paraId="7FB016BF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659CB1" w14:textId="77777777" w:rsidR="001D6AFD" w:rsidRPr="00FD4DE5" w:rsidRDefault="00C30DF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284</w:t>
            </w:r>
          </w:p>
        </w:tc>
        <w:tc>
          <w:tcPr>
            <w:tcW w:w="236" w:type="dxa"/>
          </w:tcPr>
          <w:p w14:paraId="5238FD27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F54AC9D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284</w:t>
            </w:r>
          </w:p>
        </w:tc>
      </w:tr>
      <w:tr w:rsidR="001D6AFD" w:rsidRPr="00FD4DE5" w14:paraId="08C6EC4D" w14:textId="77777777" w:rsidTr="009422F8">
        <w:tc>
          <w:tcPr>
            <w:tcW w:w="5544" w:type="dxa"/>
          </w:tcPr>
          <w:p w14:paraId="20D3EFD4" w14:textId="77777777" w:rsidR="001D6AFD" w:rsidRPr="00FD4DE5" w:rsidRDefault="001D6AFD" w:rsidP="00FD4DE5">
            <w:pPr>
              <w:pStyle w:val="FSBlank"/>
              <w:rPr>
                <w:sz w:val="28"/>
                <w:szCs w:val="28"/>
                <w:cs/>
              </w:rPr>
            </w:pPr>
          </w:p>
        </w:tc>
        <w:tc>
          <w:tcPr>
            <w:tcW w:w="864" w:type="dxa"/>
          </w:tcPr>
          <w:p w14:paraId="7DA45228" w14:textId="77777777" w:rsidR="001D6AFD" w:rsidRPr="00FD4DE5" w:rsidRDefault="001D6AFD" w:rsidP="00FD4DE5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23F0C6F0" w14:textId="77777777" w:rsidR="001D6AFD" w:rsidRPr="00FD4DE5" w:rsidRDefault="001D6AFD" w:rsidP="00FD4DE5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14:paraId="670CA925" w14:textId="77777777" w:rsidR="001D6AFD" w:rsidRPr="00FD4DE5" w:rsidRDefault="001D6AFD" w:rsidP="00FD4DE5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BC1E6FA" w14:textId="77777777" w:rsidR="001D6AFD" w:rsidRPr="00FD4DE5" w:rsidRDefault="001D6AFD" w:rsidP="00FD4DE5">
            <w:pPr>
              <w:pStyle w:val="FSBlank"/>
              <w:rPr>
                <w:sz w:val="28"/>
                <w:szCs w:val="28"/>
              </w:rPr>
            </w:pPr>
          </w:p>
        </w:tc>
      </w:tr>
      <w:tr w:rsidR="001D6AFD" w:rsidRPr="00FD4DE5" w14:paraId="3F1BF5C4" w14:textId="77777777" w:rsidTr="009422F8">
        <w:tc>
          <w:tcPr>
            <w:tcW w:w="5544" w:type="dxa"/>
          </w:tcPr>
          <w:p w14:paraId="5263F39A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9" w:right="-108" w:hanging="259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864" w:type="dxa"/>
          </w:tcPr>
          <w:p w14:paraId="5F854C89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D60BB3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8B8309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82E9BCD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 w:hanging="252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</w:tr>
      <w:tr w:rsidR="001D6AFD" w:rsidRPr="00FD4DE5" w14:paraId="0C4DF33A" w14:textId="77777777" w:rsidTr="009422F8">
        <w:tc>
          <w:tcPr>
            <w:tcW w:w="5544" w:type="dxa"/>
          </w:tcPr>
          <w:p w14:paraId="2EB0486E" w14:textId="77777777" w:rsidR="001D6AFD" w:rsidRPr="00FD4DE5" w:rsidRDefault="001D6AFD" w:rsidP="001D6AFD">
            <w:pPr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864" w:type="dxa"/>
          </w:tcPr>
          <w:p w14:paraId="3BD770D7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10A984" w14:textId="77777777" w:rsidR="001D6AFD" w:rsidRPr="00FD4DE5" w:rsidRDefault="00C30DF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1,298</w:t>
            </w:r>
          </w:p>
        </w:tc>
        <w:tc>
          <w:tcPr>
            <w:tcW w:w="236" w:type="dxa"/>
          </w:tcPr>
          <w:p w14:paraId="41441CBF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6D0FA586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1,238</w:t>
            </w:r>
          </w:p>
        </w:tc>
      </w:tr>
      <w:tr w:rsidR="001D6AFD" w:rsidRPr="00FD4DE5" w14:paraId="4440DAAC" w14:textId="77777777" w:rsidTr="009422F8">
        <w:tc>
          <w:tcPr>
            <w:tcW w:w="5544" w:type="dxa"/>
          </w:tcPr>
          <w:p w14:paraId="2578C121" w14:textId="77777777" w:rsidR="001D6AFD" w:rsidRPr="00FD4DE5" w:rsidRDefault="001D6AFD" w:rsidP="001D6AFD">
            <w:pPr>
              <w:tabs>
                <w:tab w:val="clear" w:pos="680"/>
                <w:tab w:val="left" w:pos="702"/>
              </w:tabs>
              <w:ind w:left="259" w:hanging="25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864" w:type="dxa"/>
          </w:tcPr>
          <w:p w14:paraId="2495C64A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E4BA4F" w14:textId="77777777" w:rsidR="001D6AFD" w:rsidRPr="00FD4DE5" w:rsidRDefault="00C30DF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227</w:t>
            </w:r>
          </w:p>
        </w:tc>
        <w:tc>
          <w:tcPr>
            <w:tcW w:w="236" w:type="dxa"/>
          </w:tcPr>
          <w:p w14:paraId="01CC2FBC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14FFA45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222</w:t>
            </w:r>
          </w:p>
        </w:tc>
      </w:tr>
    </w:tbl>
    <w:p w14:paraId="0711CC68" w14:textId="77777777" w:rsidR="00052459" w:rsidRPr="00FD4DE5" w:rsidRDefault="00052459" w:rsidP="00822667">
      <w:pPr>
        <w:pStyle w:val="FSBlank"/>
        <w:rPr>
          <w:sz w:val="28"/>
          <w:szCs w:val="28"/>
        </w:rPr>
      </w:pPr>
    </w:p>
    <w:p w14:paraId="50DB760A" w14:textId="77777777" w:rsidR="00A123FE" w:rsidRPr="00FD4DE5" w:rsidRDefault="00CA1B7C" w:rsidP="008D2ED7">
      <w:pPr>
        <w:pStyle w:val="FSHeadMain"/>
        <w:rPr>
          <w:cs/>
        </w:rPr>
      </w:pPr>
      <w:r w:rsidRPr="00FD4DE5">
        <w:rPr>
          <w:cs/>
        </w:rPr>
        <w:t>ภาษีเงินได้</w:t>
      </w:r>
    </w:p>
    <w:p w14:paraId="0E4C49AF" w14:textId="77777777" w:rsidR="00417872" w:rsidRPr="00FD4DE5" w:rsidRDefault="00417872" w:rsidP="00FD4DE5">
      <w:pPr>
        <w:pStyle w:val="FSBlank"/>
        <w:rPr>
          <w:sz w:val="28"/>
          <w:szCs w:val="28"/>
        </w:rPr>
      </w:pPr>
    </w:p>
    <w:p w14:paraId="1FB36F34" w14:textId="77777777" w:rsidR="00956BEC" w:rsidRPr="00FD4DE5" w:rsidRDefault="000F787C" w:rsidP="004B371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  <w:r w:rsidRPr="00FD4DE5">
        <w:rPr>
          <w:rFonts w:ascii="Angsana New" w:hAnsi="Angsana New" w:cs="Angsana New"/>
          <w:bCs/>
          <w:i/>
          <w:iCs/>
          <w:cs/>
        </w:rPr>
        <w:t>ภาษีเงินได้ที่รับรู้ในกำไรหรือขาดทุน</w:t>
      </w:r>
    </w:p>
    <w:p w14:paraId="41BDF34F" w14:textId="77777777" w:rsidR="008674E7" w:rsidRPr="00FD4DE5" w:rsidRDefault="008674E7" w:rsidP="00FD4DE5">
      <w:pPr>
        <w:pStyle w:val="FSBlank"/>
        <w:rPr>
          <w:sz w:val="28"/>
          <w:szCs w:val="28"/>
          <w:cs/>
        </w:rPr>
      </w:pPr>
    </w:p>
    <w:tbl>
      <w:tblPr>
        <w:tblW w:w="9164" w:type="dxa"/>
        <w:tblInd w:w="558" w:type="dxa"/>
        <w:tblLook w:val="01E0" w:firstRow="1" w:lastRow="1" w:firstColumn="1" w:lastColumn="1" w:noHBand="0" w:noVBand="0"/>
      </w:tblPr>
      <w:tblGrid>
        <w:gridCol w:w="5543"/>
        <w:gridCol w:w="864"/>
        <w:gridCol w:w="1261"/>
        <w:gridCol w:w="236"/>
        <w:gridCol w:w="1260"/>
      </w:tblGrid>
      <w:tr w:rsidR="001D6AFD" w:rsidRPr="00FD4DE5" w14:paraId="4B06E065" w14:textId="77777777" w:rsidTr="001D6AFD">
        <w:tc>
          <w:tcPr>
            <w:tcW w:w="5544" w:type="dxa"/>
          </w:tcPr>
          <w:p w14:paraId="2F2BFA3D" w14:textId="77777777" w:rsidR="001D6AFD" w:rsidRPr="00FD4DE5" w:rsidRDefault="001D6AFD" w:rsidP="001D6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64" w:type="dxa"/>
          </w:tcPr>
          <w:p w14:paraId="452BB626" w14:textId="77777777" w:rsidR="001D6AFD" w:rsidRPr="00FD4DE5" w:rsidRDefault="001D6AFD" w:rsidP="001D6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F7AE4A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0E62899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8B035A5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1909A3" w:rsidRPr="00FD4DE5" w14:paraId="60E6E42C" w14:textId="77777777" w:rsidTr="001D6AFD">
        <w:tc>
          <w:tcPr>
            <w:tcW w:w="5544" w:type="dxa"/>
          </w:tcPr>
          <w:p w14:paraId="61DB5A48" w14:textId="77777777" w:rsidR="001909A3" w:rsidRPr="00FD4DE5" w:rsidRDefault="001909A3" w:rsidP="0019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64" w:type="dxa"/>
          </w:tcPr>
          <w:p w14:paraId="372362F5" w14:textId="77777777" w:rsidR="001909A3" w:rsidRPr="00FD4DE5" w:rsidRDefault="001909A3" w:rsidP="0019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56" w:type="dxa"/>
            <w:gridSpan w:val="3"/>
          </w:tcPr>
          <w:p w14:paraId="639832EF" w14:textId="77777777" w:rsidR="001909A3" w:rsidRPr="00FD4DE5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09A3" w:rsidRPr="00FD4DE5" w14:paraId="178A9695" w14:textId="77777777" w:rsidTr="001D6AFD">
        <w:tc>
          <w:tcPr>
            <w:tcW w:w="5544" w:type="dxa"/>
          </w:tcPr>
          <w:p w14:paraId="14CC54AA" w14:textId="77777777" w:rsidR="001909A3" w:rsidRPr="00FD4DE5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64" w:type="dxa"/>
          </w:tcPr>
          <w:p w14:paraId="7DD8A7B7" w14:textId="77777777" w:rsidR="001909A3" w:rsidRPr="00FD4DE5" w:rsidRDefault="001909A3" w:rsidP="001909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A70CE4" w14:textId="77777777" w:rsidR="001909A3" w:rsidRPr="00FD4DE5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A678F1" w14:textId="77777777" w:rsidR="001909A3" w:rsidRPr="00FD4DE5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7AA7F7" w14:textId="77777777" w:rsidR="001909A3" w:rsidRPr="00FD4DE5" w:rsidRDefault="001909A3" w:rsidP="00190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6AFD" w:rsidRPr="00FD4DE5" w14:paraId="3B535B76" w14:textId="77777777" w:rsidTr="001D6AFD">
        <w:tc>
          <w:tcPr>
            <w:tcW w:w="5544" w:type="dxa"/>
          </w:tcPr>
          <w:p w14:paraId="3ABFA287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FD4DE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64" w:type="dxa"/>
          </w:tcPr>
          <w:p w14:paraId="64CAEB0F" w14:textId="77777777" w:rsidR="001D6AFD" w:rsidRPr="00FD4DE5" w:rsidRDefault="001D6AFD" w:rsidP="001D6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A88C5E" w14:textId="77777777" w:rsidR="001D6AFD" w:rsidRPr="00FD4DE5" w:rsidRDefault="00EB487F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36,9</w:t>
            </w:r>
            <w:r w:rsidR="00FD4DE5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236" w:type="dxa"/>
          </w:tcPr>
          <w:p w14:paraId="781DDDE4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D67BAD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35,695</w:t>
            </w:r>
          </w:p>
        </w:tc>
      </w:tr>
      <w:tr w:rsidR="002679AC" w:rsidRPr="00FD4DE5" w14:paraId="681C48AB" w14:textId="77777777" w:rsidTr="00FD4DE5">
        <w:tc>
          <w:tcPr>
            <w:tcW w:w="5544" w:type="dxa"/>
            <w:shd w:val="clear" w:color="auto" w:fill="auto"/>
          </w:tcPr>
          <w:p w14:paraId="07E89FE1" w14:textId="77777777" w:rsidR="002679AC" w:rsidRPr="00FD4DE5" w:rsidRDefault="00842839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864" w:type="dxa"/>
            <w:shd w:val="clear" w:color="auto" w:fill="auto"/>
          </w:tcPr>
          <w:p w14:paraId="024A1E55" w14:textId="77777777" w:rsidR="002679AC" w:rsidRPr="00FD4DE5" w:rsidRDefault="002679AC" w:rsidP="001D6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07A6111" w14:textId="77777777" w:rsidR="002679AC" w:rsidRPr="00FD4DE5" w:rsidRDefault="00FD4DE5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(12)</w:t>
            </w:r>
          </w:p>
        </w:tc>
        <w:tc>
          <w:tcPr>
            <w:tcW w:w="236" w:type="dxa"/>
            <w:shd w:val="clear" w:color="auto" w:fill="auto"/>
          </w:tcPr>
          <w:p w14:paraId="21EAC03E" w14:textId="77777777" w:rsidR="002679AC" w:rsidRPr="00FD4DE5" w:rsidRDefault="002679AC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5DDC6B1" w14:textId="77777777" w:rsidR="002679AC" w:rsidRPr="00FD4DE5" w:rsidRDefault="00FD4DE5" w:rsidP="00FD4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D4DE5" w:rsidRPr="00FD4DE5" w14:paraId="05DD1E7D" w14:textId="77777777" w:rsidTr="00FD4DE5">
        <w:tc>
          <w:tcPr>
            <w:tcW w:w="5544" w:type="dxa"/>
            <w:shd w:val="clear" w:color="auto" w:fill="auto"/>
          </w:tcPr>
          <w:p w14:paraId="201CB631" w14:textId="77777777" w:rsidR="00FD4DE5" w:rsidRPr="00FD4DE5" w:rsidRDefault="00FD4DE5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08864920" w14:textId="77777777" w:rsidR="00FD4DE5" w:rsidRPr="00FD4DE5" w:rsidRDefault="00FD4DE5" w:rsidP="001D6A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00381" w14:textId="77777777" w:rsidR="00FD4DE5" w:rsidRPr="00FD4DE5" w:rsidRDefault="00FD4DE5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36,961</w:t>
            </w:r>
          </w:p>
        </w:tc>
        <w:tc>
          <w:tcPr>
            <w:tcW w:w="236" w:type="dxa"/>
            <w:shd w:val="clear" w:color="auto" w:fill="auto"/>
          </w:tcPr>
          <w:p w14:paraId="55832C27" w14:textId="77777777" w:rsidR="00FD4DE5" w:rsidRPr="00FD4DE5" w:rsidRDefault="00FD4DE5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1A82A" w14:textId="77777777" w:rsidR="00FD4DE5" w:rsidRPr="00FD4DE5" w:rsidRDefault="00FD4DE5" w:rsidP="00FD4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35,695</w:t>
            </w:r>
          </w:p>
        </w:tc>
      </w:tr>
      <w:tr w:rsidR="00FD4DE5" w:rsidRPr="00FD4DE5" w14:paraId="0C3F6192" w14:textId="77777777" w:rsidTr="00FD4DE5">
        <w:tc>
          <w:tcPr>
            <w:tcW w:w="5544" w:type="dxa"/>
            <w:shd w:val="clear" w:color="auto" w:fill="auto"/>
          </w:tcPr>
          <w:p w14:paraId="0EE762FA" w14:textId="77777777" w:rsidR="00FD4DE5" w:rsidRPr="00FD4DE5" w:rsidRDefault="00FD4DE5" w:rsidP="00FD4DE5">
            <w:pPr>
              <w:pStyle w:val="FSBlank"/>
              <w:rPr>
                <w:sz w:val="28"/>
                <w:szCs w:val="28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5DCCC1D2" w14:textId="77777777" w:rsidR="00FD4DE5" w:rsidRPr="00FD4DE5" w:rsidRDefault="00FD4DE5" w:rsidP="00FD4DE5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348D8D" w14:textId="77777777" w:rsidR="00FD4DE5" w:rsidRPr="00FD4DE5" w:rsidRDefault="00FD4DE5" w:rsidP="00FD4DE5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2272227" w14:textId="77777777" w:rsidR="00FD4DE5" w:rsidRPr="00FD4DE5" w:rsidRDefault="00FD4DE5" w:rsidP="00FD4DE5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2561A65" w14:textId="77777777" w:rsidR="00FD4DE5" w:rsidRPr="00FD4DE5" w:rsidRDefault="00FD4DE5" w:rsidP="00FD4DE5">
            <w:pPr>
              <w:pStyle w:val="FSBlank"/>
              <w:rPr>
                <w:sz w:val="28"/>
                <w:szCs w:val="28"/>
              </w:rPr>
            </w:pPr>
          </w:p>
        </w:tc>
      </w:tr>
      <w:tr w:rsidR="001D6AFD" w:rsidRPr="00FD4DE5" w14:paraId="077578E2" w14:textId="77777777" w:rsidTr="001D6AFD">
        <w:tblPrEx>
          <w:tblLook w:val="0000" w:firstRow="0" w:lastRow="0" w:firstColumn="0" w:lastColumn="0" w:noHBand="0" w:noVBand="0"/>
        </w:tblPrEx>
        <w:tc>
          <w:tcPr>
            <w:tcW w:w="5544" w:type="dxa"/>
            <w:vAlign w:val="bottom"/>
          </w:tcPr>
          <w:p w14:paraId="768EDF73" w14:textId="77777777" w:rsidR="001D6AFD" w:rsidRPr="00FD4DE5" w:rsidRDefault="001D6AFD" w:rsidP="001D6AFD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vAlign w:val="bottom"/>
          </w:tcPr>
          <w:p w14:paraId="621F2E92" w14:textId="77777777" w:rsidR="001D6AFD" w:rsidRPr="00FD4DE5" w:rsidRDefault="001D6AFD" w:rsidP="001D6AFD">
            <w:pPr>
              <w:pStyle w:val="BodyText3"/>
              <w:jc w:val="center"/>
              <w:rPr>
                <w:rFonts w:cs="Angsana New"/>
                <w:i/>
                <w:iCs/>
                <w:cs/>
              </w:rPr>
            </w:pPr>
          </w:p>
        </w:tc>
        <w:tc>
          <w:tcPr>
            <w:tcW w:w="1260" w:type="dxa"/>
          </w:tcPr>
          <w:p w14:paraId="614A712D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E4B8E4" w14:textId="77777777" w:rsidR="001D6AFD" w:rsidRPr="00FD4DE5" w:rsidRDefault="001D6AFD" w:rsidP="001D6AFD">
            <w:pPr>
              <w:pStyle w:val="BodyText3"/>
              <w:tabs>
                <w:tab w:val="clear" w:pos="540"/>
                <w:tab w:val="decimal" w:pos="1224"/>
              </w:tabs>
              <w:ind w:left="-108" w:right="-108"/>
              <w:rPr>
                <w:rFonts w:cs="Angsana New"/>
                <w:cs/>
              </w:rPr>
            </w:pPr>
          </w:p>
        </w:tc>
        <w:tc>
          <w:tcPr>
            <w:tcW w:w="1260" w:type="dxa"/>
          </w:tcPr>
          <w:p w14:paraId="0495F21A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6AFD" w:rsidRPr="00FD4DE5" w14:paraId="086BFC99" w14:textId="77777777" w:rsidTr="001D6AFD">
        <w:tblPrEx>
          <w:tblLook w:val="0000" w:firstRow="0" w:lastRow="0" w:firstColumn="0" w:lastColumn="0" w:noHBand="0" w:noVBand="0"/>
        </w:tblPrEx>
        <w:tc>
          <w:tcPr>
            <w:tcW w:w="5544" w:type="dxa"/>
            <w:vAlign w:val="bottom"/>
          </w:tcPr>
          <w:p w14:paraId="40AB3ABC" w14:textId="77777777" w:rsidR="001D6AFD" w:rsidRPr="00FD4DE5" w:rsidRDefault="001D6AFD" w:rsidP="001D6AFD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4" w:type="dxa"/>
            <w:vAlign w:val="bottom"/>
          </w:tcPr>
          <w:p w14:paraId="03F926D3" w14:textId="77777777" w:rsidR="001D6AFD" w:rsidRPr="00FD4DE5" w:rsidRDefault="001D6AFD" w:rsidP="001D6AFD">
            <w:pPr>
              <w:pStyle w:val="BodyText3"/>
              <w:ind w:left="-86" w:right="-86"/>
              <w:jc w:val="center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532F0B" w14:textId="77777777" w:rsidR="001D6AFD" w:rsidRPr="00FD4DE5" w:rsidRDefault="00FD4DE5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EB487F" w:rsidRPr="00FD4DE5">
              <w:rPr>
                <w:rFonts w:ascii="Angsana New" w:hAnsi="Angsana New" w:cs="Angsana New"/>
                <w:sz w:val="30"/>
                <w:szCs w:val="30"/>
              </w:rPr>
              <w:t>6,032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A4069EC" w14:textId="77777777" w:rsidR="001D6AFD" w:rsidRPr="00FD4DE5" w:rsidRDefault="001D6AFD" w:rsidP="001D6AFD">
            <w:pPr>
              <w:pStyle w:val="3"/>
              <w:tabs>
                <w:tab w:val="clear" w:pos="360"/>
                <w:tab w:val="clear" w:pos="720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2C7407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</w:rPr>
              <w:t>1,310</w:t>
            </w:r>
          </w:p>
        </w:tc>
      </w:tr>
      <w:tr w:rsidR="001D6AFD" w:rsidRPr="00FD4DE5" w14:paraId="4CCF8F65" w14:textId="77777777" w:rsidTr="001D6AFD">
        <w:tblPrEx>
          <w:tblLook w:val="0000" w:firstRow="0" w:lastRow="0" w:firstColumn="0" w:lastColumn="0" w:noHBand="0" w:noVBand="0"/>
        </w:tblPrEx>
        <w:tc>
          <w:tcPr>
            <w:tcW w:w="5544" w:type="dxa"/>
            <w:vAlign w:val="bottom"/>
          </w:tcPr>
          <w:p w14:paraId="31C63B12" w14:textId="77777777" w:rsidR="001D6AFD" w:rsidRPr="00FD4DE5" w:rsidRDefault="001D6AFD" w:rsidP="001D6AF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  <w:vAlign w:val="bottom"/>
          </w:tcPr>
          <w:p w14:paraId="1CD4F1F1" w14:textId="77777777" w:rsidR="001D6AFD" w:rsidRPr="00FD4DE5" w:rsidRDefault="001D6AFD" w:rsidP="001D6AFD">
            <w:pPr>
              <w:pStyle w:val="3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525A35" w14:textId="77777777" w:rsidR="001D6AFD" w:rsidRPr="00FD4DE5" w:rsidRDefault="00EB487F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30,929</w:t>
            </w:r>
          </w:p>
        </w:tc>
        <w:tc>
          <w:tcPr>
            <w:tcW w:w="236" w:type="dxa"/>
            <w:vAlign w:val="bottom"/>
          </w:tcPr>
          <w:p w14:paraId="625B6ACF" w14:textId="77777777" w:rsidR="001D6AFD" w:rsidRPr="00FD4DE5" w:rsidRDefault="001D6AFD" w:rsidP="001D6AFD">
            <w:pPr>
              <w:pStyle w:val="3"/>
              <w:tabs>
                <w:tab w:val="clear" w:pos="360"/>
                <w:tab w:val="clear" w:pos="720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81D72F2" w14:textId="77777777" w:rsidR="001D6AFD" w:rsidRPr="00FD4DE5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37,005</w:t>
            </w:r>
          </w:p>
        </w:tc>
      </w:tr>
    </w:tbl>
    <w:p w14:paraId="51BCFB98" w14:textId="77777777" w:rsidR="00417872" w:rsidRDefault="00417872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  <w:r w:rsidRPr="008674E7">
        <w:rPr>
          <w:rFonts w:ascii="Angsana New" w:hAnsi="Angsana New" w:cs="Angsana New" w:hint="cs"/>
          <w:bCs/>
          <w:i/>
          <w:iCs/>
          <w:cs/>
        </w:rPr>
        <w:lastRenderedPageBreak/>
        <w:t>ภาษีเงินได้ที่รับรู้ในกำไรขาดทุนเบ็ดเสร็จอื่น</w:t>
      </w:r>
    </w:p>
    <w:p w14:paraId="5A0CD141" w14:textId="77777777" w:rsidR="00417872" w:rsidRPr="00CC46CF" w:rsidRDefault="00417872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sz w:val="20"/>
          <w:szCs w:val="20"/>
        </w:rPr>
      </w:pPr>
    </w:p>
    <w:tbl>
      <w:tblPr>
        <w:tblW w:w="9304" w:type="dxa"/>
        <w:tblInd w:w="547" w:type="dxa"/>
        <w:tblLook w:val="04A0" w:firstRow="1" w:lastRow="0" w:firstColumn="1" w:lastColumn="0" w:noHBand="0" w:noVBand="1"/>
      </w:tblPr>
      <w:tblGrid>
        <w:gridCol w:w="2199"/>
        <w:gridCol w:w="979"/>
        <w:gridCol w:w="233"/>
        <w:gridCol w:w="981"/>
        <w:gridCol w:w="233"/>
        <w:gridCol w:w="980"/>
        <w:gridCol w:w="233"/>
        <w:gridCol w:w="981"/>
        <w:gridCol w:w="233"/>
        <w:gridCol w:w="1036"/>
        <w:gridCol w:w="233"/>
        <w:gridCol w:w="983"/>
      </w:tblGrid>
      <w:tr w:rsidR="001D6AFD" w:rsidRPr="00214006" w14:paraId="6399C565" w14:textId="77777777" w:rsidTr="00801651">
        <w:trPr>
          <w:trHeight w:val="388"/>
        </w:trPr>
        <w:tc>
          <w:tcPr>
            <w:tcW w:w="2206" w:type="dxa"/>
            <w:shd w:val="clear" w:color="auto" w:fill="auto"/>
            <w:vAlign w:val="bottom"/>
          </w:tcPr>
          <w:p w14:paraId="38C49F0D" w14:textId="77777777" w:rsidR="001D6AFD" w:rsidRPr="00214006" w:rsidRDefault="001D6AFD" w:rsidP="001D6AFD">
            <w:pPr>
              <w:pStyle w:val="FSContent"/>
              <w:ind w:left="0" w:right="-115"/>
              <w:jc w:val="left"/>
            </w:pPr>
          </w:p>
        </w:tc>
        <w:tc>
          <w:tcPr>
            <w:tcW w:w="3411" w:type="dxa"/>
            <w:gridSpan w:val="5"/>
          </w:tcPr>
          <w:p w14:paraId="6A1699E6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3" w:type="dxa"/>
          </w:tcPr>
          <w:p w14:paraId="001B0724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453" w:type="dxa"/>
            <w:gridSpan w:val="5"/>
          </w:tcPr>
          <w:p w14:paraId="27EDA9DA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17872" w:rsidRPr="00214006" w14:paraId="7F84E932" w14:textId="77777777" w:rsidTr="00801651">
        <w:trPr>
          <w:trHeight w:val="379"/>
        </w:trPr>
        <w:tc>
          <w:tcPr>
            <w:tcW w:w="2206" w:type="dxa"/>
            <w:shd w:val="clear" w:color="auto" w:fill="auto"/>
            <w:vAlign w:val="bottom"/>
          </w:tcPr>
          <w:p w14:paraId="1D369A92" w14:textId="77777777"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2D49593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ก่อน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07B0DA1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4BC6C28A" w14:textId="77777777" w:rsidR="00417872" w:rsidRPr="00214006" w:rsidRDefault="00417872" w:rsidP="00CE772F">
            <w:pPr>
              <w:pStyle w:val="FSContent"/>
              <w:ind w:left="-115" w:right="-115"/>
              <w:jc w:val="center"/>
              <w:rPr>
                <w:cs/>
              </w:rPr>
            </w:pPr>
            <w:r w:rsidRPr="00214006">
              <w:rPr>
                <w:rFonts w:hint="cs"/>
                <w:cs/>
              </w:rPr>
              <w:t>ค่าใช้จ่าย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321F4F0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68BE55A1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สุทธิจาก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8E7F566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5BE4A2F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ก่อน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030B7C8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8072ACE" w14:textId="77777777" w:rsidR="00417872" w:rsidRPr="00214006" w:rsidRDefault="00417872" w:rsidP="00CE772F">
            <w:pPr>
              <w:pStyle w:val="FSContent"/>
              <w:ind w:left="-115" w:right="-115"/>
              <w:jc w:val="center"/>
              <w:rPr>
                <w:cs/>
              </w:rPr>
            </w:pPr>
            <w:r w:rsidRPr="00214006">
              <w:rPr>
                <w:rFonts w:hint="cs"/>
                <w:cs/>
              </w:rPr>
              <w:t>ค่าใช้จ่าย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601EEB1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132EA537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สุทธิจาก</w:t>
            </w:r>
          </w:p>
        </w:tc>
      </w:tr>
      <w:tr w:rsidR="00417872" w:rsidRPr="00214006" w14:paraId="2EE04899" w14:textId="77777777" w:rsidTr="00801651">
        <w:trPr>
          <w:trHeight w:val="388"/>
        </w:trPr>
        <w:tc>
          <w:tcPr>
            <w:tcW w:w="2206" w:type="dxa"/>
            <w:shd w:val="clear" w:color="auto" w:fill="auto"/>
            <w:vAlign w:val="bottom"/>
          </w:tcPr>
          <w:p w14:paraId="28F3288A" w14:textId="77777777"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366F5E6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FF44222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0899FA6E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6290CFA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3FE3A372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B0210FA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9520204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1A2419F7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604C948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0AAC3F9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222CE1D4" w14:textId="77777777"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</w:tr>
      <w:tr w:rsidR="00417872" w:rsidRPr="00214006" w14:paraId="32369AC5" w14:textId="77777777" w:rsidTr="00801651">
        <w:trPr>
          <w:trHeight w:val="379"/>
        </w:trPr>
        <w:tc>
          <w:tcPr>
            <w:tcW w:w="2206" w:type="dxa"/>
            <w:shd w:val="clear" w:color="auto" w:fill="auto"/>
            <w:vAlign w:val="bottom"/>
          </w:tcPr>
          <w:p w14:paraId="6D4DF377" w14:textId="77777777"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7098" w:type="dxa"/>
            <w:gridSpan w:val="11"/>
            <w:shd w:val="clear" w:color="auto" w:fill="auto"/>
            <w:vAlign w:val="bottom"/>
          </w:tcPr>
          <w:p w14:paraId="62820CEC" w14:textId="77777777" w:rsidR="00417872" w:rsidRPr="003D3C7B" w:rsidRDefault="00417872" w:rsidP="00CE772F">
            <w:pPr>
              <w:pStyle w:val="FSContent"/>
              <w:ind w:left="-115" w:right="-115"/>
              <w:jc w:val="center"/>
              <w:rPr>
                <w:i/>
                <w:iCs/>
                <w:cs/>
              </w:rPr>
            </w:pPr>
            <w:r w:rsidRPr="003D3C7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1D6AFD" w:rsidRPr="00214006" w14:paraId="6C41924E" w14:textId="77777777" w:rsidTr="00801651">
        <w:trPr>
          <w:trHeight w:val="1156"/>
        </w:trPr>
        <w:tc>
          <w:tcPr>
            <w:tcW w:w="2206" w:type="dxa"/>
            <w:shd w:val="clear" w:color="auto" w:fill="auto"/>
            <w:vAlign w:val="bottom"/>
          </w:tcPr>
          <w:p w14:paraId="73DC33A8" w14:textId="77777777" w:rsidR="001D6AFD" w:rsidRPr="00214006" w:rsidRDefault="001D6AFD" w:rsidP="001D6AFD">
            <w:pPr>
              <w:pStyle w:val="FSContent"/>
              <w:ind w:left="173" w:right="-115" w:hanging="173"/>
              <w:jc w:val="left"/>
            </w:pPr>
            <w:r w:rsidRPr="00CC5800">
              <w:rPr>
                <w:rFonts w:hint="cs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B6A7CB" w14:textId="77777777" w:rsidR="001D6AFD" w:rsidRPr="00CE772F" w:rsidRDefault="00EE5A4C" w:rsidP="00EE5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7500903" w14:textId="77777777" w:rsidR="001D6AFD" w:rsidRPr="00CE772F" w:rsidRDefault="001D6AFD" w:rsidP="00EE5A4C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769202" w14:textId="77777777" w:rsidR="001D6AFD" w:rsidRPr="00CE772F" w:rsidRDefault="00EE5A4C" w:rsidP="00C2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3CC0901" w14:textId="77777777" w:rsidR="001D6AFD" w:rsidRPr="00CE772F" w:rsidRDefault="001D6AFD" w:rsidP="00EE5A4C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8240A1" w14:textId="77777777" w:rsidR="001D6AFD" w:rsidRPr="00CE772F" w:rsidRDefault="00EE5A4C" w:rsidP="00C219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0F65573" w14:textId="77777777" w:rsidR="001D6AFD" w:rsidRPr="00CE772F" w:rsidRDefault="001D6AFD" w:rsidP="001D6AFD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390B60" w14:textId="77777777" w:rsidR="001D6AFD" w:rsidRPr="00CE772F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E772F">
              <w:rPr>
                <w:rFonts w:ascii="Angsana New" w:hAnsi="Angsana New" w:cs="Angsana New"/>
                <w:sz w:val="30"/>
                <w:szCs w:val="30"/>
              </w:rPr>
              <w:t>12,268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876193F" w14:textId="77777777" w:rsidR="001D6AFD" w:rsidRPr="00CE772F" w:rsidRDefault="001D6AFD" w:rsidP="001D6AFD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B368A4" w14:textId="77777777" w:rsidR="001D6AFD" w:rsidRPr="00CE772F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E772F">
              <w:rPr>
                <w:rFonts w:ascii="Angsana New" w:hAnsi="Angsana New" w:cs="Angsana New"/>
                <w:sz w:val="30"/>
                <w:szCs w:val="30"/>
              </w:rPr>
              <w:t>(2,454)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EC244D9" w14:textId="77777777" w:rsidR="001D6AFD" w:rsidRPr="00CE772F" w:rsidRDefault="001D6AFD" w:rsidP="001D6AFD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D840F9" w14:textId="77777777" w:rsidR="001D6AFD" w:rsidRPr="00CE772F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CE772F">
              <w:rPr>
                <w:rFonts w:ascii="Angsana New" w:hAnsi="Angsana New" w:cs="Angsana New"/>
                <w:sz w:val="30"/>
                <w:szCs w:val="30"/>
              </w:rPr>
              <w:t>9,814</w:t>
            </w:r>
          </w:p>
        </w:tc>
      </w:tr>
    </w:tbl>
    <w:p w14:paraId="2A96B24C" w14:textId="77777777" w:rsidR="009021DB" w:rsidRDefault="009021DB" w:rsidP="00987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7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"/>
        <w:gridCol w:w="3919"/>
        <w:gridCol w:w="9"/>
        <w:gridCol w:w="990"/>
        <w:gridCol w:w="19"/>
        <w:gridCol w:w="236"/>
        <w:gridCol w:w="12"/>
        <w:gridCol w:w="1256"/>
        <w:gridCol w:w="236"/>
        <w:gridCol w:w="34"/>
        <w:gridCol w:w="924"/>
        <w:gridCol w:w="20"/>
        <w:gridCol w:w="215"/>
        <w:gridCol w:w="20"/>
        <w:gridCol w:w="1243"/>
        <w:gridCol w:w="21"/>
      </w:tblGrid>
      <w:tr w:rsidR="001D6AFD" w:rsidRPr="00D631BE" w14:paraId="3A60166C" w14:textId="77777777" w:rsidTr="00E86F82">
        <w:trPr>
          <w:gridBefore w:val="1"/>
          <w:gridAfter w:val="1"/>
          <w:wBefore w:w="18" w:type="dxa"/>
          <w:wAfter w:w="19" w:type="dxa"/>
          <w:trHeight w:val="344"/>
        </w:trPr>
        <w:tc>
          <w:tcPr>
            <w:tcW w:w="3921" w:type="dxa"/>
            <w:shd w:val="clear" w:color="auto" w:fill="auto"/>
            <w:vAlign w:val="bottom"/>
          </w:tcPr>
          <w:p w14:paraId="7242E01A" w14:textId="77777777" w:rsidR="001D6AFD" w:rsidRPr="003D3C7B" w:rsidRDefault="00D82D72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Pr="002E278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2522" w:type="dxa"/>
            <w:gridSpan w:val="6"/>
          </w:tcPr>
          <w:p w14:paraId="0A9C4520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14:paraId="2814A3E2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57" w:type="dxa"/>
            <w:gridSpan w:val="6"/>
          </w:tcPr>
          <w:p w14:paraId="3ADFE4FA" w14:textId="77777777"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631BE" w:rsidRPr="00D631BE" w14:paraId="16984A57" w14:textId="77777777" w:rsidTr="00E86F82">
        <w:trPr>
          <w:gridBefore w:val="1"/>
          <w:gridAfter w:val="1"/>
          <w:wBefore w:w="18" w:type="dxa"/>
          <w:wAfter w:w="21" w:type="dxa"/>
          <w:trHeight w:val="641"/>
        </w:trPr>
        <w:tc>
          <w:tcPr>
            <w:tcW w:w="3921" w:type="dxa"/>
            <w:shd w:val="clear" w:color="auto" w:fill="auto"/>
            <w:vAlign w:val="bottom"/>
          </w:tcPr>
          <w:p w14:paraId="134911A4" w14:textId="77777777" w:rsidR="00D631BE" w:rsidRPr="003D3C7B" w:rsidRDefault="00D631BE" w:rsidP="008F7A0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gridSpan w:val="3"/>
            <w:shd w:val="clear" w:color="auto" w:fill="auto"/>
            <w:vAlign w:val="bottom"/>
          </w:tcPr>
          <w:p w14:paraId="75368356" w14:textId="77777777" w:rsidR="00D631BE" w:rsidRPr="003D3C7B" w:rsidRDefault="00D631BE" w:rsidP="008F7A0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3C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7597460" w14:textId="77777777" w:rsidR="00D631BE" w:rsidRPr="003D3C7B" w:rsidRDefault="00D631BE" w:rsidP="008F7A0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D3C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5" w:type="dxa"/>
            <w:shd w:val="clear" w:color="auto" w:fill="auto"/>
          </w:tcPr>
          <w:p w14:paraId="4DD263B6" w14:textId="77777777" w:rsidR="00D631BE" w:rsidRPr="003D3C7B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shd w:val="clear" w:color="auto" w:fill="auto"/>
          </w:tcPr>
          <w:p w14:paraId="1B4818FB" w14:textId="77777777" w:rsidR="00D631BE" w:rsidRPr="003D3C7B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7F3232F" w14:textId="77777777" w:rsidR="00D631BE" w:rsidRPr="003D3C7B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D3C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5" w:type="dxa"/>
            <w:shd w:val="clear" w:color="auto" w:fill="auto"/>
          </w:tcPr>
          <w:p w14:paraId="05999F4A" w14:textId="77777777" w:rsidR="00D631BE" w:rsidRPr="003D3C7B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shd w:val="clear" w:color="auto" w:fill="auto"/>
          </w:tcPr>
          <w:p w14:paraId="71808BDB" w14:textId="77777777" w:rsidR="00D631BE" w:rsidRPr="003D3C7B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D3C7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B8256AE" w14:textId="77777777" w:rsidR="00D631BE" w:rsidRPr="003D3C7B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D3C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02443073" w14:textId="77777777" w:rsidR="00D631BE" w:rsidRPr="003D3C7B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</w:tcPr>
          <w:p w14:paraId="0D035A29" w14:textId="77777777" w:rsidR="00D631BE" w:rsidRPr="003D3C7B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4A69B15" w14:textId="77777777" w:rsidR="00D631BE" w:rsidRPr="003D3C7B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3D3C7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6AFD" w:rsidRPr="00D631BE" w14:paraId="7A8E27B2" w14:textId="77777777" w:rsidTr="00E86F82">
        <w:trPr>
          <w:gridBefore w:val="1"/>
          <w:gridAfter w:val="1"/>
          <w:wBefore w:w="18" w:type="dxa"/>
          <w:wAfter w:w="21" w:type="dxa"/>
          <w:trHeight w:val="420"/>
        </w:trPr>
        <w:tc>
          <w:tcPr>
            <w:tcW w:w="3921" w:type="dxa"/>
            <w:shd w:val="clear" w:color="auto" w:fill="auto"/>
            <w:vAlign w:val="bottom"/>
          </w:tcPr>
          <w:p w14:paraId="6B68AE5D" w14:textId="77777777" w:rsidR="001D6AFD" w:rsidRPr="003D3C7B" w:rsidRDefault="001D6AFD" w:rsidP="001D6AF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C7B">
              <w:rPr>
                <w:rFonts w:ascii="Angsana New" w:hAnsi="Angsana New" w:cs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195032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18" w:type="dxa"/>
            <w:gridSpan w:val="3"/>
            <w:shd w:val="clear" w:color="auto" w:fill="auto"/>
            <w:vAlign w:val="bottom"/>
          </w:tcPr>
          <w:p w14:paraId="29F61FEC" w14:textId="77777777" w:rsidR="001D6AFD" w:rsidRPr="003D3C7B" w:rsidRDefault="001D6AFD" w:rsidP="001D6AF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shd w:val="clear" w:color="auto" w:fill="auto"/>
          </w:tcPr>
          <w:p w14:paraId="62335735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A5681D" w14:textId="77777777" w:rsidR="001D6AFD" w:rsidRPr="003D3C7B" w:rsidRDefault="003C3DBA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155,136</w:t>
            </w:r>
          </w:p>
        </w:tc>
        <w:tc>
          <w:tcPr>
            <w:tcW w:w="235" w:type="dxa"/>
            <w:shd w:val="clear" w:color="auto" w:fill="auto"/>
          </w:tcPr>
          <w:p w14:paraId="729814E5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4F6698C4" w14:textId="77777777" w:rsidR="001D6AFD" w:rsidRPr="003D3C7B" w:rsidRDefault="001D6AFD" w:rsidP="001D6AFD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2DFF6F8C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670741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181,620</w:t>
            </w:r>
          </w:p>
        </w:tc>
      </w:tr>
      <w:tr w:rsidR="001D6AFD" w:rsidRPr="00D631BE" w14:paraId="52941ED8" w14:textId="77777777" w:rsidTr="00E86F82">
        <w:trPr>
          <w:gridBefore w:val="1"/>
          <w:gridAfter w:val="1"/>
          <w:wBefore w:w="18" w:type="dxa"/>
          <w:wAfter w:w="21" w:type="dxa"/>
          <w:trHeight w:val="410"/>
        </w:trPr>
        <w:tc>
          <w:tcPr>
            <w:tcW w:w="3921" w:type="dxa"/>
            <w:shd w:val="clear" w:color="auto" w:fill="auto"/>
            <w:vAlign w:val="bottom"/>
          </w:tcPr>
          <w:p w14:paraId="3A95C4C3" w14:textId="77777777" w:rsidR="001D6AFD" w:rsidRPr="003D3C7B" w:rsidRDefault="001D6AFD" w:rsidP="001D6AFD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D3C7B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18" w:type="dxa"/>
            <w:gridSpan w:val="3"/>
            <w:shd w:val="clear" w:color="auto" w:fill="auto"/>
            <w:vAlign w:val="bottom"/>
          </w:tcPr>
          <w:p w14:paraId="1EAA324D" w14:textId="77777777" w:rsidR="001D6AFD" w:rsidRPr="003D3C7B" w:rsidRDefault="00581E0A" w:rsidP="001D6AFD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5" w:type="dxa"/>
            <w:shd w:val="clear" w:color="auto" w:fill="auto"/>
          </w:tcPr>
          <w:p w14:paraId="02587610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B5FF3C" w14:textId="77777777" w:rsidR="001D6AFD" w:rsidRPr="003D3C7B" w:rsidRDefault="003C3DBA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31,027</w:t>
            </w:r>
          </w:p>
        </w:tc>
        <w:tc>
          <w:tcPr>
            <w:tcW w:w="235" w:type="dxa"/>
            <w:shd w:val="clear" w:color="auto" w:fill="auto"/>
          </w:tcPr>
          <w:p w14:paraId="5F0D55D9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1DA34764" w14:textId="77777777" w:rsidR="001D6AFD" w:rsidRPr="003D3C7B" w:rsidRDefault="001D6AFD" w:rsidP="001D6AFD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1BF68DD7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AC21A8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36,324</w:t>
            </w:r>
          </w:p>
        </w:tc>
      </w:tr>
      <w:tr w:rsidR="001D6AFD" w:rsidRPr="00D631BE" w14:paraId="089D2BB7" w14:textId="77777777" w:rsidTr="00E86F82">
        <w:trPr>
          <w:gridBefore w:val="1"/>
          <w:gridAfter w:val="1"/>
          <w:wBefore w:w="18" w:type="dxa"/>
          <w:wAfter w:w="21" w:type="dxa"/>
          <w:trHeight w:val="420"/>
        </w:trPr>
        <w:tc>
          <w:tcPr>
            <w:tcW w:w="3921" w:type="dxa"/>
            <w:shd w:val="clear" w:color="auto" w:fill="auto"/>
            <w:vAlign w:val="bottom"/>
          </w:tcPr>
          <w:p w14:paraId="17702521" w14:textId="77777777" w:rsidR="001D6AFD" w:rsidRPr="003D3C7B" w:rsidRDefault="001D6AFD" w:rsidP="001D6AF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1018" w:type="dxa"/>
            <w:gridSpan w:val="3"/>
            <w:shd w:val="clear" w:color="auto" w:fill="auto"/>
            <w:vAlign w:val="bottom"/>
          </w:tcPr>
          <w:p w14:paraId="444D229A" w14:textId="77777777" w:rsidR="001D6AFD" w:rsidRPr="003D3C7B" w:rsidRDefault="001D6AFD" w:rsidP="001D6AFD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E354FF3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3E490D98" w14:textId="77777777" w:rsidR="001D6AFD" w:rsidRPr="009167C4" w:rsidRDefault="00801651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(146)</w:t>
            </w:r>
          </w:p>
        </w:tc>
        <w:tc>
          <w:tcPr>
            <w:tcW w:w="235" w:type="dxa"/>
            <w:shd w:val="clear" w:color="auto" w:fill="auto"/>
          </w:tcPr>
          <w:p w14:paraId="139B64C7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4B75D0A1" w14:textId="77777777" w:rsidR="001D6AFD" w:rsidRPr="003D3C7B" w:rsidRDefault="001D6AFD" w:rsidP="001D6AFD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01D17C05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C8F82E3" w14:textId="77777777" w:rsidR="001D6AFD" w:rsidRPr="009167C4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(16)</w:t>
            </w:r>
          </w:p>
        </w:tc>
      </w:tr>
      <w:tr w:rsidR="001D6AFD" w:rsidRPr="00D631BE" w14:paraId="3D4841E6" w14:textId="77777777" w:rsidTr="00E86F82">
        <w:trPr>
          <w:gridBefore w:val="1"/>
          <w:gridAfter w:val="1"/>
          <w:wBefore w:w="18" w:type="dxa"/>
          <w:wAfter w:w="21" w:type="dxa"/>
          <w:trHeight w:val="410"/>
        </w:trPr>
        <w:tc>
          <w:tcPr>
            <w:tcW w:w="3921" w:type="dxa"/>
            <w:shd w:val="clear" w:color="auto" w:fill="auto"/>
            <w:vAlign w:val="bottom"/>
          </w:tcPr>
          <w:p w14:paraId="10A2CF85" w14:textId="77777777" w:rsidR="001D6AFD" w:rsidRPr="003D3C7B" w:rsidRDefault="001D6AFD" w:rsidP="001D6AF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C7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18" w:type="dxa"/>
            <w:gridSpan w:val="3"/>
            <w:shd w:val="clear" w:color="auto" w:fill="auto"/>
            <w:vAlign w:val="bottom"/>
          </w:tcPr>
          <w:p w14:paraId="50FFD218" w14:textId="77777777" w:rsidR="001D6AFD" w:rsidRPr="003D3C7B" w:rsidRDefault="001D6AFD" w:rsidP="001D6AFD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12BC614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14:paraId="075A9B33" w14:textId="77777777" w:rsidR="001D6AFD" w:rsidRPr="003D3C7B" w:rsidRDefault="00801651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35" w:type="dxa"/>
            <w:shd w:val="clear" w:color="auto" w:fill="auto"/>
          </w:tcPr>
          <w:p w14:paraId="3A00B444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shd w:val="clear" w:color="auto" w:fill="auto"/>
            <w:vAlign w:val="bottom"/>
          </w:tcPr>
          <w:p w14:paraId="481077A5" w14:textId="77777777" w:rsidR="001D6AFD" w:rsidRPr="003D3C7B" w:rsidRDefault="001D6AFD" w:rsidP="001D6AFD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3ACADC7E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379A8AA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697</w:t>
            </w:r>
          </w:p>
        </w:tc>
      </w:tr>
      <w:tr w:rsidR="0099084F" w:rsidRPr="00D631BE" w14:paraId="0115F20B" w14:textId="77777777" w:rsidTr="00F51049">
        <w:trPr>
          <w:gridBefore w:val="1"/>
          <w:gridAfter w:val="1"/>
          <w:wBefore w:w="18" w:type="dxa"/>
          <w:wAfter w:w="21" w:type="dxa"/>
          <w:trHeight w:val="420"/>
        </w:trPr>
        <w:tc>
          <w:tcPr>
            <w:tcW w:w="3921" w:type="dxa"/>
            <w:shd w:val="clear" w:color="auto" w:fill="auto"/>
            <w:vAlign w:val="bottom"/>
          </w:tcPr>
          <w:p w14:paraId="1814DA9E" w14:textId="77777777" w:rsidR="0099084F" w:rsidRPr="003D3C7B" w:rsidRDefault="0099084F" w:rsidP="001D6AF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9084F">
              <w:rPr>
                <w:rFonts w:ascii="Gautami" w:hAnsi="Gautami" w:cs="Angsana New" w:hint="cs"/>
                <w:sz w:val="30"/>
                <w:szCs w:val="30"/>
                <w:cs/>
              </w:rPr>
              <w:t>ภาษีงวดก่อนๆ ที่บันทึก</w:t>
            </w:r>
            <w:r w:rsidR="00801651">
              <w:rPr>
                <w:rFonts w:ascii="Gautami" w:hAnsi="Gautami" w:cs="Angsana New" w:hint="cs"/>
                <w:sz w:val="30"/>
                <w:szCs w:val="30"/>
                <w:cs/>
              </w:rPr>
              <w:t>สูง</w:t>
            </w:r>
            <w:r w:rsidRPr="0099084F">
              <w:rPr>
                <w:rFonts w:ascii="Gautami" w:hAnsi="Gautami" w:cs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1018" w:type="dxa"/>
            <w:gridSpan w:val="3"/>
            <w:shd w:val="clear" w:color="auto" w:fill="auto"/>
            <w:vAlign w:val="bottom"/>
          </w:tcPr>
          <w:p w14:paraId="73138C81" w14:textId="77777777" w:rsidR="0099084F" w:rsidRPr="003D3C7B" w:rsidRDefault="0099084F" w:rsidP="001D6AFD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002180A" w14:textId="77777777" w:rsidR="0099084F" w:rsidRPr="003D3C7B" w:rsidRDefault="0099084F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1161D" w14:textId="77777777" w:rsidR="0099084F" w:rsidRDefault="0099084F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(12)</w:t>
            </w:r>
          </w:p>
        </w:tc>
        <w:tc>
          <w:tcPr>
            <w:tcW w:w="235" w:type="dxa"/>
            <w:shd w:val="clear" w:color="auto" w:fill="auto"/>
          </w:tcPr>
          <w:p w14:paraId="569A589C" w14:textId="77777777" w:rsidR="0099084F" w:rsidRPr="003D3C7B" w:rsidRDefault="0099084F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63F18" w14:textId="77777777" w:rsidR="0099084F" w:rsidRPr="003D3C7B" w:rsidRDefault="0099084F" w:rsidP="001D6AFD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73EF8788" w14:textId="77777777" w:rsidR="0099084F" w:rsidRPr="003D3C7B" w:rsidRDefault="0099084F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F6A83" w14:textId="77777777" w:rsidR="0099084F" w:rsidRDefault="00801651" w:rsidP="0080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D6AFD" w:rsidRPr="00D631BE" w14:paraId="7D73D2C1" w14:textId="77777777" w:rsidTr="00F51049">
        <w:trPr>
          <w:gridBefore w:val="1"/>
          <w:gridAfter w:val="1"/>
          <w:wBefore w:w="18" w:type="dxa"/>
          <w:wAfter w:w="21" w:type="dxa"/>
          <w:trHeight w:val="352"/>
        </w:trPr>
        <w:tc>
          <w:tcPr>
            <w:tcW w:w="3921" w:type="dxa"/>
            <w:shd w:val="clear" w:color="auto" w:fill="auto"/>
            <w:vAlign w:val="bottom"/>
          </w:tcPr>
          <w:p w14:paraId="41F34A4A" w14:textId="77777777" w:rsidR="001D6AFD" w:rsidRPr="003D3C7B" w:rsidRDefault="001D6AFD" w:rsidP="001D6AF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3C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75DEDD" w14:textId="77777777" w:rsidR="001D6AFD" w:rsidRPr="003D3C7B" w:rsidRDefault="00581E0A" w:rsidP="001D6AFD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5" w:type="dxa"/>
            <w:shd w:val="clear" w:color="auto" w:fill="auto"/>
          </w:tcPr>
          <w:p w14:paraId="1DF38B65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763A1" w14:textId="77777777" w:rsidR="001D6AFD" w:rsidRPr="003D3C7B" w:rsidRDefault="000875A5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30,929</w:t>
            </w:r>
          </w:p>
        </w:tc>
        <w:tc>
          <w:tcPr>
            <w:tcW w:w="235" w:type="dxa"/>
            <w:shd w:val="clear" w:color="auto" w:fill="auto"/>
          </w:tcPr>
          <w:p w14:paraId="1EF5EB56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51FF88" w14:textId="77777777" w:rsidR="001D6AFD" w:rsidRPr="003D3C7B" w:rsidRDefault="001D6AFD" w:rsidP="001D6AFD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5" w:type="dxa"/>
            <w:gridSpan w:val="2"/>
            <w:shd w:val="clear" w:color="auto" w:fill="auto"/>
          </w:tcPr>
          <w:p w14:paraId="73C4F492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E78204" w14:textId="77777777" w:rsidR="001D6AFD" w:rsidRPr="003D3C7B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37,005</w:t>
            </w:r>
          </w:p>
        </w:tc>
      </w:tr>
      <w:tr w:rsidR="00776F79" w:rsidRPr="00D631BE" w14:paraId="62030937" w14:textId="77777777" w:rsidTr="00F51049">
        <w:trPr>
          <w:gridBefore w:val="1"/>
          <w:gridAfter w:val="1"/>
          <w:wBefore w:w="18" w:type="dxa"/>
          <w:wAfter w:w="21" w:type="dxa"/>
          <w:trHeight w:val="352"/>
        </w:trPr>
        <w:tc>
          <w:tcPr>
            <w:tcW w:w="3921" w:type="dxa"/>
            <w:shd w:val="clear" w:color="auto" w:fill="auto"/>
            <w:vAlign w:val="bottom"/>
          </w:tcPr>
          <w:p w14:paraId="5F692741" w14:textId="77777777" w:rsidR="00776F79" w:rsidRPr="003D3C7B" w:rsidRDefault="00776F79" w:rsidP="001D6AF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8" w:type="dxa"/>
            <w:gridSpan w:val="3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13CD3E" w14:textId="77777777" w:rsidR="00776F79" w:rsidRDefault="00776F79" w:rsidP="001D6AFD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2B59B30" w14:textId="77777777" w:rsidR="00776F79" w:rsidRPr="003D3C7B" w:rsidRDefault="00776F79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0F6E35" w14:textId="77777777" w:rsidR="00776F79" w:rsidRDefault="00776F79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3703C524" w14:textId="77777777" w:rsidR="00776F79" w:rsidRPr="003D3C7B" w:rsidRDefault="00776F79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AEC069" w14:textId="77777777" w:rsidR="00776F79" w:rsidRDefault="00776F79" w:rsidP="001D6AFD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shd w:val="clear" w:color="auto" w:fill="auto"/>
          </w:tcPr>
          <w:p w14:paraId="191836D1" w14:textId="77777777" w:rsidR="00776F79" w:rsidRPr="003D3C7B" w:rsidRDefault="00776F79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FBAC04" w14:textId="77777777" w:rsidR="00776F79" w:rsidRDefault="00776F79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679AC" w:rsidRPr="00625F57" w14:paraId="4C04BECF" w14:textId="77777777" w:rsidTr="00E86F82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3948" w:type="dxa"/>
            <w:gridSpan w:val="3"/>
            <w:vAlign w:val="center"/>
          </w:tcPr>
          <w:p w14:paraId="2985752C" w14:textId="77777777" w:rsidR="002679AC" w:rsidRPr="00776F79" w:rsidRDefault="002679AC" w:rsidP="00D24E8C">
            <w:pPr>
              <w:pStyle w:val="acctfourfigures"/>
              <w:tabs>
                <w:tab w:val="clear" w:pos="765"/>
              </w:tabs>
              <w:spacing w:line="240" w:lineRule="atLeast"/>
              <w:ind w:left="-86" w:right="-86" w:firstLine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2513" w:type="dxa"/>
            <w:gridSpan w:val="5"/>
          </w:tcPr>
          <w:p w14:paraId="7FECEBED" w14:textId="77777777" w:rsidR="002679AC" w:rsidRPr="00776F79" w:rsidRDefault="002679AC" w:rsidP="00D24E8C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สินทรัพย</w:t>
            </w:r>
            <w:r w:rsidR="00DA519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์</w:t>
            </w:r>
          </w:p>
        </w:tc>
        <w:tc>
          <w:tcPr>
            <w:tcW w:w="269" w:type="dxa"/>
            <w:gridSpan w:val="2"/>
          </w:tcPr>
          <w:p w14:paraId="3F23E639" w14:textId="77777777" w:rsidR="002679AC" w:rsidRPr="00776F79" w:rsidRDefault="002679AC" w:rsidP="00D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2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41" w:type="dxa"/>
            <w:gridSpan w:val="6"/>
          </w:tcPr>
          <w:p w14:paraId="5F43EDC0" w14:textId="77777777" w:rsidR="002679AC" w:rsidRPr="00776F79" w:rsidRDefault="002679AC" w:rsidP="00D24E8C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</w:p>
        </w:tc>
      </w:tr>
      <w:tr w:rsidR="002679AC" w:rsidRPr="00625F57" w14:paraId="6FB5F688" w14:textId="77777777" w:rsidTr="00E86F82">
        <w:tblPrEx>
          <w:tblLook w:val="0000" w:firstRow="0" w:lastRow="0" w:firstColumn="0" w:lastColumn="0" w:noHBand="0" w:noVBand="0"/>
        </w:tblPrEx>
        <w:trPr>
          <w:trHeight w:val="430"/>
        </w:trPr>
        <w:tc>
          <w:tcPr>
            <w:tcW w:w="3948" w:type="dxa"/>
            <w:gridSpan w:val="3"/>
            <w:vAlign w:val="center"/>
          </w:tcPr>
          <w:p w14:paraId="6D18DFCA" w14:textId="77777777" w:rsidR="002679AC" w:rsidRPr="00776F79" w:rsidRDefault="002679AC" w:rsidP="002679AC">
            <w:pPr>
              <w:pStyle w:val="acctfourfigures"/>
              <w:tabs>
                <w:tab w:val="clear" w:pos="765"/>
              </w:tabs>
              <w:spacing w:line="240" w:lineRule="atLeast"/>
              <w:ind w:left="-86" w:right="-86" w:firstLine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990" w:type="dxa"/>
          </w:tcPr>
          <w:p w14:paraId="6E4E4B5B" w14:textId="77777777" w:rsidR="002679AC" w:rsidRPr="00776F79" w:rsidRDefault="002679AC" w:rsidP="002679AC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66" w:type="dxa"/>
            <w:gridSpan w:val="3"/>
          </w:tcPr>
          <w:p w14:paraId="4CADCF61" w14:textId="77777777" w:rsidR="002679AC" w:rsidRPr="00776F79" w:rsidRDefault="002679AC" w:rsidP="002679AC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56" w:type="dxa"/>
          </w:tcPr>
          <w:p w14:paraId="42F996AD" w14:textId="77777777" w:rsidR="002679AC" w:rsidRPr="00776F79" w:rsidRDefault="002679AC" w:rsidP="002679AC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69" w:type="dxa"/>
            <w:gridSpan w:val="2"/>
          </w:tcPr>
          <w:p w14:paraId="7C164DE6" w14:textId="77777777" w:rsidR="002679AC" w:rsidRPr="00776F79" w:rsidRDefault="002679AC" w:rsidP="0026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44" w:type="dxa"/>
            <w:gridSpan w:val="2"/>
          </w:tcPr>
          <w:p w14:paraId="7EB775B3" w14:textId="77777777" w:rsidR="002679AC" w:rsidRPr="00776F79" w:rsidRDefault="002679AC" w:rsidP="002679AC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5" w:type="dxa"/>
            <w:gridSpan w:val="2"/>
          </w:tcPr>
          <w:p w14:paraId="5F2B4BB0" w14:textId="77777777" w:rsidR="002679AC" w:rsidRPr="00776F79" w:rsidRDefault="002679AC" w:rsidP="002679AC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61" w:type="dxa"/>
            <w:gridSpan w:val="2"/>
          </w:tcPr>
          <w:p w14:paraId="1B037BED" w14:textId="77777777" w:rsidR="002679AC" w:rsidRPr="00776F79" w:rsidRDefault="002679AC" w:rsidP="002679AC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2679AC" w:rsidRPr="00625F57" w14:paraId="4E882F88" w14:textId="77777777" w:rsidTr="00E86F82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948" w:type="dxa"/>
            <w:gridSpan w:val="3"/>
            <w:vAlign w:val="center"/>
          </w:tcPr>
          <w:p w14:paraId="32BFAB87" w14:textId="77777777" w:rsidR="002679AC" w:rsidRPr="00776F79" w:rsidRDefault="002679AC" w:rsidP="00D24E8C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224" w:type="dxa"/>
            <w:gridSpan w:val="13"/>
            <w:vAlign w:val="center"/>
          </w:tcPr>
          <w:p w14:paraId="7E243813" w14:textId="77777777" w:rsidR="002679AC" w:rsidRPr="00776F79" w:rsidRDefault="002679AC" w:rsidP="00D24E8C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green"/>
              </w:rPr>
            </w:pPr>
            <w:r w:rsidRPr="00776F7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679AC" w:rsidRPr="002679AC" w14:paraId="7371101F" w14:textId="77777777" w:rsidTr="00E86F82">
        <w:tblPrEx>
          <w:tblLook w:val="0000" w:firstRow="0" w:lastRow="0" w:firstColumn="0" w:lastColumn="0" w:noHBand="0" w:noVBand="0"/>
        </w:tblPrEx>
        <w:trPr>
          <w:trHeight w:val="410"/>
        </w:trPr>
        <w:tc>
          <w:tcPr>
            <w:tcW w:w="3948" w:type="dxa"/>
            <w:gridSpan w:val="3"/>
            <w:vAlign w:val="center"/>
          </w:tcPr>
          <w:p w14:paraId="59944D58" w14:textId="77777777" w:rsidR="002679AC" w:rsidRPr="00776F79" w:rsidRDefault="002679AC" w:rsidP="00D24E8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center"/>
          </w:tcPr>
          <w:p w14:paraId="29681A1D" w14:textId="77777777" w:rsidR="002679AC" w:rsidRPr="00776F79" w:rsidRDefault="002679AC" w:rsidP="00776F7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</w:rPr>
              <w:t>27,551</w:t>
            </w:r>
          </w:p>
        </w:tc>
        <w:tc>
          <w:tcPr>
            <w:tcW w:w="266" w:type="dxa"/>
            <w:gridSpan w:val="3"/>
            <w:vAlign w:val="center"/>
          </w:tcPr>
          <w:p w14:paraId="19BE88A7" w14:textId="77777777" w:rsidR="002679AC" w:rsidRPr="00776F79" w:rsidRDefault="002679AC" w:rsidP="00D24E8C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3D8D3866" w14:textId="77777777" w:rsidR="002679AC" w:rsidRPr="00776F79" w:rsidRDefault="002679AC" w:rsidP="00D24E8C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</w:rPr>
              <w:t>21,519</w:t>
            </w:r>
          </w:p>
        </w:tc>
        <w:tc>
          <w:tcPr>
            <w:tcW w:w="269" w:type="dxa"/>
            <w:gridSpan w:val="2"/>
            <w:vAlign w:val="center"/>
          </w:tcPr>
          <w:p w14:paraId="6DB970B3" w14:textId="77777777" w:rsidR="002679AC" w:rsidRPr="00776F79" w:rsidRDefault="002679AC" w:rsidP="00D24E8C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44" w:type="dxa"/>
            <w:gridSpan w:val="2"/>
            <w:vAlign w:val="center"/>
          </w:tcPr>
          <w:p w14:paraId="7E258673" w14:textId="77777777" w:rsidR="002679AC" w:rsidRPr="00776F79" w:rsidRDefault="002679AC" w:rsidP="00E86F8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gridSpan w:val="2"/>
            <w:vAlign w:val="center"/>
          </w:tcPr>
          <w:p w14:paraId="00A3DAB3" w14:textId="77777777" w:rsidR="002679AC" w:rsidRPr="00776F79" w:rsidRDefault="002679AC" w:rsidP="00D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2909AE51" w14:textId="77777777" w:rsidR="002679AC" w:rsidRPr="00776F79" w:rsidRDefault="002679AC" w:rsidP="00D24E8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2679AC" w:rsidRPr="002679AC" w14:paraId="285E6F57" w14:textId="77777777" w:rsidTr="00E86F82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948" w:type="dxa"/>
            <w:gridSpan w:val="3"/>
            <w:vAlign w:val="center"/>
          </w:tcPr>
          <w:p w14:paraId="53847188" w14:textId="77777777" w:rsidR="002679AC" w:rsidRPr="00776F79" w:rsidRDefault="002679AC" w:rsidP="00D24E8C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B043ECF" w14:textId="77777777" w:rsidR="002679AC" w:rsidRPr="00776F79" w:rsidRDefault="002679AC" w:rsidP="00C21990">
            <w:pPr>
              <w:pStyle w:val="acctfourfigures"/>
              <w:tabs>
                <w:tab w:val="clear" w:pos="765"/>
                <w:tab w:val="decimal" w:pos="44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6" w:type="dxa"/>
            <w:gridSpan w:val="3"/>
            <w:vAlign w:val="center"/>
          </w:tcPr>
          <w:p w14:paraId="0CEA3ADB" w14:textId="77777777" w:rsidR="002679AC" w:rsidRPr="00776F79" w:rsidRDefault="002679AC" w:rsidP="00D24E8C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center"/>
          </w:tcPr>
          <w:p w14:paraId="10E0AB1E" w14:textId="77777777" w:rsidR="002679AC" w:rsidRPr="00776F79" w:rsidRDefault="002679AC" w:rsidP="00D24E8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vAlign w:val="center"/>
          </w:tcPr>
          <w:p w14:paraId="16116349" w14:textId="77777777" w:rsidR="002679AC" w:rsidRPr="00776F79" w:rsidRDefault="002679AC" w:rsidP="00D24E8C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44" w:type="dxa"/>
            <w:gridSpan w:val="2"/>
            <w:tcBorders>
              <w:bottom w:val="single" w:sz="4" w:space="0" w:color="auto"/>
            </w:tcBorders>
            <w:vAlign w:val="center"/>
          </w:tcPr>
          <w:p w14:paraId="341AA2A4" w14:textId="77777777" w:rsidR="002679AC" w:rsidRPr="00776F79" w:rsidRDefault="002679AC" w:rsidP="00E86F8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5" w:type="dxa"/>
            <w:gridSpan w:val="2"/>
            <w:vAlign w:val="center"/>
          </w:tcPr>
          <w:p w14:paraId="7CDE2D1D" w14:textId="77777777" w:rsidR="002679AC" w:rsidRPr="00776F79" w:rsidRDefault="002679AC" w:rsidP="00D2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  <w:vAlign w:val="center"/>
          </w:tcPr>
          <w:p w14:paraId="7275B2EF" w14:textId="77777777" w:rsidR="002679AC" w:rsidRPr="00776F79" w:rsidRDefault="002679AC" w:rsidP="00D24E8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2679AC" w:rsidRPr="002679AC" w14:paraId="3A6E8AE7" w14:textId="77777777" w:rsidTr="00E86F82">
        <w:tblPrEx>
          <w:tblLook w:val="0000" w:firstRow="0" w:lastRow="0" w:firstColumn="0" w:lastColumn="0" w:noHBand="0" w:noVBand="0"/>
        </w:tblPrEx>
        <w:trPr>
          <w:trHeight w:val="235"/>
        </w:trPr>
        <w:tc>
          <w:tcPr>
            <w:tcW w:w="3948" w:type="dxa"/>
            <w:gridSpan w:val="3"/>
          </w:tcPr>
          <w:p w14:paraId="49E22177" w14:textId="77777777" w:rsidR="002679AC" w:rsidRPr="00776F79" w:rsidRDefault="002679AC" w:rsidP="00776F79">
            <w:pPr>
              <w:spacing w:line="240" w:lineRule="auto"/>
              <w:ind w:left="157" w:hanging="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  <w:r w:rsidRPr="00776F7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2AA94D" w14:textId="77777777" w:rsidR="002679AC" w:rsidRPr="00776F79" w:rsidRDefault="002679AC" w:rsidP="00776F7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27,551</w:t>
            </w:r>
          </w:p>
        </w:tc>
        <w:tc>
          <w:tcPr>
            <w:tcW w:w="266" w:type="dxa"/>
            <w:gridSpan w:val="3"/>
            <w:vAlign w:val="center"/>
          </w:tcPr>
          <w:p w14:paraId="16ADA500" w14:textId="77777777" w:rsidR="002679AC" w:rsidRPr="00776F79" w:rsidRDefault="002679AC" w:rsidP="002679AC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9FA30F" w14:textId="77777777" w:rsidR="002679AC" w:rsidRPr="00776F79" w:rsidRDefault="002679AC" w:rsidP="002679AC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21,519</w:t>
            </w:r>
          </w:p>
        </w:tc>
        <w:tc>
          <w:tcPr>
            <w:tcW w:w="269" w:type="dxa"/>
            <w:gridSpan w:val="2"/>
            <w:vAlign w:val="center"/>
          </w:tcPr>
          <w:p w14:paraId="6D3F2773" w14:textId="77777777" w:rsidR="002679AC" w:rsidRPr="00776F79" w:rsidRDefault="002679AC" w:rsidP="002679AC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D95F0A" w14:textId="77777777" w:rsidR="002679AC" w:rsidRPr="00776F79" w:rsidRDefault="002679AC" w:rsidP="00E86F82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gridSpan w:val="2"/>
            <w:vAlign w:val="center"/>
          </w:tcPr>
          <w:p w14:paraId="701FCAA3" w14:textId="77777777" w:rsidR="002679AC" w:rsidRPr="00776F79" w:rsidRDefault="002679AC" w:rsidP="00267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ADBE69" w14:textId="77777777" w:rsidR="002679AC" w:rsidRPr="00776F79" w:rsidRDefault="002679AC" w:rsidP="002679A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3DD381B5" w14:textId="77777777" w:rsidR="00791429" w:rsidRPr="00791429" w:rsidRDefault="00791429" w:rsidP="00791429">
      <w:pPr>
        <w:pStyle w:val="FSContent"/>
        <w:spacing w:line="160" w:lineRule="atLeast"/>
        <w:rPr>
          <w:sz w:val="24"/>
          <w:szCs w:val="24"/>
        </w:rPr>
      </w:pPr>
    </w:p>
    <w:p w14:paraId="7623C2A9" w14:textId="77777777" w:rsidR="00791429" w:rsidRPr="00791429" w:rsidRDefault="00791429" w:rsidP="00791429">
      <w:pPr>
        <w:pStyle w:val="FSBlank"/>
        <w:spacing w:line="160" w:lineRule="atLeast"/>
        <w:rPr>
          <w:sz w:val="24"/>
          <w:szCs w:val="24"/>
        </w:rPr>
      </w:pPr>
    </w:p>
    <w:p w14:paraId="54EFB94A" w14:textId="77777777" w:rsidR="00D41BF4" w:rsidRDefault="00D41BF4">
      <w:r>
        <w:br w:type="page"/>
      </w:r>
    </w:p>
    <w:tbl>
      <w:tblPr>
        <w:tblW w:w="9189" w:type="dxa"/>
        <w:tblInd w:w="558" w:type="dxa"/>
        <w:tblLook w:val="04A0" w:firstRow="1" w:lastRow="0" w:firstColumn="1" w:lastColumn="0" w:noHBand="0" w:noVBand="1"/>
      </w:tblPr>
      <w:tblGrid>
        <w:gridCol w:w="3413"/>
        <w:gridCol w:w="1267"/>
        <w:gridCol w:w="236"/>
        <w:gridCol w:w="1267"/>
        <w:gridCol w:w="236"/>
        <w:gridCol w:w="1267"/>
        <w:gridCol w:w="236"/>
        <w:gridCol w:w="1267"/>
      </w:tblGrid>
      <w:tr w:rsidR="00791429" w:rsidRPr="009209DB" w14:paraId="29F633CC" w14:textId="77777777" w:rsidTr="00E250C2">
        <w:tc>
          <w:tcPr>
            <w:tcW w:w="3413" w:type="dxa"/>
          </w:tcPr>
          <w:p w14:paraId="0BA43B4E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3683D6A2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7ACDE0A3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0" w:type="dxa"/>
            <w:gridSpan w:val="3"/>
            <w:tcBorders>
              <w:bottom w:val="single" w:sz="4" w:space="0" w:color="auto"/>
            </w:tcBorders>
            <w:vAlign w:val="bottom"/>
          </w:tcPr>
          <w:p w14:paraId="472FBA9C" w14:textId="77777777" w:rsidR="00791429" w:rsidRPr="009209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(รายจ่าย)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0D16D402" w14:textId="77777777" w:rsidR="00791429" w:rsidRPr="009209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FD00254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ณ วันที่ 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791429" w:rsidRPr="009209DB" w14:paraId="53CEAF16" w14:textId="77777777" w:rsidTr="00E250C2">
        <w:tc>
          <w:tcPr>
            <w:tcW w:w="3413" w:type="dxa"/>
          </w:tcPr>
          <w:p w14:paraId="652DE66F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2CEE1B8C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45A3A0ED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161807C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48AED77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0C4AE98" w14:textId="77777777" w:rsidR="00791429" w:rsidRPr="009209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กำไรขาดทุน</w:t>
            </w:r>
          </w:p>
        </w:tc>
        <w:tc>
          <w:tcPr>
            <w:tcW w:w="236" w:type="dxa"/>
            <w:vAlign w:val="bottom"/>
          </w:tcPr>
          <w:p w14:paraId="746AD82E" w14:textId="77777777" w:rsidR="00791429" w:rsidRPr="009209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41F44A2E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652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91429" w:rsidRPr="009209DB" w14:paraId="18FCCFA5" w14:textId="77777777" w:rsidTr="00E250C2">
        <w:tc>
          <w:tcPr>
            <w:tcW w:w="3413" w:type="dxa"/>
          </w:tcPr>
          <w:p w14:paraId="3B1FB9CE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4B27F35F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236" w:type="dxa"/>
            <w:vAlign w:val="bottom"/>
          </w:tcPr>
          <w:p w14:paraId="56B04DB1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44A15265" w14:textId="77777777" w:rsidR="00791429" w:rsidRPr="009209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236" w:type="dxa"/>
            <w:vAlign w:val="bottom"/>
          </w:tcPr>
          <w:p w14:paraId="7BE2D763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  <w:vAlign w:val="bottom"/>
          </w:tcPr>
          <w:p w14:paraId="486DE3FB" w14:textId="77777777" w:rsidR="00791429" w:rsidRPr="009209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36" w:type="dxa"/>
            <w:vAlign w:val="bottom"/>
          </w:tcPr>
          <w:p w14:paraId="3ACFE721" w14:textId="77777777" w:rsidR="00791429" w:rsidRPr="009209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54E2B9C0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</w:t>
            </w:r>
          </w:p>
        </w:tc>
      </w:tr>
      <w:tr w:rsidR="00791429" w:rsidRPr="009209DB" w14:paraId="4BFBAD2B" w14:textId="77777777" w:rsidTr="00E250C2">
        <w:tc>
          <w:tcPr>
            <w:tcW w:w="3413" w:type="dxa"/>
          </w:tcPr>
          <w:p w14:paraId="35B6BF10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7"/>
            <w:vAlign w:val="bottom"/>
          </w:tcPr>
          <w:p w14:paraId="3ECCA5A6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91429" w:rsidRPr="009209DB" w14:paraId="71274E72" w14:textId="77777777" w:rsidTr="00E250C2">
        <w:tc>
          <w:tcPr>
            <w:tcW w:w="3413" w:type="dxa"/>
          </w:tcPr>
          <w:p w14:paraId="112F18A0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</w:tcPr>
          <w:p w14:paraId="56D068F9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457F0CD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CBDA1DF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1F7A0BB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73DE1307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98CDF5E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</w:tcPr>
          <w:p w14:paraId="1C61DB50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91429" w:rsidRPr="009209DB" w14:paraId="771BD425" w14:textId="77777777" w:rsidTr="00E250C2">
        <w:tc>
          <w:tcPr>
            <w:tcW w:w="3413" w:type="dxa"/>
          </w:tcPr>
          <w:p w14:paraId="0BF96913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7" w:type="dxa"/>
          </w:tcPr>
          <w:p w14:paraId="7A40A28A" w14:textId="77777777" w:rsidR="00791429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21,491</w:t>
            </w:r>
          </w:p>
        </w:tc>
        <w:tc>
          <w:tcPr>
            <w:tcW w:w="236" w:type="dxa"/>
          </w:tcPr>
          <w:p w14:paraId="1CA88185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77D88B0" w14:textId="77777777" w:rsidR="00791429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5F17258" w14:textId="77777777" w:rsidR="00791429" w:rsidRPr="00332B9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32B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6,032</w:t>
            </w:r>
          </w:p>
        </w:tc>
        <w:tc>
          <w:tcPr>
            <w:tcW w:w="236" w:type="dxa"/>
          </w:tcPr>
          <w:p w14:paraId="4ABC92D4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F59A868" w14:textId="77777777" w:rsidR="00791429" w:rsidRDefault="00791429" w:rsidP="00E250C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D9E6C01" w14:textId="77777777" w:rsidR="00791429" w:rsidRPr="00332B9B" w:rsidRDefault="00791429" w:rsidP="00E250C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1A2547A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</w:tcPr>
          <w:p w14:paraId="7B8FBEBC" w14:textId="77777777" w:rsidR="00791429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4951A39" w14:textId="77777777" w:rsidR="00791429" w:rsidRPr="00332B9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</w:pPr>
            <w:r w:rsidRPr="00332B9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27,523</w:t>
            </w:r>
          </w:p>
        </w:tc>
      </w:tr>
      <w:tr w:rsidR="00791429" w:rsidRPr="009209DB" w14:paraId="41908B06" w14:textId="77777777" w:rsidTr="00E250C2">
        <w:tc>
          <w:tcPr>
            <w:tcW w:w="3413" w:type="dxa"/>
          </w:tcPr>
          <w:p w14:paraId="01A68EAC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อื่นๆ </w:t>
            </w: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7" w:type="dxa"/>
          </w:tcPr>
          <w:p w14:paraId="6DBC2071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36" w:type="dxa"/>
          </w:tcPr>
          <w:p w14:paraId="65358596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152BE82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E635418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39E18DF" w14:textId="77777777" w:rsidR="00791429" w:rsidRPr="00F073B6" w:rsidRDefault="00791429" w:rsidP="00E250C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32D2278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</w:tcPr>
          <w:p w14:paraId="45900805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</w:tr>
      <w:tr w:rsidR="00791429" w:rsidRPr="009209DB" w14:paraId="39343B22" w14:textId="77777777" w:rsidTr="00E250C2">
        <w:tc>
          <w:tcPr>
            <w:tcW w:w="3413" w:type="dxa"/>
          </w:tcPr>
          <w:p w14:paraId="61322B89" w14:textId="77777777" w:rsidR="00791429" w:rsidRPr="009209DB" w:rsidRDefault="00791429" w:rsidP="00E250C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CBD161D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21,519</w:t>
            </w:r>
          </w:p>
        </w:tc>
        <w:tc>
          <w:tcPr>
            <w:tcW w:w="236" w:type="dxa"/>
          </w:tcPr>
          <w:p w14:paraId="5D062D3A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101E9FA" w14:textId="77777777" w:rsidR="00791429" w:rsidRPr="00332B9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32B9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6,032</w:t>
            </w:r>
          </w:p>
        </w:tc>
        <w:tc>
          <w:tcPr>
            <w:tcW w:w="236" w:type="dxa"/>
          </w:tcPr>
          <w:p w14:paraId="517A08D7" w14:textId="77777777" w:rsidR="00791429" w:rsidRPr="00332B9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51B204F5" w14:textId="77777777" w:rsidR="00791429" w:rsidRPr="00332B9B" w:rsidRDefault="00791429" w:rsidP="00E250C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32B9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5751793" w14:textId="77777777" w:rsidR="00791429" w:rsidRPr="00332B9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81643CF" w14:textId="77777777" w:rsidR="00791429" w:rsidRPr="00332B9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32B9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27,551</w:t>
            </w:r>
          </w:p>
        </w:tc>
      </w:tr>
    </w:tbl>
    <w:p w14:paraId="23CD6683" w14:textId="77777777" w:rsidR="00791429" w:rsidRPr="00BD6760" w:rsidRDefault="00791429" w:rsidP="00BD6760">
      <w:pPr>
        <w:pStyle w:val="FSBlank"/>
        <w:spacing w:line="240" w:lineRule="auto"/>
        <w:rPr>
          <w:sz w:val="24"/>
          <w:szCs w:val="24"/>
        </w:rPr>
      </w:pPr>
      <w:r w:rsidRPr="00BD6760">
        <w:rPr>
          <w:sz w:val="24"/>
          <w:szCs w:val="24"/>
        </w:rPr>
        <w:tab/>
      </w:r>
    </w:p>
    <w:tbl>
      <w:tblPr>
        <w:tblW w:w="9189" w:type="dxa"/>
        <w:tblInd w:w="558" w:type="dxa"/>
        <w:tblLook w:val="04A0" w:firstRow="1" w:lastRow="0" w:firstColumn="1" w:lastColumn="0" w:noHBand="0" w:noVBand="1"/>
      </w:tblPr>
      <w:tblGrid>
        <w:gridCol w:w="3413"/>
        <w:gridCol w:w="1267"/>
        <w:gridCol w:w="236"/>
        <w:gridCol w:w="1267"/>
        <w:gridCol w:w="236"/>
        <w:gridCol w:w="1267"/>
        <w:gridCol w:w="236"/>
        <w:gridCol w:w="1267"/>
      </w:tblGrid>
      <w:tr w:rsidR="00791429" w:rsidRPr="009209DB" w14:paraId="6DA03AF7" w14:textId="77777777" w:rsidTr="00E250C2">
        <w:tc>
          <w:tcPr>
            <w:tcW w:w="3413" w:type="dxa"/>
          </w:tcPr>
          <w:p w14:paraId="19E27D4B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20ED6796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4EABA7F4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0" w:type="dxa"/>
            <w:gridSpan w:val="3"/>
            <w:tcBorders>
              <w:bottom w:val="single" w:sz="4" w:space="0" w:color="auto"/>
            </w:tcBorders>
            <w:vAlign w:val="bottom"/>
          </w:tcPr>
          <w:p w14:paraId="2A5719E7" w14:textId="77777777" w:rsidR="00791429" w:rsidRPr="009209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(รายจ่าย) 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6A8979B9" w14:textId="77777777" w:rsidR="00791429" w:rsidRPr="009209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370FA0FF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ณ วันที่ 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791429" w:rsidRPr="009209DB" w14:paraId="1F2F9CA7" w14:textId="77777777" w:rsidTr="00E250C2">
        <w:tc>
          <w:tcPr>
            <w:tcW w:w="3413" w:type="dxa"/>
          </w:tcPr>
          <w:p w14:paraId="3702F7E3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07EC9782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1A7D1A1D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C5F93BD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9B3A543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BD7A885" w14:textId="77777777" w:rsidR="00791429" w:rsidRPr="009209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กำไรขาดทุน</w:t>
            </w:r>
          </w:p>
        </w:tc>
        <w:tc>
          <w:tcPr>
            <w:tcW w:w="236" w:type="dxa"/>
            <w:vAlign w:val="bottom"/>
          </w:tcPr>
          <w:p w14:paraId="2B68E476" w14:textId="77777777" w:rsidR="00791429" w:rsidRPr="009209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72115D27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652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791429" w:rsidRPr="009209DB" w14:paraId="606EE890" w14:textId="77777777" w:rsidTr="00E250C2">
        <w:tc>
          <w:tcPr>
            <w:tcW w:w="3413" w:type="dxa"/>
          </w:tcPr>
          <w:p w14:paraId="00997356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19EA545B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36" w:type="dxa"/>
            <w:vAlign w:val="bottom"/>
          </w:tcPr>
          <w:p w14:paraId="4DB2DDAF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61EF5182" w14:textId="77777777" w:rsidR="00791429" w:rsidRPr="009209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236" w:type="dxa"/>
            <w:vAlign w:val="bottom"/>
          </w:tcPr>
          <w:p w14:paraId="3516E2F6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  <w:vAlign w:val="bottom"/>
          </w:tcPr>
          <w:p w14:paraId="4A0DBF13" w14:textId="77777777" w:rsidR="00791429" w:rsidRPr="009209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36" w:type="dxa"/>
            <w:vAlign w:val="bottom"/>
          </w:tcPr>
          <w:p w14:paraId="0C680F3A" w14:textId="77777777" w:rsidR="00791429" w:rsidRPr="009209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vAlign w:val="bottom"/>
          </w:tcPr>
          <w:p w14:paraId="0F1CD6F3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25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</w:t>
            </w:r>
          </w:p>
        </w:tc>
      </w:tr>
      <w:tr w:rsidR="00791429" w:rsidRPr="009209DB" w14:paraId="3412E10B" w14:textId="77777777" w:rsidTr="00E250C2">
        <w:tc>
          <w:tcPr>
            <w:tcW w:w="3413" w:type="dxa"/>
          </w:tcPr>
          <w:p w14:paraId="19DCD6AC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6" w:type="dxa"/>
            <w:gridSpan w:val="7"/>
            <w:vAlign w:val="bottom"/>
          </w:tcPr>
          <w:p w14:paraId="48244FB6" w14:textId="77777777" w:rsidR="00791429" w:rsidRPr="000652DB" w:rsidRDefault="00791429" w:rsidP="00E250C2">
            <w:pPr>
              <w:pStyle w:val="acctfourfigures"/>
              <w:tabs>
                <w:tab w:val="clear" w:pos="765"/>
              </w:tabs>
              <w:spacing w:line="240" w:lineRule="atLeast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91429" w:rsidRPr="009209DB" w14:paraId="7341F7AE" w14:textId="77777777" w:rsidTr="00E250C2">
        <w:tc>
          <w:tcPr>
            <w:tcW w:w="3413" w:type="dxa"/>
          </w:tcPr>
          <w:p w14:paraId="53503A5D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</w:tcPr>
          <w:p w14:paraId="47DBD3AE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54A881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5D14516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854503C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7" w:type="dxa"/>
          </w:tcPr>
          <w:p w14:paraId="4596CF36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598140C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</w:tcPr>
          <w:p w14:paraId="7645EA7F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91429" w:rsidRPr="009209DB" w14:paraId="626AC6F1" w14:textId="77777777" w:rsidTr="00E250C2">
        <w:tc>
          <w:tcPr>
            <w:tcW w:w="3413" w:type="dxa"/>
          </w:tcPr>
          <w:p w14:paraId="44C7BDA1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ขาดทุนจากการด้อยค่าของทรัพย์สิน</w:t>
            </w:r>
          </w:p>
        </w:tc>
        <w:tc>
          <w:tcPr>
            <w:tcW w:w="1267" w:type="dxa"/>
          </w:tcPr>
          <w:p w14:paraId="3DC2A739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716</w:t>
            </w:r>
          </w:p>
        </w:tc>
        <w:tc>
          <w:tcPr>
            <w:tcW w:w="236" w:type="dxa"/>
          </w:tcPr>
          <w:p w14:paraId="6F961876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C355024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(716)</w:t>
            </w:r>
          </w:p>
        </w:tc>
        <w:tc>
          <w:tcPr>
            <w:tcW w:w="236" w:type="dxa"/>
          </w:tcPr>
          <w:p w14:paraId="545056DC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9211169" w14:textId="77777777" w:rsidR="00791429" w:rsidRPr="00F073B6" w:rsidRDefault="00791429" w:rsidP="00E250C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4A5BAAA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</w:tcPr>
          <w:p w14:paraId="14F6FD94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91429" w:rsidRPr="009209DB" w14:paraId="27BAC008" w14:textId="77777777" w:rsidTr="00E250C2">
        <w:tc>
          <w:tcPr>
            <w:tcW w:w="3413" w:type="dxa"/>
          </w:tcPr>
          <w:p w14:paraId="355F03E3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7" w:type="dxa"/>
          </w:tcPr>
          <w:p w14:paraId="1924EA5E" w14:textId="77777777" w:rsidR="00791429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24,539</w:t>
            </w:r>
          </w:p>
        </w:tc>
        <w:tc>
          <w:tcPr>
            <w:tcW w:w="236" w:type="dxa"/>
          </w:tcPr>
          <w:p w14:paraId="383FD5E4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3FD5915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(594)</w:t>
            </w:r>
          </w:p>
        </w:tc>
        <w:tc>
          <w:tcPr>
            <w:tcW w:w="236" w:type="dxa"/>
          </w:tcPr>
          <w:p w14:paraId="294F3885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F382181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(2,454)</w:t>
            </w:r>
          </w:p>
        </w:tc>
        <w:tc>
          <w:tcPr>
            <w:tcW w:w="236" w:type="dxa"/>
          </w:tcPr>
          <w:p w14:paraId="076A2DE1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</w:tcPr>
          <w:p w14:paraId="0F6EC651" w14:textId="77777777" w:rsidR="00791429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  <w:t>21,491</w:t>
            </w:r>
          </w:p>
        </w:tc>
      </w:tr>
      <w:tr w:rsidR="00791429" w:rsidRPr="009209DB" w14:paraId="709A966F" w14:textId="77777777" w:rsidTr="00E250C2">
        <w:tc>
          <w:tcPr>
            <w:tcW w:w="3413" w:type="dxa"/>
          </w:tcPr>
          <w:p w14:paraId="4265CBFF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อื่นๆ </w:t>
            </w: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7" w:type="dxa"/>
          </w:tcPr>
          <w:p w14:paraId="564FCE5A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36" w:type="dxa"/>
          </w:tcPr>
          <w:p w14:paraId="4EAC2EEE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E91514E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7E8E5F0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CCA28C3" w14:textId="77777777" w:rsidR="00791429" w:rsidRPr="00F073B6" w:rsidRDefault="00791429" w:rsidP="00E250C2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28AB55B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</w:tcPr>
          <w:p w14:paraId="3E5C28EB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</w:t>
            </w:r>
          </w:p>
        </w:tc>
      </w:tr>
      <w:tr w:rsidR="00791429" w:rsidRPr="009209DB" w14:paraId="6C51E750" w14:textId="77777777" w:rsidTr="00E250C2">
        <w:tc>
          <w:tcPr>
            <w:tcW w:w="3413" w:type="dxa"/>
          </w:tcPr>
          <w:p w14:paraId="758A2312" w14:textId="77777777" w:rsidR="00791429" w:rsidRPr="009209DB" w:rsidRDefault="00791429" w:rsidP="00E250C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09D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4F706864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25,283</w:t>
            </w:r>
          </w:p>
        </w:tc>
        <w:tc>
          <w:tcPr>
            <w:tcW w:w="236" w:type="dxa"/>
          </w:tcPr>
          <w:p w14:paraId="2661B21A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0CFA46E5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(1,310)</w:t>
            </w:r>
          </w:p>
        </w:tc>
        <w:tc>
          <w:tcPr>
            <w:tcW w:w="236" w:type="dxa"/>
          </w:tcPr>
          <w:p w14:paraId="787E828C" w14:textId="77777777" w:rsidR="00791429" w:rsidRPr="009209DB" w:rsidRDefault="00791429" w:rsidP="00E25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8634061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(2,454)</w:t>
            </w:r>
          </w:p>
        </w:tc>
        <w:tc>
          <w:tcPr>
            <w:tcW w:w="236" w:type="dxa"/>
          </w:tcPr>
          <w:p w14:paraId="02A9851C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C643BAB" w14:textId="77777777" w:rsidR="00791429" w:rsidRPr="009209DB" w:rsidRDefault="00791429" w:rsidP="00E250C2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21,519</w:t>
            </w:r>
          </w:p>
        </w:tc>
      </w:tr>
    </w:tbl>
    <w:p w14:paraId="1D23D0E4" w14:textId="77777777" w:rsidR="00791429" w:rsidRPr="00BD6760" w:rsidRDefault="00791429" w:rsidP="00BD6760">
      <w:pPr>
        <w:pStyle w:val="FSBlank"/>
        <w:spacing w:line="240" w:lineRule="auto"/>
        <w:rPr>
          <w:sz w:val="24"/>
          <w:szCs w:val="24"/>
        </w:rPr>
      </w:pPr>
    </w:p>
    <w:p w14:paraId="021172CE" w14:textId="77777777" w:rsidR="0016366C" w:rsidRPr="00D32C8D" w:rsidRDefault="0016366C" w:rsidP="00BD6760">
      <w:pPr>
        <w:pStyle w:val="FSHeadMain"/>
        <w:spacing w:line="240" w:lineRule="auto"/>
        <w:rPr>
          <w:cs/>
        </w:rPr>
      </w:pPr>
      <w:r w:rsidRPr="00791429">
        <w:rPr>
          <w:cs/>
        </w:rPr>
        <w:t>สิทธิประโยชน์จากการส่งเสริมการลงทุน</w:t>
      </w:r>
    </w:p>
    <w:p w14:paraId="726DF03F" w14:textId="77777777" w:rsidR="0016366C" w:rsidRPr="00BD6760" w:rsidRDefault="0016366C" w:rsidP="00BD6760">
      <w:pPr>
        <w:pStyle w:val="FSBlank"/>
        <w:spacing w:line="240" w:lineRule="auto"/>
        <w:rPr>
          <w:sz w:val="24"/>
          <w:szCs w:val="24"/>
        </w:rPr>
      </w:pPr>
    </w:p>
    <w:p w14:paraId="7EA68F8E" w14:textId="77777777" w:rsidR="0016366C" w:rsidRPr="00D32C8D" w:rsidRDefault="00F0119E" w:rsidP="00BD6760">
      <w:pPr>
        <w:pStyle w:val="FSContent"/>
        <w:spacing w:line="240" w:lineRule="auto"/>
      </w:pPr>
      <w:r w:rsidRPr="00D32C8D">
        <w:rPr>
          <w:cs/>
        </w:rPr>
        <w:t>คณะกรรมการส่งเสริมการลงทุนอนุมัติให้</w:t>
      </w:r>
      <w:r w:rsidR="0016366C" w:rsidRPr="00D32C8D">
        <w:rPr>
          <w:cs/>
        </w:rPr>
        <w:t>บริษัทได้รับสิทธิ</w:t>
      </w:r>
      <w:r w:rsidRPr="00D32C8D">
        <w:rPr>
          <w:cs/>
        </w:rPr>
        <w:t>ประโยชน์</w:t>
      </w:r>
      <w:r w:rsidR="0016366C" w:rsidRPr="00D32C8D">
        <w:rPr>
          <w:cs/>
        </w:rPr>
        <w:t>บางประการ</w:t>
      </w:r>
      <w:r w:rsidRPr="00D32C8D">
        <w:rPr>
          <w:cs/>
        </w:rPr>
        <w:t>ในฐานะผู้ได้รับการ</w:t>
      </w:r>
      <w:r w:rsidR="0016366C" w:rsidRPr="00D32C8D">
        <w:rPr>
          <w:cs/>
        </w:rPr>
        <w:t>ส่งเสริม</w:t>
      </w:r>
      <w:r w:rsidR="008E145E" w:rsidRPr="00D32C8D">
        <w:rPr>
          <w:cs/>
        </w:rPr>
        <w:br/>
      </w:r>
      <w:r w:rsidR="0016366C" w:rsidRPr="00D32C8D">
        <w:rPr>
          <w:cs/>
        </w:rPr>
        <w:t>การลงทุนตามพระราชบัญญัติส่งเสริมการลงทุน พ</w:t>
      </w:r>
      <w:r w:rsidR="0016366C" w:rsidRPr="00D32C8D">
        <w:t>.</w:t>
      </w:r>
      <w:r w:rsidR="0016366C" w:rsidRPr="00D32C8D">
        <w:rPr>
          <w:cs/>
        </w:rPr>
        <w:t>ศ</w:t>
      </w:r>
      <w:r w:rsidR="0016366C" w:rsidRPr="00D32C8D">
        <w:t>. 2520</w:t>
      </w:r>
      <w:r w:rsidRPr="00D32C8D">
        <w:rPr>
          <w:cs/>
        </w:rPr>
        <w:t xml:space="preserve"> เกี่ยวกับ</w:t>
      </w:r>
      <w:r w:rsidR="00E45E68" w:rsidRPr="00D32C8D">
        <w:rPr>
          <w:cs/>
          <w:lang w:val="th-TH"/>
        </w:rPr>
        <w:t xml:space="preserve">การผลิตและจำหน่ายท่อทองแดงไร้ตะเข็บชนิดต่างๆ </w:t>
      </w:r>
      <w:r w:rsidR="0016366C" w:rsidRPr="00D32C8D">
        <w:rPr>
          <w:cs/>
        </w:rPr>
        <w:t>ซึ่ง</w:t>
      </w:r>
      <w:r w:rsidR="00E45E68" w:rsidRPr="00D32C8D">
        <w:rPr>
          <w:cs/>
        </w:rPr>
        <w:t>พอสรุปสาระสำคัญ</w:t>
      </w:r>
      <w:r w:rsidR="00CC5F45" w:rsidRPr="00D32C8D">
        <w:rPr>
          <w:cs/>
        </w:rPr>
        <w:t>สำหรับสิทธิประโยชน์ที่ยังคงมีอยู่</w:t>
      </w:r>
      <w:r w:rsidR="00E45E68" w:rsidRPr="00D32C8D">
        <w:rPr>
          <w:cs/>
        </w:rPr>
        <w:t>ได้ดั</w:t>
      </w:r>
      <w:r w:rsidR="0016366C" w:rsidRPr="00D32C8D">
        <w:rPr>
          <w:cs/>
        </w:rPr>
        <w:t>งนี้</w:t>
      </w:r>
    </w:p>
    <w:p w14:paraId="56DE364B" w14:textId="77777777" w:rsidR="0016366C" w:rsidRPr="00BD6760" w:rsidRDefault="0016366C" w:rsidP="00BD6760">
      <w:pPr>
        <w:pStyle w:val="FSBlank"/>
        <w:spacing w:line="240" w:lineRule="auto"/>
        <w:rPr>
          <w:sz w:val="24"/>
          <w:szCs w:val="24"/>
        </w:rPr>
      </w:pPr>
    </w:p>
    <w:p w14:paraId="25D5B0E4" w14:textId="77777777" w:rsidR="0016366C" w:rsidRPr="00D32C8D" w:rsidRDefault="0016366C" w:rsidP="00BD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  <w:r w:rsidRPr="00D32C8D">
        <w:rPr>
          <w:rFonts w:ascii="Angsana New" w:hAnsi="Angsana New" w:cs="Angsana New"/>
          <w:sz w:val="30"/>
          <w:szCs w:val="30"/>
        </w:rPr>
        <w:tab/>
      </w:r>
      <w:r w:rsidRPr="00D32C8D">
        <w:rPr>
          <w:rFonts w:ascii="Angsana New" w:hAnsi="Angsana New" w:cs="Angsana New"/>
          <w:sz w:val="30"/>
          <w:szCs w:val="30"/>
          <w:cs/>
        </w:rPr>
        <w:t>(ก)</w:t>
      </w:r>
      <w:r w:rsidRPr="00D32C8D">
        <w:rPr>
          <w:rFonts w:ascii="Angsana New" w:hAnsi="Angsana New" w:cs="Angsana New"/>
          <w:sz w:val="30"/>
          <w:szCs w:val="30"/>
        </w:rPr>
        <w:tab/>
      </w:r>
      <w:r w:rsidR="00E45E68" w:rsidRPr="00D32C8D">
        <w:rPr>
          <w:rFonts w:ascii="Angsana New" w:hAnsi="Angsana New" w:cs="Angsana New"/>
          <w:sz w:val="30"/>
          <w:szCs w:val="30"/>
          <w:cs/>
        </w:rPr>
        <w:t>ให้</w:t>
      </w:r>
      <w:r w:rsidRPr="00D32C8D">
        <w:rPr>
          <w:rFonts w:ascii="Angsana New" w:hAnsi="Angsana New" w:cs="Angsana New"/>
          <w:sz w:val="30"/>
          <w:szCs w:val="30"/>
          <w:cs/>
        </w:rPr>
        <w:t>ได้รับยกเว้นภาษีอากรขาเข้าสำหรับ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>วัตถุดิบและวัสดุ</w:t>
      </w:r>
      <w:r w:rsidRPr="00D32C8D">
        <w:rPr>
          <w:rFonts w:ascii="Angsana New" w:hAnsi="Angsana New" w:cs="Angsana New"/>
          <w:sz w:val="30"/>
          <w:szCs w:val="30"/>
          <w:cs/>
        </w:rPr>
        <w:t>ที่จำเป็นในการดำเนินกิจการ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 xml:space="preserve">ที่ต้องนำเข้ามาจากต่างประเทศ เพื่อใช้ในการผลิตเพื่อการส่งออก 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>14 มกราคม 25</w:t>
      </w:r>
      <w:r w:rsidR="00B84A44" w:rsidRPr="00D32C8D">
        <w:rPr>
          <w:rFonts w:ascii="Angsana New" w:hAnsi="Angsana New" w:cs="Angsana New"/>
          <w:sz w:val="30"/>
          <w:szCs w:val="30"/>
        </w:rPr>
        <w:t>60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 xml:space="preserve"> จน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>13 มกราคม 25</w:t>
      </w:r>
      <w:r w:rsidR="00845406" w:rsidRPr="00D32C8D">
        <w:rPr>
          <w:rFonts w:ascii="Angsana New" w:hAnsi="Angsana New" w:cs="Angsana New" w:hint="cs"/>
          <w:sz w:val="30"/>
          <w:szCs w:val="30"/>
          <w:cs/>
        </w:rPr>
        <w:t>6</w:t>
      </w:r>
      <w:r w:rsidR="00DA519B">
        <w:rPr>
          <w:rFonts w:ascii="Angsana New" w:hAnsi="Angsana New" w:cs="Angsana New"/>
          <w:sz w:val="30"/>
          <w:szCs w:val="30"/>
        </w:rPr>
        <w:t>3</w:t>
      </w:r>
    </w:p>
    <w:p w14:paraId="11EFE5E9" w14:textId="77777777" w:rsidR="00231C22" w:rsidRPr="00BD6760" w:rsidRDefault="00231C22" w:rsidP="00BD6760">
      <w:pPr>
        <w:pStyle w:val="FSBlank"/>
        <w:spacing w:line="240" w:lineRule="auto"/>
        <w:rPr>
          <w:sz w:val="24"/>
          <w:szCs w:val="24"/>
        </w:rPr>
      </w:pPr>
    </w:p>
    <w:p w14:paraId="3B53CF45" w14:textId="77777777" w:rsidR="00BA15F3" w:rsidRPr="00D32C8D" w:rsidRDefault="00BA15F3" w:rsidP="00BD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  <w:r w:rsidRPr="00D32C8D">
        <w:rPr>
          <w:rFonts w:ascii="Angsana New" w:hAnsi="Angsana New" w:cs="Angsana New"/>
          <w:sz w:val="30"/>
          <w:szCs w:val="30"/>
        </w:rPr>
        <w:tab/>
      </w:r>
      <w:r w:rsidRPr="00D32C8D">
        <w:rPr>
          <w:rFonts w:ascii="Angsana New" w:hAnsi="Angsana New" w:cs="Angsana New"/>
          <w:sz w:val="30"/>
          <w:szCs w:val="30"/>
          <w:cs/>
        </w:rPr>
        <w:t>(</w:t>
      </w:r>
      <w:r w:rsidRPr="00D32C8D">
        <w:rPr>
          <w:rFonts w:ascii="Angsana New" w:hAnsi="Angsana New" w:cs="Angsana New" w:hint="cs"/>
          <w:sz w:val="30"/>
          <w:szCs w:val="30"/>
          <w:cs/>
        </w:rPr>
        <w:t>ข</w:t>
      </w:r>
      <w:r w:rsidRPr="00D32C8D">
        <w:rPr>
          <w:rFonts w:ascii="Angsana New" w:hAnsi="Angsana New" w:cs="Angsana New"/>
          <w:sz w:val="30"/>
          <w:szCs w:val="30"/>
          <w:cs/>
        </w:rPr>
        <w:t>)</w:t>
      </w:r>
      <w:r w:rsidRPr="00D32C8D">
        <w:rPr>
          <w:rFonts w:ascii="Angsana New" w:hAnsi="Angsana New" w:cs="Angsana New"/>
          <w:sz w:val="30"/>
          <w:szCs w:val="30"/>
        </w:rPr>
        <w:tab/>
      </w:r>
      <w:r w:rsidRPr="00D32C8D">
        <w:rPr>
          <w:rFonts w:ascii="Angsana New" w:hAnsi="Angsana New" w:cs="Angsana New"/>
          <w:sz w:val="30"/>
          <w:szCs w:val="30"/>
          <w:cs/>
        </w:rPr>
        <w:t>ให้ได้รับยกเว้นภาษีอากรขาเข้าสำหรับ</w:t>
      </w:r>
      <w:r w:rsidRPr="00D32C8D">
        <w:rPr>
          <w:rFonts w:ascii="Angsana New" w:hAnsi="Angsana New" w:cs="Angsana New" w:hint="cs"/>
          <w:sz w:val="30"/>
          <w:szCs w:val="30"/>
          <w:cs/>
        </w:rPr>
        <w:t xml:space="preserve">ของที่ผู้ได้รับการส่งเสริมนำเข้ามาเพื่อส่งกลับออกไป 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BE0375" w:rsidRPr="00D32C8D">
        <w:rPr>
          <w:rFonts w:ascii="Angsana New" w:hAnsi="Angsana New" w:cs="Angsana New"/>
          <w:sz w:val="30"/>
          <w:szCs w:val="30"/>
        </w:rPr>
        <w:br/>
      </w:r>
      <w:r w:rsidRPr="00D32C8D">
        <w:rPr>
          <w:rFonts w:ascii="Angsana New" w:hAnsi="Angsana New" w:cs="Angsana New" w:hint="cs"/>
          <w:sz w:val="30"/>
          <w:szCs w:val="30"/>
          <w:cs/>
        </w:rPr>
        <w:t>14 มกราคม 25</w:t>
      </w:r>
      <w:r w:rsidR="00B84A44" w:rsidRPr="00D32C8D">
        <w:rPr>
          <w:rFonts w:ascii="Angsana New" w:hAnsi="Angsana New" w:cs="Angsana New"/>
          <w:sz w:val="30"/>
          <w:szCs w:val="30"/>
        </w:rPr>
        <w:t>60</w:t>
      </w:r>
      <w:r w:rsidRPr="00D32C8D">
        <w:rPr>
          <w:rFonts w:ascii="Angsana New" w:hAnsi="Angsana New" w:cs="Angsana New" w:hint="cs"/>
          <w:sz w:val="30"/>
          <w:szCs w:val="30"/>
          <w:cs/>
        </w:rPr>
        <w:t xml:space="preserve"> จน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D32C8D">
        <w:rPr>
          <w:rFonts w:ascii="Angsana New" w:hAnsi="Angsana New" w:cs="Angsana New" w:hint="cs"/>
          <w:sz w:val="30"/>
          <w:szCs w:val="30"/>
          <w:cs/>
        </w:rPr>
        <w:t>13 มกราคม 25</w:t>
      </w:r>
      <w:r w:rsidR="00845406" w:rsidRPr="00D32C8D">
        <w:rPr>
          <w:rFonts w:ascii="Angsana New" w:hAnsi="Angsana New" w:cs="Angsana New" w:hint="cs"/>
          <w:sz w:val="30"/>
          <w:szCs w:val="30"/>
          <w:cs/>
        </w:rPr>
        <w:t>6</w:t>
      </w:r>
      <w:r w:rsidR="00DA519B">
        <w:rPr>
          <w:rFonts w:ascii="Angsana New" w:hAnsi="Angsana New" w:cs="Angsana New"/>
          <w:sz w:val="30"/>
          <w:szCs w:val="30"/>
        </w:rPr>
        <w:t>3</w:t>
      </w:r>
    </w:p>
    <w:p w14:paraId="194369AD" w14:textId="77777777" w:rsidR="0016366C" w:rsidRPr="00BD6760" w:rsidRDefault="0016366C" w:rsidP="008E145E">
      <w:pPr>
        <w:pStyle w:val="FSContent"/>
      </w:pPr>
      <w:r w:rsidRPr="00BD6760">
        <w:rPr>
          <w:cs/>
        </w:rPr>
        <w:lastRenderedPageBreak/>
        <w:t>เนื่องจากเป็นกิจการที่ได้รับการส่งเสริม</w:t>
      </w:r>
      <w:r w:rsidRPr="00BD6760">
        <w:rPr>
          <w:cs/>
          <w:lang w:val="th-TH"/>
        </w:rPr>
        <w:t>การลงทุน</w:t>
      </w:r>
      <w:r w:rsidRPr="00BD6760">
        <w:rPr>
          <w:cs/>
        </w:rPr>
        <w:t xml:space="preserve"> บริษัท</w:t>
      </w:r>
      <w:r w:rsidR="00E45E68" w:rsidRPr="00BD6760">
        <w:rPr>
          <w:cs/>
        </w:rPr>
        <w:t>จะ</w:t>
      </w:r>
      <w:r w:rsidRPr="00BD6760">
        <w:rPr>
          <w:cs/>
        </w:rPr>
        <w:t>ต้องปฏิบัติตามเงื่อนไขและข้อกำหนดตามที่ระบุไว้ในบัตรส่งเสริม</w:t>
      </w:r>
      <w:r w:rsidR="00E45E68" w:rsidRPr="00BD6760">
        <w:rPr>
          <w:cs/>
        </w:rPr>
        <w:t>การลงทุน</w:t>
      </w:r>
    </w:p>
    <w:p w14:paraId="4A39E2FF" w14:textId="77777777" w:rsidR="00B84A44" w:rsidRPr="00262E6D" w:rsidRDefault="00B84A44" w:rsidP="00D32C8D">
      <w:pPr>
        <w:pStyle w:val="FSBlank"/>
        <w:rPr>
          <w:sz w:val="22"/>
          <w:szCs w:val="22"/>
        </w:rPr>
      </w:pPr>
    </w:p>
    <w:p w14:paraId="29C61F9D" w14:textId="77777777" w:rsidR="001A2ED8" w:rsidRPr="00BD6760" w:rsidRDefault="00821E6B" w:rsidP="008E145E">
      <w:pPr>
        <w:pStyle w:val="FSHeadMain"/>
        <w:rPr>
          <w:cs/>
        </w:rPr>
      </w:pPr>
      <w:r w:rsidRPr="00BD6760">
        <w:rPr>
          <w:cs/>
        </w:rPr>
        <w:t>กำไรต่อหุ้น</w:t>
      </w:r>
      <w:r w:rsidR="007146C2" w:rsidRPr="00BD6760">
        <w:rPr>
          <w:cs/>
        </w:rPr>
        <w:t>ขั้นพื้นฐาน</w:t>
      </w:r>
    </w:p>
    <w:p w14:paraId="30B78EBF" w14:textId="77777777" w:rsidR="006D4DFD" w:rsidRPr="00262E6D" w:rsidRDefault="006D4DFD" w:rsidP="00851641">
      <w:pPr>
        <w:pStyle w:val="FSBlank"/>
        <w:rPr>
          <w:sz w:val="22"/>
          <w:szCs w:val="22"/>
        </w:rPr>
      </w:pPr>
    </w:p>
    <w:tbl>
      <w:tblPr>
        <w:tblW w:w="91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03"/>
        <w:gridCol w:w="1267"/>
        <w:gridCol w:w="236"/>
        <w:gridCol w:w="1267"/>
        <w:gridCol w:w="9"/>
      </w:tblGrid>
      <w:tr w:rsidR="001D6AFD" w:rsidRPr="00BD6760" w14:paraId="555177C3" w14:textId="77777777" w:rsidTr="00BD6760">
        <w:trPr>
          <w:gridAfter w:val="1"/>
          <w:wAfter w:w="9" w:type="dxa"/>
        </w:trPr>
        <w:tc>
          <w:tcPr>
            <w:tcW w:w="6403" w:type="dxa"/>
          </w:tcPr>
          <w:p w14:paraId="0CEBFE85" w14:textId="77777777" w:rsidR="001D6AFD" w:rsidRPr="00BD676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14:paraId="548FF295" w14:textId="77777777" w:rsidR="001D6AFD" w:rsidRPr="00BD676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315A15CC" w14:textId="77777777" w:rsidR="001D6AFD" w:rsidRPr="00BD676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6802FA84" w14:textId="77777777" w:rsidR="001D6AFD" w:rsidRPr="00BD676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D631BE" w:rsidRPr="00BD6760" w14:paraId="4658B150" w14:textId="77777777" w:rsidTr="00BD6760">
        <w:tc>
          <w:tcPr>
            <w:tcW w:w="6403" w:type="dxa"/>
          </w:tcPr>
          <w:p w14:paraId="316C5D91" w14:textId="77777777" w:rsidR="00D631BE" w:rsidRPr="00BD6760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14:paraId="254E4278" w14:textId="77777777" w:rsidR="00D631BE" w:rsidRPr="00BD6760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4083A" w:rsidRPr="00BD6760" w14:paraId="169F0F42" w14:textId="77777777" w:rsidTr="00BD6760">
        <w:tc>
          <w:tcPr>
            <w:tcW w:w="6403" w:type="dxa"/>
          </w:tcPr>
          <w:p w14:paraId="53971AFC" w14:textId="77777777" w:rsidR="00F4083A" w:rsidRPr="00BD6760" w:rsidRDefault="00F4083A" w:rsidP="0012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="001266C8"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14:paraId="66F315FA" w14:textId="77777777" w:rsidR="00F4083A" w:rsidRPr="00BD6760" w:rsidRDefault="00F4083A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266C8" w:rsidRPr="00BD6760" w14:paraId="251EBBFF" w14:textId="77777777" w:rsidTr="00BD6760">
        <w:tc>
          <w:tcPr>
            <w:tcW w:w="6403" w:type="dxa"/>
          </w:tcPr>
          <w:p w14:paraId="6F191EFB" w14:textId="77777777" w:rsidR="001266C8" w:rsidRPr="00BD6760" w:rsidRDefault="001266C8" w:rsidP="00F4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14:paraId="31C67261" w14:textId="77777777" w:rsidR="001266C8" w:rsidRPr="00BD6760" w:rsidRDefault="001266C8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D6AFD" w:rsidRPr="00BD6760" w14:paraId="55FEE9DA" w14:textId="77777777" w:rsidTr="00D27959">
        <w:trPr>
          <w:gridAfter w:val="1"/>
          <w:wAfter w:w="9" w:type="dxa"/>
        </w:trPr>
        <w:tc>
          <w:tcPr>
            <w:tcW w:w="6403" w:type="dxa"/>
          </w:tcPr>
          <w:p w14:paraId="271EE76D" w14:textId="77777777" w:rsidR="001D6AFD" w:rsidRPr="00BD6760" w:rsidRDefault="001D6AFD" w:rsidP="001D6AFD">
            <w:pPr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BD6760"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7A10681" w14:textId="77777777" w:rsidR="001D6AFD" w:rsidRPr="00BD6760" w:rsidRDefault="00C72596" w:rsidP="001D6AFD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124,207</w:t>
            </w:r>
          </w:p>
        </w:tc>
        <w:tc>
          <w:tcPr>
            <w:tcW w:w="236" w:type="dxa"/>
            <w:vAlign w:val="bottom"/>
          </w:tcPr>
          <w:p w14:paraId="27836EC3" w14:textId="77777777" w:rsidR="001D6AFD" w:rsidRPr="00BD676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783CF7E4" w14:textId="77777777" w:rsidR="001D6AFD" w:rsidRPr="00BD6760" w:rsidRDefault="001D6AFD" w:rsidP="001D6AFD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144,614</w:t>
            </w:r>
          </w:p>
        </w:tc>
      </w:tr>
      <w:tr w:rsidR="001D6AFD" w:rsidRPr="00BD6760" w14:paraId="0655CD62" w14:textId="77777777" w:rsidTr="00D27959">
        <w:trPr>
          <w:gridAfter w:val="1"/>
          <w:wAfter w:w="9" w:type="dxa"/>
        </w:trPr>
        <w:tc>
          <w:tcPr>
            <w:tcW w:w="6403" w:type="dxa"/>
          </w:tcPr>
          <w:p w14:paraId="2F5E2C22" w14:textId="77777777" w:rsidR="001D6AFD" w:rsidRPr="00BD6760" w:rsidRDefault="001D6AFD" w:rsidP="001D6AF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4ACFE952" w14:textId="77777777" w:rsidR="001D6AFD" w:rsidRPr="00BD6760" w:rsidRDefault="00C72596" w:rsidP="001D6AFD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48,000</w:t>
            </w:r>
          </w:p>
        </w:tc>
        <w:tc>
          <w:tcPr>
            <w:tcW w:w="236" w:type="dxa"/>
          </w:tcPr>
          <w:p w14:paraId="2536C7E1" w14:textId="77777777" w:rsidR="001D6AFD" w:rsidRPr="00BD676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419EDB74" w14:textId="77777777" w:rsidR="001D6AFD" w:rsidRPr="00BD6760" w:rsidRDefault="001D6AFD" w:rsidP="001D6AFD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48,000</w:t>
            </w:r>
          </w:p>
        </w:tc>
      </w:tr>
      <w:tr w:rsidR="00F4083A" w:rsidRPr="003B34F2" w14:paraId="7A3B9074" w14:textId="77777777" w:rsidTr="00D27959">
        <w:trPr>
          <w:gridAfter w:val="1"/>
          <w:wAfter w:w="9" w:type="dxa"/>
          <w:trHeight w:val="314"/>
        </w:trPr>
        <w:tc>
          <w:tcPr>
            <w:tcW w:w="6403" w:type="dxa"/>
          </w:tcPr>
          <w:p w14:paraId="24B4CCB8" w14:textId="77777777" w:rsidR="00F4083A" w:rsidRPr="003B34F2" w:rsidRDefault="00F4083A" w:rsidP="00BD6760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471E7773" w14:textId="77777777" w:rsidR="00F4083A" w:rsidRPr="003B34F2" w:rsidRDefault="00F4083A" w:rsidP="00BD6760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76D950FD" w14:textId="77777777" w:rsidR="00F4083A" w:rsidRPr="003B34F2" w:rsidRDefault="00F4083A" w:rsidP="00BD6760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0A04EE6D" w14:textId="77777777" w:rsidR="00F4083A" w:rsidRPr="003B34F2" w:rsidRDefault="00F4083A" w:rsidP="00BD6760">
            <w:pPr>
              <w:pStyle w:val="FSBlank"/>
              <w:rPr>
                <w:sz w:val="22"/>
                <w:szCs w:val="22"/>
              </w:rPr>
            </w:pPr>
          </w:p>
        </w:tc>
      </w:tr>
      <w:tr w:rsidR="001D6AFD" w:rsidRPr="00BD6760" w14:paraId="0CF1D04C" w14:textId="77777777" w:rsidTr="00BD6760">
        <w:trPr>
          <w:gridAfter w:val="1"/>
          <w:wAfter w:w="9" w:type="dxa"/>
        </w:trPr>
        <w:tc>
          <w:tcPr>
            <w:tcW w:w="6403" w:type="dxa"/>
            <w:vAlign w:val="bottom"/>
          </w:tcPr>
          <w:p w14:paraId="5A21AF92" w14:textId="77777777" w:rsidR="001D6AFD" w:rsidRPr="00BD6760" w:rsidRDefault="001D6AFD" w:rsidP="001D6AFD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59595093" w14:textId="77777777" w:rsidR="001D6AFD" w:rsidRPr="00BD6760" w:rsidRDefault="00C72596" w:rsidP="001D6AFD">
            <w:pPr>
              <w:pStyle w:val="acctfourfigures"/>
              <w:tabs>
                <w:tab w:val="clear" w:pos="765"/>
                <w:tab w:val="right" w:pos="979"/>
              </w:tabs>
              <w:spacing w:line="240" w:lineRule="atLeast"/>
              <w:ind w:left="-79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676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2.59</w:t>
            </w:r>
          </w:p>
        </w:tc>
        <w:tc>
          <w:tcPr>
            <w:tcW w:w="236" w:type="dxa"/>
            <w:vAlign w:val="bottom"/>
          </w:tcPr>
          <w:p w14:paraId="5274FDC1" w14:textId="77777777" w:rsidR="001D6AFD" w:rsidRPr="00BD676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D37B398" w14:textId="77777777" w:rsidR="001D6AFD" w:rsidRPr="00BD6760" w:rsidRDefault="001D6AFD" w:rsidP="001D6AFD">
            <w:pPr>
              <w:pStyle w:val="acctfourfigures"/>
              <w:tabs>
                <w:tab w:val="clear" w:pos="765"/>
                <w:tab w:val="right" w:pos="979"/>
              </w:tabs>
              <w:spacing w:line="240" w:lineRule="atLeast"/>
              <w:ind w:left="-79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D676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3.01</w:t>
            </w:r>
          </w:p>
        </w:tc>
      </w:tr>
    </w:tbl>
    <w:p w14:paraId="33D0B3AD" w14:textId="77777777" w:rsidR="004A4F7B" w:rsidRPr="003B34F2" w:rsidRDefault="004A4F7B" w:rsidP="00D32C8D">
      <w:pPr>
        <w:pStyle w:val="FSBlank"/>
        <w:rPr>
          <w:sz w:val="22"/>
          <w:szCs w:val="22"/>
        </w:rPr>
      </w:pPr>
    </w:p>
    <w:p w14:paraId="6889B2EF" w14:textId="77777777" w:rsidR="00DB1CF4" w:rsidRPr="00BD6760" w:rsidRDefault="00DB1CF4" w:rsidP="00851641">
      <w:pPr>
        <w:pStyle w:val="FSHeadMain"/>
      </w:pPr>
      <w:r w:rsidRPr="00BD6760">
        <w:rPr>
          <w:cs/>
        </w:rPr>
        <w:t>เงินปันผล</w:t>
      </w:r>
    </w:p>
    <w:p w14:paraId="05A278C8" w14:textId="77777777" w:rsidR="00CC46CF" w:rsidRPr="003B34F2" w:rsidRDefault="00CC46CF" w:rsidP="00BD6760">
      <w:pPr>
        <w:pStyle w:val="FSBlank"/>
        <w:rPr>
          <w:sz w:val="22"/>
          <w:szCs w:val="22"/>
        </w:rPr>
      </w:pPr>
    </w:p>
    <w:p w14:paraId="45005118" w14:textId="77777777" w:rsidR="00F4083A" w:rsidRPr="00BD6760" w:rsidRDefault="00F4083A" w:rsidP="00F4083A">
      <w:pPr>
        <w:pStyle w:val="FSHeadMain"/>
        <w:numPr>
          <w:ilvl w:val="0"/>
          <w:numId w:val="0"/>
        </w:numPr>
        <w:ind w:left="518"/>
        <w:rPr>
          <w:b w:val="0"/>
          <w:bCs w:val="0"/>
        </w:rPr>
      </w:pPr>
      <w:r w:rsidRPr="00BD6760">
        <w:rPr>
          <w:b w:val="0"/>
          <w:bCs w:val="0"/>
          <w:cs/>
        </w:rPr>
        <w:t>ผู้ถือหุ้นของบริษัทได้อนุมัติเงินปันผลดังต่อไปนี้</w:t>
      </w:r>
    </w:p>
    <w:p w14:paraId="3833E7A7" w14:textId="77777777" w:rsidR="00BD6760" w:rsidRPr="003B34F2" w:rsidRDefault="00BD6760" w:rsidP="00BD6760">
      <w:pPr>
        <w:pStyle w:val="FSBlank"/>
        <w:rPr>
          <w:sz w:val="22"/>
          <w:szCs w:val="22"/>
        </w:rPr>
      </w:pP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2377"/>
        <w:gridCol w:w="1521"/>
        <w:gridCol w:w="285"/>
        <w:gridCol w:w="1711"/>
        <w:gridCol w:w="285"/>
        <w:gridCol w:w="1331"/>
        <w:gridCol w:w="249"/>
        <w:gridCol w:w="1367"/>
      </w:tblGrid>
      <w:tr w:rsidR="00BD6760" w:rsidRPr="00BD6760" w14:paraId="26B04627" w14:textId="77777777" w:rsidTr="00BD6760">
        <w:trPr>
          <w:trHeight w:val="717"/>
        </w:trPr>
        <w:tc>
          <w:tcPr>
            <w:tcW w:w="2377" w:type="dxa"/>
            <w:shd w:val="clear" w:color="auto" w:fill="auto"/>
            <w:vAlign w:val="bottom"/>
          </w:tcPr>
          <w:p w14:paraId="3A4AB4A8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5F015357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85" w:type="dxa"/>
          </w:tcPr>
          <w:p w14:paraId="50E7274B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14:paraId="4EDB374B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  <w:p w14:paraId="4AE52A49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5" w:type="dxa"/>
          </w:tcPr>
          <w:p w14:paraId="54941DE4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514B98D5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9" w:type="dxa"/>
            <w:shd w:val="clear" w:color="auto" w:fill="auto"/>
          </w:tcPr>
          <w:p w14:paraId="5C32F786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A4EA8D9" w14:textId="77777777" w:rsidR="00BD6760" w:rsidRPr="00BD6760" w:rsidDel="00D43E7A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BD6760" w:rsidRPr="00BD6760" w14:paraId="334906F8" w14:textId="77777777" w:rsidTr="00BD6760">
        <w:trPr>
          <w:trHeight w:val="358"/>
        </w:trPr>
        <w:tc>
          <w:tcPr>
            <w:tcW w:w="2377" w:type="dxa"/>
            <w:shd w:val="clear" w:color="auto" w:fill="auto"/>
          </w:tcPr>
          <w:p w14:paraId="53801E48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Gautami" w:hAnsi="Gautami" w:cs="Gautam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7516A15F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0039A4F7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14:paraId="3E7A3720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14:paraId="71A1A495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6133EE2D" w14:textId="77777777" w:rsidR="00BD6760" w:rsidRPr="00106AF5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06A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9" w:type="dxa"/>
            <w:shd w:val="clear" w:color="auto" w:fill="auto"/>
          </w:tcPr>
          <w:p w14:paraId="20450C8A" w14:textId="77777777" w:rsidR="00BD6760" w:rsidRPr="00106AF5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13FEDBF5" w14:textId="77777777" w:rsidR="00BD6760" w:rsidRPr="00106AF5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06A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D27959" w:rsidRPr="00106AF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06A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6760" w:rsidRPr="00BD6760" w14:paraId="018E93B8" w14:textId="77777777" w:rsidTr="00BD6760">
        <w:trPr>
          <w:trHeight w:val="396"/>
        </w:trPr>
        <w:tc>
          <w:tcPr>
            <w:tcW w:w="2377" w:type="dxa"/>
            <w:shd w:val="clear" w:color="auto" w:fill="auto"/>
          </w:tcPr>
          <w:p w14:paraId="139D1E14" w14:textId="77777777" w:rsidR="00BD6760" w:rsidRPr="00BD6760" w:rsidRDefault="00BD6760" w:rsidP="00BD676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21" w:type="dxa"/>
            <w:shd w:val="clear" w:color="auto" w:fill="auto"/>
          </w:tcPr>
          <w:p w14:paraId="0D97B1C5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14:paraId="0F8B9781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1711" w:type="dxa"/>
            <w:shd w:val="clear" w:color="auto" w:fill="auto"/>
          </w:tcPr>
          <w:p w14:paraId="793FE788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14:paraId="23A24B0A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1331" w:type="dxa"/>
            <w:shd w:val="clear" w:color="auto" w:fill="auto"/>
          </w:tcPr>
          <w:p w14:paraId="24257136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249" w:type="dxa"/>
            <w:shd w:val="clear" w:color="auto" w:fill="auto"/>
          </w:tcPr>
          <w:p w14:paraId="4B74EF65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  <w:tc>
          <w:tcPr>
            <w:tcW w:w="1367" w:type="dxa"/>
            <w:shd w:val="clear" w:color="auto" w:fill="auto"/>
          </w:tcPr>
          <w:p w14:paraId="6010DA2B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Gautami" w:hAnsi="Gautami" w:cs="Gautami"/>
                <w:sz w:val="30"/>
                <w:szCs w:val="30"/>
                <w:highlight w:val="cyan"/>
              </w:rPr>
            </w:pPr>
          </w:p>
        </w:tc>
      </w:tr>
      <w:tr w:rsidR="00BD6760" w:rsidRPr="00BD6760" w14:paraId="7DC98F7D" w14:textId="77777777" w:rsidTr="00BD6760">
        <w:trPr>
          <w:trHeight w:val="387"/>
        </w:trPr>
        <w:tc>
          <w:tcPr>
            <w:tcW w:w="2377" w:type="dxa"/>
            <w:shd w:val="clear" w:color="auto" w:fill="auto"/>
          </w:tcPr>
          <w:p w14:paraId="55C5A321" w14:textId="77777777" w:rsidR="00BD6760" w:rsidRPr="00BD6760" w:rsidRDefault="00BD6760" w:rsidP="00BD676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21" w:type="dxa"/>
            <w:shd w:val="clear" w:color="auto" w:fill="auto"/>
          </w:tcPr>
          <w:p w14:paraId="1A10060E" w14:textId="77777777" w:rsidR="00BD6760" w:rsidRPr="00BD6760" w:rsidRDefault="00460AF7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29 </w:t>
            </w:r>
            <w:r w:rsidR="00BD6760" w:rsidRPr="00BD6760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="00BD6760" w:rsidRPr="00BD676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D6760" w:rsidRPr="00BD676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5" w:type="dxa"/>
          </w:tcPr>
          <w:p w14:paraId="73C4F696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14:paraId="6634DED6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D676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85" w:type="dxa"/>
          </w:tcPr>
          <w:p w14:paraId="1555ABCF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14:paraId="12ACE58A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</w:rPr>
              <w:t>1.625</w:t>
            </w:r>
          </w:p>
        </w:tc>
        <w:tc>
          <w:tcPr>
            <w:tcW w:w="249" w:type="dxa"/>
            <w:shd w:val="clear" w:color="auto" w:fill="auto"/>
          </w:tcPr>
          <w:p w14:paraId="0DEEA199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16BA227B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D27959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  <w:tr w:rsidR="00BD6760" w:rsidRPr="003B34F2" w14:paraId="35B30069" w14:textId="77777777" w:rsidTr="00BD6760">
        <w:trPr>
          <w:trHeight w:val="377"/>
        </w:trPr>
        <w:tc>
          <w:tcPr>
            <w:tcW w:w="2377" w:type="dxa"/>
            <w:shd w:val="clear" w:color="auto" w:fill="auto"/>
          </w:tcPr>
          <w:p w14:paraId="3892A133" w14:textId="77777777" w:rsidR="00BD6760" w:rsidRPr="003B34F2" w:rsidRDefault="00BD6760" w:rsidP="00BD6760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6C3F05DB" w14:textId="77777777" w:rsidR="00BD6760" w:rsidRPr="003B34F2" w:rsidRDefault="00BD6760" w:rsidP="00BD6760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85" w:type="dxa"/>
          </w:tcPr>
          <w:p w14:paraId="48D084B7" w14:textId="77777777" w:rsidR="00BD6760" w:rsidRPr="003B34F2" w:rsidRDefault="00BD6760" w:rsidP="00BD6760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711" w:type="dxa"/>
            <w:shd w:val="clear" w:color="auto" w:fill="auto"/>
          </w:tcPr>
          <w:p w14:paraId="02803886" w14:textId="77777777" w:rsidR="00BD6760" w:rsidRPr="003B34F2" w:rsidRDefault="00BD6760" w:rsidP="00BD6760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85" w:type="dxa"/>
          </w:tcPr>
          <w:p w14:paraId="0C053091" w14:textId="77777777" w:rsidR="00BD6760" w:rsidRPr="003B34F2" w:rsidRDefault="00BD6760" w:rsidP="00BD6760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14:paraId="3E24F3E2" w14:textId="77777777" w:rsidR="00BD6760" w:rsidRPr="003B34F2" w:rsidRDefault="00BD6760" w:rsidP="00BD6760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49" w:type="dxa"/>
            <w:shd w:val="clear" w:color="auto" w:fill="auto"/>
          </w:tcPr>
          <w:p w14:paraId="2AAD0155" w14:textId="77777777" w:rsidR="00BD6760" w:rsidRPr="003B34F2" w:rsidRDefault="00BD6760" w:rsidP="00BD6760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14:paraId="4A18D512" w14:textId="77777777" w:rsidR="00BD6760" w:rsidRPr="003B34F2" w:rsidRDefault="00BD6760" w:rsidP="00BD6760">
            <w:pPr>
              <w:pStyle w:val="FSBlank"/>
              <w:rPr>
                <w:sz w:val="22"/>
                <w:szCs w:val="22"/>
              </w:rPr>
            </w:pPr>
          </w:p>
        </w:tc>
      </w:tr>
      <w:tr w:rsidR="00BD6760" w:rsidRPr="00BD6760" w14:paraId="029C4C48" w14:textId="77777777" w:rsidTr="00BD6760">
        <w:trPr>
          <w:trHeight w:val="406"/>
        </w:trPr>
        <w:tc>
          <w:tcPr>
            <w:tcW w:w="2377" w:type="dxa"/>
            <w:shd w:val="clear" w:color="auto" w:fill="auto"/>
          </w:tcPr>
          <w:p w14:paraId="2F239310" w14:textId="77777777" w:rsidR="00BD6760" w:rsidRPr="00BD6760" w:rsidRDefault="00BD6760" w:rsidP="00BD676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521" w:type="dxa"/>
            <w:shd w:val="clear" w:color="auto" w:fill="auto"/>
          </w:tcPr>
          <w:p w14:paraId="02CD9B44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24CA3A00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7D1FD19D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48B96D0B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</w:tcPr>
          <w:p w14:paraId="0C992653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6A600422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</w:tcPr>
          <w:p w14:paraId="008B7F39" w14:textId="77777777" w:rsidR="00BD6760" w:rsidRPr="00BD6760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6760" w:rsidRPr="00BD6760" w14:paraId="2674F858" w14:textId="77777777" w:rsidTr="00BD6760">
        <w:trPr>
          <w:trHeight w:val="377"/>
        </w:trPr>
        <w:tc>
          <w:tcPr>
            <w:tcW w:w="2377" w:type="dxa"/>
            <w:shd w:val="clear" w:color="auto" w:fill="auto"/>
          </w:tcPr>
          <w:p w14:paraId="41271DD4" w14:textId="77777777" w:rsidR="00BD6760" w:rsidRPr="00BD6760" w:rsidRDefault="00BD6760" w:rsidP="00BD6760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21" w:type="dxa"/>
            <w:shd w:val="clear" w:color="auto" w:fill="auto"/>
          </w:tcPr>
          <w:p w14:paraId="14B031C9" w14:textId="77777777" w:rsidR="00BD6760" w:rsidRPr="00BD6760" w:rsidRDefault="00BD6760" w:rsidP="00BD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60AF7"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 w:rsidRPr="00BD6760">
              <w:rPr>
                <w:rFonts w:ascii="Angsana New" w:hAnsi="Angsana New" w:cs="Angsana New" w:hint="cs"/>
                <w:sz w:val="30"/>
                <w:szCs w:val="30"/>
                <w:cs/>
              </w:rPr>
              <w:t>เมษายน</w:t>
            </w: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D676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85" w:type="dxa"/>
          </w:tcPr>
          <w:p w14:paraId="46729621" w14:textId="77777777" w:rsidR="00BD6760" w:rsidRPr="00BD6760" w:rsidRDefault="00BD6760" w:rsidP="00BD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14:paraId="34F64CFA" w14:textId="77777777" w:rsidR="00BD6760" w:rsidRPr="00BD6760" w:rsidRDefault="00BD6760" w:rsidP="00BD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 w:hint="cs"/>
                <w:sz w:val="30"/>
                <w:szCs w:val="30"/>
                <w:cs/>
              </w:rPr>
              <w:t>พฤษภาคม</w:t>
            </w:r>
            <w:r w:rsidRPr="00BD6760">
              <w:rPr>
                <w:rFonts w:ascii="Angsana New" w:hAnsi="Angsana New" w:cs="Angsana New"/>
                <w:sz w:val="30"/>
                <w:szCs w:val="30"/>
              </w:rPr>
              <w:t xml:space="preserve"> 2561</w:t>
            </w:r>
          </w:p>
        </w:tc>
        <w:tc>
          <w:tcPr>
            <w:tcW w:w="285" w:type="dxa"/>
          </w:tcPr>
          <w:p w14:paraId="67F3D641" w14:textId="77777777" w:rsidR="00BD6760" w:rsidRPr="00BD6760" w:rsidRDefault="00BD6760" w:rsidP="00BD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shd w:val="clear" w:color="auto" w:fill="auto"/>
          </w:tcPr>
          <w:p w14:paraId="106F67BD" w14:textId="77777777" w:rsidR="00BD6760" w:rsidRPr="00BD6760" w:rsidRDefault="00BD6760" w:rsidP="00BD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</w:rPr>
              <w:t>1.50</w:t>
            </w:r>
          </w:p>
        </w:tc>
        <w:tc>
          <w:tcPr>
            <w:tcW w:w="249" w:type="dxa"/>
            <w:shd w:val="clear" w:color="auto" w:fill="auto"/>
          </w:tcPr>
          <w:p w14:paraId="1CEB7542" w14:textId="77777777" w:rsidR="00BD6760" w:rsidRPr="00BD6760" w:rsidRDefault="00BD6760" w:rsidP="00BD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shd w:val="clear" w:color="auto" w:fill="auto"/>
          </w:tcPr>
          <w:p w14:paraId="0FFE3647" w14:textId="77777777" w:rsidR="00BD6760" w:rsidRPr="00BD6760" w:rsidRDefault="00BD6760" w:rsidP="00BD6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D27959">
              <w:rPr>
                <w:rFonts w:ascii="Angsana New" w:hAnsi="Angsana New" w:cs="Angsana New"/>
                <w:sz w:val="30"/>
                <w:szCs w:val="30"/>
              </w:rPr>
              <w:t>,000</w:t>
            </w:r>
          </w:p>
        </w:tc>
      </w:tr>
    </w:tbl>
    <w:p w14:paraId="7068046F" w14:textId="77777777" w:rsidR="00BD6760" w:rsidRPr="003B34F2" w:rsidRDefault="00BD6760" w:rsidP="00BD6760">
      <w:pPr>
        <w:pStyle w:val="FSBlank"/>
        <w:rPr>
          <w:sz w:val="22"/>
          <w:szCs w:val="22"/>
          <w:cs/>
        </w:rPr>
      </w:pPr>
    </w:p>
    <w:p w14:paraId="617F0691" w14:textId="77777777" w:rsidR="00C72BE3" w:rsidRPr="00BD6760" w:rsidRDefault="00910A92" w:rsidP="00BD6760">
      <w:pPr>
        <w:pStyle w:val="FSHeadMain"/>
      </w:pPr>
      <w:r w:rsidRPr="00BD6760">
        <w:rPr>
          <w:rFonts w:hint="cs"/>
          <w:cs/>
        </w:rPr>
        <w:t>เ</w:t>
      </w:r>
      <w:r w:rsidR="00C5340C" w:rsidRPr="00BD6760">
        <w:rPr>
          <w:cs/>
        </w:rPr>
        <w:t>ครื่องมือทางการเงิน</w:t>
      </w:r>
    </w:p>
    <w:p w14:paraId="612BC669" w14:textId="77777777" w:rsidR="00BD6760" w:rsidRPr="003B34F2" w:rsidRDefault="00BD6760" w:rsidP="00BD6760">
      <w:pPr>
        <w:pStyle w:val="FSBlank"/>
        <w:rPr>
          <w:sz w:val="22"/>
          <w:szCs w:val="22"/>
        </w:rPr>
      </w:pPr>
    </w:p>
    <w:p w14:paraId="67678CE6" w14:textId="77777777" w:rsidR="001C4873" w:rsidRPr="00BD6760" w:rsidRDefault="001C4873" w:rsidP="00725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D676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A953CD5" w14:textId="77777777" w:rsidR="00C72BE3" w:rsidRPr="003B34F2" w:rsidRDefault="00C72BE3" w:rsidP="00BD6760">
      <w:pPr>
        <w:pStyle w:val="FSBlank"/>
        <w:rPr>
          <w:sz w:val="22"/>
          <w:szCs w:val="22"/>
        </w:rPr>
      </w:pPr>
    </w:p>
    <w:p w14:paraId="1A4B72BA" w14:textId="77777777" w:rsidR="001C4873" w:rsidRPr="007943A7" w:rsidRDefault="001C4873" w:rsidP="00BD6DA2">
      <w:pPr>
        <w:pStyle w:val="FSContent"/>
      </w:pPr>
      <w:r w:rsidRPr="007943A7">
        <w:rPr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</w:t>
      </w:r>
      <w:r w:rsidR="00C147E9" w:rsidRPr="007943A7">
        <w:rPr>
          <w:cs/>
        </w:rPr>
        <w:t xml:space="preserve">ตามสัญญาของคู่สัญญา </w:t>
      </w:r>
      <w:r w:rsidRPr="007943A7">
        <w:rPr>
          <w:cs/>
        </w:rPr>
        <w:t>บริษัทไม่มีการ</w:t>
      </w:r>
      <w:r w:rsidR="00E50907" w:rsidRPr="007943A7">
        <w:rPr>
          <w:cs/>
        </w:rPr>
        <w:t>ถือหรือ</w:t>
      </w:r>
      <w:r w:rsidR="00F96CA7" w:rsidRPr="007943A7">
        <w:rPr>
          <w:cs/>
        </w:rPr>
        <w:t>ออก</w:t>
      </w:r>
      <w:r w:rsidRPr="007943A7">
        <w:rPr>
          <w:cs/>
        </w:rPr>
        <w:t xml:space="preserve">ตราสารอนุพันธ์ เพื่อการเก็งกำไรหรือการค้า </w:t>
      </w:r>
    </w:p>
    <w:p w14:paraId="5B7CF7A6" w14:textId="77777777" w:rsidR="00F02585" w:rsidRPr="007943A7" w:rsidRDefault="001C4873" w:rsidP="00BD6DA2">
      <w:pPr>
        <w:pStyle w:val="FSContent"/>
      </w:pPr>
      <w:r w:rsidRPr="007943A7">
        <w:rPr>
          <w:cs/>
        </w:rPr>
        <w:lastRenderedPageBreak/>
        <w:t>การจัดการความเสี่ยงเป็นส่วน</w:t>
      </w:r>
      <w:r w:rsidR="003917E1" w:rsidRPr="007943A7">
        <w:rPr>
          <w:cs/>
        </w:rPr>
        <w:t>ที่สำคัญ</w:t>
      </w:r>
      <w:r w:rsidRPr="007943A7">
        <w:rPr>
          <w:cs/>
        </w:rPr>
        <w:t>ของธุรกิจของบริษัท บริษัทมีระบบในการควบคุมให้</w:t>
      </w:r>
      <w:r w:rsidR="00145C5F" w:rsidRPr="007943A7">
        <w:rPr>
          <w:cs/>
        </w:rPr>
        <w:t>มี</w:t>
      </w:r>
      <w:r w:rsidRPr="007943A7">
        <w:rPr>
          <w:cs/>
        </w:rPr>
        <w:t>ความสมดุลของ</w:t>
      </w:r>
      <w:r w:rsidR="00145C5F" w:rsidRPr="007943A7">
        <w:rPr>
          <w:cs/>
        </w:rPr>
        <w:t>ระดับ</w:t>
      </w:r>
      <w:r w:rsidRPr="007943A7">
        <w:rPr>
          <w:cs/>
        </w:rPr>
        <w:t>ความเสี่ยงที่ยอมรับได้</w:t>
      </w:r>
      <w:r w:rsidR="003D4962" w:rsidRPr="007943A7">
        <w:rPr>
          <w:cs/>
        </w:rPr>
        <w:t xml:space="preserve"> </w:t>
      </w:r>
      <w:r w:rsidRPr="007943A7">
        <w:rPr>
          <w:cs/>
        </w:rPr>
        <w:t>โดยพิจารณาระหว่างต้นทุนที่เกิดจากความเสี่ยงและต้นทุนของการจัดการความเสี่ยง ฝ่ายบริหารได้มี</w:t>
      </w:r>
      <w:r w:rsidR="00374385" w:rsidRPr="007943A7">
        <w:rPr>
          <w:cs/>
        </w:rPr>
        <w:t>การ</w:t>
      </w:r>
      <w:r w:rsidRPr="007943A7">
        <w:rPr>
          <w:cs/>
        </w:rPr>
        <w:t>ควบคุมกระบวนการการจัดการความเสี่ยงของบริษัทอย่างต่อเนื่องเพื่อให้มั่นใจว่า</w:t>
      </w:r>
      <w:r w:rsidR="00145C5F" w:rsidRPr="007943A7">
        <w:rPr>
          <w:cs/>
        </w:rPr>
        <w:t>มี</w:t>
      </w:r>
      <w:r w:rsidRPr="007943A7">
        <w:rPr>
          <w:cs/>
        </w:rPr>
        <w:t>ความสมดุลระหว่างค</w:t>
      </w:r>
      <w:r w:rsidR="003920E0" w:rsidRPr="007943A7">
        <w:rPr>
          <w:cs/>
        </w:rPr>
        <w:t>วามเสี่ยงและการ</w:t>
      </w:r>
      <w:r w:rsidR="00145C5F" w:rsidRPr="007943A7">
        <w:rPr>
          <w:cs/>
        </w:rPr>
        <w:t>ควบคุม</w:t>
      </w:r>
      <w:r w:rsidR="003920E0" w:rsidRPr="007943A7">
        <w:rPr>
          <w:cs/>
        </w:rPr>
        <w:t>ความเสี่ยง</w:t>
      </w:r>
    </w:p>
    <w:p w14:paraId="64359057" w14:textId="77777777" w:rsidR="00BD6DA2" w:rsidRPr="00D82D72" w:rsidRDefault="00BD6DA2" w:rsidP="00D77856">
      <w:pPr>
        <w:pStyle w:val="FSBlank"/>
        <w:spacing w:line="240" w:lineRule="auto"/>
        <w:rPr>
          <w:sz w:val="24"/>
          <w:szCs w:val="24"/>
          <w:cs/>
        </w:rPr>
      </w:pPr>
    </w:p>
    <w:p w14:paraId="75EF4F2A" w14:textId="77777777" w:rsidR="00FB454E" w:rsidRPr="00142471" w:rsidRDefault="00BD6DA2" w:rsidP="00E02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7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4247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การบริหารจัดการ</w:t>
      </w:r>
      <w:r w:rsidR="00FB454E" w:rsidRPr="0014247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ทุน</w:t>
      </w:r>
    </w:p>
    <w:p w14:paraId="78BCFE3B" w14:textId="77777777" w:rsidR="00C72BE3" w:rsidRPr="00142471" w:rsidRDefault="00C72BE3" w:rsidP="00D77856">
      <w:pPr>
        <w:pStyle w:val="FSBlank"/>
        <w:spacing w:line="240" w:lineRule="auto"/>
        <w:rPr>
          <w:sz w:val="30"/>
          <w:szCs w:val="30"/>
        </w:rPr>
      </w:pPr>
    </w:p>
    <w:p w14:paraId="057226EE" w14:textId="77777777" w:rsidR="00FB454E" w:rsidRPr="00142471" w:rsidRDefault="00FB454E" w:rsidP="00BD6DA2">
      <w:pPr>
        <w:pStyle w:val="FSContent"/>
      </w:pPr>
      <w:r w:rsidRPr="00142471">
        <w:rPr>
          <w:cs/>
        </w:rPr>
        <w:t>นโยบายของคณะกรรมการบริษัท</w:t>
      </w:r>
      <w:r w:rsidRPr="00142471">
        <w:t xml:space="preserve"> </w:t>
      </w:r>
      <w:r w:rsidRPr="00142471">
        <w:rPr>
          <w:cs/>
        </w:rPr>
        <w:t>คือการรักษาระดับเงินทุนให้มั่นคงเพื่อรักษา</w:t>
      </w:r>
      <w:r w:rsidR="00400EA3" w:rsidRPr="00142471">
        <w:rPr>
          <w:rFonts w:hint="cs"/>
          <w:cs/>
        </w:rPr>
        <w:t>ความเชื่อมั่นของ</w:t>
      </w:r>
      <w:r w:rsidRPr="00142471">
        <w:rPr>
          <w:cs/>
        </w:rPr>
        <w:t>นักลงทุน เจ้าหนี้ และตลาด และก่อให้เกิดการพัฒนาของธุรกิจในอนาคต คณะกรรมการได้มีการกำกับดูแลผลตอบแทนจากการลงทุนและระดับการจ่ายเงินปันผลให้แก่ผู้ถือหุ้นสามัญ</w:t>
      </w:r>
    </w:p>
    <w:p w14:paraId="074C37EE" w14:textId="77777777" w:rsidR="00C72BE3" w:rsidRPr="00142471" w:rsidRDefault="00C72BE3" w:rsidP="00D77856">
      <w:pPr>
        <w:pStyle w:val="FSBlank"/>
        <w:spacing w:line="240" w:lineRule="auto"/>
        <w:rPr>
          <w:sz w:val="30"/>
          <w:szCs w:val="30"/>
        </w:rPr>
      </w:pPr>
    </w:p>
    <w:p w14:paraId="120A532C" w14:textId="77777777" w:rsidR="001C4873" w:rsidRPr="00142471" w:rsidRDefault="001C4873" w:rsidP="00445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42471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31256AD2" w14:textId="77777777" w:rsidR="00C72BE3" w:rsidRPr="00142471" w:rsidRDefault="00C72BE3" w:rsidP="00D77856">
      <w:pPr>
        <w:pStyle w:val="FSBlank"/>
        <w:spacing w:line="240" w:lineRule="auto"/>
        <w:rPr>
          <w:sz w:val="30"/>
          <w:szCs w:val="30"/>
        </w:rPr>
      </w:pPr>
    </w:p>
    <w:p w14:paraId="037FB7BC" w14:textId="77777777" w:rsidR="001C4873" w:rsidRPr="00142471" w:rsidRDefault="001C4873" w:rsidP="00BD6DA2">
      <w:pPr>
        <w:pStyle w:val="FSContent"/>
        <w:rPr>
          <w:spacing w:val="-2"/>
        </w:rPr>
      </w:pPr>
      <w:r w:rsidRPr="00142471">
        <w:rPr>
          <w:spacing w:val="-2"/>
          <w:cs/>
        </w:rPr>
        <w:t>ความเสี่ยงด้านอัตราดอกเบี้ย หมายถึง ความเสี่ยงที่เกิดจากการเปลี่ยนแปลง</w:t>
      </w:r>
      <w:r w:rsidR="00032A4E" w:rsidRPr="00142471">
        <w:rPr>
          <w:spacing w:val="-2"/>
          <w:cs/>
        </w:rPr>
        <w:t>ที่จะเกิด</w:t>
      </w:r>
      <w:r w:rsidR="00B97EBF" w:rsidRPr="00142471">
        <w:rPr>
          <w:spacing w:val="-2"/>
          <w:cs/>
        </w:rPr>
        <w:t>ในอนาคต</w:t>
      </w:r>
      <w:r w:rsidRPr="00142471">
        <w:rPr>
          <w:spacing w:val="-2"/>
          <w:cs/>
        </w:rPr>
        <w:t>ของอัตราดอกเบี้ยในตลาด ซึ่งส่งผลกระทบต่อการดำเนินงานและกระแสเงินสดของบริษัทเนื่องจากเงินกู้</w:t>
      </w:r>
      <w:r w:rsidR="00BD6DA2" w:rsidRPr="00142471">
        <w:rPr>
          <w:spacing w:val="-2"/>
          <w:cs/>
        </w:rPr>
        <w:t>ยืมส่วนใหญ่มีอัตราดอกเบี้ยคงที่</w:t>
      </w:r>
      <w:r w:rsidRPr="00142471">
        <w:rPr>
          <w:spacing w:val="-2"/>
          <w:cs/>
        </w:rPr>
        <w:t xml:space="preserve"> บริษัทมีความเสี่ยงด้านอัตราดอกเบี้ยที่เกิดจากเงินกู้ยืม (</w:t>
      </w:r>
      <w:r w:rsidR="00F33A7B" w:rsidRPr="00142471">
        <w:rPr>
          <w:spacing w:val="-2"/>
          <w:cs/>
        </w:rPr>
        <w:t>ดู</w:t>
      </w:r>
      <w:r w:rsidRPr="00142471">
        <w:rPr>
          <w:spacing w:val="-2"/>
          <w:cs/>
        </w:rPr>
        <w:t xml:space="preserve">หมายเหตุข้อ </w:t>
      </w:r>
      <w:r w:rsidR="00162388" w:rsidRPr="00142471">
        <w:rPr>
          <w:spacing w:val="-2"/>
          <w:cs/>
        </w:rPr>
        <w:t>1</w:t>
      </w:r>
      <w:r w:rsidR="007F50BD">
        <w:rPr>
          <w:spacing w:val="-2"/>
        </w:rPr>
        <w:t>1</w:t>
      </w:r>
      <w:r w:rsidRPr="00142471">
        <w:rPr>
          <w:spacing w:val="-2"/>
          <w:cs/>
        </w:rPr>
        <w:t>) บริษัทได้</w:t>
      </w:r>
      <w:r w:rsidR="003D4962" w:rsidRPr="00142471">
        <w:rPr>
          <w:spacing w:val="-2"/>
          <w:cs/>
        </w:rPr>
        <w:t>ลด</w:t>
      </w:r>
      <w:r w:rsidRPr="00142471">
        <w:rPr>
          <w:spacing w:val="-2"/>
          <w:cs/>
        </w:rPr>
        <w:t>ความเสี่ยงดังกล่าวโดยทำให้</w:t>
      </w:r>
      <w:r w:rsidR="003D4962" w:rsidRPr="00142471">
        <w:rPr>
          <w:spacing w:val="-2"/>
          <w:cs/>
        </w:rPr>
        <w:t>แ</w:t>
      </w:r>
      <w:r w:rsidRPr="00142471">
        <w:rPr>
          <w:spacing w:val="-2"/>
          <w:cs/>
        </w:rPr>
        <w:t>น</w:t>
      </w:r>
      <w:r w:rsidR="003D4962" w:rsidRPr="00142471">
        <w:rPr>
          <w:spacing w:val="-2"/>
          <w:cs/>
        </w:rPr>
        <w:t>่</w:t>
      </w:r>
      <w:r w:rsidRPr="00142471">
        <w:rPr>
          <w:spacing w:val="-2"/>
          <w:cs/>
        </w:rPr>
        <w:t>ใจว่าให้ดอกเบี้ยที่เกิดจากเงินกู้ยืมส่วนใหญ่เป็นอัตราดอกเบี้ยคงที่</w:t>
      </w:r>
    </w:p>
    <w:p w14:paraId="55B858AC" w14:textId="77777777" w:rsidR="00052459" w:rsidRPr="00142471" w:rsidRDefault="001043A4" w:rsidP="00104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18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142471">
        <w:rPr>
          <w:sz w:val="30"/>
          <w:szCs w:val="30"/>
        </w:rPr>
        <w:tab/>
      </w:r>
    </w:p>
    <w:tbl>
      <w:tblPr>
        <w:tblpPr w:leftFromText="180" w:rightFromText="180" w:vertAnchor="text" w:tblpX="558" w:tblpY="1"/>
        <w:tblOverlap w:val="never"/>
        <w:tblW w:w="9255" w:type="dxa"/>
        <w:tblLayout w:type="fixed"/>
        <w:tblLook w:val="0000" w:firstRow="0" w:lastRow="0" w:firstColumn="0" w:lastColumn="0" w:noHBand="0" w:noVBand="0"/>
      </w:tblPr>
      <w:tblGrid>
        <w:gridCol w:w="3715"/>
        <w:gridCol w:w="1267"/>
        <w:gridCol w:w="1267"/>
        <w:gridCol w:w="236"/>
        <w:gridCol w:w="1267"/>
        <w:gridCol w:w="236"/>
        <w:gridCol w:w="1267"/>
      </w:tblGrid>
      <w:tr w:rsidR="001A6DAA" w:rsidRPr="00142471" w14:paraId="5A848603" w14:textId="77777777" w:rsidTr="001A6DAA">
        <w:trPr>
          <w:cantSplit/>
        </w:trPr>
        <w:tc>
          <w:tcPr>
            <w:tcW w:w="3715" w:type="dxa"/>
          </w:tcPr>
          <w:p w14:paraId="1C2EB33A" w14:textId="77777777" w:rsidR="001A6DAA" w:rsidRPr="00142471" w:rsidRDefault="001A6DAA" w:rsidP="00142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469E6B65" w14:textId="77777777" w:rsidR="001A6DAA" w:rsidRPr="00142471" w:rsidRDefault="001A6DAA" w:rsidP="00142471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4273" w:type="dxa"/>
            <w:gridSpan w:val="5"/>
            <w:tcBorders>
              <w:bottom w:val="single" w:sz="4" w:space="0" w:color="auto"/>
            </w:tcBorders>
          </w:tcPr>
          <w:p w14:paraId="468AEBCA" w14:textId="77777777" w:rsidR="001A6DAA" w:rsidRPr="00142471" w:rsidRDefault="001A6DAA" w:rsidP="001A6DA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6DAA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ระยะเวลาที่ครบกำหนดชำระ</w:t>
            </w:r>
          </w:p>
        </w:tc>
      </w:tr>
      <w:tr w:rsidR="001A6DAA" w:rsidRPr="00142471" w14:paraId="546C993F" w14:textId="77777777" w:rsidTr="001A6DAA">
        <w:trPr>
          <w:cantSplit/>
        </w:trPr>
        <w:tc>
          <w:tcPr>
            <w:tcW w:w="3715" w:type="dxa"/>
          </w:tcPr>
          <w:p w14:paraId="291614EE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14:paraId="4F2DC142" w14:textId="77777777" w:rsidR="001A6DAA" w:rsidRPr="00142471" w:rsidRDefault="001A6DAA" w:rsidP="001A6DA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</w:pPr>
            <w:r w:rsidRPr="00142471">
              <w:rPr>
                <w:rFonts w:ascii="Angsana New" w:hAnsi="Angsana New" w:cs="Angsana New"/>
                <w:spacing w:val="-4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95BCFCE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23FC89C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23FFDA0C" w14:textId="77777777" w:rsidR="001A6DAA" w:rsidRPr="00142471" w:rsidRDefault="001A6DAA" w:rsidP="001A6DA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หลังจาก</w:t>
            </w:r>
            <w:r w:rsidRPr="00142471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1 </w:t>
            </w:r>
            <w:r w:rsidRPr="0014247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95CBBE1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5A05F15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6DAA" w:rsidRPr="00142471" w14:paraId="6666F46E" w14:textId="77777777" w:rsidTr="00424886">
        <w:trPr>
          <w:cantSplit/>
        </w:trPr>
        <w:tc>
          <w:tcPr>
            <w:tcW w:w="3715" w:type="dxa"/>
          </w:tcPr>
          <w:p w14:paraId="653FDFF3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7" w:type="dxa"/>
            <w:vAlign w:val="bottom"/>
          </w:tcPr>
          <w:p w14:paraId="5E7F53DA" w14:textId="77777777" w:rsidR="001A6DAA" w:rsidRPr="00142471" w:rsidRDefault="001A6DAA" w:rsidP="001A6DA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267" w:type="dxa"/>
            <w:vAlign w:val="bottom"/>
          </w:tcPr>
          <w:p w14:paraId="55C0C595" w14:textId="77777777" w:rsidR="001A6DAA" w:rsidRPr="00142471" w:rsidRDefault="001A6DAA" w:rsidP="001A6DA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ภายใน </w:t>
            </w:r>
            <w:r w:rsidRPr="001424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 </w:t>
            </w:r>
            <w:r w:rsidRPr="0014247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236" w:type="dxa"/>
          </w:tcPr>
          <w:p w14:paraId="5F68DAD7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54A051A8" w14:textId="77777777" w:rsidR="001A6DAA" w:rsidRPr="00142471" w:rsidRDefault="001A6DAA" w:rsidP="001A6DA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1424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5 </w:t>
            </w:r>
            <w:r w:rsidRPr="001424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36" w:type="dxa"/>
          </w:tcPr>
          <w:p w14:paraId="256974EC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14:paraId="59B741DF" w14:textId="77777777" w:rsidR="001A6DAA" w:rsidRPr="00142471" w:rsidRDefault="001A6DAA" w:rsidP="001A6DA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A6DAA" w:rsidRPr="00142471" w14:paraId="23420B30" w14:textId="77777777" w:rsidTr="00424886">
        <w:trPr>
          <w:cantSplit/>
        </w:trPr>
        <w:tc>
          <w:tcPr>
            <w:tcW w:w="3715" w:type="dxa"/>
          </w:tcPr>
          <w:p w14:paraId="16BC19CC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493667EC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424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273" w:type="dxa"/>
            <w:gridSpan w:val="5"/>
          </w:tcPr>
          <w:p w14:paraId="473DA725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4247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424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A6DAA" w:rsidRPr="00142471" w14:paraId="40AEB774" w14:textId="77777777" w:rsidTr="00424886">
        <w:trPr>
          <w:cantSplit/>
        </w:trPr>
        <w:tc>
          <w:tcPr>
            <w:tcW w:w="3715" w:type="dxa"/>
          </w:tcPr>
          <w:p w14:paraId="37B3F4A0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424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1424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67" w:type="dxa"/>
          </w:tcPr>
          <w:p w14:paraId="0DBC5CD8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0E427F39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175C64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3402206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6614C5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5D37CC8A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6DAA" w:rsidRPr="00142471" w14:paraId="5D245F75" w14:textId="77777777" w:rsidTr="00424886">
        <w:trPr>
          <w:cantSplit/>
        </w:trPr>
        <w:tc>
          <w:tcPr>
            <w:tcW w:w="3715" w:type="dxa"/>
          </w:tcPr>
          <w:p w14:paraId="09C0B782" w14:textId="77777777" w:rsidR="001A6DAA" w:rsidRPr="008D7C3C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7C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7" w:type="dxa"/>
          </w:tcPr>
          <w:p w14:paraId="414CABF3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56D6C2F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DC17EC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38E9233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8B83B8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64917D7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6DAA" w:rsidRPr="00142471" w14:paraId="3C457EFA" w14:textId="77777777" w:rsidTr="00424886">
        <w:trPr>
          <w:cantSplit/>
        </w:trPr>
        <w:tc>
          <w:tcPr>
            <w:tcW w:w="3715" w:type="dxa"/>
          </w:tcPr>
          <w:p w14:paraId="576EE8DD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267" w:type="dxa"/>
          </w:tcPr>
          <w:p w14:paraId="54E84C90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1.39</w:t>
            </w:r>
          </w:p>
        </w:tc>
        <w:tc>
          <w:tcPr>
            <w:tcW w:w="1267" w:type="dxa"/>
          </w:tcPr>
          <w:p w14:paraId="6ECE07D4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236" w:type="dxa"/>
          </w:tcPr>
          <w:p w14:paraId="710F2FD9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6EAB7DF5" w14:textId="77777777" w:rsidR="001A6DAA" w:rsidRPr="00142471" w:rsidRDefault="001A6DAA" w:rsidP="001A6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0C1006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DCF7EF0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100,000</w:t>
            </w:r>
          </w:p>
        </w:tc>
      </w:tr>
      <w:tr w:rsidR="001A6DAA" w:rsidRPr="00142471" w14:paraId="5B2F82B9" w14:textId="77777777" w:rsidTr="00142471">
        <w:trPr>
          <w:cantSplit/>
        </w:trPr>
        <w:tc>
          <w:tcPr>
            <w:tcW w:w="3715" w:type="dxa"/>
          </w:tcPr>
          <w:p w14:paraId="512502BA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7" w:type="dxa"/>
          </w:tcPr>
          <w:p w14:paraId="13E68578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</w:rPr>
              <w:t>1.25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D9B15A7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405,778</w:t>
            </w:r>
          </w:p>
        </w:tc>
        <w:tc>
          <w:tcPr>
            <w:tcW w:w="236" w:type="dxa"/>
          </w:tcPr>
          <w:p w14:paraId="119A5EF8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A3A0584" w14:textId="77777777" w:rsidR="001A6DAA" w:rsidRPr="00142471" w:rsidRDefault="001A6DAA" w:rsidP="001A6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F28659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918E5AA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405,778</w:t>
            </w:r>
          </w:p>
        </w:tc>
      </w:tr>
      <w:tr w:rsidR="001A6DAA" w:rsidRPr="00142471" w14:paraId="1DECCFC7" w14:textId="77777777" w:rsidTr="00142471">
        <w:trPr>
          <w:cantSplit/>
        </w:trPr>
        <w:tc>
          <w:tcPr>
            <w:tcW w:w="3715" w:type="dxa"/>
          </w:tcPr>
          <w:p w14:paraId="48B6D67D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24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</w:tcPr>
          <w:p w14:paraId="294F46BD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1598584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424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505,778</w:t>
            </w:r>
          </w:p>
        </w:tc>
        <w:tc>
          <w:tcPr>
            <w:tcW w:w="236" w:type="dxa"/>
          </w:tcPr>
          <w:p w14:paraId="42641662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4BB89FE" w14:textId="77777777" w:rsidR="001A6DAA" w:rsidRPr="00142471" w:rsidRDefault="001A6DAA" w:rsidP="001A6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24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A98753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7B961E0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4247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505,778</w:t>
            </w:r>
          </w:p>
        </w:tc>
      </w:tr>
      <w:tr w:rsidR="001A6DAA" w:rsidRPr="00142471" w14:paraId="1C97B032" w14:textId="77777777" w:rsidTr="00557723">
        <w:trPr>
          <w:cantSplit/>
        </w:trPr>
        <w:tc>
          <w:tcPr>
            <w:tcW w:w="3715" w:type="dxa"/>
          </w:tcPr>
          <w:p w14:paraId="20EBD372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14:paraId="121B8134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443851A0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FA047A2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02E8E9E5" w14:textId="77777777" w:rsidR="001A6DAA" w:rsidRPr="00142471" w:rsidRDefault="001A6DAA" w:rsidP="001A6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C61BA14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0C2C5A7A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A6DAA" w:rsidRPr="00142471" w14:paraId="027E318A" w14:textId="77777777" w:rsidTr="00557723">
        <w:trPr>
          <w:cantSplit/>
        </w:trPr>
        <w:tc>
          <w:tcPr>
            <w:tcW w:w="3715" w:type="dxa"/>
          </w:tcPr>
          <w:p w14:paraId="024F38A6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424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1424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267" w:type="dxa"/>
          </w:tcPr>
          <w:p w14:paraId="343CDA8C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1D990714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2B1490F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364C802B" w14:textId="77777777" w:rsidR="001A6DAA" w:rsidRPr="00142471" w:rsidRDefault="001A6DAA" w:rsidP="001A6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DDC28C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97D2EED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A6DAA" w:rsidRPr="00142471" w14:paraId="48909CC8" w14:textId="77777777" w:rsidTr="00A06032">
        <w:trPr>
          <w:cantSplit/>
        </w:trPr>
        <w:tc>
          <w:tcPr>
            <w:tcW w:w="3715" w:type="dxa"/>
          </w:tcPr>
          <w:p w14:paraId="3E3F1CC7" w14:textId="77777777" w:rsidR="001A6DAA" w:rsidRPr="008D7C3C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D7C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67" w:type="dxa"/>
          </w:tcPr>
          <w:p w14:paraId="163FC721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7C6F663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E6ECB0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3412E2AC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8EA5F1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2280F701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6DAA" w:rsidRPr="00142471" w14:paraId="1857DC45" w14:textId="77777777" w:rsidTr="008527EF">
        <w:trPr>
          <w:cantSplit/>
        </w:trPr>
        <w:tc>
          <w:tcPr>
            <w:tcW w:w="3715" w:type="dxa"/>
          </w:tcPr>
          <w:p w14:paraId="6EDB8011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7" w:type="dxa"/>
          </w:tcPr>
          <w:p w14:paraId="75CCFD17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</w:rPr>
              <w:t>1.</w:t>
            </w: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416515E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564,405</w:t>
            </w:r>
          </w:p>
        </w:tc>
        <w:tc>
          <w:tcPr>
            <w:tcW w:w="236" w:type="dxa"/>
          </w:tcPr>
          <w:p w14:paraId="773C6048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246A1E4" w14:textId="77777777" w:rsidR="001A6DAA" w:rsidRPr="00142471" w:rsidRDefault="001A6DAA" w:rsidP="001A6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  <w:r w:rsidRPr="0014247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BD8BDB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4AB3D34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564,405</w:t>
            </w:r>
          </w:p>
        </w:tc>
      </w:tr>
      <w:tr w:rsidR="001A6DAA" w:rsidRPr="00142471" w14:paraId="1FD8E1BD" w14:textId="77777777" w:rsidTr="008527EF">
        <w:trPr>
          <w:cantSplit/>
        </w:trPr>
        <w:tc>
          <w:tcPr>
            <w:tcW w:w="3715" w:type="dxa"/>
          </w:tcPr>
          <w:p w14:paraId="7DA9F783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24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</w:tcPr>
          <w:p w14:paraId="7C89627C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3D941FAA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564,405</w:t>
            </w:r>
          </w:p>
        </w:tc>
        <w:tc>
          <w:tcPr>
            <w:tcW w:w="236" w:type="dxa"/>
          </w:tcPr>
          <w:p w14:paraId="768F96E5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D9CBCBC" w14:textId="77777777" w:rsidR="001A6DAA" w:rsidRPr="00142471" w:rsidRDefault="001A6DAA" w:rsidP="001A6D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247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0167B8" w14:textId="77777777" w:rsidR="001A6DAA" w:rsidRPr="00142471" w:rsidRDefault="001A6DAA" w:rsidP="001A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2DF4B538" w14:textId="77777777" w:rsidR="001A6DAA" w:rsidRPr="00142471" w:rsidRDefault="001A6DAA" w:rsidP="001A6DA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left="-266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564,405</w:t>
            </w:r>
          </w:p>
        </w:tc>
      </w:tr>
    </w:tbl>
    <w:p w14:paraId="5E58DE12" w14:textId="77777777" w:rsidR="00F6560A" w:rsidRDefault="00F6560A" w:rsidP="00EC5A15">
      <w:pPr>
        <w:pStyle w:val="FSBlank"/>
        <w:rPr>
          <w:sz w:val="30"/>
          <w:szCs w:val="30"/>
        </w:rPr>
        <w:sectPr w:rsidR="00F6560A" w:rsidSect="00AB510F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24C48E6" w14:textId="77777777" w:rsidR="001C4873" w:rsidRPr="0082049C" w:rsidRDefault="001C4873" w:rsidP="00F65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2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21F1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13954E03" w14:textId="77777777" w:rsidR="00F07C5E" w:rsidRPr="00515926" w:rsidRDefault="00F07C5E" w:rsidP="00AE4D17">
      <w:pPr>
        <w:pStyle w:val="FSBlank"/>
        <w:spacing w:line="240" w:lineRule="auto"/>
        <w:rPr>
          <w:sz w:val="22"/>
          <w:szCs w:val="22"/>
        </w:rPr>
      </w:pPr>
    </w:p>
    <w:p w14:paraId="61DE943E" w14:textId="77777777" w:rsidR="001C4873" w:rsidRDefault="001C4873" w:rsidP="00F6560A">
      <w:pPr>
        <w:pStyle w:val="FSContent"/>
        <w:ind w:left="1260"/>
      </w:pPr>
      <w:r w:rsidRPr="0082049C">
        <w:rPr>
          <w:cs/>
        </w:rPr>
        <w:t>บริษัทมีความเสี่ยงจากอัตราแลกเปลี่</w:t>
      </w:r>
      <w:r w:rsidR="009F3649" w:rsidRPr="0082049C">
        <w:rPr>
          <w:cs/>
        </w:rPr>
        <w:t>ยนเงินตราต่างประเทศ ซึ่งเกิดจาก</w:t>
      </w:r>
      <w:r w:rsidRPr="0082049C">
        <w:rPr>
          <w:cs/>
        </w:rPr>
        <w:t>การซื้อสินค้าและการขายสินค้า</w:t>
      </w:r>
      <w:r w:rsidR="002A22B9" w:rsidRPr="0082049C">
        <w:rPr>
          <w:cs/>
        </w:rPr>
        <w:t>ที่เป็นเงินตราต่างประเทศ</w:t>
      </w:r>
      <w:r w:rsidR="003F3046" w:rsidRPr="0082049C">
        <w:t xml:space="preserve"> </w:t>
      </w:r>
      <w:r w:rsidRPr="0082049C">
        <w:rPr>
          <w:cs/>
        </w:rPr>
        <w:t xml:space="preserve">บริษัทได้ทำสัญญาซื้อขายเงินตราต่างประเทศล่วงหน้า </w:t>
      </w:r>
      <w:r w:rsidR="00EC5A15" w:rsidRPr="0082049C">
        <w:rPr>
          <w:rFonts w:hint="cs"/>
          <w:cs/>
        </w:rPr>
        <w:t xml:space="preserve">ซึ่งรายการดังกล่าวจะมีอายุไม่เกินหนึ่งปี </w:t>
      </w:r>
      <w:r w:rsidRPr="0082049C">
        <w:rPr>
          <w:cs/>
        </w:rPr>
        <w:t>เพื่อป้องกันความเสี่ยงของหนี้สิน</w:t>
      </w:r>
      <w:r w:rsidR="00032A4E" w:rsidRPr="0082049C">
        <w:rPr>
          <w:cs/>
        </w:rPr>
        <w:t>และสินทรัพย์</w:t>
      </w:r>
      <w:r w:rsidRPr="0082049C">
        <w:rPr>
          <w:cs/>
        </w:rPr>
        <w:t>ทางก</w:t>
      </w:r>
      <w:r w:rsidR="00EC5A15" w:rsidRPr="0082049C">
        <w:rPr>
          <w:cs/>
        </w:rPr>
        <w:t xml:space="preserve">ารเงินที่เป็นเงินตราต่างประเทศ </w:t>
      </w:r>
      <w:r w:rsidRPr="0082049C">
        <w:rPr>
          <w:cs/>
        </w:rPr>
        <w:t>สัญญาซื้อขายเงินต</w:t>
      </w:r>
      <w:r w:rsidR="00444AFC" w:rsidRPr="0082049C">
        <w:rPr>
          <w:cs/>
        </w:rPr>
        <w:t>ราต่างประเทศล่วงหน้า ณ วันที่รายงาน</w:t>
      </w:r>
      <w:r w:rsidRPr="0082049C">
        <w:rPr>
          <w:cs/>
        </w:rPr>
        <w:t>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32E9EF7B" w14:textId="77777777" w:rsidR="00A06032" w:rsidRPr="00515926" w:rsidRDefault="00A06032" w:rsidP="007A3BB1">
      <w:pPr>
        <w:pStyle w:val="FSBlank"/>
        <w:spacing w:line="240" w:lineRule="auto"/>
        <w:rPr>
          <w:sz w:val="22"/>
          <w:szCs w:val="22"/>
        </w:rPr>
      </w:pPr>
    </w:p>
    <w:tbl>
      <w:tblPr>
        <w:tblW w:w="14036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2970"/>
        <w:gridCol w:w="539"/>
        <w:gridCol w:w="1241"/>
        <w:gridCol w:w="253"/>
        <w:gridCol w:w="1148"/>
        <w:gridCol w:w="241"/>
        <w:gridCol w:w="898"/>
        <w:gridCol w:w="241"/>
        <w:gridCol w:w="1157"/>
        <w:gridCol w:w="247"/>
        <w:gridCol w:w="1154"/>
        <w:gridCol w:w="241"/>
        <w:gridCol w:w="1103"/>
        <w:gridCol w:w="239"/>
        <w:gridCol w:w="980"/>
        <w:gridCol w:w="253"/>
        <w:gridCol w:w="1131"/>
      </w:tblGrid>
      <w:tr w:rsidR="007A3BB1" w:rsidRPr="00515926" w14:paraId="327A9801" w14:textId="77777777" w:rsidTr="003D783B">
        <w:trPr>
          <w:tblHeader/>
        </w:trPr>
        <w:tc>
          <w:tcPr>
            <w:tcW w:w="1058" w:type="pct"/>
          </w:tcPr>
          <w:p w14:paraId="53951D2C" w14:textId="77777777" w:rsidR="007A3BB1" w:rsidRPr="00515926" w:rsidRDefault="007A3BB1" w:rsidP="00A06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92" w:type="pct"/>
          </w:tcPr>
          <w:p w14:paraId="1A8CF282" w14:textId="77777777" w:rsidR="007A3BB1" w:rsidRPr="00515926" w:rsidRDefault="007A3BB1" w:rsidP="00A06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45" w:type="pct"/>
            <w:gridSpan w:val="7"/>
            <w:vAlign w:val="bottom"/>
          </w:tcPr>
          <w:p w14:paraId="2C4030AE" w14:textId="77777777" w:rsidR="007A3BB1" w:rsidRPr="00515926" w:rsidRDefault="007A3BB1" w:rsidP="00A06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2562</w:t>
            </w:r>
          </w:p>
        </w:tc>
        <w:tc>
          <w:tcPr>
            <w:tcW w:w="88" w:type="pct"/>
            <w:vAlign w:val="bottom"/>
          </w:tcPr>
          <w:p w14:paraId="359859AE" w14:textId="77777777" w:rsidR="007A3BB1" w:rsidRPr="00515926" w:rsidRDefault="007A3BB1" w:rsidP="00A06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817" w:type="pct"/>
            <w:gridSpan w:val="7"/>
            <w:vAlign w:val="bottom"/>
          </w:tcPr>
          <w:p w14:paraId="30B53337" w14:textId="77777777" w:rsidR="007A3BB1" w:rsidRPr="00515926" w:rsidRDefault="007A3BB1" w:rsidP="00A06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2561</w:t>
            </w:r>
          </w:p>
        </w:tc>
      </w:tr>
      <w:tr w:rsidR="00C316FC" w:rsidRPr="00515926" w14:paraId="40656B4F" w14:textId="77777777" w:rsidTr="003D783B">
        <w:trPr>
          <w:tblHeader/>
        </w:trPr>
        <w:tc>
          <w:tcPr>
            <w:tcW w:w="1058" w:type="pct"/>
          </w:tcPr>
          <w:p w14:paraId="24261BBB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515926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สินทรัพย์และหนี้สินที่เป็นเงินตรา</w:t>
            </w:r>
            <w:r w:rsidRPr="00515926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192" w:type="pct"/>
          </w:tcPr>
          <w:p w14:paraId="6502A5B4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42" w:type="pct"/>
            <w:vAlign w:val="bottom"/>
          </w:tcPr>
          <w:p w14:paraId="319BE340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 w:hint="cs"/>
                <w:sz w:val="27"/>
                <w:szCs w:val="27"/>
                <w:cs/>
              </w:rPr>
              <w:t>เงินเหรียญ</w:t>
            </w:r>
          </w:p>
        </w:tc>
        <w:tc>
          <w:tcPr>
            <w:tcW w:w="90" w:type="pct"/>
            <w:vAlign w:val="bottom"/>
          </w:tcPr>
          <w:p w14:paraId="4469E791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09" w:type="pct"/>
            <w:vAlign w:val="bottom"/>
          </w:tcPr>
          <w:p w14:paraId="2DE56CEF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6" w:type="pct"/>
            <w:vAlign w:val="bottom"/>
          </w:tcPr>
          <w:p w14:paraId="5590DCB2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320" w:type="pct"/>
            <w:vAlign w:val="bottom"/>
          </w:tcPr>
          <w:p w14:paraId="316F8AA2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" w:type="pct"/>
            <w:vAlign w:val="bottom"/>
          </w:tcPr>
          <w:p w14:paraId="1F2626E5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12" w:type="pct"/>
            <w:vAlign w:val="bottom"/>
          </w:tcPr>
          <w:p w14:paraId="15AEE1F5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8" w:type="pct"/>
            <w:vAlign w:val="bottom"/>
          </w:tcPr>
          <w:p w14:paraId="711F2168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11" w:type="pct"/>
            <w:vAlign w:val="bottom"/>
          </w:tcPr>
          <w:p w14:paraId="525195D4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 w:hint="cs"/>
                <w:sz w:val="27"/>
                <w:szCs w:val="27"/>
                <w:cs/>
              </w:rPr>
              <w:t>เงินเหรียญ</w:t>
            </w:r>
          </w:p>
        </w:tc>
        <w:tc>
          <w:tcPr>
            <w:tcW w:w="86" w:type="pct"/>
            <w:vAlign w:val="bottom"/>
          </w:tcPr>
          <w:p w14:paraId="1EEDDA62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3" w:type="pct"/>
            <w:vAlign w:val="bottom"/>
          </w:tcPr>
          <w:p w14:paraId="25DF9873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5" w:type="pct"/>
            <w:vAlign w:val="bottom"/>
          </w:tcPr>
          <w:p w14:paraId="0DE84C1F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349" w:type="pct"/>
            <w:vAlign w:val="bottom"/>
          </w:tcPr>
          <w:p w14:paraId="23BCFAA9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pct"/>
            <w:vAlign w:val="bottom"/>
          </w:tcPr>
          <w:p w14:paraId="23E8DE1E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03" w:type="pct"/>
            <w:vAlign w:val="bottom"/>
          </w:tcPr>
          <w:p w14:paraId="379DEBA2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316FC" w:rsidRPr="00515926" w14:paraId="5D74590E" w14:textId="77777777" w:rsidTr="003D783B">
        <w:trPr>
          <w:tblHeader/>
        </w:trPr>
        <w:tc>
          <w:tcPr>
            <w:tcW w:w="1058" w:type="pct"/>
          </w:tcPr>
          <w:p w14:paraId="0DD29E27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515926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 xml:space="preserve">    </w:t>
            </w:r>
            <w:r w:rsidRPr="00515926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ต่างประเทศ</w:t>
            </w:r>
            <w:r w:rsidRPr="0051592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515926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515926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515926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92" w:type="pct"/>
          </w:tcPr>
          <w:p w14:paraId="6409F996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42" w:type="pct"/>
            <w:vAlign w:val="bottom"/>
          </w:tcPr>
          <w:p w14:paraId="6DB8CAE7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15926">
              <w:rPr>
                <w:rFonts w:ascii="Angsana New" w:hAnsi="Angsana New" w:cs="Angsana New" w:hint="cs"/>
                <w:sz w:val="27"/>
                <w:szCs w:val="27"/>
                <w:cs/>
              </w:rPr>
              <w:t>สหรัฐอเมริกา</w:t>
            </w:r>
          </w:p>
        </w:tc>
        <w:tc>
          <w:tcPr>
            <w:tcW w:w="90" w:type="pct"/>
            <w:vAlign w:val="bottom"/>
          </w:tcPr>
          <w:p w14:paraId="654CF0D5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09" w:type="pct"/>
            <w:vAlign w:val="bottom"/>
          </w:tcPr>
          <w:p w14:paraId="53C01164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15926">
              <w:rPr>
                <w:rFonts w:ascii="Angsana New" w:hAnsi="Angsana New" w:cs="Angsana New" w:hint="cs"/>
                <w:sz w:val="27"/>
                <w:szCs w:val="27"/>
                <w:cs/>
              </w:rPr>
              <w:t>เงินเยน</w:t>
            </w:r>
          </w:p>
        </w:tc>
        <w:tc>
          <w:tcPr>
            <w:tcW w:w="86" w:type="pct"/>
            <w:vAlign w:val="bottom"/>
          </w:tcPr>
          <w:p w14:paraId="0A680665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vAlign w:val="bottom"/>
          </w:tcPr>
          <w:p w14:paraId="53C9F4BB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 w:hint="cs"/>
                <w:sz w:val="27"/>
                <w:szCs w:val="27"/>
                <w:cs/>
              </w:rPr>
              <w:t>เงินยูโร</w:t>
            </w:r>
          </w:p>
        </w:tc>
        <w:tc>
          <w:tcPr>
            <w:tcW w:w="86" w:type="pct"/>
            <w:vAlign w:val="bottom"/>
          </w:tcPr>
          <w:p w14:paraId="05BE91F0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12" w:type="pct"/>
            <w:vAlign w:val="bottom"/>
          </w:tcPr>
          <w:p w14:paraId="7AF15C28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88" w:type="pct"/>
            <w:vAlign w:val="bottom"/>
          </w:tcPr>
          <w:p w14:paraId="18695EAC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11" w:type="pct"/>
            <w:vAlign w:val="bottom"/>
          </w:tcPr>
          <w:p w14:paraId="1D61B4F1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15926">
              <w:rPr>
                <w:rFonts w:ascii="Angsana New" w:hAnsi="Angsana New" w:cs="Angsana New" w:hint="cs"/>
                <w:sz w:val="27"/>
                <w:szCs w:val="27"/>
                <w:cs/>
              </w:rPr>
              <w:t>สหรัฐอเมริกา</w:t>
            </w:r>
          </w:p>
        </w:tc>
        <w:tc>
          <w:tcPr>
            <w:tcW w:w="86" w:type="pct"/>
            <w:vAlign w:val="bottom"/>
          </w:tcPr>
          <w:p w14:paraId="48674DD4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3" w:type="pct"/>
            <w:vAlign w:val="bottom"/>
          </w:tcPr>
          <w:p w14:paraId="3E219469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15926">
              <w:rPr>
                <w:rFonts w:ascii="Angsana New" w:hAnsi="Angsana New" w:cs="Angsana New" w:hint="cs"/>
                <w:sz w:val="27"/>
                <w:szCs w:val="27"/>
                <w:cs/>
              </w:rPr>
              <w:t>เงินเยน</w:t>
            </w:r>
          </w:p>
        </w:tc>
        <w:tc>
          <w:tcPr>
            <w:tcW w:w="85" w:type="pct"/>
            <w:vAlign w:val="bottom"/>
          </w:tcPr>
          <w:p w14:paraId="2947442E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9" w:type="pct"/>
            <w:vAlign w:val="bottom"/>
          </w:tcPr>
          <w:p w14:paraId="2E0F6FDB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 w:hint="cs"/>
                <w:sz w:val="27"/>
                <w:szCs w:val="27"/>
                <w:cs/>
              </w:rPr>
              <w:t>เงินยูโร</w:t>
            </w:r>
          </w:p>
        </w:tc>
        <w:tc>
          <w:tcPr>
            <w:tcW w:w="90" w:type="pct"/>
            <w:vAlign w:val="bottom"/>
          </w:tcPr>
          <w:p w14:paraId="2142E18D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03" w:type="pct"/>
            <w:vAlign w:val="bottom"/>
          </w:tcPr>
          <w:p w14:paraId="1DD3B285" w14:textId="77777777" w:rsidR="007A3BB1" w:rsidRPr="00515926" w:rsidRDefault="007A3BB1" w:rsidP="007A3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 w:hint="cs"/>
                <w:sz w:val="27"/>
                <w:szCs w:val="27"/>
                <w:cs/>
              </w:rPr>
              <w:t>รวม</w:t>
            </w:r>
          </w:p>
        </w:tc>
      </w:tr>
      <w:tr w:rsidR="00A06032" w:rsidRPr="00515926" w14:paraId="32D9C4BE" w14:textId="77777777" w:rsidTr="003D783B">
        <w:trPr>
          <w:tblHeader/>
        </w:trPr>
        <w:tc>
          <w:tcPr>
            <w:tcW w:w="1058" w:type="pct"/>
          </w:tcPr>
          <w:p w14:paraId="53894587" w14:textId="77777777" w:rsidR="00A06032" w:rsidRPr="00515926" w:rsidRDefault="00A06032" w:rsidP="00A06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highlight w:val="yellow"/>
              </w:rPr>
            </w:pPr>
          </w:p>
        </w:tc>
        <w:tc>
          <w:tcPr>
            <w:tcW w:w="192" w:type="pct"/>
          </w:tcPr>
          <w:p w14:paraId="543D24E8" w14:textId="77777777" w:rsidR="00A06032" w:rsidRPr="00515926" w:rsidRDefault="00A06032" w:rsidP="00A06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3750" w:type="pct"/>
            <w:gridSpan w:val="15"/>
            <w:vAlign w:val="bottom"/>
          </w:tcPr>
          <w:p w14:paraId="48BDC274" w14:textId="77777777" w:rsidR="00A06032" w:rsidRPr="00515926" w:rsidRDefault="00A06032" w:rsidP="00A06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27"/>
                <w:szCs w:val="27"/>
                <w:cs/>
              </w:rPr>
            </w:pPr>
            <w:r w:rsidRPr="00515926">
              <w:rPr>
                <w:rFonts w:ascii="Angsana New" w:hAnsi="Angsana New" w:cs="Angsana New"/>
                <w:i/>
                <w:iCs/>
                <w:sz w:val="27"/>
                <w:szCs w:val="27"/>
              </w:rPr>
              <w:t>(</w:t>
            </w:r>
            <w:r w:rsidRPr="00515926">
              <w:rPr>
                <w:rFonts w:ascii="Angsana New" w:hAnsi="Angsana New" w:cs="Angsana New" w:hint="cs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C316FC" w:rsidRPr="00515926" w14:paraId="7C0881A2" w14:textId="77777777" w:rsidTr="003D783B">
        <w:tc>
          <w:tcPr>
            <w:tcW w:w="1058" w:type="pct"/>
          </w:tcPr>
          <w:p w14:paraId="675D7660" w14:textId="77777777" w:rsidR="005A7295" w:rsidRPr="00515926" w:rsidRDefault="005A7295" w:rsidP="005A72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192" w:type="pct"/>
          </w:tcPr>
          <w:p w14:paraId="07933A6A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42" w:type="pct"/>
          </w:tcPr>
          <w:p w14:paraId="36349973" w14:textId="5486B22D" w:rsidR="005A7295" w:rsidRPr="00515926" w:rsidRDefault="000B71CB" w:rsidP="000B7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     </w:t>
            </w:r>
            <w:r w:rsidR="005A7295" w:rsidRPr="00515926">
              <w:rPr>
                <w:rFonts w:ascii="Angsana New" w:hAnsi="Angsana New" w:cs="Angsana New"/>
                <w:sz w:val="27"/>
                <w:szCs w:val="27"/>
              </w:rPr>
              <w:t>166,039</w:t>
            </w:r>
          </w:p>
        </w:tc>
        <w:tc>
          <w:tcPr>
            <w:tcW w:w="90" w:type="pct"/>
          </w:tcPr>
          <w:p w14:paraId="1AEF994F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09" w:type="pct"/>
          </w:tcPr>
          <w:p w14:paraId="74D93EF1" w14:textId="77777777" w:rsidR="005A7295" w:rsidRPr="00515926" w:rsidRDefault="005A7295" w:rsidP="000B7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7,615</w:t>
            </w:r>
          </w:p>
        </w:tc>
        <w:tc>
          <w:tcPr>
            <w:tcW w:w="86" w:type="pct"/>
          </w:tcPr>
          <w:p w14:paraId="4D509C2F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</w:tcPr>
          <w:p w14:paraId="2884A200" w14:textId="77777777" w:rsidR="005A7295" w:rsidRPr="00515926" w:rsidRDefault="005A7295" w:rsidP="00F77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03479533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12" w:type="pct"/>
          </w:tcPr>
          <w:p w14:paraId="6C3365AB" w14:textId="493DC69E" w:rsidR="005A7295" w:rsidRPr="00515926" w:rsidRDefault="000B71CB" w:rsidP="000B7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2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5A7295" w:rsidRPr="00515926">
              <w:rPr>
                <w:rFonts w:ascii="Angsana New" w:hAnsi="Angsana New" w:cs="Angsana New"/>
                <w:sz w:val="27"/>
                <w:szCs w:val="27"/>
              </w:rPr>
              <w:t>173,654</w:t>
            </w:r>
          </w:p>
        </w:tc>
        <w:tc>
          <w:tcPr>
            <w:tcW w:w="88" w:type="pct"/>
          </w:tcPr>
          <w:p w14:paraId="0AD04E68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11" w:type="pct"/>
          </w:tcPr>
          <w:p w14:paraId="745CAAF1" w14:textId="76C0B75F" w:rsidR="005A7295" w:rsidRPr="00515926" w:rsidRDefault="000B71CB" w:rsidP="000B7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1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  <w:r w:rsidR="005A7295" w:rsidRPr="00515926">
              <w:rPr>
                <w:rFonts w:ascii="Angsana New" w:hAnsi="Angsana New" w:cs="Angsana New"/>
                <w:sz w:val="27"/>
                <w:szCs w:val="27"/>
              </w:rPr>
              <w:t>198,347</w:t>
            </w:r>
          </w:p>
        </w:tc>
        <w:tc>
          <w:tcPr>
            <w:tcW w:w="86" w:type="pct"/>
          </w:tcPr>
          <w:p w14:paraId="2216E47A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3" w:type="pct"/>
          </w:tcPr>
          <w:p w14:paraId="6347D8C9" w14:textId="08809E64" w:rsidR="005A7295" w:rsidRPr="00515926" w:rsidRDefault="000B71CB" w:rsidP="000B7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      </w:t>
            </w:r>
            <w:r w:rsidR="005A7295" w:rsidRPr="00515926">
              <w:rPr>
                <w:rFonts w:ascii="Angsana New" w:hAnsi="Angsana New" w:cs="Angsana New"/>
                <w:sz w:val="27"/>
                <w:szCs w:val="27"/>
              </w:rPr>
              <w:t>9,041</w:t>
            </w:r>
          </w:p>
        </w:tc>
        <w:tc>
          <w:tcPr>
            <w:tcW w:w="85" w:type="pct"/>
          </w:tcPr>
          <w:p w14:paraId="56548743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9" w:type="pct"/>
          </w:tcPr>
          <w:p w14:paraId="03D5F2EE" w14:textId="77777777" w:rsidR="005A7295" w:rsidRPr="00515926" w:rsidRDefault="005A7295" w:rsidP="00F77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pct"/>
          </w:tcPr>
          <w:p w14:paraId="41D542EB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03" w:type="pct"/>
          </w:tcPr>
          <w:p w14:paraId="2D74FC87" w14:textId="64EBAA28" w:rsidR="005A7295" w:rsidRPr="00515926" w:rsidRDefault="000B71CB" w:rsidP="000B7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  <w:r w:rsidR="005A7295" w:rsidRPr="00515926">
              <w:rPr>
                <w:rFonts w:ascii="Angsana New" w:hAnsi="Angsana New" w:cs="Angsana New"/>
                <w:sz w:val="27"/>
                <w:szCs w:val="27"/>
              </w:rPr>
              <w:t>207,388</w:t>
            </w:r>
          </w:p>
        </w:tc>
      </w:tr>
      <w:tr w:rsidR="00CD517B" w:rsidRPr="00515926" w14:paraId="2124BB70" w14:textId="77777777" w:rsidTr="00CD517B">
        <w:tc>
          <w:tcPr>
            <w:tcW w:w="1058" w:type="pct"/>
          </w:tcPr>
          <w:p w14:paraId="6D6225B3" w14:textId="77777777" w:rsidR="005A7295" w:rsidRPr="00515926" w:rsidRDefault="005A7295" w:rsidP="005A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</w:t>
            </w:r>
          </w:p>
        </w:tc>
        <w:tc>
          <w:tcPr>
            <w:tcW w:w="192" w:type="pct"/>
          </w:tcPr>
          <w:p w14:paraId="694D3BFC" w14:textId="77777777" w:rsidR="005A7295" w:rsidRPr="00515926" w:rsidRDefault="005A7295" w:rsidP="005A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42" w:type="pct"/>
          </w:tcPr>
          <w:p w14:paraId="53032B68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(294,639)</w:t>
            </w:r>
          </w:p>
        </w:tc>
        <w:tc>
          <w:tcPr>
            <w:tcW w:w="90" w:type="pct"/>
          </w:tcPr>
          <w:p w14:paraId="3BA50E19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09" w:type="pct"/>
          </w:tcPr>
          <w:p w14:paraId="461A9C57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(17,260)</w:t>
            </w:r>
          </w:p>
        </w:tc>
        <w:tc>
          <w:tcPr>
            <w:tcW w:w="86" w:type="pct"/>
          </w:tcPr>
          <w:p w14:paraId="05EC857C" w14:textId="77777777" w:rsidR="005A7295" w:rsidRPr="00515926" w:rsidRDefault="005A7295" w:rsidP="005A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</w:tcPr>
          <w:p w14:paraId="5DC98B49" w14:textId="77777777" w:rsidR="005A7295" w:rsidRPr="00515926" w:rsidRDefault="005A7295" w:rsidP="00F77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17F153ED" w14:textId="77777777" w:rsidR="005A7295" w:rsidRPr="00515926" w:rsidRDefault="005A7295" w:rsidP="005A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12" w:type="pct"/>
          </w:tcPr>
          <w:p w14:paraId="202D6DDC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(311,899)</w:t>
            </w:r>
          </w:p>
        </w:tc>
        <w:tc>
          <w:tcPr>
            <w:tcW w:w="88" w:type="pct"/>
          </w:tcPr>
          <w:p w14:paraId="09DC64B2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11" w:type="pct"/>
          </w:tcPr>
          <w:p w14:paraId="670FB6FC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(482,485)</w:t>
            </w:r>
          </w:p>
        </w:tc>
        <w:tc>
          <w:tcPr>
            <w:tcW w:w="86" w:type="pct"/>
          </w:tcPr>
          <w:p w14:paraId="60EBD5D5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393" w:type="pct"/>
          </w:tcPr>
          <w:p w14:paraId="527748FC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(25,245)</w:t>
            </w:r>
          </w:p>
        </w:tc>
        <w:tc>
          <w:tcPr>
            <w:tcW w:w="85" w:type="pct"/>
          </w:tcPr>
          <w:p w14:paraId="4537C802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9" w:type="pct"/>
          </w:tcPr>
          <w:p w14:paraId="0800D41D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33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(706)</w:t>
            </w:r>
          </w:p>
        </w:tc>
        <w:tc>
          <w:tcPr>
            <w:tcW w:w="90" w:type="pct"/>
          </w:tcPr>
          <w:p w14:paraId="22D618C8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03" w:type="pct"/>
          </w:tcPr>
          <w:p w14:paraId="0A8165A2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(508,436)</w:t>
            </w:r>
          </w:p>
        </w:tc>
      </w:tr>
      <w:tr w:rsidR="00CD517B" w:rsidRPr="00515926" w14:paraId="20FD324F" w14:textId="77777777" w:rsidTr="00CD517B">
        <w:tc>
          <w:tcPr>
            <w:tcW w:w="1058" w:type="pct"/>
          </w:tcPr>
          <w:p w14:paraId="19378B63" w14:textId="77777777" w:rsidR="005A7295" w:rsidRPr="00515926" w:rsidRDefault="005A7295" w:rsidP="005A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  <w:cs/>
              </w:rPr>
              <w:t>เจ้าหนี้</w:t>
            </w:r>
            <w:r w:rsidRPr="00515926">
              <w:rPr>
                <w:rFonts w:ascii="Angsana New" w:hAnsi="Angsana New" w:cs="Angsana New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92" w:type="pct"/>
          </w:tcPr>
          <w:p w14:paraId="02EB0453" w14:textId="77777777" w:rsidR="005A7295" w:rsidRPr="00515926" w:rsidRDefault="005A7295" w:rsidP="005A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0D118FD7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(96)</w:t>
            </w:r>
          </w:p>
        </w:tc>
        <w:tc>
          <w:tcPr>
            <w:tcW w:w="90" w:type="pct"/>
          </w:tcPr>
          <w:p w14:paraId="75C7DA9C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0F1A89A7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(67)</w:t>
            </w:r>
          </w:p>
        </w:tc>
        <w:tc>
          <w:tcPr>
            <w:tcW w:w="86" w:type="pct"/>
          </w:tcPr>
          <w:p w14:paraId="081F8118" w14:textId="77777777" w:rsidR="005A7295" w:rsidRPr="00515926" w:rsidRDefault="005A7295" w:rsidP="005A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3BA83CC0" w14:textId="77777777" w:rsidR="005A7295" w:rsidRPr="00515926" w:rsidRDefault="005A7295" w:rsidP="00F77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402F7315" w14:textId="77777777" w:rsidR="005A7295" w:rsidRPr="00515926" w:rsidRDefault="005A7295" w:rsidP="005A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775EC497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(163)</w:t>
            </w:r>
          </w:p>
        </w:tc>
        <w:tc>
          <w:tcPr>
            <w:tcW w:w="88" w:type="pct"/>
          </w:tcPr>
          <w:p w14:paraId="09A8DE81" w14:textId="77777777" w:rsidR="005A7295" w:rsidRPr="00515926" w:rsidRDefault="005A7295" w:rsidP="005A7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E6CA1E7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(9,215)</w:t>
            </w:r>
          </w:p>
        </w:tc>
        <w:tc>
          <w:tcPr>
            <w:tcW w:w="86" w:type="pct"/>
          </w:tcPr>
          <w:p w14:paraId="188BE6C0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14:paraId="4A200055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(123)</w:t>
            </w:r>
          </w:p>
        </w:tc>
        <w:tc>
          <w:tcPr>
            <w:tcW w:w="85" w:type="pct"/>
          </w:tcPr>
          <w:p w14:paraId="48B999A4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1347FD7A" w14:textId="77777777" w:rsidR="005A7295" w:rsidRPr="00515926" w:rsidRDefault="005A7295" w:rsidP="00F77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pct"/>
          </w:tcPr>
          <w:p w14:paraId="4BD3DD14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</w:tcPr>
          <w:p w14:paraId="19D5251B" w14:textId="77777777" w:rsidR="005A7295" w:rsidRPr="00515926" w:rsidRDefault="005A7295" w:rsidP="005A7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(9,338)</w:t>
            </w:r>
          </w:p>
        </w:tc>
      </w:tr>
      <w:tr w:rsidR="00CD517B" w:rsidRPr="00515926" w14:paraId="57B9D184" w14:textId="77777777" w:rsidTr="00CD517B">
        <w:tc>
          <w:tcPr>
            <w:tcW w:w="1058" w:type="pct"/>
          </w:tcPr>
          <w:p w14:paraId="2C7FCEB3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ยอดบัญชีใน</w:t>
            </w:r>
            <w:r w:rsidRPr="00515926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</w:t>
            </w: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แสดงฐานะการเงิน</w:t>
            </w:r>
          </w:p>
        </w:tc>
        <w:tc>
          <w:tcPr>
            <w:tcW w:w="192" w:type="pct"/>
          </w:tcPr>
          <w:p w14:paraId="3E29863D" w14:textId="77777777" w:rsidR="003932DE" w:rsidRPr="00515926" w:rsidRDefault="003932DE" w:rsidP="0039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5A0FAA80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pct"/>
          </w:tcPr>
          <w:p w14:paraId="260CD043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549E530F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</w:tcPr>
          <w:p w14:paraId="58E5538B" w14:textId="77777777" w:rsidR="003932DE" w:rsidRPr="00515926" w:rsidRDefault="003932DE" w:rsidP="0039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</w:tcPr>
          <w:p w14:paraId="70C2E751" w14:textId="77777777" w:rsidR="003932DE" w:rsidRPr="00515926" w:rsidRDefault="003932DE" w:rsidP="00F77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6" w:type="pct"/>
          </w:tcPr>
          <w:p w14:paraId="0030F6E1" w14:textId="77777777" w:rsidR="003932DE" w:rsidRPr="00515926" w:rsidRDefault="003932DE" w:rsidP="0039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717BD14E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8" w:type="pct"/>
          </w:tcPr>
          <w:p w14:paraId="361986B0" w14:textId="77777777" w:rsidR="003932DE" w:rsidRPr="00515926" w:rsidRDefault="003932DE" w:rsidP="0039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0C50DEA4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6" w:type="pct"/>
          </w:tcPr>
          <w:p w14:paraId="1579DEBF" w14:textId="77777777" w:rsidR="003932DE" w:rsidRPr="00515926" w:rsidRDefault="003932DE" w:rsidP="0039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14:paraId="7F62FC75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5" w:type="pct"/>
          </w:tcPr>
          <w:p w14:paraId="137C01C1" w14:textId="77777777" w:rsidR="003932DE" w:rsidRPr="00515926" w:rsidRDefault="003932DE" w:rsidP="0039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14:paraId="175BF64C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3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90" w:type="pct"/>
          </w:tcPr>
          <w:p w14:paraId="3E048964" w14:textId="77777777" w:rsidR="003932DE" w:rsidRPr="00515926" w:rsidRDefault="003932DE" w:rsidP="0039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</w:tcPr>
          <w:p w14:paraId="4F179B9E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2A4F79" w:rsidRPr="00515926" w14:paraId="394DEC3E" w14:textId="77777777" w:rsidTr="00CD517B">
        <w:tc>
          <w:tcPr>
            <w:tcW w:w="1058" w:type="pct"/>
          </w:tcPr>
          <w:p w14:paraId="0EA79BFC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   </w:t>
            </w: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ที่มีความเสี่ยง</w:t>
            </w:r>
          </w:p>
        </w:tc>
        <w:tc>
          <w:tcPr>
            <w:tcW w:w="192" w:type="pct"/>
          </w:tcPr>
          <w:p w14:paraId="4F17BCA8" w14:textId="77777777" w:rsidR="003932DE" w:rsidRPr="00515926" w:rsidRDefault="003932DE" w:rsidP="0039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5CAD5604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(128,696)</w:t>
            </w:r>
          </w:p>
        </w:tc>
        <w:tc>
          <w:tcPr>
            <w:tcW w:w="90" w:type="pct"/>
          </w:tcPr>
          <w:p w14:paraId="00C9C142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5707A05F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(9,712)</w:t>
            </w:r>
          </w:p>
        </w:tc>
        <w:tc>
          <w:tcPr>
            <w:tcW w:w="86" w:type="pct"/>
          </w:tcPr>
          <w:p w14:paraId="5AA03A79" w14:textId="77777777" w:rsidR="003932DE" w:rsidRPr="00515926" w:rsidRDefault="003932DE" w:rsidP="0039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4FF010B8" w14:textId="77777777" w:rsidR="003932DE" w:rsidRPr="00CD517B" w:rsidRDefault="003932DE" w:rsidP="00F77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D517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47BE37BD" w14:textId="77777777" w:rsidR="003932DE" w:rsidRPr="00515926" w:rsidRDefault="003932DE" w:rsidP="0039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676D1FC8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(138,408)</w:t>
            </w:r>
          </w:p>
        </w:tc>
        <w:tc>
          <w:tcPr>
            <w:tcW w:w="88" w:type="pct"/>
          </w:tcPr>
          <w:p w14:paraId="6069187E" w14:textId="77777777" w:rsidR="003932DE" w:rsidRPr="00515926" w:rsidRDefault="003932DE" w:rsidP="0039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3ADD75A3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(293,353)</w:t>
            </w:r>
          </w:p>
        </w:tc>
        <w:tc>
          <w:tcPr>
            <w:tcW w:w="86" w:type="pct"/>
          </w:tcPr>
          <w:p w14:paraId="5CF6BC37" w14:textId="77777777" w:rsidR="003932DE" w:rsidRPr="00515926" w:rsidRDefault="003932DE" w:rsidP="0039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14:paraId="009F6732" w14:textId="500782A3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(16,</w:t>
            </w:r>
            <w:r w:rsidR="000B71CB">
              <w:rPr>
                <w:rFonts w:ascii="Angsana New" w:hAnsi="Angsana New" w:cs="Angsana New"/>
                <w:b/>
                <w:bCs/>
                <w:sz w:val="27"/>
                <w:szCs w:val="27"/>
              </w:rPr>
              <w:t>32</w:t>
            </w: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7)</w:t>
            </w:r>
          </w:p>
        </w:tc>
        <w:tc>
          <w:tcPr>
            <w:tcW w:w="85" w:type="pct"/>
          </w:tcPr>
          <w:p w14:paraId="7E469B23" w14:textId="77777777" w:rsidR="003932DE" w:rsidRPr="00515926" w:rsidRDefault="003932DE" w:rsidP="0039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75BA93D6" w14:textId="77777777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3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(706)</w:t>
            </w:r>
          </w:p>
        </w:tc>
        <w:tc>
          <w:tcPr>
            <w:tcW w:w="90" w:type="pct"/>
          </w:tcPr>
          <w:p w14:paraId="11C6635E" w14:textId="77777777" w:rsidR="003932DE" w:rsidRPr="00515926" w:rsidRDefault="003932DE" w:rsidP="00393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</w:tcPr>
          <w:p w14:paraId="02DED2E9" w14:textId="441C0AC5" w:rsidR="003932DE" w:rsidRPr="00515926" w:rsidRDefault="003932DE" w:rsidP="00393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(310,</w:t>
            </w:r>
            <w:r w:rsidR="000B71CB">
              <w:rPr>
                <w:rFonts w:ascii="Angsana New" w:hAnsi="Angsana New" w:cs="Angsana New"/>
                <w:b/>
                <w:bCs/>
                <w:sz w:val="27"/>
                <w:szCs w:val="27"/>
              </w:rPr>
              <w:t>38</w:t>
            </w: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6)</w:t>
            </w:r>
          </w:p>
        </w:tc>
      </w:tr>
      <w:tr w:rsidR="00C316FC" w:rsidRPr="00515926" w14:paraId="78C2835B" w14:textId="77777777" w:rsidTr="003D783B">
        <w:tc>
          <w:tcPr>
            <w:tcW w:w="1058" w:type="pct"/>
          </w:tcPr>
          <w:p w14:paraId="7D6CD7D2" w14:textId="77777777" w:rsidR="003932DE" w:rsidRPr="00515926" w:rsidRDefault="003932DE" w:rsidP="003932DE">
            <w:pPr>
              <w:pStyle w:val="FSBlank"/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192" w:type="pct"/>
          </w:tcPr>
          <w:p w14:paraId="53A08734" w14:textId="77777777" w:rsidR="003932DE" w:rsidRPr="00515926" w:rsidRDefault="003932DE" w:rsidP="003932DE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506FAFBB" w14:textId="77777777" w:rsidR="003932DE" w:rsidRPr="00515926" w:rsidRDefault="003932DE" w:rsidP="00515926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" w:type="pct"/>
          </w:tcPr>
          <w:p w14:paraId="67B56A9A" w14:textId="77777777" w:rsidR="003932DE" w:rsidRPr="00515926" w:rsidRDefault="003932DE" w:rsidP="003932DE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35C795B3" w14:textId="77777777" w:rsidR="003932DE" w:rsidRPr="00515926" w:rsidRDefault="003932DE" w:rsidP="00515926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" w:type="pct"/>
          </w:tcPr>
          <w:p w14:paraId="44C6C241" w14:textId="77777777" w:rsidR="003932DE" w:rsidRPr="00515926" w:rsidRDefault="003932DE" w:rsidP="003932DE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</w:tcPr>
          <w:p w14:paraId="1817035E" w14:textId="77777777" w:rsidR="003932DE" w:rsidRPr="00515926" w:rsidRDefault="003932DE" w:rsidP="00952026">
            <w:pPr>
              <w:pStyle w:val="FSBlank"/>
              <w:spacing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86" w:type="pct"/>
          </w:tcPr>
          <w:p w14:paraId="45E8F920" w14:textId="77777777" w:rsidR="003932DE" w:rsidRPr="00515926" w:rsidRDefault="003932DE" w:rsidP="003932DE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15AA2183" w14:textId="77777777" w:rsidR="003932DE" w:rsidRPr="00515926" w:rsidRDefault="003932DE" w:rsidP="00515926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8" w:type="pct"/>
          </w:tcPr>
          <w:p w14:paraId="3AD44CBF" w14:textId="77777777" w:rsidR="003932DE" w:rsidRPr="00515926" w:rsidRDefault="003932DE" w:rsidP="003932DE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7D911107" w14:textId="77777777" w:rsidR="003932DE" w:rsidRPr="00515926" w:rsidRDefault="003932DE" w:rsidP="00515926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" w:type="pct"/>
          </w:tcPr>
          <w:p w14:paraId="41472AFC" w14:textId="77777777" w:rsidR="003932DE" w:rsidRPr="00515926" w:rsidRDefault="003932DE" w:rsidP="003932DE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14:paraId="6248DFAF" w14:textId="77777777" w:rsidR="003932DE" w:rsidRPr="00515926" w:rsidRDefault="003932DE" w:rsidP="00515926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" w:type="pct"/>
          </w:tcPr>
          <w:p w14:paraId="20BA2A1F" w14:textId="77777777" w:rsidR="003932DE" w:rsidRPr="00515926" w:rsidRDefault="003932DE" w:rsidP="003932DE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14:paraId="20EEB02B" w14:textId="77777777" w:rsidR="003932DE" w:rsidRPr="00515926" w:rsidRDefault="003932DE" w:rsidP="00515926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" w:type="pct"/>
          </w:tcPr>
          <w:p w14:paraId="7FE93157" w14:textId="77777777" w:rsidR="003932DE" w:rsidRPr="00515926" w:rsidRDefault="003932DE" w:rsidP="003932DE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</w:tcPr>
          <w:p w14:paraId="3016E100" w14:textId="77777777" w:rsidR="003932DE" w:rsidRPr="00515926" w:rsidRDefault="003932DE" w:rsidP="00515926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</w:tr>
      <w:tr w:rsidR="002A4F79" w:rsidRPr="00515926" w14:paraId="4A6444D3" w14:textId="77777777" w:rsidTr="003D783B">
        <w:tc>
          <w:tcPr>
            <w:tcW w:w="1058" w:type="pct"/>
          </w:tcPr>
          <w:p w14:paraId="59362967" w14:textId="77777777" w:rsidR="002A4F79" w:rsidRPr="00515926" w:rsidRDefault="002A4F79" w:rsidP="002A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15926">
              <w:rPr>
                <w:rFonts w:ascii="Angsana New" w:hAnsi="Angsana New" w:cs="Angsana New" w:hint="cs"/>
                <w:sz w:val="27"/>
                <w:szCs w:val="27"/>
                <w:cs/>
              </w:rPr>
              <w:t>ประมาณการยอดซื้อสินค้า</w:t>
            </w:r>
          </w:p>
        </w:tc>
        <w:tc>
          <w:tcPr>
            <w:tcW w:w="192" w:type="pct"/>
          </w:tcPr>
          <w:p w14:paraId="0DDF2B43" w14:textId="77777777" w:rsidR="002A4F79" w:rsidRPr="00515926" w:rsidRDefault="002A4F79" w:rsidP="002A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458B70D2" w14:textId="77777777" w:rsidR="002A4F79" w:rsidRPr="00515926" w:rsidRDefault="002A4F79" w:rsidP="002A4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(287,090)</w:t>
            </w:r>
          </w:p>
        </w:tc>
        <w:tc>
          <w:tcPr>
            <w:tcW w:w="90" w:type="pct"/>
          </w:tcPr>
          <w:p w14:paraId="11740D12" w14:textId="77777777" w:rsidR="002A4F79" w:rsidRPr="00515926" w:rsidRDefault="002A4F79" w:rsidP="002A4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2C262AC8" w14:textId="77777777" w:rsidR="002A4F79" w:rsidRPr="00515926" w:rsidRDefault="002A4F79" w:rsidP="002A4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4F43F9D2" w14:textId="77777777" w:rsidR="002A4F79" w:rsidRPr="00515926" w:rsidRDefault="002A4F79" w:rsidP="002A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7DD3CBD8" w14:textId="77777777" w:rsidR="002A4F79" w:rsidRPr="00515926" w:rsidRDefault="002A4F79" w:rsidP="002A4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41402683" w14:textId="77777777" w:rsidR="002A4F79" w:rsidRPr="00515926" w:rsidRDefault="002A4F79" w:rsidP="002A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551251F8" w14:textId="77777777" w:rsidR="002A4F79" w:rsidRPr="00515926" w:rsidRDefault="002A4F79" w:rsidP="002A4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(287,090)</w:t>
            </w:r>
          </w:p>
        </w:tc>
        <w:tc>
          <w:tcPr>
            <w:tcW w:w="88" w:type="pct"/>
          </w:tcPr>
          <w:p w14:paraId="3ADF83E4" w14:textId="77777777" w:rsidR="002A4F79" w:rsidRPr="00515926" w:rsidRDefault="002A4F79" w:rsidP="002A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BD391C7" w14:textId="77777777" w:rsidR="002A4F79" w:rsidRPr="00515926" w:rsidRDefault="002A4F79" w:rsidP="002A4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(217,599)</w:t>
            </w:r>
          </w:p>
        </w:tc>
        <w:tc>
          <w:tcPr>
            <w:tcW w:w="86" w:type="pct"/>
          </w:tcPr>
          <w:p w14:paraId="6E8C51DD" w14:textId="77777777" w:rsidR="002A4F79" w:rsidRPr="00515926" w:rsidRDefault="002A4F79" w:rsidP="002A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14:paraId="182D6B92" w14:textId="77777777" w:rsidR="002A4F79" w:rsidRPr="00515926" w:rsidRDefault="002A4F79" w:rsidP="002A4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5" w:type="pct"/>
          </w:tcPr>
          <w:p w14:paraId="21848340" w14:textId="77777777" w:rsidR="002A4F79" w:rsidRPr="00515926" w:rsidRDefault="002A4F79" w:rsidP="002A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73AC0577" w14:textId="77777777" w:rsidR="002A4F79" w:rsidRPr="00515926" w:rsidRDefault="002A4F79" w:rsidP="002A4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pct"/>
          </w:tcPr>
          <w:p w14:paraId="295A908E" w14:textId="77777777" w:rsidR="002A4F79" w:rsidRPr="00515926" w:rsidRDefault="002A4F79" w:rsidP="002A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</w:tcPr>
          <w:p w14:paraId="126867D6" w14:textId="77777777" w:rsidR="002A4F79" w:rsidRPr="00515926" w:rsidRDefault="002A4F79" w:rsidP="002A4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(217,599)</w:t>
            </w:r>
          </w:p>
        </w:tc>
      </w:tr>
      <w:tr w:rsidR="00D40F5D" w:rsidRPr="00515926" w14:paraId="32023859" w14:textId="77777777" w:rsidTr="00E11502">
        <w:tc>
          <w:tcPr>
            <w:tcW w:w="1058" w:type="pct"/>
          </w:tcPr>
          <w:p w14:paraId="03B12274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ยอดรวมความเสี่ยงทั้งสิ้น</w:t>
            </w:r>
          </w:p>
        </w:tc>
        <w:tc>
          <w:tcPr>
            <w:tcW w:w="192" w:type="pct"/>
          </w:tcPr>
          <w:p w14:paraId="3D8380C7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78F01474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(415,786)</w:t>
            </w:r>
          </w:p>
        </w:tc>
        <w:tc>
          <w:tcPr>
            <w:tcW w:w="90" w:type="pct"/>
          </w:tcPr>
          <w:p w14:paraId="2D4D8EE4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14:paraId="136F9846" w14:textId="77777777" w:rsidR="00D40F5D" w:rsidRPr="00CD517B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(9,712)</w:t>
            </w:r>
          </w:p>
        </w:tc>
        <w:tc>
          <w:tcPr>
            <w:tcW w:w="86" w:type="pct"/>
          </w:tcPr>
          <w:p w14:paraId="3B3167EF" w14:textId="77777777" w:rsidR="00D40F5D" w:rsidRPr="00CD517B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</w:tcPr>
          <w:p w14:paraId="716CFFA2" w14:textId="77777777" w:rsidR="00D40F5D" w:rsidRPr="00CD517B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D517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7D97D273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</w:tcPr>
          <w:p w14:paraId="4471757F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425,498</w:t>
            </w: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88" w:type="pct"/>
          </w:tcPr>
          <w:p w14:paraId="4FB55C62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11" w:type="pct"/>
            <w:tcBorders>
              <w:top w:val="single" w:sz="4" w:space="0" w:color="auto"/>
            </w:tcBorders>
          </w:tcPr>
          <w:p w14:paraId="7BA5EDDF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(510,952)</w:t>
            </w:r>
          </w:p>
        </w:tc>
        <w:tc>
          <w:tcPr>
            <w:tcW w:w="86" w:type="pct"/>
          </w:tcPr>
          <w:p w14:paraId="27A36EC9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14:paraId="43DDE8B7" w14:textId="011AA69D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(16,</w:t>
            </w:r>
            <w:r w:rsidR="000B71CB">
              <w:rPr>
                <w:rFonts w:ascii="Angsana New" w:hAnsi="Angsana New" w:cs="Angsana New"/>
                <w:b/>
                <w:bCs/>
                <w:sz w:val="27"/>
                <w:szCs w:val="27"/>
              </w:rPr>
              <w:t>32</w:t>
            </w: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7)</w:t>
            </w:r>
          </w:p>
        </w:tc>
        <w:tc>
          <w:tcPr>
            <w:tcW w:w="85" w:type="pct"/>
          </w:tcPr>
          <w:p w14:paraId="33358A33" w14:textId="77777777" w:rsidR="00D40F5D" w:rsidRPr="00CD517B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49" w:type="pct"/>
            <w:tcBorders>
              <w:top w:val="single" w:sz="4" w:space="0" w:color="auto"/>
            </w:tcBorders>
          </w:tcPr>
          <w:p w14:paraId="28039893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3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(706)</w:t>
            </w:r>
          </w:p>
        </w:tc>
        <w:tc>
          <w:tcPr>
            <w:tcW w:w="90" w:type="pct"/>
          </w:tcPr>
          <w:p w14:paraId="2D011546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</w:tcPr>
          <w:p w14:paraId="1D99D80D" w14:textId="77F23EA1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(5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27,</w:t>
            </w:r>
            <w:r w:rsidR="000B71CB">
              <w:rPr>
                <w:rFonts w:ascii="Angsana New" w:hAnsi="Angsana New" w:cs="Angsana New"/>
                <w:b/>
                <w:bCs/>
                <w:sz w:val="27"/>
                <w:szCs w:val="27"/>
              </w:rPr>
              <w:t>98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</w:tr>
      <w:tr w:rsidR="00D40F5D" w:rsidRPr="00515926" w14:paraId="7D0C1990" w14:textId="77777777" w:rsidTr="00E11502">
        <w:tc>
          <w:tcPr>
            <w:tcW w:w="1058" w:type="pct"/>
          </w:tcPr>
          <w:p w14:paraId="1A388F11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  <w:cs/>
              </w:rPr>
            </w:pPr>
          </w:p>
        </w:tc>
        <w:tc>
          <w:tcPr>
            <w:tcW w:w="192" w:type="pct"/>
          </w:tcPr>
          <w:p w14:paraId="06D545C3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42" w:type="pct"/>
          </w:tcPr>
          <w:p w14:paraId="3EE2015D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" w:type="pct"/>
          </w:tcPr>
          <w:p w14:paraId="7F5B171C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9" w:type="pct"/>
          </w:tcPr>
          <w:p w14:paraId="64929491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" w:type="pct"/>
          </w:tcPr>
          <w:p w14:paraId="665A6134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20" w:type="pct"/>
          </w:tcPr>
          <w:p w14:paraId="345002A0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" w:type="pct"/>
          </w:tcPr>
          <w:p w14:paraId="7C817BD4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12" w:type="pct"/>
          </w:tcPr>
          <w:p w14:paraId="0E786DB4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8" w:type="pct"/>
          </w:tcPr>
          <w:p w14:paraId="3D154544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11" w:type="pct"/>
          </w:tcPr>
          <w:p w14:paraId="740F285A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6" w:type="pct"/>
          </w:tcPr>
          <w:p w14:paraId="048BFF0F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93" w:type="pct"/>
          </w:tcPr>
          <w:p w14:paraId="09C48764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85" w:type="pct"/>
          </w:tcPr>
          <w:p w14:paraId="538ACFDC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349" w:type="pct"/>
          </w:tcPr>
          <w:p w14:paraId="0F54FE2C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0" w:type="pct"/>
          </w:tcPr>
          <w:p w14:paraId="4AA789E4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403" w:type="pct"/>
          </w:tcPr>
          <w:p w14:paraId="1861DA9B" w14:textId="77777777" w:rsidR="00D40F5D" w:rsidRPr="00515926" w:rsidRDefault="00D40F5D" w:rsidP="00D40F5D">
            <w:pPr>
              <w:pStyle w:val="FSBlank"/>
              <w:spacing w:line="240" w:lineRule="auto"/>
              <w:rPr>
                <w:sz w:val="22"/>
                <w:szCs w:val="22"/>
              </w:rPr>
            </w:pPr>
          </w:p>
        </w:tc>
      </w:tr>
      <w:tr w:rsidR="00D40F5D" w:rsidRPr="00515926" w14:paraId="6FAB5737" w14:textId="77777777" w:rsidTr="003D783B">
        <w:tc>
          <w:tcPr>
            <w:tcW w:w="1058" w:type="pct"/>
          </w:tcPr>
          <w:p w14:paraId="543D9E6D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15926">
              <w:rPr>
                <w:rFonts w:ascii="Angsana New" w:hAnsi="Angsana New" w:cs="Angsana New" w:hint="cs"/>
                <w:sz w:val="27"/>
                <w:szCs w:val="27"/>
                <w:cs/>
              </w:rPr>
              <w:t>สัญญาซื้อเงินตราต่างประเทศ</w:t>
            </w:r>
          </w:p>
        </w:tc>
        <w:tc>
          <w:tcPr>
            <w:tcW w:w="192" w:type="pct"/>
          </w:tcPr>
          <w:p w14:paraId="5AF391D7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42" w:type="pct"/>
          </w:tcPr>
          <w:p w14:paraId="4D2EC191" w14:textId="2573F08E" w:rsidR="00D40F5D" w:rsidRPr="00515926" w:rsidRDefault="000B71CB" w:rsidP="000B7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    </w:t>
            </w:r>
            <w:r w:rsidR="00D40F5D" w:rsidRPr="00515926">
              <w:rPr>
                <w:rFonts w:ascii="Angsana New" w:hAnsi="Angsana New" w:cs="Angsana New"/>
                <w:sz w:val="27"/>
                <w:szCs w:val="27"/>
              </w:rPr>
              <w:t>530,505</w:t>
            </w:r>
          </w:p>
        </w:tc>
        <w:tc>
          <w:tcPr>
            <w:tcW w:w="90" w:type="pct"/>
          </w:tcPr>
          <w:p w14:paraId="15C4B710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09" w:type="pct"/>
          </w:tcPr>
          <w:p w14:paraId="36AF9D0E" w14:textId="77777777" w:rsidR="00D40F5D" w:rsidRPr="00515926" w:rsidRDefault="00D40F5D" w:rsidP="000B7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14,419</w:t>
            </w:r>
          </w:p>
        </w:tc>
        <w:tc>
          <w:tcPr>
            <w:tcW w:w="86" w:type="pct"/>
          </w:tcPr>
          <w:p w14:paraId="0A28FD6D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</w:tcPr>
          <w:p w14:paraId="618F022E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465398C5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12" w:type="pct"/>
          </w:tcPr>
          <w:p w14:paraId="1018934A" w14:textId="77777777" w:rsidR="00D40F5D" w:rsidRPr="00515926" w:rsidRDefault="00D40F5D" w:rsidP="000B7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2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544,924</w:t>
            </w:r>
          </w:p>
        </w:tc>
        <w:tc>
          <w:tcPr>
            <w:tcW w:w="88" w:type="pct"/>
          </w:tcPr>
          <w:p w14:paraId="19D72992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11" w:type="pct"/>
          </w:tcPr>
          <w:p w14:paraId="6E62758B" w14:textId="77777777" w:rsidR="00D40F5D" w:rsidRPr="00515926" w:rsidRDefault="00D40F5D" w:rsidP="000B7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7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 xml:space="preserve">670,055 </w:t>
            </w:r>
          </w:p>
        </w:tc>
        <w:tc>
          <w:tcPr>
            <w:tcW w:w="86" w:type="pct"/>
          </w:tcPr>
          <w:p w14:paraId="5244357A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3" w:type="pct"/>
          </w:tcPr>
          <w:p w14:paraId="1DC47D63" w14:textId="7D0AEEC9" w:rsidR="00D40F5D" w:rsidRPr="00515926" w:rsidRDefault="000B71CB" w:rsidP="000B7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7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   </w:t>
            </w:r>
            <w:r w:rsidR="00D40F5D" w:rsidRPr="00515926">
              <w:rPr>
                <w:rFonts w:ascii="Angsana New" w:hAnsi="Angsana New" w:cs="Angsana New"/>
                <w:sz w:val="27"/>
                <w:szCs w:val="27"/>
              </w:rPr>
              <w:t>16,643</w:t>
            </w:r>
          </w:p>
        </w:tc>
        <w:tc>
          <w:tcPr>
            <w:tcW w:w="85" w:type="pct"/>
          </w:tcPr>
          <w:p w14:paraId="160B004E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9" w:type="pct"/>
          </w:tcPr>
          <w:p w14:paraId="3F1772CC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pct"/>
          </w:tcPr>
          <w:p w14:paraId="019BDA60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03" w:type="pct"/>
          </w:tcPr>
          <w:p w14:paraId="53153551" w14:textId="706BE4ED" w:rsidR="00D40F5D" w:rsidRPr="00515926" w:rsidRDefault="000B71CB" w:rsidP="000B7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  <w:r w:rsidR="00D40F5D" w:rsidRPr="00515926">
              <w:rPr>
                <w:rFonts w:ascii="Angsana New" w:hAnsi="Angsana New" w:cs="Angsana New"/>
                <w:sz w:val="27"/>
                <w:szCs w:val="27"/>
              </w:rPr>
              <w:t>686,698</w:t>
            </w:r>
          </w:p>
        </w:tc>
      </w:tr>
      <w:tr w:rsidR="00D40F5D" w:rsidRPr="00515926" w14:paraId="069CA472" w14:textId="77777777" w:rsidTr="003D783B">
        <w:tc>
          <w:tcPr>
            <w:tcW w:w="1058" w:type="pct"/>
          </w:tcPr>
          <w:p w14:paraId="1B3DC8C7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15926">
              <w:rPr>
                <w:rFonts w:ascii="Angsana New" w:hAnsi="Angsana New" w:cs="Angsana New" w:hint="cs"/>
                <w:sz w:val="27"/>
                <w:szCs w:val="27"/>
                <w:cs/>
              </w:rPr>
              <w:t>สัญญาขายเงินตราต่างประเทศ</w:t>
            </w:r>
          </w:p>
        </w:tc>
        <w:tc>
          <w:tcPr>
            <w:tcW w:w="192" w:type="pct"/>
          </w:tcPr>
          <w:p w14:paraId="2C4C2E12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01902FBA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(154,853)</w:t>
            </w:r>
          </w:p>
        </w:tc>
        <w:tc>
          <w:tcPr>
            <w:tcW w:w="90" w:type="pct"/>
          </w:tcPr>
          <w:p w14:paraId="1383951E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14:paraId="39FC4943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(7,740)</w:t>
            </w:r>
          </w:p>
        </w:tc>
        <w:tc>
          <w:tcPr>
            <w:tcW w:w="86" w:type="pct"/>
          </w:tcPr>
          <w:p w14:paraId="1E935882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15B74833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33597F41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14:paraId="0B73B955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(162,593)</w:t>
            </w:r>
          </w:p>
        </w:tc>
        <w:tc>
          <w:tcPr>
            <w:tcW w:w="88" w:type="pct"/>
          </w:tcPr>
          <w:p w14:paraId="7199A7C0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2EC56198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(84,122)</w:t>
            </w:r>
          </w:p>
        </w:tc>
        <w:tc>
          <w:tcPr>
            <w:tcW w:w="86" w:type="pct"/>
          </w:tcPr>
          <w:p w14:paraId="653DCCF9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14:paraId="0EED549C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(9,119)</w:t>
            </w:r>
          </w:p>
        </w:tc>
        <w:tc>
          <w:tcPr>
            <w:tcW w:w="85" w:type="pct"/>
          </w:tcPr>
          <w:p w14:paraId="41D3AA95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</w:tcPr>
          <w:p w14:paraId="7043DBA9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pct"/>
          </w:tcPr>
          <w:p w14:paraId="764ED1CF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</w:tcPr>
          <w:p w14:paraId="48D3F64C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sz w:val="27"/>
                <w:szCs w:val="27"/>
              </w:rPr>
              <w:t>(93,241)</w:t>
            </w:r>
          </w:p>
        </w:tc>
      </w:tr>
      <w:tr w:rsidR="00D40F5D" w:rsidRPr="00515926" w14:paraId="08BF6289" w14:textId="77777777" w:rsidTr="003D783B">
        <w:tc>
          <w:tcPr>
            <w:tcW w:w="1058" w:type="pct"/>
          </w:tcPr>
          <w:p w14:paraId="425D4CEE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ยอดความเสี่ยงคงเหลือสุทธิ</w:t>
            </w: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</w:t>
            </w:r>
          </w:p>
        </w:tc>
        <w:tc>
          <w:tcPr>
            <w:tcW w:w="192" w:type="pct"/>
          </w:tcPr>
          <w:p w14:paraId="105D240D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42" w:type="pct"/>
            <w:tcBorders>
              <w:top w:val="single" w:sz="4" w:space="0" w:color="auto"/>
              <w:bottom w:val="double" w:sz="4" w:space="0" w:color="auto"/>
            </w:tcBorders>
          </w:tcPr>
          <w:p w14:paraId="603CB52D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(40,134)</w:t>
            </w:r>
          </w:p>
        </w:tc>
        <w:tc>
          <w:tcPr>
            <w:tcW w:w="90" w:type="pct"/>
          </w:tcPr>
          <w:p w14:paraId="13FF70DE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double" w:sz="4" w:space="0" w:color="auto"/>
            </w:tcBorders>
          </w:tcPr>
          <w:p w14:paraId="4999AF3E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(3,033)</w:t>
            </w:r>
          </w:p>
        </w:tc>
        <w:tc>
          <w:tcPr>
            <w:tcW w:w="86" w:type="pct"/>
          </w:tcPr>
          <w:p w14:paraId="27E4B903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</w:tcPr>
          <w:p w14:paraId="0C9A799E" w14:textId="77777777" w:rsidR="00D40F5D" w:rsidRPr="00CD517B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CD517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6" w:type="pct"/>
          </w:tcPr>
          <w:p w14:paraId="1D38477E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1B5CE1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43,167</w:t>
            </w: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88" w:type="pct"/>
          </w:tcPr>
          <w:p w14:paraId="1BC6EEBE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</w:tcPr>
          <w:p w14:paraId="39C1C20B" w14:textId="77777777" w:rsidR="00D40F5D" w:rsidRPr="00515926" w:rsidRDefault="00D40F5D" w:rsidP="000B7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7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74,981</w:t>
            </w:r>
          </w:p>
        </w:tc>
        <w:tc>
          <w:tcPr>
            <w:tcW w:w="86" w:type="pct"/>
          </w:tcPr>
          <w:p w14:paraId="593E03B9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double" w:sz="4" w:space="0" w:color="auto"/>
            </w:tcBorders>
          </w:tcPr>
          <w:p w14:paraId="3B21C758" w14:textId="7367200D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(8,</w:t>
            </w:r>
            <w:r w:rsidR="000B71CB">
              <w:rPr>
                <w:rFonts w:ascii="Angsana New" w:hAnsi="Angsana New" w:cs="Angsana New"/>
                <w:b/>
                <w:bCs/>
                <w:sz w:val="27"/>
                <w:szCs w:val="27"/>
              </w:rPr>
              <w:t>80</w:t>
            </w: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3)</w:t>
            </w:r>
          </w:p>
        </w:tc>
        <w:tc>
          <w:tcPr>
            <w:tcW w:w="85" w:type="pct"/>
          </w:tcPr>
          <w:p w14:paraId="19E94D78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4DA78C" w14:textId="77777777" w:rsidR="00D40F5D" w:rsidRPr="00515926" w:rsidRDefault="00D40F5D" w:rsidP="00D40F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3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(706)</w:t>
            </w:r>
          </w:p>
        </w:tc>
        <w:tc>
          <w:tcPr>
            <w:tcW w:w="90" w:type="pct"/>
          </w:tcPr>
          <w:p w14:paraId="0C216D1F" w14:textId="77777777" w:rsidR="00D40F5D" w:rsidRPr="00515926" w:rsidRDefault="00D40F5D" w:rsidP="00D40F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403" w:type="pct"/>
            <w:tcBorders>
              <w:top w:val="single" w:sz="4" w:space="0" w:color="auto"/>
              <w:bottom w:val="double" w:sz="4" w:space="0" w:color="auto"/>
            </w:tcBorders>
          </w:tcPr>
          <w:p w14:paraId="7963E7C5" w14:textId="32D953C7" w:rsidR="00D40F5D" w:rsidRPr="00515926" w:rsidRDefault="000B71CB" w:rsidP="000B71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 xml:space="preserve">        </w:t>
            </w:r>
            <w:r w:rsidR="00D40F5D"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65,</w:t>
            </w: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47</w:t>
            </w:r>
            <w:r w:rsidR="00D40F5D" w:rsidRPr="00515926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</w:p>
        </w:tc>
      </w:tr>
    </w:tbl>
    <w:p w14:paraId="3133DFE3" w14:textId="77777777" w:rsidR="00F6560A" w:rsidRDefault="00F6560A" w:rsidP="003F3046">
      <w:pPr>
        <w:pStyle w:val="FSContent"/>
        <w:rPr>
          <w:cs/>
          <w:lang w:val="th-TH"/>
        </w:rPr>
        <w:sectPr w:rsidR="00F6560A" w:rsidSect="00F6560A">
          <w:headerReference w:type="default" r:id="rId15"/>
          <w:footerReference w:type="default" r:id="rId16"/>
          <w:pgSz w:w="16834" w:h="11909" w:orient="landscape" w:code="9"/>
          <w:pgMar w:top="1152" w:right="1084" w:bottom="1152" w:left="576" w:header="720" w:footer="720" w:gutter="0"/>
          <w:cols w:space="720"/>
          <w:docGrid w:linePitch="245"/>
        </w:sectPr>
      </w:pPr>
    </w:p>
    <w:p w14:paraId="2E20D132" w14:textId="77777777" w:rsidR="001C4873" w:rsidRPr="000E5A73" w:rsidRDefault="001C4873" w:rsidP="0051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E5A7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14:paraId="3C063AD0" w14:textId="77777777" w:rsidR="00F07C5E" w:rsidRPr="00276F54" w:rsidRDefault="00F07C5E" w:rsidP="00781BD8">
      <w:pPr>
        <w:pStyle w:val="FSBlank"/>
        <w:rPr>
          <w:sz w:val="24"/>
          <w:szCs w:val="24"/>
        </w:rPr>
      </w:pPr>
    </w:p>
    <w:p w14:paraId="560B1A9F" w14:textId="77777777" w:rsidR="001C4873" w:rsidRPr="000E5A73" w:rsidRDefault="001C4873" w:rsidP="003F3046">
      <w:pPr>
        <w:pStyle w:val="FSContent"/>
      </w:pPr>
      <w:r w:rsidRPr="000E5A73">
        <w:rPr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ความเสี่ยงที่ลูกค้าหรือคู่สัญญาไม่สามารถชำระหนี้แก่บริษัทตามเงื่อนไขที่ตกลงไว้เมื่อครบกำหนด</w:t>
      </w:r>
    </w:p>
    <w:p w14:paraId="03093688" w14:textId="77777777" w:rsidR="007F03EF" w:rsidRPr="00276F54" w:rsidRDefault="007F03EF" w:rsidP="00781BD8">
      <w:pPr>
        <w:pStyle w:val="FSBlank"/>
        <w:rPr>
          <w:sz w:val="24"/>
          <w:szCs w:val="24"/>
        </w:rPr>
      </w:pPr>
    </w:p>
    <w:p w14:paraId="137DC10C" w14:textId="77777777" w:rsidR="001C4873" w:rsidRPr="000E5A73" w:rsidRDefault="001C4873" w:rsidP="003F3046">
      <w:pPr>
        <w:pStyle w:val="FSContent"/>
      </w:pPr>
      <w:r w:rsidRPr="000E5A73">
        <w:rPr>
          <w:cs/>
        </w:rPr>
        <w:t>ฝ่ายบริหารได้กำหนดนโยบายทางด้านสินเชื่อเพื่อควบคุมความ</w:t>
      </w:r>
      <w:r w:rsidR="003917E1" w:rsidRPr="000E5A73">
        <w:rPr>
          <w:cs/>
        </w:rPr>
        <w:t>เสี่ยงทางด้านสินเชื่อดังกล่าวอย่าง</w:t>
      </w:r>
      <w:r w:rsidR="003F3046" w:rsidRPr="000E5A73">
        <w:rPr>
          <w:cs/>
        </w:rPr>
        <w:t xml:space="preserve">สม่ำเสมอ </w:t>
      </w:r>
      <w:r w:rsidRPr="000E5A73">
        <w:rPr>
          <w:cs/>
        </w:rPr>
        <w:t>โดยการวิเคราะห์ฐานะทางการเงินของลูกค้า</w:t>
      </w:r>
      <w:r w:rsidR="00851879" w:rsidRPr="000E5A73">
        <w:rPr>
          <w:cs/>
        </w:rPr>
        <w:t>ทุกรายที</w:t>
      </w:r>
      <w:r w:rsidR="004F04DF" w:rsidRPr="000E5A73">
        <w:rPr>
          <w:cs/>
        </w:rPr>
        <w:t>่ขอวงเงินสินเชื่อในระดับหนึ่ง</w:t>
      </w:r>
      <w:r w:rsidR="003F3046" w:rsidRPr="000E5A73">
        <w:rPr>
          <w:cs/>
        </w:rPr>
        <w:t>ๆ</w:t>
      </w:r>
      <w:r w:rsidR="00E1156B" w:rsidRPr="000E5A73">
        <w:t xml:space="preserve"> </w:t>
      </w:r>
      <w:r w:rsidR="00851879" w:rsidRPr="000E5A73">
        <w:rPr>
          <w:cs/>
        </w:rPr>
        <w:t>ณ วันที่</w:t>
      </w:r>
      <w:r w:rsidR="00FA28E9" w:rsidRPr="000E5A73">
        <w:rPr>
          <w:cs/>
        </w:rPr>
        <w:t>รายงาน</w:t>
      </w:r>
      <w:r w:rsidRPr="000E5A73">
        <w:rPr>
          <w:cs/>
        </w:rPr>
        <w:t>ไม่</w:t>
      </w:r>
      <w:r w:rsidR="00851879" w:rsidRPr="000E5A73">
        <w:rPr>
          <w:cs/>
        </w:rPr>
        <w:t>พบว่ามี</w:t>
      </w:r>
      <w:r w:rsidRPr="000E5A73">
        <w:rPr>
          <w:cs/>
        </w:rPr>
        <w:t>ความเสี่ยงจากสินเชื่อที่เป็นสาระสำคัญ ความเสี่ยง</w:t>
      </w:r>
      <w:r w:rsidR="00851879" w:rsidRPr="000E5A73">
        <w:rPr>
          <w:cs/>
        </w:rPr>
        <w:t>สูงสุด</w:t>
      </w:r>
      <w:r w:rsidRPr="000E5A73">
        <w:rPr>
          <w:cs/>
        </w:rPr>
        <w:t>ทางด้านสินเชื่อแสดงไว้ในราคาตามบัญชีของสินทรัพย์ทางการเงินแต่ละราย</w:t>
      </w:r>
      <w:r w:rsidR="00444AFC" w:rsidRPr="000E5A73">
        <w:rPr>
          <w:cs/>
        </w:rPr>
        <w:t>การ</w:t>
      </w:r>
      <w:r w:rsidR="00B45628" w:rsidRPr="000E5A73">
        <w:rPr>
          <w:cs/>
        </w:rPr>
        <w:t>ในงบ</w:t>
      </w:r>
      <w:r w:rsidR="00B45628" w:rsidRPr="000E5A73">
        <w:rPr>
          <w:rFonts w:hint="cs"/>
          <w:cs/>
        </w:rPr>
        <w:t>แสดงฐานะการเงิน</w:t>
      </w:r>
      <w:r w:rsidRPr="000E5A73">
        <w:rPr>
          <w:cs/>
        </w:rPr>
        <w:t xml:space="preserve"> อย่างไรก็ตามเนื่องจากบริษัทมี</w:t>
      </w:r>
      <w:r w:rsidR="00444AFC" w:rsidRPr="000E5A73">
        <w:rPr>
          <w:cs/>
        </w:rPr>
        <w:t>ฐาน</w:t>
      </w:r>
      <w:r w:rsidRPr="000E5A73">
        <w:rPr>
          <w:cs/>
        </w:rPr>
        <w:t>ลูกค้าจำนว</w:t>
      </w:r>
      <w:r w:rsidR="00A91E0F" w:rsidRPr="000E5A73">
        <w:rPr>
          <w:cs/>
        </w:rPr>
        <w:t>นมาก</w:t>
      </w:r>
      <w:r w:rsidR="00851879" w:rsidRPr="000E5A73">
        <w:rPr>
          <w:cs/>
        </w:rPr>
        <w:t xml:space="preserve"> </w:t>
      </w:r>
      <w:r w:rsidRPr="000E5A73">
        <w:rPr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</w:p>
    <w:p w14:paraId="5A63A155" w14:textId="77777777" w:rsidR="007F03EF" w:rsidRPr="00276F54" w:rsidRDefault="007F03EF" w:rsidP="00781BD8">
      <w:pPr>
        <w:pStyle w:val="FSBlank"/>
        <w:rPr>
          <w:sz w:val="24"/>
          <w:szCs w:val="24"/>
        </w:rPr>
      </w:pPr>
    </w:p>
    <w:p w14:paraId="3B311EA8" w14:textId="77777777" w:rsidR="001C4873" w:rsidRPr="000E5A73" w:rsidRDefault="001C4873" w:rsidP="0051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E5A7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ความเสี่ยงจากการขาดสภาพคล่อง</w:t>
      </w:r>
    </w:p>
    <w:p w14:paraId="6671F8A2" w14:textId="77777777" w:rsidR="00F07C5E" w:rsidRPr="00276F54" w:rsidRDefault="00F07C5E" w:rsidP="00781BD8">
      <w:pPr>
        <w:pStyle w:val="FSBlank"/>
        <w:rPr>
          <w:sz w:val="24"/>
          <w:szCs w:val="24"/>
        </w:rPr>
      </w:pPr>
    </w:p>
    <w:p w14:paraId="3D5C4461" w14:textId="77777777" w:rsidR="001C4873" w:rsidRPr="000E5A73" w:rsidRDefault="001C4873" w:rsidP="00C37916">
      <w:pPr>
        <w:pStyle w:val="FSContent"/>
      </w:pPr>
      <w:r w:rsidRPr="000E5A73">
        <w:rPr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="00C37916" w:rsidRPr="000E5A73">
        <w:rPr>
          <w:cs/>
        </w:rPr>
        <w:br/>
      </w:r>
      <w:r w:rsidRPr="000E5A73">
        <w:rPr>
          <w:cs/>
        </w:rPr>
        <w:t>ให้เพียงพอต่อการดำเนินงานของ</w:t>
      </w:r>
      <w:r w:rsidR="00ED34EB" w:rsidRPr="000E5A73">
        <w:rPr>
          <w:cs/>
        </w:rPr>
        <w:t>บริษัท</w:t>
      </w:r>
      <w:r w:rsidRPr="000E5A73">
        <w:rPr>
          <w:cs/>
        </w:rPr>
        <w:t>และเพื่อทำให้ผลกระทบจากความผันผวนของกระแสเงินสดลดลง</w:t>
      </w:r>
    </w:p>
    <w:p w14:paraId="17B81BCD" w14:textId="77777777" w:rsidR="00331437" w:rsidRPr="00276F54" w:rsidRDefault="00331437" w:rsidP="00781BD8">
      <w:pPr>
        <w:pStyle w:val="FSBlank"/>
        <w:rPr>
          <w:sz w:val="24"/>
          <w:szCs w:val="24"/>
        </w:rPr>
      </w:pPr>
    </w:p>
    <w:p w14:paraId="0D0F43CB" w14:textId="77777777" w:rsidR="002F080A" w:rsidRPr="00C05FC3" w:rsidRDefault="00BF1B69" w:rsidP="00512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05FC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มูลค่าตามบัญชีและ</w:t>
      </w:r>
      <w:r w:rsidR="00351641" w:rsidRPr="00C05FC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มูลค่ายุติธรรม</w:t>
      </w:r>
    </w:p>
    <w:p w14:paraId="1DA87EB1" w14:textId="77777777" w:rsidR="00F07C5E" w:rsidRPr="00276F54" w:rsidRDefault="00F07C5E" w:rsidP="00781BD8">
      <w:pPr>
        <w:pStyle w:val="FSBlank"/>
        <w:rPr>
          <w:sz w:val="24"/>
          <w:szCs w:val="24"/>
        </w:rPr>
      </w:pPr>
    </w:p>
    <w:p w14:paraId="64110BC3" w14:textId="77777777" w:rsidR="00F81F41" w:rsidRDefault="003F1A8C" w:rsidP="003F1A8C">
      <w:pPr>
        <w:pStyle w:val="FSContent"/>
      </w:pPr>
      <w:r w:rsidRPr="00C05FC3">
        <w:rPr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</w:t>
      </w:r>
      <w:r w:rsidRPr="00C05FC3">
        <w:rPr>
          <w:rFonts w:hint="cs"/>
          <w:cs/>
        </w:rPr>
        <w:t>ล</w:t>
      </w:r>
    </w:p>
    <w:p w14:paraId="7CFD3245" w14:textId="77777777" w:rsidR="00276F54" w:rsidRPr="00276F54" w:rsidRDefault="00276F54" w:rsidP="00276F54">
      <w:pPr>
        <w:pStyle w:val="FSBlank"/>
        <w:rPr>
          <w:sz w:val="24"/>
          <w:szCs w:val="24"/>
        </w:rPr>
      </w:pPr>
    </w:p>
    <w:tbl>
      <w:tblPr>
        <w:tblW w:w="919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63"/>
        <w:gridCol w:w="1138"/>
        <w:gridCol w:w="236"/>
        <w:gridCol w:w="1138"/>
        <w:gridCol w:w="236"/>
        <w:gridCol w:w="1138"/>
        <w:gridCol w:w="236"/>
        <w:gridCol w:w="1138"/>
        <w:gridCol w:w="236"/>
        <w:gridCol w:w="1138"/>
      </w:tblGrid>
      <w:tr w:rsidR="00230EFB" w:rsidRPr="00E5625B" w14:paraId="27F51B99" w14:textId="77777777" w:rsidTr="006F22AC">
        <w:tc>
          <w:tcPr>
            <w:tcW w:w="2563" w:type="dxa"/>
            <w:vAlign w:val="bottom"/>
          </w:tcPr>
          <w:p w14:paraId="187E79A1" w14:textId="77777777" w:rsidR="00230EFB" w:rsidRPr="00E5625B" w:rsidRDefault="00F81F41" w:rsidP="00FE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625B">
              <w:rPr>
                <w:sz w:val="30"/>
                <w:szCs w:val="30"/>
                <w:cs/>
              </w:rPr>
              <w:br w:type="page"/>
            </w:r>
            <w:r w:rsidRPr="00E5625B">
              <w:rPr>
                <w:sz w:val="30"/>
                <w:szCs w:val="30"/>
                <w:cs/>
              </w:rPr>
              <w:br w:type="page"/>
            </w:r>
            <w:r w:rsidR="00052459" w:rsidRPr="00E5625B"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1138" w:type="dxa"/>
            <w:vAlign w:val="bottom"/>
          </w:tcPr>
          <w:p w14:paraId="470CD301" w14:textId="77777777" w:rsidR="00230EFB" w:rsidRPr="00E5625B" w:rsidRDefault="00230EFB" w:rsidP="00230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14:paraId="5207AC12" w14:textId="77777777" w:rsidR="00230EFB" w:rsidRPr="00E5625B" w:rsidRDefault="00230EFB" w:rsidP="00FE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0" w:type="dxa"/>
            <w:gridSpan w:val="7"/>
            <w:tcBorders>
              <w:bottom w:val="single" w:sz="4" w:space="0" w:color="auto"/>
            </w:tcBorders>
            <w:vAlign w:val="bottom"/>
          </w:tcPr>
          <w:p w14:paraId="0B611F29" w14:textId="77777777" w:rsidR="00230EFB" w:rsidRPr="00E5625B" w:rsidRDefault="00230EFB" w:rsidP="00FE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E051D" w:rsidRPr="00E5625B" w14:paraId="14FE5F66" w14:textId="77777777" w:rsidTr="006F22AC">
        <w:tc>
          <w:tcPr>
            <w:tcW w:w="2563" w:type="dxa"/>
            <w:vAlign w:val="bottom"/>
          </w:tcPr>
          <w:p w14:paraId="01307CCD" w14:textId="77777777" w:rsidR="00FE051D" w:rsidRPr="00E5625B" w:rsidRDefault="00FE051D" w:rsidP="00FE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14:paraId="3C306B23" w14:textId="77777777" w:rsidR="00FE051D" w:rsidRPr="00E5625B" w:rsidRDefault="00230EFB" w:rsidP="00FE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236" w:type="dxa"/>
            <w:vAlign w:val="bottom"/>
          </w:tcPr>
          <w:p w14:paraId="288AED11" w14:textId="77777777" w:rsidR="00FE051D" w:rsidRPr="00E5625B" w:rsidRDefault="00FE051D" w:rsidP="00FE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4B571D3" w14:textId="77777777" w:rsidR="00FE051D" w:rsidRPr="00E5625B" w:rsidRDefault="006F22AC" w:rsidP="00FE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ระดับที่ </w:t>
            </w:r>
            <w:r w:rsidRPr="00E5625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FDCA4E2" w14:textId="77777777" w:rsidR="00FE051D" w:rsidRPr="00E5625B" w:rsidRDefault="00FE051D" w:rsidP="00FE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EAE6E67" w14:textId="77777777" w:rsidR="00FE051D" w:rsidRPr="00E5625B" w:rsidRDefault="006F22AC" w:rsidP="00FE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>ระดับที่</w:t>
            </w:r>
            <w:r w:rsidRPr="00E5625B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4CE72D0" w14:textId="77777777" w:rsidR="00FE051D" w:rsidRPr="00E5625B" w:rsidRDefault="00FE051D" w:rsidP="00FE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F173FBE" w14:textId="77777777" w:rsidR="00FE051D" w:rsidRPr="00E5625B" w:rsidRDefault="006F22AC" w:rsidP="00FE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>ระดับที่</w:t>
            </w:r>
            <w:r w:rsidRPr="00E5625B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9F56657" w14:textId="77777777" w:rsidR="00FE051D" w:rsidRPr="00E5625B" w:rsidRDefault="00FE051D" w:rsidP="00FE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663FD70" w14:textId="77777777" w:rsidR="00FE051D" w:rsidRPr="00E5625B" w:rsidRDefault="006F22AC" w:rsidP="00FE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230EFB" w:rsidRPr="00E5625B" w14:paraId="59D7E5CE" w14:textId="77777777" w:rsidTr="001A620B">
        <w:tc>
          <w:tcPr>
            <w:tcW w:w="2563" w:type="dxa"/>
            <w:vAlign w:val="bottom"/>
          </w:tcPr>
          <w:p w14:paraId="7D9E77E2" w14:textId="77777777" w:rsidR="00230EFB" w:rsidRPr="00E5625B" w:rsidRDefault="00230EFB" w:rsidP="00FE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34" w:type="dxa"/>
            <w:gridSpan w:val="9"/>
            <w:vAlign w:val="bottom"/>
          </w:tcPr>
          <w:p w14:paraId="436A2345" w14:textId="77777777" w:rsidR="00230EFB" w:rsidRPr="00E5625B" w:rsidRDefault="00230EFB" w:rsidP="00FE0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5625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3257" w:rsidRPr="00E5625B" w14:paraId="058FEB28" w14:textId="77777777" w:rsidTr="00EC3257">
        <w:tc>
          <w:tcPr>
            <w:tcW w:w="2563" w:type="dxa"/>
            <w:vAlign w:val="bottom"/>
          </w:tcPr>
          <w:p w14:paraId="4A980493" w14:textId="77777777" w:rsidR="00EC3257" w:rsidRPr="00E5625B" w:rsidRDefault="00EC3257" w:rsidP="00750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FF53EF" w:rsidRPr="00E5625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 25</w:t>
            </w:r>
            <w:r w:rsidR="00FF53EF" w:rsidRPr="00E562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DB22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38" w:type="dxa"/>
            <w:vAlign w:val="bottom"/>
          </w:tcPr>
          <w:p w14:paraId="44F45517" w14:textId="77777777" w:rsidR="00EC3257" w:rsidRPr="00E5625B" w:rsidRDefault="00EC3257" w:rsidP="00EC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713D74" w14:textId="77777777" w:rsidR="00EC3257" w:rsidRPr="00E5625B" w:rsidRDefault="00EC3257" w:rsidP="00EC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4F4F6CC6" w14:textId="77777777" w:rsidR="00EC3257" w:rsidRPr="00E5625B" w:rsidRDefault="00EC3257" w:rsidP="00EC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0CB57B" w14:textId="77777777" w:rsidR="00EC3257" w:rsidRPr="00E5625B" w:rsidRDefault="00EC3257" w:rsidP="00EC3257">
            <w:pPr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439B0973" w14:textId="77777777" w:rsidR="00EC3257" w:rsidRPr="00E5625B" w:rsidRDefault="00EC3257" w:rsidP="00EC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C64B7B" w14:textId="77777777" w:rsidR="00EC3257" w:rsidRPr="00E5625B" w:rsidRDefault="00EC3257" w:rsidP="00EC3257">
            <w:pPr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B4A8B32" w14:textId="77777777" w:rsidR="00EC3257" w:rsidRPr="00E5625B" w:rsidRDefault="00EC3257" w:rsidP="00EC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CACB03" w14:textId="77777777" w:rsidR="00EC3257" w:rsidRPr="00E5625B" w:rsidRDefault="00EC3257" w:rsidP="00EC3257">
            <w:pPr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FDB27BB" w14:textId="77777777" w:rsidR="00EC3257" w:rsidRPr="00E5625B" w:rsidRDefault="00EC3257" w:rsidP="00EC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3257" w:rsidRPr="00E5625B" w14:paraId="313F2828" w14:textId="77777777" w:rsidTr="00EC3257">
        <w:tc>
          <w:tcPr>
            <w:tcW w:w="2563" w:type="dxa"/>
            <w:vAlign w:val="bottom"/>
          </w:tcPr>
          <w:p w14:paraId="7D3D162C" w14:textId="77777777" w:rsidR="00EC3257" w:rsidRPr="00E5625B" w:rsidRDefault="00BA63B9" w:rsidP="00BA6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5625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38" w:type="dxa"/>
            <w:vAlign w:val="bottom"/>
          </w:tcPr>
          <w:p w14:paraId="2B88A27A" w14:textId="77777777" w:rsidR="00EC3257" w:rsidRPr="00E5625B" w:rsidRDefault="00EC3257" w:rsidP="00EC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3CDEBFA" w14:textId="77777777" w:rsidR="00EC3257" w:rsidRPr="00E5625B" w:rsidRDefault="00EC3257" w:rsidP="00EC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7DE29E7F" w14:textId="77777777" w:rsidR="00EC3257" w:rsidRPr="00E5625B" w:rsidRDefault="00EC3257" w:rsidP="00EC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E775AE" w14:textId="77777777" w:rsidR="00EC3257" w:rsidRPr="00E5625B" w:rsidRDefault="00EC3257" w:rsidP="00EC3257">
            <w:pPr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3F9A84AE" w14:textId="77777777" w:rsidR="00EC3257" w:rsidRPr="00E5625B" w:rsidRDefault="00EC3257" w:rsidP="00EC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E0D36A" w14:textId="77777777" w:rsidR="00EC3257" w:rsidRPr="00E5625B" w:rsidRDefault="00EC3257" w:rsidP="00EC3257">
            <w:pPr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3D1B58EF" w14:textId="77777777" w:rsidR="00EC3257" w:rsidRPr="00E5625B" w:rsidRDefault="00EC3257" w:rsidP="00EC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2F90FB" w14:textId="77777777" w:rsidR="00EC3257" w:rsidRPr="00E5625B" w:rsidRDefault="00EC3257" w:rsidP="00EC3257">
            <w:pPr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04D9C3F4" w14:textId="77777777" w:rsidR="00EC3257" w:rsidRPr="00E5625B" w:rsidRDefault="00EC3257" w:rsidP="00EC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40DD" w:rsidRPr="00E5625B" w14:paraId="485FDDE4" w14:textId="77777777" w:rsidTr="00EC3257">
        <w:tc>
          <w:tcPr>
            <w:tcW w:w="2563" w:type="dxa"/>
            <w:vAlign w:val="bottom"/>
          </w:tcPr>
          <w:p w14:paraId="5EF44911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สัญญา</w:t>
            </w:r>
            <w:r w:rsidRPr="00E5625B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E56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เงินตราต่างประเทศล่วงหน้า</w:t>
            </w:r>
          </w:p>
        </w:tc>
        <w:tc>
          <w:tcPr>
            <w:tcW w:w="1138" w:type="dxa"/>
            <w:vAlign w:val="bottom"/>
          </w:tcPr>
          <w:p w14:paraId="5CA3F667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30B678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7CD4E664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E979181" w14:textId="77777777" w:rsidR="00A440DD" w:rsidRPr="00E5625B" w:rsidRDefault="00A440DD" w:rsidP="00A440DD">
            <w:pPr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67B5A90C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E7C65">
              <w:rPr>
                <w:rFonts w:ascii="Angsana New" w:hAnsi="Angsana New" w:cs="Angsana New"/>
                <w:sz w:val="30"/>
                <w:szCs w:val="30"/>
              </w:rPr>
              <w:t>(11,175)</w:t>
            </w:r>
          </w:p>
        </w:tc>
        <w:tc>
          <w:tcPr>
            <w:tcW w:w="236" w:type="dxa"/>
            <w:vAlign w:val="bottom"/>
          </w:tcPr>
          <w:p w14:paraId="3F23317D" w14:textId="77777777" w:rsidR="00A440DD" w:rsidRPr="00E5625B" w:rsidRDefault="00A440DD" w:rsidP="00A440DD">
            <w:pPr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442E531D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0375D0C" w14:textId="77777777" w:rsidR="00A440DD" w:rsidRPr="00E5625B" w:rsidRDefault="00A440DD" w:rsidP="00A440DD">
            <w:pPr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6F96336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E7C65">
              <w:rPr>
                <w:rFonts w:ascii="Angsana New" w:hAnsi="Angsana New" w:cs="Angsana New"/>
                <w:sz w:val="30"/>
                <w:szCs w:val="30"/>
              </w:rPr>
              <w:t>(11,175)</w:t>
            </w:r>
          </w:p>
        </w:tc>
      </w:tr>
      <w:tr w:rsidR="00A440DD" w:rsidRPr="00E5625B" w14:paraId="74890E79" w14:textId="77777777" w:rsidTr="003F1A8C">
        <w:tc>
          <w:tcPr>
            <w:tcW w:w="2563" w:type="dxa"/>
          </w:tcPr>
          <w:p w14:paraId="20D0546A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38" w:type="dxa"/>
            <w:vAlign w:val="bottom"/>
          </w:tcPr>
          <w:p w14:paraId="73431F27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0F014B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67B18A43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1121B76" w14:textId="77777777" w:rsidR="00A440DD" w:rsidRPr="00E5625B" w:rsidRDefault="00A440DD" w:rsidP="00A440DD">
            <w:pPr>
              <w:ind w:left="-115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14:paraId="4EB43FA7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E7C65">
              <w:rPr>
                <w:rFonts w:ascii="Angsana New" w:hAnsi="Angsana New" w:cs="Angsana New"/>
                <w:sz w:val="30"/>
                <w:szCs w:val="30"/>
              </w:rPr>
              <w:t>24,198</w:t>
            </w:r>
          </w:p>
        </w:tc>
        <w:tc>
          <w:tcPr>
            <w:tcW w:w="236" w:type="dxa"/>
            <w:vAlign w:val="bottom"/>
          </w:tcPr>
          <w:p w14:paraId="73FAD5F0" w14:textId="77777777" w:rsidR="00A440DD" w:rsidRPr="00E5625B" w:rsidRDefault="00A440DD" w:rsidP="00A440DD">
            <w:pPr>
              <w:ind w:left="-115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78EE4415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7B6C90C" w14:textId="77777777" w:rsidR="00A440DD" w:rsidRPr="00E5625B" w:rsidRDefault="00A440DD" w:rsidP="00A440DD">
            <w:pPr>
              <w:ind w:left="-115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14:paraId="6A4BAF18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FE7C65">
              <w:rPr>
                <w:rFonts w:ascii="Angsana New" w:hAnsi="Angsana New" w:cs="Angsana New"/>
                <w:sz w:val="30"/>
                <w:szCs w:val="30"/>
              </w:rPr>
              <w:t>24,198</w:t>
            </w:r>
          </w:p>
        </w:tc>
      </w:tr>
      <w:tr w:rsidR="00A440DD" w:rsidRPr="00E5625B" w14:paraId="05492180" w14:textId="77777777" w:rsidTr="003F1A8C">
        <w:tc>
          <w:tcPr>
            <w:tcW w:w="2563" w:type="dxa"/>
          </w:tcPr>
          <w:p w14:paraId="48FD213B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14:paraId="31F0B637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8B3764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49D8E83F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52888A" w14:textId="77777777" w:rsidR="00A440DD" w:rsidRPr="00E5625B" w:rsidRDefault="00A440DD" w:rsidP="00A440DD">
            <w:pPr>
              <w:ind w:left="-115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14:paraId="764CCCD4" w14:textId="77777777" w:rsidR="00A440DD" w:rsidRPr="00FE7C65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5AD1C8" w14:textId="77777777" w:rsidR="00A440DD" w:rsidRPr="00E5625B" w:rsidRDefault="00A440DD" w:rsidP="00A440DD">
            <w:pPr>
              <w:ind w:left="-115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662ECDBB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C976450" w14:textId="77777777" w:rsidR="00A440DD" w:rsidRPr="00E5625B" w:rsidRDefault="00A440DD" w:rsidP="00A440DD">
            <w:pPr>
              <w:ind w:left="-115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14:paraId="46F021AF" w14:textId="77777777" w:rsidR="00A440DD" w:rsidRPr="00FE7C65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40DD" w:rsidRPr="00E5625B" w14:paraId="772D95E1" w14:textId="77777777" w:rsidTr="005B1F53">
        <w:tc>
          <w:tcPr>
            <w:tcW w:w="2563" w:type="dxa"/>
            <w:vAlign w:val="bottom"/>
          </w:tcPr>
          <w:p w14:paraId="6196E6B1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625B">
              <w:rPr>
                <w:sz w:val="30"/>
                <w:szCs w:val="30"/>
                <w:cs/>
              </w:rPr>
              <w:lastRenderedPageBreak/>
              <w:br w:type="page"/>
            </w:r>
            <w:r w:rsidRPr="00E5625B">
              <w:rPr>
                <w:sz w:val="30"/>
                <w:szCs w:val="30"/>
                <w:cs/>
              </w:rPr>
              <w:br w:type="page"/>
            </w:r>
            <w:r w:rsidRPr="00E5625B"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1138" w:type="dxa"/>
            <w:vAlign w:val="bottom"/>
          </w:tcPr>
          <w:p w14:paraId="751D012B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236" w:type="dxa"/>
            <w:vAlign w:val="bottom"/>
          </w:tcPr>
          <w:p w14:paraId="74C2CBE6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60" w:type="dxa"/>
            <w:gridSpan w:val="7"/>
            <w:tcBorders>
              <w:bottom w:val="single" w:sz="4" w:space="0" w:color="auto"/>
            </w:tcBorders>
            <w:vAlign w:val="bottom"/>
          </w:tcPr>
          <w:p w14:paraId="70152B5E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A440DD" w:rsidRPr="00E5625B" w14:paraId="149D3D7B" w14:textId="77777777" w:rsidTr="005B1F53">
        <w:tc>
          <w:tcPr>
            <w:tcW w:w="2563" w:type="dxa"/>
            <w:vAlign w:val="bottom"/>
          </w:tcPr>
          <w:p w14:paraId="2ADBC5C3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8" w:type="dxa"/>
            <w:vAlign w:val="bottom"/>
          </w:tcPr>
          <w:p w14:paraId="4C3E8868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236" w:type="dxa"/>
            <w:vAlign w:val="bottom"/>
          </w:tcPr>
          <w:p w14:paraId="1603CAF6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2A8DF64B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ระดับที่ </w:t>
            </w:r>
            <w:r w:rsidRPr="00E5625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32E5432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4360B770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>ระดับที่</w:t>
            </w:r>
            <w:r w:rsidRPr="00E5625B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06A2325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32D32C04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>ระดับที่</w:t>
            </w:r>
            <w:r w:rsidRPr="00E5625B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4C6CBE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0F4A651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106AF5" w:rsidRPr="00E5625B" w14:paraId="7A3F2EB1" w14:textId="77777777" w:rsidTr="00EB7B24">
        <w:tc>
          <w:tcPr>
            <w:tcW w:w="2563" w:type="dxa"/>
            <w:vAlign w:val="bottom"/>
          </w:tcPr>
          <w:p w14:paraId="6F4C592B" w14:textId="77777777" w:rsidR="00106AF5" w:rsidRPr="00E5625B" w:rsidRDefault="00106AF5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34" w:type="dxa"/>
            <w:gridSpan w:val="9"/>
            <w:vAlign w:val="bottom"/>
          </w:tcPr>
          <w:p w14:paraId="5F05BD62" w14:textId="77777777" w:rsidR="00106AF5" w:rsidRPr="00E5625B" w:rsidRDefault="00106AF5" w:rsidP="00106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0DD" w:rsidRPr="00E5625B" w14:paraId="5D800ED1" w14:textId="77777777" w:rsidTr="00642381">
        <w:tc>
          <w:tcPr>
            <w:tcW w:w="2563" w:type="dxa"/>
            <w:vAlign w:val="bottom"/>
          </w:tcPr>
          <w:p w14:paraId="64EF3130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5625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E5625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 25</w:t>
            </w:r>
            <w:r w:rsidRPr="00E5625B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38" w:type="dxa"/>
            <w:vAlign w:val="bottom"/>
          </w:tcPr>
          <w:p w14:paraId="473EE610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30CD5AB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E6DE381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BD924C" w14:textId="77777777" w:rsidR="00A440DD" w:rsidRPr="00E5625B" w:rsidRDefault="00A440DD" w:rsidP="00A440DD">
            <w:pPr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2BA23D8F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A206986" w14:textId="77777777" w:rsidR="00A440DD" w:rsidRPr="00E5625B" w:rsidRDefault="00A440DD" w:rsidP="00A440DD">
            <w:pPr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187CF39A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9A1E16" w14:textId="77777777" w:rsidR="00A440DD" w:rsidRPr="00E5625B" w:rsidRDefault="00A440DD" w:rsidP="00A440DD">
            <w:pPr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0F80DBE1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40DD" w:rsidRPr="00E5625B" w14:paraId="710765BC" w14:textId="77777777" w:rsidTr="00642381">
        <w:tc>
          <w:tcPr>
            <w:tcW w:w="2563" w:type="dxa"/>
            <w:vAlign w:val="bottom"/>
          </w:tcPr>
          <w:p w14:paraId="14C55E17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5625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สินทรัพย์ทางการเงินและหนี้สินทางการเงินที่ไม่ได้วัดมูลค่าด้วยมูลค่ายุติธรรม</w:t>
            </w:r>
          </w:p>
        </w:tc>
        <w:tc>
          <w:tcPr>
            <w:tcW w:w="1138" w:type="dxa"/>
            <w:vAlign w:val="bottom"/>
          </w:tcPr>
          <w:p w14:paraId="72B75CFD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773E6E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1CA31127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6D5BD24" w14:textId="77777777" w:rsidR="00A440DD" w:rsidRPr="00E5625B" w:rsidRDefault="00A440DD" w:rsidP="00A440DD">
            <w:pPr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40C5DBDB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9028DE" w14:textId="77777777" w:rsidR="00A440DD" w:rsidRPr="00E5625B" w:rsidRDefault="00A440DD" w:rsidP="00A440DD">
            <w:pPr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127C8AFE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EECEA8C" w14:textId="77777777" w:rsidR="00A440DD" w:rsidRPr="00E5625B" w:rsidRDefault="00A440DD" w:rsidP="00A440DD">
            <w:pPr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71EECBA5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40DD" w:rsidRPr="00E5625B" w14:paraId="4AD435FB" w14:textId="77777777" w:rsidTr="00122847">
        <w:tc>
          <w:tcPr>
            <w:tcW w:w="2563" w:type="dxa"/>
            <w:vAlign w:val="bottom"/>
          </w:tcPr>
          <w:p w14:paraId="43D6D39C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สัญญา</w:t>
            </w:r>
            <w:r w:rsidRPr="00E5625B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Pr="00E56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เงินตราต่างประเทศล่วงหน้า</w:t>
            </w:r>
          </w:p>
        </w:tc>
        <w:tc>
          <w:tcPr>
            <w:tcW w:w="1138" w:type="dxa"/>
            <w:vAlign w:val="bottom"/>
          </w:tcPr>
          <w:p w14:paraId="2380DA52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443CAE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51D89E3A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E3AE7B1" w14:textId="77777777" w:rsidR="00A440DD" w:rsidRPr="00E5625B" w:rsidRDefault="00A440DD" w:rsidP="00A440DD">
            <w:pPr>
              <w:ind w:left="-115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14:paraId="34D75C39" w14:textId="77777777" w:rsidR="00A440DD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44F9D857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(7,667)</w:t>
            </w:r>
          </w:p>
        </w:tc>
        <w:tc>
          <w:tcPr>
            <w:tcW w:w="236" w:type="dxa"/>
            <w:vAlign w:val="bottom"/>
          </w:tcPr>
          <w:p w14:paraId="3FED4F15" w14:textId="77777777" w:rsidR="00A440DD" w:rsidRPr="00E5625B" w:rsidRDefault="00A440DD" w:rsidP="00A440DD">
            <w:pPr>
              <w:ind w:left="-115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0DFFAB6E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460436D" w14:textId="77777777" w:rsidR="00A440DD" w:rsidRPr="00E5625B" w:rsidRDefault="00A440DD" w:rsidP="00A440DD">
            <w:pPr>
              <w:ind w:left="-115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14:paraId="1C07635F" w14:textId="77777777" w:rsidR="00A440DD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  <w:p w14:paraId="627C04E2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(7,667)</w:t>
            </w:r>
          </w:p>
        </w:tc>
      </w:tr>
      <w:tr w:rsidR="00A440DD" w:rsidRPr="00E5625B" w14:paraId="12546A8C" w14:textId="77777777" w:rsidTr="002D7982">
        <w:tc>
          <w:tcPr>
            <w:tcW w:w="2563" w:type="dxa"/>
          </w:tcPr>
          <w:p w14:paraId="4A27BCE5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625B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138" w:type="dxa"/>
            <w:vAlign w:val="bottom"/>
          </w:tcPr>
          <w:p w14:paraId="71866771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C3B5A7A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1C0AE10D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686452" w14:textId="77777777" w:rsidR="00A440DD" w:rsidRPr="00E5625B" w:rsidRDefault="00A440DD" w:rsidP="00A440DD">
            <w:pPr>
              <w:ind w:left="-115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14:paraId="07DD8B43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(52,532)</w:t>
            </w:r>
          </w:p>
        </w:tc>
        <w:tc>
          <w:tcPr>
            <w:tcW w:w="236" w:type="dxa"/>
            <w:vAlign w:val="bottom"/>
          </w:tcPr>
          <w:p w14:paraId="59344B47" w14:textId="77777777" w:rsidR="00A440DD" w:rsidRPr="00E5625B" w:rsidRDefault="00A440DD" w:rsidP="00A440DD">
            <w:pPr>
              <w:ind w:left="-115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bottom"/>
          </w:tcPr>
          <w:p w14:paraId="4638B6A3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8C36EE0" w14:textId="77777777" w:rsidR="00A440DD" w:rsidRPr="00E5625B" w:rsidRDefault="00A440DD" w:rsidP="00A440DD">
            <w:pPr>
              <w:ind w:left="-115" w:right="-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14:paraId="4C812AD1" w14:textId="77777777" w:rsidR="00A440DD" w:rsidRPr="00E5625B" w:rsidRDefault="00A440DD" w:rsidP="00A4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E5625B">
              <w:rPr>
                <w:rFonts w:ascii="Angsana New" w:hAnsi="Angsana New" w:cs="Angsana New"/>
                <w:sz w:val="30"/>
                <w:szCs w:val="30"/>
              </w:rPr>
              <w:t>(52,532)</w:t>
            </w:r>
          </w:p>
        </w:tc>
      </w:tr>
    </w:tbl>
    <w:p w14:paraId="4B882F70" w14:textId="77777777" w:rsidR="00732A8A" w:rsidRPr="00276F54" w:rsidRDefault="00732A8A" w:rsidP="00276F54">
      <w:pPr>
        <w:pStyle w:val="FSHeadMain"/>
        <w:numPr>
          <w:ilvl w:val="0"/>
          <w:numId w:val="0"/>
        </w:numPr>
        <w:ind w:left="540"/>
        <w:rPr>
          <w:lang w:val="en-US"/>
        </w:rPr>
      </w:pPr>
    </w:p>
    <w:p w14:paraId="4290A677" w14:textId="77777777" w:rsidR="00E5625B" w:rsidRDefault="00276F54" w:rsidP="00F075F8">
      <w:pPr>
        <w:pStyle w:val="FSHeadMain"/>
        <w:numPr>
          <w:ilvl w:val="0"/>
          <w:numId w:val="0"/>
        </w:numPr>
        <w:ind w:left="540" w:firstLine="90"/>
      </w:pPr>
      <w:r w:rsidRPr="00276F54">
        <w:rPr>
          <w:cs/>
        </w:rPr>
        <w:t>เครื่องมือทางการเงินที่ไม่ได้วัดมูลค่าด้วยมูลค่ายุติธรรม</w:t>
      </w:r>
    </w:p>
    <w:p w14:paraId="424F07B6" w14:textId="77777777" w:rsidR="00276F54" w:rsidRDefault="00276F54" w:rsidP="00E5625B">
      <w:pPr>
        <w:pStyle w:val="FSHeadMain"/>
        <w:numPr>
          <w:ilvl w:val="0"/>
          <w:numId w:val="0"/>
        </w:numPr>
        <w:ind w:left="540"/>
        <w:rPr>
          <w:b w:val="0"/>
          <w:bCs w:val="0"/>
          <w:i/>
          <w:iCs/>
          <w:cs/>
        </w:rPr>
      </w:pPr>
    </w:p>
    <w:tbl>
      <w:tblPr>
        <w:tblW w:w="92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160"/>
        <w:gridCol w:w="7092"/>
      </w:tblGrid>
      <w:tr w:rsidR="00276F54" w:rsidRPr="00E5625B" w14:paraId="1998B9D2" w14:textId="77777777" w:rsidTr="00F075F8">
        <w:tc>
          <w:tcPr>
            <w:tcW w:w="2160" w:type="dxa"/>
          </w:tcPr>
          <w:p w14:paraId="6CE79AD8" w14:textId="77777777" w:rsidR="00276F54" w:rsidRDefault="00CF6CB6" w:rsidP="00CF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right="13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6CB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7092" w:type="dxa"/>
          </w:tcPr>
          <w:p w14:paraId="0C2C467C" w14:textId="77777777" w:rsidR="00276F54" w:rsidRPr="00E5625B" w:rsidRDefault="00CF6CB6" w:rsidP="004F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right="13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F6CB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E5625B" w:rsidRPr="00E5625B" w14:paraId="3ED64055" w14:textId="77777777" w:rsidTr="00F075F8">
        <w:tc>
          <w:tcPr>
            <w:tcW w:w="2160" w:type="dxa"/>
          </w:tcPr>
          <w:p w14:paraId="131D7EAA" w14:textId="77777777" w:rsidR="00D45083" w:rsidRDefault="00E5625B" w:rsidP="00CF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สัญญาซื้อขายเงินตรา</w:t>
            </w:r>
            <w:r w:rsidR="00D4508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  <w:p w14:paraId="6D90FD46" w14:textId="77777777" w:rsidR="00E5625B" w:rsidRPr="00E5625B" w:rsidRDefault="00D45083" w:rsidP="00CF6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E5625B">
              <w:rPr>
                <w:rFonts w:ascii="Angsana New" w:hAnsi="Angsana New" w:cs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092" w:type="dxa"/>
          </w:tcPr>
          <w:p w14:paraId="6E514523" w14:textId="77777777" w:rsidR="00E5625B" w:rsidRPr="00E5625B" w:rsidRDefault="00CF6CB6" w:rsidP="004F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right="1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D3A3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การกำหนดราคาสัญญาซื้อขายล่วงหน้า </w:t>
            </w:r>
            <w:r w:rsidRPr="007D3A3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76F54" w:rsidRPr="00E5625B" w14:paraId="42F06E02" w14:textId="77777777" w:rsidTr="00F075F8">
        <w:tc>
          <w:tcPr>
            <w:tcW w:w="2160" w:type="dxa"/>
          </w:tcPr>
          <w:p w14:paraId="3C6ED705" w14:textId="77777777" w:rsidR="00D45083" w:rsidRDefault="00CF6CB6" w:rsidP="009C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สัญญาซื้อขายทองแดง</w:t>
            </w:r>
          </w:p>
          <w:p w14:paraId="033BA201" w14:textId="77777777" w:rsidR="00276F54" w:rsidRDefault="00D45083" w:rsidP="009C6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="00CF6CB6">
              <w:rPr>
                <w:rFonts w:ascii="Angsana New" w:hAnsi="Angsana New" w:cs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7092" w:type="dxa"/>
          </w:tcPr>
          <w:p w14:paraId="21C2A2E8" w14:textId="77777777" w:rsidR="00276F54" w:rsidRPr="00E5625B" w:rsidRDefault="00CF6CB6" w:rsidP="004F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right="132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5625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เทคนิคการเปรียบเทียบราคาตลาด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1CB91766" w14:textId="77777777" w:rsidR="00E5625B" w:rsidRPr="00E5625B" w:rsidRDefault="00E5625B" w:rsidP="00E5625B">
      <w:pPr>
        <w:pStyle w:val="FSHeadMain"/>
        <w:numPr>
          <w:ilvl w:val="0"/>
          <w:numId w:val="0"/>
        </w:numPr>
        <w:ind w:left="540"/>
        <w:rPr>
          <w:lang w:val="en-US"/>
        </w:rPr>
      </w:pPr>
    </w:p>
    <w:p w14:paraId="03C36146" w14:textId="77777777" w:rsidR="00705AFC" w:rsidRPr="003934F5" w:rsidRDefault="00705AFC" w:rsidP="00F30353">
      <w:pPr>
        <w:pStyle w:val="FSHeadMain"/>
        <w:rPr>
          <w:cs/>
        </w:rPr>
      </w:pPr>
      <w:r w:rsidRPr="003934F5">
        <w:rPr>
          <w:cs/>
        </w:rPr>
        <w:t>ภาระผูกพัน</w:t>
      </w:r>
      <w:r w:rsidR="00E2331B" w:rsidRPr="003934F5">
        <w:rPr>
          <w:cs/>
        </w:rPr>
        <w:t>กับบุคคลหรือกิจการที่ไม่เกี่ยวข้องกัน</w:t>
      </w:r>
    </w:p>
    <w:p w14:paraId="79777D43" w14:textId="77777777" w:rsidR="00237DE8" w:rsidRPr="003934F5" w:rsidRDefault="00237DE8" w:rsidP="00F30353">
      <w:pPr>
        <w:pStyle w:val="FSBlank"/>
        <w:rPr>
          <w:sz w:val="30"/>
          <w:szCs w:val="30"/>
          <w:cs/>
        </w:rPr>
      </w:pP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60"/>
        <w:gridCol w:w="236"/>
        <w:gridCol w:w="1261"/>
      </w:tblGrid>
      <w:tr w:rsidR="00D631BE" w:rsidRPr="003934F5" w14:paraId="0CC962B4" w14:textId="77777777" w:rsidTr="00B311D4">
        <w:trPr>
          <w:tblHeader/>
        </w:trPr>
        <w:tc>
          <w:tcPr>
            <w:tcW w:w="6408" w:type="dxa"/>
          </w:tcPr>
          <w:p w14:paraId="780D7470" w14:textId="77777777" w:rsidR="00D631BE" w:rsidRPr="003934F5" w:rsidRDefault="00D631BE" w:rsidP="00D631BE">
            <w:pPr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38EBB1" w14:textId="77777777" w:rsidR="00D631BE" w:rsidRPr="003934F5" w:rsidRDefault="00FF53EF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B22B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DB6BAA6" w14:textId="77777777" w:rsidR="00D631BE" w:rsidRPr="003934F5" w:rsidRDefault="00D631BE" w:rsidP="00D631BE">
            <w:pPr>
              <w:tabs>
                <w:tab w:val="clear" w:pos="227"/>
                <w:tab w:val="clear" w:pos="454"/>
                <w:tab w:val="clear" w:pos="680"/>
              </w:tabs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06232183" w14:textId="77777777" w:rsidR="00D631BE" w:rsidRPr="003934F5" w:rsidRDefault="006D7B4B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B22B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631BE" w:rsidRPr="003934F5" w14:paraId="2A69AAF3" w14:textId="77777777" w:rsidTr="00B311D4">
        <w:trPr>
          <w:cantSplit/>
          <w:tblHeader/>
        </w:trPr>
        <w:tc>
          <w:tcPr>
            <w:tcW w:w="6408" w:type="dxa"/>
          </w:tcPr>
          <w:p w14:paraId="24DC4B24" w14:textId="77777777" w:rsidR="00D631BE" w:rsidRPr="003934F5" w:rsidRDefault="00D631BE" w:rsidP="00D631BE">
            <w:pPr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7" w:type="dxa"/>
            <w:gridSpan w:val="3"/>
          </w:tcPr>
          <w:p w14:paraId="323B5CF3" w14:textId="77777777" w:rsidR="00D631BE" w:rsidRPr="003934F5" w:rsidRDefault="00D631BE" w:rsidP="00D631BE">
            <w:pPr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1BE" w:rsidRPr="003934F5" w14:paraId="58823A68" w14:textId="77777777" w:rsidTr="00B311D4">
        <w:tc>
          <w:tcPr>
            <w:tcW w:w="6408" w:type="dxa"/>
          </w:tcPr>
          <w:p w14:paraId="32CFE97F" w14:textId="77777777" w:rsidR="00C05FC3" w:rsidRPr="003934F5" w:rsidRDefault="00C05FC3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="00544D21" w:rsidRPr="003934F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</w:t>
            </w:r>
          </w:p>
          <w:p w14:paraId="6D3D6FF8" w14:textId="77777777" w:rsidR="00D631BE" w:rsidRPr="003934F5" w:rsidRDefault="00C05FC3" w:rsidP="0054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934F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3934F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260" w:type="dxa"/>
          </w:tcPr>
          <w:p w14:paraId="68FD7E31" w14:textId="77777777" w:rsidR="00D631BE" w:rsidRPr="003934F5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F1CCD" w14:textId="77777777" w:rsidR="00D631BE" w:rsidRPr="003934F5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D60E01C" w14:textId="77777777" w:rsidR="00D631BE" w:rsidRPr="003934F5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22B1" w:rsidRPr="003934F5" w14:paraId="0A0523B9" w14:textId="77777777" w:rsidTr="00B311D4">
        <w:tc>
          <w:tcPr>
            <w:tcW w:w="6408" w:type="dxa"/>
          </w:tcPr>
          <w:p w14:paraId="17079661" w14:textId="77777777" w:rsidR="00DB22B1" w:rsidRPr="003934F5" w:rsidRDefault="00DB22B1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="00515926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3934F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920BE9D" w14:textId="77777777" w:rsidR="00DB22B1" w:rsidRPr="003934F5" w:rsidRDefault="00496D2C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 w:rsidRPr="002D2DCD">
              <w:rPr>
                <w:rFonts w:ascii="Angsana New" w:hAnsi="Angsana New" w:cs="Angsana New"/>
                <w:sz w:val="30"/>
                <w:szCs w:val="30"/>
              </w:rPr>
              <w:t>5,181</w:t>
            </w:r>
          </w:p>
        </w:tc>
        <w:tc>
          <w:tcPr>
            <w:tcW w:w="236" w:type="dxa"/>
          </w:tcPr>
          <w:p w14:paraId="183D496E" w14:textId="77777777" w:rsidR="00DB22B1" w:rsidRPr="003934F5" w:rsidRDefault="00DB22B1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236C3E0" w14:textId="77777777" w:rsidR="00DB22B1" w:rsidRPr="003934F5" w:rsidRDefault="00DB22B1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sz w:val="30"/>
                <w:szCs w:val="30"/>
              </w:rPr>
              <w:t>3,952</w:t>
            </w:r>
          </w:p>
        </w:tc>
      </w:tr>
      <w:tr w:rsidR="00DB22B1" w:rsidRPr="003934F5" w14:paraId="0635BF83" w14:textId="77777777" w:rsidTr="00B311D4">
        <w:tc>
          <w:tcPr>
            <w:tcW w:w="6408" w:type="dxa"/>
          </w:tcPr>
          <w:p w14:paraId="02381E4B" w14:textId="77777777" w:rsidR="00DB22B1" w:rsidRPr="003934F5" w:rsidRDefault="00515926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1 - 5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EEE28D" w14:textId="77777777" w:rsidR="00DB22B1" w:rsidRPr="003934F5" w:rsidRDefault="00496D2C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 w:rsidRPr="002D2DCD">
              <w:rPr>
                <w:rFonts w:ascii="Angsana New" w:hAnsi="Angsana New" w:cs="Angsana New"/>
                <w:sz w:val="30"/>
                <w:szCs w:val="30"/>
              </w:rPr>
              <w:t>7,716</w:t>
            </w:r>
          </w:p>
        </w:tc>
        <w:tc>
          <w:tcPr>
            <w:tcW w:w="236" w:type="dxa"/>
          </w:tcPr>
          <w:p w14:paraId="10761878" w14:textId="77777777" w:rsidR="00DB22B1" w:rsidRPr="003934F5" w:rsidRDefault="00DB22B1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D955DA2" w14:textId="77777777" w:rsidR="00DB22B1" w:rsidRPr="003934F5" w:rsidRDefault="00DB22B1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sz w:val="30"/>
                <w:szCs w:val="30"/>
              </w:rPr>
              <w:t>755</w:t>
            </w:r>
          </w:p>
        </w:tc>
      </w:tr>
      <w:tr w:rsidR="00DB22B1" w:rsidRPr="003934F5" w14:paraId="434C258B" w14:textId="77777777" w:rsidTr="00B311D4">
        <w:tc>
          <w:tcPr>
            <w:tcW w:w="6408" w:type="dxa"/>
          </w:tcPr>
          <w:p w14:paraId="5700A5C8" w14:textId="77777777" w:rsidR="00DB22B1" w:rsidRPr="003934F5" w:rsidRDefault="00DB22B1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934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E4D567" w14:textId="77777777" w:rsidR="00DB22B1" w:rsidRPr="002D2DCD" w:rsidRDefault="002D2DCD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2D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12,897</w:t>
            </w:r>
          </w:p>
        </w:tc>
        <w:tc>
          <w:tcPr>
            <w:tcW w:w="236" w:type="dxa"/>
          </w:tcPr>
          <w:p w14:paraId="3BDBB1E6" w14:textId="77777777" w:rsidR="00DB22B1" w:rsidRPr="003934F5" w:rsidRDefault="00DB22B1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7644AA74" w14:textId="77777777" w:rsidR="00DB22B1" w:rsidRPr="003934F5" w:rsidRDefault="00DB22B1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4,707</w:t>
            </w:r>
          </w:p>
        </w:tc>
      </w:tr>
    </w:tbl>
    <w:p w14:paraId="5B4913A5" w14:textId="77777777" w:rsidR="00952026" w:rsidRPr="007C233C" w:rsidRDefault="00952026">
      <w:pPr>
        <w:rPr>
          <w:rFonts w:cs="Cordia New"/>
          <w:cs/>
        </w:rPr>
      </w:pPr>
      <w:r>
        <w:br w:type="page"/>
      </w:r>
    </w:p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60"/>
        <w:gridCol w:w="236"/>
        <w:gridCol w:w="1261"/>
      </w:tblGrid>
      <w:tr w:rsidR="00B536B8" w:rsidRPr="00BF13E1" w14:paraId="17345A38" w14:textId="77777777" w:rsidTr="00952026">
        <w:tc>
          <w:tcPr>
            <w:tcW w:w="6408" w:type="dxa"/>
          </w:tcPr>
          <w:p w14:paraId="1D838C17" w14:textId="77777777" w:rsidR="00B536B8" w:rsidRPr="00BF13E1" w:rsidRDefault="00B536B8" w:rsidP="00B5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A21E74" w14:textId="77777777" w:rsidR="00B536B8" w:rsidRPr="003934F5" w:rsidRDefault="00B536B8" w:rsidP="00B5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87728A7" w14:textId="77777777" w:rsidR="00B536B8" w:rsidRPr="003934F5" w:rsidRDefault="00B536B8" w:rsidP="00B536B8">
            <w:pPr>
              <w:tabs>
                <w:tab w:val="clear" w:pos="227"/>
                <w:tab w:val="clear" w:pos="454"/>
                <w:tab w:val="clear" w:pos="680"/>
              </w:tabs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2E5F4059" w14:textId="77777777" w:rsidR="00B536B8" w:rsidRPr="003934F5" w:rsidRDefault="00B536B8" w:rsidP="00B5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B536B8" w:rsidRPr="00BF13E1" w14:paraId="7FC2010C" w14:textId="77777777" w:rsidTr="00122847">
        <w:tc>
          <w:tcPr>
            <w:tcW w:w="6408" w:type="dxa"/>
          </w:tcPr>
          <w:p w14:paraId="4E75DF8C" w14:textId="77777777" w:rsidR="00B536B8" w:rsidRPr="00BF13E1" w:rsidRDefault="00B536B8" w:rsidP="00B5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</w:tcPr>
          <w:p w14:paraId="1B0DE975" w14:textId="77777777" w:rsidR="00B536B8" w:rsidRPr="00BF13E1" w:rsidRDefault="00B536B8" w:rsidP="00B5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36B8" w:rsidRPr="00BF13E1" w14:paraId="3C3C0DBE" w14:textId="77777777" w:rsidTr="00952026">
        <w:tc>
          <w:tcPr>
            <w:tcW w:w="6408" w:type="dxa"/>
          </w:tcPr>
          <w:p w14:paraId="50AF1781" w14:textId="77777777" w:rsidR="00B536B8" w:rsidRPr="00BF13E1" w:rsidRDefault="00B536B8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13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68258A4D" w14:textId="77777777" w:rsidR="00B536B8" w:rsidRPr="00BF13E1" w:rsidRDefault="00B536B8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378F08" w14:textId="77777777" w:rsidR="00B536B8" w:rsidRPr="00BF13E1" w:rsidRDefault="00B536B8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0576DE55" w14:textId="77777777" w:rsidR="00B536B8" w:rsidRPr="00BF13E1" w:rsidRDefault="00B536B8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22B1" w:rsidRPr="00BF13E1" w14:paraId="2922FA4C" w14:textId="77777777" w:rsidTr="00952026">
        <w:tc>
          <w:tcPr>
            <w:tcW w:w="6408" w:type="dxa"/>
          </w:tcPr>
          <w:p w14:paraId="66E7F898" w14:textId="77777777" w:rsidR="00DB22B1" w:rsidRPr="00BF13E1" w:rsidRDefault="00DB22B1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13E1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BF13E1">
              <w:rPr>
                <w:rFonts w:ascii="Angsana New" w:hAnsi="Angsana New" w:cs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38D42E" w14:textId="77777777" w:rsidR="00DB22B1" w:rsidRPr="00BF13E1" w:rsidRDefault="004547CE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13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14:paraId="5B30D74E" w14:textId="77777777" w:rsidR="00DB22B1" w:rsidRPr="00BF13E1" w:rsidRDefault="00DB22B1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7BC0A911" w14:textId="77777777" w:rsidR="00DB22B1" w:rsidRPr="00BF13E1" w:rsidRDefault="00DB22B1" w:rsidP="00DB22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F13E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13,369</w:t>
            </w:r>
          </w:p>
        </w:tc>
      </w:tr>
    </w:tbl>
    <w:p w14:paraId="3DE8F8AC" w14:textId="77777777" w:rsidR="00F80B4D" w:rsidRPr="00BF13E1" w:rsidRDefault="00F80B4D" w:rsidP="00F30353">
      <w:pPr>
        <w:pStyle w:val="FSBlank"/>
        <w:rPr>
          <w:sz w:val="30"/>
          <w:szCs w:val="30"/>
        </w:rPr>
      </w:pPr>
    </w:p>
    <w:p w14:paraId="2D98A7C4" w14:textId="77777777" w:rsidR="007A008C" w:rsidRPr="00BF13E1" w:rsidRDefault="007A008C" w:rsidP="007A008C">
      <w:pPr>
        <w:pStyle w:val="FSBlank"/>
        <w:rPr>
          <w:b/>
          <w:bCs/>
          <w:i/>
          <w:iCs/>
          <w:sz w:val="30"/>
          <w:szCs w:val="30"/>
        </w:rPr>
      </w:pPr>
      <w:r w:rsidRPr="00BF13E1">
        <w:rPr>
          <w:rFonts w:hint="cs"/>
          <w:b/>
          <w:bCs/>
          <w:i/>
          <w:iCs/>
          <w:sz w:val="30"/>
          <w:szCs w:val="30"/>
          <w:cs/>
        </w:rPr>
        <w:t>สัญญาเช่าและสัญญาบริการ</w:t>
      </w:r>
    </w:p>
    <w:p w14:paraId="5468D667" w14:textId="77777777" w:rsidR="007A008C" w:rsidRPr="00BF13E1" w:rsidRDefault="007A008C" w:rsidP="007A008C">
      <w:pPr>
        <w:pStyle w:val="FSBlank"/>
        <w:rPr>
          <w:sz w:val="30"/>
          <w:szCs w:val="30"/>
        </w:rPr>
      </w:pPr>
    </w:p>
    <w:p w14:paraId="54F62334" w14:textId="77777777" w:rsidR="007A008C" w:rsidRPr="00BF13E1" w:rsidRDefault="007A008C" w:rsidP="007A008C">
      <w:pPr>
        <w:pStyle w:val="FSBlank"/>
        <w:rPr>
          <w:sz w:val="30"/>
          <w:szCs w:val="30"/>
        </w:rPr>
      </w:pPr>
      <w:r w:rsidRPr="00BF13E1">
        <w:rPr>
          <w:rFonts w:hint="cs"/>
          <w:sz w:val="30"/>
          <w:szCs w:val="30"/>
          <w:cs/>
        </w:rPr>
        <w:t>ณ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วันที่</w:t>
      </w:r>
      <w:r w:rsidRPr="00BF13E1">
        <w:rPr>
          <w:sz w:val="30"/>
          <w:szCs w:val="30"/>
          <w:cs/>
        </w:rPr>
        <w:t xml:space="preserve"> 3</w:t>
      </w:r>
      <w:r w:rsidRPr="00BF13E1">
        <w:rPr>
          <w:sz w:val="30"/>
          <w:szCs w:val="30"/>
        </w:rPr>
        <w:t>1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ธันวาคม</w:t>
      </w:r>
      <w:r w:rsidR="004A09B5" w:rsidRPr="00BF13E1">
        <w:rPr>
          <w:sz w:val="30"/>
          <w:szCs w:val="30"/>
          <w:cs/>
        </w:rPr>
        <w:t xml:space="preserve"> 256</w:t>
      </w:r>
      <w:r w:rsidR="00DB22B1" w:rsidRPr="00BF13E1">
        <w:rPr>
          <w:sz w:val="30"/>
          <w:szCs w:val="30"/>
        </w:rPr>
        <w:t>2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บริษัทมีสัญญาเช่าสำหรับสำนักงานและบริการที่เกี่ยวข้อง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ยานพาหนะ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และอุปกรณ์เป็นเวลา</w:t>
      </w:r>
      <w:r w:rsidRPr="00BF13E1">
        <w:rPr>
          <w:sz w:val="30"/>
          <w:szCs w:val="30"/>
          <w:cs/>
        </w:rPr>
        <w:t xml:space="preserve"> </w:t>
      </w:r>
      <w:r w:rsidR="00BF13E1" w:rsidRPr="00BF13E1">
        <w:rPr>
          <w:sz w:val="30"/>
          <w:szCs w:val="30"/>
        </w:rPr>
        <w:t>5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ปีจนถึงปี</w:t>
      </w:r>
      <w:r w:rsidR="004A09B5" w:rsidRPr="00BF13E1">
        <w:rPr>
          <w:sz w:val="30"/>
          <w:szCs w:val="30"/>
          <w:cs/>
        </w:rPr>
        <w:t xml:space="preserve"> </w:t>
      </w:r>
      <w:r w:rsidR="00BF13E1">
        <w:rPr>
          <w:sz w:val="30"/>
          <w:szCs w:val="30"/>
        </w:rPr>
        <w:t>2567</w:t>
      </w:r>
    </w:p>
    <w:p w14:paraId="01B1706A" w14:textId="77777777" w:rsidR="007A008C" w:rsidRPr="00BF13E1" w:rsidRDefault="007A008C" w:rsidP="007A008C">
      <w:pPr>
        <w:pStyle w:val="FSBlank"/>
        <w:rPr>
          <w:sz w:val="30"/>
          <w:szCs w:val="30"/>
        </w:rPr>
      </w:pPr>
    </w:p>
    <w:p w14:paraId="0F3242EA" w14:textId="77777777" w:rsidR="007A008C" w:rsidRPr="00BF13E1" w:rsidRDefault="007A008C" w:rsidP="007A008C">
      <w:pPr>
        <w:pStyle w:val="FSBlank"/>
        <w:rPr>
          <w:b/>
          <w:bCs/>
          <w:i/>
          <w:iCs/>
          <w:sz w:val="30"/>
          <w:szCs w:val="30"/>
        </w:rPr>
      </w:pPr>
      <w:r w:rsidRPr="00BF13E1">
        <w:rPr>
          <w:rFonts w:hint="cs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163DCB87" w14:textId="77777777" w:rsidR="007A008C" w:rsidRPr="00BF13E1" w:rsidRDefault="007A008C" w:rsidP="007A008C">
      <w:pPr>
        <w:pStyle w:val="FSBlank"/>
        <w:rPr>
          <w:sz w:val="30"/>
          <w:szCs w:val="30"/>
        </w:rPr>
      </w:pPr>
    </w:p>
    <w:p w14:paraId="5BB5AD38" w14:textId="77777777" w:rsidR="007A008C" w:rsidRPr="00BF13E1" w:rsidRDefault="007A008C" w:rsidP="007A008C">
      <w:pPr>
        <w:pStyle w:val="FSBlank"/>
        <w:rPr>
          <w:sz w:val="30"/>
          <w:szCs w:val="30"/>
        </w:rPr>
      </w:pPr>
      <w:r w:rsidRPr="00BF13E1">
        <w:rPr>
          <w:rFonts w:hint="cs"/>
          <w:sz w:val="30"/>
          <w:szCs w:val="30"/>
          <w:cs/>
        </w:rPr>
        <w:t>ณ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วันที่</w:t>
      </w:r>
      <w:r w:rsidRPr="00BF13E1">
        <w:rPr>
          <w:sz w:val="30"/>
          <w:szCs w:val="30"/>
          <w:cs/>
        </w:rPr>
        <w:t xml:space="preserve"> 3</w:t>
      </w:r>
      <w:r w:rsidRPr="00BF13E1">
        <w:rPr>
          <w:sz w:val="30"/>
          <w:szCs w:val="30"/>
        </w:rPr>
        <w:t>1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ธันวาคม</w:t>
      </w:r>
      <w:r w:rsidR="004A09B5" w:rsidRPr="00BF13E1">
        <w:rPr>
          <w:sz w:val="30"/>
          <w:szCs w:val="30"/>
          <w:cs/>
        </w:rPr>
        <w:t xml:space="preserve"> 256</w:t>
      </w:r>
      <w:r w:rsidR="00A80308" w:rsidRPr="00BF13E1">
        <w:rPr>
          <w:rFonts w:hint="cs"/>
          <w:sz w:val="30"/>
          <w:szCs w:val="30"/>
          <w:cs/>
        </w:rPr>
        <w:t>2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บริษัทมีสัญญาขายเงินตราต่างประเทศล่วงหน้าจำนวนเงิน</w:t>
      </w:r>
      <w:r w:rsidR="00F2538B" w:rsidRPr="00BF13E1">
        <w:rPr>
          <w:sz w:val="30"/>
          <w:szCs w:val="30"/>
          <w:cs/>
        </w:rPr>
        <w:t xml:space="preserve"> </w:t>
      </w:r>
      <w:r w:rsidR="00142724" w:rsidRPr="00BF13E1">
        <w:rPr>
          <w:sz w:val="30"/>
          <w:szCs w:val="30"/>
        </w:rPr>
        <w:t>5.</w:t>
      </w:r>
      <w:r w:rsidR="00BF13E1">
        <w:rPr>
          <w:sz w:val="30"/>
          <w:szCs w:val="30"/>
        </w:rPr>
        <w:t>2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ล้านเหรียญสหรัฐอเมริกาและ</w:t>
      </w:r>
      <w:r w:rsidR="00F2538B" w:rsidRPr="00BF13E1">
        <w:rPr>
          <w:sz w:val="30"/>
          <w:szCs w:val="30"/>
          <w:cs/>
        </w:rPr>
        <w:t xml:space="preserve"> </w:t>
      </w:r>
      <w:r w:rsidR="00142724" w:rsidRPr="00BF13E1">
        <w:rPr>
          <w:sz w:val="30"/>
          <w:szCs w:val="30"/>
        </w:rPr>
        <w:t>2</w:t>
      </w:r>
      <w:r w:rsidR="00BF13E1">
        <w:rPr>
          <w:sz w:val="30"/>
          <w:szCs w:val="30"/>
        </w:rPr>
        <w:t>8.0</w:t>
      </w:r>
      <w:r w:rsidR="00142724" w:rsidRPr="00BF13E1">
        <w:rPr>
          <w:sz w:val="30"/>
          <w:szCs w:val="30"/>
        </w:rPr>
        <w:t xml:space="preserve"> </w:t>
      </w:r>
      <w:r w:rsidRPr="00BF13E1">
        <w:rPr>
          <w:rFonts w:hint="cs"/>
          <w:sz w:val="30"/>
          <w:szCs w:val="30"/>
          <w:cs/>
        </w:rPr>
        <w:t>ล้านเยน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หรือ</w:t>
      </w:r>
      <w:r w:rsidR="00683339" w:rsidRPr="00BF13E1">
        <w:rPr>
          <w:rFonts w:hint="cs"/>
          <w:sz w:val="30"/>
          <w:szCs w:val="30"/>
          <w:cs/>
        </w:rPr>
        <w:t>เทียบเท่า</w:t>
      </w:r>
      <w:r w:rsidRPr="00BF13E1">
        <w:rPr>
          <w:rFonts w:hint="cs"/>
          <w:sz w:val="30"/>
          <w:szCs w:val="30"/>
          <w:cs/>
        </w:rPr>
        <w:t>จำนวนเงิน</w:t>
      </w:r>
      <w:r w:rsidRPr="00BF13E1">
        <w:rPr>
          <w:sz w:val="30"/>
          <w:szCs w:val="30"/>
          <w:cs/>
        </w:rPr>
        <w:t xml:space="preserve"> </w:t>
      </w:r>
      <w:r w:rsidR="00142724" w:rsidRPr="00BF13E1">
        <w:rPr>
          <w:sz w:val="30"/>
          <w:szCs w:val="30"/>
        </w:rPr>
        <w:t>162.</w:t>
      </w:r>
      <w:r w:rsidR="00E939B3" w:rsidRPr="00BF13E1">
        <w:rPr>
          <w:sz w:val="30"/>
          <w:szCs w:val="30"/>
        </w:rPr>
        <w:t>6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ล้านบาท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i/>
          <w:iCs/>
          <w:sz w:val="30"/>
          <w:szCs w:val="30"/>
          <w:cs/>
        </w:rPr>
        <w:t>(</w:t>
      </w:r>
      <w:r w:rsidR="004A09B5" w:rsidRPr="00BF13E1">
        <w:rPr>
          <w:i/>
          <w:iCs/>
          <w:sz w:val="30"/>
          <w:szCs w:val="30"/>
          <w:cs/>
        </w:rPr>
        <w:t>25</w:t>
      </w:r>
      <w:r w:rsidR="004A09B5" w:rsidRPr="00BF13E1">
        <w:rPr>
          <w:i/>
          <w:iCs/>
          <w:sz w:val="30"/>
          <w:szCs w:val="30"/>
        </w:rPr>
        <w:t>6</w:t>
      </w:r>
      <w:r w:rsidR="00A80308" w:rsidRPr="00BF13E1">
        <w:rPr>
          <w:rFonts w:hint="cs"/>
          <w:i/>
          <w:iCs/>
          <w:sz w:val="30"/>
          <w:szCs w:val="30"/>
          <w:cs/>
        </w:rPr>
        <w:t>1</w:t>
      </w:r>
      <w:r w:rsidR="004A09B5" w:rsidRPr="00BF13E1">
        <w:rPr>
          <w:i/>
          <w:iCs/>
          <w:sz w:val="30"/>
          <w:szCs w:val="30"/>
          <w:cs/>
        </w:rPr>
        <w:t xml:space="preserve">: </w:t>
      </w:r>
      <w:r w:rsidR="00A80308" w:rsidRPr="00BF13E1">
        <w:rPr>
          <w:rFonts w:hint="cs"/>
          <w:i/>
          <w:iCs/>
          <w:sz w:val="30"/>
          <w:szCs w:val="30"/>
          <w:cs/>
        </w:rPr>
        <w:t>2.6</w:t>
      </w:r>
      <w:r w:rsidRPr="00BF13E1">
        <w:rPr>
          <w:i/>
          <w:iCs/>
          <w:sz w:val="30"/>
          <w:szCs w:val="30"/>
          <w:cs/>
        </w:rPr>
        <w:t xml:space="preserve"> </w:t>
      </w:r>
      <w:r w:rsidRPr="00BF13E1">
        <w:rPr>
          <w:rFonts w:hint="cs"/>
          <w:i/>
          <w:iCs/>
          <w:sz w:val="30"/>
          <w:szCs w:val="30"/>
          <w:cs/>
        </w:rPr>
        <w:t>ล้านเหรียญสหรัฐอเมริกาและ</w:t>
      </w:r>
      <w:r w:rsidR="004A09B5" w:rsidRPr="00BF13E1">
        <w:rPr>
          <w:i/>
          <w:iCs/>
          <w:sz w:val="30"/>
          <w:szCs w:val="30"/>
          <w:cs/>
        </w:rPr>
        <w:t xml:space="preserve"> </w:t>
      </w:r>
      <w:r w:rsidR="00A80308" w:rsidRPr="00BF13E1">
        <w:rPr>
          <w:rFonts w:hint="cs"/>
          <w:i/>
          <w:iCs/>
          <w:sz w:val="30"/>
          <w:szCs w:val="30"/>
          <w:cs/>
        </w:rPr>
        <w:t>31.3</w:t>
      </w:r>
      <w:r w:rsidRPr="00BF13E1">
        <w:rPr>
          <w:i/>
          <w:iCs/>
          <w:sz w:val="30"/>
          <w:szCs w:val="30"/>
          <w:cs/>
        </w:rPr>
        <w:t xml:space="preserve"> </w:t>
      </w:r>
      <w:r w:rsidRPr="00BF13E1">
        <w:rPr>
          <w:rFonts w:hint="cs"/>
          <w:i/>
          <w:iCs/>
          <w:sz w:val="30"/>
          <w:szCs w:val="30"/>
          <w:cs/>
        </w:rPr>
        <w:t>ล้านเยน</w:t>
      </w:r>
      <w:r w:rsidRPr="00BF13E1">
        <w:rPr>
          <w:i/>
          <w:iCs/>
          <w:sz w:val="30"/>
          <w:szCs w:val="30"/>
          <w:cs/>
        </w:rPr>
        <w:t xml:space="preserve"> </w:t>
      </w:r>
      <w:r w:rsidRPr="00BF13E1">
        <w:rPr>
          <w:rFonts w:hint="cs"/>
          <w:i/>
          <w:iCs/>
          <w:sz w:val="30"/>
          <w:szCs w:val="30"/>
          <w:cs/>
        </w:rPr>
        <w:t>หรือ</w:t>
      </w:r>
      <w:r w:rsidR="00507AE9" w:rsidRPr="00BF13E1">
        <w:rPr>
          <w:rFonts w:hint="cs"/>
          <w:i/>
          <w:iCs/>
          <w:sz w:val="30"/>
          <w:szCs w:val="30"/>
          <w:cs/>
        </w:rPr>
        <w:t>เทียบเท่า</w:t>
      </w:r>
      <w:r w:rsidRPr="00BF13E1">
        <w:rPr>
          <w:rFonts w:hint="cs"/>
          <w:i/>
          <w:iCs/>
          <w:sz w:val="30"/>
          <w:szCs w:val="30"/>
          <w:cs/>
        </w:rPr>
        <w:t>จำนวนเงิน</w:t>
      </w:r>
      <w:r w:rsidR="004A09B5" w:rsidRPr="00BF13E1">
        <w:rPr>
          <w:i/>
          <w:iCs/>
          <w:sz w:val="30"/>
          <w:szCs w:val="30"/>
          <w:cs/>
        </w:rPr>
        <w:t xml:space="preserve"> </w:t>
      </w:r>
      <w:r w:rsidR="00A80308" w:rsidRPr="00BF13E1">
        <w:rPr>
          <w:rFonts w:hint="cs"/>
          <w:i/>
          <w:iCs/>
          <w:sz w:val="30"/>
          <w:szCs w:val="30"/>
          <w:cs/>
        </w:rPr>
        <w:t>93.2</w:t>
      </w:r>
      <w:r w:rsidRPr="00BF13E1">
        <w:rPr>
          <w:i/>
          <w:iCs/>
          <w:sz w:val="30"/>
          <w:szCs w:val="30"/>
          <w:cs/>
        </w:rPr>
        <w:t xml:space="preserve"> </w:t>
      </w:r>
      <w:r w:rsidRPr="00BF13E1">
        <w:rPr>
          <w:rFonts w:hint="cs"/>
          <w:i/>
          <w:iCs/>
          <w:sz w:val="30"/>
          <w:szCs w:val="30"/>
          <w:cs/>
        </w:rPr>
        <w:t>ล้านบาท</w:t>
      </w:r>
      <w:r w:rsidRPr="00BF13E1">
        <w:rPr>
          <w:i/>
          <w:iCs/>
          <w:sz w:val="30"/>
          <w:szCs w:val="30"/>
          <w:cs/>
        </w:rPr>
        <w:t>)</w:t>
      </w:r>
      <w:r w:rsidR="00EB755C" w:rsidRPr="00BF13E1">
        <w:rPr>
          <w:i/>
          <w:iCs/>
          <w:sz w:val="30"/>
          <w:szCs w:val="30"/>
        </w:rPr>
        <w:t xml:space="preserve"> </w:t>
      </w:r>
      <w:r w:rsidR="00EB755C" w:rsidRPr="00BF13E1">
        <w:rPr>
          <w:rFonts w:hint="cs"/>
          <w:sz w:val="30"/>
          <w:szCs w:val="30"/>
          <w:cs/>
        </w:rPr>
        <w:t>ซึ่งจะครบกำหนด</w:t>
      </w:r>
      <w:r w:rsidR="00507AE9" w:rsidRPr="00BF13E1">
        <w:rPr>
          <w:rFonts w:hint="cs"/>
          <w:sz w:val="30"/>
          <w:szCs w:val="30"/>
          <w:cs/>
        </w:rPr>
        <w:t>ในระหว่างเดือน</w:t>
      </w:r>
      <w:r w:rsidR="003934F5" w:rsidRPr="00BF13E1">
        <w:rPr>
          <w:rFonts w:hint="cs"/>
          <w:sz w:val="30"/>
          <w:szCs w:val="30"/>
          <w:cs/>
        </w:rPr>
        <w:t>มกรา</w:t>
      </w:r>
      <w:r w:rsidR="00507AE9" w:rsidRPr="00BF13E1">
        <w:rPr>
          <w:rFonts w:hint="cs"/>
          <w:sz w:val="30"/>
          <w:szCs w:val="30"/>
          <w:cs/>
        </w:rPr>
        <w:t>คม</w:t>
      </w:r>
      <w:r w:rsidR="0002025D" w:rsidRPr="00BF13E1">
        <w:rPr>
          <w:rFonts w:hint="cs"/>
          <w:sz w:val="30"/>
          <w:szCs w:val="30"/>
          <w:cs/>
        </w:rPr>
        <w:t>ถึงเดือน</w:t>
      </w:r>
      <w:r w:rsidR="007B22F2" w:rsidRPr="00BF13E1">
        <w:rPr>
          <w:rFonts w:hint="cs"/>
          <w:sz w:val="30"/>
          <w:szCs w:val="30"/>
          <w:cs/>
        </w:rPr>
        <w:t>เมษายน</w:t>
      </w:r>
      <w:r w:rsidR="0002025D" w:rsidRPr="00BF13E1">
        <w:rPr>
          <w:rFonts w:hint="cs"/>
          <w:sz w:val="30"/>
          <w:szCs w:val="30"/>
          <w:cs/>
        </w:rPr>
        <w:t xml:space="preserve"> </w:t>
      </w:r>
      <w:r w:rsidR="003934F5" w:rsidRPr="00BF13E1">
        <w:rPr>
          <w:sz w:val="30"/>
          <w:szCs w:val="30"/>
        </w:rPr>
        <w:t>256</w:t>
      </w:r>
      <w:r w:rsidR="007B22F2" w:rsidRPr="00BF13E1">
        <w:rPr>
          <w:sz w:val="30"/>
          <w:szCs w:val="30"/>
        </w:rPr>
        <w:t>3</w:t>
      </w:r>
    </w:p>
    <w:p w14:paraId="63C31981" w14:textId="77777777" w:rsidR="007A008C" w:rsidRPr="00BF13E1" w:rsidRDefault="007A008C" w:rsidP="007A008C">
      <w:pPr>
        <w:pStyle w:val="FSBlank"/>
        <w:rPr>
          <w:sz w:val="30"/>
          <w:szCs w:val="30"/>
        </w:rPr>
      </w:pPr>
    </w:p>
    <w:p w14:paraId="4EB653BD" w14:textId="77777777" w:rsidR="0029477B" w:rsidRPr="00BF13E1" w:rsidRDefault="007A008C" w:rsidP="007A008C">
      <w:pPr>
        <w:pStyle w:val="FSBlank"/>
        <w:rPr>
          <w:sz w:val="30"/>
          <w:szCs w:val="30"/>
        </w:rPr>
      </w:pPr>
      <w:r w:rsidRPr="00BF13E1">
        <w:rPr>
          <w:rFonts w:hint="cs"/>
          <w:sz w:val="30"/>
          <w:szCs w:val="30"/>
          <w:cs/>
        </w:rPr>
        <w:t>ณ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วันที่</w:t>
      </w:r>
      <w:r w:rsidRPr="00BF13E1">
        <w:rPr>
          <w:sz w:val="30"/>
          <w:szCs w:val="30"/>
          <w:cs/>
        </w:rPr>
        <w:t xml:space="preserve"> 3</w:t>
      </w:r>
      <w:r w:rsidR="0058192F" w:rsidRPr="00BF13E1">
        <w:rPr>
          <w:sz w:val="30"/>
          <w:szCs w:val="30"/>
        </w:rPr>
        <w:t xml:space="preserve">1 </w:t>
      </w:r>
      <w:r w:rsidR="0058192F" w:rsidRPr="00BF13E1">
        <w:rPr>
          <w:rFonts w:hint="cs"/>
          <w:sz w:val="30"/>
          <w:szCs w:val="30"/>
          <w:cs/>
        </w:rPr>
        <w:t>ธันวาคม</w:t>
      </w:r>
      <w:r w:rsidR="004A09B5" w:rsidRPr="00BF13E1">
        <w:rPr>
          <w:sz w:val="30"/>
          <w:szCs w:val="30"/>
          <w:cs/>
        </w:rPr>
        <w:t xml:space="preserve"> 256</w:t>
      </w:r>
      <w:r w:rsidR="007F560D" w:rsidRPr="00BF13E1">
        <w:rPr>
          <w:rFonts w:hint="cs"/>
          <w:sz w:val="30"/>
          <w:szCs w:val="30"/>
          <w:cs/>
        </w:rPr>
        <w:t>2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บริษัทมีสัญญาซื้อเงินตราต่างประเทศล่วงหน้าจำนวนเงิน</w:t>
      </w:r>
      <w:r w:rsidR="007B22F2" w:rsidRPr="00BF13E1">
        <w:rPr>
          <w:sz w:val="30"/>
          <w:szCs w:val="30"/>
        </w:rPr>
        <w:t xml:space="preserve"> 17.</w:t>
      </w:r>
      <w:r w:rsidR="00BF13E1">
        <w:rPr>
          <w:sz w:val="30"/>
          <w:szCs w:val="30"/>
        </w:rPr>
        <w:t>3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ล้านเหรียญสหรัฐอเมริกา</w:t>
      </w:r>
      <w:r w:rsidR="00052459" w:rsidRPr="00BF13E1">
        <w:rPr>
          <w:rFonts w:hint="cs"/>
          <w:sz w:val="30"/>
          <w:szCs w:val="30"/>
          <w:cs/>
        </w:rPr>
        <w:t>และ</w:t>
      </w:r>
      <w:r w:rsidR="00052459" w:rsidRPr="00BF13E1">
        <w:rPr>
          <w:sz w:val="30"/>
          <w:szCs w:val="30"/>
          <w:cs/>
        </w:rPr>
        <w:t xml:space="preserve"> </w:t>
      </w:r>
      <w:r w:rsidR="007B22F2" w:rsidRPr="00BF13E1">
        <w:rPr>
          <w:sz w:val="30"/>
          <w:szCs w:val="30"/>
        </w:rPr>
        <w:t>51.</w:t>
      </w:r>
      <w:r w:rsidR="00BF13E1">
        <w:rPr>
          <w:sz w:val="30"/>
          <w:szCs w:val="30"/>
        </w:rPr>
        <w:t>1</w:t>
      </w:r>
      <w:r w:rsidR="00052459" w:rsidRPr="00BF13E1">
        <w:rPr>
          <w:sz w:val="30"/>
          <w:szCs w:val="30"/>
          <w:cs/>
        </w:rPr>
        <w:t xml:space="preserve"> </w:t>
      </w:r>
      <w:r w:rsidR="00052459" w:rsidRPr="00BF13E1">
        <w:rPr>
          <w:rFonts w:hint="cs"/>
          <w:sz w:val="30"/>
          <w:szCs w:val="30"/>
          <w:cs/>
        </w:rPr>
        <w:t>ล้านเยน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หรือ</w:t>
      </w:r>
      <w:r w:rsidR="00507AE9" w:rsidRPr="00BF13E1">
        <w:rPr>
          <w:rFonts w:hint="cs"/>
          <w:sz w:val="30"/>
          <w:szCs w:val="30"/>
          <w:cs/>
        </w:rPr>
        <w:t>เทียบเท่า</w:t>
      </w:r>
      <w:r w:rsidRPr="00BF13E1">
        <w:rPr>
          <w:rFonts w:hint="cs"/>
          <w:sz w:val="30"/>
          <w:szCs w:val="30"/>
          <w:cs/>
        </w:rPr>
        <w:t>จำนวนเงิน</w:t>
      </w:r>
      <w:r w:rsidRPr="00BF13E1">
        <w:rPr>
          <w:sz w:val="30"/>
          <w:szCs w:val="30"/>
          <w:cs/>
        </w:rPr>
        <w:t xml:space="preserve"> </w:t>
      </w:r>
      <w:r w:rsidR="007B22F2" w:rsidRPr="00BF13E1">
        <w:rPr>
          <w:sz w:val="30"/>
          <w:szCs w:val="30"/>
        </w:rPr>
        <w:t>544.9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rFonts w:hint="cs"/>
          <w:sz w:val="30"/>
          <w:szCs w:val="30"/>
          <w:cs/>
        </w:rPr>
        <w:t>ล้านบาท</w:t>
      </w:r>
      <w:r w:rsidRPr="00BF13E1">
        <w:rPr>
          <w:sz w:val="30"/>
          <w:szCs w:val="30"/>
          <w:cs/>
        </w:rPr>
        <w:t xml:space="preserve"> </w:t>
      </w:r>
      <w:r w:rsidRPr="00BF13E1">
        <w:rPr>
          <w:i/>
          <w:iCs/>
          <w:sz w:val="30"/>
          <w:szCs w:val="30"/>
          <w:cs/>
        </w:rPr>
        <w:t>(</w:t>
      </w:r>
      <w:r w:rsidR="004A09B5" w:rsidRPr="00BF13E1">
        <w:rPr>
          <w:i/>
          <w:iCs/>
          <w:sz w:val="30"/>
          <w:szCs w:val="30"/>
          <w:cs/>
        </w:rPr>
        <w:t>25</w:t>
      </w:r>
      <w:r w:rsidR="004A09B5" w:rsidRPr="00BF13E1">
        <w:rPr>
          <w:i/>
          <w:iCs/>
          <w:sz w:val="30"/>
          <w:szCs w:val="30"/>
        </w:rPr>
        <w:t>6</w:t>
      </w:r>
      <w:r w:rsidR="007F560D" w:rsidRPr="00BF13E1">
        <w:rPr>
          <w:rFonts w:hint="cs"/>
          <w:i/>
          <w:iCs/>
          <w:sz w:val="30"/>
          <w:szCs w:val="30"/>
          <w:cs/>
        </w:rPr>
        <w:t>1</w:t>
      </w:r>
      <w:r w:rsidR="004A09B5" w:rsidRPr="00BF13E1">
        <w:rPr>
          <w:i/>
          <w:iCs/>
          <w:sz w:val="30"/>
          <w:szCs w:val="30"/>
          <w:cs/>
        </w:rPr>
        <w:t xml:space="preserve">: </w:t>
      </w:r>
      <w:r w:rsidR="007F560D" w:rsidRPr="00BF13E1">
        <w:rPr>
          <w:rFonts w:hint="cs"/>
          <w:i/>
          <w:iCs/>
          <w:sz w:val="30"/>
          <w:szCs w:val="30"/>
          <w:cs/>
        </w:rPr>
        <w:t>20.5</w:t>
      </w:r>
      <w:r w:rsidR="004A09B5" w:rsidRPr="00BF13E1">
        <w:rPr>
          <w:i/>
          <w:iCs/>
          <w:sz w:val="30"/>
          <w:szCs w:val="30"/>
        </w:rPr>
        <w:t xml:space="preserve"> </w:t>
      </w:r>
      <w:r w:rsidRPr="00BF13E1">
        <w:rPr>
          <w:rFonts w:hint="cs"/>
          <w:i/>
          <w:iCs/>
          <w:sz w:val="30"/>
          <w:szCs w:val="30"/>
          <w:cs/>
        </w:rPr>
        <w:t>ล้านเหรียญ</w:t>
      </w:r>
      <w:r w:rsidR="00041075" w:rsidRPr="00BF13E1">
        <w:rPr>
          <w:rFonts w:hint="cs"/>
          <w:i/>
          <w:iCs/>
          <w:sz w:val="30"/>
          <w:szCs w:val="30"/>
          <w:cs/>
        </w:rPr>
        <w:t>สหรัฐอเมริกา</w:t>
      </w:r>
      <w:r w:rsidR="00041075" w:rsidRPr="00BF13E1">
        <w:rPr>
          <w:i/>
          <w:iCs/>
          <w:sz w:val="30"/>
          <w:szCs w:val="30"/>
        </w:rPr>
        <w:t xml:space="preserve"> </w:t>
      </w:r>
      <w:r w:rsidR="007F560D" w:rsidRPr="00BF13E1">
        <w:rPr>
          <w:rFonts w:hint="cs"/>
          <w:i/>
          <w:iCs/>
          <w:sz w:val="30"/>
          <w:szCs w:val="30"/>
          <w:cs/>
        </w:rPr>
        <w:t>และ</w:t>
      </w:r>
      <w:r w:rsidR="007F560D" w:rsidRPr="00BF13E1">
        <w:rPr>
          <w:i/>
          <w:iCs/>
          <w:sz w:val="30"/>
          <w:szCs w:val="30"/>
          <w:cs/>
        </w:rPr>
        <w:t xml:space="preserve"> </w:t>
      </w:r>
      <w:r w:rsidR="007F560D" w:rsidRPr="00BF13E1">
        <w:rPr>
          <w:i/>
          <w:iCs/>
          <w:sz w:val="30"/>
          <w:szCs w:val="30"/>
        </w:rPr>
        <w:t>56.6</w:t>
      </w:r>
      <w:r w:rsidR="007F560D" w:rsidRPr="00BF13E1">
        <w:rPr>
          <w:i/>
          <w:iCs/>
          <w:sz w:val="30"/>
          <w:szCs w:val="30"/>
          <w:cs/>
        </w:rPr>
        <w:t xml:space="preserve"> </w:t>
      </w:r>
      <w:r w:rsidR="007F560D" w:rsidRPr="00BF13E1">
        <w:rPr>
          <w:rFonts w:hint="cs"/>
          <w:i/>
          <w:iCs/>
          <w:sz w:val="30"/>
          <w:szCs w:val="30"/>
          <w:cs/>
        </w:rPr>
        <w:t>ล้านเยน</w:t>
      </w:r>
      <w:r w:rsidR="007F560D" w:rsidRPr="00BF13E1">
        <w:rPr>
          <w:i/>
          <w:iCs/>
          <w:sz w:val="30"/>
          <w:szCs w:val="30"/>
          <w:cs/>
        </w:rPr>
        <w:t xml:space="preserve"> </w:t>
      </w:r>
      <w:r w:rsidR="007F560D" w:rsidRPr="00BF13E1">
        <w:rPr>
          <w:rFonts w:hint="cs"/>
          <w:i/>
          <w:iCs/>
          <w:sz w:val="30"/>
          <w:szCs w:val="30"/>
          <w:cs/>
        </w:rPr>
        <w:t>หรือเทียบเท่าจำนวนเงิน</w:t>
      </w:r>
      <w:r w:rsidR="007F560D" w:rsidRPr="00BF13E1">
        <w:rPr>
          <w:i/>
          <w:iCs/>
          <w:sz w:val="30"/>
          <w:szCs w:val="30"/>
          <w:cs/>
        </w:rPr>
        <w:t xml:space="preserve"> </w:t>
      </w:r>
      <w:r w:rsidR="007F560D" w:rsidRPr="00BF13E1">
        <w:rPr>
          <w:i/>
          <w:iCs/>
          <w:sz w:val="30"/>
          <w:szCs w:val="30"/>
        </w:rPr>
        <w:t>686.7</w:t>
      </w:r>
      <w:r w:rsidR="007F560D" w:rsidRPr="00BF13E1">
        <w:rPr>
          <w:i/>
          <w:iCs/>
          <w:sz w:val="30"/>
          <w:szCs w:val="30"/>
          <w:cs/>
        </w:rPr>
        <w:t xml:space="preserve"> </w:t>
      </w:r>
      <w:r w:rsidR="007F560D" w:rsidRPr="00BF13E1">
        <w:rPr>
          <w:rFonts w:hint="cs"/>
          <w:i/>
          <w:iCs/>
          <w:sz w:val="30"/>
          <w:szCs w:val="30"/>
          <w:cs/>
        </w:rPr>
        <w:t>ล้านบาท</w:t>
      </w:r>
      <w:r w:rsidRPr="00BF13E1">
        <w:rPr>
          <w:i/>
          <w:iCs/>
          <w:sz w:val="30"/>
          <w:szCs w:val="30"/>
          <w:cs/>
        </w:rPr>
        <w:t>)</w:t>
      </w:r>
      <w:r w:rsidR="0058192F" w:rsidRPr="00BF13E1">
        <w:rPr>
          <w:sz w:val="30"/>
          <w:szCs w:val="30"/>
        </w:rPr>
        <w:t xml:space="preserve"> </w:t>
      </w:r>
      <w:r w:rsidR="0058192F" w:rsidRPr="00BF13E1">
        <w:rPr>
          <w:rFonts w:hint="cs"/>
          <w:sz w:val="30"/>
          <w:szCs w:val="30"/>
          <w:cs/>
        </w:rPr>
        <w:t>ซ</w:t>
      </w:r>
      <w:r w:rsidR="0002025D" w:rsidRPr="00BF13E1">
        <w:rPr>
          <w:rFonts w:hint="cs"/>
          <w:sz w:val="30"/>
          <w:szCs w:val="30"/>
          <w:cs/>
        </w:rPr>
        <w:t>ึ่งจะครบ</w:t>
      </w:r>
      <w:r w:rsidR="009A6F7A" w:rsidRPr="00BF13E1">
        <w:rPr>
          <w:rFonts w:hint="cs"/>
          <w:sz w:val="30"/>
          <w:szCs w:val="30"/>
          <w:cs/>
        </w:rPr>
        <w:t>กำหนดในระหว่างเดือน</w:t>
      </w:r>
      <w:r w:rsidR="0002025D" w:rsidRPr="00BF13E1">
        <w:rPr>
          <w:rFonts w:hint="cs"/>
          <w:sz w:val="30"/>
          <w:szCs w:val="30"/>
          <w:cs/>
        </w:rPr>
        <w:t>มกราคมถึงเดือน</w:t>
      </w:r>
      <w:r w:rsidR="007B22F2" w:rsidRPr="00BF13E1">
        <w:rPr>
          <w:rFonts w:hint="cs"/>
          <w:sz w:val="30"/>
          <w:szCs w:val="30"/>
          <w:cs/>
        </w:rPr>
        <w:t>พฤศจิกายน</w:t>
      </w:r>
      <w:r w:rsidR="003934F5" w:rsidRPr="00BF13E1">
        <w:rPr>
          <w:sz w:val="30"/>
          <w:szCs w:val="30"/>
          <w:cs/>
        </w:rPr>
        <w:t xml:space="preserve"> 256</w:t>
      </w:r>
      <w:r w:rsidR="007B22F2" w:rsidRPr="00BF13E1">
        <w:rPr>
          <w:sz w:val="30"/>
          <w:szCs w:val="30"/>
        </w:rPr>
        <w:t>3</w:t>
      </w:r>
    </w:p>
    <w:p w14:paraId="43B74663" w14:textId="77777777" w:rsidR="0058192F" w:rsidRPr="00BF13E1" w:rsidRDefault="0058192F" w:rsidP="007A008C">
      <w:pPr>
        <w:pStyle w:val="FSBlank"/>
        <w:rPr>
          <w:sz w:val="30"/>
          <w:szCs w:val="30"/>
        </w:rPr>
      </w:pPr>
    </w:p>
    <w:p w14:paraId="69141DCD" w14:textId="77777777" w:rsidR="00BE15D4" w:rsidRPr="00BF13E1" w:rsidRDefault="00BE15D4" w:rsidP="007C10C1">
      <w:pPr>
        <w:pStyle w:val="FSHeadMain"/>
        <w:tabs>
          <w:tab w:val="clear" w:pos="518"/>
        </w:tabs>
        <w:ind w:left="540" w:hanging="540"/>
      </w:pPr>
      <w:r w:rsidRPr="00BF13E1">
        <w:rPr>
          <w:rFonts w:hint="cs"/>
          <w:cs/>
        </w:rPr>
        <w:t>เหตุการณ์ภายหลังรอบระยะเวลารายงาน</w:t>
      </w:r>
    </w:p>
    <w:p w14:paraId="43C83982" w14:textId="77777777" w:rsidR="00BE15D4" w:rsidRPr="00BF13E1" w:rsidRDefault="00BE15D4" w:rsidP="00BE15D4">
      <w:pPr>
        <w:pStyle w:val="FSBlank"/>
        <w:rPr>
          <w:sz w:val="30"/>
          <w:szCs w:val="30"/>
        </w:rPr>
      </w:pPr>
    </w:p>
    <w:p w14:paraId="7353099D" w14:textId="6727DAE5" w:rsidR="00411021" w:rsidRPr="00BF13E1" w:rsidRDefault="00C31735" w:rsidP="00411021">
      <w:pPr>
        <w:pStyle w:val="FSContent"/>
      </w:pPr>
      <w:r w:rsidRPr="00BF13E1">
        <w:rPr>
          <w:rFonts w:hint="cs"/>
          <w:cs/>
        </w:rPr>
        <w:t>ในการประชุมคณะกรรมการบริษัทเมื่อวันที่</w:t>
      </w:r>
      <w:r w:rsidRPr="00BF13E1">
        <w:rPr>
          <w:cs/>
        </w:rPr>
        <w:t xml:space="preserve"> </w:t>
      </w:r>
      <w:r w:rsidR="00BF13E1">
        <w:t xml:space="preserve">26 </w:t>
      </w:r>
      <w:r w:rsidR="00BF13E1">
        <w:rPr>
          <w:rFonts w:hint="cs"/>
          <w:cs/>
        </w:rPr>
        <w:t>กุมภาพันธ์</w:t>
      </w:r>
      <w:r w:rsidRPr="00BF13E1">
        <w:rPr>
          <w:rFonts w:hint="cs"/>
          <w:cs/>
        </w:rPr>
        <w:t xml:space="preserve"> </w:t>
      </w:r>
      <w:r w:rsidR="00650960" w:rsidRPr="00BF13E1">
        <w:t>256</w:t>
      </w:r>
      <w:r w:rsidR="00952026">
        <w:t>3</w:t>
      </w:r>
      <w:r w:rsidRPr="00BF13E1">
        <w:t xml:space="preserve"> </w:t>
      </w:r>
      <w:r w:rsidRPr="00BF13E1">
        <w:rPr>
          <w:rFonts w:hint="cs"/>
          <w:cs/>
        </w:rPr>
        <w:t>คณะกรรมการมีมติให้เสนอต่อผู้ถือหุ้นเพื่ออนุมัติการจ่ายเงินปันผลในอัตรา</w:t>
      </w:r>
      <w:r w:rsidRPr="00AA456E">
        <w:rPr>
          <w:rFonts w:hint="cs"/>
          <w:cs/>
        </w:rPr>
        <w:t>หุ้นละ</w:t>
      </w:r>
      <w:r w:rsidR="00ED0EA1" w:rsidRPr="00AA456E">
        <w:t xml:space="preserve"> </w:t>
      </w:r>
      <w:r w:rsidR="00AA456E" w:rsidRPr="00AA456E">
        <w:t>1.625</w:t>
      </w:r>
      <w:r w:rsidR="00493880" w:rsidRPr="00AA456E">
        <w:t xml:space="preserve"> </w:t>
      </w:r>
      <w:r w:rsidRPr="00AA456E">
        <w:rPr>
          <w:rFonts w:hint="cs"/>
          <w:cs/>
        </w:rPr>
        <w:t>บาท การ</w:t>
      </w:r>
      <w:r w:rsidRPr="00BF13E1">
        <w:rPr>
          <w:rFonts w:hint="cs"/>
          <w:cs/>
        </w:rPr>
        <w:t>จ่ายเงินปันผลดังกล่าวจะต้องได้รับการอนุมัติจากที่ประชุมสามัญประจำปีของผู้ถือหุ้น</w:t>
      </w:r>
      <w:bookmarkStart w:id="4" w:name="_GoBack"/>
      <w:bookmarkEnd w:id="4"/>
    </w:p>
    <w:p w14:paraId="53A4C09F" w14:textId="77777777" w:rsidR="001A0ED3" w:rsidRPr="00BF13E1" w:rsidRDefault="001A0ED3" w:rsidP="00411021">
      <w:pPr>
        <w:pStyle w:val="FSContent"/>
      </w:pPr>
    </w:p>
    <w:p w14:paraId="727E85E0" w14:textId="77777777" w:rsidR="00411021" w:rsidRPr="00BF13E1" w:rsidRDefault="00411021" w:rsidP="00411021">
      <w:pPr>
        <w:pStyle w:val="FSHeadMain"/>
      </w:pPr>
      <w:r w:rsidRPr="00BF13E1">
        <w:rPr>
          <w:rFonts w:hint="cs"/>
          <w:cs/>
        </w:rPr>
        <w:t>มาตรฐานการรายงานทางการเงินที่ยังไม่ได้ใช้</w:t>
      </w:r>
    </w:p>
    <w:p w14:paraId="7AE2D4B6" w14:textId="77777777" w:rsidR="002568A7" w:rsidRPr="00BF13E1" w:rsidRDefault="002568A7" w:rsidP="00411021">
      <w:pPr>
        <w:pStyle w:val="FSHeadMain"/>
        <w:numPr>
          <w:ilvl w:val="0"/>
          <w:numId w:val="0"/>
        </w:numPr>
        <w:ind w:left="540"/>
        <w:rPr>
          <w:b w:val="0"/>
          <w:bCs w:val="0"/>
        </w:rPr>
      </w:pPr>
    </w:p>
    <w:p w14:paraId="6B075183" w14:textId="77777777" w:rsidR="00650960" w:rsidRDefault="006136C5" w:rsidP="00411021">
      <w:pPr>
        <w:pStyle w:val="FSHeadMain"/>
        <w:numPr>
          <w:ilvl w:val="0"/>
          <w:numId w:val="0"/>
        </w:numPr>
        <w:ind w:left="540"/>
        <w:rPr>
          <w:rFonts w:eastAsia="Times New Roman"/>
          <w:b w:val="0"/>
          <w:bCs w:val="0"/>
          <w:lang w:val="en-US"/>
        </w:rPr>
      </w:pPr>
      <w:r w:rsidRPr="006136C5">
        <w:rPr>
          <w:rFonts w:eastAsia="Times New Roman"/>
          <w:b w:val="0"/>
          <w:bCs w:val="0"/>
          <w:cs/>
          <w:lang w:val="en-US"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และคาดว่าจะมีผลกระทบที่มีสาระสำคัญต่องบการเงินของบริษัท</w:t>
      </w:r>
      <w:r w:rsidRPr="006136C5">
        <w:rPr>
          <w:rFonts w:eastAsia="Times New Roman"/>
          <w:b w:val="0"/>
          <w:bCs w:val="0"/>
          <w:lang w:val="en-US"/>
        </w:rPr>
        <w:t xml:space="preserve"> </w:t>
      </w:r>
      <w:r w:rsidRPr="006136C5">
        <w:rPr>
          <w:rFonts w:eastAsia="Times New Roman"/>
          <w:b w:val="0"/>
          <w:bCs w:val="0"/>
          <w:cs/>
          <w:lang w:val="en-US"/>
        </w:rPr>
        <w:t>เมื่อนำมาถือปฏิบัติเป็นครั้งแรก</w:t>
      </w:r>
      <w:r w:rsidRPr="006136C5">
        <w:rPr>
          <w:rFonts w:eastAsia="Times New Roman"/>
          <w:b w:val="0"/>
          <w:bCs w:val="0"/>
          <w:lang w:val="en-US"/>
        </w:rPr>
        <w:t xml:space="preserve"> </w:t>
      </w:r>
      <w:r w:rsidRPr="006136C5">
        <w:rPr>
          <w:rFonts w:eastAsia="Times New Roman"/>
          <w:b w:val="0"/>
          <w:bCs w:val="0"/>
          <w:cs/>
          <w:lang w:val="en-US"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6136C5">
        <w:rPr>
          <w:rFonts w:eastAsia="Times New Roman"/>
          <w:b w:val="0"/>
          <w:bCs w:val="0"/>
          <w:lang w:val="en-US"/>
        </w:rPr>
        <w:t>1</w:t>
      </w:r>
      <w:r w:rsidRPr="006136C5">
        <w:rPr>
          <w:rFonts w:eastAsia="Times New Roman"/>
          <w:b w:val="0"/>
          <w:bCs w:val="0"/>
          <w:cs/>
          <w:lang w:val="en-US"/>
        </w:rPr>
        <w:t xml:space="preserve"> มกราคม </w:t>
      </w:r>
      <w:r w:rsidRPr="006136C5">
        <w:rPr>
          <w:rFonts w:eastAsia="Times New Roman"/>
          <w:b w:val="0"/>
          <w:bCs w:val="0"/>
          <w:lang w:val="en-US"/>
        </w:rPr>
        <w:t xml:space="preserve">2563 </w:t>
      </w:r>
      <w:r w:rsidRPr="006136C5">
        <w:rPr>
          <w:rFonts w:eastAsia="Times New Roman"/>
          <w:b w:val="0"/>
          <w:bCs w:val="0"/>
          <w:cs/>
          <w:lang w:val="en-US"/>
        </w:rPr>
        <w:t>มีดังต่อไปนี้</w:t>
      </w:r>
    </w:p>
    <w:p w14:paraId="12CEF120" w14:textId="77777777" w:rsidR="00952026" w:rsidRPr="006136C5" w:rsidRDefault="00952026" w:rsidP="00411021">
      <w:pPr>
        <w:pStyle w:val="FSHeadMain"/>
        <w:numPr>
          <w:ilvl w:val="0"/>
          <w:numId w:val="0"/>
        </w:numPr>
        <w:ind w:left="540"/>
        <w:rPr>
          <w:rFonts w:eastAsia="Times New Roman"/>
          <w:b w:val="0"/>
          <w:bCs w:val="0"/>
          <w:cs/>
          <w:lang w:val="en-US"/>
        </w:rPr>
      </w:pPr>
    </w:p>
    <w:p w14:paraId="280506B5" w14:textId="77777777" w:rsidR="00875317" w:rsidRPr="00875317" w:rsidRDefault="00875317" w:rsidP="00650960">
      <w:pPr>
        <w:pStyle w:val="FSHeadMain"/>
        <w:numPr>
          <w:ilvl w:val="0"/>
          <w:numId w:val="0"/>
        </w:numPr>
        <w:spacing w:line="240" w:lineRule="auto"/>
        <w:ind w:left="540" w:hanging="540"/>
        <w:rPr>
          <w:b w:val="0"/>
          <w:bCs w:val="0"/>
          <w:sz w:val="6"/>
          <w:szCs w:val="6"/>
          <w:cs/>
        </w:rPr>
      </w:pPr>
    </w:p>
    <w:tbl>
      <w:tblPr>
        <w:tblStyle w:val="TableGrid1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744FD0" w:rsidRPr="00744FD0" w14:paraId="53B23982" w14:textId="77777777" w:rsidTr="00B77FDE">
        <w:trPr>
          <w:tblHeader/>
        </w:trPr>
        <w:tc>
          <w:tcPr>
            <w:tcW w:w="4860" w:type="dxa"/>
            <w:vAlign w:val="bottom"/>
          </w:tcPr>
          <w:p w14:paraId="63DF1C6D" w14:textId="77777777" w:rsidR="00744FD0" w:rsidRPr="00744FD0" w:rsidRDefault="00744FD0" w:rsidP="00744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744FD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lastRenderedPageBreak/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14:paraId="0152772A" w14:textId="77777777" w:rsidR="00744FD0" w:rsidRPr="00744FD0" w:rsidRDefault="00744FD0" w:rsidP="00744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744FD0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744FD0" w:rsidRPr="00744FD0" w14:paraId="138A17F4" w14:textId="77777777" w:rsidTr="00B77FDE">
        <w:tc>
          <w:tcPr>
            <w:tcW w:w="4860" w:type="dxa"/>
          </w:tcPr>
          <w:p w14:paraId="7755135B" w14:textId="77777777" w:rsidR="00744FD0" w:rsidRPr="00744FD0" w:rsidRDefault="00744FD0" w:rsidP="00744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44FD0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44FD0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3960" w:type="dxa"/>
          </w:tcPr>
          <w:p w14:paraId="15D47B47" w14:textId="77777777" w:rsidR="00744FD0" w:rsidRPr="00744FD0" w:rsidRDefault="00744FD0" w:rsidP="00744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44FD0">
              <w:rPr>
                <w:rFonts w:ascii="Angsana New" w:hAnsi="Angsana New" w:cs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744FD0" w:rsidRPr="00744FD0" w14:paraId="7DFE32CC" w14:textId="77777777" w:rsidTr="00B77FDE">
        <w:tc>
          <w:tcPr>
            <w:tcW w:w="4860" w:type="dxa"/>
          </w:tcPr>
          <w:p w14:paraId="33C5B838" w14:textId="77777777" w:rsidR="00744FD0" w:rsidRPr="00744FD0" w:rsidRDefault="00744FD0" w:rsidP="00744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44FD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44FD0">
              <w:rPr>
                <w:rFonts w:ascii="Angsana New" w:hAnsi="Angsana New" w:cs="Angsana New"/>
                <w:sz w:val="30"/>
                <w:szCs w:val="30"/>
              </w:rPr>
              <w:t>9*</w:t>
            </w:r>
          </w:p>
        </w:tc>
        <w:tc>
          <w:tcPr>
            <w:tcW w:w="3960" w:type="dxa"/>
          </w:tcPr>
          <w:p w14:paraId="4339083F" w14:textId="77777777" w:rsidR="00744FD0" w:rsidRPr="00744FD0" w:rsidRDefault="00744FD0" w:rsidP="00744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44FD0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44FD0" w:rsidRPr="00744FD0" w14:paraId="6E62B94E" w14:textId="77777777" w:rsidTr="00B77FDE">
        <w:tc>
          <w:tcPr>
            <w:tcW w:w="4860" w:type="dxa"/>
          </w:tcPr>
          <w:p w14:paraId="1BEFBB1E" w14:textId="77777777" w:rsidR="00744FD0" w:rsidRPr="00744FD0" w:rsidRDefault="00744FD0" w:rsidP="00744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744FD0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744FD0">
              <w:rPr>
                <w:rFonts w:ascii="Angsana New" w:eastAsia="Calibri" w:hAnsi="Angsana New" w:cs="Angsana New"/>
                <w:sz w:val="30"/>
                <w:szCs w:val="30"/>
              </w:rPr>
              <w:t>16</w:t>
            </w:r>
          </w:p>
        </w:tc>
        <w:tc>
          <w:tcPr>
            <w:tcW w:w="3960" w:type="dxa"/>
          </w:tcPr>
          <w:p w14:paraId="56EA1CE1" w14:textId="77777777" w:rsidR="00744FD0" w:rsidRPr="00744FD0" w:rsidRDefault="00744FD0" w:rsidP="00744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744FD0">
              <w:rPr>
                <w:rFonts w:ascii="Angsana New" w:eastAsia="Calibri" w:hAnsi="Angsana New" w:cs="Angsana New"/>
                <w:sz w:val="30"/>
                <w:szCs w:val="30"/>
                <w:cs/>
              </w:rPr>
              <w:t>สัญญาเช่า</w:t>
            </w:r>
          </w:p>
        </w:tc>
      </w:tr>
      <w:tr w:rsidR="00744FD0" w:rsidRPr="00744FD0" w14:paraId="173793CE" w14:textId="77777777" w:rsidTr="00B77FDE">
        <w:tc>
          <w:tcPr>
            <w:tcW w:w="4860" w:type="dxa"/>
          </w:tcPr>
          <w:p w14:paraId="5C6BCFCF" w14:textId="77777777" w:rsidR="00744FD0" w:rsidRPr="00744FD0" w:rsidRDefault="00744FD0" w:rsidP="00744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744FD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44FD0">
              <w:rPr>
                <w:rFonts w:ascii="Angsana New" w:hAnsi="Angsana New" w:cs="Angsana New"/>
                <w:sz w:val="30"/>
                <w:szCs w:val="30"/>
              </w:rPr>
              <w:t>32*</w:t>
            </w:r>
          </w:p>
        </w:tc>
        <w:tc>
          <w:tcPr>
            <w:tcW w:w="3960" w:type="dxa"/>
          </w:tcPr>
          <w:p w14:paraId="2F101663" w14:textId="77777777" w:rsidR="00744FD0" w:rsidRPr="00744FD0" w:rsidRDefault="00744FD0" w:rsidP="00744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744FD0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14:paraId="4A2E1662" w14:textId="77777777" w:rsidR="00744FD0" w:rsidRPr="00F40C5D" w:rsidRDefault="00744FD0" w:rsidP="00411021">
      <w:pPr>
        <w:pStyle w:val="FSHeadMain"/>
        <w:numPr>
          <w:ilvl w:val="0"/>
          <w:numId w:val="0"/>
        </w:numPr>
        <w:ind w:left="540"/>
        <w:rPr>
          <w:b w:val="0"/>
          <w:bCs w:val="0"/>
          <w:sz w:val="26"/>
          <w:szCs w:val="26"/>
          <w:lang w:val="en-US"/>
        </w:rPr>
      </w:pPr>
    </w:p>
    <w:p w14:paraId="651D918E" w14:textId="77777777" w:rsidR="00744FD0" w:rsidRPr="00744FD0" w:rsidRDefault="00744FD0" w:rsidP="00744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744FD0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* </w:t>
      </w:r>
      <w:r w:rsidRPr="00744FD0">
        <w:rPr>
          <w:rFonts w:ascii="Angsana New" w:eastAsia="Times New Roman" w:hAnsi="Angsana New" w:cs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A65DA44" w14:textId="77777777" w:rsidR="00945C7E" w:rsidRPr="00F40C5D" w:rsidRDefault="00945C7E" w:rsidP="00ED2AE9">
      <w:pPr>
        <w:pStyle w:val="FSHeadMain"/>
        <w:numPr>
          <w:ilvl w:val="0"/>
          <w:numId w:val="0"/>
        </w:numPr>
        <w:ind w:left="540"/>
        <w:rPr>
          <w:b w:val="0"/>
          <w:bCs w:val="0"/>
          <w:sz w:val="26"/>
          <w:szCs w:val="26"/>
          <w:lang w:val="en-US"/>
        </w:rPr>
      </w:pPr>
    </w:p>
    <w:p w14:paraId="707328D5" w14:textId="77777777" w:rsidR="00702927" w:rsidRPr="00BF13E1" w:rsidRDefault="00702927" w:rsidP="00702927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 w:eastAsia="en-GB"/>
        </w:rPr>
      </w:pPr>
      <w:r w:rsidRPr="00BF13E1">
        <w:rPr>
          <w:rFonts w:ascii="Angsana New" w:hAnsi="Angsana New"/>
          <w:b/>
          <w:bCs/>
          <w:i/>
          <w:iCs/>
          <w:sz w:val="30"/>
          <w:szCs w:val="30"/>
          <w:cs/>
          <w:lang w:val="en-GB" w:eastAsia="en-GB"/>
        </w:rPr>
        <w:t>มาตรฐานการรายงานทางการเงินที่เกี่ยวข้องกับเครื่องมือทางการเงิน</w:t>
      </w:r>
    </w:p>
    <w:p w14:paraId="0CF2742F" w14:textId="77777777" w:rsidR="00945C7E" w:rsidRDefault="00945C7E" w:rsidP="00F40C5D">
      <w:pPr>
        <w:pStyle w:val="FSHeadMain"/>
        <w:numPr>
          <w:ilvl w:val="0"/>
          <w:numId w:val="0"/>
        </w:numPr>
        <w:ind w:left="540"/>
        <w:rPr>
          <w:b w:val="0"/>
          <w:bCs w:val="0"/>
          <w:sz w:val="26"/>
          <w:szCs w:val="26"/>
          <w:lang w:val="en-US"/>
        </w:rPr>
      </w:pPr>
    </w:p>
    <w:p w14:paraId="4C5FEBD7" w14:textId="77777777" w:rsidR="008E26CE" w:rsidRPr="008E26CE" w:rsidRDefault="008E26CE" w:rsidP="008E26C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 w:eastAsia="en-GB"/>
        </w:rPr>
      </w:pPr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5" w:name="_Hlk15580843"/>
      <w:bookmarkStart w:id="6" w:name="_Hlk15582546"/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>เมื่อมาตรฐานการรายงานทางการเงินกลุ่มนี้</w:t>
      </w:r>
      <w:bookmarkEnd w:id="5"/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14:paraId="16E77CDC" w14:textId="77777777" w:rsidR="008E26CE" w:rsidRPr="00F40C5D" w:rsidRDefault="008E26CE" w:rsidP="00F40C5D">
      <w:pPr>
        <w:pStyle w:val="FSHeadMain"/>
        <w:numPr>
          <w:ilvl w:val="0"/>
          <w:numId w:val="0"/>
        </w:numPr>
        <w:ind w:left="540"/>
        <w:rPr>
          <w:b w:val="0"/>
          <w:bCs w:val="0"/>
          <w:sz w:val="26"/>
          <w:szCs w:val="26"/>
          <w:lang w:val="en-US"/>
        </w:rPr>
      </w:pPr>
    </w:p>
    <w:p w14:paraId="49ADD106" w14:textId="77777777" w:rsidR="00C11D92" w:rsidRPr="00C11D92" w:rsidRDefault="00C11D92" w:rsidP="00C11D92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GB" w:eastAsia="en-GB"/>
        </w:rPr>
      </w:pPr>
      <w:r w:rsidRPr="00C11D92">
        <w:rPr>
          <w:rFonts w:ascii="Angsana New" w:hAnsi="Angsana New"/>
          <w:b/>
          <w:bCs/>
          <w:i/>
          <w:iCs/>
          <w:sz w:val="30"/>
          <w:szCs w:val="30"/>
          <w:cs/>
          <w:lang w:val="en-GB" w:eastAsia="en-GB"/>
        </w:rPr>
        <w:t xml:space="preserve">มาตรฐานการรายงานทางการเงิน ฉบับที่ </w:t>
      </w:r>
      <w:r w:rsidRPr="00C11D92">
        <w:rPr>
          <w:rFonts w:ascii="Angsana New" w:hAnsi="Angsana New"/>
          <w:b/>
          <w:bCs/>
          <w:i/>
          <w:iCs/>
          <w:sz w:val="30"/>
          <w:szCs w:val="30"/>
          <w:lang w:val="en-GB" w:eastAsia="en-GB"/>
        </w:rPr>
        <w:t>16</w:t>
      </w:r>
      <w:r w:rsidRPr="00C11D92">
        <w:rPr>
          <w:rFonts w:ascii="Angsana New" w:hAnsi="Angsana New"/>
          <w:b/>
          <w:bCs/>
          <w:i/>
          <w:iCs/>
          <w:sz w:val="30"/>
          <w:szCs w:val="30"/>
          <w:cs/>
          <w:lang w:val="en-GB" w:eastAsia="en-GB"/>
        </w:rPr>
        <w:t xml:space="preserve"> เรื่อง สัญญาเช่า</w:t>
      </w:r>
    </w:p>
    <w:p w14:paraId="2C38A980" w14:textId="77777777" w:rsidR="00C11D92" w:rsidRPr="00C11EEC" w:rsidRDefault="00C11D92" w:rsidP="00C1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6"/>
          <w:szCs w:val="26"/>
          <w:lang w:eastAsia="en-GB"/>
        </w:rPr>
      </w:pPr>
    </w:p>
    <w:p w14:paraId="14CB5092" w14:textId="77777777" w:rsidR="00336A00" w:rsidRDefault="008E26CE" w:rsidP="008E26C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 w:eastAsia="en-GB"/>
        </w:rPr>
      </w:pPr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มาตรฐานการรายงานทางการเงิน ฉบับที่ </w:t>
      </w:r>
      <w:r w:rsidRPr="008E26CE">
        <w:rPr>
          <w:rFonts w:ascii="Angsana New" w:hAnsi="Angsana New" w:cs="Angsana New"/>
          <w:sz w:val="30"/>
          <w:szCs w:val="30"/>
          <w:lang w:val="en-GB" w:eastAsia="en-GB"/>
        </w:rPr>
        <w:t>16</w:t>
      </w:r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ได้นำเสนอวิธีการบัญชีเดียวสำหรับผู้เช่า</w:t>
      </w:r>
      <w:r w:rsidRPr="008E26CE">
        <w:rPr>
          <w:rFonts w:ascii="Angsana New" w:hAnsi="Angsana New" w:cs="Angsana New"/>
          <w:sz w:val="30"/>
          <w:szCs w:val="30"/>
          <w:lang w:val="en-GB" w:eastAsia="en-GB"/>
        </w:rPr>
        <w:t xml:space="preserve"> </w:t>
      </w:r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>โดยผู้เช่าต้องรับรู้สินทรัพย์</w:t>
      </w:r>
      <w:r w:rsidRPr="008E26CE">
        <w:rPr>
          <w:rFonts w:ascii="Angsana New" w:hAnsi="Angsana New" w:cs="Angsana New"/>
          <w:sz w:val="30"/>
          <w:szCs w:val="30"/>
          <w:lang w:val="en-GB" w:eastAsia="en-GB"/>
        </w:rPr>
        <w:br/>
      </w:r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>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</w:t>
      </w:r>
      <w:r>
        <w:rPr>
          <w:rFonts w:ascii="Angsana New" w:hAnsi="Angsana New" w:cs="Angsana New"/>
          <w:sz w:val="30"/>
          <w:szCs w:val="30"/>
          <w:lang w:val="en-GB" w:eastAsia="en-GB"/>
        </w:rPr>
        <w:br/>
      </w:r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ที่มีมูลค่าต่ำ ส่งผลให้บริษัทจะรับรู้สินทรัพย์และหนี้สินสำหรับสัญญาเช่าดำเนินงาน ทั้งนี้ ณ วันที่ </w:t>
      </w:r>
      <w:r w:rsidRPr="008E26CE">
        <w:rPr>
          <w:rFonts w:ascii="Angsana New" w:hAnsi="Angsana New" w:cs="Angsana New"/>
          <w:sz w:val="30"/>
          <w:szCs w:val="30"/>
          <w:lang w:val="en-GB" w:eastAsia="en-GB"/>
        </w:rPr>
        <w:t>31</w:t>
      </w:r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ธันวาคม </w:t>
      </w:r>
      <w:r>
        <w:rPr>
          <w:rFonts w:ascii="Angsana New" w:hAnsi="Angsana New" w:cs="Angsana New"/>
          <w:sz w:val="30"/>
          <w:szCs w:val="30"/>
          <w:lang w:val="en-GB" w:eastAsia="en-GB"/>
        </w:rPr>
        <w:br/>
      </w:r>
      <w:r w:rsidRPr="008E26CE">
        <w:rPr>
          <w:rFonts w:ascii="Angsana New" w:hAnsi="Angsana New" w:cs="Angsana New"/>
          <w:sz w:val="30"/>
          <w:szCs w:val="30"/>
          <w:lang w:val="en-GB" w:eastAsia="en-GB"/>
        </w:rPr>
        <w:t>2562</w:t>
      </w:r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</w:t>
      </w:r>
      <w:r>
        <w:rPr>
          <w:rFonts w:ascii="Angsana New" w:hAnsi="Angsana New" w:cs="Angsana New"/>
          <w:sz w:val="30"/>
          <w:szCs w:val="30"/>
          <w:lang w:val="en-GB" w:eastAsia="en-GB"/>
        </w:rPr>
        <w:br/>
      </w:r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>เป็นมูลค่าปัจจุบันของบริษัทมีจำนวน</w:t>
      </w:r>
      <w:r w:rsidRPr="008E26CE">
        <w:rPr>
          <w:rFonts w:ascii="Angsana New" w:hAnsi="Angsana New" w:cs="Angsana New"/>
          <w:sz w:val="30"/>
          <w:szCs w:val="30"/>
          <w:lang w:val="en-GB" w:eastAsia="en-GB"/>
        </w:rPr>
        <w:t xml:space="preserve"> 12.9 </w:t>
      </w:r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ล้านบาท </w:t>
      </w:r>
      <w:bookmarkStart w:id="7" w:name="_Hlk15581419"/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>เมื่อมาตรฐานการรายงานทางการเงินฉบับนี้มีผลบังคับใช้</w:t>
      </w:r>
      <w:r>
        <w:rPr>
          <w:rFonts w:ascii="Angsana New" w:hAnsi="Angsana New" w:cs="Angsana New"/>
          <w:sz w:val="30"/>
          <w:szCs w:val="30"/>
          <w:lang w:val="en-GB" w:eastAsia="en-GB"/>
        </w:rPr>
        <w:br/>
      </w:r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>จะทำให้มาตรฐานการบัญชีและการตีความมาตรฐานการรายงานทางการเงิน</w:t>
      </w:r>
      <w:bookmarkEnd w:id="7"/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>บางฉบับที่มีผลบังคับใช้อยู่ในปัจจุบันถูกยกเลิกไป</w:t>
      </w:r>
    </w:p>
    <w:p w14:paraId="56DEA5F0" w14:textId="77777777" w:rsidR="008E26CE" w:rsidRDefault="008E26CE" w:rsidP="008E26C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 w:eastAsia="en-GB"/>
        </w:rPr>
      </w:pPr>
    </w:p>
    <w:p w14:paraId="3690CB2B" w14:textId="77777777" w:rsidR="008E26CE" w:rsidRPr="008E26CE" w:rsidRDefault="008E26CE" w:rsidP="008E26C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 w:eastAsia="en-GB"/>
        </w:rPr>
      </w:pPr>
      <w:r w:rsidRPr="008E26CE">
        <w:rPr>
          <w:rFonts w:ascii="Angsana New" w:hAnsi="Angsana New" w:cs="Angsana New"/>
          <w:sz w:val="30"/>
          <w:szCs w:val="30"/>
          <w:cs/>
          <w:lang w:val="en-GB" w:eastAsia="en-GB"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6BCF086F" w14:textId="77777777" w:rsidR="008E26CE" w:rsidRPr="008E26CE" w:rsidRDefault="008E26CE" w:rsidP="008E26C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 w:eastAsia="en-GB"/>
        </w:rPr>
      </w:pPr>
    </w:p>
    <w:sectPr w:rsidR="008E26CE" w:rsidRPr="008E26CE" w:rsidSect="00AB510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EFD54" w14:textId="77777777" w:rsidR="00551D09" w:rsidRDefault="00551D09">
      <w:r>
        <w:separator/>
      </w:r>
    </w:p>
  </w:endnote>
  <w:endnote w:type="continuationSeparator" w:id="0">
    <w:p w14:paraId="24DAA76C" w14:textId="77777777" w:rsidR="00551D09" w:rsidRDefault="00551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BD868" w14:textId="77777777" w:rsidR="00EB7B24" w:rsidRPr="00E71B3D" w:rsidRDefault="00EB7B24" w:rsidP="003C5215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Style w:val="PageNumber"/>
        <w:rFonts w:ascii="Angsana New" w:hAnsi="Angsana New" w:cs="Angsana New"/>
        <w:sz w:val="30"/>
        <w:szCs w:val="30"/>
      </w:rPr>
    </w:pP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E71B3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32</w: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029C766" w14:textId="77777777" w:rsidR="00EB7B24" w:rsidRPr="00811BCA" w:rsidRDefault="00EB7B24" w:rsidP="00827B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E69EB" w14:textId="77777777" w:rsidR="00EB7B24" w:rsidRPr="00E71B3D" w:rsidRDefault="00EB7B24" w:rsidP="00E71B3D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0"/>
        <w:szCs w:val="30"/>
      </w:rPr>
    </w:pP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E71B3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27</w: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2C524918" w14:textId="698E32ED" w:rsidR="00EB7B24" w:rsidRPr="00676095" w:rsidRDefault="00EB7B24" w:rsidP="00E71B3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 w:cs="Angsana New"/>
        <w:i/>
        <w:iCs/>
        <w:sz w:val="30"/>
        <w:szCs w:val="30"/>
      </w:rPr>
    </w:pPr>
    <w:r w:rsidRPr="00676095">
      <w:rPr>
        <w:rFonts w:ascii="Angsana New" w:hAnsi="Angsana New" w:cs="Angsana New"/>
        <w:i/>
        <w:iCs/>
        <w:sz w:val="30"/>
        <w:szCs w:val="30"/>
      </w:rPr>
      <w:fldChar w:fldCharType="begin"/>
    </w:r>
    <w:r w:rsidRPr="00676095">
      <w:rPr>
        <w:rFonts w:ascii="Angsana New" w:hAnsi="Angsana New" w:cs="Angsana New"/>
        <w:i/>
        <w:iCs/>
        <w:sz w:val="30"/>
        <w:szCs w:val="30"/>
      </w:rPr>
      <w:instrText xml:space="preserve"> FILENAME </w:instrText>
    </w:r>
    <w:r w:rsidRPr="00676095">
      <w:rPr>
        <w:rFonts w:ascii="Angsana New" w:hAnsi="Angsana New" w:cs="Angsana New"/>
        <w:i/>
        <w:iCs/>
        <w:sz w:val="30"/>
        <w:szCs w:val="30"/>
      </w:rPr>
      <w:fldChar w:fldCharType="separate"/>
    </w:r>
    <w:r w:rsidR="00C7128D">
      <w:rPr>
        <w:rFonts w:ascii="Angsana New" w:hAnsi="Angsana New" w:cs="Angsana New"/>
        <w:i/>
        <w:iCs/>
        <w:noProof/>
        <w:sz w:val="30"/>
        <w:szCs w:val="30"/>
      </w:rPr>
      <w:t>fur096a191a-12t-1 Rev 10</w:t>
    </w:r>
    <w:r w:rsidRPr="00676095">
      <w:rPr>
        <w:rFonts w:ascii="Angsana New" w:hAnsi="Angsana New" w:cs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A1BDA" w14:textId="77777777" w:rsidR="00EB7B24" w:rsidRPr="00890FC5" w:rsidRDefault="00EB7B24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53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A5CCC" w14:textId="77777777" w:rsidR="00000DA6" w:rsidRPr="00890FC5" w:rsidRDefault="00000DA6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53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416D5" w14:textId="77777777" w:rsidR="00000DA6" w:rsidRPr="00890FC5" w:rsidRDefault="00000DA6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53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9CB2B" w14:textId="77777777" w:rsidR="00551D09" w:rsidRDefault="00551D09">
      <w:r>
        <w:separator/>
      </w:r>
    </w:p>
  </w:footnote>
  <w:footnote w:type="continuationSeparator" w:id="0">
    <w:p w14:paraId="7E60372C" w14:textId="77777777" w:rsidR="00551D09" w:rsidRDefault="00551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A6C38" w14:textId="77777777" w:rsidR="00EB7B24" w:rsidRPr="006C5D17" w:rsidRDefault="00EB7B24" w:rsidP="008C16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บริษัท ฟูรูกาวา เม็ททัล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ไทยแลนด์</w:t>
    </w:r>
    <w:r w:rsidRPr="006C5D17">
      <w:rPr>
        <w:rFonts w:ascii="Angsana New" w:hAnsi="Angsana New" w:cs="Angsana New"/>
        <w:b/>
        <w:bCs/>
        <w:sz w:val="32"/>
        <w:szCs w:val="32"/>
      </w:rPr>
      <w:t xml:space="preserve">) 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จำกัด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6C5D17">
      <w:rPr>
        <w:rFonts w:ascii="Angsana New" w:hAnsi="Angsana New" w:cs="Angsana New"/>
        <w:b/>
        <w:bCs/>
        <w:sz w:val="32"/>
        <w:szCs w:val="32"/>
      </w:rPr>
      <w:t>)</w:t>
    </w:r>
  </w:p>
  <w:p w14:paraId="33468A4B" w14:textId="77777777" w:rsidR="00EB7B24" w:rsidRPr="006C5D17" w:rsidRDefault="00EB7B24" w:rsidP="008C16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343432F1" w14:textId="77777777" w:rsidR="00EB7B24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31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51931D45" w14:textId="77777777" w:rsidR="00EB7B24" w:rsidRPr="00890FC5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6EEBA" w14:textId="77777777" w:rsidR="00EB7B24" w:rsidRPr="006C5D17" w:rsidRDefault="00EB7B24" w:rsidP="002D0A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บริษัท ฟูรูกาวา เม็ททัล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ไทยแลนด์</w:t>
    </w:r>
    <w:r w:rsidRPr="006C5D17">
      <w:rPr>
        <w:rFonts w:ascii="Angsana New" w:hAnsi="Angsana New" w:cs="Angsana New"/>
        <w:b/>
        <w:bCs/>
        <w:sz w:val="32"/>
        <w:szCs w:val="32"/>
      </w:rPr>
      <w:t xml:space="preserve">) 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จำกัด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6C5D17">
      <w:rPr>
        <w:rFonts w:ascii="Angsana New" w:hAnsi="Angsana New" w:cs="Angsana New"/>
        <w:b/>
        <w:bCs/>
        <w:sz w:val="32"/>
        <w:szCs w:val="32"/>
      </w:rPr>
      <w:t>)</w:t>
    </w:r>
  </w:p>
  <w:p w14:paraId="45D14284" w14:textId="77777777" w:rsidR="00EB7B24" w:rsidRPr="006C5D17" w:rsidRDefault="00EB7B24" w:rsidP="002D0A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7F19FFE" w14:textId="77777777" w:rsidR="00EB7B24" w:rsidRDefault="00EB7B24" w:rsidP="002D0AA8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สำหรับแต่ละปีสิ้นสุด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วันที่ </w:t>
    </w:r>
    <w:r w:rsidRPr="006C5D17">
      <w:rPr>
        <w:rFonts w:ascii="Angsana New" w:hAnsi="Angsana New" w:cs="Angsana New"/>
        <w:b/>
        <w:bCs/>
        <w:sz w:val="32"/>
        <w:szCs w:val="32"/>
      </w:rPr>
      <w:t>31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6C5D17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 w:hint="cs"/>
        <w:b/>
        <w:bCs/>
        <w:sz w:val="32"/>
        <w:szCs w:val="32"/>
        <w:cs/>
      </w:rPr>
      <w:t>50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 และ </w:t>
    </w:r>
    <w:r w:rsidRPr="006C5D17">
      <w:rPr>
        <w:rFonts w:ascii="Angsana New" w:hAnsi="Angsana New" w:cs="Angsana New"/>
        <w:b/>
        <w:bCs/>
        <w:sz w:val="32"/>
        <w:szCs w:val="32"/>
      </w:rPr>
      <w:t>254</w:t>
    </w:r>
    <w:r>
      <w:rPr>
        <w:rFonts w:ascii="Angsana New" w:hAnsi="Angsana New" w:cs="Angsana New" w:hint="cs"/>
        <w:b/>
        <w:bCs/>
        <w:sz w:val="32"/>
        <w:szCs w:val="32"/>
        <w:cs/>
      </w:rPr>
      <w:t>9</w:t>
    </w:r>
  </w:p>
  <w:p w14:paraId="5B93852D" w14:textId="77777777" w:rsidR="00EB7B24" w:rsidRPr="002D0AA8" w:rsidRDefault="00EB7B24" w:rsidP="002D0AA8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137B8" w14:textId="77777777" w:rsidR="00EB7B24" w:rsidRPr="006C5D17" w:rsidRDefault="00EB7B24" w:rsidP="008C16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บริษัท ฟูรูกาวา เม็ททัล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ไทยแลนด์</w:t>
    </w:r>
    <w:r w:rsidRPr="006C5D17">
      <w:rPr>
        <w:rFonts w:ascii="Angsana New" w:hAnsi="Angsana New" w:cs="Angsana New"/>
        <w:b/>
        <w:bCs/>
        <w:sz w:val="32"/>
        <w:szCs w:val="32"/>
      </w:rPr>
      <w:t xml:space="preserve">) 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จำกัด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6C5D17">
      <w:rPr>
        <w:rFonts w:ascii="Angsana New" w:hAnsi="Angsana New" w:cs="Angsana New"/>
        <w:b/>
        <w:bCs/>
        <w:sz w:val="32"/>
        <w:szCs w:val="32"/>
      </w:rPr>
      <w:t>)</w:t>
    </w:r>
  </w:p>
  <w:p w14:paraId="63C36DD3" w14:textId="77777777" w:rsidR="00EB7B24" w:rsidRPr="006C5D17" w:rsidRDefault="00EB7B24" w:rsidP="008C16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B592BA4" w14:textId="77777777" w:rsidR="00EB7B24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31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06EC1350" w14:textId="77777777" w:rsidR="00EB7B24" w:rsidRDefault="00EB7B24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859D5" w14:textId="77777777" w:rsidR="00EB7B24" w:rsidRPr="006C5D17" w:rsidRDefault="00EB7B24" w:rsidP="00CB3A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บริษัท ฟูรูกาวา เม็ททัล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ไทยแลนด์</w:t>
    </w:r>
    <w:r w:rsidRPr="006C5D17">
      <w:rPr>
        <w:rFonts w:ascii="Angsana New" w:hAnsi="Angsana New" w:cs="Angsana New"/>
        <w:b/>
        <w:bCs/>
        <w:sz w:val="32"/>
        <w:szCs w:val="32"/>
      </w:rPr>
      <w:t xml:space="preserve">) 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จำกัด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6C5D17">
      <w:rPr>
        <w:rFonts w:ascii="Angsana New" w:hAnsi="Angsana New" w:cs="Angsana New"/>
        <w:b/>
        <w:bCs/>
        <w:sz w:val="32"/>
        <w:szCs w:val="32"/>
      </w:rPr>
      <w:t>)</w:t>
    </w:r>
  </w:p>
  <w:p w14:paraId="521AE458" w14:textId="77777777" w:rsidR="00EB7B24" w:rsidRPr="006C5D17" w:rsidRDefault="00EB7B24" w:rsidP="00CB3A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6CB6E500" w14:textId="77777777" w:rsidR="00EB7B24" w:rsidRDefault="00EB7B24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31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3F7C1375" w14:textId="77777777" w:rsidR="00EB7B24" w:rsidRPr="00AB510F" w:rsidRDefault="00EB7B24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F0911" w14:textId="77777777" w:rsidR="00EB7B24" w:rsidRPr="006C5D17" w:rsidRDefault="00EB7B24" w:rsidP="00F656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2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บริษัท ฟูรูกาวา เม็ททัล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ไทยแลนด์</w:t>
    </w:r>
    <w:r w:rsidRPr="006C5D17">
      <w:rPr>
        <w:rFonts w:ascii="Angsana New" w:hAnsi="Angsana New" w:cs="Angsana New"/>
        <w:b/>
        <w:bCs/>
        <w:sz w:val="32"/>
        <w:szCs w:val="32"/>
      </w:rPr>
      <w:t xml:space="preserve">) 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จำกัด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6C5D17">
      <w:rPr>
        <w:rFonts w:ascii="Angsana New" w:hAnsi="Angsana New" w:cs="Angsana New"/>
        <w:b/>
        <w:bCs/>
        <w:sz w:val="32"/>
        <w:szCs w:val="32"/>
      </w:rPr>
      <w:t>)</w:t>
    </w:r>
  </w:p>
  <w:p w14:paraId="437B9F07" w14:textId="77777777" w:rsidR="00EB7B24" w:rsidRPr="006C5D17" w:rsidRDefault="00EB7B24" w:rsidP="00F656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2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8909ED0" w14:textId="77777777" w:rsidR="00EB7B24" w:rsidRDefault="00EB7B24" w:rsidP="00F6560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2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31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5F299882" w14:textId="77777777" w:rsidR="00EB7B24" w:rsidRPr="00AB510F" w:rsidRDefault="00EB7B24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5CDCC" w14:textId="77777777" w:rsidR="00EB7B24" w:rsidRPr="006C5D17" w:rsidRDefault="00EB7B24" w:rsidP="00CB3A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บริษัท ฟูรูกาวา เม็ททัล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ไทยแลนด์</w:t>
    </w:r>
    <w:r w:rsidRPr="006C5D17">
      <w:rPr>
        <w:rFonts w:ascii="Angsana New" w:hAnsi="Angsana New" w:cs="Angsana New"/>
        <w:b/>
        <w:bCs/>
        <w:sz w:val="32"/>
        <w:szCs w:val="32"/>
      </w:rPr>
      <w:t xml:space="preserve">) 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จำกัด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6C5D17">
      <w:rPr>
        <w:rFonts w:ascii="Angsana New" w:hAnsi="Angsana New" w:cs="Angsana New"/>
        <w:b/>
        <w:bCs/>
        <w:sz w:val="32"/>
        <w:szCs w:val="32"/>
      </w:rPr>
      <w:t>)</w:t>
    </w:r>
  </w:p>
  <w:p w14:paraId="1784D092" w14:textId="77777777" w:rsidR="00EB7B24" w:rsidRPr="006C5D17" w:rsidRDefault="00EB7B24" w:rsidP="00CB3A3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D423320" w14:textId="77777777" w:rsidR="00EB7B24" w:rsidRDefault="00EB7B24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EA60CE">
      <w:rPr>
        <w:rFonts w:ascii="Angsana New" w:hAnsi="Angsana New" w:cs="Angsana New"/>
        <w:b/>
        <w:bCs/>
        <w:sz w:val="32"/>
        <w:szCs w:val="32"/>
      </w:rPr>
      <w:t xml:space="preserve">31 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4FB03468" w14:textId="77777777" w:rsidR="00EB7B24" w:rsidRPr="00AB510F" w:rsidRDefault="00EB7B24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pStyle w:val="FSHeadMain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0C67DA3"/>
    <w:multiLevelType w:val="hybridMultilevel"/>
    <w:tmpl w:val="7B28452A"/>
    <w:lvl w:ilvl="0" w:tplc="63D2073A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3"/>
  </w:num>
  <w:num w:numId="13">
    <w:abstractNumId w:val="21"/>
  </w:num>
  <w:num w:numId="14">
    <w:abstractNumId w:val="15"/>
  </w:num>
  <w:num w:numId="15">
    <w:abstractNumId w:val="17"/>
  </w:num>
  <w:num w:numId="16">
    <w:abstractNumId w:val="19"/>
  </w:num>
  <w:num w:numId="17">
    <w:abstractNumId w:val="10"/>
  </w:num>
  <w:num w:numId="18">
    <w:abstractNumId w:val="20"/>
  </w:num>
  <w:num w:numId="19">
    <w:abstractNumId w:val="11"/>
  </w:num>
  <w:num w:numId="20">
    <w:abstractNumId w:val="18"/>
  </w:num>
  <w:num w:numId="21">
    <w:abstractNumId w:val="12"/>
  </w:num>
  <w:num w:numId="22">
    <w:abstractNumId w:val="14"/>
  </w:num>
  <w:num w:numId="23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17"/>
    <w:rsid w:val="00000038"/>
    <w:rsid w:val="00000DA6"/>
    <w:rsid w:val="000010BE"/>
    <w:rsid w:val="000023FC"/>
    <w:rsid w:val="00002CF9"/>
    <w:rsid w:val="00004235"/>
    <w:rsid w:val="00004C23"/>
    <w:rsid w:val="00005531"/>
    <w:rsid w:val="0000596B"/>
    <w:rsid w:val="000060DB"/>
    <w:rsid w:val="0000629A"/>
    <w:rsid w:val="0000740E"/>
    <w:rsid w:val="00010649"/>
    <w:rsid w:val="00010AF1"/>
    <w:rsid w:val="00011A5D"/>
    <w:rsid w:val="00011E03"/>
    <w:rsid w:val="00012140"/>
    <w:rsid w:val="00012891"/>
    <w:rsid w:val="00014F13"/>
    <w:rsid w:val="00015052"/>
    <w:rsid w:val="00015C51"/>
    <w:rsid w:val="00015CC5"/>
    <w:rsid w:val="00015DF8"/>
    <w:rsid w:val="00015FD9"/>
    <w:rsid w:val="0001634A"/>
    <w:rsid w:val="0001679A"/>
    <w:rsid w:val="00016812"/>
    <w:rsid w:val="00016B78"/>
    <w:rsid w:val="00016CD7"/>
    <w:rsid w:val="00017426"/>
    <w:rsid w:val="00017723"/>
    <w:rsid w:val="000177DD"/>
    <w:rsid w:val="00017E6B"/>
    <w:rsid w:val="000201D3"/>
    <w:rsid w:val="0002025D"/>
    <w:rsid w:val="0002102F"/>
    <w:rsid w:val="00021D18"/>
    <w:rsid w:val="000222DC"/>
    <w:rsid w:val="00022758"/>
    <w:rsid w:val="0002285D"/>
    <w:rsid w:val="00023D24"/>
    <w:rsid w:val="0002452B"/>
    <w:rsid w:val="0002460D"/>
    <w:rsid w:val="000254E0"/>
    <w:rsid w:val="00026C1A"/>
    <w:rsid w:val="00026CE3"/>
    <w:rsid w:val="000275BB"/>
    <w:rsid w:val="00027AFE"/>
    <w:rsid w:val="00030C0D"/>
    <w:rsid w:val="00031836"/>
    <w:rsid w:val="000320CB"/>
    <w:rsid w:val="0003248F"/>
    <w:rsid w:val="00032A4E"/>
    <w:rsid w:val="00032E09"/>
    <w:rsid w:val="0003318A"/>
    <w:rsid w:val="0003377B"/>
    <w:rsid w:val="00033792"/>
    <w:rsid w:val="0003414C"/>
    <w:rsid w:val="00034BF7"/>
    <w:rsid w:val="00035706"/>
    <w:rsid w:val="00035B8C"/>
    <w:rsid w:val="00035E03"/>
    <w:rsid w:val="000365FB"/>
    <w:rsid w:val="000378C7"/>
    <w:rsid w:val="0004043E"/>
    <w:rsid w:val="00040661"/>
    <w:rsid w:val="00040CDA"/>
    <w:rsid w:val="00041075"/>
    <w:rsid w:val="00041526"/>
    <w:rsid w:val="00041E4C"/>
    <w:rsid w:val="0004210A"/>
    <w:rsid w:val="00042326"/>
    <w:rsid w:val="000424E2"/>
    <w:rsid w:val="000426DD"/>
    <w:rsid w:val="00042FDA"/>
    <w:rsid w:val="0004364E"/>
    <w:rsid w:val="0004376A"/>
    <w:rsid w:val="00044F96"/>
    <w:rsid w:val="00044FF9"/>
    <w:rsid w:val="00045748"/>
    <w:rsid w:val="00045B58"/>
    <w:rsid w:val="000462B4"/>
    <w:rsid w:val="000467F0"/>
    <w:rsid w:val="000470AD"/>
    <w:rsid w:val="00047B2D"/>
    <w:rsid w:val="00047D55"/>
    <w:rsid w:val="0005036D"/>
    <w:rsid w:val="000505D8"/>
    <w:rsid w:val="0005086C"/>
    <w:rsid w:val="000508AA"/>
    <w:rsid w:val="00050E6A"/>
    <w:rsid w:val="00051B45"/>
    <w:rsid w:val="00051E44"/>
    <w:rsid w:val="00052383"/>
    <w:rsid w:val="00052454"/>
    <w:rsid w:val="00052459"/>
    <w:rsid w:val="00052B67"/>
    <w:rsid w:val="00052CC9"/>
    <w:rsid w:val="00053020"/>
    <w:rsid w:val="000535EE"/>
    <w:rsid w:val="00053A4A"/>
    <w:rsid w:val="00053A4C"/>
    <w:rsid w:val="00053C4B"/>
    <w:rsid w:val="00053DB9"/>
    <w:rsid w:val="00054400"/>
    <w:rsid w:val="00054F2E"/>
    <w:rsid w:val="00055159"/>
    <w:rsid w:val="00056015"/>
    <w:rsid w:val="000562F0"/>
    <w:rsid w:val="0005680C"/>
    <w:rsid w:val="0005709D"/>
    <w:rsid w:val="0005718D"/>
    <w:rsid w:val="0005720D"/>
    <w:rsid w:val="000574ED"/>
    <w:rsid w:val="00057D9E"/>
    <w:rsid w:val="00060474"/>
    <w:rsid w:val="000607E3"/>
    <w:rsid w:val="000609E2"/>
    <w:rsid w:val="00060A52"/>
    <w:rsid w:val="000610F9"/>
    <w:rsid w:val="000618DF"/>
    <w:rsid w:val="000621E5"/>
    <w:rsid w:val="0006267A"/>
    <w:rsid w:val="0006395F"/>
    <w:rsid w:val="000639AB"/>
    <w:rsid w:val="00063C99"/>
    <w:rsid w:val="0006428E"/>
    <w:rsid w:val="000652DB"/>
    <w:rsid w:val="00065402"/>
    <w:rsid w:val="000674CA"/>
    <w:rsid w:val="00067735"/>
    <w:rsid w:val="00067C11"/>
    <w:rsid w:val="00070271"/>
    <w:rsid w:val="00070E61"/>
    <w:rsid w:val="00071A2F"/>
    <w:rsid w:val="00071C48"/>
    <w:rsid w:val="0007259F"/>
    <w:rsid w:val="00072836"/>
    <w:rsid w:val="00072EEB"/>
    <w:rsid w:val="000730F1"/>
    <w:rsid w:val="00073218"/>
    <w:rsid w:val="00073CB2"/>
    <w:rsid w:val="000742F1"/>
    <w:rsid w:val="00074426"/>
    <w:rsid w:val="00074552"/>
    <w:rsid w:val="00074BD3"/>
    <w:rsid w:val="00074D83"/>
    <w:rsid w:val="0007519F"/>
    <w:rsid w:val="00075626"/>
    <w:rsid w:val="0007599D"/>
    <w:rsid w:val="00076E4C"/>
    <w:rsid w:val="0007727A"/>
    <w:rsid w:val="000778C1"/>
    <w:rsid w:val="000808AA"/>
    <w:rsid w:val="0008099A"/>
    <w:rsid w:val="00080BCD"/>
    <w:rsid w:val="00080E7B"/>
    <w:rsid w:val="00081655"/>
    <w:rsid w:val="000816E1"/>
    <w:rsid w:val="00081B7D"/>
    <w:rsid w:val="00082723"/>
    <w:rsid w:val="000828FD"/>
    <w:rsid w:val="00082935"/>
    <w:rsid w:val="0008323C"/>
    <w:rsid w:val="00083288"/>
    <w:rsid w:val="0008330C"/>
    <w:rsid w:val="00083BED"/>
    <w:rsid w:val="00084884"/>
    <w:rsid w:val="00084CC4"/>
    <w:rsid w:val="000854FF"/>
    <w:rsid w:val="00086938"/>
    <w:rsid w:val="00086FB0"/>
    <w:rsid w:val="000875A5"/>
    <w:rsid w:val="000904CA"/>
    <w:rsid w:val="00090B7B"/>
    <w:rsid w:val="00090DCA"/>
    <w:rsid w:val="000911E8"/>
    <w:rsid w:val="000912BA"/>
    <w:rsid w:val="000916CE"/>
    <w:rsid w:val="00091BC9"/>
    <w:rsid w:val="000920B0"/>
    <w:rsid w:val="00092D75"/>
    <w:rsid w:val="000933A5"/>
    <w:rsid w:val="00093540"/>
    <w:rsid w:val="00094B26"/>
    <w:rsid w:val="0009566E"/>
    <w:rsid w:val="00095C3C"/>
    <w:rsid w:val="000969CA"/>
    <w:rsid w:val="00096CE4"/>
    <w:rsid w:val="00097293"/>
    <w:rsid w:val="000975A9"/>
    <w:rsid w:val="00097734"/>
    <w:rsid w:val="00097C77"/>
    <w:rsid w:val="000A0072"/>
    <w:rsid w:val="000A030E"/>
    <w:rsid w:val="000A0B81"/>
    <w:rsid w:val="000A1175"/>
    <w:rsid w:val="000A1F17"/>
    <w:rsid w:val="000A4195"/>
    <w:rsid w:val="000A5983"/>
    <w:rsid w:val="000A6375"/>
    <w:rsid w:val="000A6A7A"/>
    <w:rsid w:val="000A6CA2"/>
    <w:rsid w:val="000A7A6B"/>
    <w:rsid w:val="000B0037"/>
    <w:rsid w:val="000B006E"/>
    <w:rsid w:val="000B0386"/>
    <w:rsid w:val="000B0465"/>
    <w:rsid w:val="000B0474"/>
    <w:rsid w:val="000B0A5B"/>
    <w:rsid w:val="000B257C"/>
    <w:rsid w:val="000B2DDE"/>
    <w:rsid w:val="000B4392"/>
    <w:rsid w:val="000B43E2"/>
    <w:rsid w:val="000B442A"/>
    <w:rsid w:val="000B497F"/>
    <w:rsid w:val="000B4DB4"/>
    <w:rsid w:val="000B4E07"/>
    <w:rsid w:val="000B6AC9"/>
    <w:rsid w:val="000B6AF5"/>
    <w:rsid w:val="000B6F07"/>
    <w:rsid w:val="000B71CB"/>
    <w:rsid w:val="000C0153"/>
    <w:rsid w:val="000C0155"/>
    <w:rsid w:val="000C0611"/>
    <w:rsid w:val="000C06EE"/>
    <w:rsid w:val="000C0825"/>
    <w:rsid w:val="000C0866"/>
    <w:rsid w:val="000C0A32"/>
    <w:rsid w:val="000C1DEE"/>
    <w:rsid w:val="000C2AEA"/>
    <w:rsid w:val="000C32C4"/>
    <w:rsid w:val="000C32C9"/>
    <w:rsid w:val="000C4973"/>
    <w:rsid w:val="000C50E1"/>
    <w:rsid w:val="000C5D90"/>
    <w:rsid w:val="000C6864"/>
    <w:rsid w:val="000C708E"/>
    <w:rsid w:val="000C74EB"/>
    <w:rsid w:val="000C7827"/>
    <w:rsid w:val="000C79FD"/>
    <w:rsid w:val="000C7DA2"/>
    <w:rsid w:val="000D0619"/>
    <w:rsid w:val="000D06FE"/>
    <w:rsid w:val="000D0913"/>
    <w:rsid w:val="000D0B27"/>
    <w:rsid w:val="000D0FD4"/>
    <w:rsid w:val="000D1CCA"/>
    <w:rsid w:val="000D1CE1"/>
    <w:rsid w:val="000D2FDA"/>
    <w:rsid w:val="000D312C"/>
    <w:rsid w:val="000D35CB"/>
    <w:rsid w:val="000D3953"/>
    <w:rsid w:val="000D3EF0"/>
    <w:rsid w:val="000D3F5E"/>
    <w:rsid w:val="000D4795"/>
    <w:rsid w:val="000D482B"/>
    <w:rsid w:val="000D5F81"/>
    <w:rsid w:val="000D6040"/>
    <w:rsid w:val="000D63DF"/>
    <w:rsid w:val="000D66D7"/>
    <w:rsid w:val="000D6840"/>
    <w:rsid w:val="000D6D31"/>
    <w:rsid w:val="000D70A0"/>
    <w:rsid w:val="000D74D6"/>
    <w:rsid w:val="000D7A7E"/>
    <w:rsid w:val="000D7D22"/>
    <w:rsid w:val="000D7D9D"/>
    <w:rsid w:val="000D7FD1"/>
    <w:rsid w:val="000E158A"/>
    <w:rsid w:val="000E1C56"/>
    <w:rsid w:val="000E207A"/>
    <w:rsid w:val="000E254B"/>
    <w:rsid w:val="000E44D1"/>
    <w:rsid w:val="000E44DB"/>
    <w:rsid w:val="000E4716"/>
    <w:rsid w:val="000E4A6D"/>
    <w:rsid w:val="000E4AE0"/>
    <w:rsid w:val="000E4E07"/>
    <w:rsid w:val="000E50BE"/>
    <w:rsid w:val="000E531E"/>
    <w:rsid w:val="000E5A73"/>
    <w:rsid w:val="000E6F05"/>
    <w:rsid w:val="000E6FDB"/>
    <w:rsid w:val="000E74C6"/>
    <w:rsid w:val="000F05F7"/>
    <w:rsid w:val="000F0D95"/>
    <w:rsid w:val="000F2572"/>
    <w:rsid w:val="000F2F92"/>
    <w:rsid w:val="000F32F6"/>
    <w:rsid w:val="000F3AF4"/>
    <w:rsid w:val="000F4118"/>
    <w:rsid w:val="000F4441"/>
    <w:rsid w:val="000F452A"/>
    <w:rsid w:val="000F4666"/>
    <w:rsid w:val="000F524E"/>
    <w:rsid w:val="000F5A3A"/>
    <w:rsid w:val="000F6F76"/>
    <w:rsid w:val="000F787C"/>
    <w:rsid w:val="000F7A58"/>
    <w:rsid w:val="00100183"/>
    <w:rsid w:val="00100FBE"/>
    <w:rsid w:val="00101D5B"/>
    <w:rsid w:val="00102196"/>
    <w:rsid w:val="0010256B"/>
    <w:rsid w:val="00102F57"/>
    <w:rsid w:val="00103343"/>
    <w:rsid w:val="001034FC"/>
    <w:rsid w:val="00103684"/>
    <w:rsid w:val="00103A37"/>
    <w:rsid w:val="00104139"/>
    <w:rsid w:val="001043A4"/>
    <w:rsid w:val="00105D88"/>
    <w:rsid w:val="00106AF5"/>
    <w:rsid w:val="00106B04"/>
    <w:rsid w:val="00106C43"/>
    <w:rsid w:val="00107B2F"/>
    <w:rsid w:val="00107D1A"/>
    <w:rsid w:val="00107EA7"/>
    <w:rsid w:val="0011018B"/>
    <w:rsid w:val="0011033B"/>
    <w:rsid w:val="001107EA"/>
    <w:rsid w:val="00110B29"/>
    <w:rsid w:val="00110BB6"/>
    <w:rsid w:val="00111070"/>
    <w:rsid w:val="00111945"/>
    <w:rsid w:val="00112134"/>
    <w:rsid w:val="00112372"/>
    <w:rsid w:val="001135E4"/>
    <w:rsid w:val="00113CE3"/>
    <w:rsid w:val="00113EBE"/>
    <w:rsid w:val="00114282"/>
    <w:rsid w:val="00114686"/>
    <w:rsid w:val="00116B2E"/>
    <w:rsid w:val="00116E69"/>
    <w:rsid w:val="0011748C"/>
    <w:rsid w:val="0012007B"/>
    <w:rsid w:val="00121F1B"/>
    <w:rsid w:val="001226AC"/>
    <w:rsid w:val="00122847"/>
    <w:rsid w:val="001231B6"/>
    <w:rsid w:val="00123368"/>
    <w:rsid w:val="001247BC"/>
    <w:rsid w:val="00124E98"/>
    <w:rsid w:val="00125380"/>
    <w:rsid w:val="0012586F"/>
    <w:rsid w:val="00125A37"/>
    <w:rsid w:val="00125EB2"/>
    <w:rsid w:val="001266C8"/>
    <w:rsid w:val="001266F8"/>
    <w:rsid w:val="00127C55"/>
    <w:rsid w:val="00130E35"/>
    <w:rsid w:val="00131400"/>
    <w:rsid w:val="001319F0"/>
    <w:rsid w:val="0013295F"/>
    <w:rsid w:val="00133211"/>
    <w:rsid w:val="00133526"/>
    <w:rsid w:val="00134956"/>
    <w:rsid w:val="001352C9"/>
    <w:rsid w:val="00135342"/>
    <w:rsid w:val="00135362"/>
    <w:rsid w:val="0013667D"/>
    <w:rsid w:val="0013699E"/>
    <w:rsid w:val="00137B08"/>
    <w:rsid w:val="001406A7"/>
    <w:rsid w:val="00140741"/>
    <w:rsid w:val="00140FEF"/>
    <w:rsid w:val="00141533"/>
    <w:rsid w:val="00141C95"/>
    <w:rsid w:val="00141DF7"/>
    <w:rsid w:val="00141E3B"/>
    <w:rsid w:val="00141EC6"/>
    <w:rsid w:val="00142471"/>
    <w:rsid w:val="00142724"/>
    <w:rsid w:val="00142A48"/>
    <w:rsid w:val="00143228"/>
    <w:rsid w:val="0014332B"/>
    <w:rsid w:val="00143740"/>
    <w:rsid w:val="00143836"/>
    <w:rsid w:val="001450AB"/>
    <w:rsid w:val="001456DE"/>
    <w:rsid w:val="001458B9"/>
    <w:rsid w:val="00145AAD"/>
    <w:rsid w:val="00145BF9"/>
    <w:rsid w:val="00145C5F"/>
    <w:rsid w:val="00146248"/>
    <w:rsid w:val="001467E0"/>
    <w:rsid w:val="001468E7"/>
    <w:rsid w:val="00146D7B"/>
    <w:rsid w:val="0014749C"/>
    <w:rsid w:val="0015087C"/>
    <w:rsid w:val="00150D46"/>
    <w:rsid w:val="001511D1"/>
    <w:rsid w:val="00151967"/>
    <w:rsid w:val="00151DED"/>
    <w:rsid w:val="00152444"/>
    <w:rsid w:val="00152588"/>
    <w:rsid w:val="00153F83"/>
    <w:rsid w:val="00154B9E"/>
    <w:rsid w:val="00154D14"/>
    <w:rsid w:val="001557FF"/>
    <w:rsid w:val="0015589F"/>
    <w:rsid w:val="00156079"/>
    <w:rsid w:val="00160848"/>
    <w:rsid w:val="00160D68"/>
    <w:rsid w:val="001621D6"/>
    <w:rsid w:val="00162388"/>
    <w:rsid w:val="00162ADA"/>
    <w:rsid w:val="0016366C"/>
    <w:rsid w:val="0016423B"/>
    <w:rsid w:val="00164612"/>
    <w:rsid w:val="001649CB"/>
    <w:rsid w:val="001649E1"/>
    <w:rsid w:val="00164F1E"/>
    <w:rsid w:val="001650F1"/>
    <w:rsid w:val="001651F0"/>
    <w:rsid w:val="0016521E"/>
    <w:rsid w:val="0016544F"/>
    <w:rsid w:val="0016657B"/>
    <w:rsid w:val="001667F7"/>
    <w:rsid w:val="00166F3A"/>
    <w:rsid w:val="00170948"/>
    <w:rsid w:val="00170B14"/>
    <w:rsid w:val="00171123"/>
    <w:rsid w:val="0017182F"/>
    <w:rsid w:val="00171AA4"/>
    <w:rsid w:val="001728E3"/>
    <w:rsid w:val="00173346"/>
    <w:rsid w:val="001735D1"/>
    <w:rsid w:val="00174AE6"/>
    <w:rsid w:val="00174CC3"/>
    <w:rsid w:val="00174CE3"/>
    <w:rsid w:val="001751F4"/>
    <w:rsid w:val="001764C9"/>
    <w:rsid w:val="00176B8D"/>
    <w:rsid w:val="001771DD"/>
    <w:rsid w:val="001773D6"/>
    <w:rsid w:val="0018036F"/>
    <w:rsid w:val="00180594"/>
    <w:rsid w:val="00180641"/>
    <w:rsid w:val="00180719"/>
    <w:rsid w:val="001808C6"/>
    <w:rsid w:val="0018095D"/>
    <w:rsid w:val="0018110C"/>
    <w:rsid w:val="001813F1"/>
    <w:rsid w:val="001814BC"/>
    <w:rsid w:val="00181D3F"/>
    <w:rsid w:val="001836D8"/>
    <w:rsid w:val="00183BAE"/>
    <w:rsid w:val="00184857"/>
    <w:rsid w:val="0018524F"/>
    <w:rsid w:val="00185408"/>
    <w:rsid w:val="00186FF0"/>
    <w:rsid w:val="001870DC"/>
    <w:rsid w:val="001874AB"/>
    <w:rsid w:val="0018759E"/>
    <w:rsid w:val="001878E7"/>
    <w:rsid w:val="00187FAF"/>
    <w:rsid w:val="001903A7"/>
    <w:rsid w:val="001909A3"/>
    <w:rsid w:val="00190C89"/>
    <w:rsid w:val="00190EED"/>
    <w:rsid w:val="0019242D"/>
    <w:rsid w:val="00192BE1"/>
    <w:rsid w:val="001942D5"/>
    <w:rsid w:val="00195032"/>
    <w:rsid w:val="00195294"/>
    <w:rsid w:val="00195B88"/>
    <w:rsid w:val="001965BD"/>
    <w:rsid w:val="00196657"/>
    <w:rsid w:val="001A0E0D"/>
    <w:rsid w:val="001A0ED3"/>
    <w:rsid w:val="001A16D3"/>
    <w:rsid w:val="001A1930"/>
    <w:rsid w:val="001A20DC"/>
    <w:rsid w:val="001A26B5"/>
    <w:rsid w:val="001A27E1"/>
    <w:rsid w:val="001A2AB6"/>
    <w:rsid w:val="001A2DA6"/>
    <w:rsid w:val="001A2ED8"/>
    <w:rsid w:val="001A332C"/>
    <w:rsid w:val="001A4210"/>
    <w:rsid w:val="001A4372"/>
    <w:rsid w:val="001A4700"/>
    <w:rsid w:val="001A476C"/>
    <w:rsid w:val="001A4DE9"/>
    <w:rsid w:val="001A5ED7"/>
    <w:rsid w:val="001A5FAB"/>
    <w:rsid w:val="001A5FB5"/>
    <w:rsid w:val="001A620B"/>
    <w:rsid w:val="001A6DAA"/>
    <w:rsid w:val="001A7215"/>
    <w:rsid w:val="001A74C5"/>
    <w:rsid w:val="001B0B05"/>
    <w:rsid w:val="001B0B75"/>
    <w:rsid w:val="001B1DF1"/>
    <w:rsid w:val="001B3FAF"/>
    <w:rsid w:val="001B4655"/>
    <w:rsid w:val="001B4C9D"/>
    <w:rsid w:val="001B4E95"/>
    <w:rsid w:val="001B5134"/>
    <w:rsid w:val="001B517B"/>
    <w:rsid w:val="001B5192"/>
    <w:rsid w:val="001B5215"/>
    <w:rsid w:val="001B5A71"/>
    <w:rsid w:val="001B631C"/>
    <w:rsid w:val="001B6B68"/>
    <w:rsid w:val="001B726F"/>
    <w:rsid w:val="001B7426"/>
    <w:rsid w:val="001B77D2"/>
    <w:rsid w:val="001B7BA3"/>
    <w:rsid w:val="001C044D"/>
    <w:rsid w:val="001C05E3"/>
    <w:rsid w:val="001C1C54"/>
    <w:rsid w:val="001C31B9"/>
    <w:rsid w:val="001C3602"/>
    <w:rsid w:val="001C3B74"/>
    <w:rsid w:val="001C3D2B"/>
    <w:rsid w:val="001C3E5E"/>
    <w:rsid w:val="001C4873"/>
    <w:rsid w:val="001C51CA"/>
    <w:rsid w:val="001C5E2D"/>
    <w:rsid w:val="001C648C"/>
    <w:rsid w:val="001C6635"/>
    <w:rsid w:val="001C6821"/>
    <w:rsid w:val="001C6AFE"/>
    <w:rsid w:val="001C6B29"/>
    <w:rsid w:val="001C78EA"/>
    <w:rsid w:val="001C7AFC"/>
    <w:rsid w:val="001C7BBA"/>
    <w:rsid w:val="001D0B65"/>
    <w:rsid w:val="001D173E"/>
    <w:rsid w:val="001D20E2"/>
    <w:rsid w:val="001D2294"/>
    <w:rsid w:val="001D2702"/>
    <w:rsid w:val="001D28C1"/>
    <w:rsid w:val="001D2D4D"/>
    <w:rsid w:val="001D3C4C"/>
    <w:rsid w:val="001D3F1D"/>
    <w:rsid w:val="001D4A79"/>
    <w:rsid w:val="001D62E6"/>
    <w:rsid w:val="001D6AFD"/>
    <w:rsid w:val="001D7504"/>
    <w:rsid w:val="001D7EB3"/>
    <w:rsid w:val="001E0028"/>
    <w:rsid w:val="001E0CDA"/>
    <w:rsid w:val="001E23AB"/>
    <w:rsid w:val="001E279E"/>
    <w:rsid w:val="001E3A97"/>
    <w:rsid w:val="001E3B1F"/>
    <w:rsid w:val="001E401A"/>
    <w:rsid w:val="001E4517"/>
    <w:rsid w:val="001E4E0D"/>
    <w:rsid w:val="001E503F"/>
    <w:rsid w:val="001E5620"/>
    <w:rsid w:val="001E577D"/>
    <w:rsid w:val="001E58AF"/>
    <w:rsid w:val="001E5C1C"/>
    <w:rsid w:val="001E6DB9"/>
    <w:rsid w:val="001E6E57"/>
    <w:rsid w:val="001E7133"/>
    <w:rsid w:val="001E7292"/>
    <w:rsid w:val="001E7C5D"/>
    <w:rsid w:val="001E7D4D"/>
    <w:rsid w:val="001F011B"/>
    <w:rsid w:val="001F0EA9"/>
    <w:rsid w:val="001F2436"/>
    <w:rsid w:val="001F36BF"/>
    <w:rsid w:val="001F38AF"/>
    <w:rsid w:val="001F3A39"/>
    <w:rsid w:val="001F3EC4"/>
    <w:rsid w:val="001F3FB8"/>
    <w:rsid w:val="001F421B"/>
    <w:rsid w:val="001F50AD"/>
    <w:rsid w:val="001F5141"/>
    <w:rsid w:val="001F55DB"/>
    <w:rsid w:val="001F5911"/>
    <w:rsid w:val="001F5A4C"/>
    <w:rsid w:val="001F5F0A"/>
    <w:rsid w:val="001F608C"/>
    <w:rsid w:val="001F620F"/>
    <w:rsid w:val="001F6676"/>
    <w:rsid w:val="001F76F8"/>
    <w:rsid w:val="00201B37"/>
    <w:rsid w:val="002030D1"/>
    <w:rsid w:val="0020424B"/>
    <w:rsid w:val="002042C3"/>
    <w:rsid w:val="002043BE"/>
    <w:rsid w:val="00204B7A"/>
    <w:rsid w:val="00204D6E"/>
    <w:rsid w:val="00205B24"/>
    <w:rsid w:val="0020687E"/>
    <w:rsid w:val="00206A4B"/>
    <w:rsid w:val="0020711B"/>
    <w:rsid w:val="002103F3"/>
    <w:rsid w:val="00210678"/>
    <w:rsid w:val="00211099"/>
    <w:rsid w:val="00211428"/>
    <w:rsid w:val="00211F12"/>
    <w:rsid w:val="00212321"/>
    <w:rsid w:val="0021270F"/>
    <w:rsid w:val="00212989"/>
    <w:rsid w:val="00212A08"/>
    <w:rsid w:val="00212D28"/>
    <w:rsid w:val="0021322F"/>
    <w:rsid w:val="002133F8"/>
    <w:rsid w:val="00214006"/>
    <w:rsid w:val="002141FE"/>
    <w:rsid w:val="00214594"/>
    <w:rsid w:val="0021515B"/>
    <w:rsid w:val="002153B6"/>
    <w:rsid w:val="0021553F"/>
    <w:rsid w:val="00215723"/>
    <w:rsid w:val="00215C16"/>
    <w:rsid w:val="0021636D"/>
    <w:rsid w:val="0022042C"/>
    <w:rsid w:val="00220731"/>
    <w:rsid w:val="00220B42"/>
    <w:rsid w:val="00220D67"/>
    <w:rsid w:val="0022131A"/>
    <w:rsid w:val="00221859"/>
    <w:rsid w:val="002218A8"/>
    <w:rsid w:val="0022248C"/>
    <w:rsid w:val="002225D4"/>
    <w:rsid w:val="00222829"/>
    <w:rsid w:val="00222D0B"/>
    <w:rsid w:val="0022384D"/>
    <w:rsid w:val="00223A58"/>
    <w:rsid w:val="0022433C"/>
    <w:rsid w:val="002247E3"/>
    <w:rsid w:val="002251D9"/>
    <w:rsid w:val="00225A15"/>
    <w:rsid w:val="00226000"/>
    <w:rsid w:val="00226601"/>
    <w:rsid w:val="002266C1"/>
    <w:rsid w:val="00230EFB"/>
    <w:rsid w:val="002315E4"/>
    <w:rsid w:val="00231C22"/>
    <w:rsid w:val="002321E7"/>
    <w:rsid w:val="00232E71"/>
    <w:rsid w:val="00233511"/>
    <w:rsid w:val="0023417F"/>
    <w:rsid w:val="00234614"/>
    <w:rsid w:val="0023534C"/>
    <w:rsid w:val="00236BEF"/>
    <w:rsid w:val="00236D99"/>
    <w:rsid w:val="00236EB2"/>
    <w:rsid w:val="00237DE8"/>
    <w:rsid w:val="00240E02"/>
    <w:rsid w:val="00241294"/>
    <w:rsid w:val="00243926"/>
    <w:rsid w:val="00243BDF"/>
    <w:rsid w:val="00243DA0"/>
    <w:rsid w:val="0024403C"/>
    <w:rsid w:val="00244B67"/>
    <w:rsid w:val="00245B55"/>
    <w:rsid w:val="00245E35"/>
    <w:rsid w:val="002463DF"/>
    <w:rsid w:val="00246F07"/>
    <w:rsid w:val="00250B98"/>
    <w:rsid w:val="00251194"/>
    <w:rsid w:val="00252132"/>
    <w:rsid w:val="002532A5"/>
    <w:rsid w:val="002532B3"/>
    <w:rsid w:val="00254566"/>
    <w:rsid w:val="00254A10"/>
    <w:rsid w:val="00254A9C"/>
    <w:rsid w:val="00255062"/>
    <w:rsid w:val="002568A7"/>
    <w:rsid w:val="002574B7"/>
    <w:rsid w:val="002578C7"/>
    <w:rsid w:val="00257921"/>
    <w:rsid w:val="00260317"/>
    <w:rsid w:val="00260ACA"/>
    <w:rsid w:val="00260C43"/>
    <w:rsid w:val="002627E7"/>
    <w:rsid w:val="00262E6D"/>
    <w:rsid w:val="00264436"/>
    <w:rsid w:val="0026516F"/>
    <w:rsid w:val="0026685A"/>
    <w:rsid w:val="00266BB5"/>
    <w:rsid w:val="00266E84"/>
    <w:rsid w:val="002679AC"/>
    <w:rsid w:val="00270C29"/>
    <w:rsid w:val="00270FCA"/>
    <w:rsid w:val="00272146"/>
    <w:rsid w:val="00272BEE"/>
    <w:rsid w:val="00272DD7"/>
    <w:rsid w:val="002730C1"/>
    <w:rsid w:val="00273F3B"/>
    <w:rsid w:val="002743F6"/>
    <w:rsid w:val="0027458F"/>
    <w:rsid w:val="002748EB"/>
    <w:rsid w:val="00275048"/>
    <w:rsid w:val="002752C8"/>
    <w:rsid w:val="0027593B"/>
    <w:rsid w:val="00275F05"/>
    <w:rsid w:val="00276520"/>
    <w:rsid w:val="00276B6B"/>
    <w:rsid w:val="00276F54"/>
    <w:rsid w:val="00277546"/>
    <w:rsid w:val="002778E8"/>
    <w:rsid w:val="00277CBF"/>
    <w:rsid w:val="00277F41"/>
    <w:rsid w:val="00280649"/>
    <w:rsid w:val="00280677"/>
    <w:rsid w:val="0028074C"/>
    <w:rsid w:val="0028097C"/>
    <w:rsid w:val="00280C6B"/>
    <w:rsid w:val="002817CB"/>
    <w:rsid w:val="002818BB"/>
    <w:rsid w:val="00281AE5"/>
    <w:rsid w:val="00281E87"/>
    <w:rsid w:val="00282D14"/>
    <w:rsid w:val="00283535"/>
    <w:rsid w:val="00283DC8"/>
    <w:rsid w:val="002855F9"/>
    <w:rsid w:val="0028589C"/>
    <w:rsid w:val="00285BCB"/>
    <w:rsid w:val="00285CA2"/>
    <w:rsid w:val="00286146"/>
    <w:rsid w:val="00287142"/>
    <w:rsid w:val="002871CC"/>
    <w:rsid w:val="00287402"/>
    <w:rsid w:val="00287CD7"/>
    <w:rsid w:val="00290405"/>
    <w:rsid w:val="002905F9"/>
    <w:rsid w:val="00291765"/>
    <w:rsid w:val="00292772"/>
    <w:rsid w:val="002928A7"/>
    <w:rsid w:val="0029470C"/>
    <w:rsid w:val="0029477B"/>
    <w:rsid w:val="00294A6B"/>
    <w:rsid w:val="00294B7C"/>
    <w:rsid w:val="00294C39"/>
    <w:rsid w:val="00294C5D"/>
    <w:rsid w:val="00296245"/>
    <w:rsid w:val="002967BE"/>
    <w:rsid w:val="002967C6"/>
    <w:rsid w:val="0029718C"/>
    <w:rsid w:val="00297FB8"/>
    <w:rsid w:val="002A011B"/>
    <w:rsid w:val="002A13F2"/>
    <w:rsid w:val="002A20DC"/>
    <w:rsid w:val="002A22B9"/>
    <w:rsid w:val="002A2D6F"/>
    <w:rsid w:val="002A3150"/>
    <w:rsid w:val="002A391D"/>
    <w:rsid w:val="002A3A07"/>
    <w:rsid w:val="002A43E2"/>
    <w:rsid w:val="002A44C4"/>
    <w:rsid w:val="002A45BF"/>
    <w:rsid w:val="002A4F68"/>
    <w:rsid w:val="002A4F79"/>
    <w:rsid w:val="002A4FB7"/>
    <w:rsid w:val="002A51ED"/>
    <w:rsid w:val="002A5392"/>
    <w:rsid w:val="002A53C3"/>
    <w:rsid w:val="002A561E"/>
    <w:rsid w:val="002A5BE1"/>
    <w:rsid w:val="002A6370"/>
    <w:rsid w:val="002A740F"/>
    <w:rsid w:val="002A786E"/>
    <w:rsid w:val="002A7BB2"/>
    <w:rsid w:val="002B0CF3"/>
    <w:rsid w:val="002B185C"/>
    <w:rsid w:val="002B2833"/>
    <w:rsid w:val="002B29E5"/>
    <w:rsid w:val="002B33EA"/>
    <w:rsid w:val="002B3455"/>
    <w:rsid w:val="002B417F"/>
    <w:rsid w:val="002B481B"/>
    <w:rsid w:val="002B4EF8"/>
    <w:rsid w:val="002B594E"/>
    <w:rsid w:val="002B5965"/>
    <w:rsid w:val="002B5BC4"/>
    <w:rsid w:val="002B64C4"/>
    <w:rsid w:val="002B694D"/>
    <w:rsid w:val="002B7D90"/>
    <w:rsid w:val="002C0D8F"/>
    <w:rsid w:val="002C1CFF"/>
    <w:rsid w:val="002C1E08"/>
    <w:rsid w:val="002C26CD"/>
    <w:rsid w:val="002C35BE"/>
    <w:rsid w:val="002C3C48"/>
    <w:rsid w:val="002C3DFD"/>
    <w:rsid w:val="002C3F09"/>
    <w:rsid w:val="002C4AF9"/>
    <w:rsid w:val="002C4C22"/>
    <w:rsid w:val="002C5868"/>
    <w:rsid w:val="002C5A0C"/>
    <w:rsid w:val="002C681A"/>
    <w:rsid w:val="002C68FC"/>
    <w:rsid w:val="002C6B0A"/>
    <w:rsid w:val="002C7641"/>
    <w:rsid w:val="002C7790"/>
    <w:rsid w:val="002C7AD7"/>
    <w:rsid w:val="002C7D62"/>
    <w:rsid w:val="002C7F50"/>
    <w:rsid w:val="002D0546"/>
    <w:rsid w:val="002D0616"/>
    <w:rsid w:val="002D0AA8"/>
    <w:rsid w:val="002D13EA"/>
    <w:rsid w:val="002D18E8"/>
    <w:rsid w:val="002D2DCD"/>
    <w:rsid w:val="002D318A"/>
    <w:rsid w:val="002D34C8"/>
    <w:rsid w:val="002D3BC4"/>
    <w:rsid w:val="002D3C6A"/>
    <w:rsid w:val="002D4781"/>
    <w:rsid w:val="002D5557"/>
    <w:rsid w:val="002D5783"/>
    <w:rsid w:val="002D7077"/>
    <w:rsid w:val="002D749E"/>
    <w:rsid w:val="002D7623"/>
    <w:rsid w:val="002D7982"/>
    <w:rsid w:val="002D7EFD"/>
    <w:rsid w:val="002E0BF1"/>
    <w:rsid w:val="002E212C"/>
    <w:rsid w:val="002E2527"/>
    <w:rsid w:val="002E26AB"/>
    <w:rsid w:val="002E2CE5"/>
    <w:rsid w:val="002E2DFB"/>
    <w:rsid w:val="002E2E8C"/>
    <w:rsid w:val="002E3001"/>
    <w:rsid w:val="002E330E"/>
    <w:rsid w:val="002E450F"/>
    <w:rsid w:val="002E4B5A"/>
    <w:rsid w:val="002E4FC8"/>
    <w:rsid w:val="002E589D"/>
    <w:rsid w:val="002E5C05"/>
    <w:rsid w:val="002E5C11"/>
    <w:rsid w:val="002E6834"/>
    <w:rsid w:val="002E74CA"/>
    <w:rsid w:val="002E7DE3"/>
    <w:rsid w:val="002F080A"/>
    <w:rsid w:val="002F1749"/>
    <w:rsid w:val="002F1A9B"/>
    <w:rsid w:val="002F269F"/>
    <w:rsid w:val="002F2D0A"/>
    <w:rsid w:val="002F33DC"/>
    <w:rsid w:val="002F3C48"/>
    <w:rsid w:val="002F42F7"/>
    <w:rsid w:val="002F49DC"/>
    <w:rsid w:val="002F4C36"/>
    <w:rsid w:val="002F5653"/>
    <w:rsid w:val="002F56C0"/>
    <w:rsid w:val="002F57AC"/>
    <w:rsid w:val="002F5A76"/>
    <w:rsid w:val="002F6E82"/>
    <w:rsid w:val="002F7085"/>
    <w:rsid w:val="002F7A23"/>
    <w:rsid w:val="00301005"/>
    <w:rsid w:val="0030121B"/>
    <w:rsid w:val="00301588"/>
    <w:rsid w:val="00301D82"/>
    <w:rsid w:val="00302C30"/>
    <w:rsid w:val="003035E0"/>
    <w:rsid w:val="00304A10"/>
    <w:rsid w:val="003069D7"/>
    <w:rsid w:val="00306A9E"/>
    <w:rsid w:val="00306E8E"/>
    <w:rsid w:val="00306ECC"/>
    <w:rsid w:val="00306EF9"/>
    <w:rsid w:val="00310330"/>
    <w:rsid w:val="003121BC"/>
    <w:rsid w:val="00312AAF"/>
    <w:rsid w:val="00312C48"/>
    <w:rsid w:val="003135D5"/>
    <w:rsid w:val="00313731"/>
    <w:rsid w:val="00313DC5"/>
    <w:rsid w:val="00313E81"/>
    <w:rsid w:val="0031419F"/>
    <w:rsid w:val="003142AF"/>
    <w:rsid w:val="00314B78"/>
    <w:rsid w:val="00315BE4"/>
    <w:rsid w:val="00315C10"/>
    <w:rsid w:val="00316222"/>
    <w:rsid w:val="003162F2"/>
    <w:rsid w:val="0031677E"/>
    <w:rsid w:val="00317358"/>
    <w:rsid w:val="0031744E"/>
    <w:rsid w:val="00320BB0"/>
    <w:rsid w:val="00320E92"/>
    <w:rsid w:val="00321C4E"/>
    <w:rsid w:val="00322B7F"/>
    <w:rsid w:val="00323826"/>
    <w:rsid w:val="003241A9"/>
    <w:rsid w:val="00324223"/>
    <w:rsid w:val="0032424F"/>
    <w:rsid w:val="0032466B"/>
    <w:rsid w:val="0032484A"/>
    <w:rsid w:val="00324B37"/>
    <w:rsid w:val="003257A2"/>
    <w:rsid w:val="0032604C"/>
    <w:rsid w:val="00326133"/>
    <w:rsid w:val="00326BC5"/>
    <w:rsid w:val="00326CF7"/>
    <w:rsid w:val="00326F5D"/>
    <w:rsid w:val="0032739A"/>
    <w:rsid w:val="003275E8"/>
    <w:rsid w:val="0032780A"/>
    <w:rsid w:val="00327871"/>
    <w:rsid w:val="00327B7C"/>
    <w:rsid w:val="00327F7F"/>
    <w:rsid w:val="003307BB"/>
    <w:rsid w:val="00331437"/>
    <w:rsid w:val="00331F49"/>
    <w:rsid w:val="003323C6"/>
    <w:rsid w:val="00332738"/>
    <w:rsid w:val="0033292F"/>
    <w:rsid w:val="00332B9B"/>
    <w:rsid w:val="00333B8A"/>
    <w:rsid w:val="00333D92"/>
    <w:rsid w:val="00333E47"/>
    <w:rsid w:val="00333F44"/>
    <w:rsid w:val="0033441D"/>
    <w:rsid w:val="00334DD7"/>
    <w:rsid w:val="0033519D"/>
    <w:rsid w:val="00336A00"/>
    <w:rsid w:val="00336F8B"/>
    <w:rsid w:val="00337A6D"/>
    <w:rsid w:val="00337D9A"/>
    <w:rsid w:val="00340581"/>
    <w:rsid w:val="00341516"/>
    <w:rsid w:val="00341FD9"/>
    <w:rsid w:val="003429E9"/>
    <w:rsid w:val="00342EB3"/>
    <w:rsid w:val="003430FA"/>
    <w:rsid w:val="0034336F"/>
    <w:rsid w:val="003438F8"/>
    <w:rsid w:val="00343BE5"/>
    <w:rsid w:val="00343C0D"/>
    <w:rsid w:val="00343DE6"/>
    <w:rsid w:val="00343EFD"/>
    <w:rsid w:val="003455B7"/>
    <w:rsid w:val="00346258"/>
    <w:rsid w:val="0034671D"/>
    <w:rsid w:val="00346B80"/>
    <w:rsid w:val="00347121"/>
    <w:rsid w:val="00350256"/>
    <w:rsid w:val="00351198"/>
    <w:rsid w:val="00351641"/>
    <w:rsid w:val="00351A5A"/>
    <w:rsid w:val="00351BD7"/>
    <w:rsid w:val="00351C39"/>
    <w:rsid w:val="0035217F"/>
    <w:rsid w:val="00352276"/>
    <w:rsid w:val="003522CF"/>
    <w:rsid w:val="0035263C"/>
    <w:rsid w:val="00352C86"/>
    <w:rsid w:val="00353260"/>
    <w:rsid w:val="00353535"/>
    <w:rsid w:val="00353A38"/>
    <w:rsid w:val="00353AD6"/>
    <w:rsid w:val="003542EA"/>
    <w:rsid w:val="00354FF1"/>
    <w:rsid w:val="003551E5"/>
    <w:rsid w:val="00355CFE"/>
    <w:rsid w:val="00355F54"/>
    <w:rsid w:val="00356561"/>
    <w:rsid w:val="0035657C"/>
    <w:rsid w:val="00356ACB"/>
    <w:rsid w:val="00356D73"/>
    <w:rsid w:val="0035702D"/>
    <w:rsid w:val="00357483"/>
    <w:rsid w:val="00357640"/>
    <w:rsid w:val="00360240"/>
    <w:rsid w:val="00360731"/>
    <w:rsid w:val="00360D10"/>
    <w:rsid w:val="00361DAC"/>
    <w:rsid w:val="00361FE2"/>
    <w:rsid w:val="00362F89"/>
    <w:rsid w:val="00363070"/>
    <w:rsid w:val="003633AD"/>
    <w:rsid w:val="00363627"/>
    <w:rsid w:val="003636A9"/>
    <w:rsid w:val="0036376F"/>
    <w:rsid w:val="0036393F"/>
    <w:rsid w:val="003639D9"/>
    <w:rsid w:val="00364117"/>
    <w:rsid w:val="0036497D"/>
    <w:rsid w:val="00365916"/>
    <w:rsid w:val="00366266"/>
    <w:rsid w:val="003668DF"/>
    <w:rsid w:val="00366A8F"/>
    <w:rsid w:val="003676DF"/>
    <w:rsid w:val="00367F94"/>
    <w:rsid w:val="0037053F"/>
    <w:rsid w:val="003713C8"/>
    <w:rsid w:val="003720D0"/>
    <w:rsid w:val="00372C7C"/>
    <w:rsid w:val="003735B9"/>
    <w:rsid w:val="00373901"/>
    <w:rsid w:val="00373A0E"/>
    <w:rsid w:val="00373AAC"/>
    <w:rsid w:val="003740C2"/>
    <w:rsid w:val="0037426F"/>
    <w:rsid w:val="00374385"/>
    <w:rsid w:val="00374B5D"/>
    <w:rsid w:val="00374CD9"/>
    <w:rsid w:val="0037524D"/>
    <w:rsid w:val="00375342"/>
    <w:rsid w:val="00376F50"/>
    <w:rsid w:val="0037710A"/>
    <w:rsid w:val="003779E8"/>
    <w:rsid w:val="00377DFC"/>
    <w:rsid w:val="003805AC"/>
    <w:rsid w:val="00380B80"/>
    <w:rsid w:val="0038189B"/>
    <w:rsid w:val="00381948"/>
    <w:rsid w:val="00381E0F"/>
    <w:rsid w:val="003820D5"/>
    <w:rsid w:val="003822B9"/>
    <w:rsid w:val="00382C06"/>
    <w:rsid w:val="0038322C"/>
    <w:rsid w:val="00384B14"/>
    <w:rsid w:val="00385309"/>
    <w:rsid w:val="00386503"/>
    <w:rsid w:val="00386D57"/>
    <w:rsid w:val="00386F28"/>
    <w:rsid w:val="003872F5"/>
    <w:rsid w:val="00387553"/>
    <w:rsid w:val="00387A46"/>
    <w:rsid w:val="00387C0B"/>
    <w:rsid w:val="0039001C"/>
    <w:rsid w:val="00390110"/>
    <w:rsid w:val="00390154"/>
    <w:rsid w:val="003912C8"/>
    <w:rsid w:val="00391324"/>
    <w:rsid w:val="0039149F"/>
    <w:rsid w:val="003917E1"/>
    <w:rsid w:val="00391881"/>
    <w:rsid w:val="00391C80"/>
    <w:rsid w:val="003920E0"/>
    <w:rsid w:val="003932DE"/>
    <w:rsid w:val="003934F5"/>
    <w:rsid w:val="0039355A"/>
    <w:rsid w:val="003935A2"/>
    <w:rsid w:val="0039373F"/>
    <w:rsid w:val="00393B95"/>
    <w:rsid w:val="00393FEB"/>
    <w:rsid w:val="00394F10"/>
    <w:rsid w:val="00395384"/>
    <w:rsid w:val="003957E2"/>
    <w:rsid w:val="00395D67"/>
    <w:rsid w:val="00395E19"/>
    <w:rsid w:val="00396391"/>
    <w:rsid w:val="0039798F"/>
    <w:rsid w:val="00397DF6"/>
    <w:rsid w:val="003A0B52"/>
    <w:rsid w:val="003A1B1B"/>
    <w:rsid w:val="003A1EB4"/>
    <w:rsid w:val="003A2BF9"/>
    <w:rsid w:val="003A4388"/>
    <w:rsid w:val="003A450A"/>
    <w:rsid w:val="003A45D1"/>
    <w:rsid w:val="003A4803"/>
    <w:rsid w:val="003A58A2"/>
    <w:rsid w:val="003A6A3C"/>
    <w:rsid w:val="003A6F78"/>
    <w:rsid w:val="003A7465"/>
    <w:rsid w:val="003A76E9"/>
    <w:rsid w:val="003A7878"/>
    <w:rsid w:val="003A7A39"/>
    <w:rsid w:val="003A7FD5"/>
    <w:rsid w:val="003B0F70"/>
    <w:rsid w:val="003B1909"/>
    <w:rsid w:val="003B1DD7"/>
    <w:rsid w:val="003B25E9"/>
    <w:rsid w:val="003B2B2B"/>
    <w:rsid w:val="003B322E"/>
    <w:rsid w:val="003B34F2"/>
    <w:rsid w:val="003B37AB"/>
    <w:rsid w:val="003B45CE"/>
    <w:rsid w:val="003B545F"/>
    <w:rsid w:val="003B5FB2"/>
    <w:rsid w:val="003B785D"/>
    <w:rsid w:val="003C0DAC"/>
    <w:rsid w:val="003C2022"/>
    <w:rsid w:val="003C2EBB"/>
    <w:rsid w:val="003C30BB"/>
    <w:rsid w:val="003C3754"/>
    <w:rsid w:val="003C3DBA"/>
    <w:rsid w:val="003C474F"/>
    <w:rsid w:val="003C4F20"/>
    <w:rsid w:val="003C5215"/>
    <w:rsid w:val="003C5320"/>
    <w:rsid w:val="003C56EE"/>
    <w:rsid w:val="003C5735"/>
    <w:rsid w:val="003C78AF"/>
    <w:rsid w:val="003C7ECE"/>
    <w:rsid w:val="003D0817"/>
    <w:rsid w:val="003D086F"/>
    <w:rsid w:val="003D157E"/>
    <w:rsid w:val="003D1A0B"/>
    <w:rsid w:val="003D1AD5"/>
    <w:rsid w:val="003D2E17"/>
    <w:rsid w:val="003D3C7B"/>
    <w:rsid w:val="003D3E09"/>
    <w:rsid w:val="003D3E18"/>
    <w:rsid w:val="003D4962"/>
    <w:rsid w:val="003D49B4"/>
    <w:rsid w:val="003D4B6E"/>
    <w:rsid w:val="003D4C08"/>
    <w:rsid w:val="003D4D57"/>
    <w:rsid w:val="003D51FE"/>
    <w:rsid w:val="003D543E"/>
    <w:rsid w:val="003D59E1"/>
    <w:rsid w:val="003D5F0B"/>
    <w:rsid w:val="003D6164"/>
    <w:rsid w:val="003D6BB8"/>
    <w:rsid w:val="003D712B"/>
    <w:rsid w:val="003D783B"/>
    <w:rsid w:val="003D78E9"/>
    <w:rsid w:val="003D7BEC"/>
    <w:rsid w:val="003D7D87"/>
    <w:rsid w:val="003E09DD"/>
    <w:rsid w:val="003E0CC1"/>
    <w:rsid w:val="003E1437"/>
    <w:rsid w:val="003E15D2"/>
    <w:rsid w:val="003E290D"/>
    <w:rsid w:val="003E2B64"/>
    <w:rsid w:val="003E2B99"/>
    <w:rsid w:val="003E3955"/>
    <w:rsid w:val="003E428C"/>
    <w:rsid w:val="003E45B4"/>
    <w:rsid w:val="003E4A4E"/>
    <w:rsid w:val="003E4F7B"/>
    <w:rsid w:val="003E4FE3"/>
    <w:rsid w:val="003E6172"/>
    <w:rsid w:val="003E76A2"/>
    <w:rsid w:val="003F0289"/>
    <w:rsid w:val="003F0C66"/>
    <w:rsid w:val="003F1A8C"/>
    <w:rsid w:val="003F2230"/>
    <w:rsid w:val="003F3046"/>
    <w:rsid w:val="003F3452"/>
    <w:rsid w:val="003F38BD"/>
    <w:rsid w:val="003F42CD"/>
    <w:rsid w:val="003F45BF"/>
    <w:rsid w:val="003F4681"/>
    <w:rsid w:val="003F49C2"/>
    <w:rsid w:val="003F4A01"/>
    <w:rsid w:val="003F5BE8"/>
    <w:rsid w:val="003F6F58"/>
    <w:rsid w:val="003F75A0"/>
    <w:rsid w:val="003F768E"/>
    <w:rsid w:val="003F7A13"/>
    <w:rsid w:val="003F7B06"/>
    <w:rsid w:val="003F7D64"/>
    <w:rsid w:val="004005F0"/>
    <w:rsid w:val="00400EA3"/>
    <w:rsid w:val="00400FF7"/>
    <w:rsid w:val="00401EC4"/>
    <w:rsid w:val="00401F91"/>
    <w:rsid w:val="00402250"/>
    <w:rsid w:val="00403020"/>
    <w:rsid w:val="00403F02"/>
    <w:rsid w:val="004044C8"/>
    <w:rsid w:val="004046B1"/>
    <w:rsid w:val="004052A2"/>
    <w:rsid w:val="00405DBC"/>
    <w:rsid w:val="004060C8"/>
    <w:rsid w:val="00406D4F"/>
    <w:rsid w:val="004070F1"/>
    <w:rsid w:val="0040722C"/>
    <w:rsid w:val="00407E06"/>
    <w:rsid w:val="0041091B"/>
    <w:rsid w:val="00411021"/>
    <w:rsid w:val="00411674"/>
    <w:rsid w:val="004125CA"/>
    <w:rsid w:val="00413F72"/>
    <w:rsid w:val="00415161"/>
    <w:rsid w:val="00415B88"/>
    <w:rsid w:val="00415EEE"/>
    <w:rsid w:val="004167EE"/>
    <w:rsid w:val="0041697F"/>
    <w:rsid w:val="00416DE6"/>
    <w:rsid w:val="00417872"/>
    <w:rsid w:val="00417A09"/>
    <w:rsid w:val="0042140A"/>
    <w:rsid w:val="004215F4"/>
    <w:rsid w:val="00421A98"/>
    <w:rsid w:val="00422819"/>
    <w:rsid w:val="0042281E"/>
    <w:rsid w:val="00422BA4"/>
    <w:rsid w:val="004234DC"/>
    <w:rsid w:val="00423B23"/>
    <w:rsid w:val="00423F5E"/>
    <w:rsid w:val="004246B4"/>
    <w:rsid w:val="00424886"/>
    <w:rsid w:val="0042489F"/>
    <w:rsid w:val="0042543F"/>
    <w:rsid w:val="004256D3"/>
    <w:rsid w:val="00426244"/>
    <w:rsid w:val="00426CB0"/>
    <w:rsid w:val="00430248"/>
    <w:rsid w:val="004308B3"/>
    <w:rsid w:val="004313C2"/>
    <w:rsid w:val="00431467"/>
    <w:rsid w:val="00432048"/>
    <w:rsid w:val="004326D6"/>
    <w:rsid w:val="00432B2F"/>
    <w:rsid w:val="00432CCE"/>
    <w:rsid w:val="00432DF4"/>
    <w:rsid w:val="00432E47"/>
    <w:rsid w:val="00433842"/>
    <w:rsid w:val="00433933"/>
    <w:rsid w:val="00433E92"/>
    <w:rsid w:val="00434116"/>
    <w:rsid w:val="00434842"/>
    <w:rsid w:val="00434AC6"/>
    <w:rsid w:val="00435624"/>
    <w:rsid w:val="0043576E"/>
    <w:rsid w:val="00435D38"/>
    <w:rsid w:val="00436387"/>
    <w:rsid w:val="004363DB"/>
    <w:rsid w:val="0043650C"/>
    <w:rsid w:val="00436FE6"/>
    <w:rsid w:val="00437095"/>
    <w:rsid w:val="00437483"/>
    <w:rsid w:val="00437899"/>
    <w:rsid w:val="004408F1"/>
    <w:rsid w:val="004412AF"/>
    <w:rsid w:val="00441395"/>
    <w:rsid w:val="004419DA"/>
    <w:rsid w:val="00441DCD"/>
    <w:rsid w:val="004420D6"/>
    <w:rsid w:val="00442895"/>
    <w:rsid w:val="00442E3F"/>
    <w:rsid w:val="004436FC"/>
    <w:rsid w:val="0044398C"/>
    <w:rsid w:val="00443EC8"/>
    <w:rsid w:val="00444877"/>
    <w:rsid w:val="00444A3A"/>
    <w:rsid w:val="00444AFC"/>
    <w:rsid w:val="00444D46"/>
    <w:rsid w:val="00444E58"/>
    <w:rsid w:val="00444EE9"/>
    <w:rsid w:val="00444F0E"/>
    <w:rsid w:val="00445D06"/>
    <w:rsid w:val="00445EE0"/>
    <w:rsid w:val="004463AE"/>
    <w:rsid w:val="0044761C"/>
    <w:rsid w:val="0044780E"/>
    <w:rsid w:val="00447E3A"/>
    <w:rsid w:val="004501D1"/>
    <w:rsid w:val="004503E0"/>
    <w:rsid w:val="00450779"/>
    <w:rsid w:val="00450B24"/>
    <w:rsid w:val="00451391"/>
    <w:rsid w:val="00453A6C"/>
    <w:rsid w:val="004543EE"/>
    <w:rsid w:val="004545A1"/>
    <w:rsid w:val="004547CE"/>
    <w:rsid w:val="00454E74"/>
    <w:rsid w:val="00455766"/>
    <w:rsid w:val="00455F22"/>
    <w:rsid w:val="004560DB"/>
    <w:rsid w:val="00456561"/>
    <w:rsid w:val="004568C8"/>
    <w:rsid w:val="00456D17"/>
    <w:rsid w:val="00456F53"/>
    <w:rsid w:val="004571E2"/>
    <w:rsid w:val="004573F4"/>
    <w:rsid w:val="004579FC"/>
    <w:rsid w:val="00460AF7"/>
    <w:rsid w:val="00461671"/>
    <w:rsid w:val="0046205D"/>
    <w:rsid w:val="00462841"/>
    <w:rsid w:val="00463692"/>
    <w:rsid w:val="00463C35"/>
    <w:rsid w:val="00463E5B"/>
    <w:rsid w:val="004641F5"/>
    <w:rsid w:val="004643DC"/>
    <w:rsid w:val="00464996"/>
    <w:rsid w:val="004649CD"/>
    <w:rsid w:val="004663C8"/>
    <w:rsid w:val="00466E93"/>
    <w:rsid w:val="00466EA7"/>
    <w:rsid w:val="00467D2C"/>
    <w:rsid w:val="00467D81"/>
    <w:rsid w:val="004701F3"/>
    <w:rsid w:val="00470A9E"/>
    <w:rsid w:val="00471450"/>
    <w:rsid w:val="00471608"/>
    <w:rsid w:val="004717A0"/>
    <w:rsid w:val="00471FF5"/>
    <w:rsid w:val="004724F6"/>
    <w:rsid w:val="004726A1"/>
    <w:rsid w:val="00472B28"/>
    <w:rsid w:val="004732AD"/>
    <w:rsid w:val="00474A57"/>
    <w:rsid w:val="00474FEE"/>
    <w:rsid w:val="004754DD"/>
    <w:rsid w:val="00475981"/>
    <w:rsid w:val="0047639C"/>
    <w:rsid w:val="00476BB7"/>
    <w:rsid w:val="00476BE4"/>
    <w:rsid w:val="004770E4"/>
    <w:rsid w:val="0047768E"/>
    <w:rsid w:val="00477BCE"/>
    <w:rsid w:val="00477BEF"/>
    <w:rsid w:val="0048032F"/>
    <w:rsid w:val="00480585"/>
    <w:rsid w:val="0048099A"/>
    <w:rsid w:val="00480DB5"/>
    <w:rsid w:val="00481B5F"/>
    <w:rsid w:val="0048241A"/>
    <w:rsid w:val="00482AED"/>
    <w:rsid w:val="00483A34"/>
    <w:rsid w:val="00483A76"/>
    <w:rsid w:val="004852F5"/>
    <w:rsid w:val="00486346"/>
    <w:rsid w:val="004864A0"/>
    <w:rsid w:val="004866D4"/>
    <w:rsid w:val="00491AC3"/>
    <w:rsid w:val="00492098"/>
    <w:rsid w:val="00492904"/>
    <w:rsid w:val="00492C64"/>
    <w:rsid w:val="004930B5"/>
    <w:rsid w:val="0049327F"/>
    <w:rsid w:val="00493880"/>
    <w:rsid w:val="00493D15"/>
    <w:rsid w:val="00493F52"/>
    <w:rsid w:val="00494E3F"/>
    <w:rsid w:val="00495179"/>
    <w:rsid w:val="00495AD8"/>
    <w:rsid w:val="00496D2C"/>
    <w:rsid w:val="00497600"/>
    <w:rsid w:val="00497B6D"/>
    <w:rsid w:val="004A09B5"/>
    <w:rsid w:val="004A0A47"/>
    <w:rsid w:val="004A0E65"/>
    <w:rsid w:val="004A0EE5"/>
    <w:rsid w:val="004A1E39"/>
    <w:rsid w:val="004A2311"/>
    <w:rsid w:val="004A2BEA"/>
    <w:rsid w:val="004A3261"/>
    <w:rsid w:val="004A34F5"/>
    <w:rsid w:val="004A3F22"/>
    <w:rsid w:val="004A426F"/>
    <w:rsid w:val="004A4312"/>
    <w:rsid w:val="004A441E"/>
    <w:rsid w:val="004A442F"/>
    <w:rsid w:val="004A48D0"/>
    <w:rsid w:val="004A4F0E"/>
    <w:rsid w:val="004A4F7B"/>
    <w:rsid w:val="004A677D"/>
    <w:rsid w:val="004A693F"/>
    <w:rsid w:val="004A6F01"/>
    <w:rsid w:val="004A7B8C"/>
    <w:rsid w:val="004B07F0"/>
    <w:rsid w:val="004B1338"/>
    <w:rsid w:val="004B157A"/>
    <w:rsid w:val="004B1B4E"/>
    <w:rsid w:val="004B1D0D"/>
    <w:rsid w:val="004B3711"/>
    <w:rsid w:val="004B37B1"/>
    <w:rsid w:val="004B38DA"/>
    <w:rsid w:val="004B3D17"/>
    <w:rsid w:val="004B3D43"/>
    <w:rsid w:val="004B4E92"/>
    <w:rsid w:val="004B5444"/>
    <w:rsid w:val="004B5697"/>
    <w:rsid w:val="004B5869"/>
    <w:rsid w:val="004B7680"/>
    <w:rsid w:val="004C02E7"/>
    <w:rsid w:val="004C088B"/>
    <w:rsid w:val="004C1799"/>
    <w:rsid w:val="004C1801"/>
    <w:rsid w:val="004C18AD"/>
    <w:rsid w:val="004C1D61"/>
    <w:rsid w:val="004C1DA0"/>
    <w:rsid w:val="004C20A1"/>
    <w:rsid w:val="004C27AD"/>
    <w:rsid w:val="004C2D62"/>
    <w:rsid w:val="004C2E60"/>
    <w:rsid w:val="004C41ED"/>
    <w:rsid w:val="004C473C"/>
    <w:rsid w:val="004C4947"/>
    <w:rsid w:val="004C56C7"/>
    <w:rsid w:val="004C5FC2"/>
    <w:rsid w:val="004C65B8"/>
    <w:rsid w:val="004C65C6"/>
    <w:rsid w:val="004C662E"/>
    <w:rsid w:val="004C6B3D"/>
    <w:rsid w:val="004C6B76"/>
    <w:rsid w:val="004C73BB"/>
    <w:rsid w:val="004C793A"/>
    <w:rsid w:val="004D093C"/>
    <w:rsid w:val="004D0A4B"/>
    <w:rsid w:val="004D114E"/>
    <w:rsid w:val="004D274B"/>
    <w:rsid w:val="004D3BA3"/>
    <w:rsid w:val="004D4B26"/>
    <w:rsid w:val="004D4F6A"/>
    <w:rsid w:val="004D5857"/>
    <w:rsid w:val="004D6468"/>
    <w:rsid w:val="004D6AC7"/>
    <w:rsid w:val="004D6C2B"/>
    <w:rsid w:val="004D6E80"/>
    <w:rsid w:val="004D6FD4"/>
    <w:rsid w:val="004D7810"/>
    <w:rsid w:val="004D7EDD"/>
    <w:rsid w:val="004D7F08"/>
    <w:rsid w:val="004E1D70"/>
    <w:rsid w:val="004E1F0F"/>
    <w:rsid w:val="004E22DF"/>
    <w:rsid w:val="004E3010"/>
    <w:rsid w:val="004E362B"/>
    <w:rsid w:val="004E36C3"/>
    <w:rsid w:val="004E37BD"/>
    <w:rsid w:val="004E3DC7"/>
    <w:rsid w:val="004E4866"/>
    <w:rsid w:val="004E4E61"/>
    <w:rsid w:val="004E4EC0"/>
    <w:rsid w:val="004E5398"/>
    <w:rsid w:val="004E7AE7"/>
    <w:rsid w:val="004F04DF"/>
    <w:rsid w:val="004F1C87"/>
    <w:rsid w:val="004F2845"/>
    <w:rsid w:val="004F30ED"/>
    <w:rsid w:val="004F3212"/>
    <w:rsid w:val="004F4DB4"/>
    <w:rsid w:val="004F5E97"/>
    <w:rsid w:val="004F639A"/>
    <w:rsid w:val="004F6B7E"/>
    <w:rsid w:val="004F7469"/>
    <w:rsid w:val="00501D68"/>
    <w:rsid w:val="00502579"/>
    <w:rsid w:val="005027DF"/>
    <w:rsid w:val="00502C0C"/>
    <w:rsid w:val="00502D81"/>
    <w:rsid w:val="00503538"/>
    <w:rsid w:val="00503619"/>
    <w:rsid w:val="005047F4"/>
    <w:rsid w:val="00504E3C"/>
    <w:rsid w:val="00505721"/>
    <w:rsid w:val="0050605A"/>
    <w:rsid w:val="0050633C"/>
    <w:rsid w:val="005066AF"/>
    <w:rsid w:val="00506BB7"/>
    <w:rsid w:val="00506EA9"/>
    <w:rsid w:val="00507AE9"/>
    <w:rsid w:val="00507B33"/>
    <w:rsid w:val="0051130F"/>
    <w:rsid w:val="005124D8"/>
    <w:rsid w:val="005125E9"/>
    <w:rsid w:val="005127C5"/>
    <w:rsid w:val="00512AE8"/>
    <w:rsid w:val="00512ED3"/>
    <w:rsid w:val="00513614"/>
    <w:rsid w:val="005148D6"/>
    <w:rsid w:val="0051537E"/>
    <w:rsid w:val="00515610"/>
    <w:rsid w:val="00515751"/>
    <w:rsid w:val="005157A8"/>
    <w:rsid w:val="00515872"/>
    <w:rsid w:val="00515926"/>
    <w:rsid w:val="00515EC2"/>
    <w:rsid w:val="00516178"/>
    <w:rsid w:val="00516C29"/>
    <w:rsid w:val="00517575"/>
    <w:rsid w:val="005178FA"/>
    <w:rsid w:val="00517AF4"/>
    <w:rsid w:val="00517B95"/>
    <w:rsid w:val="00520B92"/>
    <w:rsid w:val="00520BED"/>
    <w:rsid w:val="00520ECB"/>
    <w:rsid w:val="00521F1E"/>
    <w:rsid w:val="005221F8"/>
    <w:rsid w:val="00522EBD"/>
    <w:rsid w:val="005239C0"/>
    <w:rsid w:val="00523EBC"/>
    <w:rsid w:val="00524C8E"/>
    <w:rsid w:val="00524E79"/>
    <w:rsid w:val="00525014"/>
    <w:rsid w:val="00525686"/>
    <w:rsid w:val="00525A86"/>
    <w:rsid w:val="00525ECE"/>
    <w:rsid w:val="00526164"/>
    <w:rsid w:val="005264C1"/>
    <w:rsid w:val="00526CF1"/>
    <w:rsid w:val="005278F7"/>
    <w:rsid w:val="00527C21"/>
    <w:rsid w:val="0053057B"/>
    <w:rsid w:val="00530E72"/>
    <w:rsid w:val="0053119A"/>
    <w:rsid w:val="00531A08"/>
    <w:rsid w:val="005338D8"/>
    <w:rsid w:val="0053393E"/>
    <w:rsid w:val="005339D3"/>
    <w:rsid w:val="00533AF3"/>
    <w:rsid w:val="00534653"/>
    <w:rsid w:val="0053467E"/>
    <w:rsid w:val="00534B96"/>
    <w:rsid w:val="00534CE0"/>
    <w:rsid w:val="005353F3"/>
    <w:rsid w:val="00535430"/>
    <w:rsid w:val="005356C5"/>
    <w:rsid w:val="00535892"/>
    <w:rsid w:val="00536236"/>
    <w:rsid w:val="0053624C"/>
    <w:rsid w:val="005362C7"/>
    <w:rsid w:val="0053794D"/>
    <w:rsid w:val="00541062"/>
    <w:rsid w:val="00541340"/>
    <w:rsid w:val="005420DB"/>
    <w:rsid w:val="00543979"/>
    <w:rsid w:val="00544B1C"/>
    <w:rsid w:val="00544D21"/>
    <w:rsid w:val="005454EF"/>
    <w:rsid w:val="0054554E"/>
    <w:rsid w:val="005458A2"/>
    <w:rsid w:val="00545AFB"/>
    <w:rsid w:val="00545D89"/>
    <w:rsid w:val="00545F0E"/>
    <w:rsid w:val="00546302"/>
    <w:rsid w:val="0054697E"/>
    <w:rsid w:val="00547260"/>
    <w:rsid w:val="00550847"/>
    <w:rsid w:val="00550CA3"/>
    <w:rsid w:val="00551384"/>
    <w:rsid w:val="0055185F"/>
    <w:rsid w:val="00551D09"/>
    <w:rsid w:val="00551F04"/>
    <w:rsid w:val="00552209"/>
    <w:rsid w:val="00553282"/>
    <w:rsid w:val="0055373B"/>
    <w:rsid w:val="00554C35"/>
    <w:rsid w:val="005551E8"/>
    <w:rsid w:val="005553B2"/>
    <w:rsid w:val="00555839"/>
    <w:rsid w:val="005565F7"/>
    <w:rsid w:val="00556F44"/>
    <w:rsid w:val="00557621"/>
    <w:rsid w:val="00557723"/>
    <w:rsid w:val="00557BB7"/>
    <w:rsid w:val="00560244"/>
    <w:rsid w:val="00560A1B"/>
    <w:rsid w:val="005613AC"/>
    <w:rsid w:val="00561AE9"/>
    <w:rsid w:val="00561B30"/>
    <w:rsid w:val="00561B85"/>
    <w:rsid w:val="00561E10"/>
    <w:rsid w:val="00562A69"/>
    <w:rsid w:val="005632C9"/>
    <w:rsid w:val="005638B6"/>
    <w:rsid w:val="00563A91"/>
    <w:rsid w:val="00564625"/>
    <w:rsid w:val="00564767"/>
    <w:rsid w:val="005649A4"/>
    <w:rsid w:val="005654B6"/>
    <w:rsid w:val="00565DF0"/>
    <w:rsid w:val="00566973"/>
    <w:rsid w:val="00570126"/>
    <w:rsid w:val="00570231"/>
    <w:rsid w:val="00570BCF"/>
    <w:rsid w:val="005720EF"/>
    <w:rsid w:val="00572E8A"/>
    <w:rsid w:val="0057329E"/>
    <w:rsid w:val="00573324"/>
    <w:rsid w:val="00574110"/>
    <w:rsid w:val="0057560A"/>
    <w:rsid w:val="00575CDE"/>
    <w:rsid w:val="00576203"/>
    <w:rsid w:val="00576472"/>
    <w:rsid w:val="00577BA5"/>
    <w:rsid w:val="00577D42"/>
    <w:rsid w:val="00580203"/>
    <w:rsid w:val="00580CF8"/>
    <w:rsid w:val="0058192F"/>
    <w:rsid w:val="00581D93"/>
    <w:rsid w:val="00581E0A"/>
    <w:rsid w:val="00582AF0"/>
    <w:rsid w:val="0058343E"/>
    <w:rsid w:val="00583FEE"/>
    <w:rsid w:val="00584A1E"/>
    <w:rsid w:val="00585E65"/>
    <w:rsid w:val="005865BF"/>
    <w:rsid w:val="00586A21"/>
    <w:rsid w:val="00586B74"/>
    <w:rsid w:val="005875A7"/>
    <w:rsid w:val="005877D6"/>
    <w:rsid w:val="0059195D"/>
    <w:rsid w:val="00593CDA"/>
    <w:rsid w:val="00595FD1"/>
    <w:rsid w:val="00595FD4"/>
    <w:rsid w:val="005963EB"/>
    <w:rsid w:val="00596708"/>
    <w:rsid w:val="005978CD"/>
    <w:rsid w:val="005A0194"/>
    <w:rsid w:val="005A0FF1"/>
    <w:rsid w:val="005A1EFE"/>
    <w:rsid w:val="005A26AE"/>
    <w:rsid w:val="005A2810"/>
    <w:rsid w:val="005A318E"/>
    <w:rsid w:val="005A3376"/>
    <w:rsid w:val="005A3B5C"/>
    <w:rsid w:val="005A47FA"/>
    <w:rsid w:val="005A4B96"/>
    <w:rsid w:val="005A5123"/>
    <w:rsid w:val="005A59BE"/>
    <w:rsid w:val="005A5C1C"/>
    <w:rsid w:val="005A7295"/>
    <w:rsid w:val="005A73E9"/>
    <w:rsid w:val="005A78DF"/>
    <w:rsid w:val="005B01C1"/>
    <w:rsid w:val="005B18A4"/>
    <w:rsid w:val="005B1E02"/>
    <w:rsid w:val="005B1F0B"/>
    <w:rsid w:val="005B1F53"/>
    <w:rsid w:val="005B20AB"/>
    <w:rsid w:val="005B2D79"/>
    <w:rsid w:val="005B3338"/>
    <w:rsid w:val="005B3FA8"/>
    <w:rsid w:val="005B492E"/>
    <w:rsid w:val="005B5682"/>
    <w:rsid w:val="005B7D47"/>
    <w:rsid w:val="005C1B5B"/>
    <w:rsid w:val="005C1D95"/>
    <w:rsid w:val="005C2D94"/>
    <w:rsid w:val="005C37EB"/>
    <w:rsid w:val="005C4DC6"/>
    <w:rsid w:val="005C6407"/>
    <w:rsid w:val="005C66B8"/>
    <w:rsid w:val="005C6713"/>
    <w:rsid w:val="005C6B33"/>
    <w:rsid w:val="005C7996"/>
    <w:rsid w:val="005C7BCD"/>
    <w:rsid w:val="005D0216"/>
    <w:rsid w:val="005D0436"/>
    <w:rsid w:val="005D1212"/>
    <w:rsid w:val="005D1451"/>
    <w:rsid w:val="005D1A82"/>
    <w:rsid w:val="005D1C67"/>
    <w:rsid w:val="005D1D47"/>
    <w:rsid w:val="005D1D7E"/>
    <w:rsid w:val="005D21B5"/>
    <w:rsid w:val="005D222B"/>
    <w:rsid w:val="005D26AD"/>
    <w:rsid w:val="005D2AFD"/>
    <w:rsid w:val="005D2BCC"/>
    <w:rsid w:val="005D40BB"/>
    <w:rsid w:val="005D41DC"/>
    <w:rsid w:val="005D4FD2"/>
    <w:rsid w:val="005D5181"/>
    <w:rsid w:val="005D543F"/>
    <w:rsid w:val="005D5468"/>
    <w:rsid w:val="005D58FE"/>
    <w:rsid w:val="005D681A"/>
    <w:rsid w:val="005D754C"/>
    <w:rsid w:val="005D799D"/>
    <w:rsid w:val="005E0551"/>
    <w:rsid w:val="005E212F"/>
    <w:rsid w:val="005E22C3"/>
    <w:rsid w:val="005E259C"/>
    <w:rsid w:val="005E3298"/>
    <w:rsid w:val="005E3D53"/>
    <w:rsid w:val="005E3D8D"/>
    <w:rsid w:val="005E429C"/>
    <w:rsid w:val="005E4892"/>
    <w:rsid w:val="005E4A93"/>
    <w:rsid w:val="005E5424"/>
    <w:rsid w:val="005E5E9F"/>
    <w:rsid w:val="005E6620"/>
    <w:rsid w:val="005F01FD"/>
    <w:rsid w:val="005F0506"/>
    <w:rsid w:val="005F064F"/>
    <w:rsid w:val="005F0ADA"/>
    <w:rsid w:val="005F0C74"/>
    <w:rsid w:val="005F1116"/>
    <w:rsid w:val="005F16BB"/>
    <w:rsid w:val="005F16BF"/>
    <w:rsid w:val="005F1B31"/>
    <w:rsid w:val="005F1DC2"/>
    <w:rsid w:val="005F1FB4"/>
    <w:rsid w:val="005F38AE"/>
    <w:rsid w:val="005F3AA7"/>
    <w:rsid w:val="005F4240"/>
    <w:rsid w:val="005F45F6"/>
    <w:rsid w:val="005F46AF"/>
    <w:rsid w:val="005F49FE"/>
    <w:rsid w:val="005F4D85"/>
    <w:rsid w:val="005F50B1"/>
    <w:rsid w:val="005F57CE"/>
    <w:rsid w:val="005F639C"/>
    <w:rsid w:val="005F69F0"/>
    <w:rsid w:val="005F7935"/>
    <w:rsid w:val="006000AE"/>
    <w:rsid w:val="006003B1"/>
    <w:rsid w:val="00600DC0"/>
    <w:rsid w:val="00601AD2"/>
    <w:rsid w:val="00601E1B"/>
    <w:rsid w:val="00601F4D"/>
    <w:rsid w:val="00602059"/>
    <w:rsid w:val="0060226F"/>
    <w:rsid w:val="0060280B"/>
    <w:rsid w:val="006037F3"/>
    <w:rsid w:val="00603D1C"/>
    <w:rsid w:val="00604119"/>
    <w:rsid w:val="006043FA"/>
    <w:rsid w:val="00604AD3"/>
    <w:rsid w:val="006063D1"/>
    <w:rsid w:val="00606C92"/>
    <w:rsid w:val="00606CA9"/>
    <w:rsid w:val="006073AB"/>
    <w:rsid w:val="00607A9C"/>
    <w:rsid w:val="006109A8"/>
    <w:rsid w:val="00610B15"/>
    <w:rsid w:val="00611060"/>
    <w:rsid w:val="006111EF"/>
    <w:rsid w:val="006118FC"/>
    <w:rsid w:val="0061250D"/>
    <w:rsid w:val="00612830"/>
    <w:rsid w:val="00613010"/>
    <w:rsid w:val="006131EE"/>
    <w:rsid w:val="006136C5"/>
    <w:rsid w:val="0061370D"/>
    <w:rsid w:val="006137C3"/>
    <w:rsid w:val="006140CA"/>
    <w:rsid w:val="0061466F"/>
    <w:rsid w:val="006149AA"/>
    <w:rsid w:val="00615424"/>
    <w:rsid w:val="00615814"/>
    <w:rsid w:val="00615AC6"/>
    <w:rsid w:val="00615D53"/>
    <w:rsid w:val="00616AFD"/>
    <w:rsid w:val="00616B9A"/>
    <w:rsid w:val="00617033"/>
    <w:rsid w:val="0061720A"/>
    <w:rsid w:val="00617B61"/>
    <w:rsid w:val="00617E9C"/>
    <w:rsid w:val="00620056"/>
    <w:rsid w:val="00620786"/>
    <w:rsid w:val="00620BD8"/>
    <w:rsid w:val="00621850"/>
    <w:rsid w:val="0062201C"/>
    <w:rsid w:val="00622825"/>
    <w:rsid w:val="006229A2"/>
    <w:rsid w:val="00623890"/>
    <w:rsid w:val="00623E18"/>
    <w:rsid w:val="006241FA"/>
    <w:rsid w:val="00624568"/>
    <w:rsid w:val="00624636"/>
    <w:rsid w:val="00624818"/>
    <w:rsid w:val="00624D78"/>
    <w:rsid w:val="00625443"/>
    <w:rsid w:val="00625F4A"/>
    <w:rsid w:val="00625FB2"/>
    <w:rsid w:val="00627A8E"/>
    <w:rsid w:val="00627C73"/>
    <w:rsid w:val="00627E36"/>
    <w:rsid w:val="00630508"/>
    <w:rsid w:val="006319D3"/>
    <w:rsid w:val="00631BF1"/>
    <w:rsid w:val="00632234"/>
    <w:rsid w:val="0063265F"/>
    <w:rsid w:val="00632D96"/>
    <w:rsid w:val="00633475"/>
    <w:rsid w:val="00633E20"/>
    <w:rsid w:val="00634720"/>
    <w:rsid w:val="00634C9B"/>
    <w:rsid w:val="006350E7"/>
    <w:rsid w:val="006351A9"/>
    <w:rsid w:val="00635BE4"/>
    <w:rsid w:val="00636F11"/>
    <w:rsid w:val="0063713D"/>
    <w:rsid w:val="006375C1"/>
    <w:rsid w:val="00640346"/>
    <w:rsid w:val="0064085B"/>
    <w:rsid w:val="0064166B"/>
    <w:rsid w:val="00641AF8"/>
    <w:rsid w:val="00641CB6"/>
    <w:rsid w:val="00642078"/>
    <w:rsid w:val="00642381"/>
    <w:rsid w:val="0064294C"/>
    <w:rsid w:val="00642A03"/>
    <w:rsid w:val="00642B60"/>
    <w:rsid w:val="0064329C"/>
    <w:rsid w:val="00643645"/>
    <w:rsid w:val="00645A10"/>
    <w:rsid w:val="00645B8F"/>
    <w:rsid w:val="006461C7"/>
    <w:rsid w:val="00646329"/>
    <w:rsid w:val="006468E0"/>
    <w:rsid w:val="006472C1"/>
    <w:rsid w:val="00647982"/>
    <w:rsid w:val="0065042A"/>
    <w:rsid w:val="00650482"/>
    <w:rsid w:val="00650960"/>
    <w:rsid w:val="00650998"/>
    <w:rsid w:val="00650D32"/>
    <w:rsid w:val="0065123B"/>
    <w:rsid w:val="0065158B"/>
    <w:rsid w:val="00651A03"/>
    <w:rsid w:val="00651B37"/>
    <w:rsid w:val="00651D5F"/>
    <w:rsid w:val="00651E09"/>
    <w:rsid w:val="00652173"/>
    <w:rsid w:val="00652C99"/>
    <w:rsid w:val="00654E8D"/>
    <w:rsid w:val="006555E9"/>
    <w:rsid w:val="00656413"/>
    <w:rsid w:val="006564DB"/>
    <w:rsid w:val="00656EC1"/>
    <w:rsid w:val="00657330"/>
    <w:rsid w:val="006600CF"/>
    <w:rsid w:val="006611D1"/>
    <w:rsid w:val="00661420"/>
    <w:rsid w:val="006615D7"/>
    <w:rsid w:val="006616DF"/>
    <w:rsid w:val="00661D16"/>
    <w:rsid w:val="00662868"/>
    <w:rsid w:val="006629BC"/>
    <w:rsid w:val="00662FBA"/>
    <w:rsid w:val="006632D8"/>
    <w:rsid w:val="00663C59"/>
    <w:rsid w:val="00663D9D"/>
    <w:rsid w:val="006652B2"/>
    <w:rsid w:val="006654DF"/>
    <w:rsid w:val="006659BD"/>
    <w:rsid w:val="006665D1"/>
    <w:rsid w:val="0067031C"/>
    <w:rsid w:val="00670428"/>
    <w:rsid w:val="00670C25"/>
    <w:rsid w:val="00670C60"/>
    <w:rsid w:val="006714D1"/>
    <w:rsid w:val="00671725"/>
    <w:rsid w:val="00671C05"/>
    <w:rsid w:val="006725F7"/>
    <w:rsid w:val="00672912"/>
    <w:rsid w:val="00672EB7"/>
    <w:rsid w:val="006732D8"/>
    <w:rsid w:val="00673C1F"/>
    <w:rsid w:val="00673E54"/>
    <w:rsid w:val="00674693"/>
    <w:rsid w:val="00675098"/>
    <w:rsid w:val="0067566E"/>
    <w:rsid w:val="00675FF9"/>
    <w:rsid w:val="00676092"/>
    <w:rsid w:val="00676095"/>
    <w:rsid w:val="006764DC"/>
    <w:rsid w:val="006766CE"/>
    <w:rsid w:val="0067789E"/>
    <w:rsid w:val="00677A49"/>
    <w:rsid w:val="00677ED6"/>
    <w:rsid w:val="006803E6"/>
    <w:rsid w:val="0068068F"/>
    <w:rsid w:val="006806E3"/>
    <w:rsid w:val="0068082A"/>
    <w:rsid w:val="006811C0"/>
    <w:rsid w:val="00681B76"/>
    <w:rsid w:val="00682876"/>
    <w:rsid w:val="00682B89"/>
    <w:rsid w:val="00682D70"/>
    <w:rsid w:val="00682FD8"/>
    <w:rsid w:val="00683339"/>
    <w:rsid w:val="00683392"/>
    <w:rsid w:val="0068396C"/>
    <w:rsid w:val="006844F0"/>
    <w:rsid w:val="0068592C"/>
    <w:rsid w:val="006868D6"/>
    <w:rsid w:val="006868F2"/>
    <w:rsid w:val="00686AD0"/>
    <w:rsid w:val="00687E22"/>
    <w:rsid w:val="006912F0"/>
    <w:rsid w:val="006915D5"/>
    <w:rsid w:val="00691970"/>
    <w:rsid w:val="00691AE7"/>
    <w:rsid w:val="006925B7"/>
    <w:rsid w:val="00693794"/>
    <w:rsid w:val="00694215"/>
    <w:rsid w:val="00694B6B"/>
    <w:rsid w:val="00695421"/>
    <w:rsid w:val="006A05C1"/>
    <w:rsid w:val="006A0AE1"/>
    <w:rsid w:val="006A1DC9"/>
    <w:rsid w:val="006A21CC"/>
    <w:rsid w:val="006A28F3"/>
    <w:rsid w:val="006A353C"/>
    <w:rsid w:val="006A354E"/>
    <w:rsid w:val="006A372E"/>
    <w:rsid w:val="006A3882"/>
    <w:rsid w:val="006A400F"/>
    <w:rsid w:val="006A4081"/>
    <w:rsid w:val="006A43DE"/>
    <w:rsid w:val="006A59B9"/>
    <w:rsid w:val="006A5A08"/>
    <w:rsid w:val="006A67CC"/>
    <w:rsid w:val="006A7BD9"/>
    <w:rsid w:val="006B08DB"/>
    <w:rsid w:val="006B0BCA"/>
    <w:rsid w:val="006B0D40"/>
    <w:rsid w:val="006B0DF2"/>
    <w:rsid w:val="006B118C"/>
    <w:rsid w:val="006B21B7"/>
    <w:rsid w:val="006B2792"/>
    <w:rsid w:val="006B2BC2"/>
    <w:rsid w:val="006B2E16"/>
    <w:rsid w:val="006B30B5"/>
    <w:rsid w:val="006B349F"/>
    <w:rsid w:val="006B3AB4"/>
    <w:rsid w:val="006B3B00"/>
    <w:rsid w:val="006B4712"/>
    <w:rsid w:val="006B590E"/>
    <w:rsid w:val="006B5BE1"/>
    <w:rsid w:val="006B5FFA"/>
    <w:rsid w:val="006B618D"/>
    <w:rsid w:val="006B6219"/>
    <w:rsid w:val="006B6346"/>
    <w:rsid w:val="006B6398"/>
    <w:rsid w:val="006B6424"/>
    <w:rsid w:val="006B65AC"/>
    <w:rsid w:val="006B7126"/>
    <w:rsid w:val="006B7490"/>
    <w:rsid w:val="006B7956"/>
    <w:rsid w:val="006C04E6"/>
    <w:rsid w:val="006C05CA"/>
    <w:rsid w:val="006C0BAF"/>
    <w:rsid w:val="006C1184"/>
    <w:rsid w:val="006C1E40"/>
    <w:rsid w:val="006C2783"/>
    <w:rsid w:val="006C3059"/>
    <w:rsid w:val="006C3797"/>
    <w:rsid w:val="006C3846"/>
    <w:rsid w:val="006C3A6A"/>
    <w:rsid w:val="006C42BA"/>
    <w:rsid w:val="006C50D3"/>
    <w:rsid w:val="006C5972"/>
    <w:rsid w:val="006C5D17"/>
    <w:rsid w:val="006C5E0D"/>
    <w:rsid w:val="006C6862"/>
    <w:rsid w:val="006C68E6"/>
    <w:rsid w:val="006C69E0"/>
    <w:rsid w:val="006C6B48"/>
    <w:rsid w:val="006D1106"/>
    <w:rsid w:val="006D1126"/>
    <w:rsid w:val="006D1183"/>
    <w:rsid w:val="006D149F"/>
    <w:rsid w:val="006D153F"/>
    <w:rsid w:val="006D1D2B"/>
    <w:rsid w:val="006D1E4A"/>
    <w:rsid w:val="006D1FA0"/>
    <w:rsid w:val="006D49E6"/>
    <w:rsid w:val="006D4D23"/>
    <w:rsid w:val="006D4DFD"/>
    <w:rsid w:val="006D580A"/>
    <w:rsid w:val="006D6743"/>
    <w:rsid w:val="006D760D"/>
    <w:rsid w:val="006D7B4B"/>
    <w:rsid w:val="006E0D7D"/>
    <w:rsid w:val="006E12F6"/>
    <w:rsid w:val="006E1CD9"/>
    <w:rsid w:val="006E1FF2"/>
    <w:rsid w:val="006E2B14"/>
    <w:rsid w:val="006E2D78"/>
    <w:rsid w:val="006E3537"/>
    <w:rsid w:val="006E3949"/>
    <w:rsid w:val="006E44C0"/>
    <w:rsid w:val="006E5690"/>
    <w:rsid w:val="006E5715"/>
    <w:rsid w:val="006E5A51"/>
    <w:rsid w:val="006E61A4"/>
    <w:rsid w:val="006E63FA"/>
    <w:rsid w:val="006E670F"/>
    <w:rsid w:val="006F00E1"/>
    <w:rsid w:val="006F08E3"/>
    <w:rsid w:val="006F09E2"/>
    <w:rsid w:val="006F22AC"/>
    <w:rsid w:val="006F22F4"/>
    <w:rsid w:val="006F3717"/>
    <w:rsid w:val="006F3AD3"/>
    <w:rsid w:val="006F3CBC"/>
    <w:rsid w:val="006F4058"/>
    <w:rsid w:val="006F409E"/>
    <w:rsid w:val="006F40DD"/>
    <w:rsid w:val="006F419D"/>
    <w:rsid w:val="006F4278"/>
    <w:rsid w:val="006F4500"/>
    <w:rsid w:val="006F4515"/>
    <w:rsid w:val="006F4C56"/>
    <w:rsid w:val="006F4D8E"/>
    <w:rsid w:val="006F4F98"/>
    <w:rsid w:val="006F63A2"/>
    <w:rsid w:val="006F63B5"/>
    <w:rsid w:val="006F7629"/>
    <w:rsid w:val="007000CE"/>
    <w:rsid w:val="00700375"/>
    <w:rsid w:val="00700CD9"/>
    <w:rsid w:val="0070164B"/>
    <w:rsid w:val="0070192C"/>
    <w:rsid w:val="00701E8E"/>
    <w:rsid w:val="007023CB"/>
    <w:rsid w:val="00702927"/>
    <w:rsid w:val="0070300E"/>
    <w:rsid w:val="00703D83"/>
    <w:rsid w:val="0070443E"/>
    <w:rsid w:val="00704553"/>
    <w:rsid w:val="00704F7A"/>
    <w:rsid w:val="00704F7D"/>
    <w:rsid w:val="00705AFC"/>
    <w:rsid w:val="00705F90"/>
    <w:rsid w:val="007063EF"/>
    <w:rsid w:val="00706573"/>
    <w:rsid w:val="00706968"/>
    <w:rsid w:val="00706C28"/>
    <w:rsid w:val="00707D5C"/>
    <w:rsid w:val="00707F15"/>
    <w:rsid w:val="007103B5"/>
    <w:rsid w:val="00710E70"/>
    <w:rsid w:val="0071112D"/>
    <w:rsid w:val="007112F4"/>
    <w:rsid w:val="0071195E"/>
    <w:rsid w:val="0071199B"/>
    <w:rsid w:val="00712F4B"/>
    <w:rsid w:val="00713368"/>
    <w:rsid w:val="00714145"/>
    <w:rsid w:val="00714366"/>
    <w:rsid w:val="007146C2"/>
    <w:rsid w:val="00716978"/>
    <w:rsid w:val="007169C8"/>
    <w:rsid w:val="00716B79"/>
    <w:rsid w:val="00716F6C"/>
    <w:rsid w:val="00716F9A"/>
    <w:rsid w:val="007174A5"/>
    <w:rsid w:val="0071767D"/>
    <w:rsid w:val="00717B11"/>
    <w:rsid w:val="00717C12"/>
    <w:rsid w:val="00721A80"/>
    <w:rsid w:val="00721AF6"/>
    <w:rsid w:val="007223E2"/>
    <w:rsid w:val="00722820"/>
    <w:rsid w:val="00722A7C"/>
    <w:rsid w:val="00722CEF"/>
    <w:rsid w:val="00722DBE"/>
    <w:rsid w:val="00723226"/>
    <w:rsid w:val="007242EF"/>
    <w:rsid w:val="00724E70"/>
    <w:rsid w:val="00725258"/>
    <w:rsid w:val="0072537A"/>
    <w:rsid w:val="00725708"/>
    <w:rsid w:val="00726667"/>
    <w:rsid w:val="00726A31"/>
    <w:rsid w:val="00727833"/>
    <w:rsid w:val="00727FEE"/>
    <w:rsid w:val="00730D87"/>
    <w:rsid w:val="00730DDA"/>
    <w:rsid w:val="00731B1D"/>
    <w:rsid w:val="00731E9B"/>
    <w:rsid w:val="00732A8A"/>
    <w:rsid w:val="0073306D"/>
    <w:rsid w:val="007336B8"/>
    <w:rsid w:val="00733716"/>
    <w:rsid w:val="0073417F"/>
    <w:rsid w:val="007341D8"/>
    <w:rsid w:val="00734BB7"/>
    <w:rsid w:val="00734F12"/>
    <w:rsid w:val="00735013"/>
    <w:rsid w:val="0073501D"/>
    <w:rsid w:val="00735165"/>
    <w:rsid w:val="00735180"/>
    <w:rsid w:val="0073583F"/>
    <w:rsid w:val="0073598D"/>
    <w:rsid w:val="00736B37"/>
    <w:rsid w:val="00737FA5"/>
    <w:rsid w:val="007403B1"/>
    <w:rsid w:val="00740668"/>
    <w:rsid w:val="00741EB2"/>
    <w:rsid w:val="00741FBD"/>
    <w:rsid w:val="007420EA"/>
    <w:rsid w:val="00742D40"/>
    <w:rsid w:val="0074306B"/>
    <w:rsid w:val="00743343"/>
    <w:rsid w:val="00743DCD"/>
    <w:rsid w:val="007449E8"/>
    <w:rsid w:val="00744FD0"/>
    <w:rsid w:val="0074508B"/>
    <w:rsid w:val="007464D1"/>
    <w:rsid w:val="00746D26"/>
    <w:rsid w:val="00746F8B"/>
    <w:rsid w:val="007478A5"/>
    <w:rsid w:val="00747908"/>
    <w:rsid w:val="007505AC"/>
    <w:rsid w:val="00750D8F"/>
    <w:rsid w:val="00750E4D"/>
    <w:rsid w:val="0075131A"/>
    <w:rsid w:val="007519DD"/>
    <w:rsid w:val="00751A19"/>
    <w:rsid w:val="007529B6"/>
    <w:rsid w:val="00752B93"/>
    <w:rsid w:val="0075346A"/>
    <w:rsid w:val="00753DA4"/>
    <w:rsid w:val="00753ECC"/>
    <w:rsid w:val="00753F28"/>
    <w:rsid w:val="0075421E"/>
    <w:rsid w:val="0075438F"/>
    <w:rsid w:val="00754ED7"/>
    <w:rsid w:val="0075546B"/>
    <w:rsid w:val="00756AAF"/>
    <w:rsid w:val="00756C1D"/>
    <w:rsid w:val="00762DB3"/>
    <w:rsid w:val="00762FE7"/>
    <w:rsid w:val="00763164"/>
    <w:rsid w:val="0076365E"/>
    <w:rsid w:val="007638F3"/>
    <w:rsid w:val="007640BC"/>
    <w:rsid w:val="007645E9"/>
    <w:rsid w:val="00765F59"/>
    <w:rsid w:val="0076648A"/>
    <w:rsid w:val="0076684A"/>
    <w:rsid w:val="00766FAA"/>
    <w:rsid w:val="00767046"/>
    <w:rsid w:val="007670C1"/>
    <w:rsid w:val="00767F68"/>
    <w:rsid w:val="007713CD"/>
    <w:rsid w:val="00772C17"/>
    <w:rsid w:val="00773C60"/>
    <w:rsid w:val="00773D6C"/>
    <w:rsid w:val="00774741"/>
    <w:rsid w:val="00774791"/>
    <w:rsid w:val="0077610B"/>
    <w:rsid w:val="0077636B"/>
    <w:rsid w:val="00776F79"/>
    <w:rsid w:val="00776F9C"/>
    <w:rsid w:val="00777D1E"/>
    <w:rsid w:val="007801C2"/>
    <w:rsid w:val="007808D9"/>
    <w:rsid w:val="00781158"/>
    <w:rsid w:val="00781293"/>
    <w:rsid w:val="00781905"/>
    <w:rsid w:val="00781BD8"/>
    <w:rsid w:val="0078236E"/>
    <w:rsid w:val="00782AF1"/>
    <w:rsid w:val="007835CD"/>
    <w:rsid w:val="007836C0"/>
    <w:rsid w:val="00783A0D"/>
    <w:rsid w:val="00783B42"/>
    <w:rsid w:val="00783B52"/>
    <w:rsid w:val="00783D6F"/>
    <w:rsid w:val="00784094"/>
    <w:rsid w:val="00785228"/>
    <w:rsid w:val="00786487"/>
    <w:rsid w:val="0078740B"/>
    <w:rsid w:val="00787B31"/>
    <w:rsid w:val="00791290"/>
    <w:rsid w:val="007912CD"/>
    <w:rsid w:val="00791429"/>
    <w:rsid w:val="007922DC"/>
    <w:rsid w:val="00792332"/>
    <w:rsid w:val="007929FD"/>
    <w:rsid w:val="00793AF1"/>
    <w:rsid w:val="0079402E"/>
    <w:rsid w:val="00794164"/>
    <w:rsid w:val="007942BE"/>
    <w:rsid w:val="007943A7"/>
    <w:rsid w:val="0079676C"/>
    <w:rsid w:val="00796DB9"/>
    <w:rsid w:val="007970DB"/>
    <w:rsid w:val="007978B4"/>
    <w:rsid w:val="00797BBA"/>
    <w:rsid w:val="007A008C"/>
    <w:rsid w:val="007A0710"/>
    <w:rsid w:val="007A09FB"/>
    <w:rsid w:val="007A1723"/>
    <w:rsid w:val="007A21B5"/>
    <w:rsid w:val="007A26A3"/>
    <w:rsid w:val="007A2D0E"/>
    <w:rsid w:val="007A315B"/>
    <w:rsid w:val="007A3999"/>
    <w:rsid w:val="007A3BB1"/>
    <w:rsid w:val="007A3F18"/>
    <w:rsid w:val="007A4978"/>
    <w:rsid w:val="007A4B56"/>
    <w:rsid w:val="007A4C9B"/>
    <w:rsid w:val="007A4E8D"/>
    <w:rsid w:val="007A588F"/>
    <w:rsid w:val="007A7345"/>
    <w:rsid w:val="007B04EE"/>
    <w:rsid w:val="007B0B03"/>
    <w:rsid w:val="007B0C80"/>
    <w:rsid w:val="007B0F3B"/>
    <w:rsid w:val="007B22F2"/>
    <w:rsid w:val="007B436E"/>
    <w:rsid w:val="007B4D83"/>
    <w:rsid w:val="007B551F"/>
    <w:rsid w:val="007B5770"/>
    <w:rsid w:val="007B5830"/>
    <w:rsid w:val="007B6511"/>
    <w:rsid w:val="007B6A68"/>
    <w:rsid w:val="007B6AB9"/>
    <w:rsid w:val="007B750E"/>
    <w:rsid w:val="007C0548"/>
    <w:rsid w:val="007C10C1"/>
    <w:rsid w:val="007C2010"/>
    <w:rsid w:val="007C233C"/>
    <w:rsid w:val="007C2AAC"/>
    <w:rsid w:val="007C2F7D"/>
    <w:rsid w:val="007C38D5"/>
    <w:rsid w:val="007C4975"/>
    <w:rsid w:val="007C4EEF"/>
    <w:rsid w:val="007C5053"/>
    <w:rsid w:val="007C5726"/>
    <w:rsid w:val="007C5C56"/>
    <w:rsid w:val="007C65EB"/>
    <w:rsid w:val="007C7D44"/>
    <w:rsid w:val="007C7EC1"/>
    <w:rsid w:val="007C7F5E"/>
    <w:rsid w:val="007D0EE1"/>
    <w:rsid w:val="007D20EB"/>
    <w:rsid w:val="007D218A"/>
    <w:rsid w:val="007D23D1"/>
    <w:rsid w:val="007D269E"/>
    <w:rsid w:val="007D31D0"/>
    <w:rsid w:val="007D3268"/>
    <w:rsid w:val="007D46EC"/>
    <w:rsid w:val="007D4837"/>
    <w:rsid w:val="007D4F3C"/>
    <w:rsid w:val="007D52F3"/>
    <w:rsid w:val="007D552D"/>
    <w:rsid w:val="007D5C0C"/>
    <w:rsid w:val="007D65E4"/>
    <w:rsid w:val="007E047E"/>
    <w:rsid w:val="007E05CB"/>
    <w:rsid w:val="007E0B25"/>
    <w:rsid w:val="007E17EC"/>
    <w:rsid w:val="007E2277"/>
    <w:rsid w:val="007E2737"/>
    <w:rsid w:val="007E2EBB"/>
    <w:rsid w:val="007E3050"/>
    <w:rsid w:val="007E3910"/>
    <w:rsid w:val="007E4DF8"/>
    <w:rsid w:val="007E58B7"/>
    <w:rsid w:val="007E5B4A"/>
    <w:rsid w:val="007E5D52"/>
    <w:rsid w:val="007E680A"/>
    <w:rsid w:val="007E6BEB"/>
    <w:rsid w:val="007E7534"/>
    <w:rsid w:val="007E78E9"/>
    <w:rsid w:val="007E7A6B"/>
    <w:rsid w:val="007E7DA7"/>
    <w:rsid w:val="007F03EF"/>
    <w:rsid w:val="007F0BC8"/>
    <w:rsid w:val="007F0EB3"/>
    <w:rsid w:val="007F0EE1"/>
    <w:rsid w:val="007F0F7E"/>
    <w:rsid w:val="007F15B0"/>
    <w:rsid w:val="007F1E22"/>
    <w:rsid w:val="007F2DAE"/>
    <w:rsid w:val="007F3273"/>
    <w:rsid w:val="007F34C2"/>
    <w:rsid w:val="007F35A2"/>
    <w:rsid w:val="007F3C36"/>
    <w:rsid w:val="007F4270"/>
    <w:rsid w:val="007F45B3"/>
    <w:rsid w:val="007F49DB"/>
    <w:rsid w:val="007F50BD"/>
    <w:rsid w:val="007F560D"/>
    <w:rsid w:val="007F59A8"/>
    <w:rsid w:val="007F5A07"/>
    <w:rsid w:val="007F5A33"/>
    <w:rsid w:val="007F5D2E"/>
    <w:rsid w:val="007F6DAD"/>
    <w:rsid w:val="007F6ED2"/>
    <w:rsid w:val="007F6EF4"/>
    <w:rsid w:val="007F7FBE"/>
    <w:rsid w:val="00800B52"/>
    <w:rsid w:val="00801034"/>
    <w:rsid w:val="00801651"/>
    <w:rsid w:val="008018A9"/>
    <w:rsid w:val="00801B71"/>
    <w:rsid w:val="00801EE7"/>
    <w:rsid w:val="008022E2"/>
    <w:rsid w:val="008029CA"/>
    <w:rsid w:val="00802DDE"/>
    <w:rsid w:val="00803335"/>
    <w:rsid w:val="0080349B"/>
    <w:rsid w:val="00803D5F"/>
    <w:rsid w:val="008045E7"/>
    <w:rsid w:val="0080489F"/>
    <w:rsid w:val="008053A0"/>
    <w:rsid w:val="00806650"/>
    <w:rsid w:val="00806DE2"/>
    <w:rsid w:val="00806F99"/>
    <w:rsid w:val="00807829"/>
    <w:rsid w:val="008079DC"/>
    <w:rsid w:val="00807D99"/>
    <w:rsid w:val="008105D6"/>
    <w:rsid w:val="00811A04"/>
    <w:rsid w:val="00811A76"/>
    <w:rsid w:val="00811BCA"/>
    <w:rsid w:val="0081203B"/>
    <w:rsid w:val="0081217C"/>
    <w:rsid w:val="00813374"/>
    <w:rsid w:val="0081394D"/>
    <w:rsid w:val="00813CFB"/>
    <w:rsid w:val="00813F32"/>
    <w:rsid w:val="0081437B"/>
    <w:rsid w:val="008143E4"/>
    <w:rsid w:val="008151C1"/>
    <w:rsid w:val="008159DF"/>
    <w:rsid w:val="00817B4F"/>
    <w:rsid w:val="0082049C"/>
    <w:rsid w:val="008206A4"/>
    <w:rsid w:val="00820929"/>
    <w:rsid w:val="00820E9A"/>
    <w:rsid w:val="008217D7"/>
    <w:rsid w:val="00821917"/>
    <w:rsid w:val="00821E6B"/>
    <w:rsid w:val="00822041"/>
    <w:rsid w:val="008222E5"/>
    <w:rsid w:val="00822667"/>
    <w:rsid w:val="00823CBF"/>
    <w:rsid w:val="00823CCB"/>
    <w:rsid w:val="00824081"/>
    <w:rsid w:val="0082493C"/>
    <w:rsid w:val="00825480"/>
    <w:rsid w:val="00826209"/>
    <w:rsid w:val="008265C4"/>
    <w:rsid w:val="00827454"/>
    <w:rsid w:val="00827B31"/>
    <w:rsid w:val="00827DFC"/>
    <w:rsid w:val="008306A9"/>
    <w:rsid w:val="008309D5"/>
    <w:rsid w:val="00830E04"/>
    <w:rsid w:val="00831D90"/>
    <w:rsid w:val="008322F0"/>
    <w:rsid w:val="00832338"/>
    <w:rsid w:val="00832664"/>
    <w:rsid w:val="008329EA"/>
    <w:rsid w:val="00832B57"/>
    <w:rsid w:val="00832C6C"/>
    <w:rsid w:val="00834837"/>
    <w:rsid w:val="00834DBE"/>
    <w:rsid w:val="00835F67"/>
    <w:rsid w:val="0083703A"/>
    <w:rsid w:val="00837470"/>
    <w:rsid w:val="008378AA"/>
    <w:rsid w:val="008409C1"/>
    <w:rsid w:val="00840F73"/>
    <w:rsid w:val="00841DAF"/>
    <w:rsid w:val="00841E6D"/>
    <w:rsid w:val="008422F4"/>
    <w:rsid w:val="00842839"/>
    <w:rsid w:val="008436E7"/>
    <w:rsid w:val="008437CE"/>
    <w:rsid w:val="008442E7"/>
    <w:rsid w:val="008444FE"/>
    <w:rsid w:val="00845406"/>
    <w:rsid w:val="00845987"/>
    <w:rsid w:val="00846012"/>
    <w:rsid w:val="00846014"/>
    <w:rsid w:val="00846D35"/>
    <w:rsid w:val="00846D7E"/>
    <w:rsid w:val="008505DF"/>
    <w:rsid w:val="008508AA"/>
    <w:rsid w:val="00851641"/>
    <w:rsid w:val="00851879"/>
    <w:rsid w:val="00851D98"/>
    <w:rsid w:val="00851E78"/>
    <w:rsid w:val="0085248C"/>
    <w:rsid w:val="008527EF"/>
    <w:rsid w:val="00853655"/>
    <w:rsid w:val="00853AEC"/>
    <w:rsid w:val="0085402D"/>
    <w:rsid w:val="00854161"/>
    <w:rsid w:val="00854800"/>
    <w:rsid w:val="00854956"/>
    <w:rsid w:val="00855290"/>
    <w:rsid w:val="00856521"/>
    <w:rsid w:val="008572C2"/>
    <w:rsid w:val="00857934"/>
    <w:rsid w:val="00857B22"/>
    <w:rsid w:val="0086071E"/>
    <w:rsid w:val="00861985"/>
    <w:rsid w:val="00861C0B"/>
    <w:rsid w:val="00861E7E"/>
    <w:rsid w:val="008629CC"/>
    <w:rsid w:val="00862F81"/>
    <w:rsid w:val="00864613"/>
    <w:rsid w:val="008647D0"/>
    <w:rsid w:val="00864828"/>
    <w:rsid w:val="00864D2A"/>
    <w:rsid w:val="00864E5E"/>
    <w:rsid w:val="00865516"/>
    <w:rsid w:val="008656AD"/>
    <w:rsid w:val="00865C45"/>
    <w:rsid w:val="008669C3"/>
    <w:rsid w:val="00866D6B"/>
    <w:rsid w:val="00866E0F"/>
    <w:rsid w:val="00867340"/>
    <w:rsid w:val="008674E7"/>
    <w:rsid w:val="008676E9"/>
    <w:rsid w:val="008678A6"/>
    <w:rsid w:val="00867A11"/>
    <w:rsid w:val="00867AAC"/>
    <w:rsid w:val="008700D7"/>
    <w:rsid w:val="00871039"/>
    <w:rsid w:val="00871D9D"/>
    <w:rsid w:val="008723A3"/>
    <w:rsid w:val="00872815"/>
    <w:rsid w:val="0087446A"/>
    <w:rsid w:val="00874ED9"/>
    <w:rsid w:val="0087507C"/>
    <w:rsid w:val="00875317"/>
    <w:rsid w:val="0087532F"/>
    <w:rsid w:val="008753BC"/>
    <w:rsid w:val="00875CB7"/>
    <w:rsid w:val="0087651F"/>
    <w:rsid w:val="0087684A"/>
    <w:rsid w:val="008776D1"/>
    <w:rsid w:val="00877A47"/>
    <w:rsid w:val="00877BF7"/>
    <w:rsid w:val="00880026"/>
    <w:rsid w:val="00880062"/>
    <w:rsid w:val="008801B0"/>
    <w:rsid w:val="008808AA"/>
    <w:rsid w:val="008809B9"/>
    <w:rsid w:val="008829A3"/>
    <w:rsid w:val="00882AFA"/>
    <w:rsid w:val="008833BE"/>
    <w:rsid w:val="0088386A"/>
    <w:rsid w:val="00883BF4"/>
    <w:rsid w:val="00883D54"/>
    <w:rsid w:val="0088405C"/>
    <w:rsid w:val="00884F4D"/>
    <w:rsid w:val="00884F5E"/>
    <w:rsid w:val="00885C85"/>
    <w:rsid w:val="00886818"/>
    <w:rsid w:val="00886968"/>
    <w:rsid w:val="0088764E"/>
    <w:rsid w:val="00887959"/>
    <w:rsid w:val="0089043F"/>
    <w:rsid w:val="00890762"/>
    <w:rsid w:val="00890B13"/>
    <w:rsid w:val="00890F18"/>
    <w:rsid w:val="00890FC5"/>
    <w:rsid w:val="00891EBD"/>
    <w:rsid w:val="008922C8"/>
    <w:rsid w:val="0089293C"/>
    <w:rsid w:val="00892A4E"/>
    <w:rsid w:val="00892EE6"/>
    <w:rsid w:val="0089361B"/>
    <w:rsid w:val="008940AA"/>
    <w:rsid w:val="0089421E"/>
    <w:rsid w:val="00894284"/>
    <w:rsid w:val="008943D4"/>
    <w:rsid w:val="0089452F"/>
    <w:rsid w:val="00894773"/>
    <w:rsid w:val="00895869"/>
    <w:rsid w:val="008958D3"/>
    <w:rsid w:val="0089606E"/>
    <w:rsid w:val="008967D3"/>
    <w:rsid w:val="00896CA2"/>
    <w:rsid w:val="00897432"/>
    <w:rsid w:val="00897E0B"/>
    <w:rsid w:val="008A0606"/>
    <w:rsid w:val="008A1295"/>
    <w:rsid w:val="008A1AF0"/>
    <w:rsid w:val="008A272C"/>
    <w:rsid w:val="008A2848"/>
    <w:rsid w:val="008A2982"/>
    <w:rsid w:val="008A3315"/>
    <w:rsid w:val="008A33DA"/>
    <w:rsid w:val="008A368D"/>
    <w:rsid w:val="008A3F8C"/>
    <w:rsid w:val="008A4D9C"/>
    <w:rsid w:val="008A5219"/>
    <w:rsid w:val="008A52FA"/>
    <w:rsid w:val="008A581E"/>
    <w:rsid w:val="008A6259"/>
    <w:rsid w:val="008A73D9"/>
    <w:rsid w:val="008A75A2"/>
    <w:rsid w:val="008B0363"/>
    <w:rsid w:val="008B118F"/>
    <w:rsid w:val="008B12B4"/>
    <w:rsid w:val="008B1406"/>
    <w:rsid w:val="008B158C"/>
    <w:rsid w:val="008B1CC7"/>
    <w:rsid w:val="008B1E49"/>
    <w:rsid w:val="008B21FE"/>
    <w:rsid w:val="008B22C5"/>
    <w:rsid w:val="008B263E"/>
    <w:rsid w:val="008B3265"/>
    <w:rsid w:val="008B5B5D"/>
    <w:rsid w:val="008B623B"/>
    <w:rsid w:val="008B7D76"/>
    <w:rsid w:val="008C0D27"/>
    <w:rsid w:val="008C1309"/>
    <w:rsid w:val="008C1615"/>
    <w:rsid w:val="008C169B"/>
    <w:rsid w:val="008C18AE"/>
    <w:rsid w:val="008C1E6C"/>
    <w:rsid w:val="008C23F6"/>
    <w:rsid w:val="008C3008"/>
    <w:rsid w:val="008C34E9"/>
    <w:rsid w:val="008C35C3"/>
    <w:rsid w:val="008C384C"/>
    <w:rsid w:val="008C45FA"/>
    <w:rsid w:val="008C4EE4"/>
    <w:rsid w:val="008C5B64"/>
    <w:rsid w:val="008C6642"/>
    <w:rsid w:val="008C68AE"/>
    <w:rsid w:val="008C73FB"/>
    <w:rsid w:val="008C78EF"/>
    <w:rsid w:val="008D1212"/>
    <w:rsid w:val="008D125B"/>
    <w:rsid w:val="008D1E04"/>
    <w:rsid w:val="008D249E"/>
    <w:rsid w:val="008D2ED7"/>
    <w:rsid w:val="008D3A82"/>
    <w:rsid w:val="008D43D5"/>
    <w:rsid w:val="008D4DCA"/>
    <w:rsid w:val="008D5400"/>
    <w:rsid w:val="008D5422"/>
    <w:rsid w:val="008D72FC"/>
    <w:rsid w:val="008D75DF"/>
    <w:rsid w:val="008D7BEC"/>
    <w:rsid w:val="008D7C3C"/>
    <w:rsid w:val="008D7C79"/>
    <w:rsid w:val="008D7FFE"/>
    <w:rsid w:val="008E111D"/>
    <w:rsid w:val="008E145E"/>
    <w:rsid w:val="008E1C8B"/>
    <w:rsid w:val="008E218D"/>
    <w:rsid w:val="008E2338"/>
    <w:rsid w:val="008E2553"/>
    <w:rsid w:val="008E26CE"/>
    <w:rsid w:val="008E2C51"/>
    <w:rsid w:val="008E2ED3"/>
    <w:rsid w:val="008E4909"/>
    <w:rsid w:val="008E4C55"/>
    <w:rsid w:val="008E52B4"/>
    <w:rsid w:val="008E5461"/>
    <w:rsid w:val="008E64BC"/>
    <w:rsid w:val="008E7D08"/>
    <w:rsid w:val="008E7FBB"/>
    <w:rsid w:val="008F0035"/>
    <w:rsid w:val="008F1BBB"/>
    <w:rsid w:val="008F2BC3"/>
    <w:rsid w:val="008F3041"/>
    <w:rsid w:val="008F3A46"/>
    <w:rsid w:val="008F3A7D"/>
    <w:rsid w:val="008F3C28"/>
    <w:rsid w:val="008F43A5"/>
    <w:rsid w:val="008F4962"/>
    <w:rsid w:val="008F534C"/>
    <w:rsid w:val="008F65B7"/>
    <w:rsid w:val="008F6C3D"/>
    <w:rsid w:val="008F7187"/>
    <w:rsid w:val="008F77CC"/>
    <w:rsid w:val="008F79BC"/>
    <w:rsid w:val="008F7A0A"/>
    <w:rsid w:val="00900325"/>
    <w:rsid w:val="009003AE"/>
    <w:rsid w:val="00901130"/>
    <w:rsid w:val="009017A5"/>
    <w:rsid w:val="00901EB8"/>
    <w:rsid w:val="00902110"/>
    <w:rsid w:val="009021DB"/>
    <w:rsid w:val="00902256"/>
    <w:rsid w:val="009031A5"/>
    <w:rsid w:val="00903612"/>
    <w:rsid w:val="00903B7B"/>
    <w:rsid w:val="00904E2A"/>
    <w:rsid w:val="00906494"/>
    <w:rsid w:val="0090698C"/>
    <w:rsid w:val="00906EDD"/>
    <w:rsid w:val="00906EE3"/>
    <w:rsid w:val="0090716D"/>
    <w:rsid w:val="009071D3"/>
    <w:rsid w:val="0090791B"/>
    <w:rsid w:val="009079AC"/>
    <w:rsid w:val="009104F0"/>
    <w:rsid w:val="00910A92"/>
    <w:rsid w:val="00911881"/>
    <w:rsid w:val="009121AD"/>
    <w:rsid w:val="009127ED"/>
    <w:rsid w:val="00913184"/>
    <w:rsid w:val="009138A6"/>
    <w:rsid w:val="0091411E"/>
    <w:rsid w:val="00914313"/>
    <w:rsid w:val="009155EA"/>
    <w:rsid w:val="00915727"/>
    <w:rsid w:val="00915B85"/>
    <w:rsid w:val="00915D5F"/>
    <w:rsid w:val="009167C4"/>
    <w:rsid w:val="00916CC2"/>
    <w:rsid w:val="0091717E"/>
    <w:rsid w:val="00917D16"/>
    <w:rsid w:val="009208CB"/>
    <w:rsid w:val="009208CE"/>
    <w:rsid w:val="009209DB"/>
    <w:rsid w:val="00922107"/>
    <w:rsid w:val="0092353F"/>
    <w:rsid w:val="009252DD"/>
    <w:rsid w:val="0092564A"/>
    <w:rsid w:val="00925AB1"/>
    <w:rsid w:val="00926945"/>
    <w:rsid w:val="00926969"/>
    <w:rsid w:val="0093040C"/>
    <w:rsid w:val="009305DD"/>
    <w:rsid w:val="009306BB"/>
    <w:rsid w:val="00930971"/>
    <w:rsid w:val="00931266"/>
    <w:rsid w:val="00931348"/>
    <w:rsid w:val="00931CA8"/>
    <w:rsid w:val="00933238"/>
    <w:rsid w:val="00933F1E"/>
    <w:rsid w:val="00934D2D"/>
    <w:rsid w:val="0093547F"/>
    <w:rsid w:val="00937554"/>
    <w:rsid w:val="00940413"/>
    <w:rsid w:val="009405DC"/>
    <w:rsid w:val="0094063F"/>
    <w:rsid w:val="00940A47"/>
    <w:rsid w:val="00940A9E"/>
    <w:rsid w:val="00940F7F"/>
    <w:rsid w:val="00941382"/>
    <w:rsid w:val="009422F8"/>
    <w:rsid w:val="00942449"/>
    <w:rsid w:val="00942661"/>
    <w:rsid w:val="00942C09"/>
    <w:rsid w:val="009434CB"/>
    <w:rsid w:val="00943953"/>
    <w:rsid w:val="00944103"/>
    <w:rsid w:val="00944904"/>
    <w:rsid w:val="00944DD5"/>
    <w:rsid w:val="00944E48"/>
    <w:rsid w:val="0094520D"/>
    <w:rsid w:val="0094590A"/>
    <w:rsid w:val="00945C7E"/>
    <w:rsid w:val="0094625F"/>
    <w:rsid w:val="00946A5E"/>
    <w:rsid w:val="009502F6"/>
    <w:rsid w:val="009506C5"/>
    <w:rsid w:val="00950EF5"/>
    <w:rsid w:val="00951066"/>
    <w:rsid w:val="00951B75"/>
    <w:rsid w:val="00952026"/>
    <w:rsid w:val="009523F6"/>
    <w:rsid w:val="00952AFB"/>
    <w:rsid w:val="00952CB6"/>
    <w:rsid w:val="00952D41"/>
    <w:rsid w:val="00953C66"/>
    <w:rsid w:val="0095530B"/>
    <w:rsid w:val="00955A99"/>
    <w:rsid w:val="00955FF4"/>
    <w:rsid w:val="0095697C"/>
    <w:rsid w:val="00956BEC"/>
    <w:rsid w:val="0095761E"/>
    <w:rsid w:val="009604E4"/>
    <w:rsid w:val="00960747"/>
    <w:rsid w:val="009608E8"/>
    <w:rsid w:val="00960D55"/>
    <w:rsid w:val="00961E93"/>
    <w:rsid w:val="00963081"/>
    <w:rsid w:val="00963235"/>
    <w:rsid w:val="00963794"/>
    <w:rsid w:val="0096430D"/>
    <w:rsid w:val="00964600"/>
    <w:rsid w:val="0096498E"/>
    <w:rsid w:val="00964F3D"/>
    <w:rsid w:val="0096582C"/>
    <w:rsid w:val="00965B65"/>
    <w:rsid w:val="00966067"/>
    <w:rsid w:val="009660AC"/>
    <w:rsid w:val="00966F88"/>
    <w:rsid w:val="009673FA"/>
    <w:rsid w:val="00967610"/>
    <w:rsid w:val="0097006C"/>
    <w:rsid w:val="009703A0"/>
    <w:rsid w:val="0097041B"/>
    <w:rsid w:val="00970A53"/>
    <w:rsid w:val="00970CD4"/>
    <w:rsid w:val="00970EDE"/>
    <w:rsid w:val="00970F19"/>
    <w:rsid w:val="00971F94"/>
    <w:rsid w:val="0097204C"/>
    <w:rsid w:val="009730C6"/>
    <w:rsid w:val="00973579"/>
    <w:rsid w:val="0097380A"/>
    <w:rsid w:val="00973CE5"/>
    <w:rsid w:val="009747B6"/>
    <w:rsid w:val="00974AB6"/>
    <w:rsid w:val="00974B41"/>
    <w:rsid w:val="00974D5F"/>
    <w:rsid w:val="009753DE"/>
    <w:rsid w:val="00975696"/>
    <w:rsid w:val="00977061"/>
    <w:rsid w:val="00977126"/>
    <w:rsid w:val="00977A94"/>
    <w:rsid w:val="00977C81"/>
    <w:rsid w:val="00977CA1"/>
    <w:rsid w:val="009800D2"/>
    <w:rsid w:val="00981FE2"/>
    <w:rsid w:val="00982159"/>
    <w:rsid w:val="0098237E"/>
    <w:rsid w:val="00982B34"/>
    <w:rsid w:val="00982BCF"/>
    <w:rsid w:val="00983394"/>
    <w:rsid w:val="00983A07"/>
    <w:rsid w:val="00984A31"/>
    <w:rsid w:val="00984B7A"/>
    <w:rsid w:val="00984C24"/>
    <w:rsid w:val="009853E5"/>
    <w:rsid w:val="00986387"/>
    <w:rsid w:val="00986800"/>
    <w:rsid w:val="00986BCC"/>
    <w:rsid w:val="00986FD2"/>
    <w:rsid w:val="00987195"/>
    <w:rsid w:val="00987222"/>
    <w:rsid w:val="00987343"/>
    <w:rsid w:val="0098736F"/>
    <w:rsid w:val="00987915"/>
    <w:rsid w:val="0099016F"/>
    <w:rsid w:val="009901EE"/>
    <w:rsid w:val="00990533"/>
    <w:rsid w:val="0099084F"/>
    <w:rsid w:val="009908BA"/>
    <w:rsid w:val="00990D4D"/>
    <w:rsid w:val="009920D0"/>
    <w:rsid w:val="00992592"/>
    <w:rsid w:val="00992AAD"/>
    <w:rsid w:val="009931EC"/>
    <w:rsid w:val="009932F7"/>
    <w:rsid w:val="009934A6"/>
    <w:rsid w:val="00993598"/>
    <w:rsid w:val="00993851"/>
    <w:rsid w:val="00994255"/>
    <w:rsid w:val="00994B2B"/>
    <w:rsid w:val="009954F9"/>
    <w:rsid w:val="00995B22"/>
    <w:rsid w:val="00995E95"/>
    <w:rsid w:val="00996D59"/>
    <w:rsid w:val="00997FDC"/>
    <w:rsid w:val="009A120D"/>
    <w:rsid w:val="009A16F1"/>
    <w:rsid w:val="009A1702"/>
    <w:rsid w:val="009A1A88"/>
    <w:rsid w:val="009A26A5"/>
    <w:rsid w:val="009A2ED0"/>
    <w:rsid w:val="009A3261"/>
    <w:rsid w:val="009A36C3"/>
    <w:rsid w:val="009A392E"/>
    <w:rsid w:val="009A3B96"/>
    <w:rsid w:val="009A3BC5"/>
    <w:rsid w:val="009A3ED0"/>
    <w:rsid w:val="009A507D"/>
    <w:rsid w:val="009A57A9"/>
    <w:rsid w:val="009A6438"/>
    <w:rsid w:val="009A6BFF"/>
    <w:rsid w:val="009A6F7A"/>
    <w:rsid w:val="009A799C"/>
    <w:rsid w:val="009A7EA9"/>
    <w:rsid w:val="009B0253"/>
    <w:rsid w:val="009B1302"/>
    <w:rsid w:val="009B1476"/>
    <w:rsid w:val="009B18DE"/>
    <w:rsid w:val="009B1E39"/>
    <w:rsid w:val="009B2333"/>
    <w:rsid w:val="009B2D3E"/>
    <w:rsid w:val="009B2EB6"/>
    <w:rsid w:val="009B303E"/>
    <w:rsid w:val="009B32CD"/>
    <w:rsid w:val="009B3480"/>
    <w:rsid w:val="009B35AB"/>
    <w:rsid w:val="009B3C61"/>
    <w:rsid w:val="009B5C9D"/>
    <w:rsid w:val="009B5DFF"/>
    <w:rsid w:val="009B6111"/>
    <w:rsid w:val="009B61D1"/>
    <w:rsid w:val="009B6527"/>
    <w:rsid w:val="009B6633"/>
    <w:rsid w:val="009B6657"/>
    <w:rsid w:val="009B70EF"/>
    <w:rsid w:val="009B7C24"/>
    <w:rsid w:val="009C000D"/>
    <w:rsid w:val="009C022D"/>
    <w:rsid w:val="009C09CD"/>
    <w:rsid w:val="009C0EB7"/>
    <w:rsid w:val="009C1F5C"/>
    <w:rsid w:val="009C2746"/>
    <w:rsid w:val="009C2836"/>
    <w:rsid w:val="009C2BB6"/>
    <w:rsid w:val="009C3016"/>
    <w:rsid w:val="009C30C6"/>
    <w:rsid w:val="009C37CC"/>
    <w:rsid w:val="009C385C"/>
    <w:rsid w:val="009C3880"/>
    <w:rsid w:val="009C4327"/>
    <w:rsid w:val="009C4384"/>
    <w:rsid w:val="009C44D9"/>
    <w:rsid w:val="009C47CE"/>
    <w:rsid w:val="009C4E30"/>
    <w:rsid w:val="009C51AB"/>
    <w:rsid w:val="009C5AD6"/>
    <w:rsid w:val="009C5E83"/>
    <w:rsid w:val="009C6433"/>
    <w:rsid w:val="009C6A49"/>
    <w:rsid w:val="009C7A86"/>
    <w:rsid w:val="009D0590"/>
    <w:rsid w:val="009D09D2"/>
    <w:rsid w:val="009D121A"/>
    <w:rsid w:val="009D1BCE"/>
    <w:rsid w:val="009D1E2F"/>
    <w:rsid w:val="009D1E6F"/>
    <w:rsid w:val="009D2C24"/>
    <w:rsid w:val="009D390E"/>
    <w:rsid w:val="009D3D8E"/>
    <w:rsid w:val="009D4166"/>
    <w:rsid w:val="009D4950"/>
    <w:rsid w:val="009D5688"/>
    <w:rsid w:val="009D5942"/>
    <w:rsid w:val="009D642D"/>
    <w:rsid w:val="009D7365"/>
    <w:rsid w:val="009D7484"/>
    <w:rsid w:val="009D7AC4"/>
    <w:rsid w:val="009D7AF3"/>
    <w:rsid w:val="009D7D10"/>
    <w:rsid w:val="009E03DF"/>
    <w:rsid w:val="009E0CDD"/>
    <w:rsid w:val="009E0D81"/>
    <w:rsid w:val="009E0D93"/>
    <w:rsid w:val="009E1B81"/>
    <w:rsid w:val="009E22B3"/>
    <w:rsid w:val="009E32A1"/>
    <w:rsid w:val="009E3425"/>
    <w:rsid w:val="009E37E2"/>
    <w:rsid w:val="009E549C"/>
    <w:rsid w:val="009E5A02"/>
    <w:rsid w:val="009E6C54"/>
    <w:rsid w:val="009E6F14"/>
    <w:rsid w:val="009E7187"/>
    <w:rsid w:val="009E74EB"/>
    <w:rsid w:val="009E75D3"/>
    <w:rsid w:val="009E7F63"/>
    <w:rsid w:val="009E7FDD"/>
    <w:rsid w:val="009F01E0"/>
    <w:rsid w:val="009F0322"/>
    <w:rsid w:val="009F05E4"/>
    <w:rsid w:val="009F0A00"/>
    <w:rsid w:val="009F0CDC"/>
    <w:rsid w:val="009F0F45"/>
    <w:rsid w:val="009F1291"/>
    <w:rsid w:val="009F17CB"/>
    <w:rsid w:val="009F1972"/>
    <w:rsid w:val="009F1AD8"/>
    <w:rsid w:val="009F22B6"/>
    <w:rsid w:val="009F249F"/>
    <w:rsid w:val="009F28C0"/>
    <w:rsid w:val="009F3649"/>
    <w:rsid w:val="009F364A"/>
    <w:rsid w:val="009F5609"/>
    <w:rsid w:val="009F62D5"/>
    <w:rsid w:val="009F6830"/>
    <w:rsid w:val="009F7015"/>
    <w:rsid w:val="009F74C9"/>
    <w:rsid w:val="00A0034B"/>
    <w:rsid w:val="00A00957"/>
    <w:rsid w:val="00A00B16"/>
    <w:rsid w:val="00A01540"/>
    <w:rsid w:val="00A01758"/>
    <w:rsid w:val="00A017C8"/>
    <w:rsid w:val="00A019F9"/>
    <w:rsid w:val="00A01C92"/>
    <w:rsid w:val="00A02E13"/>
    <w:rsid w:val="00A03173"/>
    <w:rsid w:val="00A03292"/>
    <w:rsid w:val="00A038C7"/>
    <w:rsid w:val="00A03A81"/>
    <w:rsid w:val="00A04630"/>
    <w:rsid w:val="00A04FFA"/>
    <w:rsid w:val="00A05157"/>
    <w:rsid w:val="00A06032"/>
    <w:rsid w:val="00A06925"/>
    <w:rsid w:val="00A07715"/>
    <w:rsid w:val="00A07823"/>
    <w:rsid w:val="00A078D6"/>
    <w:rsid w:val="00A1108C"/>
    <w:rsid w:val="00A123FE"/>
    <w:rsid w:val="00A1296B"/>
    <w:rsid w:val="00A12A58"/>
    <w:rsid w:val="00A1356C"/>
    <w:rsid w:val="00A13995"/>
    <w:rsid w:val="00A13A11"/>
    <w:rsid w:val="00A13B11"/>
    <w:rsid w:val="00A13C81"/>
    <w:rsid w:val="00A13D23"/>
    <w:rsid w:val="00A149CF"/>
    <w:rsid w:val="00A1684C"/>
    <w:rsid w:val="00A16BC2"/>
    <w:rsid w:val="00A1793D"/>
    <w:rsid w:val="00A17DAF"/>
    <w:rsid w:val="00A2275A"/>
    <w:rsid w:val="00A229BD"/>
    <w:rsid w:val="00A23A8F"/>
    <w:rsid w:val="00A23F99"/>
    <w:rsid w:val="00A248CD"/>
    <w:rsid w:val="00A25652"/>
    <w:rsid w:val="00A2572F"/>
    <w:rsid w:val="00A25905"/>
    <w:rsid w:val="00A26311"/>
    <w:rsid w:val="00A26490"/>
    <w:rsid w:val="00A27142"/>
    <w:rsid w:val="00A27308"/>
    <w:rsid w:val="00A27A2D"/>
    <w:rsid w:val="00A27CC1"/>
    <w:rsid w:val="00A307D4"/>
    <w:rsid w:val="00A309FC"/>
    <w:rsid w:val="00A30F5D"/>
    <w:rsid w:val="00A31DE9"/>
    <w:rsid w:val="00A321C0"/>
    <w:rsid w:val="00A322D8"/>
    <w:rsid w:val="00A3255D"/>
    <w:rsid w:val="00A32804"/>
    <w:rsid w:val="00A32CD2"/>
    <w:rsid w:val="00A331AA"/>
    <w:rsid w:val="00A3390F"/>
    <w:rsid w:val="00A34816"/>
    <w:rsid w:val="00A3499E"/>
    <w:rsid w:val="00A34E5E"/>
    <w:rsid w:val="00A35E02"/>
    <w:rsid w:val="00A35E06"/>
    <w:rsid w:val="00A3627B"/>
    <w:rsid w:val="00A37808"/>
    <w:rsid w:val="00A379DD"/>
    <w:rsid w:val="00A37B2A"/>
    <w:rsid w:val="00A37C4D"/>
    <w:rsid w:val="00A37DCC"/>
    <w:rsid w:val="00A37F11"/>
    <w:rsid w:val="00A405F0"/>
    <w:rsid w:val="00A40D41"/>
    <w:rsid w:val="00A41906"/>
    <w:rsid w:val="00A41966"/>
    <w:rsid w:val="00A419E9"/>
    <w:rsid w:val="00A424DC"/>
    <w:rsid w:val="00A43212"/>
    <w:rsid w:val="00A43435"/>
    <w:rsid w:val="00A435C1"/>
    <w:rsid w:val="00A440DD"/>
    <w:rsid w:val="00A448C9"/>
    <w:rsid w:val="00A44E16"/>
    <w:rsid w:val="00A44F38"/>
    <w:rsid w:val="00A45A11"/>
    <w:rsid w:val="00A45C44"/>
    <w:rsid w:val="00A45D19"/>
    <w:rsid w:val="00A461A7"/>
    <w:rsid w:val="00A464A3"/>
    <w:rsid w:val="00A467F6"/>
    <w:rsid w:val="00A47025"/>
    <w:rsid w:val="00A47A4C"/>
    <w:rsid w:val="00A47F32"/>
    <w:rsid w:val="00A5075F"/>
    <w:rsid w:val="00A507BE"/>
    <w:rsid w:val="00A50AEB"/>
    <w:rsid w:val="00A50CD6"/>
    <w:rsid w:val="00A514C9"/>
    <w:rsid w:val="00A514DA"/>
    <w:rsid w:val="00A5324A"/>
    <w:rsid w:val="00A53267"/>
    <w:rsid w:val="00A537F3"/>
    <w:rsid w:val="00A53D13"/>
    <w:rsid w:val="00A54124"/>
    <w:rsid w:val="00A54344"/>
    <w:rsid w:val="00A55B43"/>
    <w:rsid w:val="00A55EEA"/>
    <w:rsid w:val="00A561E8"/>
    <w:rsid w:val="00A563B3"/>
    <w:rsid w:val="00A56420"/>
    <w:rsid w:val="00A56EEB"/>
    <w:rsid w:val="00A57205"/>
    <w:rsid w:val="00A57928"/>
    <w:rsid w:val="00A57D51"/>
    <w:rsid w:val="00A57FDF"/>
    <w:rsid w:val="00A60016"/>
    <w:rsid w:val="00A60375"/>
    <w:rsid w:val="00A605BE"/>
    <w:rsid w:val="00A6088D"/>
    <w:rsid w:val="00A609CB"/>
    <w:rsid w:val="00A614A9"/>
    <w:rsid w:val="00A61729"/>
    <w:rsid w:val="00A618A1"/>
    <w:rsid w:val="00A61D40"/>
    <w:rsid w:val="00A621CF"/>
    <w:rsid w:val="00A62D77"/>
    <w:rsid w:val="00A6376E"/>
    <w:rsid w:val="00A640D1"/>
    <w:rsid w:val="00A64E9D"/>
    <w:rsid w:val="00A650BF"/>
    <w:rsid w:val="00A6608F"/>
    <w:rsid w:val="00A664B2"/>
    <w:rsid w:val="00A66CD5"/>
    <w:rsid w:val="00A6754B"/>
    <w:rsid w:val="00A67AB9"/>
    <w:rsid w:val="00A7015A"/>
    <w:rsid w:val="00A70D51"/>
    <w:rsid w:val="00A70EB8"/>
    <w:rsid w:val="00A722B8"/>
    <w:rsid w:val="00A72ACF"/>
    <w:rsid w:val="00A73178"/>
    <w:rsid w:val="00A73618"/>
    <w:rsid w:val="00A740F9"/>
    <w:rsid w:val="00A74B23"/>
    <w:rsid w:val="00A74C9F"/>
    <w:rsid w:val="00A750E0"/>
    <w:rsid w:val="00A755F6"/>
    <w:rsid w:val="00A76A81"/>
    <w:rsid w:val="00A80308"/>
    <w:rsid w:val="00A8110A"/>
    <w:rsid w:val="00A81305"/>
    <w:rsid w:val="00A817C6"/>
    <w:rsid w:val="00A81F3F"/>
    <w:rsid w:val="00A82779"/>
    <w:rsid w:val="00A82CFD"/>
    <w:rsid w:val="00A82D24"/>
    <w:rsid w:val="00A83593"/>
    <w:rsid w:val="00A840BF"/>
    <w:rsid w:val="00A8575B"/>
    <w:rsid w:val="00A857B0"/>
    <w:rsid w:val="00A85F62"/>
    <w:rsid w:val="00A862A4"/>
    <w:rsid w:val="00A8741B"/>
    <w:rsid w:val="00A90580"/>
    <w:rsid w:val="00A905E7"/>
    <w:rsid w:val="00A9085E"/>
    <w:rsid w:val="00A908FE"/>
    <w:rsid w:val="00A909E9"/>
    <w:rsid w:val="00A90ADF"/>
    <w:rsid w:val="00A90EE0"/>
    <w:rsid w:val="00A90F58"/>
    <w:rsid w:val="00A9127B"/>
    <w:rsid w:val="00A9146F"/>
    <w:rsid w:val="00A91E0F"/>
    <w:rsid w:val="00A927EF"/>
    <w:rsid w:val="00A92FE0"/>
    <w:rsid w:val="00A93314"/>
    <w:rsid w:val="00A94FFC"/>
    <w:rsid w:val="00A9515C"/>
    <w:rsid w:val="00A95B33"/>
    <w:rsid w:val="00A95BA6"/>
    <w:rsid w:val="00A95E32"/>
    <w:rsid w:val="00A963BE"/>
    <w:rsid w:val="00A96480"/>
    <w:rsid w:val="00A96818"/>
    <w:rsid w:val="00A9753A"/>
    <w:rsid w:val="00A976D4"/>
    <w:rsid w:val="00A9778F"/>
    <w:rsid w:val="00AA0926"/>
    <w:rsid w:val="00AA166B"/>
    <w:rsid w:val="00AA1A28"/>
    <w:rsid w:val="00AA2381"/>
    <w:rsid w:val="00AA2BF1"/>
    <w:rsid w:val="00AA3094"/>
    <w:rsid w:val="00AA456E"/>
    <w:rsid w:val="00AA476B"/>
    <w:rsid w:val="00AA4DB5"/>
    <w:rsid w:val="00AA4E3C"/>
    <w:rsid w:val="00AA5310"/>
    <w:rsid w:val="00AA5CBC"/>
    <w:rsid w:val="00AA5DEB"/>
    <w:rsid w:val="00AA5FE6"/>
    <w:rsid w:val="00AA6A3D"/>
    <w:rsid w:val="00AA7E14"/>
    <w:rsid w:val="00AB02B5"/>
    <w:rsid w:val="00AB08AC"/>
    <w:rsid w:val="00AB0B85"/>
    <w:rsid w:val="00AB0CBB"/>
    <w:rsid w:val="00AB1280"/>
    <w:rsid w:val="00AB2228"/>
    <w:rsid w:val="00AB2CB0"/>
    <w:rsid w:val="00AB3EE9"/>
    <w:rsid w:val="00AB4A14"/>
    <w:rsid w:val="00AB510F"/>
    <w:rsid w:val="00AB5140"/>
    <w:rsid w:val="00AB51E8"/>
    <w:rsid w:val="00AB579B"/>
    <w:rsid w:val="00AB5C63"/>
    <w:rsid w:val="00AB5D68"/>
    <w:rsid w:val="00AB7076"/>
    <w:rsid w:val="00AB716A"/>
    <w:rsid w:val="00AB74D4"/>
    <w:rsid w:val="00AB7FF0"/>
    <w:rsid w:val="00AC0403"/>
    <w:rsid w:val="00AC0564"/>
    <w:rsid w:val="00AC06EA"/>
    <w:rsid w:val="00AC0CF2"/>
    <w:rsid w:val="00AC103C"/>
    <w:rsid w:val="00AC1406"/>
    <w:rsid w:val="00AC14A2"/>
    <w:rsid w:val="00AC163B"/>
    <w:rsid w:val="00AC18A9"/>
    <w:rsid w:val="00AC2433"/>
    <w:rsid w:val="00AC25CB"/>
    <w:rsid w:val="00AC3497"/>
    <w:rsid w:val="00AC3FED"/>
    <w:rsid w:val="00AC456F"/>
    <w:rsid w:val="00AC45B5"/>
    <w:rsid w:val="00AC46A7"/>
    <w:rsid w:val="00AC47BA"/>
    <w:rsid w:val="00AC4926"/>
    <w:rsid w:val="00AC5457"/>
    <w:rsid w:val="00AC6607"/>
    <w:rsid w:val="00AC6F7D"/>
    <w:rsid w:val="00AC7022"/>
    <w:rsid w:val="00AC75C9"/>
    <w:rsid w:val="00AD0349"/>
    <w:rsid w:val="00AD0DE0"/>
    <w:rsid w:val="00AD11AF"/>
    <w:rsid w:val="00AD1C15"/>
    <w:rsid w:val="00AD1D55"/>
    <w:rsid w:val="00AD2455"/>
    <w:rsid w:val="00AD316D"/>
    <w:rsid w:val="00AD3FF9"/>
    <w:rsid w:val="00AD57DA"/>
    <w:rsid w:val="00AD59E1"/>
    <w:rsid w:val="00AD5C20"/>
    <w:rsid w:val="00AD6660"/>
    <w:rsid w:val="00AD6BB8"/>
    <w:rsid w:val="00AD6E62"/>
    <w:rsid w:val="00AD6FDC"/>
    <w:rsid w:val="00AE031B"/>
    <w:rsid w:val="00AE1E14"/>
    <w:rsid w:val="00AE1EC9"/>
    <w:rsid w:val="00AE27A6"/>
    <w:rsid w:val="00AE3299"/>
    <w:rsid w:val="00AE3815"/>
    <w:rsid w:val="00AE4038"/>
    <w:rsid w:val="00AE4C99"/>
    <w:rsid w:val="00AE4D17"/>
    <w:rsid w:val="00AE4D61"/>
    <w:rsid w:val="00AE6412"/>
    <w:rsid w:val="00AE6840"/>
    <w:rsid w:val="00AE73E7"/>
    <w:rsid w:val="00AE78E0"/>
    <w:rsid w:val="00AE7A30"/>
    <w:rsid w:val="00AE7F25"/>
    <w:rsid w:val="00AF0644"/>
    <w:rsid w:val="00AF14A7"/>
    <w:rsid w:val="00AF2298"/>
    <w:rsid w:val="00AF28B8"/>
    <w:rsid w:val="00AF292C"/>
    <w:rsid w:val="00AF3084"/>
    <w:rsid w:val="00AF34B6"/>
    <w:rsid w:val="00AF3FA1"/>
    <w:rsid w:val="00AF4392"/>
    <w:rsid w:val="00AF4413"/>
    <w:rsid w:val="00AF505F"/>
    <w:rsid w:val="00AF5EA8"/>
    <w:rsid w:val="00AF7606"/>
    <w:rsid w:val="00AF7EC6"/>
    <w:rsid w:val="00AF7ED7"/>
    <w:rsid w:val="00AF7F62"/>
    <w:rsid w:val="00B00399"/>
    <w:rsid w:val="00B01217"/>
    <w:rsid w:val="00B01333"/>
    <w:rsid w:val="00B01737"/>
    <w:rsid w:val="00B017C2"/>
    <w:rsid w:val="00B019A9"/>
    <w:rsid w:val="00B01A81"/>
    <w:rsid w:val="00B01D5E"/>
    <w:rsid w:val="00B022C1"/>
    <w:rsid w:val="00B024C6"/>
    <w:rsid w:val="00B029F6"/>
    <w:rsid w:val="00B02D3F"/>
    <w:rsid w:val="00B03C61"/>
    <w:rsid w:val="00B044D4"/>
    <w:rsid w:val="00B04D2B"/>
    <w:rsid w:val="00B0595E"/>
    <w:rsid w:val="00B06703"/>
    <w:rsid w:val="00B06902"/>
    <w:rsid w:val="00B06C85"/>
    <w:rsid w:val="00B0719E"/>
    <w:rsid w:val="00B073EB"/>
    <w:rsid w:val="00B07590"/>
    <w:rsid w:val="00B0786B"/>
    <w:rsid w:val="00B07878"/>
    <w:rsid w:val="00B07EF9"/>
    <w:rsid w:val="00B100D3"/>
    <w:rsid w:val="00B10DE1"/>
    <w:rsid w:val="00B11044"/>
    <w:rsid w:val="00B11103"/>
    <w:rsid w:val="00B1153C"/>
    <w:rsid w:val="00B11AB1"/>
    <w:rsid w:val="00B12027"/>
    <w:rsid w:val="00B122ED"/>
    <w:rsid w:val="00B12746"/>
    <w:rsid w:val="00B129CB"/>
    <w:rsid w:val="00B12B58"/>
    <w:rsid w:val="00B130F7"/>
    <w:rsid w:val="00B1470A"/>
    <w:rsid w:val="00B14738"/>
    <w:rsid w:val="00B1687A"/>
    <w:rsid w:val="00B17D43"/>
    <w:rsid w:val="00B203FA"/>
    <w:rsid w:val="00B20507"/>
    <w:rsid w:val="00B21718"/>
    <w:rsid w:val="00B21A44"/>
    <w:rsid w:val="00B21C7B"/>
    <w:rsid w:val="00B21F4B"/>
    <w:rsid w:val="00B22619"/>
    <w:rsid w:val="00B23CD2"/>
    <w:rsid w:val="00B243CC"/>
    <w:rsid w:val="00B24480"/>
    <w:rsid w:val="00B24B88"/>
    <w:rsid w:val="00B251B7"/>
    <w:rsid w:val="00B25BCC"/>
    <w:rsid w:val="00B25F10"/>
    <w:rsid w:val="00B269B6"/>
    <w:rsid w:val="00B27420"/>
    <w:rsid w:val="00B275C7"/>
    <w:rsid w:val="00B3008A"/>
    <w:rsid w:val="00B3036B"/>
    <w:rsid w:val="00B307D7"/>
    <w:rsid w:val="00B30B2B"/>
    <w:rsid w:val="00B30E0E"/>
    <w:rsid w:val="00B311D4"/>
    <w:rsid w:val="00B317BE"/>
    <w:rsid w:val="00B31CD7"/>
    <w:rsid w:val="00B32095"/>
    <w:rsid w:val="00B327BC"/>
    <w:rsid w:val="00B32DF1"/>
    <w:rsid w:val="00B3365A"/>
    <w:rsid w:val="00B3459C"/>
    <w:rsid w:val="00B3477A"/>
    <w:rsid w:val="00B347CD"/>
    <w:rsid w:val="00B34835"/>
    <w:rsid w:val="00B35150"/>
    <w:rsid w:val="00B352A8"/>
    <w:rsid w:val="00B3540E"/>
    <w:rsid w:val="00B363D8"/>
    <w:rsid w:val="00B36D27"/>
    <w:rsid w:val="00B376B2"/>
    <w:rsid w:val="00B37DCF"/>
    <w:rsid w:val="00B4032F"/>
    <w:rsid w:val="00B40B34"/>
    <w:rsid w:val="00B41FA8"/>
    <w:rsid w:val="00B42051"/>
    <w:rsid w:val="00B424E1"/>
    <w:rsid w:val="00B42C7E"/>
    <w:rsid w:val="00B43934"/>
    <w:rsid w:val="00B43BDB"/>
    <w:rsid w:val="00B4415D"/>
    <w:rsid w:val="00B443AC"/>
    <w:rsid w:val="00B446AF"/>
    <w:rsid w:val="00B44823"/>
    <w:rsid w:val="00B448A6"/>
    <w:rsid w:val="00B44A3C"/>
    <w:rsid w:val="00B45628"/>
    <w:rsid w:val="00B459AF"/>
    <w:rsid w:val="00B4671B"/>
    <w:rsid w:val="00B46DFD"/>
    <w:rsid w:val="00B47741"/>
    <w:rsid w:val="00B50F6C"/>
    <w:rsid w:val="00B513D1"/>
    <w:rsid w:val="00B51721"/>
    <w:rsid w:val="00B51C43"/>
    <w:rsid w:val="00B522AE"/>
    <w:rsid w:val="00B52FE3"/>
    <w:rsid w:val="00B531ED"/>
    <w:rsid w:val="00B536B8"/>
    <w:rsid w:val="00B53C11"/>
    <w:rsid w:val="00B54560"/>
    <w:rsid w:val="00B545E3"/>
    <w:rsid w:val="00B546A3"/>
    <w:rsid w:val="00B54E3A"/>
    <w:rsid w:val="00B551B0"/>
    <w:rsid w:val="00B553EC"/>
    <w:rsid w:val="00B55756"/>
    <w:rsid w:val="00B56D8F"/>
    <w:rsid w:val="00B5734B"/>
    <w:rsid w:val="00B57398"/>
    <w:rsid w:val="00B57726"/>
    <w:rsid w:val="00B60265"/>
    <w:rsid w:val="00B60B76"/>
    <w:rsid w:val="00B60DE0"/>
    <w:rsid w:val="00B60F06"/>
    <w:rsid w:val="00B6113E"/>
    <w:rsid w:val="00B62149"/>
    <w:rsid w:val="00B6219D"/>
    <w:rsid w:val="00B62B0B"/>
    <w:rsid w:val="00B630A5"/>
    <w:rsid w:val="00B630CB"/>
    <w:rsid w:val="00B63C80"/>
    <w:rsid w:val="00B64174"/>
    <w:rsid w:val="00B646F5"/>
    <w:rsid w:val="00B651E1"/>
    <w:rsid w:val="00B659FB"/>
    <w:rsid w:val="00B660E9"/>
    <w:rsid w:val="00B66B15"/>
    <w:rsid w:val="00B66FCD"/>
    <w:rsid w:val="00B67F47"/>
    <w:rsid w:val="00B70A4E"/>
    <w:rsid w:val="00B70D35"/>
    <w:rsid w:val="00B71716"/>
    <w:rsid w:val="00B71B3E"/>
    <w:rsid w:val="00B723AA"/>
    <w:rsid w:val="00B724B1"/>
    <w:rsid w:val="00B72AC1"/>
    <w:rsid w:val="00B73972"/>
    <w:rsid w:val="00B73DAA"/>
    <w:rsid w:val="00B746A7"/>
    <w:rsid w:val="00B755B6"/>
    <w:rsid w:val="00B75669"/>
    <w:rsid w:val="00B763D9"/>
    <w:rsid w:val="00B778EB"/>
    <w:rsid w:val="00B77B61"/>
    <w:rsid w:val="00B77B8D"/>
    <w:rsid w:val="00B77BA7"/>
    <w:rsid w:val="00B77FDE"/>
    <w:rsid w:val="00B809C1"/>
    <w:rsid w:val="00B811AF"/>
    <w:rsid w:val="00B818E9"/>
    <w:rsid w:val="00B81E02"/>
    <w:rsid w:val="00B820C3"/>
    <w:rsid w:val="00B82192"/>
    <w:rsid w:val="00B824E1"/>
    <w:rsid w:val="00B82688"/>
    <w:rsid w:val="00B82D4E"/>
    <w:rsid w:val="00B82E97"/>
    <w:rsid w:val="00B832B6"/>
    <w:rsid w:val="00B83F1D"/>
    <w:rsid w:val="00B84717"/>
    <w:rsid w:val="00B84A44"/>
    <w:rsid w:val="00B853AF"/>
    <w:rsid w:val="00B8590E"/>
    <w:rsid w:val="00B86966"/>
    <w:rsid w:val="00B869B8"/>
    <w:rsid w:val="00B86C92"/>
    <w:rsid w:val="00B90118"/>
    <w:rsid w:val="00B904C0"/>
    <w:rsid w:val="00B904DB"/>
    <w:rsid w:val="00B9066A"/>
    <w:rsid w:val="00B90F7F"/>
    <w:rsid w:val="00B91349"/>
    <w:rsid w:val="00B91763"/>
    <w:rsid w:val="00B9179C"/>
    <w:rsid w:val="00B92036"/>
    <w:rsid w:val="00B93B67"/>
    <w:rsid w:val="00B94708"/>
    <w:rsid w:val="00B94B3E"/>
    <w:rsid w:val="00B954E2"/>
    <w:rsid w:val="00B954EB"/>
    <w:rsid w:val="00B95D00"/>
    <w:rsid w:val="00B97D02"/>
    <w:rsid w:val="00B97EBF"/>
    <w:rsid w:val="00BA15F3"/>
    <w:rsid w:val="00BA217A"/>
    <w:rsid w:val="00BA26A2"/>
    <w:rsid w:val="00BA2733"/>
    <w:rsid w:val="00BA2AA6"/>
    <w:rsid w:val="00BA2B8F"/>
    <w:rsid w:val="00BA2F82"/>
    <w:rsid w:val="00BA3134"/>
    <w:rsid w:val="00BA353C"/>
    <w:rsid w:val="00BA380E"/>
    <w:rsid w:val="00BA3A4E"/>
    <w:rsid w:val="00BA4DAA"/>
    <w:rsid w:val="00BA50E7"/>
    <w:rsid w:val="00BA63B9"/>
    <w:rsid w:val="00BA6552"/>
    <w:rsid w:val="00BA6638"/>
    <w:rsid w:val="00BA6A78"/>
    <w:rsid w:val="00BA7756"/>
    <w:rsid w:val="00BA7959"/>
    <w:rsid w:val="00BA7DDB"/>
    <w:rsid w:val="00BB03EC"/>
    <w:rsid w:val="00BB24AD"/>
    <w:rsid w:val="00BB2C67"/>
    <w:rsid w:val="00BB3004"/>
    <w:rsid w:val="00BB41BC"/>
    <w:rsid w:val="00BB59E4"/>
    <w:rsid w:val="00BB5CF5"/>
    <w:rsid w:val="00BB5D0D"/>
    <w:rsid w:val="00BB5FD4"/>
    <w:rsid w:val="00BB651F"/>
    <w:rsid w:val="00BB6689"/>
    <w:rsid w:val="00BB74C7"/>
    <w:rsid w:val="00BB77D6"/>
    <w:rsid w:val="00BB7D9F"/>
    <w:rsid w:val="00BC0A21"/>
    <w:rsid w:val="00BC0D4E"/>
    <w:rsid w:val="00BC1C48"/>
    <w:rsid w:val="00BC24B5"/>
    <w:rsid w:val="00BC2DF7"/>
    <w:rsid w:val="00BC2FBD"/>
    <w:rsid w:val="00BC416B"/>
    <w:rsid w:val="00BC41A1"/>
    <w:rsid w:val="00BC4B22"/>
    <w:rsid w:val="00BC5CB1"/>
    <w:rsid w:val="00BC5E97"/>
    <w:rsid w:val="00BC5F84"/>
    <w:rsid w:val="00BC6782"/>
    <w:rsid w:val="00BC682D"/>
    <w:rsid w:val="00BC76F0"/>
    <w:rsid w:val="00BD06F3"/>
    <w:rsid w:val="00BD10D6"/>
    <w:rsid w:val="00BD1EA9"/>
    <w:rsid w:val="00BD2A9E"/>
    <w:rsid w:val="00BD3C0A"/>
    <w:rsid w:val="00BD4295"/>
    <w:rsid w:val="00BD458B"/>
    <w:rsid w:val="00BD5979"/>
    <w:rsid w:val="00BD6471"/>
    <w:rsid w:val="00BD657E"/>
    <w:rsid w:val="00BD6760"/>
    <w:rsid w:val="00BD68F4"/>
    <w:rsid w:val="00BD69A6"/>
    <w:rsid w:val="00BD6DA2"/>
    <w:rsid w:val="00BD7289"/>
    <w:rsid w:val="00BD744D"/>
    <w:rsid w:val="00BD7685"/>
    <w:rsid w:val="00BE0375"/>
    <w:rsid w:val="00BE06B7"/>
    <w:rsid w:val="00BE0899"/>
    <w:rsid w:val="00BE15D4"/>
    <w:rsid w:val="00BE17A8"/>
    <w:rsid w:val="00BE1F2A"/>
    <w:rsid w:val="00BE22AC"/>
    <w:rsid w:val="00BE2BB2"/>
    <w:rsid w:val="00BE2DAD"/>
    <w:rsid w:val="00BE3618"/>
    <w:rsid w:val="00BE3DEC"/>
    <w:rsid w:val="00BE49CE"/>
    <w:rsid w:val="00BE53E3"/>
    <w:rsid w:val="00BE56F5"/>
    <w:rsid w:val="00BE5AF0"/>
    <w:rsid w:val="00BE5E0E"/>
    <w:rsid w:val="00BE625D"/>
    <w:rsid w:val="00BE6B8A"/>
    <w:rsid w:val="00BE72AF"/>
    <w:rsid w:val="00BE7794"/>
    <w:rsid w:val="00BE7BB2"/>
    <w:rsid w:val="00BF1056"/>
    <w:rsid w:val="00BF13E1"/>
    <w:rsid w:val="00BF15DC"/>
    <w:rsid w:val="00BF1B69"/>
    <w:rsid w:val="00BF1F7E"/>
    <w:rsid w:val="00BF297E"/>
    <w:rsid w:val="00BF2D89"/>
    <w:rsid w:val="00BF2E61"/>
    <w:rsid w:val="00BF31D3"/>
    <w:rsid w:val="00BF3AB4"/>
    <w:rsid w:val="00BF45DE"/>
    <w:rsid w:val="00BF4897"/>
    <w:rsid w:val="00BF4E6D"/>
    <w:rsid w:val="00BF4EA4"/>
    <w:rsid w:val="00BF4EAE"/>
    <w:rsid w:val="00BF4EB2"/>
    <w:rsid w:val="00BF50F8"/>
    <w:rsid w:val="00BF572F"/>
    <w:rsid w:val="00BF5CF4"/>
    <w:rsid w:val="00BF696D"/>
    <w:rsid w:val="00BF6A15"/>
    <w:rsid w:val="00BF7209"/>
    <w:rsid w:val="00BF78FC"/>
    <w:rsid w:val="00BF7B04"/>
    <w:rsid w:val="00C018B4"/>
    <w:rsid w:val="00C01D0B"/>
    <w:rsid w:val="00C027FE"/>
    <w:rsid w:val="00C02E06"/>
    <w:rsid w:val="00C02E56"/>
    <w:rsid w:val="00C030A7"/>
    <w:rsid w:val="00C033E8"/>
    <w:rsid w:val="00C0399D"/>
    <w:rsid w:val="00C04789"/>
    <w:rsid w:val="00C04A6A"/>
    <w:rsid w:val="00C0516F"/>
    <w:rsid w:val="00C051EF"/>
    <w:rsid w:val="00C0541B"/>
    <w:rsid w:val="00C05AAC"/>
    <w:rsid w:val="00C05FC3"/>
    <w:rsid w:val="00C06442"/>
    <w:rsid w:val="00C0787F"/>
    <w:rsid w:val="00C1066D"/>
    <w:rsid w:val="00C10E8F"/>
    <w:rsid w:val="00C1140B"/>
    <w:rsid w:val="00C11600"/>
    <w:rsid w:val="00C1162B"/>
    <w:rsid w:val="00C11668"/>
    <w:rsid w:val="00C118CB"/>
    <w:rsid w:val="00C11D92"/>
    <w:rsid w:val="00C11EEC"/>
    <w:rsid w:val="00C13A8F"/>
    <w:rsid w:val="00C14430"/>
    <w:rsid w:val="00C147E9"/>
    <w:rsid w:val="00C1541C"/>
    <w:rsid w:val="00C15563"/>
    <w:rsid w:val="00C15FD9"/>
    <w:rsid w:val="00C160DC"/>
    <w:rsid w:val="00C17036"/>
    <w:rsid w:val="00C174D7"/>
    <w:rsid w:val="00C208E5"/>
    <w:rsid w:val="00C20F31"/>
    <w:rsid w:val="00C211DC"/>
    <w:rsid w:val="00C21990"/>
    <w:rsid w:val="00C21B2B"/>
    <w:rsid w:val="00C21DC1"/>
    <w:rsid w:val="00C23044"/>
    <w:rsid w:val="00C23196"/>
    <w:rsid w:val="00C250DE"/>
    <w:rsid w:val="00C251B2"/>
    <w:rsid w:val="00C25346"/>
    <w:rsid w:val="00C2646E"/>
    <w:rsid w:val="00C27147"/>
    <w:rsid w:val="00C2717B"/>
    <w:rsid w:val="00C2739D"/>
    <w:rsid w:val="00C27485"/>
    <w:rsid w:val="00C275CF"/>
    <w:rsid w:val="00C276A9"/>
    <w:rsid w:val="00C27CEA"/>
    <w:rsid w:val="00C30744"/>
    <w:rsid w:val="00C30DF7"/>
    <w:rsid w:val="00C316FC"/>
    <w:rsid w:val="00C31735"/>
    <w:rsid w:val="00C3260C"/>
    <w:rsid w:val="00C32978"/>
    <w:rsid w:val="00C32DC7"/>
    <w:rsid w:val="00C33022"/>
    <w:rsid w:val="00C33230"/>
    <w:rsid w:val="00C3331D"/>
    <w:rsid w:val="00C33355"/>
    <w:rsid w:val="00C335FE"/>
    <w:rsid w:val="00C3387E"/>
    <w:rsid w:val="00C3476A"/>
    <w:rsid w:val="00C34C80"/>
    <w:rsid w:val="00C34E20"/>
    <w:rsid w:val="00C352F9"/>
    <w:rsid w:val="00C360C9"/>
    <w:rsid w:val="00C3659C"/>
    <w:rsid w:val="00C3680B"/>
    <w:rsid w:val="00C36C75"/>
    <w:rsid w:val="00C370B0"/>
    <w:rsid w:val="00C37667"/>
    <w:rsid w:val="00C376A4"/>
    <w:rsid w:val="00C37916"/>
    <w:rsid w:val="00C37B23"/>
    <w:rsid w:val="00C37BE4"/>
    <w:rsid w:val="00C37BEC"/>
    <w:rsid w:val="00C37E09"/>
    <w:rsid w:val="00C40564"/>
    <w:rsid w:val="00C412E5"/>
    <w:rsid w:val="00C415CF"/>
    <w:rsid w:val="00C43712"/>
    <w:rsid w:val="00C4452C"/>
    <w:rsid w:val="00C45676"/>
    <w:rsid w:val="00C45B88"/>
    <w:rsid w:val="00C46F36"/>
    <w:rsid w:val="00C473D4"/>
    <w:rsid w:val="00C479AC"/>
    <w:rsid w:val="00C50E7C"/>
    <w:rsid w:val="00C51A53"/>
    <w:rsid w:val="00C521CA"/>
    <w:rsid w:val="00C5222B"/>
    <w:rsid w:val="00C52300"/>
    <w:rsid w:val="00C52449"/>
    <w:rsid w:val="00C52CB8"/>
    <w:rsid w:val="00C5340C"/>
    <w:rsid w:val="00C53D39"/>
    <w:rsid w:val="00C53FFC"/>
    <w:rsid w:val="00C54D37"/>
    <w:rsid w:val="00C55024"/>
    <w:rsid w:val="00C552D4"/>
    <w:rsid w:val="00C557A9"/>
    <w:rsid w:val="00C55BA1"/>
    <w:rsid w:val="00C56478"/>
    <w:rsid w:val="00C568AB"/>
    <w:rsid w:val="00C569DB"/>
    <w:rsid w:val="00C57883"/>
    <w:rsid w:val="00C579AB"/>
    <w:rsid w:val="00C57DDF"/>
    <w:rsid w:val="00C60A3C"/>
    <w:rsid w:val="00C61068"/>
    <w:rsid w:val="00C61825"/>
    <w:rsid w:val="00C61988"/>
    <w:rsid w:val="00C61997"/>
    <w:rsid w:val="00C62009"/>
    <w:rsid w:val="00C6207E"/>
    <w:rsid w:val="00C622E9"/>
    <w:rsid w:val="00C624B6"/>
    <w:rsid w:val="00C62749"/>
    <w:rsid w:val="00C62AEB"/>
    <w:rsid w:val="00C62B11"/>
    <w:rsid w:val="00C62C6A"/>
    <w:rsid w:val="00C631B2"/>
    <w:rsid w:val="00C633FC"/>
    <w:rsid w:val="00C63465"/>
    <w:rsid w:val="00C634C1"/>
    <w:rsid w:val="00C63B17"/>
    <w:rsid w:val="00C648B1"/>
    <w:rsid w:val="00C64D61"/>
    <w:rsid w:val="00C64F7E"/>
    <w:rsid w:val="00C6584D"/>
    <w:rsid w:val="00C67B76"/>
    <w:rsid w:val="00C709C0"/>
    <w:rsid w:val="00C7128D"/>
    <w:rsid w:val="00C71928"/>
    <w:rsid w:val="00C71CB9"/>
    <w:rsid w:val="00C7233F"/>
    <w:rsid w:val="00C72596"/>
    <w:rsid w:val="00C7290D"/>
    <w:rsid w:val="00C72BB5"/>
    <w:rsid w:val="00C72BE3"/>
    <w:rsid w:val="00C73179"/>
    <w:rsid w:val="00C74039"/>
    <w:rsid w:val="00C7407D"/>
    <w:rsid w:val="00C740DC"/>
    <w:rsid w:val="00C76799"/>
    <w:rsid w:val="00C768E0"/>
    <w:rsid w:val="00C76C0E"/>
    <w:rsid w:val="00C76D14"/>
    <w:rsid w:val="00C76DCE"/>
    <w:rsid w:val="00C80475"/>
    <w:rsid w:val="00C81597"/>
    <w:rsid w:val="00C8161D"/>
    <w:rsid w:val="00C82110"/>
    <w:rsid w:val="00C8260C"/>
    <w:rsid w:val="00C82E09"/>
    <w:rsid w:val="00C82EBC"/>
    <w:rsid w:val="00C8356A"/>
    <w:rsid w:val="00C84965"/>
    <w:rsid w:val="00C84C8E"/>
    <w:rsid w:val="00C85058"/>
    <w:rsid w:val="00C85A17"/>
    <w:rsid w:val="00C85ADB"/>
    <w:rsid w:val="00C866CF"/>
    <w:rsid w:val="00C86B16"/>
    <w:rsid w:val="00C86FC0"/>
    <w:rsid w:val="00C87297"/>
    <w:rsid w:val="00C87829"/>
    <w:rsid w:val="00C9020C"/>
    <w:rsid w:val="00C9081E"/>
    <w:rsid w:val="00C909CE"/>
    <w:rsid w:val="00C90B45"/>
    <w:rsid w:val="00C910E2"/>
    <w:rsid w:val="00C911DF"/>
    <w:rsid w:val="00C91797"/>
    <w:rsid w:val="00C9210F"/>
    <w:rsid w:val="00C930F2"/>
    <w:rsid w:val="00C93721"/>
    <w:rsid w:val="00C9441C"/>
    <w:rsid w:val="00C9616C"/>
    <w:rsid w:val="00C96DB6"/>
    <w:rsid w:val="00C97571"/>
    <w:rsid w:val="00C97889"/>
    <w:rsid w:val="00C978E2"/>
    <w:rsid w:val="00CA0543"/>
    <w:rsid w:val="00CA0919"/>
    <w:rsid w:val="00CA0F29"/>
    <w:rsid w:val="00CA153B"/>
    <w:rsid w:val="00CA193F"/>
    <w:rsid w:val="00CA1B37"/>
    <w:rsid w:val="00CA1B7C"/>
    <w:rsid w:val="00CA1F43"/>
    <w:rsid w:val="00CA2377"/>
    <w:rsid w:val="00CA2781"/>
    <w:rsid w:val="00CA2E05"/>
    <w:rsid w:val="00CA2EDE"/>
    <w:rsid w:val="00CA3080"/>
    <w:rsid w:val="00CA38DD"/>
    <w:rsid w:val="00CA445C"/>
    <w:rsid w:val="00CA4EA1"/>
    <w:rsid w:val="00CA4F33"/>
    <w:rsid w:val="00CA4F4E"/>
    <w:rsid w:val="00CA5073"/>
    <w:rsid w:val="00CA5C1E"/>
    <w:rsid w:val="00CA6155"/>
    <w:rsid w:val="00CA686E"/>
    <w:rsid w:val="00CA68AA"/>
    <w:rsid w:val="00CA774B"/>
    <w:rsid w:val="00CA7B8D"/>
    <w:rsid w:val="00CA7C8F"/>
    <w:rsid w:val="00CB07C6"/>
    <w:rsid w:val="00CB0AC7"/>
    <w:rsid w:val="00CB1894"/>
    <w:rsid w:val="00CB195E"/>
    <w:rsid w:val="00CB1CDC"/>
    <w:rsid w:val="00CB1EDE"/>
    <w:rsid w:val="00CB3A3C"/>
    <w:rsid w:val="00CB56EB"/>
    <w:rsid w:val="00CB58BB"/>
    <w:rsid w:val="00CB6A34"/>
    <w:rsid w:val="00CB6E2A"/>
    <w:rsid w:val="00CB760C"/>
    <w:rsid w:val="00CC05CA"/>
    <w:rsid w:val="00CC0BA7"/>
    <w:rsid w:val="00CC1488"/>
    <w:rsid w:val="00CC16B7"/>
    <w:rsid w:val="00CC1968"/>
    <w:rsid w:val="00CC21EC"/>
    <w:rsid w:val="00CC24A2"/>
    <w:rsid w:val="00CC24EB"/>
    <w:rsid w:val="00CC2C8D"/>
    <w:rsid w:val="00CC2EBA"/>
    <w:rsid w:val="00CC3DE9"/>
    <w:rsid w:val="00CC4498"/>
    <w:rsid w:val="00CC44DA"/>
    <w:rsid w:val="00CC46CF"/>
    <w:rsid w:val="00CC4C95"/>
    <w:rsid w:val="00CC5800"/>
    <w:rsid w:val="00CC5CFD"/>
    <w:rsid w:val="00CC5F45"/>
    <w:rsid w:val="00CC5FC6"/>
    <w:rsid w:val="00CC6FBB"/>
    <w:rsid w:val="00CC6FF7"/>
    <w:rsid w:val="00CC72AB"/>
    <w:rsid w:val="00CC7C73"/>
    <w:rsid w:val="00CD03EC"/>
    <w:rsid w:val="00CD074D"/>
    <w:rsid w:val="00CD0B46"/>
    <w:rsid w:val="00CD168B"/>
    <w:rsid w:val="00CD1FA8"/>
    <w:rsid w:val="00CD2447"/>
    <w:rsid w:val="00CD2E1F"/>
    <w:rsid w:val="00CD39F4"/>
    <w:rsid w:val="00CD412B"/>
    <w:rsid w:val="00CD451A"/>
    <w:rsid w:val="00CD517B"/>
    <w:rsid w:val="00CD557A"/>
    <w:rsid w:val="00CD5D47"/>
    <w:rsid w:val="00CD5E72"/>
    <w:rsid w:val="00CD63F6"/>
    <w:rsid w:val="00CD7298"/>
    <w:rsid w:val="00CD759B"/>
    <w:rsid w:val="00CD7877"/>
    <w:rsid w:val="00CD7A1C"/>
    <w:rsid w:val="00CD7E45"/>
    <w:rsid w:val="00CE02FB"/>
    <w:rsid w:val="00CE0D19"/>
    <w:rsid w:val="00CE1BA6"/>
    <w:rsid w:val="00CE1C22"/>
    <w:rsid w:val="00CE1F16"/>
    <w:rsid w:val="00CE226A"/>
    <w:rsid w:val="00CE27C3"/>
    <w:rsid w:val="00CE2BFD"/>
    <w:rsid w:val="00CE2F52"/>
    <w:rsid w:val="00CE3907"/>
    <w:rsid w:val="00CE46DE"/>
    <w:rsid w:val="00CE484A"/>
    <w:rsid w:val="00CE4B15"/>
    <w:rsid w:val="00CE506E"/>
    <w:rsid w:val="00CE6399"/>
    <w:rsid w:val="00CE6582"/>
    <w:rsid w:val="00CE6968"/>
    <w:rsid w:val="00CE71B4"/>
    <w:rsid w:val="00CE772F"/>
    <w:rsid w:val="00CF129D"/>
    <w:rsid w:val="00CF149B"/>
    <w:rsid w:val="00CF19C3"/>
    <w:rsid w:val="00CF1F99"/>
    <w:rsid w:val="00CF2154"/>
    <w:rsid w:val="00CF2494"/>
    <w:rsid w:val="00CF2D17"/>
    <w:rsid w:val="00CF31F0"/>
    <w:rsid w:val="00CF36B0"/>
    <w:rsid w:val="00CF3817"/>
    <w:rsid w:val="00CF384E"/>
    <w:rsid w:val="00CF38FB"/>
    <w:rsid w:val="00CF4101"/>
    <w:rsid w:val="00CF4459"/>
    <w:rsid w:val="00CF5752"/>
    <w:rsid w:val="00CF6CB6"/>
    <w:rsid w:val="00CF7482"/>
    <w:rsid w:val="00D00DEF"/>
    <w:rsid w:val="00D02272"/>
    <w:rsid w:val="00D03F3F"/>
    <w:rsid w:val="00D0406D"/>
    <w:rsid w:val="00D07A0D"/>
    <w:rsid w:val="00D114A5"/>
    <w:rsid w:val="00D123FE"/>
    <w:rsid w:val="00D125C7"/>
    <w:rsid w:val="00D125FE"/>
    <w:rsid w:val="00D1264E"/>
    <w:rsid w:val="00D13435"/>
    <w:rsid w:val="00D14447"/>
    <w:rsid w:val="00D145B8"/>
    <w:rsid w:val="00D14B1B"/>
    <w:rsid w:val="00D14C87"/>
    <w:rsid w:val="00D150DD"/>
    <w:rsid w:val="00D156ED"/>
    <w:rsid w:val="00D15D28"/>
    <w:rsid w:val="00D15E5A"/>
    <w:rsid w:val="00D16307"/>
    <w:rsid w:val="00D16619"/>
    <w:rsid w:val="00D16874"/>
    <w:rsid w:val="00D16B90"/>
    <w:rsid w:val="00D16E43"/>
    <w:rsid w:val="00D17102"/>
    <w:rsid w:val="00D175E3"/>
    <w:rsid w:val="00D17938"/>
    <w:rsid w:val="00D202E0"/>
    <w:rsid w:val="00D205C7"/>
    <w:rsid w:val="00D21383"/>
    <w:rsid w:val="00D2199E"/>
    <w:rsid w:val="00D21C86"/>
    <w:rsid w:val="00D220BB"/>
    <w:rsid w:val="00D228DC"/>
    <w:rsid w:val="00D22B4A"/>
    <w:rsid w:val="00D22EC3"/>
    <w:rsid w:val="00D22F8A"/>
    <w:rsid w:val="00D236C8"/>
    <w:rsid w:val="00D23A99"/>
    <w:rsid w:val="00D24E8C"/>
    <w:rsid w:val="00D24F00"/>
    <w:rsid w:val="00D2557A"/>
    <w:rsid w:val="00D2565D"/>
    <w:rsid w:val="00D266EB"/>
    <w:rsid w:val="00D271FC"/>
    <w:rsid w:val="00D27945"/>
    <w:rsid w:val="00D27959"/>
    <w:rsid w:val="00D27AE5"/>
    <w:rsid w:val="00D27C42"/>
    <w:rsid w:val="00D30FF7"/>
    <w:rsid w:val="00D3157C"/>
    <w:rsid w:val="00D31926"/>
    <w:rsid w:val="00D31F62"/>
    <w:rsid w:val="00D3289C"/>
    <w:rsid w:val="00D32C8D"/>
    <w:rsid w:val="00D3403E"/>
    <w:rsid w:val="00D34159"/>
    <w:rsid w:val="00D354F4"/>
    <w:rsid w:val="00D358E6"/>
    <w:rsid w:val="00D35C64"/>
    <w:rsid w:val="00D35FA7"/>
    <w:rsid w:val="00D370B4"/>
    <w:rsid w:val="00D3713C"/>
    <w:rsid w:val="00D37623"/>
    <w:rsid w:val="00D4063C"/>
    <w:rsid w:val="00D40643"/>
    <w:rsid w:val="00D40F5D"/>
    <w:rsid w:val="00D40FC6"/>
    <w:rsid w:val="00D41BF4"/>
    <w:rsid w:val="00D41D23"/>
    <w:rsid w:val="00D427C1"/>
    <w:rsid w:val="00D43CCA"/>
    <w:rsid w:val="00D43D72"/>
    <w:rsid w:val="00D4427F"/>
    <w:rsid w:val="00D44F8E"/>
    <w:rsid w:val="00D44FFC"/>
    <w:rsid w:val="00D45083"/>
    <w:rsid w:val="00D4510F"/>
    <w:rsid w:val="00D455CB"/>
    <w:rsid w:val="00D46044"/>
    <w:rsid w:val="00D46599"/>
    <w:rsid w:val="00D4732A"/>
    <w:rsid w:val="00D47488"/>
    <w:rsid w:val="00D47E07"/>
    <w:rsid w:val="00D5049F"/>
    <w:rsid w:val="00D5086E"/>
    <w:rsid w:val="00D50919"/>
    <w:rsid w:val="00D5098D"/>
    <w:rsid w:val="00D50D09"/>
    <w:rsid w:val="00D50D7F"/>
    <w:rsid w:val="00D514AD"/>
    <w:rsid w:val="00D51D6C"/>
    <w:rsid w:val="00D521AE"/>
    <w:rsid w:val="00D5224F"/>
    <w:rsid w:val="00D5250C"/>
    <w:rsid w:val="00D52BD0"/>
    <w:rsid w:val="00D5370B"/>
    <w:rsid w:val="00D53D64"/>
    <w:rsid w:val="00D54F73"/>
    <w:rsid w:val="00D553A5"/>
    <w:rsid w:val="00D55791"/>
    <w:rsid w:val="00D55D4C"/>
    <w:rsid w:val="00D56A39"/>
    <w:rsid w:val="00D57283"/>
    <w:rsid w:val="00D572FB"/>
    <w:rsid w:val="00D57560"/>
    <w:rsid w:val="00D578C1"/>
    <w:rsid w:val="00D57D99"/>
    <w:rsid w:val="00D6004E"/>
    <w:rsid w:val="00D603F2"/>
    <w:rsid w:val="00D61220"/>
    <w:rsid w:val="00D618EA"/>
    <w:rsid w:val="00D61C26"/>
    <w:rsid w:val="00D61E3A"/>
    <w:rsid w:val="00D62D8A"/>
    <w:rsid w:val="00D62ED8"/>
    <w:rsid w:val="00D631BE"/>
    <w:rsid w:val="00D63368"/>
    <w:rsid w:val="00D63CF1"/>
    <w:rsid w:val="00D64C51"/>
    <w:rsid w:val="00D65021"/>
    <w:rsid w:val="00D6502B"/>
    <w:rsid w:val="00D65453"/>
    <w:rsid w:val="00D65D83"/>
    <w:rsid w:val="00D66016"/>
    <w:rsid w:val="00D6672A"/>
    <w:rsid w:val="00D66FDF"/>
    <w:rsid w:val="00D67A09"/>
    <w:rsid w:val="00D71D1F"/>
    <w:rsid w:val="00D72321"/>
    <w:rsid w:val="00D729AB"/>
    <w:rsid w:val="00D72B1A"/>
    <w:rsid w:val="00D748C7"/>
    <w:rsid w:val="00D74DCC"/>
    <w:rsid w:val="00D75981"/>
    <w:rsid w:val="00D769DE"/>
    <w:rsid w:val="00D76CFF"/>
    <w:rsid w:val="00D770E8"/>
    <w:rsid w:val="00D77831"/>
    <w:rsid w:val="00D77856"/>
    <w:rsid w:val="00D8051C"/>
    <w:rsid w:val="00D807F9"/>
    <w:rsid w:val="00D82906"/>
    <w:rsid w:val="00D82D6A"/>
    <w:rsid w:val="00D82D72"/>
    <w:rsid w:val="00D832C1"/>
    <w:rsid w:val="00D84617"/>
    <w:rsid w:val="00D8540B"/>
    <w:rsid w:val="00D85666"/>
    <w:rsid w:val="00D8596C"/>
    <w:rsid w:val="00D85E08"/>
    <w:rsid w:val="00D86380"/>
    <w:rsid w:val="00D86F4D"/>
    <w:rsid w:val="00D876EB"/>
    <w:rsid w:val="00D879CA"/>
    <w:rsid w:val="00D87C19"/>
    <w:rsid w:val="00D90FB8"/>
    <w:rsid w:val="00D91695"/>
    <w:rsid w:val="00D92106"/>
    <w:rsid w:val="00D92A76"/>
    <w:rsid w:val="00D94192"/>
    <w:rsid w:val="00D94315"/>
    <w:rsid w:val="00D94D6B"/>
    <w:rsid w:val="00D95A7A"/>
    <w:rsid w:val="00D96189"/>
    <w:rsid w:val="00D9696A"/>
    <w:rsid w:val="00D96E72"/>
    <w:rsid w:val="00D96FCA"/>
    <w:rsid w:val="00D97B01"/>
    <w:rsid w:val="00D97ECA"/>
    <w:rsid w:val="00DA00E5"/>
    <w:rsid w:val="00DA07DF"/>
    <w:rsid w:val="00DA1706"/>
    <w:rsid w:val="00DA2AC9"/>
    <w:rsid w:val="00DA389F"/>
    <w:rsid w:val="00DA395F"/>
    <w:rsid w:val="00DA3EC8"/>
    <w:rsid w:val="00DA5124"/>
    <w:rsid w:val="00DA519B"/>
    <w:rsid w:val="00DA5A87"/>
    <w:rsid w:val="00DA6223"/>
    <w:rsid w:val="00DA7D76"/>
    <w:rsid w:val="00DA7D85"/>
    <w:rsid w:val="00DB0252"/>
    <w:rsid w:val="00DB06CF"/>
    <w:rsid w:val="00DB0C49"/>
    <w:rsid w:val="00DB124B"/>
    <w:rsid w:val="00DB160D"/>
    <w:rsid w:val="00DB1B67"/>
    <w:rsid w:val="00DB1C21"/>
    <w:rsid w:val="00DB1CF4"/>
    <w:rsid w:val="00DB22B1"/>
    <w:rsid w:val="00DB26C0"/>
    <w:rsid w:val="00DB2D5F"/>
    <w:rsid w:val="00DB3118"/>
    <w:rsid w:val="00DB34D6"/>
    <w:rsid w:val="00DB4BF5"/>
    <w:rsid w:val="00DB4C7F"/>
    <w:rsid w:val="00DB5137"/>
    <w:rsid w:val="00DB5560"/>
    <w:rsid w:val="00DB560C"/>
    <w:rsid w:val="00DB583D"/>
    <w:rsid w:val="00DB616B"/>
    <w:rsid w:val="00DB78B9"/>
    <w:rsid w:val="00DB7E11"/>
    <w:rsid w:val="00DC022A"/>
    <w:rsid w:val="00DC02A1"/>
    <w:rsid w:val="00DC06F8"/>
    <w:rsid w:val="00DC0702"/>
    <w:rsid w:val="00DC0C46"/>
    <w:rsid w:val="00DC1009"/>
    <w:rsid w:val="00DC13F3"/>
    <w:rsid w:val="00DC2561"/>
    <w:rsid w:val="00DC26F8"/>
    <w:rsid w:val="00DC2BEC"/>
    <w:rsid w:val="00DC334E"/>
    <w:rsid w:val="00DC3435"/>
    <w:rsid w:val="00DC3A05"/>
    <w:rsid w:val="00DC4600"/>
    <w:rsid w:val="00DC468A"/>
    <w:rsid w:val="00DC4978"/>
    <w:rsid w:val="00DC4F11"/>
    <w:rsid w:val="00DC5353"/>
    <w:rsid w:val="00DC5523"/>
    <w:rsid w:val="00DC5785"/>
    <w:rsid w:val="00DC59A2"/>
    <w:rsid w:val="00DC5B2D"/>
    <w:rsid w:val="00DC5D9F"/>
    <w:rsid w:val="00DC6130"/>
    <w:rsid w:val="00DC67CC"/>
    <w:rsid w:val="00DC6F37"/>
    <w:rsid w:val="00DC7002"/>
    <w:rsid w:val="00DC701C"/>
    <w:rsid w:val="00DC7FAF"/>
    <w:rsid w:val="00DC7FE7"/>
    <w:rsid w:val="00DD045C"/>
    <w:rsid w:val="00DD0B07"/>
    <w:rsid w:val="00DD0F5E"/>
    <w:rsid w:val="00DD1165"/>
    <w:rsid w:val="00DD1392"/>
    <w:rsid w:val="00DD16C4"/>
    <w:rsid w:val="00DD18C7"/>
    <w:rsid w:val="00DD299F"/>
    <w:rsid w:val="00DD2E6A"/>
    <w:rsid w:val="00DD331A"/>
    <w:rsid w:val="00DD3514"/>
    <w:rsid w:val="00DD44C7"/>
    <w:rsid w:val="00DD45CC"/>
    <w:rsid w:val="00DD4D4E"/>
    <w:rsid w:val="00DD59A1"/>
    <w:rsid w:val="00DD61C0"/>
    <w:rsid w:val="00DD6278"/>
    <w:rsid w:val="00DD7538"/>
    <w:rsid w:val="00DD76F4"/>
    <w:rsid w:val="00DE0039"/>
    <w:rsid w:val="00DE05C7"/>
    <w:rsid w:val="00DE0B9C"/>
    <w:rsid w:val="00DE17E5"/>
    <w:rsid w:val="00DE1D38"/>
    <w:rsid w:val="00DE1E83"/>
    <w:rsid w:val="00DE26A2"/>
    <w:rsid w:val="00DE2AC5"/>
    <w:rsid w:val="00DE2C48"/>
    <w:rsid w:val="00DE3B03"/>
    <w:rsid w:val="00DE44F7"/>
    <w:rsid w:val="00DE5458"/>
    <w:rsid w:val="00DE5D72"/>
    <w:rsid w:val="00DE689C"/>
    <w:rsid w:val="00DE6ED5"/>
    <w:rsid w:val="00DE7419"/>
    <w:rsid w:val="00DE7610"/>
    <w:rsid w:val="00DE7801"/>
    <w:rsid w:val="00DF0C15"/>
    <w:rsid w:val="00DF1721"/>
    <w:rsid w:val="00DF1BB7"/>
    <w:rsid w:val="00DF22A3"/>
    <w:rsid w:val="00DF2952"/>
    <w:rsid w:val="00DF2A1C"/>
    <w:rsid w:val="00DF2BA5"/>
    <w:rsid w:val="00DF2C62"/>
    <w:rsid w:val="00DF38C8"/>
    <w:rsid w:val="00DF3956"/>
    <w:rsid w:val="00DF4F5A"/>
    <w:rsid w:val="00DF58E8"/>
    <w:rsid w:val="00DF612D"/>
    <w:rsid w:val="00DF6B6C"/>
    <w:rsid w:val="00DF6DB2"/>
    <w:rsid w:val="00E00241"/>
    <w:rsid w:val="00E02573"/>
    <w:rsid w:val="00E0275E"/>
    <w:rsid w:val="00E02FD9"/>
    <w:rsid w:val="00E03027"/>
    <w:rsid w:val="00E03285"/>
    <w:rsid w:val="00E0376D"/>
    <w:rsid w:val="00E03CA0"/>
    <w:rsid w:val="00E04C05"/>
    <w:rsid w:val="00E05EBA"/>
    <w:rsid w:val="00E0691A"/>
    <w:rsid w:val="00E071E6"/>
    <w:rsid w:val="00E10927"/>
    <w:rsid w:val="00E10A6A"/>
    <w:rsid w:val="00E10D27"/>
    <w:rsid w:val="00E11051"/>
    <w:rsid w:val="00E1129E"/>
    <w:rsid w:val="00E11502"/>
    <w:rsid w:val="00E1156B"/>
    <w:rsid w:val="00E1213B"/>
    <w:rsid w:val="00E123EE"/>
    <w:rsid w:val="00E128F3"/>
    <w:rsid w:val="00E12FA9"/>
    <w:rsid w:val="00E13565"/>
    <w:rsid w:val="00E13C99"/>
    <w:rsid w:val="00E147DF"/>
    <w:rsid w:val="00E14D13"/>
    <w:rsid w:val="00E14DCC"/>
    <w:rsid w:val="00E15E2D"/>
    <w:rsid w:val="00E163F9"/>
    <w:rsid w:val="00E16A77"/>
    <w:rsid w:val="00E16C95"/>
    <w:rsid w:val="00E16D3D"/>
    <w:rsid w:val="00E17722"/>
    <w:rsid w:val="00E17A0E"/>
    <w:rsid w:val="00E20405"/>
    <w:rsid w:val="00E20B16"/>
    <w:rsid w:val="00E20B46"/>
    <w:rsid w:val="00E20CC5"/>
    <w:rsid w:val="00E20DE0"/>
    <w:rsid w:val="00E217B7"/>
    <w:rsid w:val="00E21CD2"/>
    <w:rsid w:val="00E22CC6"/>
    <w:rsid w:val="00E23091"/>
    <w:rsid w:val="00E2331B"/>
    <w:rsid w:val="00E236F2"/>
    <w:rsid w:val="00E23B0C"/>
    <w:rsid w:val="00E23E9C"/>
    <w:rsid w:val="00E24139"/>
    <w:rsid w:val="00E24904"/>
    <w:rsid w:val="00E250C2"/>
    <w:rsid w:val="00E251E6"/>
    <w:rsid w:val="00E2563F"/>
    <w:rsid w:val="00E26411"/>
    <w:rsid w:val="00E269E6"/>
    <w:rsid w:val="00E26B28"/>
    <w:rsid w:val="00E26C23"/>
    <w:rsid w:val="00E30FDE"/>
    <w:rsid w:val="00E315F6"/>
    <w:rsid w:val="00E31611"/>
    <w:rsid w:val="00E32C08"/>
    <w:rsid w:val="00E32C8F"/>
    <w:rsid w:val="00E32D68"/>
    <w:rsid w:val="00E32FFD"/>
    <w:rsid w:val="00E33769"/>
    <w:rsid w:val="00E33BAD"/>
    <w:rsid w:val="00E341FE"/>
    <w:rsid w:val="00E345CC"/>
    <w:rsid w:val="00E34F68"/>
    <w:rsid w:val="00E351BA"/>
    <w:rsid w:val="00E356FB"/>
    <w:rsid w:val="00E40A4B"/>
    <w:rsid w:val="00E41B3F"/>
    <w:rsid w:val="00E41C5C"/>
    <w:rsid w:val="00E42C9A"/>
    <w:rsid w:val="00E42DEB"/>
    <w:rsid w:val="00E43390"/>
    <w:rsid w:val="00E43CC2"/>
    <w:rsid w:val="00E43CFC"/>
    <w:rsid w:val="00E448F0"/>
    <w:rsid w:val="00E449A9"/>
    <w:rsid w:val="00E45000"/>
    <w:rsid w:val="00E45B2C"/>
    <w:rsid w:val="00E45E68"/>
    <w:rsid w:val="00E46C37"/>
    <w:rsid w:val="00E475FF"/>
    <w:rsid w:val="00E47AD7"/>
    <w:rsid w:val="00E47F8F"/>
    <w:rsid w:val="00E5040A"/>
    <w:rsid w:val="00E50907"/>
    <w:rsid w:val="00E50BFA"/>
    <w:rsid w:val="00E51781"/>
    <w:rsid w:val="00E52A99"/>
    <w:rsid w:val="00E52AA4"/>
    <w:rsid w:val="00E53A8E"/>
    <w:rsid w:val="00E54013"/>
    <w:rsid w:val="00E541D3"/>
    <w:rsid w:val="00E54984"/>
    <w:rsid w:val="00E55505"/>
    <w:rsid w:val="00E55509"/>
    <w:rsid w:val="00E55DE8"/>
    <w:rsid w:val="00E5625B"/>
    <w:rsid w:val="00E56FF0"/>
    <w:rsid w:val="00E57C01"/>
    <w:rsid w:val="00E57E54"/>
    <w:rsid w:val="00E61B34"/>
    <w:rsid w:val="00E61B4A"/>
    <w:rsid w:val="00E6326C"/>
    <w:rsid w:val="00E63675"/>
    <w:rsid w:val="00E63DC4"/>
    <w:rsid w:val="00E64959"/>
    <w:rsid w:val="00E651E3"/>
    <w:rsid w:val="00E66566"/>
    <w:rsid w:val="00E67FC9"/>
    <w:rsid w:val="00E709D9"/>
    <w:rsid w:val="00E71520"/>
    <w:rsid w:val="00E7170A"/>
    <w:rsid w:val="00E71821"/>
    <w:rsid w:val="00E71B3D"/>
    <w:rsid w:val="00E72B97"/>
    <w:rsid w:val="00E72E9F"/>
    <w:rsid w:val="00E733BA"/>
    <w:rsid w:val="00E7415A"/>
    <w:rsid w:val="00E741CC"/>
    <w:rsid w:val="00E7441B"/>
    <w:rsid w:val="00E74794"/>
    <w:rsid w:val="00E75232"/>
    <w:rsid w:val="00E75E79"/>
    <w:rsid w:val="00E76380"/>
    <w:rsid w:val="00E76911"/>
    <w:rsid w:val="00E77114"/>
    <w:rsid w:val="00E7713C"/>
    <w:rsid w:val="00E7797D"/>
    <w:rsid w:val="00E8016B"/>
    <w:rsid w:val="00E8039F"/>
    <w:rsid w:val="00E80C82"/>
    <w:rsid w:val="00E81576"/>
    <w:rsid w:val="00E816CF"/>
    <w:rsid w:val="00E82EE9"/>
    <w:rsid w:val="00E83014"/>
    <w:rsid w:val="00E831A9"/>
    <w:rsid w:val="00E8371D"/>
    <w:rsid w:val="00E83969"/>
    <w:rsid w:val="00E83ACD"/>
    <w:rsid w:val="00E83ADF"/>
    <w:rsid w:val="00E83DAA"/>
    <w:rsid w:val="00E84393"/>
    <w:rsid w:val="00E85078"/>
    <w:rsid w:val="00E855F3"/>
    <w:rsid w:val="00E85E1B"/>
    <w:rsid w:val="00E866DD"/>
    <w:rsid w:val="00E86C7E"/>
    <w:rsid w:val="00E86F82"/>
    <w:rsid w:val="00E87427"/>
    <w:rsid w:val="00E87EC1"/>
    <w:rsid w:val="00E90724"/>
    <w:rsid w:val="00E90C4A"/>
    <w:rsid w:val="00E9153F"/>
    <w:rsid w:val="00E9175A"/>
    <w:rsid w:val="00E92AD2"/>
    <w:rsid w:val="00E92F34"/>
    <w:rsid w:val="00E936BC"/>
    <w:rsid w:val="00E937F6"/>
    <w:rsid w:val="00E939B3"/>
    <w:rsid w:val="00E9435A"/>
    <w:rsid w:val="00E94434"/>
    <w:rsid w:val="00E944A9"/>
    <w:rsid w:val="00E94A5F"/>
    <w:rsid w:val="00E94DDD"/>
    <w:rsid w:val="00E951DD"/>
    <w:rsid w:val="00E95A2C"/>
    <w:rsid w:val="00E96127"/>
    <w:rsid w:val="00E966A9"/>
    <w:rsid w:val="00E97487"/>
    <w:rsid w:val="00EA0DA7"/>
    <w:rsid w:val="00EA0E5A"/>
    <w:rsid w:val="00EA1082"/>
    <w:rsid w:val="00EA15E6"/>
    <w:rsid w:val="00EA2402"/>
    <w:rsid w:val="00EA2965"/>
    <w:rsid w:val="00EA375A"/>
    <w:rsid w:val="00EA44F3"/>
    <w:rsid w:val="00EA4989"/>
    <w:rsid w:val="00EA60CE"/>
    <w:rsid w:val="00EA6EAF"/>
    <w:rsid w:val="00EA7126"/>
    <w:rsid w:val="00EA764A"/>
    <w:rsid w:val="00EA7DD9"/>
    <w:rsid w:val="00EB0AA0"/>
    <w:rsid w:val="00EB0EF9"/>
    <w:rsid w:val="00EB10C2"/>
    <w:rsid w:val="00EB1715"/>
    <w:rsid w:val="00EB2325"/>
    <w:rsid w:val="00EB273C"/>
    <w:rsid w:val="00EB28D4"/>
    <w:rsid w:val="00EB2D60"/>
    <w:rsid w:val="00EB2DB5"/>
    <w:rsid w:val="00EB3DAF"/>
    <w:rsid w:val="00EB487F"/>
    <w:rsid w:val="00EB5FC9"/>
    <w:rsid w:val="00EB633C"/>
    <w:rsid w:val="00EB729B"/>
    <w:rsid w:val="00EB755C"/>
    <w:rsid w:val="00EB75DA"/>
    <w:rsid w:val="00EB75E0"/>
    <w:rsid w:val="00EB7B24"/>
    <w:rsid w:val="00EC0274"/>
    <w:rsid w:val="00EC035B"/>
    <w:rsid w:val="00EC1DE6"/>
    <w:rsid w:val="00EC2229"/>
    <w:rsid w:val="00EC28F9"/>
    <w:rsid w:val="00EC324F"/>
    <w:rsid w:val="00EC3257"/>
    <w:rsid w:val="00EC3C8C"/>
    <w:rsid w:val="00EC48F0"/>
    <w:rsid w:val="00EC4E0C"/>
    <w:rsid w:val="00EC5A15"/>
    <w:rsid w:val="00EC793B"/>
    <w:rsid w:val="00EC7E7B"/>
    <w:rsid w:val="00ED0340"/>
    <w:rsid w:val="00ED0779"/>
    <w:rsid w:val="00ED0B43"/>
    <w:rsid w:val="00ED0EA1"/>
    <w:rsid w:val="00ED10CF"/>
    <w:rsid w:val="00ED1272"/>
    <w:rsid w:val="00ED1EEE"/>
    <w:rsid w:val="00ED240C"/>
    <w:rsid w:val="00ED24FE"/>
    <w:rsid w:val="00ED2AE9"/>
    <w:rsid w:val="00ED2C56"/>
    <w:rsid w:val="00ED329B"/>
    <w:rsid w:val="00ED34EB"/>
    <w:rsid w:val="00ED37F2"/>
    <w:rsid w:val="00ED3C6F"/>
    <w:rsid w:val="00ED3CCF"/>
    <w:rsid w:val="00ED484C"/>
    <w:rsid w:val="00ED4B3D"/>
    <w:rsid w:val="00ED4C4E"/>
    <w:rsid w:val="00ED55E3"/>
    <w:rsid w:val="00ED5613"/>
    <w:rsid w:val="00ED56DF"/>
    <w:rsid w:val="00ED719C"/>
    <w:rsid w:val="00EE01B4"/>
    <w:rsid w:val="00EE0202"/>
    <w:rsid w:val="00EE0237"/>
    <w:rsid w:val="00EE15DD"/>
    <w:rsid w:val="00EE1875"/>
    <w:rsid w:val="00EE2270"/>
    <w:rsid w:val="00EE23F7"/>
    <w:rsid w:val="00EE265E"/>
    <w:rsid w:val="00EE2DE9"/>
    <w:rsid w:val="00EE3581"/>
    <w:rsid w:val="00EE4131"/>
    <w:rsid w:val="00EE4457"/>
    <w:rsid w:val="00EE504A"/>
    <w:rsid w:val="00EE5A4C"/>
    <w:rsid w:val="00EE60E8"/>
    <w:rsid w:val="00EE612E"/>
    <w:rsid w:val="00EE628A"/>
    <w:rsid w:val="00EE6438"/>
    <w:rsid w:val="00EE6CD4"/>
    <w:rsid w:val="00EE726A"/>
    <w:rsid w:val="00EE7861"/>
    <w:rsid w:val="00EE7AB1"/>
    <w:rsid w:val="00EF15BA"/>
    <w:rsid w:val="00EF162A"/>
    <w:rsid w:val="00EF22CA"/>
    <w:rsid w:val="00EF2A83"/>
    <w:rsid w:val="00EF3AF2"/>
    <w:rsid w:val="00EF4273"/>
    <w:rsid w:val="00EF494E"/>
    <w:rsid w:val="00EF570E"/>
    <w:rsid w:val="00EF5C22"/>
    <w:rsid w:val="00EF621B"/>
    <w:rsid w:val="00F000D2"/>
    <w:rsid w:val="00F0062B"/>
    <w:rsid w:val="00F00A56"/>
    <w:rsid w:val="00F00C08"/>
    <w:rsid w:val="00F0119E"/>
    <w:rsid w:val="00F019DA"/>
    <w:rsid w:val="00F02135"/>
    <w:rsid w:val="00F02585"/>
    <w:rsid w:val="00F03B82"/>
    <w:rsid w:val="00F03E5F"/>
    <w:rsid w:val="00F040C6"/>
    <w:rsid w:val="00F04BA9"/>
    <w:rsid w:val="00F05552"/>
    <w:rsid w:val="00F057A7"/>
    <w:rsid w:val="00F05D2D"/>
    <w:rsid w:val="00F05F1A"/>
    <w:rsid w:val="00F06A0D"/>
    <w:rsid w:val="00F07242"/>
    <w:rsid w:val="00F073B6"/>
    <w:rsid w:val="00F07598"/>
    <w:rsid w:val="00F075F8"/>
    <w:rsid w:val="00F07616"/>
    <w:rsid w:val="00F07C5E"/>
    <w:rsid w:val="00F105F4"/>
    <w:rsid w:val="00F10759"/>
    <w:rsid w:val="00F10BD1"/>
    <w:rsid w:val="00F11204"/>
    <w:rsid w:val="00F11749"/>
    <w:rsid w:val="00F11E87"/>
    <w:rsid w:val="00F1205A"/>
    <w:rsid w:val="00F124FF"/>
    <w:rsid w:val="00F132ED"/>
    <w:rsid w:val="00F15637"/>
    <w:rsid w:val="00F168AF"/>
    <w:rsid w:val="00F16A80"/>
    <w:rsid w:val="00F16C52"/>
    <w:rsid w:val="00F177A0"/>
    <w:rsid w:val="00F201BF"/>
    <w:rsid w:val="00F20361"/>
    <w:rsid w:val="00F20521"/>
    <w:rsid w:val="00F2202C"/>
    <w:rsid w:val="00F22413"/>
    <w:rsid w:val="00F2255B"/>
    <w:rsid w:val="00F22C71"/>
    <w:rsid w:val="00F22F11"/>
    <w:rsid w:val="00F23833"/>
    <w:rsid w:val="00F23C98"/>
    <w:rsid w:val="00F23CC8"/>
    <w:rsid w:val="00F245CE"/>
    <w:rsid w:val="00F24777"/>
    <w:rsid w:val="00F2538B"/>
    <w:rsid w:val="00F25CC1"/>
    <w:rsid w:val="00F25EC4"/>
    <w:rsid w:val="00F26A89"/>
    <w:rsid w:val="00F27497"/>
    <w:rsid w:val="00F2789A"/>
    <w:rsid w:val="00F2793B"/>
    <w:rsid w:val="00F30353"/>
    <w:rsid w:val="00F304A1"/>
    <w:rsid w:val="00F32E79"/>
    <w:rsid w:val="00F33856"/>
    <w:rsid w:val="00F3385C"/>
    <w:rsid w:val="00F33A7B"/>
    <w:rsid w:val="00F33C04"/>
    <w:rsid w:val="00F34022"/>
    <w:rsid w:val="00F340AC"/>
    <w:rsid w:val="00F3413D"/>
    <w:rsid w:val="00F34B6E"/>
    <w:rsid w:val="00F35015"/>
    <w:rsid w:val="00F35413"/>
    <w:rsid w:val="00F36044"/>
    <w:rsid w:val="00F36A29"/>
    <w:rsid w:val="00F36A9A"/>
    <w:rsid w:val="00F371BF"/>
    <w:rsid w:val="00F37341"/>
    <w:rsid w:val="00F37409"/>
    <w:rsid w:val="00F4011A"/>
    <w:rsid w:val="00F404E5"/>
    <w:rsid w:val="00F40670"/>
    <w:rsid w:val="00F4083A"/>
    <w:rsid w:val="00F40C5D"/>
    <w:rsid w:val="00F40C5E"/>
    <w:rsid w:val="00F40CD7"/>
    <w:rsid w:val="00F4185E"/>
    <w:rsid w:val="00F4233D"/>
    <w:rsid w:val="00F42905"/>
    <w:rsid w:val="00F43CF8"/>
    <w:rsid w:val="00F44752"/>
    <w:rsid w:val="00F44F74"/>
    <w:rsid w:val="00F4626A"/>
    <w:rsid w:val="00F46FCF"/>
    <w:rsid w:val="00F477B1"/>
    <w:rsid w:val="00F478EC"/>
    <w:rsid w:val="00F479E4"/>
    <w:rsid w:val="00F47E64"/>
    <w:rsid w:val="00F50940"/>
    <w:rsid w:val="00F50ABC"/>
    <w:rsid w:val="00F51049"/>
    <w:rsid w:val="00F5273E"/>
    <w:rsid w:val="00F52864"/>
    <w:rsid w:val="00F53E89"/>
    <w:rsid w:val="00F54346"/>
    <w:rsid w:val="00F5574D"/>
    <w:rsid w:val="00F56A04"/>
    <w:rsid w:val="00F57A61"/>
    <w:rsid w:val="00F57B6D"/>
    <w:rsid w:val="00F60B09"/>
    <w:rsid w:val="00F61909"/>
    <w:rsid w:val="00F6221E"/>
    <w:rsid w:val="00F62576"/>
    <w:rsid w:val="00F62C8B"/>
    <w:rsid w:val="00F62F05"/>
    <w:rsid w:val="00F62F54"/>
    <w:rsid w:val="00F630CA"/>
    <w:rsid w:val="00F640D0"/>
    <w:rsid w:val="00F64E9F"/>
    <w:rsid w:val="00F654FC"/>
    <w:rsid w:val="00F6560A"/>
    <w:rsid w:val="00F65701"/>
    <w:rsid w:val="00F6587A"/>
    <w:rsid w:val="00F661FF"/>
    <w:rsid w:val="00F664BD"/>
    <w:rsid w:val="00F66512"/>
    <w:rsid w:val="00F66EFA"/>
    <w:rsid w:val="00F67061"/>
    <w:rsid w:val="00F676BB"/>
    <w:rsid w:val="00F70106"/>
    <w:rsid w:val="00F70ABE"/>
    <w:rsid w:val="00F70C53"/>
    <w:rsid w:val="00F70D72"/>
    <w:rsid w:val="00F70F88"/>
    <w:rsid w:val="00F71105"/>
    <w:rsid w:val="00F7155A"/>
    <w:rsid w:val="00F7167E"/>
    <w:rsid w:val="00F71B4E"/>
    <w:rsid w:val="00F71E99"/>
    <w:rsid w:val="00F726FC"/>
    <w:rsid w:val="00F72880"/>
    <w:rsid w:val="00F72990"/>
    <w:rsid w:val="00F72CE3"/>
    <w:rsid w:val="00F72DD9"/>
    <w:rsid w:val="00F73568"/>
    <w:rsid w:val="00F736F4"/>
    <w:rsid w:val="00F73C73"/>
    <w:rsid w:val="00F74769"/>
    <w:rsid w:val="00F74E9F"/>
    <w:rsid w:val="00F7525F"/>
    <w:rsid w:val="00F7541B"/>
    <w:rsid w:val="00F7580F"/>
    <w:rsid w:val="00F760E0"/>
    <w:rsid w:val="00F76747"/>
    <w:rsid w:val="00F769A4"/>
    <w:rsid w:val="00F7789B"/>
    <w:rsid w:val="00F779DB"/>
    <w:rsid w:val="00F77B63"/>
    <w:rsid w:val="00F77FCE"/>
    <w:rsid w:val="00F8028E"/>
    <w:rsid w:val="00F8056B"/>
    <w:rsid w:val="00F80B4D"/>
    <w:rsid w:val="00F80FB0"/>
    <w:rsid w:val="00F81231"/>
    <w:rsid w:val="00F815D7"/>
    <w:rsid w:val="00F818D5"/>
    <w:rsid w:val="00F81925"/>
    <w:rsid w:val="00F8194B"/>
    <w:rsid w:val="00F81F41"/>
    <w:rsid w:val="00F82275"/>
    <w:rsid w:val="00F82EEC"/>
    <w:rsid w:val="00F82F89"/>
    <w:rsid w:val="00F830D0"/>
    <w:rsid w:val="00F840F5"/>
    <w:rsid w:val="00F8497B"/>
    <w:rsid w:val="00F84FBC"/>
    <w:rsid w:val="00F8503A"/>
    <w:rsid w:val="00F850CE"/>
    <w:rsid w:val="00F85253"/>
    <w:rsid w:val="00F85407"/>
    <w:rsid w:val="00F85614"/>
    <w:rsid w:val="00F85CD7"/>
    <w:rsid w:val="00F868CB"/>
    <w:rsid w:val="00F87902"/>
    <w:rsid w:val="00F87C8D"/>
    <w:rsid w:val="00F911A7"/>
    <w:rsid w:val="00F91732"/>
    <w:rsid w:val="00F91796"/>
    <w:rsid w:val="00F919A9"/>
    <w:rsid w:val="00F92ED2"/>
    <w:rsid w:val="00F93648"/>
    <w:rsid w:val="00F94729"/>
    <w:rsid w:val="00F94B1E"/>
    <w:rsid w:val="00F94BD8"/>
    <w:rsid w:val="00F955A2"/>
    <w:rsid w:val="00F95A63"/>
    <w:rsid w:val="00F95B71"/>
    <w:rsid w:val="00F95CB9"/>
    <w:rsid w:val="00F95FCC"/>
    <w:rsid w:val="00F96076"/>
    <w:rsid w:val="00F96351"/>
    <w:rsid w:val="00F9699C"/>
    <w:rsid w:val="00F96B54"/>
    <w:rsid w:val="00F96CA7"/>
    <w:rsid w:val="00F97F8D"/>
    <w:rsid w:val="00FA02F3"/>
    <w:rsid w:val="00FA0875"/>
    <w:rsid w:val="00FA09C5"/>
    <w:rsid w:val="00FA1B0A"/>
    <w:rsid w:val="00FA2194"/>
    <w:rsid w:val="00FA28E9"/>
    <w:rsid w:val="00FA34CF"/>
    <w:rsid w:val="00FA3886"/>
    <w:rsid w:val="00FA39F2"/>
    <w:rsid w:val="00FA3B6E"/>
    <w:rsid w:val="00FA3F33"/>
    <w:rsid w:val="00FA466E"/>
    <w:rsid w:val="00FA4C9F"/>
    <w:rsid w:val="00FA4F1C"/>
    <w:rsid w:val="00FA4FD4"/>
    <w:rsid w:val="00FA4FE2"/>
    <w:rsid w:val="00FA595B"/>
    <w:rsid w:val="00FA6053"/>
    <w:rsid w:val="00FA6468"/>
    <w:rsid w:val="00FA6A63"/>
    <w:rsid w:val="00FA6E68"/>
    <w:rsid w:val="00FA7394"/>
    <w:rsid w:val="00FA73B2"/>
    <w:rsid w:val="00FA7D4B"/>
    <w:rsid w:val="00FB00BB"/>
    <w:rsid w:val="00FB0287"/>
    <w:rsid w:val="00FB0DFC"/>
    <w:rsid w:val="00FB11D0"/>
    <w:rsid w:val="00FB194C"/>
    <w:rsid w:val="00FB24DE"/>
    <w:rsid w:val="00FB30B7"/>
    <w:rsid w:val="00FB318C"/>
    <w:rsid w:val="00FB3C42"/>
    <w:rsid w:val="00FB3E85"/>
    <w:rsid w:val="00FB410A"/>
    <w:rsid w:val="00FB454E"/>
    <w:rsid w:val="00FB473A"/>
    <w:rsid w:val="00FB517D"/>
    <w:rsid w:val="00FB5A41"/>
    <w:rsid w:val="00FB5C71"/>
    <w:rsid w:val="00FB71B6"/>
    <w:rsid w:val="00FB7409"/>
    <w:rsid w:val="00FC07F0"/>
    <w:rsid w:val="00FC0944"/>
    <w:rsid w:val="00FC1018"/>
    <w:rsid w:val="00FC1F2E"/>
    <w:rsid w:val="00FC2377"/>
    <w:rsid w:val="00FC2757"/>
    <w:rsid w:val="00FC2A89"/>
    <w:rsid w:val="00FC2C92"/>
    <w:rsid w:val="00FC3AAF"/>
    <w:rsid w:val="00FC3EC9"/>
    <w:rsid w:val="00FC4754"/>
    <w:rsid w:val="00FC4BC8"/>
    <w:rsid w:val="00FC6F7C"/>
    <w:rsid w:val="00FC7416"/>
    <w:rsid w:val="00FD0492"/>
    <w:rsid w:val="00FD064D"/>
    <w:rsid w:val="00FD0C66"/>
    <w:rsid w:val="00FD0D16"/>
    <w:rsid w:val="00FD18F8"/>
    <w:rsid w:val="00FD1C9F"/>
    <w:rsid w:val="00FD1E94"/>
    <w:rsid w:val="00FD1FC2"/>
    <w:rsid w:val="00FD2901"/>
    <w:rsid w:val="00FD3AAF"/>
    <w:rsid w:val="00FD3E83"/>
    <w:rsid w:val="00FD44E6"/>
    <w:rsid w:val="00FD4DE5"/>
    <w:rsid w:val="00FD5254"/>
    <w:rsid w:val="00FD5B95"/>
    <w:rsid w:val="00FD5BC9"/>
    <w:rsid w:val="00FD6E8D"/>
    <w:rsid w:val="00FD7B10"/>
    <w:rsid w:val="00FE051D"/>
    <w:rsid w:val="00FE0B90"/>
    <w:rsid w:val="00FE0EC5"/>
    <w:rsid w:val="00FE1435"/>
    <w:rsid w:val="00FE211F"/>
    <w:rsid w:val="00FE22AD"/>
    <w:rsid w:val="00FE2734"/>
    <w:rsid w:val="00FE2CC8"/>
    <w:rsid w:val="00FE3556"/>
    <w:rsid w:val="00FE3B03"/>
    <w:rsid w:val="00FE4527"/>
    <w:rsid w:val="00FE4CD5"/>
    <w:rsid w:val="00FE509F"/>
    <w:rsid w:val="00FE57D3"/>
    <w:rsid w:val="00FE615D"/>
    <w:rsid w:val="00FE686A"/>
    <w:rsid w:val="00FE696E"/>
    <w:rsid w:val="00FE6DFE"/>
    <w:rsid w:val="00FE7102"/>
    <w:rsid w:val="00FE737A"/>
    <w:rsid w:val="00FE7466"/>
    <w:rsid w:val="00FE7C65"/>
    <w:rsid w:val="00FF119F"/>
    <w:rsid w:val="00FF24E5"/>
    <w:rsid w:val="00FF251F"/>
    <w:rsid w:val="00FF2D07"/>
    <w:rsid w:val="00FF32BA"/>
    <w:rsid w:val="00FF3743"/>
    <w:rsid w:val="00FF3755"/>
    <w:rsid w:val="00FF3B01"/>
    <w:rsid w:val="00FF419F"/>
    <w:rsid w:val="00FF50D3"/>
    <w:rsid w:val="00FF51AB"/>
    <w:rsid w:val="00FF53EF"/>
    <w:rsid w:val="00FF587D"/>
    <w:rsid w:val="00FF6DF3"/>
    <w:rsid w:val="00FF6F66"/>
    <w:rsid w:val="00FF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205A9F7"/>
  <w15:docId w15:val="{77631112-8263-41E6-B045-BC5994187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3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2563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E2563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7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20"/>
      <w:outlineLvl w:val="7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563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63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E2563F"/>
    <w:rPr>
      <w:b/>
      <w:bCs/>
    </w:rPr>
  </w:style>
  <w:style w:type="paragraph" w:styleId="ListBullet">
    <w:name w:val="List Bullet"/>
    <w:basedOn w:val="Normal"/>
    <w:rsid w:val="00E2563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63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63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63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63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63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63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63F"/>
    <w:pPr>
      <w:ind w:left="284"/>
    </w:pPr>
  </w:style>
  <w:style w:type="paragraph" w:customStyle="1" w:styleId="AAFrameAddress">
    <w:name w:val="AA Frame Address"/>
    <w:basedOn w:val="Heading1"/>
    <w:rsid w:val="00E2563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63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63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63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63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63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63F"/>
    <w:pPr>
      <w:ind w:left="851" w:hanging="284"/>
    </w:pPr>
  </w:style>
  <w:style w:type="paragraph" w:styleId="Index4">
    <w:name w:val="index 4"/>
    <w:basedOn w:val="Normal"/>
    <w:next w:val="Normal"/>
    <w:semiHidden/>
    <w:rsid w:val="00E2563F"/>
    <w:pPr>
      <w:ind w:left="1135" w:hanging="284"/>
    </w:pPr>
  </w:style>
  <w:style w:type="paragraph" w:styleId="Index6">
    <w:name w:val="index 6"/>
    <w:basedOn w:val="Normal"/>
    <w:next w:val="Normal"/>
    <w:semiHidden/>
    <w:rsid w:val="00E2563F"/>
    <w:pPr>
      <w:ind w:left="1702" w:hanging="284"/>
    </w:pPr>
  </w:style>
  <w:style w:type="paragraph" w:styleId="Index5">
    <w:name w:val="index 5"/>
    <w:basedOn w:val="Normal"/>
    <w:next w:val="Normal"/>
    <w:semiHidden/>
    <w:rsid w:val="00E2563F"/>
    <w:pPr>
      <w:ind w:left="1418" w:hanging="284"/>
    </w:pPr>
  </w:style>
  <w:style w:type="paragraph" w:styleId="Index7">
    <w:name w:val="index 7"/>
    <w:basedOn w:val="Normal"/>
    <w:next w:val="Normal"/>
    <w:semiHidden/>
    <w:rsid w:val="00E2563F"/>
    <w:pPr>
      <w:ind w:left="1985" w:hanging="284"/>
    </w:pPr>
  </w:style>
  <w:style w:type="paragraph" w:styleId="Index8">
    <w:name w:val="index 8"/>
    <w:basedOn w:val="Normal"/>
    <w:next w:val="Normal"/>
    <w:semiHidden/>
    <w:rsid w:val="00E2563F"/>
    <w:pPr>
      <w:ind w:left="2269" w:hanging="284"/>
    </w:pPr>
  </w:style>
  <w:style w:type="paragraph" w:styleId="Index9">
    <w:name w:val="index 9"/>
    <w:basedOn w:val="Normal"/>
    <w:next w:val="Normal"/>
    <w:semiHidden/>
    <w:rsid w:val="00E2563F"/>
    <w:pPr>
      <w:ind w:left="2552" w:hanging="284"/>
    </w:pPr>
  </w:style>
  <w:style w:type="paragraph" w:styleId="TOC2">
    <w:name w:val="toc 2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63F"/>
    <w:pPr>
      <w:ind w:left="851"/>
    </w:pPr>
  </w:style>
  <w:style w:type="paragraph" w:styleId="TOC5">
    <w:name w:val="toc 5"/>
    <w:basedOn w:val="Normal"/>
    <w:next w:val="Normal"/>
    <w:semiHidden/>
    <w:rsid w:val="00E2563F"/>
    <w:pPr>
      <w:ind w:left="1134"/>
    </w:pPr>
  </w:style>
  <w:style w:type="paragraph" w:styleId="TOC6">
    <w:name w:val="toc 6"/>
    <w:basedOn w:val="Normal"/>
    <w:next w:val="Normal"/>
    <w:semiHidden/>
    <w:rsid w:val="00E2563F"/>
    <w:pPr>
      <w:ind w:left="1418"/>
    </w:pPr>
  </w:style>
  <w:style w:type="paragraph" w:styleId="TOC7">
    <w:name w:val="toc 7"/>
    <w:basedOn w:val="Normal"/>
    <w:next w:val="Normal"/>
    <w:semiHidden/>
    <w:rsid w:val="00E2563F"/>
    <w:pPr>
      <w:ind w:left="1701"/>
    </w:pPr>
  </w:style>
  <w:style w:type="paragraph" w:styleId="TOC8">
    <w:name w:val="toc 8"/>
    <w:basedOn w:val="Normal"/>
    <w:next w:val="Normal"/>
    <w:semiHidden/>
    <w:rsid w:val="00E2563F"/>
    <w:pPr>
      <w:ind w:left="1985"/>
    </w:pPr>
  </w:style>
  <w:style w:type="paragraph" w:styleId="TOC9">
    <w:name w:val="toc 9"/>
    <w:basedOn w:val="Normal"/>
    <w:next w:val="Normal"/>
    <w:semiHidden/>
    <w:rsid w:val="00E2563F"/>
    <w:pPr>
      <w:ind w:left="2268"/>
    </w:pPr>
  </w:style>
  <w:style w:type="paragraph" w:styleId="TableofFigures">
    <w:name w:val="table of figures"/>
    <w:basedOn w:val="Normal"/>
    <w:next w:val="Normal"/>
    <w:semiHidden/>
    <w:rsid w:val="00E2563F"/>
    <w:pPr>
      <w:ind w:left="567" w:hanging="567"/>
    </w:pPr>
  </w:style>
  <w:style w:type="paragraph" w:styleId="ListBullet5">
    <w:name w:val="List Bullet 5"/>
    <w:basedOn w:val="Normal"/>
    <w:rsid w:val="00E2563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2563F"/>
    <w:pPr>
      <w:spacing w:after="120"/>
    </w:pPr>
  </w:style>
  <w:style w:type="paragraph" w:styleId="BodyTextFirstIndent">
    <w:name w:val="Body Text First Indent"/>
    <w:basedOn w:val="BodyText"/>
    <w:rsid w:val="00E2563F"/>
    <w:pPr>
      <w:ind w:firstLine="284"/>
    </w:pPr>
  </w:style>
  <w:style w:type="paragraph" w:styleId="BodyTextIndent">
    <w:name w:val="Body Text Indent"/>
    <w:basedOn w:val="Normal"/>
    <w:rsid w:val="00E2563F"/>
    <w:pPr>
      <w:spacing w:after="120"/>
      <w:ind w:left="283"/>
    </w:pPr>
  </w:style>
  <w:style w:type="paragraph" w:styleId="BodyTextFirstIndent2">
    <w:name w:val="Body Text First Indent 2"/>
    <w:basedOn w:val="BodyTextIndent"/>
    <w:rsid w:val="00E2563F"/>
    <w:pPr>
      <w:ind w:left="284" w:firstLine="284"/>
    </w:pPr>
  </w:style>
  <w:style w:type="character" w:styleId="Strong">
    <w:name w:val="Strong"/>
    <w:qFormat/>
    <w:rsid w:val="00E2563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63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63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63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2563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63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63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63F"/>
    <w:pPr>
      <w:framePr w:h="1054" w:wrap="around" w:y="5920"/>
    </w:pPr>
  </w:style>
  <w:style w:type="paragraph" w:customStyle="1" w:styleId="ReportHeading3">
    <w:name w:val="ReportHeading3"/>
    <w:basedOn w:val="ReportHeading2"/>
    <w:rsid w:val="00E2563F"/>
    <w:pPr>
      <w:framePr w:h="443" w:wrap="around" w:y="8223"/>
    </w:pPr>
  </w:style>
  <w:style w:type="paragraph" w:customStyle="1" w:styleId="a">
    <w:name w:val="¢éÍ¤ÇÒÁ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2563F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2563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63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63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63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2563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ºÇ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E2563F"/>
  </w:style>
  <w:style w:type="paragraph" w:styleId="BodyText2">
    <w:name w:val="Body Text 2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odyText3">
    <w:name w:val="Body Text 3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thaiDistribute"/>
    </w:pPr>
    <w:rPr>
      <w:rFonts w:ascii="Angsana New" w:hAnsi="Angsana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961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D7538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D76CF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D76CFF"/>
    <w:rPr>
      <w:rFonts w:ascii="Arial" w:hAnsi="Arial"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D14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B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8029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">
    <w:name w:val="????? T"/>
    <w:basedOn w:val="Normal"/>
    <w:uiPriority w:val="99"/>
    <w:rsid w:val="005F50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rsid w:val="00FB0DF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1">
    <w:name w:val="???"/>
    <w:basedOn w:val="Normal"/>
    <w:rsid w:val="00F95A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7F2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styleId="Emphasis">
    <w:name w:val="Emphasis"/>
    <w:rsid w:val="001B4655"/>
    <w:rPr>
      <w:b w:val="0"/>
      <w:bCs w:val="0"/>
      <w:i w:val="0"/>
      <w:iCs w:val="0"/>
      <w:color w:val="CC0033"/>
    </w:rPr>
  </w:style>
  <w:style w:type="paragraph" w:customStyle="1" w:styleId="a2">
    <w:name w:val="Åº"/>
    <w:basedOn w:val="Normal"/>
    <w:rsid w:val="00252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BD69A6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285BC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8386A"/>
    <w:rPr>
      <w:rFonts w:ascii="Arial" w:hAnsi="Arial"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4C1D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 w:cs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C1D61"/>
    <w:rPr>
      <w:sz w:val="20"/>
      <w:szCs w:val="20"/>
    </w:rPr>
  </w:style>
  <w:style w:type="character" w:customStyle="1" w:styleId="FSContentChar">
    <w:name w:val="FS_Content Char"/>
    <w:link w:val="FSContent"/>
    <w:rsid w:val="004C1D61"/>
    <w:rPr>
      <w:rFonts w:ascii="Angsana New" w:hAnsi="Angsana New" w:cs="Angsana New"/>
      <w:sz w:val="30"/>
      <w:szCs w:val="30"/>
    </w:rPr>
  </w:style>
  <w:style w:type="paragraph" w:customStyle="1" w:styleId="FSHeadMain">
    <w:name w:val="FS_Head Main"/>
    <w:basedOn w:val="Normal"/>
    <w:link w:val="FSHeadMainChar"/>
    <w:qFormat/>
    <w:rsid w:val="00E31611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BlankChar">
    <w:name w:val="FS_Blank Char"/>
    <w:link w:val="FSBlank"/>
    <w:rsid w:val="004C1D61"/>
    <w:rPr>
      <w:rFonts w:ascii="Angsana New" w:hAnsi="Angsana New" w:cs="Angsana New"/>
      <w:sz w:val="30"/>
      <w:szCs w:val="30"/>
    </w:rPr>
  </w:style>
  <w:style w:type="paragraph" w:customStyle="1" w:styleId="FSHeadPolicy">
    <w:name w:val="FS_Head Policy"/>
    <w:basedOn w:val="Normal"/>
    <w:link w:val="FSHeadPolicyChar"/>
    <w:qFormat/>
    <w:rsid w:val="000B003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 w:cs="Angsana New"/>
      <w:b/>
      <w:bCs/>
      <w:i/>
      <w:iCs/>
      <w:sz w:val="30"/>
      <w:szCs w:val="30"/>
    </w:rPr>
  </w:style>
  <w:style w:type="character" w:customStyle="1" w:styleId="FSHeadMainChar">
    <w:name w:val="FS_Head Main Char"/>
    <w:link w:val="FSHeadMain"/>
    <w:rsid w:val="00E31611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HeadPolicyChar">
    <w:name w:val="FS_Head Policy Char"/>
    <w:link w:val="FSHeadPolicy"/>
    <w:rsid w:val="000B0037"/>
    <w:rPr>
      <w:rFonts w:ascii="Angsana New" w:hAnsi="Angsana New" w:cs="Angsana New"/>
      <w:b/>
      <w:bCs/>
      <w:i/>
      <w:i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D650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6502B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E23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44F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0D70AD-BC53-4604-98A1-14AA2A10C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353</TotalTime>
  <Pages>40</Pages>
  <Words>8002</Words>
  <Characters>45613</Characters>
  <Application>Microsoft Office Word</Application>
  <DocSecurity>0</DocSecurity>
  <Lines>380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53508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tadsong_h22</dc:creator>
  <cp:keywords/>
  <cp:lastModifiedBy>Sireetorn, Bunrod</cp:lastModifiedBy>
  <cp:revision>126</cp:revision>
  <cp:lastPrinted>2020-02-16T16:15:00Z</cp:lastPrinted>
  <dcterms:created xsi:type="dcterms:W3CDTF">2020-02-05T12:11:00Z</dcterms:created>
  <dcterms:modified xsi:type="dcterms:W3CDTF">2020-02-26T10:21:00Z</dcterms:modified>
</cp:coreProperties>
</file>