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D54E1" w14:textId="77777777" w:rsidR="006F6CF1" w:rsidRPr="00096252"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bookmarkStart w:id="0" w:name="Title"/>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340ACBB"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2F728E"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E4A655D" w14:textId="77777777" w:rsidR="00DB57D0" w:rsidRPr="00435806" w:rsidRDefault="00151F08"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435806">
        <w:rPr>
          <w:rFonts w:ascii="Times New Roman" w:hAnsi="Times New Roman" w:cs="Times New Roman"/>
          <w:b/>
          <w:bCs/>
          <w:sz w:val="40"/>
          <w:szCs w:val="40"/>
        </w:rPr>
        <w:t>Furukawa Metal (</w:t>
      </w:r>
      <w:smartTag w:uri="urn:schemas-microsoft-com:office:smarttags" w:element="place">
        <w:smartTag w:uri="urn:schemas-microsoft-com:office:smarttags" w:element="country-region">
          <w:r w:rsidRPr="00435806">
            <w:rPr>
              <w:rFonts w:ascii="Times New Roman" w:hAnsi="Times New Roman" w:cs="Times New Roman"/>
              <w:b/>
              <w:bCs/>
              <w:sz w:val="40"/>
              <w:szCs w:val="40"/>
            </w:rPr>
            <w:t>Thailand</w:t>
          </w:r>
        </w:smartTag>
      </w:smartTag>
      <w:r w:rsidRPr="00435806">
        <w:rPr>
          <w:rFonts w:ascii="Times New Roman" w:hAnsi="Times New Roman" w:cs="Times New Roman"/>
          <w:b/>
          <w:bCs/>
          <w:sz w:val="40"/>
          <w:szCs w:val="40"/>
        </w:rPr>
        <w:t>)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for the year ended</w:t>
      </w:r>
    </w:p>
    <w:p w14:paraId="25F6F5BA" w14:textId="69AD68DA" w:rsidR="00DA5714" w:rsidRPr="00435806" w:rsidRDefault="00C97597" w:rsidP="00DA5714">
      <w:pPr>
        <w:pStyle w:val="CoverTitle"/>
        <w:spacing w:line="240" w:lineRule="atLeast"/>
        <w:jc w:val="center"/>
        <w:rPr>
          <w:spacing w:val="-3"/>
          <w:szCs w:val="36"/>
        </w:rPr>
      </w:pPr>
      <w:r>
        <w:rPr>
          <w:spacing w:val="-3"/>
          <w:szCs w:val="36"/>
        </w:rPr>
        <w:t>31 December 201</w:t>
      </w:r>
      <w:r w:rsidR="00580F16">
        <w:rPr>
          <w:spacing w:val="-3"/>
          <w:szCs w:val="36"/>
        </w:rPr>
        <w:t>9</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6CEC5071" w14:textId="77777777" w:rsidR="00DA5714" w:rsidRPr="00435806" w:rsidRDefault="00DA5714" w:rsidP="00DA5714">
      <w:pPr>
        <w:jc w:val="center"/>
        <w:rPr>
          <w:rFonts w:ascii="Times New Roman" w:hAnsi="Times New Roman" w:cs="Times New Roman"/>
          <w:spacing w:val="-3"/>
          <w:sz w:val="36"/>
          <w:szCs w:val="36"/>
          <w:lang w:val="en-GB" w:bidi="ar-SA"/>
        </w:rPr>
      </w:pPr>
      <w:r w:rsidRPr="00435806">
        <w:rPr>
          <w:rFonts w:ascii="Times New Roman" w:hAnsi="Times New Roman" w:cs="Times New Roman"/>
          <w:spacing w:val="-3"/>
          <w:sz w:val="36"/>
          <w:szCs w:val="36"/>
          <w:lang w:val="en-GB" w:bidi="ar-SA"/>
        </w:rPr>
        <w:t>Independent Auditor’s Report</w:t>
      </w:r>
    </w:p>
    <w:p w14:paraId="40D6E76D" w14:textId="77777777" w:rsidR="00DA5714" w:rsidRPr="00435806" w:rsidRDefault="00DA5714"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highlight w:val="cyan"/>
          <w:lang w:val="en-GB" w:bidi="ar-SA"/>
        </w:rPr>
      </w:pPr>
    </w:p>
    <w:bookmarkEnd w:id="0"/>
    <w:p w14:paraId="0F791B7D" w14:textId="77777777" w:rsidR="00497F23" w:rsidRPr="00435806" w:rsidRDefault="00497F23"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sectPr w:rsidR="00497F23" w:rsidRPr="00435806" w:rsidSect="00580F16">
          <w:footerReference w:type="even" r:id="rId8"/>
          <w:footerReference w:type="default" r:id="rId9"/>
          <w:headerReference w:type="first" r:id="rId10"/>
          <w:pgSz w:w="11909" w:h="16834" w:code="9"/>
          <w:pgMar w:top="691" w:right="1152" w:bottom="576" w:left="1152" w:header="720" w:footer="720" w:gutter="0"/>
          <w:pgNumType w:start="0"/>
          <w:cols w:space="720"/>
          <w:titlePg/>
        </w:sectPr>
      </w:pPr>
    </w:p>
    <w:p w14:paraId="4B76FF37" w14:textId="77777777" w:rsidR="002D4900" w:rsidRPr="00435806" w:rsidRDefault="002D4900" w:rsidP="002D4900">
      <w:pPr>
        <w:pStyle w:val="acctmainheading"/>
        <w:tabs>
          <w:tab w:val="left" w:pos="7810"/>
        </w:tabs>
        <w:spacing w:after="0" w:line="240" w:lineRule="atLeast"/>
        <w:outlineLvl w:val="0"/>
      </w:pPr>
      <w:r w:rsidRPr="00435806">
        <w:lastRenderedPageBreak/>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To the Shareholders of Furukawa Metal (</w:t>
      </w:r>
      <w:smartTag w:uri="urn:schemas-microsoft-com:office:smarttags" w:element="place">
        <w:smartTag w:uri="urn:schemas-microsoft-com:office:smarttags" w:element="country-region">
          <w:r w:rsidRPr="00435806">
            <w:rPr>
              <w:rFonts w:ascii="Times New Roman" w:hAnsi="Times New Roman" w:cs="Times New Roman"/>
              <w:b/>
              <w:bCs/>
              <w:sz w:val="24"/>
              <w:szCs w:val="24"/>
            </w:rPr>
            <w:t>Thailand</w:t>
          </w:r>
        </w:smartTag>
      </w:smartTag>
      <w:r w:rsidRPr="00435806">
        <w:rPr>
          <w:rFonts w:ascii="Times New Roman" w:hAnsi="Times New Roman" w:cs="Times New Roman"/>
          <w:b/>
          <w:bCs/>
          <w:sz w:val="24"/>
          <w:szCs w:val="24"/>
        </w:rPr>
        <w:t xml:space="preserve">) Public Company Limited </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3789E913" w:rsidR="002D4900" w:rsidRDefault="002D4900" w:rsidP="002D4900">
      <w:pPr>
        <w:jc w:val="both"/>
        <w:rPr>
          <w:rFonts w:ascii="Times New Roman" w:hAnsi="Times New Roman" w:cs="Times New Roman"/>
          <w:sz w:val="22"/>
        </w:rPr>
      </w:pPr>
      <w:r w:rsidRPr="00435806">
        <w:rPr>
          <w:rFonts w:ascii="Times New Roman" w:hAnsi="Times New Roman" w:cs="Times New Roman"/>
          <w:sz w:val="22"/>
        </w:rPr>
        <w:t>I have audited the financial statements</w:t>
      </w:r>
      <w:r w:rsidRPr="00435806">
        <w:rPr>
          <w:rFonts w:ascii="Times New Roman" w:hAnsi="Times New Roman" w:cs="Times New Roman"/>
          <w:color w:val="0000FF"/>
          <w:sz w:val="22"/>
        </w:rPr>
        <w:t xml:space="preserve"> </w:t>
      </w:r>
      <w:r w:rsidRPr="00435806">
        <w:rPr>
          <w:rFonts w:ascii="Times New Roman" w:hAnsi="Times New Roman" w:cs="Times New Roman"/>
          <w:sz w:val="22"/>
        </w:rPr>
        <w:t>of Furukawa Metal (Thailand) Public Company Limited</w:t>
      </w:r>
      <w:r>
        <w:rPr>
          <w:rFonts w:ascii="Times New Roman" w:hAnsi="Times New Roman" w:cs="Times New Roman"/>
          <w:sz w:val="22"/>
        </w:rPr>
        <w:t xml:space="preserve"> </w:t>
      </w:r>
      <w:r w:rsidRPr="00853C0F">
        <w:rPr>
          <w:rFonts w:ascii="Times New Roman" w:hAnsi="Times New Roman" w:cs="Times New Roman"/>
          <w:sz w:val="22"/>
        </w:rPr>
        <w:t>(the “Company”)</w:t>
      </w:r>
      <w:r w:rsidRPr="00435806">
        <w:rPr>
          <w:rFonts w:ascii="Times New Roman" w:hAnsi="Times New Roman" w:cs="Times New Roman"/>
          <w:sz w:val="22"/>
        </w:rPr>
        <w:t>, which comprise the statement of financial position as at 31 December 20</w:t>
      </w:r>
      <w:r w:rsidR="00D70CE6">
        <w:rPr>
          <w:rFonts w:ascii="Times New Roman" w:hAnsi="Times New Roman" w:cs="Times New Roman"/>
          <w:sz w:val="22"/>
        </w:rPr>
        <w:t>1</w:t>
      </w:r>
      <w:r w:rsidR="00580F16">
        <w:rPr>
          <w:rFonts w:ascii="Times New Roman" w:hAnsi="Times New Roman" w:cs="Times New Roman"/>
          <w:sz w:val="22"/>
        </w:rPr>
        <w:t>9</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435806" w:rsidRDefault="002D4900" w:rsidP="002D4900">
      <w:pPr>
        <w:jc w:val="both"/>
        <w:rPr>
          <w:rFonts w:ascii="Times New Roman" w:hAnsi="Times New Roman" w:cs="Times New Roman"/>
          <w:sz w:val="22"/>
        </w:rPr>
      </w:pPr>
    </w:p>
    <w:p w14:paraId="66442D3C" w14:textId="07E66214"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at 31 December 201</w:t>
      </w:r>
      <w:r w:rsidR="00580F16">
        <w:rPr>
          <w:rFonts w:ascii="Times New Roman" w:hAnsi="Times New Roman" w:cs="Times New Roman"/>
          <w:sz w:val="22"/>
        </w:rPr>
        <w:t>9</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6157E58B"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Pr>
          <w:rFonts w:cs="Times New Roman"/>
        </w:rPr>
        <w:t xml:space="preserve">Code of Ethics </w:t>
      </w:r>
      <w:r w:rsidRPr="002A085A">
        <w:rPr>
          <w:rFonts w:cs="Times New Roman"/>
        </w:rPr>
        <w:t>for Professional Accountants issued by the Feder</w:t>
      </w:r>
      <w:r w:rsidR="007F18D3">
        <w:rPr>
          <w:rFonts w:cs="Times New Roman"/>
        </w:rPr>
        <w:t xml:space="preserve">ation of Accounting Professions </w:t>
      </w:r>
      <w:r w:rsidR="00347AB9">
        <w:rPr>
          <w:rFonts w:cs="Times New Roman"/>
        </w:rPr>
        <w:t>that is</w:t>
      </w:r>
      <w:r w:rsidRPr="002A085A">
        <w:rPr>
          <w:rFonts w:cs="Times New Roman"/>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25659F16"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6F838B5E" w14:textId="77777777" w:rsidR="002D4900" w:rsidRDefault="002D4900" w:rsidP="002D4900">
      <w:pPr>
        <w:pStyle w:val="RNormal"/>
        <w:rPr>
          <w:rFonts w:cs="Times New Roman"/>
        </w:rPr>
      </w:pPr>
    </w:p>
    <w:p w14:paraId="5BDAFF34" w14:textId="77777777" w:rsidR="00AA3376" w:rsidRDefault="00AA3376" w:rsidP="002D4900">
      <w:pPr>
        <w:pStyle w:val="RNormal"/>
        <w:rPr>
          <w:rFonts w:cs="Times New Roman"/>
        </w:rPr>
        <w:sectPr w:rsidR="00AA3376" w:rsidSect="00580F16">
          <w:headerReference w:type="default" r:id="rId11"/>
          <w:footerReference w:type="default" r:id="rId12"/>
          <w:headerReference w:type="first" r:id="rId13"/>
          <w:footerReference w:type="first" r:id="rId14"/>
          <w:pgSz w:w="11909" w:h="16834" w:code="9"/>
          <w:pgMar w:top="691" w:right="1152" w:bottom="576" w:left="1152" w:header="720" w:footer="720" w:gutter="0"/>
          <w:cols w:space="720"/>
          <w:titlePg/>
        </w:sect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77777777" w:rsidR="0048316B" w:rsidRPr="00D81FCF" w:rsidRDefault="0048316B" w:rsidP="00D81FCF">
            <w:pPr>
              <w:pStyle w:val="RNormal"/>
              <w:rPr>
                <w:rFonts w:cs="Times New Roman"/>
                <w:b/>
                <w:bCs/>
              </w:rPr>
            </w:pPr>
            <w:r>
              <w:rPr>
                <w:rFonts w:cs="Times New Roman"/>
              </w:rPr>
              <w:t xml:space="preserve">Refer to </w:t>
            </w:r>
            <w:r w:rsidRPr="00393A7D">
              <w:rPr>
                <w:rFonts w:cs="Times New Roman"/>
              </w:rPr>
              <w:t>Not</w:t>
            </w:r>
            <w:r w:rsidR="00643ACF" w:rsidRPr="00393A7D">
              <w:rPr>
                <w:rFonts w:cs="Times New Roman"/>
              </w:rPr>
              <w:t>e</w:t>
            </w:r>
            <w:r w:rsidR="0093187A" w:rsidRPr="00393A7D">
              <w:rPr>
                <w:rFonts w:cs="Times New Roman"/>
              </w:rPr>
              <w:t>s 3</w:t>
            </w:r>
            <w:r w:rsidR="00643ACF" w:rsidRPr="00393A7D">
              <w:rPr>
                <w:rFonts w:cs="Times New Roman"/>
              </w:rPr>
              <w:t>(d</w:t>
            </w:r>
            <w:r w:rsidRPr="00393A7D">
              <w:rPr>
                <w:rFonts w:cs="Times New Roman"/>
              </w:rPr>
              <w:t>) and 8</w:t>
            </w:r>
            <w:r w:rsidRPr="00D81FCF">
              <w:rPr>
                <w:rFonts w:cs="Times New Roman"/>
              </w:rPr>
              <w:t xml:space="preserve"> to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 xml:space="preserve">this may result that the net </w:t>
            </w:r>
            <w:proofErr w:type="spellStart"/>
            <w:r w:rsidR="00C661E9" w:rsidRPr="007320F5">
              <w:rPr>
                <w:rFonts w:cs="Times New Roman"/>
                <w:szCs w:val="22"/>
              </w:rPr>
              <w:t>realisable</w:t>
            </w:r>
            <w:proofErr w:type="spellEnd"/>
            <w:r w:rsidR="00C661E9" w:rsidRPr="007320F5">
              <w:rPr>
                <w:rFonts w:cs="Times New Roman"/>
                <w:szCs w:val="22"/>
              </w:rPr>
              <w:t xml:space="preserve"> value of inventories is lower than their cost. This matter involves management’s judgment and</w:t>
            </w:r>
            <w:r w:rsidR="007A0932">
              <w:rPr>
                <w:rFonts w:cs="Times New Roman"/>
                <w:szCs w:val="22"/>
              </w:rPr>
              <w:t xml:space="preserve"> the Company had a significant inventory balance</w:t>
            </w:r>
            <w:r w:rsidR="008F7E9A">
              <w:rPr>
                <w:rFonts w:cs="Times New Roman"/>
                <w:szCs w:val="22"/>
              </w:rPr>
              <w:t>,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 xml:space="preserve">net </w:t>
            </w:r>
            <w:proofErr w:type="spellStart"/>
            <w:r w:rsidR="00EA2912" w:rsidRPr="00871CA3">
              <w:rPr>
                <w:rFonts w:cs="Times New Roman"/>
              </w:rPr>
              <w:t>reali</w:t>
            </w:r>
            <w:r w:rsidR="00FA7749">
              <w:rPr>
                <w:rFonts w:cs="Times New Roman"/>
              </w:rPr>
              <w:t>s</w:t>
            </w:r>
            <w:r w:rsidR="00EA2912" w:rsidRPr="00871CA3">
              <w:rPr>
                <w:rFonts w:cs="Times New Roman"/>
              </w:rPr>
              <w:t>able</w:t>
            </w:r>
            <w:proofErr w:type="spellEnd"/>
            <w:r w:rsidR="00EA2912" w:rsidRPr="00871CA3">
              <w:rPr>
                <w:rFonts w:cs="Times New Roman"/>
              </w:rPr>
              <w:t xml:space="preserv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w:t>
            </w:r>
            <w:proofErr w:type="spellStart"/>
            <w:r w:rsidR="007A0932" w:rsidRPr="00081B4A">
              <w:rPr>
                <w:szCs w:val="22"/>
              </w:rPr>
              <w:t>realisable</w:t>
            </w:r>
            <w:proofErr w:type="spellEnd"/>
            <w:r w:rsidR="007A0932" w:rsidRPr="00081B4A">
              <w:rPr>
                <w:szCs w:val="22"/>
              </w:rPr>
              <w:t xml:space="preserv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w:t>
            </w:r>
            <w:proofErr w:type="spellStart"/>
            <w:r w:rsidR="007A0932">
              <w:rPr>
                <w:szCs w:val="22"/>
              </w:rPr>
              <w:t>realisable</w:t>
            </w:r>
            <w:proofErr w:type="spellEnd"/>
            <w:r w:rsidR="007A0932">
              <w:rPr>
                <w:szCs w:val="22"/>
              </w:rPr>
              <w:t xml:space="preserve"> value (i.e.</w:t>
            </w:r>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The other information comprises the information included in the annual report, but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6ED16759" w14:textId="77777777" w:rsidR="002D4900" w:rsidRPr="0024529A" w:rsidRDefault="002D4900" w:rsidP="002D4900">
      <w:pPr>
        <w:pStyle w:val="RNormal"/>
        <w:rPr>
          <w:rFonts w:cs="Times New Roman"/>
          <w:i/>
          <w:iCs/>
        </w:rPr>
      </w:pPr>
      <w:r w:rsidRPr="0024529A">
        <w:rPr>
          <w:rFonts w:cs="Times New Roman"/>
          <w:i/>
          <w:iCs/>
        </w:rPr>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from fraud or error and are considered material if, individually or in the aggregate, they could reasonably be expected to influence the economic decisions of users taken on the basis of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16AB0A14" w14:textId="7777777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2D4900">
      <w:pPr>
        <w:pStyle w:val="ListParagraph"/>
        <w:numPr>
          <w:ilvl w:val="0"/>
          <w:numId w:val="26"/>
        </w:numPr>
        <w:autoSpaceDE w:val="0"/>
        <w:autoSpaceDN w:val="0"/>
        <w:adjustRightInd w:val="0"/>
        <w:spacing w:line="240" w:lineRule="auto"/>
        <w:ind w:left="346" w:hanging="346"/>
        <w:jc w:val="both"/>
        <w:rPr>
          <w:szCs w:val="22"/>
        </w:rPr>
      </w:pPr>
      <w:r w:rsidRPr="0024529A">
        <w:rPr>
          <w:szCs w:val="22"/>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72CF7747" w14:textId="77777777" w:rsidR="002D4900" w:rsidRPr="0024529A" w:rsidRDefault="002D4900" w:rsidP="002D4900">
      <w:pPr>
        <w:jc w:val="both"/>
        <w:rPr>
          <w:rFonts w:ascii="Times New Roman" w:hAnsi="Times New Roman" w:cs="Times New Roman"/>
          <w:sz w:val="22"/>
          <w:szCs w:val="22"/>
        </w:rPr>
      </w:pPr>
      <w:bookmarkStart w:id="1" w:name="_GoBack"/>
      <w:bookmarkEnd w:id="1"/>
      <w:r w:rsidRPr="0024529A">
        <w:rPr>
          <w:rFonts w:ascii="Times New Roman" w:hAnsi="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77777777" w:rsidR="002D4900" w:rsidRPr="00013094" w:rsidRDefault="002D4900" w:rsidP="002D4900">
      <w:pPr>
        <w:pStyle w:val="RNormal"/>
        <w:rPr>
          <w:color w:val="000000"/>
          <w:szCs w:val="22"/>
        </w:rPr>
      </w:pPr>
      <w:r w:rsidRPr="00013094">
        <w:rPr>
          <w:color w:val="000000"/>
          <w:szCs w:val="22"/>
        </w:rPr>
        <w:t>(</w:t>
      </w:r>
      <w:r w:rsidR="00896DCF">
        <w:rPr>
          <w:color w:val="000000"/>
          <w:szCs w:val="22"/>
        </w:rPr>
        <w:t>Sirinuch Vimolsathit</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77777777" w:rsidR="002D4900" w:rsidRPr="00705DA4" w:rsidRDefault="002D4900" w:rsidP="002D4900">
      <w:pPr>
        <w:pStyle w:val="RNormal"/>
        <w:rPr>
          <w:color w:val="000000"/>
          <w:szCs w:val="22"/>
        </w:rPr>
      </w:pPr>
      <w:r w:rsidRPr="00013094">
        <w:rPr>
          <w:color w:val="000000"/>
          <w:szCs w:val="22"/>
        </w:rPr>
        <w:t xml:space="preserve">Registration No. </w:t>
      </w:r>
      <w:r w:rsidR="00896DCF">
        <w:rPr>
          <w:color w:val="000000"/>
          <w:szCs w:val="22"/>
        </w:rPr>
        <w:t>8413</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 xml:space="preserve">KPMG </w:t>
      </w:r>
      <w:proofErr w:type="spellStart"/>
      <w:r w:rsidRPr="00435806">
        <w:rPr>
          <w:rFonts w:cs="Times New Roman"/>
          <w:color w:val="000000"/>
          <w:szCs w:val="22"/>
        </w:rPr>
        <w:t>Phoomchai</w:t>
      </w:r>
      <w:proofErr w:type="spellEnd"/>
      <w:r w:rsidRPr="00435806">
        <w:rPr>
          <w:rFonts w:cs="Times New Roman"/>
          <w:color w:val="000000"/>
          <w:szCs w:val="22"/>
        </w:rPr>
        <w:t xml:space="preserve"> Audit Ltd.</w:t>
      </w:r>
    </w:p>
    <w:p w14:paraId="0A6409EC" w14:textId="77777777" w:rsidR="002D4900" w:rsidRPr="00435806" w:rsidRDefault="002D4900" w:rsidP="002D4900">
      <w:pPr>
        <w:pStyle w:val="RNormal"/>
        <w:rPr>
          <w:rFonts w:cs="Times New Roman"/>
          <w:color w:val="000000"/>
          <w:szCs w:val="22"/>
        </w:rPr>
      </w:pPr>
      <w:smartTag w:uri="urn:schemas-microsoft-com:office:smarttags" w:element="place">
        <w:smartTag w:uri="urn:schemas-microsoft-com:office:smarttags" w:element="City">
          <w:r w:rsidRPr="00435806">
            <w:rPr>
              <w:rFonts w:cs="Times New Roman"/>
              <w:color w:val="000000"/>
              <w:szCs w:val="22"/>
            </w:rPr>
            <w:t>Bangkok</w:t>
          </w:r>
        </w:smartTag>
      </w:smartTag>
    </w:p>
    <w:p w14:paraId="45F8FD12" w14:textId="3B5042C4" w:rsidR="00DD2C48" w:rsidRPr="00DD2C48" w:rsidRDefault="00B30390" w:rsidP="00A419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2"/>
          <w:szCs w:val="22"/>
          <w:cs/>
        </w:rPr>
      </w:pPr>
      <w:r>
        <w:rPr>
          <w:rFonts w:ascii="Times New Roman" w:hAnsi="Times New Roman" w:cs="Times New Roman"/>
          <w:sz w:val="22"/>
          <w:szCs w:val="22"/>
        </w:rPr>
        <w:t>26</w:t>
      </w:r>
      <w:r w:rsidR="000D31E3">
        <w:rPr>
          <w:rFonts w:ascii="Times New Roman" w:hAnsi="Times New Roman" w:cs="Times New Roman"/>
          <w:sz w:val="22"/>
          <w:szCs w:val="22"/>
        </w:rPr>
        <w:t xml:space="preserve"> February 20</w:t>
      </w:r>
      <w:r w:rsidR="00580F16">
        <w:rPr>
          <w:rFonts w:ascii="Times New Roman" w:hAnsi="Times New Roman" w:cs="Times New Roman"/>
          <w:sz w:val="22"/>
          <w:szCs w:val="22"/>
        </w:rPr>
        <w:t>20</w:t>
      </w:r>
    </w:p>
    <w:sectPr w:rsidR="00DD2C48" w:rsidRPr="00DD2C48" w:rsidSect="00A419D3">
      <w:headerReference w:type="default" r:id="rId15"/>
      <w:headerReference w:type="first" r:id="rId16"/>
      <w:footerReference w:type="first" r:id="rId17"/>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E457C" w14:textId="77777777" w:rsidR="00AA3376" w:rsidRDefault="00AA3376">
      <w:r>
        <w:separator/>
      </w:r>
    </w:p>
  </w:endnote>
  <w:endnote w:type="continuationSeparator" w:id="0">
    <w:p w14:paraId="2A9AFB44" w14:textId="77777777" w:rsidR="00AA3376" w:rsidRDefault="00AA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8BA" w14:textId="77777777" w:rsidR="00AA3376" w:rsidRDefault="00AA3376"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AA3376" w:rsidRDefault="00AA3376"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B2093" w14:textId="77777777" w:rsidR="00AA3376" w:rsidRPr="00DA5714" w:rsidRDefault="00AA3376"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45AD4" w14:textId="77777777" w:rsidR="00AA3376" w:rsidRPr="00DA5714" w:rsidRDefault="00AA3376"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02B2" w14:textId="77777777" w:rsidR="00AA3376" w:rsidRDefault="00AA33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1549741"/>
      <w:docPartObj>
        <w:docPartGallery w:val="Page Numbers (Bottom of Page)"/>
        <w:docPartUnique/>
      </w:docPartObj>
    </w:sdtPr>
    <w:sdtEndPr>
      <w:rPr>
        <w:rFonts w:ascii="Times New Roman" w:hAnsi="Times New Roman" w:cs="Times New Roman"/>
        <w:noProof/>
        <w:sz w:val="22"/>
        <w:szCs w:val="22"/>
      </w:rPr>
    </w:sdtEndPr>
    <w:sdtContent>
      <w:p w14:paraId="209193CC" w14:textId="16CE190F" w:rsidR="00A419D3" w:rsidRPr="00A419D3" w:rsidRDefault="00A419D3" w:rsidP="00A419D3">
        <w:pPr>
          <w:pStyle w:val="Footer"/>
          <w:jc w:val="center"/>
          <w:rPr>
            <w:rFonts w:ascii="Times New Roman" w:hAnsi="Times New Roman" w:cs="Times New Roman"/>
            <w:sz w:val="22"/>
            <w:szCs w:val="22"/>
          </w:rPr>
        </w:pPr>
        <w:r w:rsidRPr="00A419D3">
          <w:rPr>
            <w:rFonts w:ascii="Times New Roman" w:hAnsi="Times New Roman" w:cs="Times New Roman"/>
            <w:sz w:val="22"/>
            <w:szCs w:val="22"/>
          </w:rPr>
          <w:fldChar w:fldCharType="begin"/>
        </w:r>
        <w:r w:rsidRPr="00A419D3">
          <w:rPr>
            <w:rFonts w:ascii="Times New Roman" w:hAnsi="Times New Roman" w:cs="Times New Roman"/>
            <w:sz w:val="22"/>
            <w:szCs w:val="22"/>
          </w:rPr>
          <w:instrText xml:space="preserve"> PAGE   \* MERGEFORMAT </w:instrText>
        </w:r>
        <w:r w:rsidRPr="00A419D3">
          <w:rPr>
            <w:rFonts w:ascii="Times New Roman" w:hAnsi="Times New Roman" w:cs="Times New Roman"/>
            <w:sz w:val="22"/>
            <w:szCs w:val="22"/>
          </w:rPr>
          <w:fldChar w:fldCharType="separate"/>
        </w:r>
        <w:r w:rsidRPr="00A419D3">
          <w:rPr>
            <w:rFonts w:ascii="Times New Roman" w:hAnsi="Times New Roman" w:cs="Times New Roman"/>
            <w:noProof/>
            <w:sz w:val="22"/>
            <w:szCs w:val="22"/>
          </w:rPr>
          <w:t>2</w:t>
        </w:r>
        <w:r w:rsidRPr="00A419D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B8771" w14:textId="77777777" w:rsidR="00AA3376" w:rsidRDefault="00AA3376">
      <w:r>
        <w:separator/>
      </w:r>
    </w:p>
  </w:footnote>
  <w:footnote w:type="continuationSeparator" w:id="0">
    <w:p w14:paraId="0B5B5E04" w14:textId="77777777" w:rsidR="00AA3376" w:rsidRDefault="00AA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1132C"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AA3376" w:rsidRPr="006F6CF1"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AA3376" w:rsidRPr="006F6CF1"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157E8" w14:textId="77777777" w:rsidR="00AA3376" w:rsidRDefault="00AA33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E1E4F" w14:textId="3C2BB3EC"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3A246E3" w14:textId="338670B8" w:rsidR="00A772BD"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79F1F3B" w14:textId="3E7DF2D9" w:rsidR="00A772BD"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DA5590" w14:textId="531129E9" w:rsidR="00A772BD"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81BD1D" w14:textId="1040F54D" w:rsidR="00A772BD"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0F56CD" w14:textId="77777777" w:rsidR="00A772BD" w:rsidRPr="00FF0014"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EDA081" w14:textId="77777777" w:rsidR="00AA3376" w:rsidRPr="00FF0014"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CA6D51" w14:textId="77777777" w:rsidR="00AA3376" w:rsidRPr="00FF0014"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4D0B043" w14:textId="77777777" w:rsidR="00AA3376" w:rsidRPr="00FF0014"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B84465" w14:textId="77777777" w:rsidR="00AA3376"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24E129" w14:textId="77777777" w:rsidR="00AA3376" w:rsidRPr="00FF0014" w:rsidRDefault="00AA3376"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C940A" w14:textId="3D1F2A0F" w:rsidR="00AA3376" w:rsidRDefault="00AA3376">
    <w:pPr>
      <w:rPr>
        <w:rFonts w:ascii="Times New Roman" w:hAnsi="Times New Roman"/>
        <w:sz w:val="24"/>
        <w:szCs w:val="24"/>
      </w:rPr>
    </w:pPr>
  </w:p>
  <w:p w14:paraId="6F9D4DB9" w14:textId="00BBAEF8" w:rsidR="00A772BD" w:rsidRDefault="00A772BD">
    <w:pPr>
      <w:rPr>
        <w:rFonts w:ascii="Times New Roman" w:hAnsi="Times New Roman"/>
        <w:sz w:val="24"/>
        <w:szCs w:val="24"/>
      </w:rPr>
    </w:pPr>
  </w:p>
  <w:p w14:paraId="3B33FDD7" w14:textId="77777777" w:rsidR="00A772BD" w:rsidRDefault="00A772BD">
    <w:pPr>
      <w:rPr>
        <w:rFonts w:ascii="Times New Roman" w:hAnsi="Times New Roman"/>
        <w:sz w:val="24"/>
        <w:szCs w:val="24"/>
      </w:rPr>
    </w:pPr>
  </w:p>
  <w:p w14:paraId="14D7E20F" w14:textId="77777777" w:rsidR="00AA3376" w:rsidRPr="00CC00A8" w:rsidRDefault="00AA3376">
    <w:pPr>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CE1D3" w14:textId="31DC51D9" w:rsidR="00A419D3" w:rsidRDefault="00A419D3"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3CCF0A" w14:textId="77777777" w:rsidR="00A772BD" w:rsidRPr="00FF0014" w:rsidRDefault="00A772BD"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802B26" w14:textId="77777777" w:rsidR="00A419D3" w:rsidRDefault="00A419D3"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E04464B" w14:textId="77777777" w:rsidR="00A419D3" w:rsidRPr="00FF0014" w:rsidRDefault="00A419D3"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544ABB"/>
    <w:multiLevelType w:val="hybridMultilevel"/>
    <w:tmpl w:val="F1E0B14A"/>
    <w:lvl w:ilvl="0" w:tplc="53C4020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1DF55D1"/>
    <w:multiLevelType w:val="multilevel"/>
    <w:tmpl w:val="99DE885A"/>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19"/>
  </w:num>
  <w:num w:numId="14">
    <w:abstractNumId w:val="11"/>
  </w:num>
  <w:num w:numId="15">
    <w:abstractNumId w:val="25"/>
  </w:num>
  <w:num w:numId="16">
    <w:abstractNumId w:val="23"/>
  </w:num>
  <w:num w:numId="17">
    <w:abstractNumId w:val="24"/>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4"/>
  </w:num>
  <w:num w:numId="22">
    <w:abstractNumId w:val="24"/>
  </w:num>
  <w:num w:numId="23">
    <w:abstractNumId w:val="20"/>
  </w:num>
  <w:num w:numId="24">
    <w:abstractNumId w:val="24"/>
  </w:num>
  <w:num w:numId="25">
    <w:abstractNumId w:val="14"/>
  </w:num>
  <w:num w:numId="26">
    <w:abstractNumId w:val="22"/>
  </w:num>
  <w:num w:numId="27">
    <w:abstractNumId w:val="24"/>
  </w:num>
  <w:num w:numId="28">
    <w:abstractNumId w:val="13"/>
  </w:num>
  <w:num w:numId="29">
    <w:abstractNumId w:val="7"/>
  </w:num>
  <w:num w:numId="30">
    <w:abstractNumId w:val="24"/>
  </w:num>
  <w:num w:numId="31">
    <w:abstractNumId w:val="24"/>
  </w:num>
  <w:num w:numId="32">
    <w:abstractNumId w:val="24"/>
  </w:num>
  <w:num w:numId="33">
    <w:abstractNumId w:val="24"/>
  </w:num>
  <w:num w:numId="34">
    <w:abstractNumId w:val="24"/>
  </w:num>
  <w:num w:numId="35">
    <w:abstractNumId w:val="24"/>
  </w:num>
  <w:num w:numId="36">
    <w:abstractNumId w:val="24"/>
  </w:num>
  <w:num w:numId="37">
    <w:abstractNumId w:val="24"/>
  </w:num>
  <w:num w:numId="38">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16"/>
  </w:num>
  <w:num w:numId="48">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F61"/>
    <w:rsid w:val="000015F8"/>
    <w:rsid w:val="00001C47"/>
    <w:rsid w:val="00002EBD"/>
    <w:rsid w:val="00004095"/>
    <w:rsid w:val="000054A2"/>
    <w:rsid w:val="0000595E"/>
    <w:rsid w:val="00005BD5"/>
    <w:rsid w:val="0000617C"/>
    <w:rsid w:val="00006F41"/>
    <w:rsid w:val="00007322"/>
    <w:rsid w:val="00007850"/>
    <w:rsid w:val="0001295D"/>
    <w:rsid w:val="00012A77"/>
    <w:rsid w:val="00012A7F"/>
    <w:rsid w:val="000135C5"/>
    <w:rsid w:val="00014159"/>
    <w:rsid w:val="00014DC3"/>
    <w:rsid w:val="0001519C"/>
    <w:rsid w:val="0001586B"/>
    <w:rsid w:val="000158DD"/>
    <w:rsid w:val="0001594B"/>
    <w:rsid w:val="00015950"/>
    <w:rsid w:val="00015DE5"/>
    <w:rsid w:val="00017014"/>
    <w:rsid w:val="0001723B"/>
    <w:rsid w:val="00017505"/>
    <w:rsid w:val="00017D41"/>
    <w:rsid w:val="00020525"/>
    <w:rsid w:val="00020755"/>
    <w:rsid w:val="000210E7"/>
    <w:rsid w:val="000212BD"/>
    <w:rsid w:val="00021866"/>
    <w:rsid w:val="000219C2"/>
    <w:rsid w:val="00022460"/>
    <w:rsid w:val="000227CE"/>
    <w:rsid w:val="00023BDB"/>
    <w:rsid w:val="00024C64"/>
    <w:rsid w:val="00025A05"/>
    <w:rsid w:val="00025B8E"/>
    <w:rsid w:val="0002600E"/>
    <w:rsid w:val="00026017"/>
    <w:rsid w:val="00026C67"/>
    <w:rsid w:val="000273DB"/>
    <w:rsid w:val="00030020"/>
    <w:rsid w:val="0003011C"/>
    <w:rsid w:val="00030C80"/>
    <w:rsid w:val="00030C98"/>
    <w:rsid w:val="00030D08"/>
    <w:rsid w:val="000317C2"/>
    <w:rsid w:val="00032F8B"/>
    <w:rsid w:val="000331E2"/>
    <w:rsid w:val="00033432"/>
    <w:rsid w:val="00033D4A"/>
    <w:rsid w:val="00033FEB"/>
    <w:rsid w:val="0003432E"/>
    <w:rsid w:val="00034C83"/>
    <w:rsid w:val="00035C26"/>
    <w:rsid w:val="00035E7A"/>
    <w:rsid w:val="0003604A"/>
    <w:rsid w:val="00037040"/>
    <w:rsid w:val="00037404"/>
    <w:rsid w:val="00040501"/>
    <w:rsid w:val="00040510"/>
    <w:rsid w:val="00043036"/>
    <w:rsid w:val="0004308D"/>
    <w:rsid w:val="0004371D"/>
    <w:rsid w:val="000437BE"/>
    <w:rsid w:val="000446BD"/>
    <w:rsid w:val="0004477C"/>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50F3"/>
    <w:rsid w:val="00055200"/>
    <w:rsid w:val="00055649"/>
    <w:rsid w:val="00055D5F"/>
    <w:rsid w:val="0005720A"/>
    <w:rsid w:val="00057649"/>
    <w:rsid w:val="000576B7"/>
    <w:rsid w:val="00060013"/>
    <w:rsid w:val="00061971"/>
    <w:rsid w:val="00061D38"/>
    <w:rsid w:val="00061E12"/>
    <w:rsid w:val="00063A6E"/>
    <w:rsid w:val="0006438B"/>
    <w:rsid w:val="000647BB"/>
    <w:rsid w:val="000647E3"/>
    <w:rsid w:val="00065196"/>
    <w:rsid w:val="000659C1"/>
    <w:rsid w:val="00065E30"/>
    <w:rsid w:val="00066D9A"/>
    <w:rsid w:val="00066F2F"/>
    <w:rsid w:val="00067804"/>
    <w:rsid w:val="00070BCA"/>
    <w:rsid w:val="00070C40"/>
    <w:rsid w:val="00071155"/>
    <w:rsid w:val="000723B7"/>
    <w:rsid w:val="000729DC"/>
    <w:rsid w:val="00072A1D"/>
    <w:rsid w:val="00072A4D"/>
    <w:rsid w:val="00072CB3"/>
    <w:rsid w:val="00073E73"/>
    <w:rsid w:val="000746BF"/>
    <w:rsid w:val="00074FE9"/>
    <w:rsid w:val="00076BEA"/>
    <w:rsid w:val="00077B7B"/>
    <w:rsid w:val="00080E7F"/>
    <w:rsid w:val="00081826"/>
    <w:rsid w:val="00081FBA"/>
    <w:rsid w:val="000822EB"/>
    <w:rsid w:val="000823B4"/>
    <w:rsid w:val="0008248F"/>
    <w:rsid w:val="00082DE4"/>
    <w:rsid w:val="00083656"/>
    <w:rsid w:val="0008378E"/>
    <w:rsid w:val="000847A0"/>
    <w:rsid w:val="000848CB"/>
    <w:rsid w:val="00084E69"/>
    <w:rsid w:val="00084EE9"/>
    <w:rsid w:val="00084FAD"/>
    <w:rsid w:val="000853B3"/>
    <w:rsid w:val="000862E3"/>
    <w:rsid w:val="0008792E"/>
    <w:rsid w:val="00087C57"/>
    <w:rsid w:val="0009012A"/>
    <w:rsid w:val="00090B9C"/>
    <w:rsid w:val="000913D0"/>
    <w:rsid w:val="000919FA"/>
    <w:rsid w:val="00092207"/>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3692"/>
    <w:rsid w:val="000A36B0"/>
    <w:rsid w:val="000A3C06"/>
    <w:rsid w:val="000A3C81"/>
    <w:rsid w:val="000A4D0B"/>
    <w:rsid w:val="000A4F2D"/>
    <w:rsid w:val="000A5288"/>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52ED"/>
    <w:rsid w:val="000B54A4"/>
    <w:rsid w:val="000B593A"/>
    <w:rsid w:val="000B599D"/>
    <w:rsid w:val="000B6E3C"/>
    <w:rsid w:val="000C055B"/>
    <w:rsid w:val="000C2276"/>
    <w:rsid w:val="000C2DF8"/>
    <w:rsid w:val="000C3400"/>
    <w:rsid w:val="000C3EFC"/>
    <w:rsid w:val="000C47B4"/>
    <w:rsid w:val="000C4A60"/>
    <w:rsid w:val="000C4B30"/>
    <w:rsid w:val="000C54DF"/>
    <w:rsid w:val="000C55DB"/>
    <w:rsid w:val="000C5C3E"/>
    <w:rsid w:val="000C5CCE"/>
    <w:rsid w:val="000C63DC"/>
    <w:rsid w:val="000C6C0B"/>
    <w:rsid w:val="000C7C8D"/>
    <w:rsid w:val="000C7DE6"/>
    <w:rsid w:val="000D09CF"/>
    <w:rsid w:val="000D183F"/>
    <w:rsid w:val="000D1FDF"/>
    <w:rsid w:val="000D2EAE"/>
    <w:rsid w:val="000D2F4A"/>
    <w:rsid w:val="000D31E3"/>
    <w:rsid w:val="000D3BF1"/>
    <w:rsid w:val="000D512A"/>
    <w:rsid w:val="000D518F"/>
    <w:rsid w:val="000D53EA"/>
    <w:rsid w:val="000D54ED"/>
    <w:rsid w:val="000D57CE"/>
    <w:rsid w:val="000D5F27"/>
    <w:rsid w:val="000D6048"/>
    <w:rsid w:val="000D6880"/>
    <w:rsid w:val="000D69F0"/>
    <w:rsid w:val="000D6DEC"/>
    <w:rsid w:val="000D7DAA"/>
    <w:rsid w:val="000E0FEA"/>
    <w:rsid w:val="000E2663"/>
    <w:rsid w:val="000E2866"/>
    <w:rsid w:val="000E29EE"/>
    <w:rsid w:val="000E3052"/>
    <w:rsid w:val="000E4220"/>
    <w:rsid w:val="000E42B2"/>
    <w:rsid w:val="000E46CA"/>
    <w:rsid w:val="000E5460"/>
    <w:rsid w:val="000E7D8E"/>
    <w:rsid w:val="000F0038"/>
    <w:rsid w:val="000F08AD"/>
    <w:rsid w:val="000F08CD"/>
    <w:rsid w:val="000F323F"/>
    <w:rsid w:val="000F32CE"/>
    <w:rsid w:val="000F380E"/>
    <w:rsid w:val="000F39CE"/>
    <w:rsid w:val="000F3B52"/>
    <w:rsid w:val="000F3B76"/>
    <w:rsid w:val="000F41A5"/>
    <w:rsid w:val="000F424E"/>
    <w:rsid w:val="000F4297"/>
    <w:rsid w:val="000F459E"/>
    <w:rsid w:val="000F545C"/>
    <w:rsid w:val="000F62DA"/>
    <w:rsid w:val="000F6958"/>
    <w:rsid w:val="000F698A"/>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36C"/>
    <w:rsid w:val="0011684B"/>
    <w:rsid w:val="00116EA0"/>
    <w:rsid w:val="001177BC"/>
    <w:rsid w:val="00117FE8"/>
    <w:rsid w:val="001215C7"/>
    <w:rsid w:val="00121809"/>
    <w:rsid w:val="00121B17"/>
    <w:rsid w:val="001222A6"/>
    <w:rsid w:val="00122EAA"/>
    <w:rsid w:val="00123717"/>
    <w:rsid w:val="001259F8"/>
    <w:rsid w:val="00126C75"/>
    <w:rsid w:val="00130539"/>
    <w:rsid w:val="00130F80"/>
    <w:rsid w:val="001318AC"/>
    <w:rsid w:val="00131D60"/>
    <w:rsid w:val="001322CA"/>
    <w:rsid w:val="001344DF"/>
    <w:rsid w:val="00134832"/>
    <w:rsid w:val="0013545B"/>
    <w:rsid w:val="001359F2"/>
    <w:rsid w:val="00135A99"/>
    <w:rsid w:val="00135CD8"/>
    <w:rsid w:val="0013674E"/>
    <w:rsid w:val="00136E1B"/>
    <w:rsid w:val="0013756E"/>
    <w:rsid w:val="0013757E"/>
    <w:rsid w:val="00137C2D"/>
    <w:rsid w:val="00140385"/>
    <w:rsid w:val="001406E7"/>
    <w:rsid w:val="001412FB"/>
    <w:rsid w:val="001413C7"/>
    <w:rsid w:val="00141538"/>
    <w:rsid w:val="00141A3B"/>
    <w:rsid w:val="00141B97"/>
    <w:rsid w:val="00142356"/>
    <w:rsid w:val="00142A8B"/>
    <w:rsid w:val="00142B4C"/>
    <w:rsid w:val="00143CF4"/>
    <w:rsid w:val="00143E2B"/>
    <w:rsid w:val="00144CB9"/>
    <w:rsid w:val="001451C1"/>
    <w:rsid w:val="00145D04"/>
    <w:rsid w:val="0014659C"/>
    <w:rsid w:val="0015010D"/>
    <w:rsid w:val="00150C9B"/>
    <w:rsid w:val="0015166F"/>
    <w:rsid w:val="00151F08"/>
    <w:rsid w:val="00152910"/>
    <w:rsid w:val="00153129"/>
    <w:rsid w:val="001532F0"/>
    <w:rsid w:val="00153D9C"/>
    <w:rsid w:val="001553EB"/>
    <w:rsid w:val="001558CA"/>
    <w:rsid w:val="00155C6E"/>
    <w:rsid w:val="00156F24"/>
    <w:rsid w:val="00157A3F"/>
    <w:rsid w:val="00157DA0"/>
    <w:rsid w:val="00160141"/>
    <w:rsid w:val="00160964"/>
    <w:rsid w:val="00160AF5"/>
    <w:rsid w:val="00161584"/>
    <w:rsid w:val="00161F8F"/>
    <w:rsid w:val="001623BF"/>
    <w:rsid w:val="001627C9"/>
    <w:rsid w:val="00162FAB"/>
    <w:rsid w:val="00163671"/>
    <w:rsid w:val="00163877"/>
    <w:rsid w:val="00163D0E"/>
    <w:rsid w:val="001648FD"/>
    <w:rsid w:val="00164FA8"/>
    <w:rsid w:val="00165A93"/>
    <w:rsid w:val="00166B32"/>
    <w:rsid w:val="00167777"/>
    <w:rsid w:val="00167AA9"/>
    <w:rsid w:val="00167F68"/>
    <w:rsid w:val="00170D7F"/>
    <w:rsid w:val="00171022"/>
    <w:rsid w:val="001716ED"/>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7C2"/>
    <w:rsid w:val="001862AF"/>
    <w:rsid w:val="00186BF8"/>
    <w:rsid w:val="0018716E"/>
    <w:rsid w:val="00187593"/>
    <w:rsid w:val="00190A61"/>
    <w:rsid w:val="001917F4"/>
    <w:rsid w:val="001924E4"/>
    <w:rsid w:val="00192516"/>
    <w:rsid w:val="00193072"/>
    <w:rsid w:val="001942AA"/>
    <w:rsid w:val="001943EC"/>
    <w:rsid w:val="0019506C"/>
    <w:rsid w:val="001959A5"/>
    <w:rsid w:val="00195D79"/>
    <w:rsid w:val="00196569"/>
    <w:rsid w:val="00196A14"/>
    <w:rsid w:val="00197072"/>
    <w:rsid w:val="001A00E3"/>
    <w:rsid w:val="001A197B"/>
    <w:rsid w:val="001A250C"/>
    <w:rsid w:val="001A38E0"/>
    <w:rsid w:val="001A3B71"/>
    <w:rsid w:val="001A3DC5"/>
    <w:rsid w:val="001A409C"/>
    <w:rsid w:val="001A40A7"/>
    <w:rsid w:val="001A569D"/>
    <w:rsid w:val="001A5EA8"/>
    <w:rsid w:val="001A6106"/>
    <w:rsid w:val="001A6631"/>
    <w:rsid w:val="001A709C"/>
    <w:rsid w:val="001A7A9F"/>
    <w:rsid w:val="001B097A"/>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63F"/>
    <w:rsid w:val="001C06AB"/>
    <w:rsid w:val="001C11CA"/>
    <w:rsid w:val="001C1E55"/>
    <w:rsid w:val="001C24D3"/>
    <w:rsid w:val="001C2C2D"/>
    <w:rsid w:val="001C2E1C"/>
    <w:rsid w:val="001C331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8BD"/>
    <w:rsid w:val="001D7A67"/>
    <w:rsid w:val="001D7B34"/>
    <w:rsid w:val="001E080F"/>
    <w:rsid w:val="001E0CB5"/>
    <w:rsid w:val="001E0CF5"/>
    <w:rsid w:val="001E0ECD"/>
    <w:rsid w:val="001E1560"/>
    <w:rsid w:val="001E2115"/>
    <w:rsid w:val="001E2155"/>
    <w:rsid w:val="001E2830"/>
    <w:rsid w:val="001E3123"/>
    <w:rsid w:val="001E3B00"/>
    <w:rsid w:val="001E3E47"/>
    <w:rsid w:val="001E4892"/>
    <w:rsid w:val="001E4E57"/>
    <w:rsid w:val="001E509C"/>
    <w:rsid w:val="001E595D"/>
    <w:rsid w:val="001E5A9E"/>
    <w:rsid w:val="001E612C"/>
    <w:rsid w:val="001E651D"/>
    <w:rsid w:val="001E66E5"/>
    <w:rsid w:val="001E67EB"/>
    <w:rsid w:val="001F0ACE"/>
    <w:rsid w:val="001F0C8B"/>
    <w:rsid w:val="001F1390"/>
    <w:rsid w:val="001F163D"/>
    <w:rsid w:val="001F191D"/>
    <w:rsid w:val="001F1FCA"/>
    <w:rsid w:val="001F3889"/>
    <w:rsid w:val="001F419D"/>
    <w:rsid w:val="001F4540"/>
    <w:rsid w:val="001F6AF3"/>
    <w:rsid w:val="001F6CFB"/>
    <w:rsid w:val="001F70D5"/>
    <w:rsid w:val="001F787D"/>
    <w:rsid w:val="001F7CC7"/>
    <w:rsid w:val="001F7F87"/>
    <w:rsid w:val="0020016F"/>
    <w:rsid w:val="00200EA9"/>
    <w:rsid w:val="00200EAF"/>
    <w:rsid w:val="00200F8B"/>
    <w:rsid w:val="002021AC"/>
    <w:rsid w:val="00202371"/>
    <w:rsid w:val="00202FC7"/>
    <w:rsid w:val="002039FF"/>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71E7"/>
    <w:rsid w:val="002173CF"/>
    <w:rsid w:val="00217686"/>
    <w:rsid w:val="002204FB"/>
    <w:rsid w:val="00220892"/>
    <w:rsid w:val="00221A9D"/>
    <w:rsid w:val="00221FB5"/>
    <w:rsid w:val="0022250D"/>
    <w:rsid w:val="00222D2F"/>
    <w:rsid w:val="00222EE7"/>
    <w:rsid w:val="0022389F"/>
    <w:rsid w:val="0022550E"/>
    <w:rsid w:val="00225854"/>
    <w:rsid w:val="00225C92"/>
    <w:rsid w:val="00226264"/>
    <w:rsid w:val="0022658E"/>
    <w:rsid w:val="0022664E"/>
    <w:rsid w:val="00226784"/>
    <w:rsid w:val="00227745"/>
    <w:rsid w:val="002301CF"/>
    <w:rsid w:val="00230693"/>
    <w:rsid w:val="00230F15"/>
    <w:rsid w:val="00230F7F"/>
    <w:rsid w:val="00231A34"/>
    <w:rsid w:val="00232063"/>
    <w:rsid w:val="00232528"/>
    <w:rsid w:val="0023284B"/>
    <w:rsid w:val="00234115"/>
    <w:rsid w:val="0023505F"/>
    <w:rsid w:val="002353D8"/>
    <w:rsid w:val="0023568B"/>
    <w:rsid w:val="002359C5"/>
    <w:rsid w:val="00235EEF"/>
    <w:rsid w:val="00236136"/>
    <w:rsid w:val="002364CE"/>
    <w:rsid w:val="00236527"/>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50C1A"/>
    <w:rsid w:val="00250F76"/>
    <w:rsid w:val="00251196"/>
    <w:rsid w:val="002514E1"/>
    <w:rsid w:val="00251852"/>
    <w:rsid w:val="00252600"/>
    <w:rsid w:val="00252686"/>
    <w:rsid w:val="002533C1"/>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5BE"/>
    <w:rsid w:val="00262F34"/>
    <w:rsid w:val="002639E4"/>
    <w:rsid w:val="002640BB"/>
    <w:rsid w:val="00264EA7"/>
    <w:rsid w:val="002658D5"/>
    <w:rsid w:val="00265F8A"/>
    <w:rsid w:val="0026649B"/>
    <w:rsid w:val="00266664"/>
    <w:rsid w:val="00266A54"/>
    <w:rsid w:val="00266D70"/>
    <w:rsid w:val="00266D9C"/>
    <w:rsid w:val="002715D9"/>
    <w:rsid w:val="00271946"/>
    <w:rsid w:val="00272F68"/>
    <w:rsid w:val="00273C2F"/>
    <w:rsid w:val="00274091"/>
    <w:rsid w:val="002748E4"/>
    <w:rsid w:val="00274DD1"/>
    <w:rsid w:val="0027526E"/>
    <w:rsid w:val="00275AD5"/>
    <w:rsid w:val="00275B44"/>
    <w:rsid w:val="002760FF"/>
    <w:rsid w:val="0027618E"/>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3EC0"/>
    <w:rsid w:val="002945C5"/>
    <w:rsid w:val="00295701"/>
    <w:rsid w:val="00296CD2"/>
    <w:rsid w:val="00296D7D"/>
    <w:rsid w:val="002975A0"/>
    <w:rsid w:val="00297614"/>
    <w:rsid w:val="00297803"/>
    <w:rsid w:val="00297D6B"/>
    <w:rsid w:val="00297EDB"/>
    <w:rsid w:val="002A002E"/>
    <w:rsid w:val="002A0556"/>
    <w:rsid w:val="002A0962"/>
    <w:rsid w:val="002A124F"/>
    <w:rsid w:val="002A22F0"/>
    <w:rsid w:val="002A2F8F"/>
    <w:rsid w:val="002A3FD3"/>
    <w:rsid w:val="002A4199"/>
    <w:rsid w:val="002A49B9"/>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531"/>
    <w:rsid w:val="002B684F"/>
    <w:rsid w:val="002B6BF8"/>
    <w:rsid w:val="002B6ECB"/>
    <w:rsid w:val="002B7FC9"/>
    <w:rsid w:val="002C0093"/>
    <w:rsid w:val="002C08CD"/>
    <w:rsid w:val="002C10CD"/>
    <w:rsid w:val="002C2080"/>
    <w:rsid w:val="002C2A3D"/>
    <w:rsid w:val="002C2C58"/>
    <w:rsid w:val="002C34F2"/>
    <w:rsid w:val="002C3982"/>
    <w:rsid w:val="002C3D6B"/>
    <w:rsid w:val="002C540D"/>
    <w:rsid w:val="002C5978"/>
    <w:rsid w:val="002C6521"/>
    <w:rsid w:val="002C6822"/>
    <w:rsid w:val="002C718C"/>
    <w:rsid w:val="002C7264"/>
    <w:rsid w:val="002C761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E06CB"/>
    <w:rsid w:val="002E071F"/>
    <w:rsid w:val="002E0EAB"/>
    <w:rsid w:val="002E1993"/>
    <w:rsid w:val="002E1FAA"/>
    <w:rsid w:val="002E273E"/>
    <w:rsid w:val="002E2AB5"/>
    <w:rsid w:val="002E342E"/>
    <w:rsid w:val="002E399F"/>
    <w:rsid w:val="002E431F"/>
    <w:rsid w:val="002E45A3"/>
    <w:rsid w:val="002E4D53"/>
    <w:rsid w:val="002E52D8"/>
    <w:rsid w:val="002E539B"/>
    <w:rsid w:val="002E5921"/>
    <w:rsid w:val="002E617C"/>
    <w:rsid w:val="002F0315"/>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28C"/>
    <w:rsid w:val="003060B7"/>
    <w:rsid w:val="0030611E"/>
    <w:rsid w:val="00306385"/>
    <w:rsid w:val="003066C9"/>
    <w:rsid w:val="00306776"/>
    <w:rsid w:val="00306B5F"/>
    <w:rsid w:val="00306FF1"/>
    <w:rsid w:val="00310117"/>
    <w:rsid w:val="00310513"/>
    <w:rsid w:val="00311070"/>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7FB"/>
    <w:rsid w:val="00323CAB"/>
    <w:rsid w:val="00324654"/>
    <w:rsid w:val="00324745"/>
    <w:rsid w:val="0032494A"/>
    <w:rsid w:val="00325793"/>
    <w:rsid w:val="00325980"/>
    <w:rsid w:val="00326294"/>
    <w:rsid w:val="00326C1C"/>
    <w:rsid w:val="0033034D"/>
    <w:rsid w:val="003305CB"/>
    <w:rsid w:val="003307AC"/>
    <w:rsid w:val="0033087F"/>
    <w:rsid w:val="00330992"/>
    <w:rsid w:val="00331842"/>
    <w:rsid w:val="00331DA8"/>
    <w:rsid w:val="00332E8D"/>
    <w:rsid w:val="0033351E"/>
    <w:rsid w:val="003338A2"/>
    <w:rsid w:val="00333AAC"/>
    <w:rsid w:val="00334468"/>
    <w:rsid w:val="00334F3E"/>
    <w:rsid w:val="00335289"/>
    <w:rsid w:val="003357E2"/>
    <w:rsid w:val="00335BBE"/>
    <w:rsid w:val="003368DF"/>
    <w:rsid w:val="00336A58"/>
    <w:rsid w:val="00336D4A"/>
    <w:rsid w:val="00336DAF"/>
    <w:rsid w:val="00340EFB"/>
    <w:rsid w:val="003419EF"/>
    <w:rsid w:val="00343812"/>
    <w:rsid w:val="003438EF"/>
    <w:rsid w:val="00344523"/>
    <w:rsid w:val="003452F2"/>
    <w:rsid w:val="00346EA8"/>
    <w:rsid w:val="003478C0"/>
    <w:rsid w:val="00347AB9"/>
    <w:rsid w:val="00347EA1"/>
    <w:rsid w:val="003503D8"/>
    <w:rsid w:val="00350FF9"/>
    <w:rsid w:val="00351958"/>
    <w:rsid w:val="00352407"/>
    <w:rsid w:val="0035270A"/>
    <w:rsid w:val="00352751"/>
    <w:rsid w:val="003537B3"/>
    <w:rsid w:val="00353868"/>
    <w:rsid w:val="00354834"/>
    <w:rsid w:val="00356090"/>
    <w:rsid w:val="00356212"/>
    <w:rsid w:val="00356522"/>
    <w:rsid w:val="00356903"/>
    <w:rsid w:val="00357ED2"/>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EE"/>
    <w:rsid w:val="00382429"/>
    <w:rsid w:val="003826D6"/>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698C"/>
    <w:rsid w:val="00397C8B"/>
    <w:rsid w:val="003A02F0"/>
    <w:rsid w:val="003A08CC"/>
    <w:rsid w:val="003A1838"/>
    <w:rsid w:val="003A1CC6"/>
    <w:rsid w:val="003A2B45"/>
    <w:rsid w:val="003A359C"/>
    <w:rsid w:val="003A38C8"/>
    <w:rsid w:val="003A4088"/>
    <w:rsid w:val="003A4936"/>
    <w:rsid w:val="003A503E"/>
    <w:rsid w:val="003A51D7"/>
    <w:rsid w:val="003A56DC"/>
    <w:rsid w:val="003A57E2"/>
    <w:rsid w:val="003A6257"/>
    <w:rsid w:val="003A6363"/>
    <w:rsid w:val="003A6F41"/>
    <w:rsid w:val="003A7747"/>
    <w:rsid w:val="003A7AAF"/>
    <w:rsid w:val="003B0147"/>
    <w:rsid w:val="003B01CB"/>
    <w:rsid w:val="003B01F0"/>
    <w:rsid w:val="003B04C5"/>
    <w:rsid w:val="003B1248"/>
    <w:rsid w:val="003B14E1"/>
    <w:rsid w:val="003B1E2B"/>
    <w:rsid w:val="003B2688"/>
    <w:rsid w:val="003B2A4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3A11"/>
    <w:rsid w:val="003C3B70"/>
    <w:rsid w:val="003C42B4"/>
    <w:rsid w:val="003C5162"/>
    <w:rsid w:val="003C53BF"/>
    <w:rsid w:val="003C54A1"/>
    <w:rsid w:val="003C57F3"/>
    <w:rsid w:val="003C5E2D"/>
    <w:rsid w:val="003C74EA"/>
    <w:rsid w:val="003D0380"/>
    <w:rsid w:val="003D06F1"/>
    <w:rsid w:val="003D0784"/>
    <w:rsid w:val="003D0A4C"/>
    <w:rsid w:val="003D0D32"/>
    <w:rsid w:val="003D0EE5"/>
    <w:rsid w:val="003D1366"/>
    <w:rsid w:val="003D19F4"/>
    <w:rsid w:val="003D22D2"/>
    <w:rsid w:val="003D304B"/>
    <w:rsid w:val="003D3FCC"/>
    <w:rsid w:val="003D42F9"/>
    <w:rsid w:val="003D538C"/>
    <w:rsid w:val="003D5AFF"/>
    <w:rsid w:val="003D607D"/>
    <w:rsid w:val="003D6752"/>
    <w:rsid w:val="003D69B6"/>
    <w:rsid w:val="003D78A5"/>
    <w:rsid w:val="003D7950"/>
    <w:rsid w:val="003E0639"/>
    <w:rsid w:val="003E107B"/>
    <w:rsid w:val="003E15D6"/>
    <w:rsid w:val="003E1A82"/>
    <w:rsid w:val="003E1FFE"/>
    <w:rsid w:val="003E2914"/>
    <w:rsid w:val="003E2AA3"/>
    <w:rsid w:val="003E391B"/>
    <w:rsid w:val="003E3B25"/>
    <w:rsid w:val="003E503A"/>
    <w:rsid w:val="003E51F5"/>
    <w:rsid w:val="003E537A"/>
    <w:rsid w:val="003E5E2B"/>
    <w:rsid w:val="003E60AC"/>
    <w:rsid w:val="003E76BD"/>
    <w:rsid w:val="003E783F"/>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5ABB"/>
    <w:rsid w:val="0040748A"/>
    <w:rsid w:val="0040784B"/>
    <w:rsid w:val="00407990"/>
    <w:rsid w:val="004101E6"/>
    <w:rsid w:val="004118BE"/>
    <w:rsid w:val="00411B91"/>
    <w:rsid w:val="00412AB4"/>
    <w:rsid w:val="004135E3"/>
    <w:rsid w:val="0041471A"/>
    <w:rsid w:val="00415154"/>
    <w:rsid w:val="00415210"/>
    <w:rsid w:val="00415B5A"/>
    <w:rsid w:val="0041627F"/>
    <w:rsid w:val="004162A5"/>
    <w:rsid w:val="004165BC"/>
    <w:rsid w:val="00417934"/>
    <w:rsid w:val="00417976"/>
    <w:rsid w:val="00420552"/>
    <w:rsid w:val="004208F8"/>
    <w:rsid w:val="00421D41"/>
    <w:rsid w:val="004220F9"/>
    <w:rsid w:val="00422392"/>
    <w:rsid w:val="004226F3"/>
    <w:rsid w:val="004230CD"/>
    <w:rsid w:val="00423EC5"/>
    <w:rsid w:val="00424414"/>
    <w:rsid w:val="004246A5"/>
    <w:rsid w:val="004251BC"/>
    <w:rsid w:val="004254B6"/>
    <w:rsid w:val="00425CDC"/>
    <w:rsid w:val="00426377"/>
    <w:rsid w:val="00426E2D"/>
    <w:rsid w:val="0043057E"/>
    <w:rsid w:val="00430849"/>
    <w:rsid w:val="00430A89"/>
    <w:rsid w:val="00430DC8"/>
    <w:rsid w:val="00431356"/>
    <w:rsid w:val="00431674"/>
    <w:rsid w:val="00431D33"/>
    <w:rsid w:val="004328ED"/>
    <w:rsid w:val="00434C50"/>
    <w:rsid w:val="00435548"/>
    <w:rsid w:val="00435806"/>
    <w:rsid w:val="00435988"/>
    <w:rsid w:val="00435ADC"/>
    <w:rsid w:val="00436A44"/>
    <w:rsid w:val="00437493"/>
    <w:rsid w:val="00437ADB"/>
    <w:rsid w:val="00440778"/>
    <w:rsid w:val="004410E7"/>
    <w:rsid w:val="00441B0F"/>
    <w:rsid w:val="00442611"/>
    <w:rsid w:val="00442B39"/>
    <w:rsid w:val="00442CB3"/>
    <w:rsid w:val="00442EE8"/>
    <w:rsid w:val="00442FD2"/>
    <w:rsid w:val="00444231"/>
    <w:rsid w:val="00444C3B"/>
    <w:rsid w:val="00444F9A"/>
    <w:rsid w:val="004456F0"/>
    <w:rsid w:val="004458CA"/>
    <w:rsid w:val="00445B24"/>
    <w:rsid w:val="00446C3E"/>
    <w:rsid w:val="00446EF6"/>
    <w:rsid w:val="004478DC"/>
    <w:rsid w:val="004478EF"/>
    <w:rsid w:val="00447CEA"/>
    <w:rsid w:val="00450DBC"/>
    <w:rsid w:val="00451254"/>
    <w:rsid w:val="0045163D"/>
    <w:rsid w:val="00451F70"/>
    <w:rsid w:val="00452CFF"/>
    <w:rsid w:val="00453B14"/>
    <w:rsid w:val="00453EA5"/>
    <w:rsid w:val="00454182"/>
    <w:rsid w:val="004546CF"/>
    <w:rsid w:val="00454885"/>
    <w:rsid w:val="00454CDC"/>
    <w:rsid w:val="00455AC7"/>
    <w:rsid w:val="00456311"/>
    <w:rsid w:val="0045777A"/>
    <w:rsid w:val="00460346"/>
    <w:rsid w:val="00460AE4"/>
    <w:rsid w:val="00460DCA"/>
    <w:rsid w:val="00460E76"/>
    <w:rsid w:val="00460FC1"/>
    <w:rsid w:val="004624AC"/>
    <w:rsid w:val="00462EA9"/>
    <w:rsid w:val="00463322"/>
    <w:rsid w:val="00463465"/>
    <w:rsid w:val="00464746"/>
    <w:rsid w:val="00464CF7"/>
    <w:rsid w:val="00465464"/>
    <w:rsid w:val="00465968"/>
    <w:rsid w:val="00465D51"/>
    <w:rsid w:val="00466EA7"/>
    <w:rsid w:val="004675FB"/>
    <w:rsid w:val="00467919"/>
    <w:rsid w:val="00467B05"/>
    <w:rsid w:val="004700A4"/>
    <w:rsid w:val="004708C9"/>
    <w:rsid w:val="004713E0"/>
    <w:rsid w:val="004718B3"/>
    <w:rsid w:val="0047200E"/>
    <w:rsid w:val="0047234B"/>
    <w:rsid w:val="00472C73"/>
    <w:rsid w:val="00474556"/>
    <w:rsid w:val="004746AD"/>
    <w:rsid w:val="00475D09"/>
    <w:rsid w:val="00476315"/>
    <w:rsid w:val="004764C6"/>
    <w:rsid w:val="0047653A"/>
    <w:rsid w:val="00476D89"/>
    <w:rsid w:val="004777C8"/>
    <w:rsid w:val="00480C7F"/>
    <w:rsid w:val="004813F1"/>
    <w:rsid w:val="0048279B"/>
    <w:rsid w:val="00482BC5"/>
    <w:rsid w:val="00482F90"/>
    <w:rsid w:val="00482FE2"/>
    <w:rsid w:val="0048316B"/>
    <w:rsid w:val="00483734"/>
    <w:rsid w:val="00483952"/>
    <w:rsid w:val="00483C88"/>
    <w:rsid w:val="00484935"/>
    <w:rsid w:val="00484D21"/>
    <w:rsid w:val="00484DB8"/>
    <w:rsid w:val="00485483"/>
    <w:rsid w:val="00485B20"/>
    <w:rsid w:val="00485C23"/>
    <w:rsid w:val="00485F3A"/>
    <w:rsid w:val="00486142"/>
    <w:rsid w:val="004864E0"/>
    <w:rsid w:val="00487BF8"/>
    <w:rsid w:val="00490051"/>
    <w:rsid w:val="004902E5"/>
    <w:rsid w:val="00490414"/>
    <w:rsid w:val="00490B9A"/>
    <w:rsid w:val="00491098"/>
    <w:rsid w:val="00491444"/>
    <w:rsid w:val="004923BC"/>
    <w:rsid w:val="0049245E"/>
    <w:rsid w:val="004948D5"/>
    <w:rsid w:val="00494C12"/>
    <w:rsid w:val="00495BA2"/>
    <w:rsid w:val="004961A7"/>
    <w:rsid w:val="00496AA1"/>
    <w:rsid w:val="00497AED"/>
    <w:rsid w:val="00497F23"/>
    <w:rsid w:val="004A17D5"/>
    <w:rsid w:val="004A39F0"/>
    <w:rsid w:val="004A61FB"/>
    <w:rsid w:val="004A629D"/>
    <w:rsid w:val="004A676D"/>
    <w:rsid w:val="004A6FD0"/>
    <w:rsid w:val="004A7D26"/>
    <w:rsid w:val="004B0078"/>
    <w:rsid w:val="004B02F4"/>
    <w:rsid w:val="004B10A5"/>
    <w:rsid w:val="004B1429"/>
    <w:rsid w:val="004B2BEF"/>
    <w:rsid w:val="004B2C70"/>
    <w:rsid w:val="004B2F3E"/>
    <w:rsid w:val="004B31F4"/>
    <w:rsid w:val="004B36D6"/>
    <w:rsid w:val="004B3D84"/>
    <w:rsid w:val="004B436C"/>
    <w:rsid w:val="004B4CA5"/>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28C2"/>
    <w:rsid w:val="004C49D8"/>
    <w:rsid w:val="004C552E"/>
    <w:rsid w:val="004C6BBE"/>
    <w:rsid w:val="004C6E5E"/>
    <w:rsid w:val="004C722A"/>
    <w:rsid w:val="004C7256"/>
    <w:rsid w:val="004C7A93"/>
    <w:rsid w:val="004C7DBC"/>
    <w:rsid w:val="004D0AB1"/>
    <w:rsid w:val="004D0EEC"/>
    <w:rsid w:val="004D1910"/>
    <w:rsid w:val="004D2342"/>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E5D"/>
    <w:rsid w:val="004E7F72"/>
    <w:rsid w:val="004F178D"/>
    <w:rsid w:val="004F18E5"/>
    <w:rsid w:val="004F18F7"/>
    <w:rsid w:val="004F19F3"/>
    <w:rsid w:val="004F1F1B"/>
    <w:rsid w:val="004F2B63"/>
    <w:rsid w:val="004F2F49"/>
    <w:rsid w:val="004F3593"/>
    <w:rsid w:val="004F3711"/>
    <w:rsid w:val="004F522E"/>
    <w:rsid w:val="004F59D1"/>
    <w:rsid w:val="004F5A3A"/>
    <w:rsid w:val="004F62E0"/>
    <w:rsid w:val="004F663A"/>
    <w:rsid w:val="004F690B"/>
    <w:rsid w:val="004F6C95"/>
    <w:rsid w:val="00500007"/>
    <w:rsid w:val="005014E1"/>
    <w:rsid w:val="00501657"/>
    <w:rsid w:val="00501750"/>
    <w:rsid w:val="0050199B"/>
    <w:rsid w:val="00501D33"/>
    <w:rsid w:val="00502C56"/>
    <w:rsid w:val="00504027"/>
    <w:rsid w:val="00504493"/>
    <w:rsid w:val="005047E0"/>
    <w:rsid w:val="00504972"/>
    <w:rsid w:val="005055EC"/>
    <w:rsid w:val="00505AFA"/>
    <w:rsid w:val="0050665E"/>
    <w:rsid w:val="00507537"/>
    <w:rsid w:val="00507646"/>
    <w:rsid w:val="00510F47"/>
    <w:rsid w:val="00511683"/>
    <w:rsid w:val="00511815"/>
    <w:rsid w:val="00511BC7"/>
    <w:rsid w:val="00512A4F"/>
    <w:rsid w:val="00512CF8"/>
    <w:rsid w:val="005133C7"/>
    <w:rsid w:val="0051370E"/>
    <w:rsid w:val="005139F5"/>
    <w:rsid w:val="00513B0F"/>
    <w:rsid w:val="00513DFA"/>
    <w:rsid w:val="00514023"/>
    <w:rsid w:val="00514214"/>
    <w:rsid w:val="00514CB0"/>
    <w:rsid w:val="00514E8C"/>
    <w:rsid w:val="005150C2"/>
    <w:rsid w:val="00516136"/>
    <w:rsid w:val="00516C85"/>
    <w:rsid w:val="0051757D"/>
    <w:rsid w:val="00520877"/>
    <w:rsid w:val="005214AA"/>
    <w:rsid w:val="00521E57"/>
    <w:rsid w:val="005220E1"/>
    <w:rsid w:val="00523314"/>
    <w:rsid w:val="00523760"/>
    <w:rsid w:val="0052395D"/>
    <w:rsid w:val="00523D82"/>
    <w:rsid w:val="00524045"/>
    <w:rsid w:val="00524753"/>
    <w:rsid w:val="005249DD"/>
    <w:rsid w:val="005253E7"/>
    <w:rsid w:val="00525EEA"/>
    <w:rsid w:val="005263DE"/>
    <w:rsid w:val="00530CCD"/>
    <w:rsid w:val="00530E92"/>
    <w:rsid w:val="005310D9"/>
    <w:rsid w:val="005312D1"/>
    <w:rsid w:val="005319BA"/>
    <w:rsid w:val="0053238A"/>
    <w:rsid w:val="005334AF"/>
    <w:rsid w:val="005334F6"/>
    <w:rsid w:val="00533FE0"/>
    <w:rsid w:val="00534C36"/>
    <w:rsid w:val="005351E4"/>
    <w:rsid w:val="005354AC"/>
    <w:rsid w:val="005359F9"/>
    <w:rsid w:val="005361B8"/>
    <w:rsid w:val="00536878"/>
    <w:rsid w:val="005371F4"/>
    <w:rsid w:val="0053726C"/>
    <w:rsid w:val="00537A88"/>
    <w:rsid w:val="005401CC"/>
    <w:rsid w:val="00540ABA"/>
    <w:rsid w:val="005426DB"/>
    <w:rsid w:val="00543163"/>
    <w:rsid w:val="00544222"/>
    <w:rsid w:val="00544782"/>
    <w:rsid w:val="005450F5"/>
    <w:rsid w:val="0054547F"/>
    <w:rsid w:val="00545CB9"/>
    <w:rsid w:val="005461CB"/>
    <w:rsid w:val="00546234"/>
    <w:rsid w:val="005462BA"/>
    <w:rsid w:val="00546AFB"/>
    <w:rsid w:val="0054702B"/>
    <w:rsid w:val="00547EE9"/>
    <w:rsid w:val="0055048B"/>
    <w:rsid w:val="0055075B"/>
    <w:rsid w:val="0055078F"/>
    <w:rsid w:val="005521FB"/>
    <w:rsid w:val="00552A79"/>
    <w:rsid w:val="00552B18"/>
    <w:rsid w:val="00552D20"/>
    <w:rsid w:val="00552D3B"/>
    <w:rsid w:val="00554110"/>
    <w:rsid w:val="00554229"/>
    <w:rsid w:val="00554A8B"/>
    <w:rsid w:val="005557D2"/>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80AD9"/>
    <w:rsid w:val="00580E84"/>
    <w:rsid w:val="00580F16"/>
    <w:rsid w:val="0058160C"/>
    <w:rsid w:val="005817C8"/>
    <w:rsid w:val="00581EE9"/>
    <w:rsid w:val="00582DB4"/>
    <w:rsid w:val="0058309A"/>
    <w:rsid w:val="0058348E"/>
    <w:rsid w:val="00583DF6"/>
    <w:rsid w:val="00584E2C"/>
    <w:rsid w:val="00584ED9"/>
    <w:rsid w:val="0058522D"/>
    <w:rsid w:val="0058578D"/>
    <w:rsid w:val="005857B9"/>
    <w:rsid w:val="005857BD"/>
    <w:rsid w:val="00585BEF"/>
    <w:rsid w:val="00586D68"/>
    <w:rsid w:val="00586EE4"/>
    <w:rsid w:val="005875CC"/>
    <w:rsid w:val="00590519"/>
    <w:rsid w:val="00590DAC"/>
    <w:rsid w:val="00590F8F"/>
    <w:rsid w:val="00591AAB"/>
    <w:rsid w:val="0059331A"/>
    <w:rsid w:val="0059422B"/>
    <w:rsid w:val="0059487D"/>
    <w:rsid w:val="00594900"/>
    <w:rsid w:val="00594EC6"/>
    <w:rsid w:val="0059547D"/>
    <w:rsid w:val="0059579B"/>
    <w:rsid w:val="005969D1"/>
    <w:rsid w:val="005970C7"/>
    <w:rsid w:val="00597F48"/>
    <w:rsid w:val="00597FCB"/>
    <w:rsid w:val="005A01FD"/>
    <w:rsid w:val="005A032E"/>
    <w:rsid w:val="005A1002"/>
    <w:rsid w:val="005A12D5"/>
    <w:rsid w:val="005A1898"/>
    <w:rsid w:val="005A2557"/>
    <w:rsid w:val="005A2790"/>
    <w:rsid w:val="005A2C3F"/>
    <w:rsid w:val="005A2D81"/>
    <w:rsid w:val="005A2F60"/>
    <w:rsid w:val="005A3083"/>
    <w:rsid w:val="005A33C4"/>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536"/>
    <w:rsid w:val="005B19F0"/>
    <w:rsid w:val="005B257D"/>
    <w:rsid w:val="005B2D08"/>
    <w:rsid w:val="005B3BEB"/>
    <w:rsid w:val="005B3CCC"/>
    <w:rsid w:val="005B41FC"/>
    <w:rsid w:val="005B43A6"/>
    <w:rsid w:val="005B43DD"/>
    <w:rsid w:val="005B47DE"/>
    <w:rsid w:val="005B4B03"/>
    <w:rsid w:val="005B4E02"/>
    <w:rsid w:val="005B529A"/>
    <w:rsid w:val="005B579D"/>
    <w:rsid w:val="005B5CE9"/>
    <w:rsid w:val="005B6F62"/>
    <w:rsid w:val="005C02D7"/>
    <w:rsid w:val="005C07C0"/>
    <w:rsid w:val="005C12B8"/>
    <w:rsid w:val="005C16D0"/>
    <w:rsid w:val="005C2762"/>
    <w:rsid w:val="005C2C6B"/>
    <w:rsid w:val="005C3268"/>
    <w:rsid w:val="005C4116"/>
    <w:rsid w:val="005C4602"/>
    <w:rsid w:val="005C50A0"/>
    <w:rsid w:val="005C534C"/>
    <w:rsid w:val="005C5DF8"/>
    <w:rsid w:val="005C643C"/>
    <w:rsid w:val="005C64E8"/>
    <w:rsid w:val="005C6C54"/>
    <w:rsid w:val="005C7461"/>
    <w:rsid w:val="005C74D7"/>
    <w:rsid w:val="005C7655"/>
    <w:rsid w:val="005C7D14"/>
    <w:rsid w:val="005D00A6"/>
    <w:rsid w:val="005D0476"/>
    <w:rsid w:val="005D0985"/>
    <w:rsid w:val="005D0A4B"/>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404B"/>
    <w:rsid w:val="005E4824"/>
    <w:rsid w:val="005E49FC"/>
    <w:rsid w:val="005E5979"/>
    <w:rsid w:val="005E779F"/>
    <w:rsid w:val="005E79C6"/>
    <w:rsid w:val="005F02B3"/>
    <w:rsid w:val="005F10BB"/>
    <w:rsid w:val="005F2548"/>
    <w:rsid w:val="005F3613"/>
    <w:rsid w:val="005F3AF5"/>
    <w:rsid w:val="005F3F48"/>
    <w:rsid w:val="005F3F5D"/>
    <w:rsid w:val="005F43CB"/>
    <w:rsid w:val="005F4D43"/>
    <w:rsid w:val="005F55F5"/>
    <w:rsid w:val="005F5776"/>
    <w:rsid w:val="005F5ADE"/>
    <w:rsid w:val="005F5C4E"/>
    <w:rsid w:val="005F65AF"/>
    <w:rsid w:val="005F6778"/>
    <w:rsid w:val="005F7066"/>
    <w:rsid w:val="005F779A"/>
    <w:rsid w:val="005F7ACA"/>
    <w:rsid w:val="00600475"/>
    <w:rsid w:val="0060193B"/>
    <w:rsid w:val="00601FB3"/>
    <w:rsid w:val="00602488"/>
    <w:rsid w:val="00602493"/>
    <w:rsid w:val="00602C68"/>
    <w:rsid w:val="00602F26"/>
    <w:rsid w:val="0060306E"/>
    <w:rsid w:val="00603424"/>
    <w:rsid w:val="006043FF"/>
    <w:rsid w:val="006053A6"/>
    <w:rsid w:val="0060624E"/>
    <w:rsid w:val="0060657F"/>
    <w:rsid w:val="006074FA"/>
    <w:rsid w:val="00610175"/>
    <w:rsid w:val="0061020B"/>
    <w:rsid w:val="006105F9"/>
    <w:rsid w:val="00610971"/>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AA9"/>
    <w:rsid w:val="00645F68"/>
    <w:rsid w:val="00646242"/>
    <w:rsid w:val="00646A7B"/>
    <w:rsid w:val="00650471"/>
    <w:rsid w:val="0065109B"/>
    <w:rsid w:val="006510B3"/>
    <w:rsid w:val="006512AF"/>
    <w:rsid w:val="00652643"/>
    <w:rsid w:val="00652772"/>
    <w:rsid w:val="00653691"/>
    <w:rsid w:val="006537F7"/>
    <w:rsid w:val="00654647"/>
    <w:rsid w:val="006548AD"/>
    <w:rsid w:val="0065595A"/>
    <w:rsid w:val="00656D6D"/>
    <w:rsid w:val="00656E69"/>
    <w:rsid w:val="006578EB"/>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D83"/>
    <w:rsid w:val="00666F15"/>
    <w:rsid w:val="00667A18"/>
    <w:rsid w:val="00670035"/>
    <w:rsid w:val="00670071"/>
    <w:rsid w:val="00671067"/>
    <w:rsid w:val="00671296"/>
    <w:rsid w:val="0067293D"/>
    <w:rsid w:val="00673825"/>
    <w:rsid w:val="006742E9"/>
    <w:rsid w:val="006745C6"/>
    <w:rsid w:val="006745F7"/>
    <w:rsid w:val="00674F33"/>
    <w:rsid w:val="006755BE"/>
    <w:rsid w:val="00676A04"/>
    <w:rsid w:val="0068035B"/>
    <w:rsid w:val="006806C3"/>
    <w:rsid w:val="00681A72"/>
    <w:rsid w:val="0068220D"/>
    <w:rsid w:val="006822B9"/>
    <w:rsid w:val="006828F1"/>
    <w:rsid w:val="00682D85"/>
    <w:rsid w:val="00683D8C"/>
    <w:rsid w:val="006851DE"/>
    <w:rsid w:val="006853DB"/>
    <w:rsid w:val="00685AD1"/>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F12"/>
    <w:rsid w:val="006A0211"/>
    <w:rsid w:val="006A0E81"/>
    <w:rsid w:val="006A159C"/>
    <w:rsid w:val="006A1E64"/>
    <w:rsid w:val="006A225E"/>
    <w:rsid w:val="006A46D1"/>
    <w:rsid w:val="006A4B5A"/>
    <w:rsid w:val="006A75D0"/>
    <w:rsid w:val="006A77D2"/>
    <w:rsid w:val="006B0DDB"/>
    <w:rsid w:val="006B1077"/>
    <w:rsid w:val="006B1449"/>
    <w:rsid w:val="006B1E35"/>
    <w:rsid w:val="006B2334"/>
    <w:rsid w:val="006B237C"/>
    <w:rsid w:val="006B2FB2"/>
    <w:rsid w:val="006B3D35"/>
    <w:rsid w:val="006B4120"/>
    <w:rsid w:val="006B5214"/>
    <w:rsid w:val="006B5C6B"/>
    <w:rsid w:val="006B64A0"/>
    <w:rsid w:val="006B654A"/>
    <w:rsid w:val="006B6B07"/>
    <w:rsid w:val="006B7865"/>
    <w:rsid w:val="006C0280"/>
    <w:rsid w:val="006C2E48"/>
    <w:rsid w:val="006C3287"/>
    <w:rsid w:val="006C39A1"/>
    <w:rsid w:val="006C48A0"/>
    <w:rsid w:val="006C51A3"/>
    <w:rsid w:val="006C5AF5"/>
    <w:rsid w:val="006C62F2"/>
    <w:rsid w:val="006C78FF"/>
    <w:rsid w:val="006C7BC4"/>
    <w:rsid w:val="006D01F8"/>
    <w:rsid w:val="006D067D"/>
    <w:rsid w:val="006D0A37"/>
    <w:rsid w:val="006D10EE"/>
    <w:rsid w:val="006D2653"/>
    <w:rsid w:val="006D30C6"/>
    <w:rsid w:val="006D31EA"/>
    <w:rsid w:val="006D4782"/>
    <w:rsid w:val="006D49BA"/>
    <w:rsid w:val="006D5106"/>
    <w:rsid w:val="006D51C6"/>
    <w:rsid w:val="006D55CE"/>
    <w:rsid w:val="006D57E7"/>
    <w:rsid w:val="006D61FB"/>
    <w:rsid w:val="006D64F6"/>
    <w:rsid w:val="006D6F4E"/>
    <w:rsid w:val="006D7663"/>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293F"/>
    <w:rsid w:val="006F2CA4"/>
    <w:rsid w:val="006F33E0"/>
    <w:rsid w:val="006F34D9"/>
    <w:rsid w:val="006F3AF3"/>
    <w:rsid w:val="006F4252"/>
    <w:rsid w:val="006F44A1"/>
    <w:rsid w:val="006F4D1B"/>
    <w:rsid w:val="006F5211"/>
    <w:rsid w:val="006F6078"/>
    <w:rsid w:val="006F6648"/>
    <w:rsid w:val="006F6CF1"/>
    <w:rsid w:val="0070094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C70"/>
    <w:rsid w:val="0070700F"/>
    <w:rsid w:val="007070FD"/>
    <w:rsid w:val="00707288"/>
    <w:rsid w:val="0070764F"/>
    <w:rsid w:val="0071032F"/>
    <w:rsid w:val="007110B1"/>
    <w:rsid w:val="00711AC7"/>
    <w:rsid w:val="00711E4E"/>
    <w:rsid w:val="007120BD"/>
    <w:rsid w:val="00712825"/>
    <w:rsid w:val="00713A65"/>
    <w:rsid w:val="007142B7"/>
    <w:rsid w:val="0071443A"/>
    <w:rsid w:val="0071450D"/>
    <w:rsid w:val="00714AF4"/>
    <w:rsid w:val="00715904"/>
    <w:rsid w:val="007168F0"/>
    <w:rsid w:val="00717390"/>
    <w:rsid w:val="007175F7"/>
    <w:rsid w:val="007200A1"/>
    <w:rsid w:val="0072027B"/>
    <w:rsid w:val="00721AB9"/>
    <w:rsid w:val="00721E4E"/>
    <w:rsid w:val="00723D7D"/>
    <w:rsid w:val="00723F26"/>
    <w:rsid w:val="007250FB"/>
    <w:rsid w:val="0072541E"/>
    <w:rsid w:val="00725628"/>
    <w:rsid w:val="00725A92"/>
    <w:rsid w:val="007267ED"/>
    <w:rsid w:val="0072686D"/>
    <w:rsid w:val="00726F75"/>
    <w:rsid w:val="00730A01"/>
    <w:rsid w:val="00730B71"/>
    <w:rsid w:val="00730CA0"/>
    <w:rsid w:val="00732169"/>
    <w:rsid w:val="007322AF"/>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41AC"/>
    <w:rsid w:val="0074440E"/>
    <w:rsid w:val="007449A6"/>
    <w:rsid w:val="00744E80"/>
    <w:rsid w:val="00744FD2"/>
    <w:rsid w:val="0074516B"/>
    <w:rsid w:val="00746130"/>
    <w:rsid w:val="00746193"/>
    <w:rsid w:val="007472CF"/>
    <w:rsid w:val="00750201"/>
    <w:rsid w:val="00750EC0"/>
    <w:rsid w:val="007517F9"/>
    <w:rsid w:val="00751920"/>
    <w:rsid w:val="007522BA"/>
    <w:rsid w:val="00752795"/>
    <w:rsid w:val="00752B07"/>
    <w:rsid w:val="00753EF0"/>
    <w:rsid w:val="00754802"/>
    <w:rsid w:val="00754E40"/>
    <w:rsid w:val="00754F81"/>
    <w:rsid w:val="007550FF"/>
    <w:rsid w:val="0075563D"/>
    <w:rsid w:val="00756705"/>
    <w:rsid w:val="007570DA"/>
    <w:rsid w:val="00757FD7"/>
    <w:rsid w:val="00760323"/>
    <w:rsid w:val="007614C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327D"/>
    <w:rsid w:val="007737AA"/>
    <w:rsid w:val="00773E9B"/>
    <w:rsid w:val="0077418E"/>
    <w:rsid w:val="00774476"/>
    <w:rsid w:val="00774BCA"/>
    <w:rsid w:val="00775FEE"/>
    <w:rsid w:val="0077666B"/>
    <w:rsid w:val="007766D7"/>
    <w:rsid w:val="00777C35"/>
    <w:rsid w:val="0078036C"/>
    <w:rsid w:val="0078102C"/>
    <w:rsid w:val="00781298"/>
    <w:rsid w:val="0078189F"/>
    <w:rsid w:val="00782509"/>
    <w:rsid w:val="0078260E"/>
    <w:rsid w:val="007826D1"/>
    <w:rsid w:val="007832C4"/>
    <w:rsid w:val="0078364D"/>
    <w:rsid w:val="00784328"/>
    <w:rsid w:val="0078480C"/>
    <w:rsid w:val="00784C4E"/>
    <w:rsid w:val="00784FA4"/>
    <w:rsid w:val="007850B2"/>
    <w:rsid w:val="00785F1C"/>
    <w:rsid w:val="007866B8"/>
    <w:rsid w:val="007879E4"/>
    <w:rsid w:val="00787EDF"/>
    <w:rsid w:val="00790256"/>
    <w:rsid w:val="00790B23"/>
    <w:rsid w:val="00791E2F"/>
    <w:rsid w:val="00792CB6"/>
    <w:rsid w:val="00793357"/>
    <w:rsid w:val="00793D4F"/>
    <w:rsid w:val="0079422B"/>
    <w:rsid w:val="007944B7"/>
    <w:rsid w:val="00794C97"/>
    <w:rsid w:val="007951A2"/>
    <w:rsid w:val="00795760"/>
    <w:rsid w:val="00795B1F"/>
    <w:rsid w:val="00795F7A"/>
    <w:rsid w:val="0079654C"/>
    <w:rsid w:val="00796662"/>
    <w:rsid w:val="00796843"/>
    <w:rsid w:val="00797BF7"/>
    <w:rsid w:val="00797C1C"/>
    <w:rsid w:val="007A0932"/>
    <w:rsid w:val="007A0C03"/>
    <w:rsid w:val="007A0C1B"/>
    <w:rsid w:val="007A14D4"/>
    <w:rsid w:val="007A14FD"/>
    <w:rsid w:val="007A16E5"/>
    <w:rsid w:val="007A1A02"/>
    <w:rsid w:val="007A1FF7"/>
    <w:rsid w:val="007A201C"/>
    <w:rsid w:val="007A275F"/>
    <w:rsid w:val="007A2A81"/>
    <w:rsid w:val="007A3613"/>
    <w:rsid w:val="007A37C5"/>
    <w:rsid w:val="007A439C"/>
    <w:rsid w:val="007A4810"/>
    <w:rsid w:val="007A60F1"/>
    <w:rsid w:val="007A68CE"/>
    <w:rsid w:val="007A717B"/>
    <w:rsid w:val="007A76F9"/>
    <w:rsid w:val="007A7C62"/>
    <w:rsid w:val="007A7F24"/>
    <w:rsid w:val="007B089B"/>
    <w:rsid w:val="007B10C3"/>
    <w:rsid w:val="007B182F"/>
    <w:rsid w:val="007B1A26"/>
    <w:rsid w:val="007B2781"/>
    <w:rsid w:val="007B2B6A"/>
    <w:rsid w:val="007B520C"/>
    <w:rsid w:val="007B53C3"/>
    <w:rsid w:val="007B6A47"/>
    <w:rsid w:val="007B6B20"/>
    <w:rsid w:val="007B76DE"/>
    <w:rsid w:val="007B795C"/>
    <w:rsid w:val="007C01B3"/>
    <w:rsid w:val="007C050F"/>
    <w:rsid w:val="007C0A41"/>
    <w:rsid w:val="007C105F"/>
    <w:rsid w:val="007C11F8"/>
    <w:rsid w:val="007C15AD"/>
    <w:rsid w:val="007C1671"/>
    <w:rsid w:val="007C2562"/>
    <w:rsid w:val="007C2897"/>
    <w:rsid w:val="007C2A31"/>
    <w:rsid w:val="007C2CAA"/>
    <w:rsid w:val="007C321E"/>
    <w:rsid w:val="007C3DEB"/>
    <w:rsid w:val="007C5322"/>
    <w:rsid w:val="007C6039"/>
    <w:rsid w:val="007C68EA"/>
    <w:rsid w:val="007C6F2E"/>
    <w:rsid w:val="007C709E"/>
    <w:rsid w:val="007C7887"/>
    <w:rsid w:val="007C7984"/>
    <w:rsid w:val="007C7C80"/>
    <w:rsid w:val="007C7E1D"/>
    <w:rsid w:val="007D0753"/>
    <w:rsid w:val="007D0C59"/>
    <w:rsid w:val="007D1317"/>
    <w:rsid w:val="007D1CAB"/>
    <w:rsid w:val="007D2397"/>
    <w:rsid w:val="007D2632"/>
    <w:rsid w:val="007D3A0C"/>
    <w:rsid w:val="007D3E4D"/>
    <w:rsid w:val="007D3EF6"/>
    <w:rsid w:val="007D480F"/>
    <w:rsid w:val="007D4AFD"/>
    <w:rsid w:val="007D4F32"/>
    <w:rsid w:val="007D5323"/>
    <w:rsid w:val="007D5F60"/>
    <w:rsid w:val="007D6598"/>
    <w:rsid w:val="007D7108"/>
    <w:rsid w:val="007D7199"/>
    <w:rsid w:val="007D73CD"/>
    <w:rsid w:val="007D7979"/>
    <w:rsid w:val="007E021B"/>
    <w:rsid w:val="007E028F"/>
    <w:rsid w:val="007E02C4"/>
    <w:rsid w:val="007E0320"/>
    <w:rsid w:val="007E1B2D"/>
    <w:rsid w:val="007E2183"/>
    <w:rsid w:val="007E2B53"/>
    <w:rsid w:val="007E38A5"/>
    <w:rsid w:val="007E432E"/>
    <w:rsid w:val="007E4CBD"/>
    <w:rsid w:val="007E5040"/>
    <w:rsid w:val="007E5112"/>
    <w:rsid w:val="007E5CCC"/>
    <w:rsid w:val="007E66C1"/>
    <w:rsid w:val="007F0B19"/>
    <w:rsid w:val="007F146D"/>
    <w:rsid w:val="007F1540"/>
    <w:rsid w:val="007F18D3"/>
    <w:rsid w:val="007F22A7"/>
    <w:rsid w:val="007F24C9"/>
    <w:rsid w:val="007F30A2"/>
    <w:rsid w:val="007F35C0"/>
    <w:rsid w:val="007F4383"/>
    <w:rsid w:val="007F5922"/>
    <w:rsid w:val="007F6590"/>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FC3"/>
    <w:rsid w:val="0080333A"/>
    <w:rsid w:val="0080397D"/>
    <w:rsid w:val="00803F57"/>
    <w:rsid w:val="00804445"/>
    <w:rsid w:val="0080460C"/>
    <w:rsid w:val="008046D4"/>
    <w:rsid w:val="008074CC"/>
    <w:rsid w:val="008074FE"/>
    <w:rsid w:val="0081056F"/>
    <w:rsid w:val="00810F0E"/>
    <w:rsid w:val="00811498"/>
    <w:rsid w:val="00811832"/>
    <w:rsid w:val="00811836"/>
    <w:rsid w:val="008119B6"/>
    <w:rsid w:val="00811B73"/>
    <w:rsid w:val="00813CA3"/>
    <w:rsid w:val="00813DC3"/>
    <w:rsid w:val="00814DFC"/>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FB"/>
    <w:rsid w:val="008205F3"/>
    <w:rsid w:val="00820656"/>
    <w:rsid w:val="008221A5"/>
    <w:rsid w:val="00822253"/>
    <w:rsid w:val="008226E1"/>
    <w:rsid w:val="0082278A"/>
    <w:rsid w:val="008227D0"/>
    <w:rsid w:val="0082348C"/>
    <w:rsid w:val="008237A1"/>
    <w:rsid w:val="00823917"/>
    <w:rsid w:val="008245C5"/>
    <w:rsid w:val="00824BF8"/>
    <w:rsid w:val="00825174"/>
    <w:rsid w:val="008259AF"/>
    <w:rsid w:val="00825A8F"/>
    <w:rsid w:val="0082629D"/>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5A7"/>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6CC7"/>
    <w:rsid w:val="00857B08"/>
    <w:rsid w:val="008605E9"/>
    <w:rsid w:val="00860853"/>
    <w:rsid w:val="00860B39"/>
    <w:rsid w:val="008612B5"/>
    <w:rsid w:val="00861FFB"/>
    <w:rsid w:val="0086220D"/>
    <w:rsid w:val="00862232"/>
    <w:rsid w:val="00862604"/>
    <w:rsid w:val="00862AC3"/>
    <w:rsid w:val="00863B38"/>
    <w:rsid w:val="0086469E"/>
    <w:rsid w:val="0086505A"/>
    <w:rsid w:val="00866150"/>
    <w:rsid w:val="00866324"/>
    <w:rsid w:val="00867469"/>
    <w:rsid w:val="0086752F"/>
    <w:rsid w:val="0086761B"/>
    <w:rsid w:val="00867919"/>
    <w:rsid w:val="00867DEA"/>
    <w:rsid w:val="0087026A"/>
    <w:rsid w:val="00870F90"/>
    <w:rsid w:val="00870FBF"/>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C9A"/>
    <w:rsid w:val="00877DF8"/>
    <w:rsid w:val="0088012A"/>
    <w:rsid w:val="008803A1"/>
    <w:rsid w:val="008804F9"/>
    <w:rsid w:val="008809D2"/>
    <w:rsid w:val="00881494"/>
    <w:rsid w:val="008817E1"/>
    <w:rsid w:val="00882613"/>
    <w:rsid w:val="0088290A"/>
    <w:rsid w:val="00882A3B"/>
    <w:rsid w:val="00882D3D"/>
    <w:rsid w:val="0088329C"/>
    <w:rsid w:val="00883774"/>
    <w:rsid w:val="0088627B"/>
    <w:rsid w:val="0088682A"/>
    <w:rsid w:val="00886B96"/>
    <w:rsid w:val="0088777C"/>
    <w:rsid w:val="008879FC"/>
    <w:rsid w:val="00890B3F"/>
    <w:rsid w:val="00890FA5"/>
    <w:rsid w:val="00891756"/>
    <w:rsid w:val="00891867"/>
    <w:rsid w:val="00892120"/>
    <w:rsid w:val="0089248B"/>
    <w:rsid w:val="00892524"/>
    <w:rsid w:val="008928A6"/>
    <w:rsid w:val="0089300B"/>
    <w:rsid w:val="008958FE"/>
    <w:rsid w:val="00896726"/>
    <w:rsid w:val="00896DCF"/>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A74"/>
    <w:rsid w:val="008A7421"/>
    <w:rsid w:val="008A7ABB"/>
    <w:rsid w:val="008A7EDC"/>
    <w:rsid w:val="008B04EA"/>
    <w:rsid w:val="008B0AAC"/>
    <w:rsid w:val="008B0B24"/>
    <w:rsid w:val="008B161B"/>
    <w:rsid w:val="008B306C"/>
    <w:rsid w:val="008B37C6"/>
    <w:rsid w:val="008B40D5"/>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53ED"/>
    <w:rsid w:val="008D5892"/>
    <w:rsid w:val="008D5896"/>
    <w:rsid w:val="008D5954"/>
    <w:rsid w:val="008D68DF"/>
    <w:rsid w:val="008D6A2A"/>
    <w:rsid w:val="008D70FF"/>
    <w:rsid w:val="008D75E8"/>
    <w:rsid w:val="008D7843"/>
    <w:rsid w:val="008D7AB1"/>
    <w:rsid w:val="008E000A"/>
    <w:rsid w:val="008E0594"/>
    <w:rsid w:val="008E0DFF"/>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90D"/>
    <w:rsid w:val="008F5F1E"/>
    <w:rsid w:val="008F7BC8"/>
    <w:rsid w:val="008F7E9A"/>
    <w:rsid w:val="008F7FCB"/>
    <w:rsid w:val="0090044A"/>
    <w:rsid w:val="00900B26"/>
    <w:rsid w:val="00900D87"/>
    <w:rsid w:val="00900F29"/>
    <w:rsid w:val="009016BB"/>
    <w:rsid w:val="009017DC"/>
    <w:rsid w:val="00902915"/>
    <w:rsid w:val="00902B8B"/>
    <w:rsid w:val="009036BD"/>
    <w:rsid w:val="009037BD"/>
    <w:rsid w:val="0090407A"/>
    <w:rsid w:val="00904587"/>
    <w:rsid w:val="00905075"/>
    <w:rsid w:val="009050C0"/>
    <w:rsid w:val="009054C5"/>
    <w:rsid w:val="0090569E"/>
    <w:rsid w:val="00905A1A"/>
    <w:rsid w:val="0090628A"/>
    <w:rsid w:val="00907823"/>
    <w:rsid w:val="00907DD6"/>
    <w:rsid w:val="00910408"/>
    <w:rsid w:val="00910419"/>
    <w:rsid w:val="009108FF"/>
    <w:rsid w:val="0091185C"/>
    <w:rsid w:val="00912CFE"/>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3E61"/>
    <w:rsid w:val="00923EBA"/>
    <w:rsid w:val="009245C8"/>
    <w:rsid w:val="009245EC"/>
    <w:rsid w:val="009251CB"/>
    <w:rsid w:val="009253A7"/>
    <w:rsid w:val="009254E2"/>
    <w:rsid w:val="0092664B"/>
    <w:rsid w:val="0093048D"/>
    <w:rsid w:val="009308ED"/>
    <w:rsid w:val="009309C6"/>
    <w:rsid w:val="00931241"/>
    <w:rsid w:val="0093187A"/>
    <w:rsid w:val="00931F64"/>
    <w:rsid w:val="0093217E"/>
    <w:rsid w:val="009323C5"/>
    <w:rsid w:val="009335E6"/>
    <w:rsid w:val="00933755"/>
    <w:rsid w:val="00933970"/>
    <w:rsid w:val="009339A8"/>
    <w:rsid w:val="0093468D"/>
    <w:rsid w:val="00934C0B"/>
    <w:rsid w:val="009354F5"/>
    <w:rsid w:val="009368A0"/>
    <w:rsid w:val="00936CAE"/>
    <w:rsid w:val="009376F8"/>
    <w:rsid w:val="00937E17"/>
    <w:rsid w:val="00940F52"/>
    <w:rsid w:val="00941A05"/>
    <w:rsid w:val="00941C2E"/>
    <w:rsid w:val="00942468"/>
    <w:rsid w:val="00942951"/>
    <w:rsid w:val="00942CE6"/>
    <w:rsid w:val="00943266"/>
    <w:rsid w:val="00943410"/>
    <w:rsid w:val="00943428"/>
    <w:rsid w:val="0094355C"/>
    <w:rsid w:val="00943B30"/>
    <w:rsid w:val="00944241"/>
    <w:rsid w:val="00944319"/>
    <w:rsid w:val="009446D4"/>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1C9"/>
    <w:rsid w:val="0096392E"/>
    <w:rsid w:val="009644BE"/>
    <w:rsid w:val="00965587"/>
    <w:rsid w:val="00965C17"/>
    <w:rsid w:val="00965D36"/>
    <w:rsid w:val="0096658F"/>
    <w:rsid w:val="009667E4"/>
    <w:rsid w:val="00967075"/>
    <w:rsid w:val="00967236"/>
    <w:rsid w:val="009675B2"/>
    <w:rsid w:val="0097014E"/>
    <w:rsid w:val="0097103D"/>
    <w:rsid w:val="0097130E"/>
    <w:rsid w:val="00971433"/>
    <w:rsid w:val="00971F8A"/>
    <w:rsid w:val="00973674"/>
    <w:rsid w:val="00973C37"/>
    <w:rsid w:val="00973E7A"/>
    <w:rsid w:val="00974485"/>
    <w:rsid w:val="009745A3"/>
    <w:rsid w:val="009747B7"/>
    <w:rsid w:val="009756BB"/>
    <w:rsid w:val="00975A61"/>
    <w:rsid w:val="00975BDD"/>
    <w:rsid w:val="009769A4"/>
    <w:rsid w:val="00977443"/>
    <w:rsid w:val="00980FEC"/>
    <w:rsid w:val="0098238F"/>
    <w:rsid w:val="009839AE"/>
    <w:rsid w:val="0098470C"/>
    <w:rsid w:val="009859DD"/>
    <w:rsid w:val="0098606D"/>
    <w:rsid w:val="0098660E"/>
    <w:rsid w:val="009866CA"/>
    <w:rsid w:val="00986778"/>
    <w:rsid w:val="00986C5A"/>
    <w:rsid w:val="00986F6F"/>
    <w:rsid w:val="009874D6"/>
    <w:rsid w:val="009900DE"/>
    <w:rsid w:val="00991619"/>
    <w:rsid w:val="00991918"/>
    <w:rsid w:val="00992DB7"/>
    <w:rsid w:val="00993A85"/>
    <w:rsid w:val="00994311"/>
    <w:rsid w:val="00994987"/>
    <w:rsid w:val="009949A5"/>
    <w:rsid w:val="00994C9D"/>
    <w:rsid w:val="009951ED"/>
    <w:rsid w:val="0099538C"/>
    <w:rsid w:val="009953C4"/>
    <w:rsid w:val="00995DF4"/>
    <w:rsid w:val="009966AD"/>
    <w:rsid w:val="00997284"/>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628D"/>
    <w:rsid w:val="009A64E4"/>
    <w:rsid w:val="009A6630"/>
    <w:rsid w:val="009A7781"/>
    <w:rsid w:val="009A7E56"/>
    <w:rsid w:val="009B1030"/>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55A"/>
    <w:rsid w:val="009C3909"/>
    <w:rsid w:val="009C3B9B"/>
    <w:rsid w:val="009C4B26"/>
    <w:rsid w:val="009C4C34"/>
    <w:rsid w:val="009C4DF5"/>
    <w:rsid w:val="009C4E3E"/>
    <w:rsid w:val="009C507F"/>
    <w:rsid w:val="009C51C0"/>
    <w:rsid w:val="009C563B"/>
    <w:rsid w:val="009C57CB"/>
    <w:rsid w:val="009C59C4"/>
    <w:rsid w:val="009C6E2B"/>
    <w:rsid w:val="009D075F"/>
    <w:rsid w:val="009D1114"/>
    <w:rsid w:val="009D2813"/>
    <w:rsid w:val="009D2877"/>
    <w:rsid w:val="009D2B96"/>
    <w:rsid w:val="009D2C00"/>
    <w:rsid w:val="009D333F"/>
    <w:rsid w:val="009D3B41"/>
    <w:rsid w:val="009D42F4"/>
    <w:rsid w:val="009D43A6"/>
    <w:rsid w:val="009D45CB"/>
    <w:rsid w:val="009D49CC"/>
    <w:rsid w:val="009D53D8"/>
    <w:rsid w:val="009D563C"/>
    <w:rsid w:val="009D62DC"/>
    <w:rsid w:val="009D6EB0"/>
    <w:rsid w:val="009D74F1"/>
    <w:rsid w:val="009D7553"/>
    <w:rsid w:val="009E110D"/>
    <w:rsid w:val="009E2C43"/>
    <w:rsid w:val="009E3B78"/>
    <w:rsid w:val="009E4318"/>
    <w:rsid w:val="009E4500"/>
    <w:rsid w:val="009E5AEC"/>
    <w:rsid w:val="009E639F"/>
    <w:rsid w:val="009E6BFF"/>
    <w:rsid w:val="009E72BC"/>
    <w:rsid w:val="009E7761"/>
    <w:rsid w:val="009F10B3"/>
    <w:rsid w:val="009F1286"/>
    <w:rsid w:val="009F1522"/>
    <w:rsid w:val="009F20CE"/>
    <w:rsid w:val="009F21B9"/>
    <w:rsid w:val="009F2370"/>
    <w:rsid w:val="009F2728"/>
    <w:rsid w:val="009F27AB"/>
    <w:rsid w:val="009F336C"/>
    <w:rsid w:val="009F3654"/>
    <w:rsid w:val="009F4B43"/>
    <w:rsid w:val="009F5569"/>
    <w:rsid w:val="009F585E"/>
    <w:rsid w:val="009F60E1"/>
    <w:rsid w:val="009F653D"/>
    <w:rsid w:val="009F7489"/>
    <w:rsid w:val="00A00145"/>
    <w:rsid w:val="00A003BE"/>
    <w:rsid w:val="00A012A7"/>
    <w:rsid w:val="00A01414"/>
    <w:rsid w:val="00A01AEB"/>
    <w:rsid w:val="00A01BC0"/>
    <w:rsid w:val="00A01BEB"/>
    <w:rsid w:val="00A024EE"/>
    <w:rsid w:val="00A027DA"/>
    <w:rsid w:val="00A02B05"/>
    <w:rsid w:val="00A03882"/>
    <w:rsid w:val="00A03C74"/>
    <w:rsid w:val="00A03C82"/>
    <w:rsid w:val="00A053BD"/>
    <w:rsid w:val="00A05D82"/>
    <w:rsid w:val="00A06552"/>
    <w:rsid w:val="00A06C04"/>
    <w:rsid w:val="00A06C71"/>
    <w:rsid w:val="00A06F06"/>
    <w:rsid w:val="00A078A7"/>
    <w:rsid w:val="00A07E3D"/>
    <w:rsid w:val="00A07F98"/>
    <w:rsid w:val="00A105FA"/>
    <w:rsid w:val="00A10860"/>
    <w:rsid w:val="00A114FE"/>
    <w:rsid w:val="00A12452"/>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F0C"/>
    <w:rsid w:val="00A239F4"/>
    <w:rsid w:val="00A23A69"/>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5739"/>
    <w:rsid w:val="00A36B3E"/>
    <w:rsid w:val="00A40729"/>
    <w:rsid w:val="00A4140A"/>
    <w:rsid w:val="00A415CA"/>
    <w:rsid w:val="00A419D3"/>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1D14"/>
    <w:rsid w:val="00A52FB9"/>
    <w:rsid w:val="00A53228"/>
    <w:rsid w:val="00A545DF"/>
    <w:rsid w:val="00A54E72"/>
    <w:rsid w:val="00A55016"/>
    <w:rsid w:val="00A5510E"/>
    <w:rsid w:val="00A56356"/>
    <w:rsid w:val="00A56778"/>
    <w:rsid w:val="00A56B9D"/>
    <w:rsid w:val="00A5771C"/>
    <w:rsid w:val="00A600C3"/>
    <w:rsid w:val="00A6091F"/>
    <w:rsid w:val="00A6121A"/>
    <w:rsid w:val="00A618A6"/>
    <w:rsid w:val="00A61945"/>
    <w:rsid w:val="00A61C46"/>
    <w:rsid w:val="00A61C99"/>
    <w:rsid w:val="00A6298F"/>
    <w:rsid w:val="00A633D8"/>
    <w:rsid w:val="00A63636"/>
    <w:rsid w:val="00A64013"/>
    <w:rsid w:val="00A641C0"/>
    <w:rsid w:val="00A644C3"/>
    <w:rsid w:val="00A64B8F"/>
    <w:rsid w:val="00A64B9E"/>
    <w:rsid w:val="00A64CFE"/>
    <w:rsid w:val="00A64E26"/>
    <w:rsid w:val="00A64FFA"/>
    <w:rsid w:val="00A65A82"/>
    <w:rsid w:val="00A65B4B"/>
    <w:rsid w:val="00A65D65"/>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2BD"/>
    <w:rsid w:val="00A776B6"/>
    <w:rsid w:val="00A779DD"/>
    <w:rsid w:val="00A77D1D"/>
    <w:rsid w:val="00A8013C"/>
    <w:rsid w:val="00A81C0A"/>
    <w:rsid w:val="00A8227D"/>
    <w:rsid w:val="00A829F7"/>
    <w:rsid w:val="00A82E70"/>
    <w:rsid w:val="00A83491"/>
    <w:rsid w:val="00A83987"/>
    <w:rsid w:val="00A83C9C"/>
    <w:rsid w:val="00A83CC8"/>
    <w:rsid w:val="00A8488F"/>
    <w:rsid w:val="00A84E47"/>
    <w:rsid w:val="00A855B1"/>
    <w:rsid w:val="00A869EB"/>
    <w:rsid w:val="00A86C5E"/>
    <w:rsid w:val="00A874AB"/>
    <w:rsid w:val="00A87C76"/>
    <w:rsid w:val="00A87F2D"/>
    <w:rsid w:val="00A906C9"/>
    <w:rsid w:val="00A911A0"/>
    <w:rsid w:val="00A919FE"/>
    <w:rsid w:val="00A92046"/>
    <w:rsid w:val="00A925A6"/>
    <w:rsid w:val="00A9284B"/>
    <w:rsid w:val="00A92ED9"/>
    <w:rsid w:val="00A938E2"/>
    <w:rsid w:val="00A938E9"/>
    <w:rsid w:val="00A93E7D"/>
    <w:rsid w:val="00A9522C"/>
    <w:rsid w:val="00A9674A"/>
    <w:rsid w:val="00A978A6"/>
    <w:rsid w:val="00AA0004"/>
    <w:rsid w:val="00AA0177"/>
    <w:rsid w:val="00AA03C3"/>
    <w:rsid w:val="00AA0438"/>
    <w:rsid w:val="00AA0D18"/>
    <w:rsid w:val="00AA1A3C"/>
    <w:rsid w:val="00AA1FA1"/>
    <w:rsid w:val="00AA2153"/>
    <w:rsid w:val="00AA22E0"/>
    <w:rsid w:val="00AA23DE"/>
    <w:rsid w:val="00AA2D0F"/>
    <w:rsid w:val="00AA3376"/>
    <w:rsid w:val="00AA341E"/>
    <w:rsid w:val="00AA38A9"/>
    <w:rsid w:val="00AA3A51"/>
    <w:rsid w:val="00AA3D32"/>
    <w:rsid w:val="00AA418A"/>
    <w:rsid w:val="00AA419E"/>
    <w:rsid w:val="00AA4981"/>
    <w:rsid w:val="00AA4E83"/>
    <w:rsid w:val="00AA51DD"/>
    <w:rsid w:val="00AA54F7"/>
    <w:rsid w:val="00AA58D3"/>
    <w:rsid w:val="00AA5C73"/>
    <w:rsid w:val="00AA5D81"/>
    <w:rsid w:val="00AA6962"/>
    <w:rsid w:val="00AA7BFF"/>
    <w:rsid w:val="00AB03FE"/>
    <w:rsid w:val="00AB07CA"/>
    <w:rsid w:val="00AB1DFC"/>
    <w:rsid w:val="00AB256B"/>
    <w:rsid w:val="00AB2B3A"/>
    <w:rsid w:val="00AB3D7F"/>
    <w:rsid w:val="00AB4282"/>
    <w:rsid w:val="00AB4B4F"/>
    <w:rsid w:val="00AB4BB7"/>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FE"/>
    <w:rsid w:val="00AD51C5"/>
    <w:rsid w:val="00AD5F47"/>
    <w:rsid w:val="00AD65A3"/>
    <w:rsid w:val="00AD6A3D"/>
    <w:rsid w:val="00AD7646"/>
    <w:rsid w:val="00AD7CC6"/>
    <w:rsid w:val="00AD7FDA"/>
    <w:rsid w:val="00AE106A"/>
    <w:rsid w:val="00AE143C"/>
    <w:rsid w:val="00AE14BD"/>
    <w:rsid w:val="00AE2259"/>
    <w:rsid w:val="00AE39FD"/>
    <w:rsid w:val="00AE573B"/>
    <w:rsid w:val="00AE5855"/>
    <w:rsid w:val="00AE6127"/>
    <w:rsid w:val="00AE6CB0"/>
    <w:rsid w:val="00AE6DBA"/>
    <w:rsid w:val="00AE6DDE"/>
    <w:rsid w:val="00AE7693"/>
    <w:rsid w:val="00AF018E"/>
    <w:rsid w:val="00AF0E15"/>
    <w:rsid w:val="00AF11FC"/>
    <w:rsid w:val="00AF1502"/>
    <w:rsid w:val="00AF1BE3"/>
    <w:rsid w:val="00AF1F25"/>
    <w:rsid w:val="00AF2266"/>
    <w:rsid w:val="00AF2F52"/>
    <w:rsid w:val="00AF3229"/>
    <w:rsid w:val="00AF33BB"/>
    <w:rsid w:val="00AF5F24"/>
    <w:rsid w:val="00AF61F6"/>
    <w:rsid w:val="00AF6659"/>
    <w:rsid w:val="00AF6BB7"/>
    <w:rsid w:val="00B0032D"/>
    <w:rsid w:val="00B0200A"/>
    <w:rsid w:val="00B0206F"/>
    <w:rsid w:val="00B027C8"/>
    <w:rsid w:val="00B0295A"/>
    <w:rsid w:val="00B02CCA"/>
    <w:rsid w:val="00B02F99"/>
    <w:rsid w:val="00B045AE"/>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94"/>
    <w:rsid w:val="00B14F30"/>
    <w:rsid w:val="00B14F6D"/>
    <w:rsid w:val="00B1551A"/>
    <w:rsid w:val="00B155E5"/>
    <w:rsid w:val="00B174F0"/>
    <w:rsid w:val="00B1776E"/>
    <w:rsid w:val="00B17BCD"/>
    <w:rsid w:val="00B17FAE"/>
    <w:rsid w:val="00B20773"/>
    <w:rsid w:val="00B20798"/>
    <w:rsid w:val="00B20F26"/>
    <w:rsid w:val="00B21A87"/>
    <w:rsid w:val="00B2211A"/>
    <w:rsid w:val="00B22E45"/>
    <w:rsid w:val="00B23027"/>
    <w:rsid w:val="00B23538"/>
    <w:rsid w:val="00B23F0E"/>
    <w:rsid w:val="00B243CA"/>
    <w:rsid w:val="00B246FC"/>
    <w:rsid w:val="00B24AD2"/>
    <w:rsid w:val="00B25646"/>
    <w:rsid w:val="00B256BC"/>
    <w:rsid w:val="00B25A76"/>
    <w:rsid w:val="00B25B78"/>
    <w:rsid w:val="00B25E1C"/>
    <w:rsid w:val="00B271F6"/>
    <w:rsid w:val="00B27441"/>
    <w:rsid w:val="00B27DF1"/>
    <w:rsid w:val="00B27EEF"/>
    <w:rsid w:val="00B30141"/>
    <w:rsid w:val="00B30390"/>
    <w:rsid w:val="00B30823"/>
    <w:rsid w:val="00B3085B"/>
    <w:rsid w:val="00B31D5F"/>
    <w:rsid w:val="00B32D19"/>
    <w:rsid w:val="00B3321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880"/>
    <w:rsid w:val="00B42968"/>
    <w:rsid w:val="00B4298A"/>
    <w:rsid w:val="00B43F4D"/>
    <w:rsid w:val="00B447FB"/>
    <w:rsid w:val="00B45A82"/>
    <w:rsid w:val="00B45CEB"/>
    <w:rsid w:val="00B45DD4"/>
    <w:rsid w:val="00B45ECE"/>
    <w:rsid w:val="00B47580"/>
    <w:rsid w:val="00B4765E"/>
    <w:rsid w:val="00B50814"/>
    <w:rsid w:val="00B509A9"/>
    <w:rsid w:val="00B50E40"/>
    <w:rsid w:val="00B518CC"/>
    <w:rsid w:val="00B51C60"/>
    <w:rsid w:val="00B520F2"/>
    <w:rsid w:val="00B5238E"/>
    <w:rsid w:val="00B5297F"/>
    <w:rsid w:val="00B53726"/>
    <w:rsid w:val="00B53784"/>
    <w:rsid w:val="00B5457E"/>
    <w:rsid w:val="00B54DB6"/>
    <w:rsid w:val="00B55171"/>
    <w:rsid w:val="00B565A9"/>
    <w:rsid w:val="00B56640"/>
    <w:rsid w:val="00B57626"/>
    <w:rsid w:val="00B57813"/>
    <w:rsid w:val="00B57A20"/>
    <w:rsid w:val="00B57DF3"/>
    <w:rsid w:val="00B607CD"/>
    <w:rsid w:val="00B60BBF"/>
    <w:rsid w:val="00B612F2"/>
    <w:rsid w:val="00B613F9"/>
    <w:rsid w:val="00B6149B"/>
    <w:rsid w:val="00B61A0A"/>
    <w:rsid w:val="00B6235F"/>
    <w:rsid w:val="00B6283A"/>
    <w:rsid w:val="00B636A0"/>
    <w:rsid w:val="00B63714"/>
    <w:rsid w:val="00B63E52"/>
    <w:rsid w:val="00B64BD1"/>
    <w:rsid w:val="00B651B9"/>
    <w:rsid w:val="00B656C2"/>
    <w:rsid w:val="00B65C8C"/>
    <w:rsid w:val="00B65FB6"/>
    <w:rsid w:val="00B66125"/>
    <w:rsid w:val="00B665F0"/>
    <w:rsid w:val="00B6703F"/>
    <w:rsid w:val="00B7037E"/>
    <w:rsid w:val="00B703E3"/>
    <w:rsid w:val="00B705FA"/>
    <w:rsid w:val="00B70A98"/>
    <w:rsid w:val="00B70C7F"/>
    <w:rsid w:val="00B71D28"/>
    <w:rsid w:val="00B71E8F"/>
    <w:rsid w:val="00B72328"/>
    <w:rsid w:val="00B7380C"/>
    <w:rsid w:val="00B74731"/>
    <w:rsid w:val="00B750EE"/>
    <w:rsid w:val="00B75C1E"/>
    <w:rsid w:val="00B76A17"/>
    <w:rsid w:val="00B77C25"/>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FC4"/>
    <w:rsid w:val="00B91018"/>
    <w:rsid w:val="00B920C2"/>
    <w:rsid w:val="00B928BB"/>
    <w:rsid w:val="00B92D09"/>
    <w:rsid w:val="00B93AFA"/>
    <w:rsid w:val="00B93BE5"/>
    <w:rsid w:val="00B93CB6"/>
    <w:rsid w:val="00B94D3C"/>
    <w:rsid w:val="00B96CFC"/>
    <w:rsid w:val="00B96E05"/>
    <w:rsid w:val="00B971A1"/>
    <w:rsid w:val="00B97303"/>
    <w:rsid w:val="00B97354"/>
    <w:rsid w:val="00B97FAF"/>
    <w:rsid w:val="00BA0F9A"/>
    <w:rsid w:val="00BA19B8"/>
    <w:rsid w:val="00BA1F5F"/>
    <w:rsid w:val="00BA2BAF"/>
    <w:rsid w:val="00BA35E2"/>
    <w:rsid w:val="00BA39A8"/>
    <w:rsid w:val="00BA4067"/>
    <w:rsid w:val="00BA445A"/>
    <w:rsid w:val="00BA4AD8"/>
    <w:rsid w:val="00BA506F"/>
    <w:rsid w:val="00BA55C2"/>
    <w:rsid w:val="00BA5A02"/>
    <w:rsid w:val="00BA61CE"/>
    <w:rsid w:val="00BA61D5"/>
    <w:rsid w:val="00BA6349"/>
    <w:rsid w:val="00BA641E"/>
    <w:rsid w:val="00BA7450"/>
    <w:rsid w:val="00BA7470"/>
    <w:rsid w:val="00BA7C21"/>
    <w:rsid w:val="00BB0E60"/>
    <w:rsid w:val="00BB131F"/>
    <w:rsid w:val="00BB13E8"/>
    <w:rsid w:val="00BB1567"/>
    <w:rsid w:val="00BB16EF"/>
    <w:rsid w:val="00BB2036"/>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D0A96"/>
    <w:rsid w:val="00BD2280"/>
    <w:rsid w:val="00BD2A7B"/>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73C9"/>
    <w:rsid w:val="00BE74A0"/>
    <w:rsid w:val="00BE7706"/>
    <w:rsid w:val="00BE79AD"/>
    <w:rsid w:val="00BE79F8"/>
    <w:rsid w:val="00BE7BE7"/>
    <w:rsid w:val="00BF04D2"/>
    <w:rsid w:val="00BF092E"/>
    <w:rsid w:val="00BF0D28"/>
    <w:rsid w:val="00BF1C50"/>
    <w:rsid w:val="00BF1DF3"/>
    <w:rsid w:val="00BF2187"/>
    <w:rsid w:val="00BF38BF"/>
    <w:rsid w:val="00BF3C2F"/>
    <w:rsid w:val="00BF47CD"/>
    <w:rsid w:val="00BF4905"/>
    <w:rsid w:val="00BF4B0B"/>
    <w:rsid w:val="00BF5707"/>
    <w:rsid w:val="00BF6029"/>
    <w:rsid w:val="00BF6421"/>
    <w:rsid w:val="00BF643B"/>
    <w:rsid w:val="00BF7324"/>
    <w:rsid w:val="00C013FD"/>
    <w:rsid w:val="00C015BC"/>
    <w:rsid w:val="00C01B60"/>
    <w:rsid w:val="00C01B6E"/>
    <w:rsid w:val="00C0214F"/>
    <w:rsid w:val="00C021FF"/>
    <w:rsid w:val="00C02B71"/>
    <w:rsid w:val="00C03073"/>
    <w:rsid w:val="00C03190"/>
    <w:rsid w:val="00C051A2"/>
    <w:rsid w:val="00C05844"/>
    <w:rsid w:val="00C05C7A"/>
    <w:rsid w:val="00C06807"/>
    <w:rsid w:val="00C0745C"/>
    <w:rsid w:val="00C07C17"/>
    <w:rsid w:val="00C1016B"/>
    <w:rsid w:val="00C10E20"/>
    <w:rsid w:val="00C10F83"/>
    <w:rsid w:val="00C11F59"/>
    <w:rsid w:val="00C131B3"/>
    <w:rsid w:val="00C13251"/>
    <w:rsid w:val="00C14108"/>
    <w:rsid w:val="00C14D21"/>
    <w:rsid w:val="00C15317"/>
    <w:rsid w:val="00C15757"/>
    <w:rsid w:val="00C158A2"/>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6088"/>
    <w:rsid w:val="00C26584"/>
    <w:rsid w:val="00C26DC8"/>
    <w:rsid w:val="00C26FC1"/>
    <w:rsid w:val="00C27582"/>
    <w:rsid w:val="00C277FA"/>
    <w:rsid w:val="00C2796F"/>
    <w:rsid w:val="00C27B0D"/>
    <w:rsid w:val="00C27BCF"/>
    <w:rsid w:val="00C3109B"/>
    <w:rsid w:val="00C319CD"/>
    <w:rsid w:val="00C32547"/>
    <w:rsid w:val="00C328D6"/>
    <w:rsid w:val="00C3349C"/>
    <w:rsid w:val="00C33535"/>
    <w:rsid w:val="00C33B99"/>
    <w:rsid w:val="00C34148"/>
    <w:rsid w:val="00C342D0"/>
    <w:rsid w:val="00C3482F"/>
    <w:rsid w:val="00C352B7"/>
    <w:rsid w:val="00C355D8"/>
    <w:rsid w:val="00C359CB"/>
    <w:rsid w:val="00C35B32"/>
    <w:rsid w:val="00C35C2A"/>
    <w:rsid w:val="00C36534"/>
    <w:rsid w:val="00C367F3"/>
    <w:rsid w:val="00C377E1"/>
    <w:rsid w:val="00C403EA"/>
    <w:rsid w:val="00C408A1"/>
    <w:rsid w:val="00C4115C"/>
    <w:rsid w:val="00C41738"/>
    <w:rsid w:val="00C41CFC"/>
    <w:rsid w:val="00C41E52"/>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CD6"/>
    <w:rsid w:val="00C530BC"/>
    <w:rsid w:val="00C53761"/>
    <w:rsid w:val="00C53910"/>
    <w:rsid w:val="00C53AC1"/>
    <w:rsid w:val="00C54475"/>
    <w:rsid w:val="00C54964"/>
    <w:rsid w:val="00C5556A"/>
    <w:rsid w:val="00C56770"/>
    <w:rsid w:val="00C56D79"/>
    <w:rsid w:val="00C60555"/>
    <w:rsid w:val="00C60834"/>
    <w:rsid w:val="00C625C6"/>
    <w:rsid w:val="00C63589"/>
    <w:rsid w:val="00C63D53"/>
    <w:rsid w:val="00C655FB"/>
    <w:rsid w:val="00C65F60"/>
    <w:rsid w:val="00C661E9"/>
    <w:rsid w:val="00C66757"/>
    <w:rsid w:val="00C67CE8"/>
    <w:rsid w:val="00C67F0D"/>
    <w:rsid w:val="00C7101D"/>
    <w:rsid w:val="00C7154E"/>
    <w:rsid w:val="00C715FB"/>
    <w:rsid w:val="00C7289C"/>
    <w:rsid w:val="00C73313"/>
    <w:rsid w:val="00C74F03"/>
    <w:rsid w:val="00C7578F"/>
    <w:rsid w:val="00C77323"/>
    <w:rsid w:val="00C77DC3"/>
    <w:rsid w:val="00C77DD5"/>
    <w:rsid w:val="00C8191A"/>
    <w:rsid w:val="00C85C5C"/>
    <w:rsid w:val="00C86279"/>
    <w:rsid w:val="00C86BCD"/>
    <w:rsid w:val="00C872D5"/>
    <w:rsid w:val="00C873B5"/>
    <w:rsid w:val="00C873DF"/>
    <w:rsid w:val="00C87D1D"/>
    <w:rsid w:val="00C900B1"/>
    <w:rsid w:val="00C9089B"/>
    <w:rsid w:val="00C90E50"/>
    <w:rsid w:val="00C92548"/>
    <w:rsid w:val="00C93D28"/>
    <w:rsid w:val="00C94048"/>
    <w:rsid w:val="00C94DB3"/>
    <w:rsid w:val="00C94E59"/>
    <w:rsid w:val="00C94EF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6224"/>
    <w:rsid w:val="00CA65E5"/>
    <w:rsid w:val="00CA7133"/>
    <w:rsid w:val="00CA733B"/>
    <w:rsid w:val="00CB0B56"/>
    <w:rsid w:val="00CB0F2F"/>
    <w:rsid w:val="00CB13C6"/>
    <w:rsid w:val="00CB1BFD"/>
    <w:rsid w:val="00CB2264"/>
    <w:rsid w:val="00CB22AE"/>
    <w:rsid w:val="00CB351F"/>
    <w:rsid w:val="00CB47E3"/>
    <w:rsid w:val="00CB4815"/>
    <w:rsid w:val="00CB4961"/>
    <w:rsid w:val="00CB4ADF"/>
    <w:rsid w:val="00CB4AE0"/>
    <w:rsid w:val="00CB4EA7"/>
    <w:rsid w:val="00CB51A4"/>
    <w:rsid w:val="00CB5F61"/>
    <w:rsid w:val="00CB6046"/>
    <w:rsid w:val="00CB6A44"/>
    <w:rsid w:val="00CB6E7B"/>
    <w:rsid w:val="00CB79B6"/>
    <w:rsid w:val="00CB7ACF"/>
    <w:rsid w:val="00CB7E68"/>
    <w:rsid w:val="00CB7FDE"/>
    <w:rsid w:val="00CC00A8"/>
    <w:rsid w:val="00CC04CB"/>
    <w:rsid w:val="00CC0533"/>
    <w:rsid w:val="00CC17F2"/>
    <w:rsid w:val="00CC1CAA"/>
    <w:rsid w:val="00CC210C"/>
    <w:rsid w:val="00CC21D8"/>
    <w:rsid w:val="00CC2324"/>
    <w:rsid w:val="00CC316C"/>
    <w:rsid w:val="00CC3575"/>
    <w:rsid w:val="00CC665B"/>
    <w:rsid w:val="00CD02DD"/>
    <w:rsid w:val="00CD02DF"/>
    <w:rsid w:val="00CD094D"/>
    <w:rsid w:val="00CD2692"/>
    <w:rsid w:val="00CD32D8"/>
    <w:rsid w:val="00CD3D36"/>
    <w:rsid w:val="00CD4A32"/>
    <w:rsid w:val="00CD5953"/>
    <w:rsid w:val="00CD5AA2"/>
    <w:rsid w:val="00CD5FF1"/>
    <w:rsid w:val="00CD666E"/>
    <w:rsid w:val="00CD67FC"/>
    <w:rsid w:val="00CD683D"/>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DAC"/>
    <w:rsid w:val="00CE5FF4"/>
    <w:rsid w:val="00CE6D5D"/>
    <w:rsid w:val="00CE6E28"/>
    <w:rsid w:val="00CE72AE"/>
    <w:rsid w:val="00CF0556"/>
    <w:rsid w:val="00CF05E2"/>
    <w:rsid w:val="00CF0642"/>
    <w:rsid w:val="00CF0A23"/>
    <w:rsid w:val="00CF0EE7"/>
    <w:rsid w:val="00CF1343"/>
    <w:rsid w:val="00CF206F"/>
    <w:rsid w:val="00CF2499"/>
    <w:rsid w:val="00CF3057"/>
    <w:rsid w:val="00CF36A7"/>
    <w:rsid w:val="00CF3DD4"/>
    <w:rsid w:val="00CF3F80"/>
    <w:rsid w:val="00CF407B"/>
    <w:rsid w:val="00CF46B9"/>
    <w:rsid w:val="00CF493F"/>
    <w:rsid w:val="00CF5547"/>
    <w:rsid w:val="00CF58F6"/>
    <w:rsid w:val="00CF5D7E"/>
    <w:rsid w:val="00CF5DCD"/>
    <w:rsid w:val="00CF5EC9"/>
    <w:rsid w:val="00CF6719"/>
    <w:rsid w:val="00CF67DF"/>
    <w:rsid w:val="00CF7386"/>
    <w:rsid w:val="00CF7776"/>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4329"/>
    <w:rsid w:val="00D14C26"/>
    <w:rsid w:val="00D14CC4"/>
    <w:rsid w:val="00D15790"/>
    <w:rsid w:val="00D15E74"/>
    <w:rsid w:val="00D16662"/>
    <w:rsid w:val="00D2058D"/>
    <w:rsid w:val="00D214B0"/>
    <w:rsid w:val="00D21F5C"/>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D7F"/>
    <w:rsid w:val="00D32127"/>
    <w:rsid w:val="00D322F6"/>
    <w:rsid w:val="00D323FC"/>
    <w:rsid w:val="00D33112"/>
    <w:rsid w:val="00D33537"/>
    <w:rsid w:val="00D337C9"/>
    <w:rsid w:val="00D338E1"/>
    <w:rsid w:val="00D338F2"/>
    <w:rsid w:val="00D345F6"/>
    <w:rsid w:val="00D348F1"/>
    <w:rsid w:val="00D34E71"/>
    <w:rsid w:val="00D36041"/>
    <w:rsid w:val="00D360C2"/>
    <w:rsid w:val="00D36433"/>
    <w:rsid w:val="00D36686"/>
    <w:rsid w:val="00D36928"/>
    <w:rsid w:val="00D3745D"/>
    <w:rsid w:val="00D4012F"/>
    <w:rsid w:val="00D4098B"/>
    <w:rsid w:val="00D41099"/>
    <w:rsid w:val="00D41283"/>
    <w:rsid w:val="00D4173C"/>
    <w:rsid w:val="00D436E3"/>
    <w:rsid w:val="00D43B13"/>
    <w:rsid w:val="00D442C6"/>
    <w:rsid w:val="00D4557A"/>
    <w:rsid w:val="00D459AB"/>
    <w:rsid w:val="00D45E18"/>
    <w:rsid w:val="00D460D7"/>
    <w:rsid w:val="00D46880"/>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D40"/>
    <w:rsid w:val="00D74D8C"/>
    <w:rsid w:val="00D75028"/>
    <w:rsid w:val="00D757B7"/>
    <w:rsid w:val="00D7633D"/>
    <w:rsid w:val="00D76638"/>
    <w:rsid w:val="00D76C93"/>
    <w:rsid w:val="00D76D2C"/>
    <w:rsid w:val="00D7720E"/>
    <w:rsid w:val="00D773ED"/>
    <w:rsid w:val="00D80880"/>
    <w:rsid w:val="00D81249"/>
    <w:rsid w:val="00D81FCF"/>
    <w:rsid w:val="00D82453"/>
    <w:rsid w:val="00D8264B"/>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E8"/>
    <w:rsid w:val="00D87F6E"/>
    <w:rsid w:val="00D9076A"/>
    <w:rsid w:val="00D90889"/>
    <w:rsid w:val="00D90EED"/>
    <w:rsid w:val="00D91380"/>
    <w:rsid w:val="00D918F3"/>
    <w:rsid w:val="00D91C23"/>
    <w:rsid w:val="00D91E2D"/>
    <w:rsid w:val="00D92007"/>
    <w:rsid w:val="00D9342E"/>
    <w:rsid w:val="00D93940"/>
    <w:rsid w:val="00D93BB9"/>
    <w:rsid w:val="00D93DB3"/>
    <w:rsid w:val="00D944CC"/>
    <w:rsid w:val="00D94E3B"/>
    <w:rsid w:val="00D952AE"/>
    <w:rsid w:val="00D95CC1"/>
    <w:rsid w:val="00D9645B"/>
    <w:rsid w:val="00D96462"/>
    <w:rsid w:val="00D96B14"/>
    <w:rsid w:val="00D96CC1"/>
    <w:rsid w:val="00D97208"/>
    <w:rsid w:val="00D97401"/>
    <w:rsid w:val="00D97890"/>
    <w:rsid w:val="00DA0D45"/>
    <w:rsid w:val="00DA0F8C"/>
    <w:rsid w:val="00DA1CCC"/>
    <w:rsid w:val="00DA2899"/>
    <w:rsid w:val="00DA2B0B"/>
    <w:rsid w:val="00DA2CBA"/>
    <w:rsid w:val="00DA3101"/>
    <w:rsid w:val="00DA3283"/>
    <w:rsid w:val="00DA3C1F"/>
    <w:rsid w:val="00DA416C"/>
    <w:rsid w:val="00DA4F52"/>
    <w:rsid w:val="00DA5714"/>
    <w:rsid w:val="00DA60E3"/>
    <w:rsid w:val="00DA680E"/>
    <w:rsid w:val="00DA6DDF"/>
    <w:rsid w:val="00DB040D"/>
    <w:rsid w:val="00DB0F78"/>
    <w:rsid w:val="00DB0FBC"/>
    <w:rsid w:val="00DB22E4"/>
    <w:rsid w:val="00DB259C"/>
    <w:rsid w:val="00DB2A7D"/>
    <w:rsid w:val="00DB2C53"/>
    <w:rsid w:val="00DB308C"/>
    <w:rsid w:val="00DB3F8C"/>
    <w:rsid w:val="00DB4B80"/>
    <w:rsid w:val="00DB54D7"/>
    <w:rsid w:val="00DB57D0"/>
    <w:rsid w:val="00DB5CDF"/>
    <w:rsid w:val="00DB5E5D"/>
    <w:rsid w:val="00DB708C"/>
    <w:rsid w:val="00DB7BE8"/>
    <w:rsid w:val="00DC04FC"/>
    <w:rsid w:val="00DC062C"/>
    <w:rsid w:val="00DC0F6D"/>
    <w:rsid w:val="00DC1102"/>
    <w:rsid w:val="00DC197B"/>
    <w:rsid w:val="00DC2063"/>
    <w:rsid w:val="00DC223B"/>
    <w:rsid w:val="00DC2E86"/>
    <w:rsid w:val="00DC2FA4"/>
    <w:rsid w:val="00DC308F"/>
    <w:rsid w:val="00DC3349"/>
    <w:rsid w:val="00DC4073"/>
    <w:rsid w:val="00DC43E2"/>
    <w:rsid w:val="00DC47D7"/>
    <w:rsid w:val="00DC5203"/>
    <w:rsid w:val="00DC5366"/>
    <w:rsid w:val="00DC5CFD"/>
    <w:rsid w:val="00DC600F"/>
    <w:rsid w:val="00DC68BE"/>
    <w:rsid w:val="00DC6C7B"/>
    <w:rsid w:val="00DC6C8C"/>
    <w:rsid w:val="00DC6E2E"/>
    <w:rsid w:val="00DC6F00"/>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E07F5"/>
    <w:rsid w:val="00DE098C"/>
    <w:rsid w:val="00DE130B"/>
    <w:rsid w:val="00DE1396"/>
    <w:rsid w:val="00DE1AAB"/>
    <w:rsid w:val="00DE2290"/>
    <w:rsid w:val="00DE2C3F"/>
    <w:rsid w:val="00DE3408"/>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FF7"/>
    <w:rsid w:val="00DF20AD"/>
    <w:rsid w:val="00DF2D2E"/>
    <w:rsid w:val="00DF2D58"/>
    <w:rsid w:val="00DF2F66"/>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A7B"/>
    <w:rsid w:val="00E06A1F"/>
    <w:rsid w:val="00E06A2A"/>
    <w:rsid w:val="00E06B28"/>
    <w:rsid w:val="00E06DE7"/>
    <w:rsid w:val="00E07017"/>
    <w:rsid w:val="00E072A3"/>
    <w:rsid w:val="00E07661"/>
    <w:rsid w:val="00E07AC5"/>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68CA"/>
    <w:rsid w:val="00E177DC"/>
    <w:rsid w:val="00E17DCB"/>
    <w:rsid w:val="00E204D3"/>
    <w:rsid w:val="00E20C50"/>
    <w:rsid w:val="00E20F64"/>
    <w:rsid w:val="00E20FA3"/>
    <w:rsid w:val="00E2163B"/>
    <w:rsid w:val="00E216F6"/>
    <w:rsid w:val="00E21763"/>
    <w:rsid w:val="00E21A47"/>
    <w:rsid w:val="00E22487"/>
    <w:rsid w:val="00E23185"/>
    <w:rsid w:val="00E2364F"/>
    <w:rsid w:val="00E23B20"/>
    <w:rsid w:val="00E2473D"/>
    <w:rsid w:val="00E25148"/>
    <w:rsid w:val="00E27551"/>
    <w:rsid w:val="00E27588"/>
    <w:rsid w:val="00E277DD"/>
    <w:rsid w:val="00E30098"/>
    <w:rsid w:val="00E308D9"/>
    <w:rsid w:val="00E30ED9"/>
    <w:rsid w:val="00E32040"/>
    <w:rsid w:val="00E32280"/>
    <w:rsid w:val="00E3244F"/>
    <w:rsid w:val="00E32592"/>
    <w:rsid w:val="00E33F40"/>
    <w:rsid w:val="00E341B1"/>
    <w:rsid w:val="00E34E76"/>
    <w:rsid w:val="00E34F8F"/>
    <w:rsid w:val="00E3529E"/>
    <w:rsid w:val="00E36735"/>
    <w:rsid w:val="00E37144"/>
    <w:rsid w:val="00E373B3"/>
    <w:rsid w:val="00E373BB"/>
    <w:rsid w:val="00E37540"/>
    <w:rsid w:val="00E376BB"/>
    <w:rsid w:val="00E407E0"/>
    <w:rsid w:val="00E40CD2"/>
    <w:rsid w:val="00E40E99"/>
    <w:rsid w:val="00E40FE0"/>
    <w:rsid w:val="00E41719"/>
    <w:rsid w:val="00E41BD7"/>
    <w:rsid w:val="00E41C50"/>
    <w:rsid w:val="00E430C3"/>
    <w:rsid w:val="00E4317A"/>
    <w:rsid w:val="00E436BC"/>
    <w:rsid w:val="00E43A32"/>
    <w:rsid w:val="00E43DC3"/>
    <w:rsid w:val="00E459B4"/>
    <w:rsid w:val="00E460F6"/>
    <w:rsid w:val="00E4626B"/>
    <w:rsid w:val="00E467DF"/>
    <w:rsid w:val="00E46D8E"/>
    <w:rsid w:val="00E47064"/>
    <w:rsid w:val="00E47263"/>
    <w:rsid w:val="00E50E23"/>
    <w:rsid w:val="00E510F6"/>
    <w:rsid w:val="00E51274"/>
    <w:rsid w:val="00E53EF8"/>
    <w:rsid w:val="00E53F98"/>
    <w:rsid w:val="00E549E5"/>
    <w:rsid w:val="00E558B8"/>
    <w:rsid w:val="00E55935"/>
    <w:rsid w:val="00E559D9"/>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10E4"/>
    <w:rsid w:val="00E71392"/>
    <w:rsid w:val="00E7214C"/>
    <w:rsid w:val="00E722F3"/>
    <w:rsid w:val="00E72536"/>
    <w:rsid w:val="00E73446"/>
    <w:rsid w:val="00E73A91"/>
    <w:rsid w:val="00E73ED2"/>
    <w:rsid w:val="00E74CCD"/>
    <w:rsid w:val="00E751E4"/>
    <w:rsid w:val="00E75C74"/>
    <w:rsid w:val="00E75C79"/>
    <w:rsid w:val="00E7710C"/>
    <w:rsid w:val="00E77CF9"/>
    <w:rsid w:val="00E816F9"/>
    <w:rsid w:val="00E82131"/>
    <w:rsid w:val="00E82DBD"/>
    <w:rsid w:val="00E82EB7"/>
    <w:rsid w:val="00E83131"/>
    <w:rsid w:val="00E83E8A"/>
    <w:rsid w:val="00E8404C"/>
    <w:rsid w:val="00E8412F"/>
    <w:rsid w:val="00E84484"/>
    <w:rsid w:val="00E8531D"/>
    <w:rsid w:val="00E85B6F"/>
    <w:rsid w:val="00E87B8B"/>
    <w:rsid w:val="00E902C8"/>
    <w:rsid w:val="00E909FE"/>
    <w:rsid w:val="00E90CF8"/>
    <w:rsid w:val="00E912DB"/>
    <w:rsid w:val="00E91DE4"/>
    <w:rsid w:val="00E93885"/>
    <w:rsid w:val="00E93A4E"/>
    <w:rsid w:val="00E94BAB"/>
    <w:rsid w:val="00E94D4B"/>
    <w:rsid w:val="00E94E74"/>
    <w:rsid w:val="00E95138"/>
    <w:rsid w:val="00E9613D"/>
    <w:rsid w:val="00E963BD"/>
    <w:rsid w:val="00E974C3"/>
    <w:rsid w:val="00E97609"/>
    <w:rsid w:val="00E97ABC"/>
    <w:rsid w:val="00EA09B7"/>
    <w:rsid w:val="00EA1628"/>
    <w:rsid w:val="00EA1C52"/>
    <w:rsid w:val="00EA23FD"/>
    <w:rsid w:val="00EA2912"/>
    <w:rsid w:val="00EA2D9D"/>
    <w:rsid w:val="00EA348D"/>
    <w:rsid w:val="00EA3FC5"/>
    <w:rsid w:val="00EA4DA2"/>
    <w:rsid w:val="00EA4F68"/>
    <w:rsid w:val="00EA512A"/>
    <w:rsid w:val="00EA562A"/>
    <w:rsid w:val="00EA61EC"/>
    <w:rsid w:val="00EA6E52"/>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C7C"/>
    <w:rsid w:val="00EC5556"/>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4A5"/>
    <w:rsid w:val="00ED3CFE"/>
    <w:rsid w:val="00ED3D64"/>
    <w:rsid w:val="00ED4DFC"/>
    <w:rsid w:val="00ED50B5"/>
    <w:rsid w:val="00ED5C2B"/>
    <w:rsid w:val="00ED5E1F"/>
    <w:rsid w:val="00ED7225"/>
    <w:rsid w:val="00ED731B"/>
    <w:rsid w:val="00ED7A0D"/>
    <w:rsid w:val="00EE23CF"/>
    <w:rsid w:val="00EE2B06"/>
    <w:rsid w:val="00EE4066"/>
    <w:rsid w:val="00EE4877"/>
    <w:rsid w:val="00EE491C"/>
    <w:rsid w:val="00EE4FF6"/>
    <w:rsid w:val="00EE5ABA"/>
    <w:rsid w:val="00EE5DC4"/>
    <w:rsid w:val="00EE6005"/>
    <w:rsid w:val="00EE6669"/>
    <w:rsid w:val="00EE7926"/>
    <w:rsid w:val="00EE7C0C"/>
    <w:rsid w:val="00EF056C"/>
    <w:rsid w:val="00EF0A14"/>
    <w:rsid w:val="00EF11B1"/>
    <w:rsid w:val="00EF18A7"/>
    <w:rsid w:val="00EF2CB0"/>
    <w:rsid w:val="00EF33AC"/>
    <w:rsid w:val="00EF375F"/>
    <w:rsid w:val="00EF3D9D"/>
    <w:rsid w:val="00EF4253"/>
    <w:rsid w:val="00EF4305"/>
    <w:rsid w:val="00EF49BE"/>
    <w:rsid w:val="00EF4A90"/>
    <w:rsid w:val="00EF4B68"/>
    <w:rsid w:val="00EF667B"/>
    <w:rsid w:val="00EF72CA"/>
    <w:rsid w:val="00EF74BE"/>
    <w:rsid w:val="00F00335"/>
    <w:rsid w:val="00F01862"/>
    <w:rsid w:val="00F030D5"/>
    <w:rsid w:val="00F03703"/>
    <w:rsid w:val="00F0398F"/>
    <w:rsid w:val="00F039FA"/>
    <w:rsid w:val="00F0400D"/>
    <w:rsid w:val="00F0522C"/>
    <w:rsid w:val="00F06DE3"/>
    <w:rsid w:val="00F0736F"/>
    <w:rsid w:val="00F075F1"/>
    <w:rsid w:val="00F07D31"/>
    <w:rsid w:val="00F10E51"/>
    <w:rsid w:val="00F11310"/>
    <w:rsid w:val="00F120F1"/>
    <w:rsid w:val="00F12F26"/>
    <w:rsid w:val="00F131DD"/>
    <w:rsid w:val="00F13266"/>
    <w:rsid w:val="00F13FB6"/>
    <w:rsid w:val="00F14CD6"/>
    <w:rsid w:val="00F15054"/>
    <w:rsid w:val="00F154AD"/>
    <w:rsid w:val="00F16119"/>
    <w:rsid w:val="00F16A2C"/>
    <w:rsid w:val="00F16B58"/>
    <w:rsid w:val="00F16F96"/>
    <w:rsid w:val="00F17095"/>
    <w:rsid w:val="00F17822"/>
    <w:rsid w:val="00F2031A"/>
    <w:rsid w:val="00F20402"/>
    <w:rsid w:val="00F207D8"/>
    <w:rsid w:val="00F20A8B"/>
    <w:rsid w:val="00F2152B"/>
    <w:rsid w:val="00F21CB4"/>
    <w:rsid w:val="00F21D1B"/>
    <w:rsid w:val="00F22074"/>
    <w:rsid w:val="00F22108"/>
    <w:rsid w:val="00F22229"/>
    <w:rsid w:val="00F243F3"/>
    <w:rsid w:val="00F2478C"/>
    <w:rsid w:val="00F24BBE"/>
    <w:rsid w:val="00F25BCC"/>
    <w:rsid w:val="00F26584"/>
    <w:rsid w:val="00F26AE4"/>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FBE"/>
    <w:rsid w:val="00F41D56"/>
    <w:rsid w:val="00F42D11"/>
    <w:rsid w:val="00F43721"/>
    <w:rsid w:val="00F43E83"/>
    <w:rsid w:val="00F44DFC"/>
    <w:rsid w:val="00F4666B"/>
    <w:rsid w:val="00F50803"/>
    <w:rsid w:val="00F51686"/>
    <w:rsid w:val="00F51874"/>
    <w:rsid w:val="00F52150"/>
    <w:rsid w:val="00F5221F"/>
    <w:rsid w:val="00F52279"/>
    <w:rsid w:val="00F52A1B"/>
    <w:rsid w:val="00F52A77"/>
    <w:rsid w:val="00F5350C"/>
    <w:rsid w:val="00F53A50"/>
    <w:rsid w:val="00F53AAF"/>
    <w:rsid w:val="00F53C57"/>
    <w:rsid w:val="00F542CA"/>
    <w:rsid w:val="00F54F15"/>
    <w:rsid w:val="00F55728"/>
    <w:rsid w:val="00F55983"/>
    <w:rsid w:val="00F55AA0"/>
    <w:rsid w:val="00F5764E"/>
    <w:rsid w:val="00F60DB8"/>
    <w:rsid w:val="00F61B0B"/>
    <w:rsid w:val="00F6243F"/>
    <w:rsid w:val="00F624BC"/>
    <w:rsid w:val="00F62DE4"/>
    <w:rsid w:val="00F64153"/>
    <w:rsid w:val="00F64164"/>
    <w:rsid w:val="00F644F9"/>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C7D"/>
    <w:rsid w:val="00F808E7"/>
    <w:rsid w:val="00F80D37"/>
    <w:rsid w:val="00F812D8"/>
    <w:rsid w:val="00F814FC"/>
    <w:rsid w:val="00F81E8B"/>
    <w:rsid w:val="00F830C6"/>
    <w:rsid w:val="00F83852"/>
    <w:rsid w:val="00F83D2C"/>
    <w:rsid w:val="00F84437"/>
    <w:rsid w:val="00F844F9"/>
    <w:rsid w:val="00F850D1"/>
    <w:rsid w:val="00F851D4"/>
    <w:rsid w:val="00F86595"/>
    <w:rsid w:val="00F87EE6"/>
    <w:rsid w:val="00F90993"/>
    <w:rsid w:val="00F9110A"/>
    <w:rsid w:val="00F91755"/>
    <w:rsid w:val="00F91FD4"/>
    <w:rsid w:val="00F9211B"/>
    <w:rsid w:val="00F922C5"/>
    <w:rsid w:val="00F926A1"/>
    <w:rsid w:val="00F92747"/>
    <w:rsid w:val="00F929E3"/>
    <w:rsid w:val="00F92EC4"/>
    <w:rsid w:val="00F93715"/>
    <w:rsid w:val="00F93771"/>
    <w:rsid w:val="00F94840"/>
    <w:rsid w:val="00F94ED2"/>
    <w:rsid w:val="00F95AE8"/>
    <w:rsid w:val="00F966A0"/>
    <w:rsid w:val="00F96C93"/>
    <w:rsid w:val="00F97902"/>
    <w:rsid w:val="00FA002D"/>
    <w:rsid w:val="00FA0364"/>
    <w:rsid w:val="00FA07A1"/>
    <w:rsid w:val="00FA1017"/>
    <w:rsid w:val="00FA28E4"/>
    <w:rsid w:val="00FA303A"/>
    <w:rsid w:val="00FA3339"/>
    <w:rsid w:val="00FA3432"/>
    <w:rsid w:val="00FA3713"/>
    <w:rsid w:val="00FA394C"/>
    <w:rsid w:val="00FA3BC1"/>
    <w:rsid w:val="00FA428B"/>
    <w:rsid w:val="00FA43A9"/>
    <w:rsid w:val="00FA44A0"/>
    <w:rsid w:val="00FA4E78"/>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3C00"/>
    <w:rsid w:val="00FB4B3A"/>
    <w:rsid w:val="00FB4E01"/>
    <w:rsid w:val="00FB5070"/>
    <w:rsid w:val="00FB521F"/>
    <w:rsid w:val="00FB5263"/>
    <w:rsid w:val="00FB634D"/>
    <w:rsid w:val="00FB65C9"/>
    <w:rsid w:val="00FB7128"/>
    <w:rsid w:val="00FB77D1"/>
    <w:rsid w:val="00FC0ADE"/>
    <w:rsid w:val="00FC0B6B"/>
    <w:rsid w:val="00FC1780"/>
    <w:rsid w:val="00FC198A"/>
    <w:rsid w:val="00FC1D0C"/>
    <w:rsid w:val="00FC1E4B"/>
    <w:rsid w:val="00FC207C"/>
    <w:rsid w:val="00FC28CB"/>
    <w:rsid w:val="00FC39C5"/>
    <w:rsid w:val="00FC45F1"/>
    <w:rsid w:val="00FC4F6A"/>
    <w:rsid w:val="00FC5552"/>
    <w:rsid w:val="00FC58D2"/>
    <w:rsid w:val="00FC663C"/>
    <w:rsid w:val="00FC76FE"/>
    <w:rsid w:val="00FC7D6E"/>
    <w:rsid w:val="00FD0040"/>
    <w:rsid w:val="00FD1730"/>
    <w:rsid w:val="00FD1915"/>
    <w:rsid w:val="00FD1FD8"/>
    <w:rsid w:val="00FD2633"/>
    <w:rsid w:val="00FD2A36"/>
    <w:rsid w:val="00FD3066"/>
    <w:rsid w:val="00FD3588"/>
    <w:rsid w:val="00FD40AB"/>
    <w:rsid w:val="00FD4688"/>
    <w:rsid w:val="00FD4FBF"/>
    <w:rsid w:val="00FD67D5"/>
    <w:rsid w:val="00FD7193"/>
    <w:rsid w:val="00FD7A76"/>
    <w:rsid w:val="00FE05E3"/>
    <w:rsid w:val="00FE09D4"/>
    <w:rsid w:val="00FE0B27"/>
    <w:rsid w:val="00FE0EED"/>
    <w:rsid w:val="00FE10E7"/>
    <w:rsid w:val="00FE160A"/>
    <w:rsid w:val="00FE19AF"/>
    <w:rsid w:val="00FE248B"/>
    <w:rsid w:val="00FE27CD"/>
    <w:rsid w:val="00FE2D34"/>
    <w:rsid w:val="00FE307F"/>
    <w:rsid w:val="00FE35E0"/>
    <w:rsid w:val="00FE360E"/>
    <w:rsid w:val="00FE3F2F"/>
    <w:rsid w:val="00FE417B"/>
    <w:rsid w:val="00FE4616"/>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C22"/>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7" fill="f" fillcolor="#f49100" strokecolor="#f49100">
      <v:fill color="#f49100" on="f"/>
      <v:stroke color="#f49100"/>
      <o:colormru v:ext="edit" colors="#f49100,#8f9286,#ddd"/>
    </o:shapedefaults>
    <o:shapelayout v:ext="edit">
      <o:idmap v:ext="edit" data="1"/>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36B55-64B3-4558-8536-FA398B82E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720</TotalTime>
  <Pages>5</Pages>
  <Words>1388</Words>
  <Characters>7761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Kornsiri, Chongaksorn</cp:lastModifiedBy>
  <cp:revision>161</cp:revision>
  <cp:lastPrinted>2020-02-18T07:55:00Z</cp:lastPrinted>
  <dcterms:created xsi:type="dcterms:W3CDTF">2020-01-30T15:32:00Z</dcterms:created>
  <dcterms:modified xsi:type="dcterms:W3CDTF">2020-02-26T10:03:00Z</dcterms:modified>
</cp:coreProperties>
</file>