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82611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4F90123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AD86F1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F1E87B7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497237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AF6FAF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A5C8643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156756">
        <w:rPr>
          <w:rFonts w:asciiTheme="majorBidi" w:hAnsiTheme="majorBidi" w:cstheme="majorBidi"/>
        </w:rPr>
        <w:tab/>
      </w:r>
      <w:r w:rsidRPr="00156756">
        <w:rPr>
          <w:rFonts w:asciiTheme="majorBidi" w:hAnsiTheme="majorBidi" w:cstheme="majorBidi"/>
        </w:rPr>
        <w:tab/>
      </w:r>
    </w:p>
    <w:p w14:paraId="1A976B38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DF903A2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50D31D9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3E1D10" w14:textId="24A63641" w:rsidR="00A92E0B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7C2BDD" w14:textId="11AB855F" w:rsidR="00A92E0B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C2836F2" w14:textId="2DD0CCEA" w:rsidR="00A92E0B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51EF2C" w14:textId="77777777" w:rsidR="00A92E0B" w:rsidRPr="00A92E0B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z w:val="14"/>
          <w:szCs w:val="14"/>
        </w:rPr>
      </w:pPr>
    </w:p>
    <w:p w14:paraId="07EDB061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44942A3E" w14:textId="77777777" w:rsidR="00A92E0B" w:rsidRPr="00156756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255E6D" w14:textId="7DC62C10" w:rsidR="00A92E0B" w:rsidRPr="00394109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394109">
        <w:rPr>
          <w:rFonts w:asciiTheme="majorBidi" w:hAnsiTheme="majorBidi" w:cstheme="majorBidi"/>
          <w:b/>
          <w:bCs/>
          <w:sz w:val="52"/>
          <w:szCs w:val="52"/>
          <w:cs/>
        </w:rPr>
        <w:t>บริษัท วินท์คอม เทคโนโลยี จำกัด (มหาชน) และบริษัทย่อย</w:t>
      </w:r>
    </w:p>
    <w:bookmarkEnd w:id="1"/>
    <w:p w14:paraId="4BA41D2A" w14:textId="77777777" w:rsidR="00A92E0B" w:rsidRPr="00394109" w:rsidRDefault="00A92E0B" w:rsidP="00A92E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</w:rPr>
        <w:tab/>
      </w:r>
    </w:p>
    <w:p w14:paraId="71FFBC7C" w14:textId="77777777" w:rsidR="00A92E0B" w:rsidRPr="00394109" w:rsidRDefault="00A92E0B" w:rsidP="00A92E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9410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39410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39410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394109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</w:p>
    <w:p w14:paraId="7AEEC4EC" w14:textId="77777777" w:rsidR="00A92E0B" w:rsidRPr="00394109" w:rsidRDefault="00A92E0B" w:rsidP="00A92E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941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50596E2" w14:textId="77777777" w:rsidR="00A92E0B" w:rsidRPr="00394109" w:rsidRDefault="00A92E0B" w:rsidP="00A92E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941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65BDA32" w14:textId="77777777" w:rsidR="00A92E0B" w:rsidRPr="00394109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CCE6763" w14:textId="77777777" w:rsidR="00A92E0B" w:rsidRPr="00394109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56115C8" w14:textId="77777777" w:rsidR="00A92E0B" w:rsidRPr="00394109" w:rsidRDefault="00A92E0B" w:rsidP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CF4003F" w14:textId="77777777" w:rsidR="00A92E0B" w:rsidRDefault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A92E0B" w:rsidSect="00056BF6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440" w:header="475" w:footer="756" w:gutter="0"/>
          <w:pgNumType w:start="1"/>
          <w:cols w:space="720"/>
          <w:titlePg/>
          <w:docGrid w:linePitch="245"/>
        </w:sectPr>
      </w:pPr>
    </w:p>
    <w:p w14:paraId="428D5D32" w14:textId="47BA56B7" w:rsidR="00A92E0B" w:rsidRDefault="00A9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376E6DC" w14:textId="77777777" w:rsidR="00CA76C3" w:rsidRPr="00394109" w:rsidRDefault="00CA76C3" w:rsidP="004955CE">
      <w:pPr>
        <w:tabs>
          <w:tab w:val="left" w:pos="864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443D23DA" w14:textId="77777777" w:rsidR="00CA76C3" w:rsidRPr="00A92E0B" w:rsidRDefault="00CA76C3" w:rsidP="004955C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895301E" w14:textId="77777777" w:rsidR="00CA76C3" w:rsidRPr="00394109" w:rsidRDefault="00CA76C3" w:rsidP="004955C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0E63EB82" w14:textId="77777777" w:rsidR="00CA76C3" w:rsidRPr="00394109" w:rsidRDefault="00CA76C3" w:rsidP="004955C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A4E9067" w14:textId="77777777" w:rsidR="00C562FA" w:rsidRPr="00394109" w:rsidRDefault="00C562FA" w:rsidP="004955C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97B3F0" w14:textId="77777777" w:rsidR="00972EB0" w:rsidRPr="00394109" w:rsidRDefault="00972EB0" w:rsidP="004955C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DEBD46" w14:textId="77777777" w:rsidR="00972EB0" w:rsidRPr="00394109" w:rsidRDefault="00972EB0" w:rsidP="004955C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102461" w14:textId="77777777" w:rsidR="0009267B" w:rsidRPr="00394109" w:rsidRDefault="0009267B" w:rsidP="004955CE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394109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C8123A" w:rsidRPr="00394109"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39410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394109" w:rsidRDefault="00C4592A" w:rsidP="004955CE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DA8F34B" w14:textId="77777777" w:rsidR="0009267B" w:rsidRPr="00394109" w:rsidRDefault="00782C95" w:rsidP="004955CE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94109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0F1C0A" w:rsidRPr="00394109">
        <w:rPr>
          <w:rFonts w:ascii="Angsana New" w:hAnsi="Angsana New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658A7071" w14:textId="77777777" w:rsidR="00BC7CF8" w:rsidRPr="00394109" w:rsidRDefault="00BC7CF8" w:rsidP="004955C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0883FC" w14:textId="77777777" w:rsidR="00C8123A" w:rsidRPr="00394109" w:rsidRDefault="00C8123A" w:rsidP="004955CE">
      <w:pPr>
        <w:spacing w:line="240" w:lineRule="auto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394109">
        <w:rPr>
          <w:rFonts w:ascii="Angsana New" w:eastAsia="Calibri" w:hAnsi="Angsana New"/>
          <w:i/>
          <w:iCs/>
          <w:sz w:val="28"/>
          <w:szCs w:val="28"/>
          <w:cs/>
        </w:rPr>
        <w:t>ความเห็น</w:t>
      </w:r>
    </w:p>
    <w:p w14:paraId="60BC015C" w14:textId="77777777" w:rsidR="00C8123A" w:rsidRPr="00394109" w:rsidRDefault="00C8123A" w:rsidP="004955CE">
      <w:pPr>
        <w:spacing w:line="240" w:lineRule="auto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278D03B6" w14:textId="7BB6BF56" w:rsidR="00C8123A" w:rsidRPr="00394109" w:rsidRDefault="00B1562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</w:t>
      </w:r>
      <w:r w:rsidR="00C8123A" w:rsidRPr="00394109">
        <w:rPr>
          <w:rFonts w:ascii="Angsana New" w:eastAsia="Calibri" w:hAnsi="Angsana New"/>
          <w:sz w:val="28"/>
          <w:szCs w:val="28"/>
          <w:cs/>
        </w:rPr>
        <w:t xml:space="preserve">ของบริษัท </w:t>
      </w:r>
      <w:r w:rsidR="00C8123A" w:rsidRPr="00394109">
        <w:rPr>
          <w:rFonts w:ascii="Angsana New" w:hAnsi="Angsana New"/>
          <w:sz w:val="28"/>
          <w:szCs w:val="28"/>
          <w:cs/>
        </w:rPr>
        <w:t>วินท์คอม เทคโนโลยี จำกัด (มหาชน)</w:t>
      </w:r>
      <w:r w:rsidR="00C8123A" w:rsidRPr="0039410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>และ</w:t>
      </w:r>
      <w:r w:rsidR="0039461F" w:rsidRPr="00394109">
        <w:rPr>
          <w:rFonts w:ascii="Angsana New" w:hAnsi="Angsana New"/>
          <w:sz w:val="28"/>
          <w:szCs w:val="28"/>
        </w:rPr>
        <w:br/>
      </w:r>
      <w:r w:rsidR="00C8123A" w:rsidRPr="00394109">
        <w:rPr>
          <w:rFonts w:ascii="Angsana New" w:hAnsi="Angsana New"/>
          <w:sz w:val="28"/>
          <w:szCs w:val="28"/>
          <w:cs/>
        </w:rPr>
        <w:t>บริษัทย่อย (กลุ่มบริษัท)</w:t>
      </w:r>
      <w:r w:rsidR="00C8123A" w:rsidRPr="00394109">
        <w:rPr>
          <w:rFonts w:ascii="Angsana New" w:hAnsi="Angsana New"/>
          <w:sz w:val="28"/>
          <w:szCs w:val="28"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>และของเฉพาะบริษัท วินท์คอม เทคโนโลยี จำกัด (มหาชน)</w:t>
      </w:r>
      <w:r w:rsidR="00C8123A" w:rsidRPr="0039410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 xml:space="preserve">(บริษัท) ตามลำดับ </w:t>
      </w:r>
      <w:r w:rsidR="00C8123A" w:rsidRPr="00394109">
        <w:rPr>
          <w:rFonts w:ascii="Angsana New" w:eastAsia="Calibri" w:hAnsi="Angsana New"/>
          <w:sz w:val="28"/>
          <w:szCs w:val="28"/>
          <w:cs/>
        </w:rPr>
        <w:t>ซึ่งประกอบด้วย</w:t>
      </w:r>
      <w:r w:rsidR="0039461F" w:rsidRPr="00394109">
        <w:rPr>
          <w:rFonts w:ascii="Angsana New" w:eastAsia="Calibri" w:hAnsi="Angsana New"/>
          <w:sz w:val="28"/>
          <w:szCs w:val="28"/>
        </w:rPr>
        <w:br/>
      </w:r>
      <w:r w:rsidR="00C8123A" w:rsidRPr="00394109">
        <w:rPr>
          <w:rFonts w:ascii="Angsana New" w:eastAsia="Calibri" w:hAnsi="Angsana New"/>
          <w:sz w:val="28"/>
          <w:szCs w:val="28"/>
          <w:cs/>
        </w:rPr>
        <w:t>งบแสดงฐานะการเงิน</w:t>
      </w:r>
      <w:r w:rsidR="00C8123A" w:rsidRPr="00394109">
        <w:rPr>
          <w:rFonts w:ascii="Angsana New" w:hAnsi="Angsana New"/>
          <w:sz w:val="28"/>
          <w:szCs w:val="28"/>
          <w:cs/>
        </w:rPr>
        <w:t>รวมและงบแสดงฐานะการเงินเฉพาะกิจการ</w:t>
      </w:r>
      <w:r w:rsidR="00C8123A" w:rsidRPr="00394109">
        <w:rPr>
          <w:rFonts w:ascii="Angsana New" w:hAnsi="Angsana New"/>
          <w:sz w:val="28"/>
          <w:szCs w:val="28"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>ณ</w:t>
      </w:r>
      <w:r w:rsidR="00C8123A" w:rsidRPr="00394109">
        <w:rPr>
          <w:rFonts w:ascii="Angsana New" w:hAnsi="Angsana New"/>
          <w:sz w:val="28"/>
          <w:szCs w:val="28"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 xml:space="preserve">วันที่ </w:t>
      </w:r>
      <w:r w:rsidR="00C8123A" w:rsidRPr="00394109">
        <w:rPr>
          <w:rFonts w:ascii="Angsana New" w:hAnsi="Angsana New"/>
          <w:sz w:val="28"/>
          <w:szCs w:val="28"/>
        </w:rPr>
        <w:t xml:space="preserve">31 </w:t>
      </w:r>
      <w:r w:rsidR="00C8123A" w:rsidRPr="00394109">
        <w:rPr>
          <w:rFonts w:ascii="Angsana New" w:hAnsi="Angsana New"/>
          <w:sz w:val="28"/>
          <w:szCs w:val="28"/>
          <w:cs/>
        </w:rPr>
        <w:t>ธันวาคม</w:t>
      </w:r>
      <w:r w:rsidR="00C8123A" w:rsidRPr="00394109">
        <w:rPr>
          <w:rFonts w:ascii="Angsana New" w:hAnsi="Angsana New"/>
          <w:sz w:val="28"/>
          <w:szCs w:val="28"/>
        </w:rPr>
        <w:t xml:space="preserve"> 25</w:t>
      </w:r>
      <w:r w:rsidR="00740AD7" w:rsidRPr="00394109">
        <w:rPr>
          <w:rFonts w:ascii="Angsana New" w:hAnsi="Angsana New"/>
          <w:sz w:val="28"/>
          <w:szCs w:val="28"/>
        </w:rPr>
        <w:t>6</w:t>
      </w:r>
      <w:r w:rsidR="00117649" w:rsidRPr="00394109">
        <w:rPr>
          <w:rFonts w:ascii="Angsana New" w:hAnsi="Angsana New"/>
          <w:sz w:val="28"/>
          <w:szCs w:val="28"/>
        </w:rPr>
        <w:t>2</w:t>
      </w:r>
      <w:r w:rsidR="00C8123A" w:rsidRPr="00394109">
        <w:rPr>
          <w:rFonts w:ascii="Angsana New" w:hAnsi="Angsana New"/>
          <w:sz w:val="28"/>
          <w:szCs w:val="28"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8123A" w:rsidRPr="00394109">
        <w:rPr>
          <w:rFonts w:ascii="Angsana New" w:hAnsi="Angsana New"/>
          <w:sz w:val="28"/>
          <w:szCs w:val="28"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39461F" w:rsidRPr="00394109">
        <w:rPr>
          <w:rFonts w:ascii="Angsana New" w:hAnsi="Angsana New"/>
          <w:sz w:val="28"/>
          <w:szCs w:val="28"/>
        </w:rPr>
        <w:br/>
      </w:r>
      <w:r w:rsidR="00C8123A" w:rsidRPr="00394109">
        <w:rPr>
          <w:rFonts w:ascii="Angsana New" w:hAnsi="Angsana New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C8123A" w:rsidRPr="00394109">
        <w:rPr>
          <w:rFonts w:ascii="Angsana New" w:hAnsi="Angsana New"/>
          <w:sz w:val="28"/>
          <w:szCs w:val="28"/>
        </w:rPr>
        <w:t xml:space="preserve"> </w:t>
      </w:r>
      <w:r w:rsidR="00C8123A" w:rsidRPr="00394109">
        <w:rPr>
          <w:rFonts w:ascii="Angsana New" w:hAnsi="Angsana New"/>
          <w:sz w:val="28"/>
          <w:szCs w:val="28"/>
          <w:cs/>
        </w:rPr>
        <w:t>สำหรับปีสิ้นสุดวันเดียวกัน รวมถึง</w:t>
      </w:r>
      <w:r w:rsidR="00C8123A" w:rsidRPr="00394109">
        <w:rPr>
          <w:rFonts w:ascii="Angsana New" w:eastAsia="Calibri" w:hAnsi="Angsana New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="00C8123A" w:rsidRPr="00394109">
        <w:rPr>
          <w:rFonts w:ascii="Angsana New" w:hAnsi="Angsana New"/>
          <w:sz w:val="28"/>
          <w:szCs w:val="28"/>
          <w:cs/>
        </w:rPr>
        <w:t>ญและเรื่องอื่น ๆ</w:t>
      </w:r>
    </w:p>
    <w:p w14:paraId="67D41610" w14:textId="77777777" w:rsidR="00117797" w:rsidRPr="00394109" w:rsidRDefault="0011779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E5F3F73" w14:textId="5643DCCA" w:rsidR="00C8123A" w:rsidRPr="00394109" w:rsidRDefault="00C8123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39461F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ของกลุ่มบริษัทและบริษัท ตามลำดับ ณ</w:t>
      </w:r>
      <w:r w:rsidR="006E31A7" w:rsidRPr="00394109">
        <w:rPr>
          <w:rFonts w:ascii="Angsana New" w:hAnsi="Angsana New"/>
          <w:sz w:val="28"/>
          <w:szCs w:val="28"/>
        </w:rPr>
        <w:t xml:space="preserve"> </w:t>
      </w:r>
      <w:r w:rsidR="006E31A7" w:rsidRPr="0039410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E31A7" w:rsidRPr="00394109">
        <w:rPr>
          <w:rFonts w:ascii="Angsana New" w:hAnsi="Angsana New"/>
          <w:sz w:val="28"/>
          <w:szCs w:val="28"/>
        </w:rPr>
        <w:t xml:space="preserve">31 </w:t>
      </w:r>
      <w:r w:rsidR="006E31A7" w:rsidRPr="0039410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E31A7" w:rsidRPr="00394109">
        <w:rPr>
          <w:rFonts w:ascii="Angsana New" w:hAnsi="Angsana New"/>
          <w:sz w:val="28"/>
          <w:szCs w:val="28"/>
        </w:rPr>
        <w:t>2562</w:t>
      </w:r>
      <w:r w:rsidRPr="00394109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39461F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ตามมาตรฐานการรายงานทางการเงิน</w:t>
      </w:r>
    </w:p>
    <w:p w14:paraId="3711FE3D" w14:textId="77777777" w:rsidR="00C8123A" w:rsidRPr="00394109" w:rsidRDefault="00C8123A" w:rsidP="004955C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8532D5F" w14:textId="77777777" w:rsidR="00C8123A" w:rsidRPr="00394109" w:rsidRDefault="00C8123A" w:rsidP="004955CE">
      <w:pPr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394109">
        <w:rPr>
          <w:rFonts w:ascii="Angsana New" w:eastAsia="Calibri" w:hAnsi="Angsana New"/>
          <w:i/>
          <w:iCs/>
          <w:sz w:val="28"/>
          <w:szCs w:val="28"/>
          <w:cs/>
        </w:rPr>
        <w:t>เกณฑ์ในการแสดงความเห็น</w:t>
      </w:r>
    </w:p>
    <w:p w14:paraId="3A006CBB" w14:textId="77777777" w:rsidR="00C8123A" w:rsidRPr="00394109" w:rsidRDefault="00C8123A" w:rsidP="004955CE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3D5805E5" w14:textId="1DCA697D" w:rsidR="00C8123A" w:rsidRPr="00394109" w:rsidRDefault="00C8123A" w:rsidP="004955CE">
      <w:pPr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394109">
        <w:rPr>
          <w:rFonts w:ascii="Angsana New" w:eastAsia="Calibri" w:hAnsi="Angsana New"/>
          <w:sz w:val="28"/>
          <w:szCs w:val="28"/>
          <w:cs/>
        </w:rPr>
        <w:t>วรรค</w:t>
      </w:r>
      <w:r w:rsidR="0039461F" w:rsidRPr="00394109">
        <w:rPr>
          <w:rFonts w:ascii="Angsana New" w:eastAsia="Calibri" w:hAnsi="Angsana New"/>
          <w:sz w:val="28"/>
          <w:szCs w:val="28"/>
        </w:rPr>
        <w:t xml:space="preserve"> </w:t>
      </w:r>
      <w:r w:rsidRPr="00394109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394109">
        <w:rPr>
          <w:rFonts w:ascii="Angsana New" w:eastAsia="Calibri" w:hAnsi="Angsana New"/>
          <w:sz w:val="28"/>
          <w:szCs w:val="28"/>
        </w:rPr>
        <w:t xml:space="preserve"> </w:t>
      </w:r>
      <w:r w:rsidRPr="00394109">
        <w:rPr>
          <w:rFonts w:ascii="Angsana New" w:eastAsia="Calibri" w:hAnsi="Angsana New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39461F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ด้านจรรยาบรรณอื่น</w:t>
      </w:r>
      <w:r w:rsidRPr="00394109">
        <w:rPr>
          <w:rFonts w:ascii="Angsana New" w:eastAsia="Calibri" w:hAnsi="Angsana New"/>
          <w:sz w:val="28"/>
          <w:szCs w:val="28"/>
        </w:rPr>
        <w:t xml:space="preserve"> </w:t>
      </w:r>
      <w:r w:rsidRPr="00394109">
        <w:rPr>
          <w:rFonts w:ascii="Angsana New" w:eastAsia="Calibri" w:hAnsi="Angsana New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E6F25D" w14:textId="77777777" w:rsidR="00B1562F" w:rsidRPr="00394109" w:rsidRDefault="00B1562F" w:rsidP="004955C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FF1010D" w14:textId="77777777" w:rsidR="00534741" w:rsidRDefault="00534741" w:rsidP="004955CE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534741" w:rsidSect="00056BF6">
          <w:pgSz w:w="11909" w:h="16834" w:code="9"/>
          <w:pgMar w:top="691" w:right="1152" w:bottom="576" w:left="1440" w:header="475" w:footer="756" w:gutter="0"/>
          <w:pgNumType w:start="1"/>
          <w:cols w:space="720"/>
          <w:titlePg/>
          <w:docGrid w:linePitch="245"/>
        </w:sectPr>
      </w:pPr>
    </w:p>
    <w:p w14:paraId="51DF0DA4" w14:textId="77777777" w:rsidR="00853990" w:rsidRPr="00394109" w:rsidRDefault="00853990" w:rsidP="004955C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892C85" w14:textId="44497A21" w:rsidR="00587494" w:rsidRPr="00394109" w:rsidRDefault="00587494" w:rsidP="004955CE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เรื่องสำคัญในการตรวจสอบ</w:t>
      </w:r>
    </w:p>
    <w:p w14:paraId="157DC1B0" w14:textId="77777777" w:rsidR="00587494" w:rsidRPr="00394109" w:rsidRDefault="00587494" w:rsidP="004955CE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47C2879" w14:textId="793DA843" w:rsidR="00587494" w:rsidRPr="00394109" w:rsidRDefault="00587494" w:rsidP="004955CE">
      <w:pPr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94109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>สำหรับงวด</w:t>
      </w:r>
      <w:r w:rsidRPr="00394109">
        <w:rPr>
          <w:rFonts w:ascii="Angsana New" w:eastAsia="Calibri" w:hAnsi="Angsana New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="0039461F" w:rsidRPr="00394109">
        <w:rPr>
          <w:rFonts w:ascii="Angsana New" w:eastAsia="Calibri" w:hAnsi="Angsana New"/>
          <w:spacing w:val="16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การตรวจสอบงบการเงิน</w:t>
      </w:r>
      <w:r w:rsidRPr="00394109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>โดยรวมและในการแสดงความเห็นของ</w:t>
      </w:r>
      <w:r w:rsidRPr="00394109">
        <w:rPr>
          <w:rFonts w:ascii="Angsana New" w:hAnsi="Angsana New"/>
          <w:sz w:val="28"/>
          <w:szCs w:val="28"/>
          <w:cs/>
        </w:rPr>
        <w:t>ข้าพเจ้า</w:t>
      </w:r>
      <w:r w:rsidRPr="00394109">
        <w:rPr>
          <w:rFonts w:ascii="Angsana New" w:eastAsia="Calibri" w:hAnsi="Angsana New"/>
          <w:sz w:val="28"/>
          <w:szCs w:val="28"/>
          <w:cs/>
        </w:rPr>
        <w:t xml:space="preserve"> ทั้งนี้</w:t>
      </w:r>
      <w:r w:rsidRPr="00394109">
        <w:rPr>
          <w:rFonts w:ascii="Angsana New" w:hAnsi="Angsana New"/>
          <w:sz w:val="28"/>
          <w:szCs w:val="28"/>
          <w:cs/>
        </w:rPr>
        <w:t>ข้าพเจ้า</w:t>
      </w:r>
      <w:r w:rsidRPr="00394109">
        <w:rPr>
          <w:rFonts w:ascii="Angsana New" w:eastAsia="Calibri" w:hAnsi="Angsana New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7A2971E3" w14:textId="77777777" w:rsidR="00587494" w:rsidRPr="00394109" w:rsidRDefault="00587494" w:rsidP="004955CE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424EF" w:rsidRPr="00394109" w14:paraId="4431C841" w14:textId="77777777" w:rsidTr="009E7558">
        <w:tc>
          <w:tcPr>
            <w:tcW w:w="9468" w:type="dxa"/>
            <w:gridSpan w:val="2"/>
            <w:shd w:val="clear" w:color="auto" w:fill="auto"/>
          </w:tcPr>
          <w:p w14:paraId="2302F9B1" w14:textId="4EEC183A" w:rsidR="006424EF" w:rsidRPr="00394109" w:rsidRDefault="006424EF" w:rsidP="004955C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iCs/>
                <w:sz w:val="28"/>
                <w:szCs w:val="28"/>
                <w:cs/>
              </w:rPr>
              <w:t>การรับรู้รายได้</w:t>
            </w:r>
            <w:r w:rsidR="002F75EB" w:rsidRPr="00394109">
              <w:rPr>
                <w:rFonts w:ascii="Angsana New" w:hAnsi="Angsana New" w:hint="cs"/>
                <w:iCs/>
                <w:sz w:val="28"/>
                <w:szCs w:val="28"/>
                <w:cs/>
              </w:rPr>
              <w:t>ตามสัญญา</w:t>
            </w:r>
          </w:p>
        </w:tc>
      </w:tr>
      <w:tr w:rsidR="006424EF" w:rsidRPr="00394109" w14:paraId="4DDD54F2" w14:textId="77777777" w:rsidTr="009E7558">
        <w:tc>
          <w:tcPr>
            <w:tcW w:w="9468" w:type="dxa"/>
            <w:gridSpan w:val="2"/>
            <w:shd w:val="clear" w:color="auto" w:fill="auto"/>
          </w:tcPr>
          <w:p w14:paraId="44DC2DFE" w14:textId="04538BEE" w:rsidR="006424EF" w:rsidRPr="00394109" w:rsidRDefault="006424EF" w:rsidP="004955C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394109">
              <w:rPr>
                <w:rFonts w:ascii="Angsana New" w:hAnsi="Angsana New"/>
                <w:sz w:val="28"/>
                <w:szCs w:val="28"/>
              </w:rPr>
              <w:t>2 (</w:t>
            </w:r>
            <w:r w:rsidR="002F75EB" w:rsidRPr="00394109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394109">
              <w:rPr>
                <w:rFonts w:ascii="Angsana New" w:hAnsi="Angsana New"/>
                <w:sz w:val="28"/>
                <w:szCs w:val="28"/>
              </w:rPr>
              <w:t>)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E2449"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75345" w:rsidRPr="00394109">
              <w:rPr>
                <w:rFonts w:ascii="Angsana New" w:hAnsi="Angsana New"/>
                <w:sz w:val="28"/>
                <w:szCs w:val="28"/>
                <w:cs/>
              </w:rPr>
              <w:t>ต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2F75EB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75EB" w:rsidRPr="0039410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2F75EB" w:rsidRPr="00394109">
              <w:rPr>
                <w:rFonts w:ascii="Angsana New" w:hAnsi="Angsana New"/>
                <w:sz w:val="28"/>
                <w:szCs w:val="28"/>
              </w:rPr>
              <w:t xml:space="preserve"> 19</w:t>
            </w:r>
          </w:p>
        </w:tc>
      </w:tr>
      <w:tr w:rsidR="006424EF" w:rsidRPr="00394109" w14:paraId="75C7C36C" w14:textId="77777777" w:rsidTr="0039461F">
        <w:trPr>
          <w:trHeight w:val="58"/>
        </w:trPr>
        <w:tc>
          <w:tcPr>
            <w:tcW w:w="4675" w:type="dxa"/>
            <w:shd w:val="clear" w:color="auto" w:fill="auto"/>
          </w:tcPr>
          <w:p w14:paraId="3F10A26E" w14:textId="77777777" w:rsidR="006424EF" w:rsidRPr="00394109" w:rsidRDefault="006424EF" w:rsidP="004955C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7C34199E" w14:textId="77777777" w:rsidR="006424EF" w:rsidRPr="00394109" w:rsidRDefault="006424EF" w:rsidP="004955C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424EF" w:rsidRPr="00394109" w14:paraId="28C7DE8C" w14:textId="77777777" w:rsidTr="009E7558">
        <w:tc>
          <w:tcPr>
            <w:tcW w:w="4675" w:type="dxa"/>
            <w:shd w:val="clear" w:color="auto" w:fill="auto"/>
          </w:tcPr>
          <w:p w14:paraId="0BA0FE59" w14:textId="77777777" w:rsidR="006424EF" w:rsidRPr="00394109" w:rsidRDefault="006424EF" w:rsidP="004955CE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3A4A5667" w14:textId="1106433E" w:rsidR="006424EF" w:rsidRPr="00394109" w:rsidRDefault="006424EF" w:rsidP="004955CE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การรับรู้รายได้ของกลุ่มบริษัทมีความซับซ้อนเนื่องจากบริษัทมีสัญญากับลูกค้าจำนวนมาก ซึ่งมีบางสัญญาที่เกี่ยวข้องกับสัญญาที่มีหลาย</w:t>
            </w:r>
            <w:r w:rsidR="0025789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โดยรวมการขายสินค้า การให้บริการ และการให้บริการหลังการขาย (รายได้จากการบริการบำรุงรักษา) การ</w:t>
            </w:r>
            <w:r w:rsidR="0025789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ปันส่วนราคาของรายการให้กับภาระที่ต้องปฏิบัติที่รวมอยู่ในสัญญา</w:t>
            </w:r>
            <w:r w:rsidR="002F75EB" w:rsidRPr="00394109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="002F75E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50E17E7D" w14:textId="77777777" w:rsidR="006424EF" w:rsidRPr="00394109" w:rsidRDefault="006424EF" w:rsidP="004955CE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  <w:p w14:paraId="75BE6FC7" w14:textId="57C6385C" w:rsidR="006424EF" w:rsidRPr="00394109" w:rsidRDefault="006424EF" w:rsidP="004955CE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ข้าพเจ้าให้ความสนใจในเรื่องการรับรู้รายได้ที่เกี่ยวข้องกับการใช้วิจารณญาณที่สำคัญของผู้บริหารในการพิจารณาถึงสัญญาที่มีหลาย</w:t>
            </w:r>
            <w:r w:rsidR="0025789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ภาระที่ต้องปฏิบัติ 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การพิจารณาถึงเกณฑ์</w:t>
            </w:r>
            <w:r w:rsidR="00E854B8" w:rsidRPr="00394109">
              <w:rPr>
                <w:rFonts w:ascii="Angsana New" w:eastAsia="Calibri" w:hAnsi="Angsana New"/>
                <w:color w:val="000000"/>
                <w:sz w:val="28"/>
                <w:szCs w:val="28"/>
              </w:rPr>
              <w:br/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การปันส่วน</w:t>
            </w:r>
            <w:r w:rsidR="0025789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ราคา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ตาม</w:t>
            </w:r>
            <w:r w:rsidR="00372B46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เกณฑ์ของราคาขายแบบเอกเทศของสินค้าหรือบริการ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การคำนวณการปันส่วน</w:t>
            </w:r>
            <w:r w:rsidR="0025789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ราคา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ของสัญญาที่มีหล</w:t>
            </w:r>
            <w:r w:rsidR="0025789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ายภาระที่ต้องปฏิบัติ</w:t>
            </w:r>
            <w:r w:rsidR="002F75EB" w:rsidRPr="00394109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="002F75E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25D3147D" w14:textId="77777777" w:rsidR="006424EF" w:rsidRPr="00394109" w:rsidRDefault="006424EF" w:rsidP="004955CE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DC5C82B" w14:textId="77777777" w:rsidR="006424EF" w:rsidRPr="00394109" w:rsidRDefault="006424EF" w:rsidP="004955C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4109">
              <w:rPr>
                <w:rFonts w:ascii="Angsana New" w:eastAsia="Calibri" w:hAnsi="Angsana New" w:cs="Angsana New"/>
                <w:sz w:val="28"/>
                <w:szCs w:val="28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793" w:type="dxa"/>
            <w:shd w:val="clear" w:color="auto" w:fill="auto"/>
          </w:tcPr>
          <w:p w14:paraId="179CDB69" w14:textId="77777777" w:rsidR="006424EF" w:rsidRPr="00394109" w:rsidRDefault="006424EF" w:rsidP="004955CE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779A110D" w14:textId="77777777" w:rsidR="006424EF" w:rsidRPr="00394109" w:rsidRDefault="006424EF" w:rsidP="004955CE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C8D0B9E" w14:textId="77777777" w:rsidR="006424EF" w:rsidRPr="00394109" w:rsidRDefault="006424EF" w:rsidP="004955CE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7A039BD0" w14:textId="35356BA3" w:rsidR="006424EF" w:rsidRPr="00394109" w:rsidRDefault="006424EF" w:rsidP="004955CE">
            <w:pPr>
              <w:widowControl w:val="0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ำความเข้าใจและการประเมินการออกแบบการควบคุมภายในและการนำมาปฏิบัติใช้ของการควบคุมภายในที่เกี่ยวข้องกับการรับรู้รายได้ของสัญญาที่มีหลาย</w:t>
            </w:r>
            <w:r w:rsidR="00372B46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ซึ่งได้แก่ การตรวจทานของฝ่ายจัดการสำหรับสัญญาที่มีหลาย</w:t>
            </w:r>
            <w:r w:rsidR="00372B46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การพิจารณามูลค่า</w:t>
            </w:r>
            <w:r w:rsidR="00372B46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ราคาขายแบบเอกเทศ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การคำนวณการปันส่วน</w:t>
            </w:r>
            <w:r w:rsidR="002F75EB" w:rsidRPr="00394109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="002F75E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777D7EA8" w14:textId="77777777" w:rsidR="006424EF" w:rsidRPr="00394109" w:rsidRDefault="006424EF" w:rsidP="0049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2470FC3A" w14:textId="34821193" w:rsidR="006424EF" w:rsidRPr="00394109" w:rsidRDefault="006424EF" w:rsidP="004955CE">
            <w:pPr>
              <w:widowControl w:val="0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sz w:val="28"/>
                <w:szCs w:val="28"/>
                <w:cs/>
              </w:rPr>
              <w:t>สุ่มทดสอบการควบคุมภายในที่เกี่ยวข้องกับการรับรู้รายได้ของสัญญาที่มีหลาย</w:t>
            </w:r>
            <w:r w:rsidR="00372B46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39410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รวมถึงการสุ่มทดสอบความเหมาะสมของ</w:t>
            </w:r>
            <w:r w:rsidR="00372B46" w:rsidRPr="00394109">
              <w:rPr>
                <w:rFonts w:ascii="Angsana New" w:eastAsia="Calibri" w:hAnsi="Angsana New" w:hint="cs"/>
                <w:sz w:val="28"/>
                <w:szCs w:val="28"/>
                <w:cs/>
              </w:rPr>
              <w:t>ราคาขายแบบเอกเทศ</w:t>
            </w:r>
            <w:r w:rsidRPr="00394109">
              <w:rPr>
                <w:rFonts w:ascii="Angsana New" w:eastAsia="Calibri" w:hAnsi="Angsana New"/>
                <w:sz w:val="28"/>
                <w:szCs w:val="28"/>
                <w:cs/>
              </w:rPr>
              <w:t>ที่ใช้เป็นเกณฑ์ในการปันส่วนกับเอกสารที่เกี่ยวข้อง</w:t>
            </w:r>
            <w:r w:rsidR="002F75EB" w:rsidRPr="00394109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2F75E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1D890707" w14:textId="77777777" w:rsidR="006424EF" w:rsidRPr="00394109" w:rsidRDefault="006424EF" w:rsidP="0049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14:paraId="2CDF55BC" w14:textId="4E8B5528" w:rsidR="006424EF" w:rsidRPr="00394109" w:rsidRDefault="006424EF" w:rsidP="004955CE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sz w:val="28"/>
                <w:szCs w:val="28"/>
                <w:cs/>
              </w:rPr>
              <w:t>อ่านเงื่อนไขที่สำคัญของสัญญา ทดสอบการแยก</w:t>
            </w:r>
            <w:r w:rsidR="00372B46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394109">
              <w:rPr>
                <w:rFonts w:ascii="Angsana New" w:eastAsia="Calibri" w:hAnsi="Angsana New"/>
                <w:sz w:val="28"/>
                <w:szCs w:val="28"/>
                <w:cs/>
              </w:rPr>
              <w:t>ที่เกี่ยวข้อง และการคำนวณการปันส่วน</w:t>
            </w:r>
            <w:r w:rsidRPr="00394109">
              <w:rPr>
                <w:rFonts w:ascii="Angsana New" w:eastAsia="Calibri" w:hAnsi="Angsana New"/>
                <w:sz w:val="28"/>
                <w:szCs w:val="28"/>
                <w:rtl/>
                <w:cs/>
              </w:rPr>
              <w:t xml:space="preserve"> </w:t>
            </w:r>
            <w:r w:rsidR="002F75EB"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  <w:r w:rsidR="002F75EB" w:rsidRPr="00394109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394109">
              <w:rPr>
                <w:rFonts w:ascii="Angsana New" w:eastAsia="Calibri" w:hAnsi="Angsana New"/>
                <w:sz w:val="28"/>
                <w:szCs w:val="28"/>
                <w:cs/>
              </w:rPr>
              <w:t>โดยการสุ่มตัวอย่าง</w:t>
            </w:r>
          </w:p>
          <w:p w14:paraId="0EE8DDFF" w14:textId="77777777" w:rsidR="006424EF" w:rsidRPr="00394109" w:rsidRDefault="006424EF" w:rsidP="0049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14:paraId="16994B2B" w14:textId="77777777" w:rsidR="006424EF" w:rsidRPr="00394109" w:rsidRDefault="006424EF" w:rsidP="004955CE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11E567B2" w14:textId="77777777" w:rsidR="006424EF" w:rsidRPr="00394109" w:rsidRDefault="006424EF" w:rsidP="0049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16B17442" w14:textId="77777777" w:rsidR="00DE01F8" w:rsidRPr="00394109" w:rsidRDefault="00DE01F8" w:rsidP="004955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C5C1D3" w14:textId="77777777" w:rsidR="00DE01F8" w:rsidRPr="00394109" w:rsidRDefault="00DE01F8" w:rsidP="004955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A977D2" w14:textId="77777777" w:rsidR="00DE01F8" w:rsidRPr="00394109" w:rsidRDefault="00DE01F8" w:rsidP="004955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96687A8" w14:textId="4BB81F76" w:rsidR="00DE01F8" w:rsidRDefault="00DE01F8" w:rsidP="004955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9BC423" w14:textId="77777777" w:rsidR="00534741" w:rsidRPr="00394109" w:rsidRDefault="00534741" w:rsidP="004955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6F261A" w14:textId="44B275D1" w:rsidR="006424EF" w:rsidRPr="00394109" w:rsidRDefault="006424EF" w:rsidP="004955C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8A98B" w14:textId="77777777" w:rsidR="0039461F" w:rsidRPr="00394109" w:rsidRDefault="0039461F" w:rsidP="004955C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88"/>
      </w:tblGrid>
      <w:tr w:rsidR="009759D3" w:rsidRPr="00394109" w14:paraId="20DFE672" w14:textId="77777777" w:rsidTr="00A52017">
        <w:tc>
          <w:tcPr>
            <w:tcW w:w="9468" w:type="dxa"/>
            <w:gridSpan w:val="2"/>
            <w:shd w:val="clear" w:color="auto" w:fill="auto"/>
            <w:vAlign w:val="center"/>
          </w:tcPr>
          <w:p w14:paraId="3C1586C4" w14:textId="4E3856EA" w:rsidR="009759D3" w:rsidRPr="00394109" w:rsidRDefault="00262436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การประเมินมูลค่ายุติธรรมของ</w:t>
            </w:r>
            <w:r w:rsidR="001432E7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สินทรัพย์และหนี้สินจาก</w:t>
            </w:r>
            <w:r w:rsidRPr="0039410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การ</w:t>
            </w: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ซื้อธุรกิจ </w:t>
            </w:r>
            <w:r w:rsidR="009759D3" w:rsidRPr="00394109">
              <w:rPr>
                <w:rFonts w:ascii="Angsana New" w:hAnsi="Angsana New"/>
                <w:sz w:val="28"/>
                <w:szCs w:val="28"/>
                <w:cs/>
              </w:rPr>
              <w:t>การด้อยค่าของค่าความนิยม</w:t>
            </w:r>
            <w:r w:rsidR="001A26CF"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4592A" w:rsidRPr="00394109">
              <w:rPr>
                <w:rFonts w:ascii="Angsana New" w:hAnsi="Angsana New"/>
                <w:sz w:val="28"/>
                <w:szCs w:val="28"/>
                <w:cs/>
              </w:rPr>
              <w:t>และเงินลงทุนในบริษัทย่อย</w:t>
            </w:r>
          </w:p>
        </w:tc>
      </w:tr>
      <w:tr w:rsidR="009759D3" w:rsidRPr="00394109" w14:paraId="1935C463" w14:textId="77777777" w:rsidTr="00A52017">
        <w:tc>
          <w:tcPr>
            <w:tcW w:w="9468" w:type="dxa"/>
            <w:gridSpan w:val="2"/>
            <w:shd w:val="clear" w:color="auto" w:fill="auto"/>
            <w:vAlign w:val="center"/>
          </w:tcPr>
          <w:p w14:paraId="489863B4" w14:textId="4157FDAD" w:rsidR="009759D3" w:rsidRPr="00394109" w:rsidRDefault="009759D3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394109">
              <w:rPr>
                <w:rFonts w:ascii="Angsana New" w:hAnsi="Angsana New"/>
                <w:sz w:val="28"/>
                <w:szCs w:val="28"/>
              </w:rPr>
              <w:t>2 (</w:t>
            </w:r>
            <w:r w:rsidR="00EF0895" w:rsidRPr="00394109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394109">
              <w:rPr>
                <w:rFonts w:ascii="Angsana New" w:hAnsi="Angsana New"/>
                <w:sz w:val="28"/>
                <w:szCs w:val="28"/>
              </w:rPr>
              <w:t>)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3 4 </w:t>
            </w:r>
            <w:r w:rsidR="00CF2E7D" w:rsidRPr="00394109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="00495C61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495C61" w:rsidRPr="0039410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759D3" w:rsidRPr="00394109" w14:paraId="4B98D6F0" w14:textId="77777777" w:rsidTr="0039461F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3EBBD531" w14:textId="77777777" w:rsidR="009759D3" w:rsidRPr="00394109" w:rsidRDefault="009759D3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46EEA0BA" w14:textId="77777777" w:rsidR="009759D3" w:rsidRPr="00394109" w:rsidRDefault="009759D3" w:rsidP="004955C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9759D3" w:rsidRPr="00394109" w14:paraId="39E71D9E" w14:textId="77777777" w:rsidTr="009759D3">
        <w:trPr>
          <w:trHeight w:val="2665"/>
        </w:trPr>
        <w:tc>
          <w:tcPr>
            <w:tcW w:w="4680" w:type="dxa"/>
            <w:shd w:val="clear" w:color="auto" w:fill="auto"/>
          </w:tcPr>
          <w:p w14:paraId="417A8716" w14:textId="77777777" w:rsidR="009759D3" w:rsidRPr="00394109" w:rsidRDefault="009759D3" w:rsidP="004955CE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="Angsana New" w:hAnsi="Angsana New"/>
                <w:sz w:val="10"/>
                <w:szCs w:val="10"/>
              </w:rPr>
            </w:pPr>
          </w:p>
          <w:p w14:paraId="2A55D3CE" w14:textId="39710542" w:rsidR="003B3196" w:rsidRPr="00394109" w:rsidRDefault="009759D3" w:rsidP="004955CE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394109">
              <w:rPr>
                <w:rFonts w:ascii="Angsana New" w:hAnsi="Angsana New"/>
                <w:sz w:val="28"/>
                <w:szCs w:val="28"/>
              </w:rPr>
              <w:t>17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ตุลาคม 256</w:t>
            </w:r>
            <w:r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กลุ่มบริษัทได้เข้าซื้อบริษัทย่อยแห่งหนึ่งซึ่งประกอบธุรกิจหลักเกี่ยวกับการให้บริการด้านความปลอดภัยในระบบสารสนเทศ 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โดยในระหว่างปี </w:t>
            </w:r>
            <w:r w:rsidR="00D444DB" w:rsidRPr="00394109">
              <w:rPr>
                <w:rFonts w:ascii="Angsana New" w:hAnsi="Angsana New"/>
                <w:sz w:val="28"/>
                <w:szCs w:val="28"/>
              </w:rPr>
              <w:t>2562</w:t>
            </w:r>
            <w:r w:rsidR="0044396B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บริษัทได้ทบทวนการประเมิน</w:t>
            </w:r>
            <w:r w:rsidR="00C9071B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</w:t>
            </w:r>
            <w:r w:rsidR="00D444DB" w:rsidRPr="00394109">
              <w:rPr>
                <w:rFonts w:ascii="Angsana New" w:hAnsi="Angsana New"/>
                <w:sz w:val="28"/>
                <w:szCs w:val="28"/>
                <w:cs/>
              </w:rPr>
              <w:t>สินทรัพย์ที่ได้มาและหนี้สินที่รับมาจากการซื้อธุรกิจ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D444DB" w:rsidRPr="00394109">
              <w:rPr>
                <w:rFonts w:ascii="Angsana New" w:hAnsi="Angsana New"/>
                <w:sz w:val="28"/>
                <w:szCs w:val="28"/>
              </w:rPr>
              <w:br/>
            </w:r>
            <w:r w:rsidR="00D444DB" w:rsidRPr="00394109">
              <w:rPr>
                <w:rFonts w:ascii="Angsana New" w:hAnsi="Angsana New"/>
                <w:sz w:val="28"/>
                <w:szCs w:val="28"/>
                <w:cs/>
              </w:rPr>
              <w:t>สิ่งตอบแทน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ที่โอนให้รวมถึงสิ่งตอบแทนที่คาดว่าจะต้องจ่ายเสร็จสิ้นแล้ว</w:t>
            </w:r>
            <w:r w:rsidR="003B3196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3196" w:rsidRPr="00394109">
              <w:rPr>
                <w:rFonts w:ascii="Angsana New" w:hAnsi="Angsana New" w:hint="cs"/>
                <w:sz w:val="28"/>
                <w:szCs w:val="28"/>
                <w:cs/>
              </w:rPr>
              <w:t>ส่งผลให้มีการปรับปรุง</w:t>
            </w:r>
            <w:r w:rsidR="004A547E" w:rsidRPr="00394109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  <w:r w:rsidR="003B3196" w:rsidRPr="00394109">
              <w:rPr>
                <w:rFonts w:ascii="Angsana New" w:hAnsi="Angsana New" w:hint="cs"/>
                <w:sz w:val="28"/>
                <w:szCs w:val="28"/>
                <w:cs/>
              </w:rPr>
              <w:t>เพื่อสะท้อนถึงข้อมูลเพิ่มเติมที่ได้รับเกี่ยวกับข้อเท็จจริงและสถานการณ์แวดล้อมที่มีอยู่</w:t>
            </w:r>
            <w:r w:rsidR="003B3196"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B3196" w:rsidRPr="00394109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="003B3196"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B3196" w:rsidRPr="00394109">
              <w:rPr>
                <w:rFonts w:ascii="Angsana New" w:hAnsi="Angsana New" w:hint="cs"/>
                <w:sz w:val="28"/>
                <w:szCs w:val="28"/>
                <w:cs/>
              </w:rPr>
              <w:t>วันที่ซื้อ</w:t>
            </w:r>
            <w:r w:rsidR="00EE32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AB82BF5" w14:textId="77777777" w:rsidR="009759D3" w:rsidRPr="00394109" w:rsidRDefault="009759D3" w:rsidP="004955CE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A6356C8" w14:textId="65503AA0" w:rsidR="00EF0895" w:rsidRPr="00394109" w:rsidRDefault="00C4592A" w:rsidP="004955CE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ทั้งนี้การบัญชีสำหรับการซื้อธุรกิจต้องใช้ดุลยพินิจของผู้บริหารในการระบุและประเมินมูลค่ายุติธรรมของสินทรัพย์ที่ได้มาและหนี้สินที่รับมาจากการซื้อธุรกิจ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D444DB" w:rsidRPr="0039410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สิ่งตอบแทนที่</w:t>
            </w:r>
            <w:r w:rsidR="00EF0895" w:rsidRPr="00394109">
              <w:rPr>
                <w:rFonts w:ascii="Angsana New" w:hAnsi="Angsana New" w:hint="cs"/>
                <w:sz w:val="28"/>
                <w:szCs w:val="28"/>
                <w:cs/>
              </w:rPr>
              <w:t>โอนให้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รวมถึงสิ่งตอบแทนที่คาดว่าจะต้องจ่าย</w:t>
            </w:r>
            <w:r w:rsidR="00EF0895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ณ วันที่ซื้อธุรกิจ</w:t>
            </w:r>
            <w:r w:rsidR="00EF0895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และในระหว่างช่วงเวลาที่วัดมูลค่า</w:t>
            </w:r>
          </w:p>
          <w:p w14:paraId="367B493F" w14:textId="08B9C911" w:rsidR="00C4592A" w:rsidRPr="00394109" w:rsidRDefault="00C4592A" w:rsidP="004955CE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045CE68" w14:textId="3B5B4821" w:rsidR="00C4592A" w:rsidRPr="00394109" w:rsidRDefault="00C4592A" w:rsidP="004955C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นอกจากนี้ เนื่องจากสภาพเศรษฐกิจที่ปรับตัวลดลงในปัจจุบัน การแข่งขันที่เพิ่มสูงขึ้น และการเปลี่ยนแปลง</w:t>
            </w:r>
            <w:r w:rsidR="0039461F" w:rsidRPr="00394109">
              <w:rPr>
                <w:rFonts w:ascii="Angsana New" w:hAnsi="Angsana New"/>
                <w:sz w:val="28"/>
                <w:szCs w:val="28"/>
              </w:rPr>
              <w:br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อย่างรวดเร็วในธุรกิจเทคโนโลยีสารสนเทศ ส่งผลต่อ</w:t>
            </w:r>
            <w:r w:rsidR="0039461F" w:rsidRPr="00394109">
              <w:rPr>
                <w:rFonts w:ascii="Angsana New" w:hAnsi="Angsana New"/>
                <w:sz w:val="28"/>
                <w:szCs w:val="28"/>
              </w:rPr>
              <w:br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การดำเนินงานในอนาคตของบริษัทย่อยซึ่งเป็นข้อบ่งชี้ว่า</w:t>
            </w:r>
            <w:r w:rsidR="0039461F" w:rsidRPr="00394109">
              <w:rPr>
                <w:rFonts w:ascii="Angsana New" w:hAnsi="Angsana New"/>
                <w:sz w:val="28"/>
                <w:szCs w:val="28"/>
              </w:rPr>
              <w:br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ค่าความนิยม และเงินลงทุนในบริษัทย่อยดังกล่าวอาจเกิดการด้อยค่า การพิจารณาการด้อยค่าต้องใช้ดุลยพินิจของผู้บริหารในการประมาณมูลค่าที่คาดว่าจะได้รับคืนของสินทรัพย์ดังกล่าว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10C1F8F" w14:textId="77777777" w:rsidR="00C4592A" w:rsidRPr="00394109" w:rsidRDefault="00C4592A" w:rsidP="004955C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EE53446" w14:textId="77777777" w:rsidR="009759D3" w:rsidRDefault="00D444DB" w:rsidP="004955C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เนื่องจากการประเมินมูลค่ายุติธรรมและการประมาณมูลค่า</w:t>
            </w:r>
            <w:r w:rsidRPr="00394109">
              <w:rPr>
                <w:rFonts w:ascii="Angsana New" w:hAnsi="Angsana New"/>
                <w:sz w:val="28"/>
                <w:szCs w:val="28"/>
              </w:rPr>
              <w:br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ที่คาดว่าจะได้รับคืนดังกล่าวข้างต้นมีความซับซ้อนของวิธีการประเมินมูลค่าที่ใช้และข้อมูลที่ใช้เกี่ยวเนื่องกับการใช้ดุลยพินิจในการกำหนดข้อสมมติที่มีนัยสำคัญโดยผู้บริหาร ดังนั้นข้าพเจ้าจึงเห็นว่าเรื่องดังกล่าวเป็นเรื่องที่สำคัญในการตรวจสอบ</w:t>
            </w:r>
          </w:p>
          <w:p w14:paraId="19237823" w14:textId="6E668ABC" w:rsidR="006C01A7" w:rsidRPr="00394109" w:rsidRDefault="006C01A7" w:rsidP="004955C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788" w:type="dxa"/>
            <w:shd w:val="clear" w:color="auto" w:fill="auto"/>
          </w:tcPr>
          <w:p w14:paraId="00C487A1" w14:textId="77777777" w:rsidR="009759D3" w:rsidRPr="00394109" w:rsidRDefault="009759D3" w:rsidP="004955C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  <w:p w14:paraId="0E93D7E8" w14:textId="77777777" w:rsidR="009759D3" w:rsidRPr="00394109" w:rsidRDefault="009759D3" w:rsidP="004955CE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58CE8F97" w14:textId="77777777" w:rsidR="009759D3" w:rsidRPr="00394109" w:rsidRDefault="009759D3" w:rsidP="004955C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0767871E" w14:textId="4FF7C821" w:rsidR="00C4592A" w:rsidRPr="00394109" w:rsidRDefault="009759D3" w:rsidP="004955CE">
            <w:pPr>
              <w:numPr>
                <w:ilvl w:val="0"/>
                <w:numId w:val="23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94109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อ่านสัญญาซื้อขายธุรกิจ และรายงานการประชุมของ</w:t>
            </w:r>
            <w:r w:rsidR="0039461F" w:rsidRPr="00394109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ฝ่ายบริหารที่เกี่ยวข้อง </w:t>
            </w:r>
          </w:p>
          <w:p w14:paraId="29B74372" w14:textId="77777777" w:rsidR="0035419F" w:rsidRPr="00394109" w:rsidRDefault="0035419F" w:rsidP="004955CE">
            <w:pPr>
              <w:tabs>
                <w:tab w:val="clear" w:pos="680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76A33312" w14:textId="77777777" w:rsidR="009759D3" w:rsidRPr="00394109" w:rsidRDefault="0035419F" w:rsidP="004955CE">
            <w:pPr>
              <w:numPr>
                <w:ilvl w:val="0"/>
                <w:numId w:val="23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09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="009759D3"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สอบถามผู้บริหารเพื่อทำความเข้าใจถึงข้อกำหนดและเงื่อนไขที่สำคัญ รวมถึงลักษณะของรายการที่เกี่ยวข้องกับการ</w:t>
            </w: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บันทึก</w:t>
            </w:r>
            <w:r w:rsidR="009759D3"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บัญชีของการซื้อธุรกิจ และกระบวนการประมาณมูลค่าที่คาดว่าจะได้รับคืนเพื่อพิจารณาการด้อยค่า</w:t>
            </w:r>
          </w:p>
          <w:p w14:paraId="6DEB1E64" w14:textId="77777777" w:rsidR="009759D3" w:rsidRPr="00394109" w:rsidRDefault="009759D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693D2607" w14:textId="4DB55FF7" w:rsidR="009759D3" w:rsidRPr="00394109" w:rsidRDefault="009759D3" w:rsidP="004955CE">
            <w:pPr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09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ประเมินความเหมาะสมในการระบุสินทรัพย์ที่ได้มาและหนี้สินที่รับมา</w:t>
            </w:r>
            <w:r w:rsidR="00D444DB" w:rsidRPr="0039410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  <w:r w:rsidR="00D444DB"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สิ่งตอบแทนที่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โอนให้รวมถึงสิ่งตอบแทนที่คาดว่าจะต้องจ่าย</w:t>
            </w:r>
            <w:r w:rsidR="00D444DB"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และพิจารณาเอกสารประกอบการซื้อและจ่ายเงิน</w:t>
            </w:r>
          </w:p>
          <w:p w14:paraId="69E8BD4C" w14:textId="77777777" w:rsidR="009759D3" w:rsidRPr="00394109" w:rsidRDefault="009759D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20B2F5E3" w14:textId="4F4E000F" w:rsidR="0035419F" w:rsidRPr="00394109" w:rsidRDefault="0035419F" w:rsidP="004955CE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พิจารณาข้อสมมติหลักในการประเมินมูลค่ายุติธรรมของสินทรัพย์ที่ได้มาและหนี้สินที่</w:t>
            </w:r>
            <w:r w:rsidR="00143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รับมา</w:t>
            </w:r>
            <w:r w:rsidR="00D444DB" w:rsidRPr="0039410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  <w:r w:rsidR="00D444DB"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สิ่งตอบแทนที่</w:t>
            </w:r>
            <w:r w:rsidR="00D444DB" w:rsidRPr="00394109">
              <w:rPr>
                <w:rFonts w:ascii="Angsana New" w:hAnsi="Angsana New" w:hint="cs"/>
                <w:sz w:val="28"/>
                <w:szCs w:val="28"/>
                <w:cs/>
              </w:rPr>
              <w:t>โอนให้รวมถึงสิ่งตอบแทนที่คาดว่าจะต้องจ่าย</w:t>
            </w:r>
            <w:r w:rsidR="00EB2425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โดยอ้างอิงจากแหล่งข้อมูลภายนอก และข้อมูลภายใน </w:t>
            </w:r>
          </w:p>
          <w:p w14:paraId="0C8FC0D0" w14:textId="77777777" w:rsidR="0035419F" w:rsidRPr="00394109" w:rsidRDefault="0035419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45A9C087" w14:textId="6FC56B35" w:rsidR="00EF0895" w:rsidRPr="00394109" w:rsidRDefault="00701B93" w:rsidP="004955CE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ประเมินความเหมาะสมของวิธีการวัดมูลค่าที่คาดว่า</w:t>
            </w:r>
            <w:r w:rsidR="0039461F" w:rsidRPr="00394109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394109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จะได้รับคืนของค่าความนิยมที่นำมาใช้ และข้อสมมติหลักที่สำคัญ อันได้แก่ ประมาณการรายได้และค่าใช้จ่าย ประมาณการอัตรากำไร อัตราการเติบโต และอัตราคิดลด โดยเปรียบเทียบกับข้อมูลในอดีต แผนการดำเนินงาน รวมถึงข้อมูลภายนอก ทดสอบการคำนวณ และวิเคราะห์ความอ่อนไหวของข้อสมมติที่สำคัญ</w:t>
            </w:r>
          </w:p>
          <w:p w14:paraId="2496B20E" w14:textId="77777777" w:rsidR="00EF0895" w:rsidRPr="00394109" w:rsidRDefault="00EF089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  <w:p w14:paraId="1C4BC2AD" w14:textId="77777777" w:rsidR="00EF0895" w:rsidRPr="00394109" w:rsidRDefault="00EF0895" w:rsidP="004955CE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14:paraId="01E499A6" w14:textId="71F6CC5A" w:rsidR="00EF0895" w:rsidRPr="00394109" w:rsidRDefault="00EF089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</w:tc>
      </w:tr>
    </w:tbl>
    <w:p w14:paraId="72680599" w14:textId="77777777" w:rsidR="006424EF" w:rsidRPr="00394109" w:rsidRDefault="006424EF" w:rsidP="004955C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B9B04A" w14:textId="77777777" w:rsidR="009E629A" w:rsidRPr="009E629A" w:rsidRDefault="009E629A" w:rsidP="00F91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B9F7CD" w14:textId="3FE39436" w:rsidR="00F91438" w:rsidRPr="00F91438" w:rsidRDefault="00F91438" w:rsidP="00F91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8"/>
          <w:szCs w:val="28"/>
        </w:rPr>
      </w:pPr>
      <w:r w:rsidRPr="00F91438">
        <w:rPr>
          <w:rFonts w:ascii="Angsana New" w:hAnsi="Angsana New" w:hint="cs"/>
          <w:i/>
          <w:iCs/>
          <w:sz w:val="28"/>
          <w:szCs w:val="28"/>
          <w:cs/>
        </w:rPr>
        <w:t>ข้อมูลและเหตุการณ์ที่เน้น</w:t>
      </w:r>
    </w:p>
    <w:p w14:paraId="356458C7" w14:textId="77777777" w:rsidR="00F91438" w:rsidRPr="00F91438" w:rsidRDefault="00F91438" w:rsidP="00F91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0602A6D" w14:textId="3B20BA3F" w:rsidR="00F91438" w:rsidRDefault="00F91438" w:rsidP="00F91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F91438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F91438">
        <w:rPr>
          <w:rFonts w:ascii="Angsana New" w:hAnsi="Angsana New"/>
          <w:sz w:val="28"/>
          <w:szCs w:val="28"/>
          <w:cs/>
        </w:rPr>
        <w:t xml:space="preserve"> 4 </w:t>
      </w:r>
      <w:r w:rsidRPr="00F91438">
        <w:rPr>
          <w:rFonts w:ascii="Angsana New" w:hAnsi="Angsana New" w:hint="cs"/>
          <w:sz w:val="28"/>
          <w:szCs w:val="28"/>
          <w:cs/>
        </w:rPr>
        <w:t>การประเมินมูลค่าสินทรัพย์</w:t>
      </w:r>
      <w:r>
        <w:rPr>
          <w:rFonts w:ascii="Angsana New" w:eastAsia="Calibri" w:hAnsi="Angsana New" w:hint="cs"/>
          <w:color w:val="000000"/>
          <w:sz w:val="28"/>
          <w:szCs w:val="28"/>
          <w:cs/>
        </w:rPr>
        <w:t>และหนี้สินจาก</w:t>
      </w:r>
      <w:r w:rsidRPr="00394109">
        <w:rPr>
          <w:rFonts w:ascii="Angsana New" w:eastAsia="Calibri" w:hAnsi="Angsana New" w:hint="cs"/>
          <w:color w:val="000000"/>
          <w:sz w:val="28"/>
          <w:szCs w:val="28"/>
          <w:cs/>
        </w:rPr>
        <w:t>การ</w:t>
      </w:r>
      <w:r w:rsidRPr="00394109">
        <w:rPr>
          <w:rFonts w:ascii="Angsana New" w:eastAsia="Calibri" w:hAnsi="Angsana New"/>
          <w:color w:val="000000"/>
          <w:sz w:val="28"/>
          <w:szCs w:val="28"/>
          <w:cs/>
        </w:rPr>
        <w:t xml:space="preserve">ซื้อธุรกิจ </w:t>
      </w:r>
      <w:r>
        <w:rPr>
          <w:rFonts w:ascii="Angsana New" w:eastAsia="Calibri" w:hAnsi="Angsana New" w:hint="cs"/>
          <w:color w:val="000000"/>
          <w:sz w:val="28"/>
          <w:szCs w:val="28"/>
          <w:cs/>
        </w:rPr>
        <w:t>ซึ่งบริษัท</w:t>
      </w:r>
      <w:r w:rsidRPr="00F91438">
        <w:rPr>
          <w:rFonts w:ascii="Angsana New" w:hAnsi="Angsana New" w:hint="cs"/>
          <w:sz w:val="28"/>
          <w:szCs w:val="28"/>
          <w:cs/>
        </w:rPr>
        <w:t>ได้มาเมื่อ</w:t>
      </w:r>
      <w:r>
        <w:rPr>
          <w:rFonts w:ascii="Angsana New" w:hAnsi="Angsana New" w:hint="cs"/>
          <w:sz w:val="28"/>
          <w:szCs w:val="28"/>
          <w:cs/>
        </w:rPr>
        <w:t>เดือนตุลาคม</w:t>
      </w:r>
      <w:r w:rsidRPr="00F91438">
        <w:rPr>
          <w:rFonts w:ascii="Angsana New" w:hAnsi="Angsana New"/>
          <w:sz w:val="28"/>
          <w:szCs w:val="28"/>
          <w:cs/>
        </w:rPr>
        <w:t xml:space="preserve"> 256</w:t>
      </w:r>
      <w:r>
        <w:rPr>
          <w:rFonts w:ascii="Angsana New" w:hAnsi="Angsana New"/>
          <w:sz w:val="28"/>
          <w:szCs w:val="28"/>
        </w:rPr>
        <w:t>1</w:t>
      </w:r>
      <w:r w:rsidRPr="00F91438">
        <w:rPr>
          <w:rFonts w:ascii="Angsana New" w:hAnsi="Angsana New"/>
          <w:sz w:val="28"/>
          <w:szCs w:val="28"/>
          <w:cs/>
        </w:rPr>
        <w:t xml:space="preserve"> </w:t>
      </w:r>
      <w:r w:rsidRPr="00F91438">
        <w:rPr>
          <w:rFonts w:ascii="Angsana New" w:hAnsi="Angsana New" w:hint="cs"/>
          <w:sz w:val="28"/>
          <w:szCs w:val="28"/>
          <w:cs/>
        </w:rPr>
        <w:t>ได้ดำเนินการเสร็จในเดือน</w:t>
      </w:r>
      <w:r>
        <w:rPr>
          <w:rFonts w:ascii="Angsana New" w:hAnsi="Angsana New" w:hint="cs"/>
          <w:sz w:val="28"/>
          <w:szCs w:val="28"/>
          <w:cs/>
        </w:rPr>
        <w:t>ตุลาคม</w:t>
      </w:r>
      <w:r w:rsidRPr="00F91438">
        <w:rPr>
          <w:rFonts w:ascii="Angsana New" w:hAnsi="Angsana New"/>
          <w:sz w:val="28"/>
          <w:szCs w:val="28"/>
          <w:cs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F91438">
        <w:rPr>
          <w:rFonts w:ascii="Angsana New" w:hAnsi="Angsana New"/>
          <w:sz w:val="28"/>
          <w:szCs w:val="28"/>
          <w:cs/>
        </w:rPr>
        <w:t xml:space="preserve"> </w:t>
      </w:r>
      <w:r w:rsidRPr="00F91438">
        <w:rPr>
          <w:rFonts w:ascii="Angsana New" w:hAnsi="Angsana New" w:hint="cs"/>
          <w:sz w:val="28"/>
          <w:szCs w:val="28"/>
          <w:cs/>
        </w:rPr>
        <w:t>ตัวเลขเปรียบเทียบที่นำมาแสดงนี้นำมาจากงบการเงินที่ตรวจสอบแล้ว</w:t>
      </w:r>
      <w:r w:rsidRPr="00F91438">
        <w:rPr>
          <w:rFonts w:ascii="Angsana New" w:hAnsi="Angsana New"/>
          <w:sz w:val="28"/>
          <w:szCs w:val="28"/>
          <w:cs/>
        </w:rPr>
        <w:t xml:space="preserve"> </w:t>
      </w:r>
      <w:r w:rsidRPr="00F91438">
        <w:rPr>
          <w:rFonts w:ascii="Angsana New" w:hAnsi="Angsana New" w:hint="cs"/>
          <w:sz w:val="28"/>
          <w:szCs w:val="28"/>
          <w:cs/>
        </w:rPr>
        <w:t>ณ</w:t>
      </w:r>
      <w:r w:rsidRPr="00F91438">
        <w:rPr>
          <w:rFonts w:ascii="Angsana New" w:hAnsi="Angsana New"/>
          <w:sz w:val="28"/>
          <w:szCs w:val="28"/>
          <w:cs/>
        </w:rPr>
        <w:t xml:space="preserve"> </w:t>
      </w:r>
      <w:r w:rsidRPr="00F91438">
        <w:rPr>
          <w:rFonts w:ascii="Angsana New" w:hAnsi="Angsana New" w:hint="cs"/>
          <w:sz w:val="28"/>
          <w:szCs w:val="28"/>
          <w:cs/>
        </w:rPr>
        <w:t>วันที่</w:t>
      </w:r>
      <w:r w:rsidRPr="00F91438">
        <w:rPr>
          <w:rFonts w:ascii="Angsana New" w:hAnsi="Angsana New"/>
          <w:sz w:val="28"/>
          <w:szCs w:val="28"/>
          <w:cs/>
        </w:rPr>
        <w:t xml:space="preserve"> </w:t>
      </w:r>
      <w:r w:rsidRPr="00F91438">
        <w:rPr>
          <w:rFonts w:ascii="Angsana New" w:hAnsi="Angsana New" w:hint="cs"/>
          <w:sz w:val="28"/>
          <w:szCs w:val="28"/>
          <w:cs/>
        </w:rPr>
        <w:t>และสำหรับปีสิ้นสุดวันที่</w:t>
      </w:r>
      <w:r w:rsidRPr="00F91438">
        <w:rPr>
          <w:rFonts w:ascii="Angsana New" w:hAnsi="Angsana New"/>
          <w:sz w:val="28"/>
          <w:szCs w:val="28"/>
          <w:cs/>
        </w:rPr>
        <w:t xml:space="preserve"> 31 </w:t>
      </w:r>
      <w:r w:rsidRPr="00F91438">
        <w:rPr>
          <w:rFonts w:ascii="Angsana New" w:hAnsi="Angsana New" w:hint="cs"/>
          <w:sz w:val="28"/>
          <w:szCs w:val="28"/>
          <w:cs/>
        </w:rPr>
        <w:t>ธันวาคม</w:t>
      </w:r>
      <w:r w:rsidRPr="00F91438">
        <w:rPr>
          <w:rFonts w:ascii="Angsana New" w:hAnsi="Angsana New"/>
          <w:sz w:val="28"/>
          <w:szCs w:val="28"/>
          <w:cs/>
        </w:rPr>
        <w:t xml:space="preserve"> 256</w:t>
      </w:r>
      <w:r>
        <w:rPr>
          <w:rFonts w:ascii="Angsana New" w:hAnsi="Angsana New"/>
          <w:sz w:val="28"/>
          <w:szCs w:val="28"/>
        </w:rPr>
        <w:t>1</w:t>
      </w:r>
      <w:r w:rsidRPr="00F91438">
        <w:rPr>
          <w:rFonts w:ascii="Angsana New" w:hAnsi="Angsana New"/>
          <w:sz w:val="28"/>
          <w:szCs w:val="28"/>
          <w:cs/>
        </w:rPr>
        <w:t xml:space="preserve"> </w:t>
      </w:r>
      <w:r w:rsidRPr="00F91438">
        <w:rPr>
          <w:rFonts w:ascii="Angsana New" w:hAnsi="Angsana New" w:hint="cs"/>
          <w:sz w:val="28"/>
          <w:szCs w:val="28"/>
          <w:cs/>
        </w:rPr>
        <w:t>และหลังจากปรับปรุงรายการตามที่ได้อธิบายไว้ใน</w:t>
      </w:r>
      <w:r w:rsidR="006A7662">
        <w:rPr>
          <w:rFonts w:ascii="Angsana New" w:hAnsi="Angsana New"/>
          <w:sz w:val="28"/>
          <w:szCs w:val="28"/>
        </w:rPr>
        <w:br/>
      </w:r>
      <w:r w:rsidRPr="00F91438">
        <w:rPr>
          <w:rFonts w:ascii="Angsana New" w:hAnsi="Angsana New" w:hint="cs"/>
          <w:sz w:val="28"/>
          <w:szCs w:val="28"/>
          <w:cs/>
        </w:rPr>
        <w:t>หมายเหตุประกอบงบการเงินข้อ</w:t>
      </w:r>
      <w:r w:rsidRPr="00F91438">
        <w:rPr>
          <w:rFonts w:ascii="Angsana New" w:hAnsi="Angsana New"/>
          <w:sz w:val="28"/>
          <w:szCs w:val="28"/>
          <w:cs/>
        </w:rPr>
        <w:t xml:space="preserve"> 4</w:t>
      </w:r>
      <w:r>
        <w:rPr>
          <w:rFonts w:ascii="Angsana New" w:hAnsi="Angsana New"/>
          <w:sz w:val="28"/>
          <w:szCs w:val="28"/>
        </w:rPr>
        <w:t xml:space="preserve"> </w:t>
      </w:r>
      <w:r w:rsidRPr="00F91438">
        <w:rPr>
          <w:rFonts w:ascii="Angsana New" w:hAnsi="Angsana New" w:hint="cs"/>
          <w:sz w:val="28"/>
          <w:szCs w:val="28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17D8CBB5" w14:textId="77777777" w:rsidR="00F91438" w:rsidRPr="00F91438" w:rsidRDefault="00F91438" w:rsidP="00F91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369562D" w14:textId="22A49E78" w:rsidR="002E335A" w:rsidRPr="00394109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 xml:space="preserve">ข้อมูลอื่น </w:t>
      </w:r>
    </w:p>
    <w:p w14:paraId="0B1BCEEC" w14:textId="77777777" w:rsidR="002E335A" w:rsidRPr="00394109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4DDEDA7" w14:textId="77777777" w:rsidR="002E335A" w:rsidRPr="00394109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F3092C" w14:textId="77777777" w:rsidR="002E335A" w:rsidRPr="00394109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56B386DE" w14:textId="77777777" w:rsidR="002E335A" w:rsidRPr="00394109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94109">
        <w:rPr>
          <w:rFonts w:ascii="Angsana New" w:hAnsi="Angsana New"/>
          <w:sz w:val="28"/>
          <w:szCs w:val="28"/>
        </w:rPr>
        <w:t xml:space="preserve"> </w:t>
      </w:r>
    </w:p>
    <w:p w14:paraId="4049E118" w14:textId="77777777" w:rsidR="002E335A" w:rsidRPr="00394109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6D4D2584" w14:textId="77777777" w:rsidR="002E335A" w:rsidRPr="00394109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94109">
        <w:rPr>
          <w:rFonts w:ascii="Angsana New" w:hAnsi="Angsana New"/>
          <w:sz w:val="28"/>
          <w:szCs w:val="28"/>
        </w:rPr>
        <w:t xml:space="preserve"> </w:t>
      </w:r>
    </w:p>
    <w:p w14:paraId="43A523F3" w14:textId="77777777" w:rsidR="00A80445" w:rsidRPr="00394109" w:rsidRDefault="00A8044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14:paraId="316109CE" w14:textId="77777777" w:rsidR="009B58FB" w:rsidRPr="00394109" w:rsidRDefault="009B58F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8D4311" w:rsidRPr="00394109">
        <w:rPr>
          <w:rFonts w:ascii="Angsana New" w:hAnsi="Angsana New"/>
          <w:sz w:val="28"/>
          <w:szCs w:val="28"/>
          <w:cs/>
        </w:rPr>
        <w:t xml:space="preserve">ดต่อข้อเท็จจริงอันเป็นสาระสำคัญ </w:t>
      </w:r>
      <w:r w:rsidRPr="00394109">
        <w:rPr>
          <w:rFonts w:ascii="Angsana New" w:hAnsi="Angsana New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83545D" w14:textId="77777777" w:rsidR="0039461F" w:rsidRPr="00394109" w:rsidRDefault="0039461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14:paraId="68195CA6" w14:textId="54335651" w:rsidR="00D8555B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 w:rsidRPr="00394109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94109">
        <w:rPr>
          <w:rFonts w:ascii="Angsana New" w:hAnsi="Angsana New"/>
          <w:i/>
          <w:iCs/>
          <w:sz w:val="28"/>
          <w:szCs w:val="28"/>
          <w:cs/>
        </w:rPr>
        <w:t>รวมและงบการเงินเฉพาะกิจการ</w:t>
      </w:r>
    </w:p>
    <w:p w14:paraId="30044551" w14:textId="77777777" w:rsidR="00D8555B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EE3F551" w14:textId="77777777" w:rsidR="009B58FB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394109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94109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1A0EAD" w14:textId="77777777" w:rsidR="0039461F" w:rsidRPr="00394109" w:rsidRDefault="0039461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0C9036AD" w14:textId="48A6410B" w:rsidR="00740AD7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ในการจัดทำงบการเงิน</w:t>
      </w:r>
      <w:r w:rsidRPr="00394109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8E4F69" w14:textId="77777777" w:rsidR="008D4311" w:rsidRPr="00394109" w:rsidRDefault="008D431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5892A56" w14:textId="77777777" w:rsidR="00B658F0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394109">
        <w:rPr>
          <w:rFonts w:ascii="Angsana New" w:hAnsi="Angsana New"/>
          <w:sz w:val="28"/>
          <w:szCs w:val="28"/>
          <w:cs/>
        </w:rPr>
        <w:t>กลุ่มบริษัทและบริษัท</w:t>
      </w:r>
    </w:p>
    <w:p w14:paraId="0A2A121E" w14:textId="70943BBC" w:rsidR="00B1562F" w:rsidRDefault="00B1562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1C49A14" w14:textId="6E57B1A0" w:rsidR="00F91438" w:rsidRPr="00F91438" w:rsidRDefault="00F914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05B975" w14:textId="64566853" w:rsidR="00D8555B" w:rsidRPr="00394109" w:rsidRDefault="00D8555B" w:rsidP="00F91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A86596" w14:textId="77777777" w:rsidR="00D8555B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84E3283" w14:textId="49ECC60C" w:rsidR="008D4311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94109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39461F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39461F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94109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AF4B1B7" w14:textId="77777777" w:rsidR="00D8555B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94109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2B9CC080" w14:textId="77777777" w:rsidR="00D8555B" w:rsidRPr="00394109" w:rsidRDefault="00D8555B" w:rsidP="004955CE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91A952" w14:textId="77777777" w:rsidR="009B58FB" w:rsidRPr="00394109" w:rsidRDefault="009B58FB" w:rsidP="004955CE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1978D1" w14:textId="5948660D" w:rsidR="00D8555B" w:rsidRPr="00394109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94109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94109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9461F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94109">
        <w:rPr>
          <w:rFonts w:ascii="Angsana New" w:hAnsi="Angsana New"/>
          <w:sz w:val="28"/>
          <w:szCs w:val="28"/>
          <w:cs/>
        </w:rPr>
        <w:t>ายใน</w:t>
      </w:r>
    </w:p>
    <w:p w14:paraId="6E3CD572" w14:textId="30F43120" w:rsidR="00D42191" w:rsidRPr="00394109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9461F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กลุ่มบริษัทและ</w:t>
      </w:r>
      <w:r w:rsidRPr="00394109">
        <w:rPr>
          <w:rFonts w:ascii="Angsana New" w:hAnsi="Angsana New"/>
          <w:sz w:val="28"/>
          <w:szCs w:val="28"/>
          <w:cs/>
        </w:rPr>
        <w:t>บริษัท</w:t>
      </w:r>
      <w:r w:rsidR="009759D3" w:rsidRPr="00394109">
        <w:rPr>
          <w:rFonts w:ascii="Angsana New" w:hAnsi="Angsana New"/>
          <w:sz w:val="28"/>
          <w:szCs w:val="28"/>
        </w:rPr>
        <w:t xml:space="preserve"> </w:t>
      </w:r>
      <w:r w:rsidR="009759D3" w:rsidRPr="00394109">
        <w:rPr>
          <w:rFonts w:ascii="Angsana New" w:hAnsi="Angsana New"/>
          <w:sz w:val="28"/>
          <w:szCs w:val="28"/>
        </w:rPr>
        <w:tab/>
      </w:r>
    </w:p>
    <w:p w14:paraId="2ED5695B" w14:textId="58E0A9FE" w:rsidR="00A80445" w:rsidRPr="00394109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9461F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การเปิดเ</w:t>
      </w:r>
      <w:r w:rsidRPr="00394109">
        <w:rPr>
          <w:rFonts w:ascii="Angsana New" w:hAnsi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4C37941C" w14:textId="694BAF12" w:rsidR="00D8555B" w:rsidRPr="00394109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9461F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B0FC6" w:rsidRPr="00394109">
        <w:rPr>
          <w:rFonts w:ascii="Angsana New" w:hAnsi="Angsana New"/>
          <w:sz w:val="28"/>
          <w:szCs w:val="28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394109">
        <w:rPr>
          <w:rFonts w:ascii="Angsana New" w:hAnsi="Angsana New"/>
          <w:sz w:val="28"/>
          <w:szCs w:val="28"/>
          <w:cs/>
        </w:rPr>
        <w:t>หรือถ้าการเปิดเผย</w:t>
      </w:r>
      <w:r w:rsidR="00D42191" w:rsidRPr="00394109">
        <w:rPr>
          <w:rFonts w:ascii="Angsana New" w:hAnsi="Angsana New"/>
          <w:sz w:val="28"/>
          <w:szCs w:val="28"/>
          <w:cs/>
        </w:rPr>
        <w:t>ข้อมูล</w:t>
      </w:r>
      <w:r w:rsidRPr="00394109">
        <w:rPr>
          <w:rFonts w:ascii="Angsana New" w:hAnsi="Angsana New"/>
          <w:sz w:val="28"/>
          <w:szCs w:val="28"/>
          <w:cs/>
        </w:rPr>
        <w:t>ดังกล่าว</w:t>
      </w:r>
      <w:r w:rsidR="0039461F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9461F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0B39DE07" w14:textId="77777777" w:rsidR="00AB0431" w:rsidRPr="00394109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394109">
        <w:rPr>
          <w:rFonts w:ascii="Angsana New" w:hAnsi="Angsana New"/>
          <w:sz w:val="28"/>
          <w:szCs w:val="28"/>
          <w:cs/>
        </w:rPr>
        <w:t>ข้อมูล</w:t>
      </w:r>
      <w:r w:rsidRPr="00394109">
        <w:rPr>
          <w:rFonts w:ascii="Angsana New" w:hAnsi="Angsana New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394109">
        <w:rPr>
          <w:rFonts w:ascii="Angsana New" w:hAnsi="Angsana New"/>
          <w:sz w:val="28"/>
          <w:szCs w:val="28"/>
          <w:cs/>
        </w:rPr>
        <w:t>หรือไม่</w:t>
      </w:r>
    </w:p>
    <w:p w14:paraId="684765E5" w14:textId="25EE67D7" w:rsidR="00D444DB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6126BA3" w14:textId="77777777" w:rsidR="00534741" w:rsidRPr="00394109" w:rsidRDefault="0053474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870488A" w14:textId="77777777" w:rsidR="00D444DB" w:rsidRPr="00394109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2" w:name="_GoBack"/>
      <w:bookmarkEnd w:id="2"/>
    </w:p>
    <w:p w14:paraId="46075C94" w14:textId="161CE819" w:rsidR="00D8555B" w:rsidRPr="00394109" w:rsidRDefault="00D8555B" w:rsidP="004955C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32256D" w14:textId="77777777" w:rsidR="00701B93" w:rsidRPr="00394109" w:rsidRDefault="00701B9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6DD27B45" w14:textId="329E0E52" w:rsidR="00D8555B" w:rsidRPr="00394109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1B0FC6" w:rsidRPr="00394109">
        <w:rPr>
          <w:rFonts w:ascii="Angsana New" w:eastAsia="Calibri" w:hAnsi="Angsana New"/>
          <w:sz w:val="28"/>
          <w:szCs w:val="28"/>
          <w:cs/>
        </w:rPr>
        <w:t>ในเรื่องต่างๆ ที่สำคัญซึ่งรวมถึง</w:t>
      </w:r>
      <w:r w:rsidRPr="00394109">
        <w:rPr>
          <w:rFonts w:ascii="Angsana New" w:eastAsia="Calibri" w:hAnsi="Angsana New"/>
          <w:sz w:val="28"/>
          <w:szCs w:val="28"/>
          <w:cs/>
        </w:rPr>
        <w:t>ขอบเขตและช่วงเวลาของการตรวจสอบ</w:t>
      </w:r>
      <w:r w:rsidR="00DF1BD0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394109">
        <w:rPr>
          <w:rFonts w:ascii="Angsana New" w:eastAsia="Calibri" w:hAnsi="Angsana New"/>
          <w:sz w:val="28"/>
          <w:szCs w:val="28"/>
          <w:cs/>
        </w:rPr>
        <w:t>หาก</w:t>
      </w:r>
      <w:r w:rsidRPr="00394109">
        <w:rPr>
          <w:rFonts w:ascii="Angsana New" w:eastAsia="Calibri" w:hAnsi="Angsana New"/>
          <w:sz w:val="28"/>
          <w:szCs w:val="28"/>
          <w:cs/>
        </w:rPr>
        <w:t>ข้าพเจ้าได้พบในระหว่างการตรวจสอบขอ</w:t>
      </w:r>
      <w:r w:rsidRPr="00394109">
        <w:rPr>
          <w:rFonts w:ascii="Angsana New" w:hAnsi="Angsana New"/>
          <w:sz w:val="28"/>
          <w:szCs w:val="28"/>
          <w:cs/>
        </w:rPr>
        <w:t>งข้าพเจ้า</w:t>
      </w:r>
    </w:p>
    <w:p w14:paraId="3ECFFA81" w14:textId="77777777" w:rsidR="00D42191" w:rsidRPr="00394109" w:rsidRDefault="00D4219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BCA0B31" w14:textId="0FE77BA7" w:rsidR="00D42191" w:rsidRPr="00394109" w:rsidRDefault="00D4219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F1BD0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DF1BD0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94109">
        <w:rPr>
          <w:rFonts w:ascii="Angsana New" w:hAnsi="Angsana New"/>
          <w:sz w:val="28"/>
          <w:szCs w:val="28"/>
          <w:cs/>
        </w:rPr>
        <w:t>อิสระ</w:t>
      </w:r>
    </w:p>
    <w:p w14:paraId="42295B7C" w14:textId="77777777" w:rsidR="0039461F" w:rsidRPr="00394109" w:rsidRDefault="0039461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2C1E6E5" w14:textId="3B69E5AA" w:rsidR="00D8555B" w:rsidRPr="00394109" w:rsidRDefault="00D4219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F1BD0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3BB80" w14:textId="77777777" w:rsidR="00D8555B" w:rsidRPr="00394109" w:rsidRDefault="00D8555B" w:rsidP="004955C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36FD1550" w14:textId="77777777" w:rsidR="0098009E" w:rsidRPr="00394109" w:rsidRDefault="0098009E" w:rsidP="004955C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62762A0" w14:textId="77777777" w:rsidR="00B658F0" w:rsidRPr="00394109" w:rsidRDefault="00B658F0" w:rsidP="004955C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FFF4F51" w14:textId="77777777" w:rsidR="00FF5289" w:rsidRPr="00394109" w:rsidRDefault="00FF5289" w:rsidP="004955CE">
      <w:pPr>
        <w:pStyle w:val="T"/>
        <w:ind w:left="0" w:right="29"/>
        <w:jc w:val="both"/>
        <w:rPr>
          <w:rFonts w:ascii="Angsana New" w:hAnsi="Angsana New" w:cs="Angsana New"/>
          <w:sz w:val="24"/>
          <w:szCs w:val="24"/>
          <w:cs/>
        </w:rPr>
      </w:pPr>
    </w:p>
    <w:p w14:paraId="1092C34D" w14:textId="77777777" w:rsidR="00F83C84" w:rsidRPr="00394109" w:rsidRDefault="00F83C84" w:rsidP="004955CE">
      <w:pPr>
        <w:pStyle w:val="T"/>
        <w:ind w:left="0" w:right="29"/>
        <w:jc w:val="both"/>
        <w:rPr>
          <w:rFonts w:ascii="Angsana New" w:hAnsi="Angsana New" w:cs="Angsana New"/>
          <w:sz w:val="28"/>
          <w:szCs w:val="28"/>
          <w:cs/>
        </w:rPr>
      </w:pPr>
      <w:r w:rsidRPr="00394109">
        <w:rPr>
          <w:rFonts w:ascii="Angsana New" w:hAnsi="Angsana New" w:cs="Angsana New"/>
          <w:sz w:val="28"/>
          <w:szCs w:val="28"/>
          <w:cs/>
        </w:rPr>
        <w:t>(มาริษา ธราธรบรรพกุล)</w:t>
      </w:r>
    </w:p>
    <w:p w14:paraId="695B1186" w14:textId="77777777" w:rsidR="00F83C84" w:rsidRPr="00394109" w:rsidRDefault="00F83C84" w:rsidP="004955CE">
      <w:pPr>
        <w:pStyle w:val="T"/>
        <w:ind w:left="0" w:right="29"/>
        <w:jc w:val="both"/>
        <w:rPr>
          <w:rFonts w:ascii="Angsana New" w:hAnsi="Angsana New" w:cs="Angsana New"/>
          <w:sz w:val="28"/>
          <w:szCs w:val="28"/>
          <w:cs/>
        </w:rPr>
      </w:pPr>
      <w:r w:rsidRPr="0039410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5BC367E" w14:textId="77777777" w:rsidR="00F83C84" w:rsidRPr="00394109" w:rsidRDefault="00F83C84" w:rsidP="004955CE">
      <w:pPr>
        <w:pStyle w:val="T"/>
        <w:ind w:left="0" w:right="29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394109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Pr="00394109">
        <w:rPr>
          <w:rFonts w:ascii="Angsana New" w:hAnsi="Angsana New" w:cs="Angsana New"/>
          <w:sz w:val="28"/>
          <w:szCs w:val="28"/>
          <w:lang w:val="en-US"/>
        </w:rPr>
        <w:t>5752</w:t>
      </w:r>
    </w:p>
    <w:p w14:paraId="0083606F" w14:textId="77777777" w:rsidR="001E5D9B" w:rsidRPr="00394109" w:rsidRDefault="001E5D9B" w:rsidP="004955CE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B1741F0" w14:textId="77777777" w:rsidR="001E5D9B" w:rsidRPr="00394109" w:rsidRDefault="001E5D9B" w:rsidP="004955CE">
      <w:pPr>
        <w:spacing w:line="240" w:lineRule="auto"/>
        <w:ind w:right="-43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6497632" w14:textId="77777777" w:rsidR="001E5D9B" w:rsidRPr="00394109" w:rsidRDefault="001E5D9B" w:rsidP="004955CE">
      <w:pPr>
        <w:spacing w:line="240" w:lineRule="auto"/>
        <w:ind w:right="-43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B483195" w14:textId="77777777" w:rsidR="0009267B" w:rsidRPr="00394109" w:rsidRDefault="00965558" w:rsidP="004955CE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28"/>
          <w:szCs w:val="28"/>
          <w:lang w:val="en-US"/>
        </w:rPr>
      </w:pPr>
      <w:r w:rsidRPr="00394109">
        <w:rPr>
          <w:rFonts w:ascii="Angsana New" w:hAnsi="Angsana New"/>
          <w:b w:val="0"/>
          <w:bCs w:val="0"/>
          <w:sz w:val="28"/>
          <w:szCs w:val="28"/>
          <w:lang w:val="en-US"/>
        </w:rPr>
        <w:t>26</w:t>
      </w:r>
      <w:r w:rsidR="00EF5BE2" w:rsidRPr="00394109">
        <w:rPr>
          <w:rFonts w:ascii="Angsana New" w:hAnsi="Angsana New"/>
          <w:b w:val="0"/>
          <w:bCs w:val="0"/>
          <w:sz w:val="28"/>
          <w:szCs w:val="28"/>
          <w:lang w:val="en-US"/>
        </w:rPr>
        <w:t xml:space="preserve"> </w:t>
      </w:r>
      <w:r w:rsidR="00D42191" w:rsidRPr="00394109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t xml:space="preserve">กุมภาพันธ์ </w:t>
      </w:r>
      <w:r w:rsidR="00AD40D4" w:rsidRPr="00394109">
        <w:rPr>
          <w:rFonts w:ascii="Angsana New" w:hAnsi="Angsana New"/>
          <w:b w:val="0"/>
          <w:bCs w:val="0"/>
          <w:sz w:val="28"/>
          <w:szCs w:val="28"/>
          <w:lang w:val="en-US"/>
        </w:rPr>
        <w:t>256</w:t>
      </w:r>
      <w:r w:rsidR="00117649" w:rsidRPr="00394109">
        <w:rPr>
          <w:rFonts w:ascii="Angsana New" w:hAnsi="Angsana New"/>
          <w:b w:val="0"/>
          <w:bCs w:val="0"/>
          <w:sz w:val="28"/>
          <w:szCs w:val="28"/>
          <w:lang w:val="en-US"/>
        </w:rPr>
        <w:t>3</w:t>
      </w:r>
    </w:p>
    <w:p w14:paraId="7BA2FDA9" w14:textId="77777777" w:rsidR="00740AD7" w:rsidRPr="00394109" w:rsidRDefault="00740AD7" w:rsidP="004955CE">
      <w:pPr>
        <w:rPr>
          <w:rFonts w:asciiTheme="majorBidi" w:hAnsiTheme="majorBidi" w:cstheme="majorBidi"/>
          <w:lang w:eastAsia="x-none"/>
        </w:rPr>
      </w:pPr>
    </w:p>
    <w:p w14:paraId="483B96D4" w14:textId="77777777" w:rsidR="00FB0979" w:rsidRPr="007A1F48" w:rsidRDefault="00FB0979" w:rsidP="005347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sectPr w:rsidR="00FB0979" w:rsidRPr="007A1F48" w:rsidSect="00534741">
      <w:headerReference w:type="even" r:id="rId11"/>
      <w:headerReference w:type="first" r:id="rId12"/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87015" w14:textId="77777777" w:rsidR="00080155" w:rsidRDefault="00080155" w:rsidP="00900EE2">
      <w:r>
        <w:separator/>
      </w:r>
    </w:p>
  </w:endnote>
  <w:endnote w:type="continuationSeparator" w:id="0">
    <w:p w14:paraId="2BAE211C" w14:textId="77777777" w:rsidR="00080155" w:rsidRDefault="0008015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3961611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15181" w14:textId="77777777" w:rsidR="001432E7" w:rsidRPr="008E3C7E" w:rsidRDefault="001432E7" w:rsidP="008E3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65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BDB6F" w14:textId="77777777" w:rsidR="001432E7" w:rsidRPr="007C0E01" w:rsidRDefault="001432E7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9881A" w14:textId="77777777" w:rsidR="00080155" w:rsidRDefault="00080155" w:rsidP="00900EE2">
      <w:r>
        <w:separator/>
      </w:r>
    </w:p>
  </w:footnote>
  <w:footnote w:type="continuationSeparator" w:id="0">
    <w:p w14:paraId="6BE9B96E" w14:textId="77777777" w:rsidR="00080155" w:rsidRDefault="0008015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D1377" w14:textId="77777777" w:rsidR="001432E7" w:rsidRPr="004D4429" w:rsidRDefault="001432E7">
    <w:pPr>
      <w:pStyle w:val="Header"/>
      <w:rPr>
        <w:rFonts w:ascii="Angsana New" w:hAnsi="Angsana New"/>
        <w:sz w:val="32"/>
        <w:szCs w:val="32"/>
      </w:rPr>
    </w:pPr>
  </w:p>
  <w:p w14:paraId="10A07794" w14:textId="77777777" w:rsidR="001432E7" w:rsidRPr="004D4429" w:rsidRDefault="001432E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65B37" w14:textId="77777777" w:rsidR="001432E7" w:rsidRDefault="001432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14FF" w14:textId="77777777" w:rsidR="001432E7" w:rsidRDefault="001432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F72EAA"/>
    <w:multiLevelType w:val="hybridMultilevel"/>
    <w:tmpl w:val="AD38AEF8"/>
    <w:lvl w:ilvl="0" w:tplc="CD82A7C4">
      <w:start w:val="5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6D681B"/>
    <w:multiLevelType w:val="hybridMultilevel"/>
    <w:tmpl w:val="D5A4953E"/>
    <w:lvl w:ilvl="0" w:tplc="FFEE0356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C4712"/>
    <w:multiLevelType w:val="hybridMultilevel"/>
    <w:tmpl w:val="B7023D74"/>
    <w:lvl w:ilvl="0" w:tplc="D63E8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52DEA"/>
    <w:multiLevelType w:val="hybridMultilevel"/>
    <w:tmpl w:val="68F6350C"/>
    <w:lvl w:ilvl="0" w:tplc="C03E90B2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88C8FC6E"/>
    <w:lvl w:ilvl="0" w:tplc="AF2A68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 w15:restartNumberingAfterBreak="0">
    <w:nsid w:val="401E0444"/>
    <w:multiLevelType w:val="hybridMultilevel"/>
    <w:tmpl w:val="9C9487EA"/>
    <w:lvl w:ilvl="0" w:tplc="E9F02B0A">
      <w:start w:val="4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E4E26"/>
    <w:multiLevelType w:val="hybridMultilevel"/>
    <w:tmpl w:val="8772C0E6"/>
    <w:lvl w:ilvl="0" w:tplc="C1A6B75C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054F4E"/>
    <w:multiLevelType w:val="hybridMultilevel"/>
    <w:tmpl w:val="E3A4A6E6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9"/>
  </w:num>
  <w:num w:numId="14">
    <w:abstractNumId w:val="19"/>
  </w:num>
  <w:num w:numId="15">
    <w:abstractNumId w:val="23"/>
  </w:num>
  <w:num w:numId="16">
    <w:abstractNumId w:val="26"/>
  </w:num>
  <w:num w:numId="17">
    <w:abstractNumId w:val="20"/>
  </w:num>
  <w:num w:numId="18">
    <w:abstractNumId w:val="30"/>
  </w:num>
  <w:num w:numId="19">
    <w:abstractNumId w:val="12"/>
  </w:num>
  <w:num w:numId="20">
    <w:abstractNumId w:val="28"/>
  </w:num>
  <w:num w:numId="21">
    <w:abstractNumId w:val="13"/>
  </w:num>
  <w:num w:numId="22">
    <w:abstractNumId w:val="11"/>
  </w:num>
  <w:num w:numId="23">
    <w:abstractNumId w:val="10"/>
  </w:num>
  <w:num w:numId="24">
    <w:abstractNumId w:val="18"/>
  </w:num>
  <w:num w:numId="25">
    <w:abstractNumId w:val="25"/>
  </w:num>
  <w:num w:numId="26">
    <w:abstractNumId w:val="22"/>
  </w:num>
  <w:num w:numId="27">
    <w:abstractNumId w:val="27"/>
  </w:num>
  <w:num w:numId="2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1"/>
  </w:num>
  <w:num w:numId="31">
    <w:abstractNumId w:val="14"/>
  </w:num>
  <w:num w:numId="32">
    <w:abstractNumId w:val="15"/>
  </w:num>
  <w:num w:numId="33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6F9"/>
    <w:rsid w:val="00003A8F"/>
    <w:rsid w:val="00003BFC"/>
    <w:rsid w:val="00003D90"/>
    <w:rsid w:val="00003E36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8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ADC"/>
    <w:rsid w:val="00062B9A"/>
    <w:rsid w:val="00062F23"/>
    <w:rsid w:val="0006335F"/>
    <w:rsid w:val="0006367C"/>
    <w:rsid w:val="000637A9"/>
    <w:rsid w:val="00063BD8"/>
    <w:rsid w:val="00063C0A"/>
    <w:rsid w:val="00063C64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FC3"/>
    <w:rsid w:val="000670F6"/>
    <w:rsid w:val="00067752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B8E"/>
    <w:rsid w:val="00077FB5"/>
    <w:rsid w:val="00080155"/>
    <w:rsid w:val="000802E6"/>
    <w:rsid w:val="0008040B"/>
    <w:rsid w:val="00080420"/>
    <w:rsid w:val="000804E9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D5D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9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B66"/>
    <w:rsid w:val="000A4C67"/>
    <w:rsid w:val="000A4DBC"/>
    <w:rsid w:val="000A504E"/>
    <w:rsid w:val="000A527F"/>
    <w:rsid w:val="000A5409"/>
    <w:rsid w:val="000A54E1"/>
    <w:rsid w:val="000A55BB"/>
    <w:rsid w:val="000A56D7"/>
    <w:rsid w:val="000A574D"/>
    <w:rsid w:val="000A599A"/>
    <w:rsid w:val="000A5C7B"/>
    <w:rsid w:val="000A5D30"/>
    <w:rsid w:val="000A5FFA"/>
    <w:rsid w:val="000A6270"/>
    <w:rsid w:val="000A665A"/>
    <w:rsid w:val="000A6913"/>
    <w:rsid w:val="000A6E37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4BB"/>
    <w:rsid w:val="000B6511"/>
    <w:rsid w:val="000B67D1"/>
    <w:rsid w:val="000B681B"/>
    <w:rsid w:val="000B68B2"/>
    <w:rsid w:val="000B6B51"/>
    <w:rsid w:val="000B6BF1"/>
    <w:rsid w:val="000B6E36"/>
    <w:rsid w:val="000B7593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8A2"/>
    <w:rsid w:val="000C39B3"/>
    <w:rsid w:val="000C3AD4"/>
    <w:rsid w:val="000C3BA8"/>
    <w:rsid w:val="000C3CEE"/>
    <w:rsid w:val="000C3DA0"/>
    <w:rsid w:val="000C43CD"/>
    <w:rsid w:val="000C4506"/>
    <w:rsid w:val="000C55AB"/>
    <w:rsid w:val="000C5DE9"/>
    <w:rsid w:val="000C5EF3"/>
    <w:rsid w:val="000C61BC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739"/>
    <w:rsid w:val="00101DB0"/>
    <w:rsid w:val="0010204A"/>
    <w:rsid w:val="001020DB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ACA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77A"/>
    <w:rsid w:val="001117F0"/>
    <w:rsid w:val="001118F6"/>
    <w:rsid w:val="00111C4C"/>
    <w:rsid w:val="00111CA6"/>
    <w:rsid w:val="001123C4"/>
    <w:rsid w:val="00112751"/>
    <w:rsid w:val="00112802"/>
    <w:rsid w:val="00112A0D"/>
    <w:rsid w:val="00112A49"/>
    <w:rsid w:val="00112B86"/>
    <w:rsid w:val="0011315E"/>
    <w:rsid w:val="001131F1"/>
    <w:rsid w:val="001136D5"/>
    <w:rsid w:val="00113F4B"/>
    <w:rsid w:val="001142D8"/>
    <w:rsid w:val="001143A7"/>
    <w:rsid w:val="0011445A"/>
    <w:rsid w:val="0011447D"/>
    <w:rsid w:val="001144A8"/>
    <w:rsid w:val="00114511"/>
    <w:rsid w:val="00114C93"/>
    <w:rsid w:val="00114CF3"/>
    <w:rsid w:val="00114FC0"/>
    <w:rsid w:val="00115384"/>
    <w:rsid w:val="0011547B"/>
    <w:rsid w:val="0011564C"/>
    <w:rsid w:val="00115817"/>
    <w:rsid w:val="0011583E"/>
    <w:rsid w:val="00115990"/>
    <w:rsid w:val="00115A7E"/>
    <w:rsid w:val="00115A91"/>
    <w:rsid w:val="00115D12"/>
    <w:rsid w:val="00115D8E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98A"/>
    <w:rsid w:val="001229B2"/>
    <w:rsid w:val="00122C0A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D53"/>
    <w:rsid w:val="00127E48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608B"/>
    <w:rsid w:val="001362E9"/>
    <w:rsid w:val="00136DC2"/>
    <w:rsid w:val="001371D4"/>
    <w:rsid w:val="00137377"/>
    <w:rsid w:val="00137605"/>
    <w:rsid w:val="001377D7"/>
    <w:rsid w:val="0013795E"/>
    <w:rsid w:val="00137B74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940"/>
    <w:rsid w:val="00142949"/>
    <w:rsid w:val="00142D50"/>
    <w:rsid w:val="00143013"/>
    <w:rsid w:val="001432E7"/>
    <w:rsid w:val="00143563"/>
    <w:rsid w:val="001437E2"/>
    <w:rsid w:val="001437F6"/>
    <w:rsid w:val="00143866"/>
    <w:rsid w:val="00143A19"/>
    <w:rsid w:val="00143FA5"/>
    <w:rsid w:val="0014419E"/>
    <w:rsid w:val="00144413"/>
    <w:rsid w:val="00144D9D"/>
    <w:rsid w:val="00144E77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10B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239"/>
    <w:rsid w:val="00155554"/>
    <w:rsid w:val="00155906"/>
    <w:rsid w:val="00155A52"/>
    <w:rsid w:val="00155AD9"/>
    <w:rsid w:val="00155D0A"/>
    <w:rsid w:val="00155E23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58"/>
    <w:rsid w:val="0016027D"/>
    <w:rsid w:val="001603F3"/>
    <w:rsid w:val="001605CC"/>
    <w:rsid w:val="00160A62"/>
    <w:rsid w:val="00160A78"/>
    <w:rsid w:val="00160CBB"/>
    <w:rsid w:val="00160F08"/>
    <w:rsid w:val="0016124E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408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B9B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30"/>
    <w:rsid w:val="00172067"/>
    <w:rsid w:val="001722B1"/>
    <w:rsid w:val="001723F1"/>
    <w:rsid w:val="00172544"/>
    <w:rsid w:val="001726A0"/>
    <w:rsid w:val="001727C0"/>
    <w:rsid w:val="001729EC"/>
    <w:rsid w:val="00172CC6"/>
    <w:rsid w:val="00172CC8"/>
    <w:rsid w:val="00172DDF"/>
    <w:rsid w:val="0017324A"/>
    <w:rsid w:val="00173648"/>
    <w:rsid w:val="001736DD"/>
    <w:rsid w:val="0017393C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CED"/>
    <w:rsid w:val="00181054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F8D"/>
    <w:rsid w:val="00185397"/>
    <w:rsid w:val="001853D5"/>
    <w:rsid w:val="001854CE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0E"/>
    <w:rsid w:val="00192548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11D9"/>
    <w:rsid w:val="001A1311"/>
    <w:rsid w:val="001A1BB1"/>
    <w:rsid w:val="001A1CB3"/>
    <w:rsid w:val="001A226A"/>
    <w:rsid w:val="001A2271"/>
    <w:rsid w:val="001A2291"/>
    <w:rsid w:val="001A24B0"/>
    <w:rsid w:val="001A26CF"/>
    <w:rsid w:val="001A289C"/>
    <w:rsid w:val="001A296D"/>
    <w:rsid w:val="001A2C88"/>
    <w:rsid w:val="001A3398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55D"/>
    <w:rsid w:val="001B15F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08F"/>
    <w:rsid w:val="001B451C"/>
    <w:rsid w:val="001B4605"/>
    <w:rsid w:val="001B47A2"/>
    <w:rsid w:val="001B491A"/>
    <w:rsid w:val="001B4931"/>
    <w:rsid w:val="001B5022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CDF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65"/>
    <w:rsid w:val="001D2D6D"/>
    <w:rsid w:val="001D3145"/>
    <w:rsid w:val="001D334D"/>
    <w:rsid w:val="001D3BF4"/>
    <w:rsid w:val="001D40A9"/>
    <w:rsid w:val="001D4430"/>
    <w:rsid w:val="001D463E"/>
    <w:rsid w:val="001D475D"/>
    <w:rsid w:val="001D4C8D"/>
    <w:rsid w:val="001D544A"/>
    <w:rsid w:val="001D5683"/>
    <w:rsid w:val="001D5CBD"/>
    <w:rsid w:val="001D5E9E"/>
    <w:rsid w:val="001D5EAF"/>
    <w:rsid w:val="001D6022"/>
    <w:rsid w:val="001D622C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11A9"/>
    <w:rsid w:val="001E13E0"/>
    <w:rsid w:val="001E1706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61D"/>
    <w:rsid w:val="001E2867"/>
    <w:rsid w:val="001E2AD6"/>
    <w:rsid w:val="001E33FE"/>
    <w:rsid w:val="001E3842"/>
    <w:rsid w:val="001E3CCE"/>
    <w:rsid w:val="001E3EE6"/>
    <w:rsid w:val="001E46F4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F2"/>
    <w:rsid w:val="001F0BD7"/>
    <w:rsid w:val="001F0D8B"/>
    <w:rsid w:val="001F0EB6"/>
    <w:rsid w:val="001F15A7"/>
    <w:rsid w:val="001F1AD5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2B8"/>
    <w:rsid w:val="001F44A1"/>
    <w:rsid w:val="001F4584"/>
    <w:rsid w:val="001F46F1"/>
    <w:rsid w:val="001F48C3"/>
    <w:rsid w:val="001F4B97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603"/>
    <w:rsid w:val="002006A7"/>
    <w:rsid w:val="00200B90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713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54A"/>
    <w:rsid w:val="00214665"/>
    <w:rsid w:val="00214B3A"/>
    <w:rsid w:val="00214B4F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7034"/>
    <w:rsid w:val="00217593"/>
    <w:rsid w:val="002176E2"/>
    <w:rsid w:val="00217C08"/>
    <w:rsid w:val="00220256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B94"/>
    <w:rsid w:val="00224BB5"/>
    <w:rsid w:val="00224C4D"/>
    <w:rsid w:val="00224CB1"/>
    <w:rsid w:val="00224DEC"/>
    <w:rsid w:val="00225280"/>
    <w:rsid w:val="0022538C"/>
    <w:rsid w:val="002255F7"/>
    <w:rsid w:val="00225EEC"/>
    <w:rsid w:val="002262DC"/>
    <w:rsid w:val="0022647F"/>
    <w:rsid w:val="002267A8"/>
    <w:rsid w:val="00226B70"/>
    <w:rsid w:val="00226BDA"/>
    <w:rsid w:val="00226F80"/>
    <w:rsid w:val="00226F98"/>
    <w:rsid w:val="0022709C"/>
    <w:rsid w:val="00227201"/>
    <w:rsid w:val="002278B1"/>
    <w:rsid w:val="002279C7"/>
    <w:rsid w:val="00227D3B"/>
    <w:rsid w:val="00227F69"/>
    <w:rsid w:val="00227FC8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D2"/>
    <w:rsid w:val="00241625"/>
    <w:rsid w:val="00241681"/>
    <w:rsid w:val="00241862"/>
    <w:rsid w:val="00241D66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A8"/>
    <w:rsid w:val="002511FB"/>
    <w:rsid w:val="00251241"/>
    <w:rsid w:val="0025133F"/>
    <w:rsid w:val="00251444"/>
    <w:rsid w:val="00251615"/>
    <w:rsid w:val="00251657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A58"/>
    <w:rsid w:val="00262F1B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DE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1"/>
    <w:rsid w:val="00274CAD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D49"/>
    <w:rsid w:val="00284099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61F"/>
    <w:rsid w:val="0029391B"/>
    <w:rsid w:val="00293961"/>
    <w:rsid w:val="00293D68"/>
    <w:rsid w:val="00293F9F"/>
    <w:rsid w:val="00294018"/>
    <w:rsid w:val="00294496"/>
    <w:rsid w:val="0029459B"/>
    <w:rsid w:val="00294EB0"/>
    <w:rsid w:val="00295297"/>
    <w:rsid w:val="0029549E"/>
    <w:rsid w:val="00295555"/>
    <w:rsid w:val="0029560F"/>
    <w:rsid w:val="00295ACD"/>
    <w:rsid w:val="00295CF0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B67"/>
    <w:rsid w:val="002B2DF8"/>
    <w:rsid w:val="002B2E0E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186"/>
    <w:rsid w:val="002B526B"/>
    <w:rsid w:val="002B533D"/>
    <w:rsid w:val="002B55ED"/>
    <w:rsid w:val="002B5E80"/>
    <w:rsid w:val="002B613E"/>
    <w:rsid w:val="002B6450"/>
    <w:rsid w:val="002B6956"/>
    <w:rsid w:val="002B6FAD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D2"/>
    <w:rsid w:val="002C54F6"/>
    <w:rsid w:val="002C59C4"/>
    <w:rsid w:val="002C5A97"/>
    <w:rsid w:val="002C5BC1"/>
    <w:rsid w:val="002C5E75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0FEA"/>
    <w:rsid w:val="002D0FF3"/>
    <w:rsid w:val="002D106A"/>
    <w:rsid w:val="002D1590"/>
    <w:rsid w:val="002D1E98"/>
    <w:rsid w:val="002D1FE1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507E"/>
    <w:rsid w:val="002D50DC"/>
    <w:rsid w:val="002D5325"/>
    <w:rsid w:val="002D552B"/>
    <w:rsid w:val="002D55E9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E1D"/>
    <w:rsid w:val="002F21EF"/>
    <w:rsid w:val="002F248E"/>
    <w:rsid w:val="002F264F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D72"/>
    <w:rsid w:val="002F6E41"/>
    <w:rsid w:val="002F6EBD"/>
    <w:rsid w:val="002F6FB0"/>
    <w:rsid w:val="002F75EB"/>
    <w:rsid w:val="002F76EA"/>
    <w:rsid w:val="002F7EBA"/>
    <w:rsid w:val="0030018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4E0"/>
    <w:rsid w:val="00314542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41D"/>
    <w:rsid w:val="003255DF"/>
    <w:rsid w:val="00325725"/>
    <w:rsid w:val="00325A78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0D"/>
    <w:rsid w:val="00334259"/>
    <w:rsid w:val="0033436E"/>
    <w:rsid w:val="003348C0"/>
    <w:rsid w:val="00334B44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41A"/>
    <w:rsid w:val="003405BC"/>
    <w:rsid w:val="003407EA"/>
    <w:rsid w:val="003409A1"/>
    <w:rsid w:val="00340A36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0"/>
    <w:rsid w:val="00347917"/>
    <w:rsid w:val="00347CE9"/>
    <w:rsid w:val="00347E91"/>
    <w:rsid w:val="00350058"/>
    <w:rsid w:val="0035014C"/>
    <w:rsid w:val="00350310"/>
    <w:rsid w:val="0035039E"/>
    <w:rsid w:val="0035049C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770"/>
    <w:rsid w:val="003517C3"/>
    <w:rsid w:val="003519D7"/>
    <w:rsid w:val="00351A6D"/>
    <w:rsid w:val="00351B2B"/>
    <w:rsid w:val="00351CF4"/>
    <w:rsid w:val="00351FF3"/>
    <w:rsid w:val="00352506"/>
    <w:rsid w:val="003526B4"/>
    <w:rsid w:val="003527BA"/>
    <w:rsid w:val="003527BF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FAD"/>
    <w:rsid w:val="00355052"/>
    <w:rsid w:val="003551D0"/>
    <w:rsid w:val="0035546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9F6"/>
    <w:rsid w:val="00372B46"/>
    <w:rsid w:val="00372BF3"/>
    <w:rsid w:val="0037313F"/>
    <w:rsid w:val="0037338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41B"/>
    <w:rsid w:val="003816A6"/>
    <w:rsid w:val="00381AF9"/>
    <w:rsid w:val="00381C7F"/>
    <w:rsid w:val="00381DA4"/>
    <w:rsid w:val="00381FB1"/>
    <w:rsid w:val="00381FE9"/>
    <w:rsid w:val="0038201E"/>
    <w:rsid w:val="003826B4"/>
    <w:rsid w:val="00382716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187"/>
    <w:rsid w:val="0038689E"/>
    <w:rsid w:val="00386B84"/>
    <w:rsid w:val="00386CCC"/>
    <w:rsid w:val="00386DF4"/>
    <w:rsid w:val="00386DF6"/>
    <w:rsid w:val="003870CB"/>
    <w:rsid w:val="0038721E"/>
    <w:rsid w:val="00387855"/>
    <w:rsid w:val="00387985"/>
    <w:rsid w:val="00390442"/>
    <w:rsid w:val="00390474"/>
    <w:rsid w:val="003904C2"/>
    <w:rsid w:val="00390B1E"/>
    <w:rsid w:val="00390FDA"/>
    <w:rsid w:val="00391301"/>
    <w:rsid w:val="003913B1"/>
    <w:rsid w:val="00391515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30D2"/>
    <w:rsid w:val="003A33D9"/>
    <w:rsid w:val="003A368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472"/>
    <w:rsid w:val="003A6591"/>
    <w:rsid w:val="003A6626"/>
    <w:rsid w:val="003A66C1"/>
    <w:rsid w:val="003A6D0F"/>
    <w:rsid w:val="003A7044"/>
    <w:rsid w:val="003A7544"/>
    <w:rsid w:val="003A75C6"/>
    <w:rsid w:val="003A7770"/>
    <w:rsid w:val="003A7994"/>
    <w:rsid w:val="003A7D9F"/>
    <w:rsid w:val="003A7E0D"/>
    <w:rsid w:val="003A7F05"/>
    <w:rsid w:val="003B0118"/>
    <w:rsid w:val="003B017D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78"/>
    <w:rsid w:val="003C630D"/>
    <w:rsid w:val="003C6509"/>
    <w:rsid w:val="003C65AF"/>
    <w:rsid w:val="003C69E5"/>
    <w:rsid w:val="003C6BD6"/>
    <w:rsid w:val="003C6D25"/>
    <w:rsid w:val="003C6FFC"/>
    <w:rsid w:val="003C7270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FE"/>
    <w:rsid w:val="003D1170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9FD"/>
    <w:rsid w:val="003D41F9"/>
    <w:rsid w:val="003D48EC"/>
    <w:rsid w:val="003D48F0"/>
    <w:rsid w:val="003D4A28"/>
    <w:rsid w:val="003D4D1E"/>
    <w:rsid w:val="003D4D86"/>
    <w:rsid w:val="003D4E1F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F5"/>
    <w:rsid w:val="003E6B45"/>
    <w:rsid w:val="003E6C8C"/>
    <w:rsid w:val="003E6E25"/>
    <w:rsid w:val="003E71DA"/>
    <w:rsid w:val="003E7386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60B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F4B"/>
    <w:rsid w:val="004008E7"/>
    <w:rsid w:val="00400AFE"/>
    <w:rsid w:val="00400B76"/>
    <w:rsid w:val="0040139E"/>
    <w:rsid w:val="004015C7"/>
    <w:rsid w:val="00401753"/>
    <w:rsid w:val="00402250"/>
    <w:rsid w:val="0040275C"/>
    <w:rsid w:val="00402D07"/>
    <w:rsid w:val="00403158"/>
    <w:rsid w:val="00403465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C74"/>
    <w:rsid w:val="00407CD5"/>
    <w:rsid w:val="00407E56"/>
    <w:rsid w:val="00407FE0"/>
    <w:rsid w:val="004100B4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873"/>
    <w:rsid w:val="00420D4D"/>
    <w:rsid w:val="00420F24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057"/>
    <w:rsid w:val="004324F5"/>
    <w:rsid w:val="0043256B"/>
    <w:rsid w:val="004327DB"/>
    <w:rsid w:val="00432AC9"/>
    <w:rsid w:val="00432B0F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386"/>
    <w:rsid w:val="00434822"/>
    <w:rsid w:val="00434A38"/>
    <w:rsid w:val="00434B2B"/>
    <w:rsid w:val="00434B6C"/>
    <w:rsid w:val="00434B8A"/>
    <w:rsid w:val="00434D0C"/>
    <w:rsid w:val="00435103"/>
    <w:rsid w:val="0043549E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E9"/>
    <w:rsid w:val="00437A1E"/>
    <w:rsid w:val="00437A74"/>
    <w:rsid w:val="00437D3E"/>
    <w:rsid w:val="0044065B"/>
    <w:rsid w:val="00440864"/>
    <w:rsid w:val="004409CD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CCB"/>
    <w:rsid w:val="00461D9B"/>
    <w:rsid w:val="00462472"/>
    <w:rsid w:val="00462650"/>
    <w:rsid w:val="0046296D"/>
    <w:rsid w:val="00462A98"/>
    <w:rsid w:val="00462B09"/>
    <w:rsid w:val="00462E13"/>
    <w:rsid w:val="00462F90"/>
    <w:rsid w:val="00463038"/>
    <w:rsid w:val="00463209"/>
    <w:rsid w:val="00463335"/>
    <w:rsid w:val="00463546"/>
    <w:rsid w:val="00463684"/>
    <w:rsid w:val="00463A33"/>
    <w:rsid w:val="00463B22"/>
    <w:rsid w:val="00463DC0"/>
    <w:rsid w:val="00463F2E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A29"/>
    <w:rsid w:val="00466D9D"/>
    <w:rsid w:val="0046700D"/>
    <w:rsid w:val="00467029"/>
    <w:rsid w:val="004673E6"/>
    <w:rsid w:val="00467461"/>
    <w:rsid w:val="004674C1"/>
    <w:rsid w:val="004676A6"/>
    <w:rsid w:val="00467931"/>
    <w:rsid w:val="0046797C"/>
    <w:rsid w:val="00467AB7"/>
    <w:rsid w:val="00467C47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2C26"/>
    <w:rsid w:val="0047309D"/>
    <w:rsid w:val="004730D4"/>
    <w:rsid w:val="0047322D"/>
    <w:rsid w:val="00473ACF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1C"/>
    <w:rsid w:val="00477092"/>
    <w:rsid w:val="00477302"/>
    <w:rsid w:val="004773DC"/>
    <w:rsid w:val="00477C6E"/>
    <w:rsid w:val="0048045D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87FB7"/>
    <w:rsid w:val="004900D0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58"/>
    <w:rsid w:val="004A5AE5"/>
    <w:rsid w:val="004A5C00"/>
    <w:rsid w:val="004A5D2C"/>
    <w:rsid w:val="004A5DDE"/>
    <w:rsid w:val="004A64E8"/>
    <w:rsid w:val="004A68EE"/>
    <w:rsid w:val="004A6A14"/>
    <w:rsid w:val="004A6BAB"/>
    <w:rsid w:val="004A6DC4"/>
    <w:rsid w:val="004A6DE7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92"/>
    <w:rsid w:val="004B1804"/>
    <w:rsid w:val="004B1A3F"/>
    <w:rsid w:val="004B1B98"/>
    <w:rsid w:val="004B1F2E"/>
    <w:rsid w:val="004B20CA"/>
    <w:rsid w:val="004B22B7"/>
    <w:rsid w:val="004B2310"/>
    <w:rsid w:val="004B2378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498"/>
    <w:rsid w:val="004B4869"/>
    <w:rsid w:val="004B4892"/>
    <w:rsid w:val="004B4A96"/>
    <w:rsid w:val="004B4D23"/>
    <w:rsid w:val="004B4F5E"/>
    <w:rsid w:val="004B508F"/>
    <w:rsid w:val="004B57D2"/>
    <w:rsid w:val="004B58AE"/>
    <w:rsid w:val="004B5B07"/>
    <w:rsid w:val="004B5DF2"/>
    <w:rsid w:val="004B5F43"/>
    <w:rsid w:val="004B5F66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9E1"/>
    <w:rsid w:val="004C0A6C"/>
    <w:rsid w:val="004C0CD8"/>
    <w:rsid w:val="004C12D2"/>
    <w:rsid w:val="004C13C1"/>
    <w:rsid w:val="004C1973"/>
    <w:rsid w:val="004C1AC6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66"/>
    <w:rsid w:val="004D7AAE"/>
    <w:rsid w:val="004D7CCA"/>
    <w:rsid w:val="004D7EBF"/>
    <w:rsid w:val="004E0082"/>
    <w:rsid w:val="004E05F5"/>
    <w:rsid w:val="004E0A43"/>
    <w:rsid w:val="004E0FF8"/>
    <w:rsid w:val="004E1375"/>
    <w:rsid w:val="004E14A3"/>
    <w:rsid w:val="004E163A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68D"/>
    <w:rsid w:val="004E4726"/>
    <w:rsid w:val="004E494D"/>
    <w:rsid w:val="004E499A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720"/>
    <w:rsid w:val="004E6810"/>
    <w:rsid w:val="004E6877"/>
    <w:rsid w:val="004E6B4A"/>
    <w:rsid w:val="004E6B5B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E7E51"/>
    <w:rsid w:val="004F001A"/>
    <w:rsid w:val="004F00CF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DD"/>
    <w:rsid w:val="004F5216"/>
    <w:rsid w:val="004F54E7"/>
    <w:rsid w:val="004F5578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46D"/>
    <w:rsid w:val="005035C5"/>
    <w:rsid w:val="0050367E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1561"/>
    <w:rsid w:val="005116FF"/>
    <w:rsid w:val="00511846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B35"/>
    <w:rsid w:val="00514BC5"/>
    <w:rsid w:val="00514C31"/>
    <w:rsid w:val="005150DD"/>
    <w:rsid w:val="00515104"/>
    <w:rsid w:val="00515380"/>
    <w:rsid w:val="00515A04"/>
    <w:rsid w:val="00515AFE"/>
    <w:rsid w:val="00515B82"/>
    <w:rsid w:val="00515E21"/>
    <w:rsid w:val="005161D4"/>
    <w:rsid w:val="005168AA"/>
    <w:rsid w:val="00516AED"/>
    <w:rsid w:val="00516BE4"/>
    <w:rsid w:val="00516D4A"/>
    <w:rsid w:val="00516F1D"/>
    <w:rsid w:val="005170A1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741"/>
    <w:rsid w:val="00534C56"/>
    <w:rsid w:val="00534D4D"/>
    <w:rsid w:val="00534E7A"/>
    <w:rsid w:val="00534EC4"/>
    <w:rsid w:val="005350CA"/>
    <w:rsid w:val="005353D7"/>
    <w:rsid w:val="00535722"/>
    <w:rsid w:val="005359B9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53A"/>
    <w:rsid w:val="005536CC"/>
    <w:rsid w:val="005536D5"/>
    <w:rsid w:val="00553D84"/>
    <w:rsid w:val="005545E4"/>
    <w:rsid w:val="005546A3"/>
    <w:rsid w:val="00554B23"/>
    <w:rsid w:val="00554BBD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703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844"/>
    <w:rsid w:val="00571929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61D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52A"/>
    <w:rsid w:val="00583663"/>
    <w:rsid w:val="005836A7"/>
    <w:rsid w:val="00583722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A2B"/>
    <w:rsid w:val="00590A4F"/>
    <w:rsid w:val="00590CA1"/>
    <w:rsid w:val="00590F76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47A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D6A"/>
    <w:rsid w:val="005B7EB8"/>
    <w:rsid w:val="005C012E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A3"/>
    <w:rsid w:val="005C673F"/>
    <w:rsid w:val="005C67EC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AB0"/>
    <w:rsid w:val="005D1EA0"/>
    <w:rsid w:val="005D218D"/>
    <w:rsid w:val="005D2611"/>
    <w:rsid w:val="005D2969"/>
    <w:rsid w:val="005D2D75"/>
    <w:rsid w:val="005D2F2A"/>
    <w:rsid w:val="005D3B48"/>
    <w:rsid w:val="005D3F60"/>
    <w:rsid w:val="005D439F"/>
    <w:rsid w:val="005D4406"/>
    <w:rsid w:val="005D4661"/>
    <w:rsid w:val="005D47FC"/>
    <w:rsid w:val="005D5004"/>
    <w:rsid w:val="005D52B7"/>
    <w:rsid w:val="005D58B7"/>
    <w:rsid w:val="005D58DA"/>
    <w:rsid w:val="005D5A05"/>
    <w:rsid w:val="005D5A6D"/>
    <w:rsid w:val="005D5CB0"/>
    <w:rsid w:val="005D5F93"/>
    <w:rsid w:val="005D6317"/>
    <w:rsid w:val="005D63D6"/>
    <w:rsid w:val="005D63FC"/>
    <w:rsid w:val="005D6615"/>
    <w:rsid w:val="005D6A53"/>
    <w:rsid w:val="005D6AA9"/>
    <w:rsid w:val="005D6D63"/>
    <w:rsid w:val="005D6F46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FB6"/>
    <w:rsid w:val="005F2426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703C"/>
    <w:rsid w:val="005F711D"/>
    <w:rsid w:val="005F7425"/>
    <w:rsid w:val="005F7759"/>
    <w:rsid w:val="005F79DA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A4"/>
    <w:rsid w:val="00601410"/>
    <w:rsid w:val="006015B2"/>
    <w:rsid w:val="00601655"/>
    <w:rsid w:val="0060171F"/>
    <w:rsid w:val="00601982"/>
    <w:rsid w:val="006019D1"/>
    <w:rsid w:val="00601E2A"/>
    <w:rsid w:val="00601ED1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EF6"/>
    <w:rsid w:val="00606182"/>
    <w:rsid w:val="0060662F"/>
    <w:rsid w:val="00606852"/>
    <w:rsid w:val="00606B65"/>
    <w:rsid w:val="00606B6E"/>
    <w:rsid w:val="00606FFA"/>
    <w:rsid w:val="00607107"/>
    <w:rsid w:val="00607652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D10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943"/>
    <w:rsid w:val="00634A89"/>
    <w:rsid w:val="00634DB7"/>
    <w:rsid w:val="00634E48"/>
    <w:rsid w:val="00634FFE"/>
    <w:rsid w:val="0063509C"/>
    <w:rsid w:val="00635531"/>
    <w:rsid w:val="006355DF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780"/>
    <w:rsid w:val="0063789F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94C"/>
    <w:rsid w:val="00653F5F"/>
    <w:rsid w:val="00654297"/>
    <w:rsid w:val="006544FD"/>
    <w:rsid w:val="006547F5"/>
    <w:rsid w:val="00654DE1"/>
    <w:rsid w:val="006552DD"/>
    <w:rsid w:val="00655A48"/>
    <w:rsid w:val="00655BFF"/>
    <w:rsid w:val="00655EC0"/>
    <w:rsid w:val="006560D9"/>
    <w:rsid w:val="00656154"/>
    <w:rsid w:val="0065645E"/>
    <w:rsid w:val="006564B9"/>
    <w:rsid w:val="0065654F"/>
    <w:rsid w:val="0065665B"/>
    <w:rsid w:val="00656765"/>
    <w:rsid w:val="00656A0E"/>
    <w:rsid w:val="00656AE1"/>
    <w:rsid w:val="00656D93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58A"/>
    <w:rsid w:val="006635B6"/>
    <w:rsid w:val="006637CE"/>
    <w:rsid w:val="00663BEE"/>
    <w:rsid w:val="00663E8C"/>
    <w:rsid w:val="006640F9"/>
    <w:rsid w:val="0066446D"/>
    <w:rsid w:val="00664A92"/>
    <w:rsid w:val="00664C2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F5"/>
    <w:rsid w:val="00680A8A"/>
    <w:rsid w:val="00680B84"/>
    <w:rsid w:val="00680DE6"/>
    <w:rsid w:val="00680E41"/>
    <w:rsid w:val="006810AC"/>
    <w:rsid w:val="006812C0"/>
    <w:rsid w:val="006817C0"/>
    <w:rsid w:val="00681D02"/>
    <w:rsid w:val="00681D52"/>
    <w:rsid w:val="00681D98"/>
    <w:rsid w:val="006821C2"/>
    <w:rsid w:val="00682A66"/>
    <w:rsid w:val="00683070"/>
    <w:rsid w:val="006834ED"/>
    <w:rsid w:val="00683570"/>
    <w:rsid w:val="00683607"/>
    <w:rsid w:val="00684A96"/>
    <w:rsid w:val="00684B6D"/>
    <w:rsid w:val="00684D17"/>
    <w:rsid w:val="00684E60"/>
    <w:rsid w:val="006851F8"/>
    <w:rsid w:val="00685335"/>
    <w:rsid w:val="006858A6"/>
    <w:rsid w:val="0068597E"/>
    <w:rsid w:val="00685AF0"/>
    <w:rsid w:val="00685B7D"/>
    <w:rsid w:val="00685DA4"/>
    <w:rsid w:val="00686145"/>
    <w:rsid w:val="00686396"/>
    <w:rsid w:val="006864E6"/>
    <w:rsid w:val="0068653F"/>
    <w:rsid w:val="006865E0"/>
    <w:rsid w:val="006869BD"/>
    <w:rsid w:val="00686BE0"/>
    <w:rsid w:val="00686D1F"/>
    <w:rsid w:val="00686E36"/>
    <w:rsid w:val="00686E91"/>
    <w:rsid w:val="00686EC5"/>
    <w:rsid w:val="00687126"/>
    <w:rsid w:val="00687357"/>
    <w:rsid w:val="00687420"/>
    <w:rsid w:val="006874BC"/>
    <w:rsid w:val="0068770D"/>
    <w:rsid w:val="00687710"/>
    <w:rsid w:val="0068793B"/>
    <w:rsid w:val="0068799B"/>
    <w:rsid w:val="00687A20"/>
    <w:rsid w:val="00687AB8"/>
    <w:rsid w:val="00687AC0"/>
    <w:rsid w:val="00687E35"/>
    <w:rsid w:val="00687F86"/>
    <w:rsid w:val="00687F90"/>
    <w:rsid w:val="006903C0"/>
    <w:rsid w:val="00690C25"/>
    <w:rsid w:val="00690D60"/>
    <w:rsid w:val="006915F7"/>
    <w:rsid w:val="00691655"/>
    <w:rsid w:val="00691ACC"/>
    <w:rsid w:val="00691C40"/>
    <w:rsid w:val="00692749"/>
    <w:rsid w:val="006929AA"/>
    <w:rsid w:val="00692A62"/>
    <w:rsid w:val="00692AE5"/>
    <w:rsid w:val="006932F5"/>
    <w:rsid w:val="00693775"/>
    <w:rsid w:val="006938CC"/>
    <w:rsid w:val="006939A6"/>
    <w:rsid w:val="00693F55"/>
    <w:rsid w:val="006942C4"/>
    <w:rsid w:val="00694D40"/>
    <w:rsid w:val="00695087"/>
    <w:rsid w:val="00695418"/>
    <w:rsid w:val="0069627A"/>
    <w:rsid w:val="0069629C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662"/>
    <w:rsid w:val="006B0150"/>
    <w:rsid w:val="006B0197"/>
    <w:rsid w:val="006B0788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59"/>
    <w:rsid w:val="006C38B4"/>
    <w:rsid w:val="006C3960"/>
    <w:rsid w:val="006C3987"/>
    <w:rsid w:val="006C3ACD"/>
    <w:rsid w:val="006C43F0"/>
    <w:rsid w:val="006C47FC"/>
    <w:rsid w:val="006C4CF0"/>
    <w:rsid w:val="006C4D1E"/>
    <w:rsid w:val="006C4D7A"/>
    <w:rsid w:val="006C4D85"/>
    <w:rsid w:val="006C4EFB"/>
    <w:rsid w:val="006C4F52"/>
    <w:rsid w:val="006C5108"/>
    <w:rsid w:val="006C55B4"/>
    <w:rsid w:val="006C5E7A"/>
    <w:rsid w:val="006C6129"/>
    <w:rsid w:val="006C62CC"/>
    <w:rsid w:val="006C634C"/>
    <w:rsid w:val="006C6386"/>
    <w:rsid w:val="006C63C7"/>
    <w:rsid w:val="006C65ED"/>
    <w:rsid w:val="006C6A2D"/>
    <w:rsid w:val="006C6C3A"/>
    <w:rsid w:val="006C6C44"/>
    <w:rsid w:val="006C6D8A"/>
    <w:rsid w:val="006C6E25"/>
    <w:rsid w:val="006C6E81"/>
    <w:rsid w:val="006C7089"/>
    <w:rsid w:val="006C70F3"/>
    <w:rsid w:val="006C7833"/>
    <w:rsid w:val="006C78C0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BC1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50F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76D"/>
    <w:rsid w:val="006F08F7"/>
    <w:rsid w:val="006F0A88"/>
    <w:rsid w:val="006F0B87"/>
    <w:rsid w:val="006F0B89"/>
    <w:rsid w:val="006F0E2D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865"/>
    <w:rsid w:val="00702E7C"/>
    <w:rsid w:val="00702EE1"/>
    <w:rsid w:val="00702F5E"/>
    <w:rsid w:val="00703998"/>
    <w:rsid w:val="00703BF8"/>
    <w:rsid w:val="00704071"/>
    <w:rsid w:val="007041A9"/>
    <w:rsid w:val="007041B3"/>
    <w:rsid w:val="00704211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80B"/>
    <w:rsid w:val="00717A10"/>
    <w:rsid w:val="00717E5D"/>
    <w:rsid w:val="007201EF"/>
    <w:rsid w:val="00720301"/>
    <w:rsid w:val="0072084D"/>
    <w:rsid w:val="00720A77"/>
    <w:rsid w:val="00720CA3"/>
    <w:rsid w:val="007211CA"/>
    <w:rsid w:val="00721242"/>
    <w:rsid w:val="00721591"/>
    <w:rsid w:val="00721DAA"/>
    <w:rsid w:val="00721F19"/>
    <w:rsid w:val="00722011"/>
    <w:rsid w:val="00722091"/>
    <w:rsid w:val="007220B4"/>
    <w:rsid w:val="007225C5"/>
    <w:rsid w:val="007227A0"/>
    <w:rsid w:val="007227B1"/>
    <w:rsid w:val="00722814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323"/>
    <w:rsid w:val="00726580"/>
    <w:rsid w:val="0072658D"/>
    <w:rsid w:val="0072665C"/>
    <w:rsid w:val="00726B06"/>
    <w:rsid w:val="00726EE5"/>
    <w:rsid w:val="00727045"/>
    <w:rsid w:val="007276E2"/>
    <w:rsid w:val="007279CD"/>
    <w:rsid w:val="00727D97"/>
    <w:rsid w:val="00727FAE"/>
    <w:rsid w:val="00727FC7"/>
    <w:rsid w:val="007300B0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908"/>
    <w:rsid w:val="00736B7A"/>
    <w:rsid w:val="00736EF4"/>
    <w:rsid w:val="00737484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0AD7"/>
    <w:rsid w:val="00740BE3"/>
    <w:rsid w:val="0074103D"/>
    <w:rsid w:val="00741526"/>
    <w:rsid w:val="007415F8"/>
    <w:rsid w:val="00741763"/>
    <w:rsid w:val="0074185B"/>
    <w:rsid w:val="00741A65"/>
    <w:rsid w:val="00741D1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6D9"/>
    <w:rsid w:val="007518D5"/>
    <w:rsid w:val="00751CD9"/>
    <w:rsid w:val="007520DD"/>
    <w:rsid w:val="00752591"/>
    <w:rsid w:val="007525E8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313B"/>
    <w:rsid w:val="007631D1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632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20D4"/>
    <w:rsid w:val="007823DF"/>
    <w:rsid w:val="007827C1"/>
    <w:rsid w:val="00782C3D"/>
    <w:rsid w:val="00782C95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0BD6"/>
    <w:rsid w:val="007A0D30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DD9"/>
    <w:rsid w:val="007A6E4A"/>
    <w:rsid w:val="007A771F"/>
    <w:rsid w:val="007A789C"/>
    <w:rsid w:val="007A7955"/>
    <w:rsid w:val="007A7A0C"/>
    <w:rsid w:val="007A7C6F"/>
    <w:rsid w:val="007A7D0C"/>
    <w:rsid w:val="007A7DB2"/>
    <w:rsid w:val="007A7F0E"/>
    <w:rsid w:val="007A7F1E"/>
    <w:rsid w:val="007B0027"/>
    <w:rsid w:val="007B00D1"/>
    <w:rsid w:val="007B0602"/>
    <w:rsid w:val="007B0870"/>
    <w:rsid w:val="007B08E5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F53"/>
    <w:rsid w:val="007B30BA"/>
    <w:rsid w:val="007B322C"/>
    <w:rsid w:val="007B32E1"/>
    <w:rsid w:val="007B33DC"/>
    <w:rsid w:val="007B361A"/>
    <w:rsid w:val="007B36C1"/>
    <w:rsid w:val="007B394E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5C"/>
    <w:rsid w:val="007B70D5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A0"/>
    <w:rsid w:val="007C1D06"/>
    <w:rsid w:val="007C1E27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53F8"/>
    <w:rsid w:val="007C564C"/>
    <w:rsid w:val="007C586C"/>
    <w:rsid w:val="007C5B27"/>
    <w:rsid w:val="007C5B65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1B"/>
    <w:rsid w:val="007D676B"/>
    <w:rsid w:val="007D71F1"/>
    <w:rsid w:val="007D77C6"/>
    <w:rsid w:val="007D7D9A"/>
    <w:rsid w:val="007E06DD"/>
    <w:rsid w:val="007E080D"/>
    <w:rsid w:val="007E0A3E"/>
    <w:rsid w:val="007E0B7B"/>
    <w:rsid w:val="007E0CA3"/>
    <w:rsid w:val="007E0F82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66E"/>
    <w:rsid w:val="007E46AE"/>
    <w:rsid w:val="007E4771"/>
    <w:rsid w:val="007E4B8A"/>
    <w:rsid w:val="007E4CA8"/>
    <w:rsid w:val="007E4CC3"/>
    <w:rsid w:val="007E4DD6"/>
    <w:rsid w:val="007E531E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D7A"/>
    <w:rsid w:val="007F3054"/>
    <w:rsid w:val="007F3CA5"/>
    <w:rsid w:val="007F3CBB"/>
    <w:rsid w:val="007F3EA0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FA2"/>
    <w:rsid w:val="0080143C"/>
    <w:rsid w:val="008014F3"/>
    <w:rsid w:val="00801502"/>
    <w:rsid w:val="00801808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58"/>
    <w:rsid w:val="00804D0A"/>
    <w:rsid w:val="00804E2B"/>
    <w:rsid w:val="00804E95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223"/>
    <w:rsid w:val="00810840"/>
    <w:rsid w:val="00810ADD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35"/>
    <w:rsid w:val="008120C2"/>
    <w:rsid w:val="0081260E"/>
    <w:rsid w:val="008127A3"/>
    <w:rsid w:val="008128EA"/>
    <w:rsid w:val="00812A32"/>
    <w:rsid w:val="00812EC5"/>
    <w:rsid w:val="00813267"/>
    <w:rsid w:val="008133AF"/>
    <w:rsid w:val="008133B1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426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92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44C"/>
    <w:rsid w:val="00822631"/>
    <w:rsid w:val="0082281D"/>
    <w:rsid w:val="00822B6A"/>
    <w:rsid w:val="00822C74"/>
    <w:rsid w:val="00823080"/>
    <w:rsid w:val="008230F5"/>
    <w:rsid w:val="00823128"/>
    <w:rsid w:val="0082336F"/>
    <w:rsid w:val="00823485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741"/>
    <w:rsid w:val="0083788B"/>
    <w:rsid w:val="00837B55"/>
    <w:rsid w:val="00837D10"/>
    <w:rsid w:val="00837EA0"/>
    <w:rsid w:val="008402F7"/>
    <w:rsid w:val="008404DE"/>
    <w:rsid w:val="008407A6"/>
    <w:rsid w:val="00840DBE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81E"/>
    <w:rsid w:val="008439B8"/>
    <w:rsid w:val="00843F3F"/>
    <w:rsid w:val="00844194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A28"/>
    <w:rsid w:val="00846CAC"/>
    <w:rsid w:val="00847022"/>
    <w:rsid w:val="00847B70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417D"/>
    <w:rsid w:val="008542F1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14B"/>
    <w:rsid w:val="0088142C"/>
    <w:rsid w:val="008815F0"/>
    <w:rsid w:val="0088179C"/>
    <w:rsid w:val="008817E9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108"/>
    <w:rsid w:val="0089797B"/>
    <w:rsid w:val="00897DE5"/>
    <w:rsid w:val="00897ECF"/>
    <w:rsid w:val="008A003C"/>
    <w:rsid w:val="008A0316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E0E"/>
    <w:rsid w:val="008A610A"/>
    <w:rsid w:val="008A6360"/>
    <w:rsid w:val="008A6505"/>
    <w:rsid w:val="008A6601"/>
    <w:rsid w:val="008A6765"/>
    <w:rsid w:val="008A695F"/>
    <w:rsid w:val="008A6A93"/>
    <w:rsid w:val="008A6F39"/>
    <w:rsid w:val="008A6FA9"/>
    <w:rsid w:val="008A7009"/>
    <w:rsid w:val="008A724D"/>
    <w:rsid w:val="008A7782"/>
    <w:rsid w:val="008A77D5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968"/>
    <w:rsid w:val="008B2AF7"/>
    <w:rsid w:val="008B31C0"/>
    <w:rsid w:val="008B352F"/>
    <w:rsid w:val="008B35BC"/>
    <w:rsid w:val="008B371F"/>
    <w:rsid w:val="008B3960"/>
    <w:rsid w:val="008B3B5B"/>
    <w:rsid w:val="008B3F28"/>
    <w:rsid w:val="008B3F81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E1B"/>
    <w:rsid w:val="008C2454"/>
    <w:rsid w:val="008C252B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F10"/>
    <w:rsid w:val="008C6594"/>
    <w:rsid w:val="008C67D6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505"/>
    <w:rsid w:val="008D1577"/>
    <w:rsid w:val="008D1608"/>
    <w:rsid w:val="008D1AF2"/>
    <w:rsid w:val="008D1D5E"/>
    <w:rsid w:val="008D1E84"/>
    <w:rsid w:val="008D244F"/>
    <w:rsid w:val="008D2721"/>
    <w:rsid w:val="008D2C62"/>
    <w:rsid w:val="008D2DF0"/>
    <w:rsid w:val="008D3063"/>
    <w:rsid w:val="008D32E6"/>
    <w:rsid w:val="008D3561"/>
    <w:rsid w:val="008D356E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C8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034"/>
    <w:rsid w:val="008E0152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C7D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2F9"/>
    <w:rsid w:val="008E64D7"/>
    <w:rsid w:val="008E64DB"/>
    <w:rsid w:val="008E66CF"/>
    <w:rsid w:val="008E6A99"/>
    <w:rsid w:val="008E6AAA"/>
    <w:rsid w:val="008E6B74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4164"/>
    <w:rsid w:val="008F41AB"/>
    <w:rsid w:val="008F41C0"/>
    <w:rsid w:val="008F4215"/>
    <w:rsid w:val="008F445A"/>
    <w:rsid w:val="008F4516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30D"/>
    <w:rsid w:val="008F7329"/>
    <w:rsid w:val="008F743D"/>
    <w:rsid w:val="008F745C"/>
    <w:rsid w:val="008F77E1"/>
    <w:rsid w:val="008F79CE"/>
    <w:rsid w:val="008F7A7A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61F9"/>
    <w:rsid w:val="00906242"/>
    <w:rsid w:val="009064BE"/>
    <w:rsid w:val="00906690"/>
    <w:rsid w:val="009066F1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DB2"/>
    <w:rsid w:val="00913F92"/>
    <w:rsid w:val="00913F94"/>
    <w:rsid w:val="009143E4"/>
    <w:rsid w:val="0091448E"/>
    <w:rsid w:val="00914744"/>
    <w:rsid w:val="0091478A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E6C"/>
    <w:rsid w:val="00917431"/>
    <w:rsid w:val="0091769A"/>
    <w:rsid w:val="00917BCB"/>
    <w:rsid w:val="00917D61"/>
    <w:rsid w:val="00917DA9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292"/>
    <w:rsid w:val="00926401"/>
    <w:rsid w:val="00926643"/>
    <w:rsid w:val="0092667A"/>
    <w:rsid w:val="00926932"/>
    <w:rsid w:val="00926C45"/>
    <w:rsid w:val="00926E15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61C"/>
    <w:rsid w:val="0093365A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D8B"/>
    <w:rsid w:val="00941F19"/>
    <w:rsid w:val="00941FAE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7F"/>
    <w:rsid w:val="00943DBE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C77"/>
    <w:rsid w:val="00946029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584"/>
    <w:rsid w:val="009565B3"/>
    <w:rsid w:val="009567CF"/>
    <w:rsid w:val="009572E8"/>
    <w:rsid w:val="0095738C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D72"/>
    <w:rsid w:val="00964E34"/>
    <w:rsid w:val="009650F1"/>
    <w:rsid w:val="00965166"/>
    <w:rsid w:val="0096550E"/>
    <w:rsid w:val="00965558"/>
    <w:rsid w:val="00965BC3"/>
    <w:rsid w:val="00965D8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C8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8C5"/>
    <w:rsid w:val="00987C6C"/>
    <w:rsid w:val="00990517"/>
    <w:rsid w:val="00990921"/>
    <w:rsid w:val="009909D8"/>
    <w:rsid w:val="0099134F"/>
    <w:rsid w:val="009916B9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8E7"/>
    <w:rsid w:val="009939E6"/>
    <w:rsid w:val="00993B9F"/>
    <w:rsid w:val="00993CFC"/>
    <w:rsid w:val="00993DD6"/>
    <w:rsid w:val="00994796"/>
    <w:rsid w:val="00994A51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DD8"/>
    <w:rsid w:val="009A0F95"/>
    <w:rsid w:val="009A103C"/>
    <w:rsid w:val="009A1293"/>
    <w:rsid w:val="009A12FE"/>
    <w:rsid w:val="009A162E"/>
    <w:rsid w:val="009A1717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F91"/>
    <w:rsid w:val="009A63DA"/>
    <w:rsid w:val="009A6C95"/>
    <w:rsid w:val="009A6DC0"/>
    <w:rsid w:val="009A6EFE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AE"/>
    <w:rsid w:val="009B26C1"/>
    <w:rsid w:val="009B27DD"/>
    <w:rsid w:val="009B2839"/>
    <w:rsid w:val="009B2876"/>
    <w:rsid w:val="009B2CAA"/>
    <w:rsid w:val="009B2EE9"/>
    <w:rsid w:val="009B2F1E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B7FE6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FB1"/>
    <w:rsid w:val="009E10FB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29A"/>
    <w:rsid w:val="009E666E"/>
    <w:rsid w:val="009E6674"/>
    <w:rsid w:val="009E6B41"/>
    <w:rsid w:val="009E6B61"/>
    <w:rsid w:val="009E6E62"/>
    <w:rsid w:val="009E6E80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B1E"/>
    <w:rsid w:val="009F4250"/>
    <w:rsid w:val="009F43C4"/>
    <w:rsid w:val="009F43E4"/>
    <w:rsid w:val="009F449E"/>
    <w:rsid w:val="009F46CD"/>
    <w:rsid w:val="009F4746"/>
    <w:rsid w:val="009F53C1"/>
    <w:rsid w:val="009F5502"/>
    <w:rsid w:val="009F5620"/>
    <w:rsid w:val="009F5B7D"/>
    <w:rsid w:val="009F5DEC"/>
    <w:rsid w:val="009F5EEA"/>
    <w:rsid w:val="009F6176"/>
    <w:rsid w:val="009F67F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6F"/>
    <w:rsid w:val="00A1089D"/>
    <w:rsid w:val="00A108B1"/>
    <w:rsid w:val="00A10EEF"/>
    <w:rsid w:val="00A1107E"/>
    <w:rsid w:val="00A112A6"/>
    <w:rsid w:val="00A1167F"/>
    <w:rsid w:val="00A119EB"/>
    <w:rsid w:val="00A11A24"/>
    <w:rsid w:val="00A11A56"/>
    <w:rsid w:val="00A11C0D"/>
    <w:rsid w:val="00A12374"/>
    <w:rsid w:val="00A1255C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5321"/>
    <w:rsid w:val="00A153F5"/>
    <w:rsid w:val="00A154DD"/>
    <w:rsid w:val="00A155DE"/>
    <w:rsid w:val="00A156DA"/>
    <w:rsid w:val="00A15A7F"/>
    <w:rsid w:val="00A15E57"/>
    <w:rsid w:val="00A15F00"/>
    <w:rsid w:val="00A16356"/>
    <w:rsid w:val="00A1641C"/>
    <w:rsid w:val="00A16D5E"/>
    <w:rsid w:val="00A1721B"/>
    <w:rsid w:val="00A1727D"/>
    <w:rsid w:val="00A173C0"/>
    <w:rsid w:val="00A17A1C"/>
    <w:rsid w:val="00A17D24"/>
    <w:rsid w:val="00A17E3A"/>
    <w:rsid w:val="00A20020"/>
    <w:rsid w:val="00A2029D"/>
    <w:rsid w:val="00A204E5"/>
    <w:rsid w:val="00A2050C"/>
    <w:rsid w:val="00A20564"/>
    <w:rsid w:val="00A205A6"/>
    <w:rsid w:val="00A207EE"/>
    <w:rsid w:val="00A20A14"/>
    <w:rsid w:val="00A20C34"/>
    <w:rsid w:val="00A20D14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6A6"/>
    <w:rsid w:val="00A2492F"/>
    <w:rsid w:val="00A24A50"/>
    <w:rsid w:val="00A24CA0"/>
    <w:rsid w:val="00A24FFF"/>
    <w:rsid w:val="00A25804"/>
    <w:rsid w:val="00A25B8B"/>
    <w:rsid w:val="00A262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CE3"/>
    <w:rsid w:val="00A35EA4"/>
    <w:rsid w:val="00A35F12"/>
    <w:rsid w:val="00A365DE"/>
    <w:rsid w:val="00A368DF"/>
    <w:rsid w:val="00A36B30"/>
    <w:rsid w:val="00A36B58"/>
    <w:rsid w:val="00A36D93"/>
    <w:rsid w:val="00A377DD"/>
    <w:rsid w:val="00A37859"/>
    <w:rsid w:val="00A3786E"/>
    <w:rsid w:val="00A378C9"/>
    <w:rsid w:val="00A37C22"/>
    <w:rsid w:val="00A37D84"/>
    <w:rsid w:val="00A37E4B"/>
    <w:rsid w:val="00A4124D"/>
    <w:rsid w:val="00A414FC"/>
    <w:rsid w:val="00A41686"/>
    <w:rsid w:val="00A41753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A13"/>
    <w:rsid w:val="00A44105"/>
    <w:rsid w:val="00A4429D"/>
    <w:rsid w:val="00A444AD"/>
    <w:rsid w:val="00A446C0"/>
    <w:rsid w:val="00A450DC"/>
    <w:rsid w:val="00A45AED"/>
    <w:rsid w:val="00A45B63"/>
    <w:rsid w:val="00A45E50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B5E"/>
    <w:rsid w:val="00A55C25"/>
    <w:rsid w:val="00A55EFD"/>
    <w:rsid w:val="00A56184"/>
    <w:rsid w:val="00A5647D"/>
    <w:rsid w:val="00A56FDC"/>
    <w:rsid w:val="00A57591"/>
    <w:rsid w:val="00A57635"/>
    <w:rsid w:val="00A57AF1"/>
    <w:rsid w:val="00A57B5A"/>
    <w:rsid w:val="00A57CF9"/>
    <w:rsid w:val="00A57F80"/>
    <w:rsid w:val="00A604C4"/>
    <w:rsid w:val="00A605EE"/>
    <w:rsid w:val="00A608DC"/>
    <w:rsid w:val="00A60906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773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26B"/>
    <w:rsid w:val="00A6386A"/>
    <w:rsid w:val="00A639FB"/>
    <w:rsid w:val="00A63C01"/>
    <w:rsid w:val="00A63CF0"/>
    <w:rsid w:val="00A63E3F"/>
    <w:rsid w:val="00A63FCE"/>
    <w:rsid w:val="00A64825"/>
    <w:rsid w:val="00A648C0"/>
    <w:rsid w:val="00A64A7F"/>
    <w:rsid w:val="00A64D8D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6FBA"/>
    <w:rsid w:val="00A6739C"/>
    <w:rsid w:val="00A674AA"/>
    <w:rsid w:val="00A6788E"/>
    <w:rsid w:val="00A67B1C"/>
    <w:rsid w:val="00A67D0D"/>
    <w:rsid w:val="00A7013C"/>
    <w:rsid w:val="00A703D3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BEF"/>
    <w:rsid w:val="00A75C6D"/>
    <w:rsid w:val="00A75F66"/>
    <w:rsid w:val="00A761A9"/>
    <w:rsid w:val="00A76456"/>
    <w:rsid w:val="00A765FC"/>
    <w:rsid w:val="00A76841"/>
    <w:rsid w:val="00A76A45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5F3"/>
    <w:rsid w:val="00A807BC"/>
    <w:rsid w:val="00A808EB"/>
    <w:rsid w:val="00A80A94"/>
    <w:rsid w:val="00A80CCA"/>
    <w:rsid w:val="00A81510"/>
    <w:rsid w:val="00A8164F"/>
    <w:rsid w:val="00A818A4"/>
    <w:rsid w:val="00A8196A"/>
    <w:rsid w:val="00A81CB8"/>
    <w:rsid w:val="00A82194"/>
    <w:rsid w:val="00A82594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340"/>
    <w:rsid w:val="00A84626"/>
    <w:rsid w:val="00A8475A"/>
    <w:rsid w:val="00A84872"/>
    <w:rsid w:val="00A84888"/>
    <w:rsid w:val="00A84A03"/>
    <w:rsid w:val="00A84BB3"/>
    <w:rsid w:val="00A84C20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54D"/>
    <w:rsid w:val="00A8692A"/>
    <w:rsid w:val="00A86C3B"/>
    <w:rsid w:val="00A86C96"/>
    <w:rsid w:val="00A86CE1"/>
    <w:rsid w:val="00A86DCB"/>
    <w:rsid w:val="00A8739B"/>
    <w:rsid w:val="00A874A3"/>
    <w:rsid w:val="00A87B03"/>
    <w:rsid w:val="00A87BC7"/>
    <w:rsid w:val="00A87C4F"/>
    <w:rsid w:val="00A87DBF"/>
    <w:rsid w:val="00A87ED2"/>
    <w:rsid w:val="00A90449"/>
    <w:rsid w:val="00A90672"/>
    <w:rsid w:val="00A90AAE"/>
    <w:rsid w:val="00A90AE7"/>
    <w:rsid w:val="00A90AFC"/>
    <w:rsid w:val="00A90CD8"/>
    <w:rsid w:val="00A90F68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2E0B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AD1"/>
    <w:rsid w:val="00A96BD4"/>
    <w:rsid w:val="00A96C11"/>
    <w:rsid w:val="00A96D8D"/>
    <w:rsid w:val="00A96FD7"/>
    <w:rsid w:val="00A9733B"/>
    <w:rsid w:val="00A97803"/>
    <w:rsid w:val="00A97902"/>
    <w:rsid w:val="00A97B44"/>
    <w:rsid w:val="00A97B80"/>
    <w:rsid w:val="00A97D1B"/>
    <w:rsid w:val="00A97E96"/>
    <w:rsid w:val="00AA01A6"/>
    <w:rsid w:val="00AA071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E31"/>
    <w:rsid w:val="00AA4F93"/>
    <w:rsid w:val="00AA51E0"/>
    <w:rsid w:val="00AA523F"/>
    <w:rsid w:val="00AA5278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37"/>
    <w:rsid w:val="00AA76F8"/>
    <w:rsid w:val="00AA7762"/>
    <w:rsid w:val="00AB016B"/>
    <w:rsid w:val="00AB01BF"/>
    <w:rsid w:val="00AB0431"/>
    <w:rsid w:val="00AB0557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C96"/>
    <w:rsid w:val="00AD10E0"/>
    <w:rsid w:val="00AD1395"/>
    <w:rsid w:val="00AD1479"/>
    <w:rsid w:val="00AD1953"/>
    <w:rsid w:val="00AD1A49"/>
    <w:rsid w:val="00AD1B30"/>
    <w:rsid w:val="00AD1FAC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331"/>
    <w:rsid w:val="00AE065E"/>
    <w:rsid w:val="00AE0B0E"/>
    <w:rsid w:val="00AE0B4D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98"/>
    <w:rsid w:val="00AE4B88"/>
    <w:rsid w:val="00AE4C2D"/>
    <w:rsid w:val="00AE4FF0"/>
    <w:rsid w:val="00AE5071"/>
    <w:rsid w:val="00AE5136"/>
    <w:rsid w:val="00AE5599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81B"/>
    <w:rsid w:val="00AE7827"/>
    <w:rsid w:val="00AE7F63"/>
    <w:rsid w:val="00AF06B7"/>
    <w:rsid w:val="00AF06EB"/>
    <w:rsid w:val="00AF09BB"/>
    <w:rsid w:val="00AF0A73"/>
    <w:rsid w:val="00AF1073"/>
    <w:rsid w:val="00AF11DE"/>
    <w:rsid w:val="00AF11F7"/>
    <w:rsid w:val="00AF1709"/>
    <w:rsid w:val="00AF1F97"/>
    <w:rsid w:val="00AF2434"/>
    <w:rsid w:val="00AF2553"/>
    <w:rsid w:val="00AF2B47"/>
    <w:rsid w:val="00AF2B90"/>
    <w:rsid w:val="00AF2FF3"/>
    <w:rsid w:val="00AF306A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C6D"/>
    <w:rsid w:val="00AF5C89"/>
    <w:rsid w:val="00AF6463"/>
    <w:rsid w:val="00AF690B"/>
    <w:rsid w:val="00AF7455"/>
    <w:rsid w:val="00AF7C55"/>
    <w:rsid w:val="00AF7ED0"/>
    <w:rsid w:val="00B0009C"/>
    <w:rsid w:val="00B001A6"/>
    <w:rsid w:val="00B00265"/>
    <w:rsid w:val="00B0029A"/>
    <w:rsid w:val="00B00F22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398"/>
    <w:rsid w:val="00B313B6"/>
    <w:rsid w:val="00B3149C"/>
    <w:rsid w:val="00B316C6"/>
    <w:rsid w:val="00B319A0"/>
    <w:rsid w:val="00B31A1E"/>
    <w:rsid w:val="00B31ADE"/>
    <w:rsid w:val="00B31AFA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554"/>
    <w:rsid w:val="00B378C2"/>
    <w:rsid w:val="00B37A08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488"/>
    <w:rsid w:val="00B4354E"/>
    <w:rsid w:val="00B437CC"/>
    <w:rsid w:val="00B43BFF"/>
    <w:rsid w:val="00B43CB5"/>
    <w:rsid w:val="00B43CDF"/>
    <w:rsid w:val="00B43F27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37A"/>
    <w:rsid w:val="00B513EB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F0"/>
    <w:rsid w:val="00B65997"/>
    <w:rsid w:val="00B659AA"/>
    <w:rsid w:val="00B65A1D"/>
    <w:rsid w:val="00B65D74"/>
    <w:rsid w:val="00B65EF6"/>
    <w:rsid w:val="00B65F78"/>
    <w:rsid w:val="00B65FA2"/>
    <w:rsid w:val="00B660A6"/>
    <w:rsid w:val="00B661B0"/>
    <w:rsid w:val="00B66659"/>
    <w:rsid w:val="00B666A0"/>
    <w:rsid w:val="00B667F8"/>
    <w:rsid w:val="00B66BBE"/>
    <w:rsid w:val="00B66D30"/>
    <w:rsid w:val="00B66E15"/>
    <w:rsid w:val="00B66F39"/>
    <w:rsid w:val="00B66F85"/>
    <w:rsid w:val="00B66FEA"/>
    <w:rsid w:val="00B6730E"/>
    <w:rsid w:val="00B67386"/>
    <w:rsid w:val="00B67910"/>
    <w:rsid w:val="00B6795C"/>
    <w:rsid w:val="00B67988"/>
    <w:rsid w:val="00B67A05"/>
    <w:rsid w:val="00B67B78"/>
    <w:rsid w:val="00B67C82"/>
    <w:rsid w:val="00B67D86"/>
    <w:rsid w:val="00B7034D"/>
    <w:rsid w:val="00B70386"/>
    <w:rsid w:val="00B709FB"/>
    <w:rsid w:val="00B70A21"/>
    <w:rsid w:val="00B70A82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F0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6EA"/>
    <w:rsid w:val="00B807BC"/>
    <w:rsid w:val="00B80A67"/>
    <w:rsid w:val="00B80C0B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F9C"/>
    <w:rsid w:val="00B831A3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57A3"/>
    <w:rsid w:val="00B85F62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F3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8F1"/>
    <w:rsid w:val="00BA2AB4"/>
    <w:rsid w:val="00BA3304"/>
    <w:rsid w:val="00BA336C"/>
    <w:rsid w:val="00BA339D"/>
    <w:rsid w:val="00BA378E"/>
    <w:rsid w:val="00BA37EA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F1"/>
    <w:rsid w:val="00BA5B05"/>
    <w:rsid w:val="00BA5D0A"/>
    <w:rsid w:val="00BA5E33"/>
    <w:rsid w:val="00BA6184"/>
    <w:rsid w:val="00BA6318"/>
    <w:rsid w:val="00BA67B2"/>
    <w:rsid w:val="00BA6999"/>
    <w:rsid w:val="00BA6C47"/>
    <w:rsid w:val="00BA6CD4"/>
    <w:rsid w:val="00BA6D38"/>
    <w:rsid w:val="00BA6DC2"/>
    <w:rsid w:val="00BA6EA1"/>
    <w:rsid w:val="00BA6F69"/>
    <w:rsid w:val="00BA7843"/>
    <w:rsid w:val="00BA788B"/>
    <w:rsid w:val="00BA7EFE"/>
    <w:rsid w:val="00BB050B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ADA"/>
    <w:rsid w:val="00BB1B41"/>
    <w:rsid w:val="00BB1B78"/>
    <w:rsid w:val="00BB1D20"/>
    <w:rsid w:val="00BB1EAF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F"/>
    <w:rsid w:val="00BB4080"/>
    <w:rsid w:val="00BB4143"/>
    <w:rsid w:val="00BB49BF"/>
    <w:rsid w:val="00BB4B07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C41"/>
    <w:rsid w:val="00BC0CD3"/>
    <w:rsid w:val="00BC0D00"/>
    <w:rsid w:val="00BC0DDF"/>
    <w:rsid w:val="00BC10E9"/>
    <w:rsid w:val="00BC16FD"/>
    <w:rsid w:val="00BC181D"/>
    <w:rsid w:val="00BC18FA"/>
    <w:rsid w:val="00BC2081"/>
    <w:rsid w:val="00BC239C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0C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D56"/>
    <w:rsid w:val="00BC709B"/>
    <w:rsid w:val="00BC7220"/>
    <w:rsid w:val="00BC7490"/>
    <w:rsid w:val="00BC74B2"/>
    <w:rsid w:val="00BC75DA"/>
    <w:rsid w:val="00BC765B"/>
    <w:rsid w:val="00BC76CE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1C1"/>
    <w:rsid w:val="00BD6317"/>
    <w:rsid w:val="00BD65BA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2075"/>
    <w:rsid w:val="00BE23A3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99E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E0"/>
    <w:rsid w:val="00C10E25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34E"/>
    <w:rsid w:val="00C14783"/>
    <w:rsid w:val="00C1488F"/>
    <w:rsid w:val="00C149B7"/>
    <w:rsid w:val="00C14A0A"/>
    <w:rsid w:val="00C14FB7"/>
    <w:rsid w:val="00C152C8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777"/>
    <w:rsid w:val="00C21DD1"/>
    <w:rsid w:val="00C22004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D3F"/>
    <w:rsid w:val="00C46D91"/>
    <w:rsid w:val="00C46EE6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AEA"/>
    <w:rsid w:val="00C50B5A"/>
    <w:rsid w:val="00C511AA"/>
    <w:rsid w:val="00C51287"/>
    <w:rsid w:val="00C5174E"/>
    <w:rsid w:val="00C5175C"/>
    <w:rsid w:val="00C519E7"/>
    <w:rsid w:val="00C51A17"/>
    <w:rsid w:val="00C51A67"/>
    <w:rsid w:val="00C51C10"/>
    <w:rsid w:val="00C52998"/>
    <w:rsid w:val="00C52DD8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F77"/>
    <w:rsid w:val="00C62211"/>
    <w:rsid w:val="00C62229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5017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913"/>
    <w:rsid w:val="00C839A8"/>
    <w:rsid w:val="00C83FB7"/>
    <w:rsid w:val="00C84135"/>
    <w:rsid w:val="00C84150"/>
    <w:rsid w:val="00C845A4"/>
    <w:rsid w:val="00C84996"/>
    <w:rsid w:val="00C84DE0"/>
    <w:rsid w:val="00C84E5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2CF"/>
    <w:rsid w:val="00CA4321"/>
    <w:rsid w:val="00CA43B5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EDD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598"/>
    <w:rsid w:val="00CC168B"/>
    <w:rsid w:val="00CC1794"/>
    <w:rsid w:val="00CC18CF"/>
    <w:rsid w:val="00CC1940"/>
    <w:rsid w:val="00CC1CCA"/>
    <w:rsid w:val="00CC2177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A9D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B3"/>
    <w:rsid w:val="00CD005A"/>
    <w:rsid w:val="00CD0228"/>
    <w:rsid w:val="00CD02AA"/>
    <w:rsid w:val="00CD02D7"/>
    <w:rsid w:val="00CD0580"/>
    <w:rsid w:val="00CD0CE9"/>
    <w:rsid w:val="00CD14C1"/>
    <w:rsid w:val="00CD1671"/>
    <w:rsid w:val="00CD18B5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9A7"/>
    <w:rsid w:val="00CD4214"/>
    <w:rsid w:val="00CD42E7"/>
    <w:rsid w:val="00CD4305"/>
    <w:rsid w:val="00CD4512"/>
    <w:rsid w:val="00CD454F"/>
    <w:rsid w:val="00CD470C"/>
    <w:rsid w:val="00CD4755"/>
    <w:rsid w:val="00CD4ADF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50F"/>
    <w:rsid w:val="00D1372E"/>
    <w:rsid w:val="00D138A0"/>
    <w:rsid w:val="00D13A64"/>
    <w:rsid w:val="00D13C6E"/>
    <w:rsid w:val="00D13DB6"/>
    <w:rsid w:val="00D13E29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FCC"/>
    <w:rsid w:val="00D16215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D18"/>
    <w:rsid w:val="00D2500E"/>
    <w:rsid w:val="00D25231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744"/>
    <w:rsid w:val="00D369A4"/>
    <w:rsid w:val="00D36CD9"/>
    <w:rsid w:val="00D37064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29"/>
    <w:rsid w:val="00D53487"/>
    <w:rsid w:val="00D53638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237"/>
    <w:rsid w:val="00D624B3"/>
    <w:rsid w:val="00D6272B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B2D"/>
    <w:rsid w:val="00D650AC"/>
    <w:rsid w:val="00D6517C"/>
    <w:rsid w:val="00D6530E"/>
    <w:rsid w:val="00D65656"/>
    <w:rsid w:val="00D65708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72E4"/>
    <w:rsid w:val="00D67573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E51"/>
    <w:rsid w:val="00D74F7D"/>
    <w:rsid w:val="00D75055"/>
    <w:rsid w:val="00D75057"/>
    <w:rsid w:val="00D754B9"/>
    <w:rsid w:val="00D75511"/>
    <w:rsid w:val="00D75D5C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B9B"/>
    <w:rsid w:val="00D81567"/>
    <w:rsid w:val="00D817D5"/>
    <w:rsid w:val="00D81AF9"/>
    <w:rsid w:val="00D81BFE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B3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90490"/>
    <w:rsid w:val="00D9051B"/>
    <w:rsid w:val="00D90E25"/>
    <w:rsid w:val="00D90F7F"/>
    <w:rsid w:val="00D91159"/>
    <w:rsid w:val="00D91179"/>
    <w:rsid w:val="00D91370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17E"/>
    <w:rsid w:val="00D931F2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642"/>
    <w:rsid w:val="00DA2B27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C8F"/>
    <w:rsid w:val="00DA7CB7"/>
    <w:rsid w:val="00DA7F38"/>
    <w:rsid w:val="00DA7F9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80"/>
    <w:rsid w:val="00DB1BC4"/>
    <w:rsid w:val="00DB1CA7"/>
    <w:rsid w:val="00DB1F1B"/>
    <w:rsid w:val="00DB225F"/>
    <w:rsid w:val="00DB23D3"/>
    <w:rsid w:val="00DB276C"/>
    <w:rsid w:val="00DB2A6B"/>
    <w:rsid w:val="00DB2AD7"/>
    <w:rsid w:val="00DB3353"/>
    <w:rsid w:val="00DB3BB4"/>
    <w:rsid w:val="00DB3C1C"/>
    <w:rsid w:val="00DB3D08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850"/>
    <w:rsid w:val="00DB69A7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5D0"/>
    <w:rsid w:val="00DC073C"/>
    <w:rsid w:val="00DC0AFC"/>
    <w:rsid w:val="00DC0D8C"/>
    <w:rsid w:val="00DC0FD2"/>
    <w:rsid w:val="00DC1035"/>
    <w:rsid w:val="00DC12D5"/>
    <w:rsid w:val="00DC15CA"/>
    <w:rsid w:val="00DC164B"/>
    <w:rsid w:val="00DC1870"/>
    <w:rsid w:val="00DC1CE9"/>
    <w:rsid w:val="00DC1D23"/>
    <w:rsid w:val="00DC26FF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160"/>
    <w:rsid w:val="00DD648B"/>
    <w:rsid w:val="00DD650F"/>
    <w:rsid w:val="00DD696F"/>
    <w:rsid w:val="00DD6C25"/>
    <w:rsid w:val="00DD6E4D"/>
    <w:rsid w:val="00DD7214"/>
    <w:rsid w:val="00DD72BC"/>
    <w:rsid w:val="00DD7509"/>
    <w:rsid w:val="00DE00F6"/>
    <w:rsid w:val="00DE01F8"/>
    <w:rsid w:val="00DE045D"/>
    <w:rsid w:val="00DE047C"/>
    <w:rsid w:val="00DE099C"/>
    <w:rsid w:val="00DE0D85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5"/>
    <w:rsid w:val="00DE49B5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76"/>
    <w:rsid w:val="00E00C1F"/>
    <w:rsid w:val="00E00C9D"/>
    <w:rsid w:val="00E00DF8"/>
    <w:rsid w:val="00E00FD3"/>
    <w:rsid w:val="00E01211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2AC"/>
    <w:rsid w:val="00E12305"/>
    <w:rsid w:val="00E123FF"/>
    <w:rsid w:val="00E124AD"/>
    <w:rsid w:val="00E124FE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1D6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F02"/>
    <w:rsid w:val="00E221B5"/>
    <w:rsid w:val="00E221F7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0EA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280"/>
    <w:rsid w:val="00E26558"/>
    <w:rsid w:val="00E265D7"/>
    <w:rsid w:val="00E266E9"/>
    <w:rsid w:val="00E2678B"/>
    <w:rsid w:val="00E272D2"/>
    <w:rsid w:val="00E275B3"/>
    <w:rsid w:val="00E277DF"/>
    <w:rsid w:val="00E27F25"/>
    <w:rsid w:val="00E306AA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5CE2"/>
    <w:rsid w:val="00E366FD"/>
    <w:rsid w:val="00E3681B"/>
    <w:rsid w:val="00E36FEC"/>
    <w:rsid w:val="00E3717A"/>
    <w:rsid w:val="00E37708"/>
    <w:rsid w:val="00E3777F"/>
    <w:rsid w:val="00E3778E"/>
    <w:rsid w:val="00E377B3"/>
    <w:rsid w:val="00E37A2A"/>
    <w:rsid w:val="00E37B43"/>
    <w:rsid w:val="00E37E19"/>
    <w:rsid w:val="00E37ECE"/>
    <w:rsid w:val="00E37FAA"/>
    <w:rsid w:val="00E4001C"/>
    <w:rsid w:val="00E40293"/>
    <w:rsid w:val="00E402D7"/>
    <w:rsid w:val="00E403F9"/>
    <w:rsid w:val="00E4076B"/>
    <w:rsid w:val="00E4083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500A8"/>
    <w:rsid w:val="00E500AD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608"/>
    <w:rsid w:val="00E61E51"/>
    <w:rsid w:val="00E61E94"/>
    <w:rsid w:val="00E61ED4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8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88C"/>
    <w:rsid w:val="00E71977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A0F"/>
    <w:rsid w:val="00E763CE"/>
    <w:rsid w:val="00E76518"/>
    <w:rsid w:val="00E766A8"/>
    <w:rsid w:val="00E76968"/>
    <w:rsid w:val="00E769CD"/>
    <w:rsid w:val="00E769D7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EF"/>
    <w:rsid w:val="00E8011C"/>
    <w:rsid w:val="00E80246"/>
    <w:rsid w:val="00E80732"/>
    <w:rsid w:val="00E80939"/>
    <w:rsid w:val="00E81277"/>
    <w:rsid w:val="00E815B4"/>
    <w:rsid w:val="00E819DE"/>
    <w:rsid w:val="00E81B90"/>
    <w:rsid w:val="00E81DC7"/>
    <w:rsid w:val="00E81E02"/>
    <w:rsid w:val="00E828EB"/>
    <w:rsid w:val="00E82C06"/>
    <w:rsid w:val="00E82C19"/>
    <w:rsid w:val="00E82E4F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474"/>
    <w:rsid w:val="00E876D0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2DA"/>
    <w:rsid w:val="00E93A7F"/>
    <w:rsid w:val="00E93B8D"/>
    <w:rsid w:val="00E9454D"/>
    <w:rsid w:val="00E9466B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70E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DD7"/>
    <w:rsid w:val="00EA2E61"/>
    <w:rsid w:val="00EA31D6"/>
    <w:rsid w:val="00EA320D"/>
    <w:rsid w:val="00EA343A"/>
    <w:rsid w:val="00EA347D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7022"/>
    <w:rsid w:val="00EA75A9"/>
    <w:rsid w:val="00EA7746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9BA"/>
    <w:rsid w:val="00EB16FC"/>
    <w:rsid w:val="00EB18BD"/>
    <w:rsid w:val="00EB1AED"/>
    <w:rsid w:val="00EB1D23"/>
    <w:rsid w:val="00EB1EE2"/>
    <w:rsid w:val="00EB1F80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1184"/>
    <w:rsid w:val="00EC15D9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3C4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4A"/>
    <w:rsid w:val="00ED065E"/>
    <w:rsid w:val="00ED0B8E"/>
    <w:rsid w:val="00ED0C07"/>
    <w:rsid w:val="00ED0E7F"/>
    <w:rsid w:val="00ED1112"/>
    <w:rsid w:val="00ED1527"/>
    <w:rsid w:val="00ED1BAA"/>
    <w:rsid w:val="00ED21B2"/>
    <w:rsid w:val="00ED222F"/>
    <w:rsid w:val="00ED249F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9CC"/>
    <w:rsid w:val="00EE4AA2"/>
    <w:rsid w:val="00EE4BCE"/>
    <w:rsid w:val="00EE4C6F"/>
    <w:rsid w:val="00EE4ED7"/>
    <w:rsid w:val="00EE5087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2A"/>
    <w:rsid w:val="00EF0050"/>
    <w:rsid w:val="00EF0576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574"/>
    <w:rsid w:val="00F07782"/>
    <w:rsid w:val="00F078B0"/>
    <w:rsid w:val="00F0796C"/>
    <w:rsid w:val="00F07A98"/>
    <w:rsid w:val="00F07CD7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E43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FDE"/>
    <w:rsid w:val="00F240EB"/>
    <w:rsid w:val="00F24387"/>
    <w:rsid w:val="00F246FA"/>
    <w:rsid w:val="00F247A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A1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B0"/>
    <w:rsid w:val="00F3794F"/>
    <w:rsid w:val="00F37BE2"/>
    <w:rsid w:val="00F37CEE"/>
    <w:rsid w:val="00F4027D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F4D"/>
    <w:rsid w:val="00F46F94"/>
    <w:rsid w:val="00F4711F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7B1"/>
    <w:rsid w:val="00F57D1A"/>
    <w:rsid w:val="00F57DB9"/>
    <w:rsid w:val="00F60298"/>
    <w:rsid w:val="00F603D2"/>
    <w:rsid w:val="00F6058D"/>
    <w:rsid w:val="00F607AF"/>
    <w:rsid w:val="00F6087D"/>
    <w:rsid w:val="00F60923"/>
    <w:rsid w:val="00F6136A"/>
    <w:rsid w:val="00F6155A"/>
    <w:rsid w:val="00F618AD"/>
    <w:rsid w:val="00F61ABF"/>
    <w:rsid w:val="00F61BDB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6BC"/>
    <w:rsid w:val="00F646DD"/>
    <w:rsid w:val="00F6481E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85B"/>
    <w:rsid w:val="00F67D81"/>
    <w:rsid w:val="00F702F0"/>
    <w:rsid w:val="00F7031F"/>
    <w:rsid w:val="00F704FC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A26"/>
    <w:rsid w:val="00F72B59"/>
    <w:rsid w:val="00F72FA0"/>
    <w:rsid w:val="00F73988"/>
    <w:rsid w:val="00F739E8"/>
    <w:rsid w:val="00F73F2D"/>
    <w:rsid w:val="00F74130"/>
    <w:rsid w:val="00F74477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B37"/>
    <w:rsid w:val="00F83C6D"/>
    <w:rsid w:val="00F83C84"/>
    <w:rsid w:val="00F841F3"/>
    <w:rsid w:val="00F84625"/>
    <w:rsid w:val="00F850DE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438"/>
    <w:rsid w:val="00F915EA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89A"/>
    <w:rsid w:val="00F93AD5"/>
    <w:rsid w:val="00F93EC2"/>
    <w:rsid w:val="00F9412F"/>
    <w:rsid w:val="00F9418A"/>
    <w:rsid w:val="00F941F9"/>
    <w:rsid w:val="00F94284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65F3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4054"/>
    <w:rsid w:val="00FB4546"/>
    <w:rsid w:val="00FB46BF"/>
    <w:rsid w:val="00FB46E5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70EE"/>
    <w:rsid w:val="00FB718C"/>
    <w:rsid w:val="00FB7329"/>
    <w:rsid w:val="00FB7537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40C3"/>
    <w:rsid w:val="00FC4B60"/>
    <w:rsid w:val="00FC4CCE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C33"/>
    <w:rsid w:val="00FD127B"/>
    <w:rsid w:val="00FD12CB"/>
    <w:rsid w:val="00FD1424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7DD"/>
    <w:rsid w:val="00FD2854"/>
    <w:rsid w:val="00FD29F9"/>
    <w:rsid w:val="00FD2B5B"/>
    <w:rsid w:val="00FD3161"/>
    <w:rsid w:val="00FD36C7"/>
    <w:rsid w:val="00FD384C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E62"/>
    <w:rsid w:val="00FE33E6"/>
    <w:rsid w:val="00FE344D"/>
    <w:rsid w:val="00FE34D9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D5C"/>
    <w:rsid w:val="00FE6F49"/>
    <w:rsid w:val="00FE70B8"/>
    <w:rsid w:val="00FE70F5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FE2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0E3DD5"/>
  <w15:chartTrackingRefBased/>
  <w15:docId w15:val="{79C4722E-1D59-46A9-9A0F-7E0010C4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8C163B"/>
    <w:rPr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603BEB"/>
  </w:style>
  <w:style w:type="character" w:customStyle="1" w:styleId="BodyText2Char1">
    <w:name w:val="Body Text 2 Char1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5CC2B-F64F-4379-9012-133198FDE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Mukda, Tantipisankul</cp:lastModifiedBy>
  <cp:revision>2</cp:revision>
  <cp:lastPrinted>2020-02-26T03:29:00Z</cp:lastPrinted>
  <dcterms:created xsi:type="dcterms:W3CDTF">2020-02-27T00:09:00Z</dcterms:created>
  <dcterms:modified xsi:type="dcterms:W3CDTF">2020-02-27T00:09:00Z</dcterms:modified>
</cp:coreProperties>
</file>