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394109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GoBack"/>
            <w:bookmarkEnd w:id="0"/>
            <w:r w:rsidRPr="00394109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09267B" w:rsidRPr="00394109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77777777" w:rsidR="0009267B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394109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77777777" w:rsidR="0073369C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394109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CF2934" w:rsidRPr="00394109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77777777" w:rsidR="00CF2934" w:rsidRPr="00394109" w:rsidRDefault="00A36D93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36B0B274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77777777" w:rsidR="00CF2934" w:rsidRPr="00394109" w:rsidRDefault="00CF2934" w:rsidP="004955C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851DE0" w:rsidRPr="00394109" w14:paraId="50CB877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C0C533D" w14:textId="77777777" w:rsidR="00851DE0" w:rsidRPr="00394109" w:rsidRDefault="00851DE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FE21650" w14:textId="77777777" w:rsidR="00851DE0" w:rsidRPr="00394109" w:rsidRDefault="00851DE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F7EDC05" w14:textId="77777777" w:rsidR="00851DE0" w:rsidRPr="00394109" w:rsidRDefault="00C255A5" w:rsidP="004955C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การซื้อบริษัทย่อย</w:t>
            </w:r>
          </w:p>
        </w:tc>
      </w:tr>
      <w:tr w:rsidR="00CF2934" w:rsidRPr="00394109" w14:paraId="615735B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184C9A" w14:textId="77777777" w:rsidR="00CF2934" w:rsidRPr="00394109" w:rsidRDefault="006433B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E3F7328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F2934" w:rsidRPr="00394109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77777777" w:rsidR="00CF2934" w:rsidRPr="00394109" w:rsidRDefault="006433B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4685995C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CF2934" w:rsidRPr="00394109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77777777" w:rsidR="00CF2934" w:rsidRPr="00394109" w:rsidRDefault="006433B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508BECE4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</w:tr>
      <w:tr w:rsidR="00CF2934" w:rsidRPr="00394109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77777777" w:rsidR="00CF2934" w:rsidRPr="00394109" w:rsidRDefault="006433B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2481AFA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  <w:tr w:rsidR="00CF2934" w:rsidRPr="00394109" w14:paraId="5C31D01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3927FD5" w14:textId="77777777" w:rsidR="006433B0" w:rsidRPr="00394109" w:rsidRDefault="006433B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463EE5F8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CF2934" w:rsidRPr="00394109" w14:paraId="00A0C10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E0A1EAF" w14:textId="77777777" w:rsidR="00CF2934" w:rsidRPr="00394109" w:rsidRDefault="006433B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65480F37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CF2934" w:rsidRPr="00394109" w14:paraId="11AEB282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219E975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433B0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271E0506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ส่วน</w:t>
            </w:r>
            <w:r w:rsidR="006E313F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ได้เสีย</w:t>
            </w: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ที่ไม่มีอำนาจควบคุม</w:t>
            </w:r>
          </w:p>
        </w:tc>
      </w:tr>
      <w:tr w:rsidR="00CF2934" w:rsidRPr="00394109" w14:paraId="149BD0F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602E836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433B0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893484A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อุปกรณ์</w:t>
            </w:r>
          </w:p>
        </w:tc>
      </w:tr>
      <w:tr w:rsidR="00CF2934" w:rsidRPr="00394109" w14:paraId="111E962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8AC34ED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433B0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41772D7B" w14:textId="77777777" w:rsidR="00CF2934" w:rsidRPr="00394109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7777777" w:rsidR="00CF2934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C677F5" w:rsidRPr="00394109" w14:paraId="369A8E8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D737DEE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32B307E7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</w:t>
            </w:r>
            <w:r w:rsidR="008D4311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อื่น</w:t>
            </w:r>
          </w:p>
        </w:tc>
      </w:tr>
      <w:tr w:rsidR="00C677F5" w:rsidRPr="00394109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E313F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3B0CAD8E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77777777" w:rsidR="00C677F5" w:rsidRPr="00394109" w:rsidRDefault="00395DD3" w:rsidP="004955C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C677F5" w:rsidRPr="00394109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E313F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6462A414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77777777" w:rsidR="00C677F5" w:rsidRPr="00394109" w:rsidRDefault="00C677F5" w:rsidP="004955C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C677F5" w:rsidRPr="00394109" w14:paraId="6B05F36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E98A1C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6E313F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7A6432BA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FB129D" w14:textId="77777777" w:rsidR="00C677F5" w:rsidRPr="00394109" w:rsidRDefault="00C677F5" w:rsidP="004955C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C677F5" w:rsidRPr="00394109" w14:paraId="12DBD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E581661" w14:textId="77777777" w:rsidR="00C677F5" w:rsidRPr="00394109" w:rsidRDefault="006E313F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745F5E3A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514887A3" w:rsidR="00C677F5" w:rsidRPr="00394109" w:rsidRDefault="00DF1BD0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ส่วนเกินมูลค่าหุ้นและ</w:t>
            </w:r>
            <w:r w:rsidR="00C677F5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สำรอง</w:t>
            </w:r>
          </w:p>
        </w:tc>
      </w:tr>
      <w:tr w:rsidR="00C677F5" w:rsidRPr="00394109" w14:paraId="22533D5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609D94A" w14:textId="77777777" w:rsidR="00C677F5" w:rsidRPr="00394109" w:rsidRDefault="007539FE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12E1A402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5D9613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ส่วนงานดำเนินงาน</w:t>
            </w:r>
            <w:r w:rsidR="006E313F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C677F5" w:rsidRPr="00394109" w14:paraId="427AF1C0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6E64A50A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269" w:type="dxa"/>
          </w:tcPr>
          <w:p w14:paraId="261C758F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CD6AB6B" w14:textId="3DD630EE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ค่าใช้จ่ายผลประโยชน์</w:t>
            </w:r>
            <w:r w:rsidR="00620796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ของ</w:t>
            </w: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พนักงาน</w:t>
            </w:r>
          </w:p>
        </w:tc>
      </w:tr>
      <w:tr w:rsidR="00C677F5" w:rsidRPr="00394109" w14:paraId="025DC84E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1993057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6CE0280F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E6DB8F7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C677F5" w:rsidRPr="00394109" w14:paraId="6DF463A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62DA1374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3292F0B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DFEAB0A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C677F5" w:rsidRPr="00394109" w14:paraId="325977E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39F6F95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26887B46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CEE0598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C677F5" w:rsidRPr="00394109" w14:paraId="6EA014B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14:paraId="2D59B109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64E9711F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AA59DB5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C677F5" w:rsidRPr="00394109" w14:paraId="750D2C3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14:paraId="0E47F399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7958E7C1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2BFD9A3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C677F5" w:rsidRPr="00394109" w14:paraId="4354639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566FAD4" w14:textId="77777777" w:rsidR="00C677F5" w:rsidRPr="00394109" w:rsidRDefault="006E313F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2AB14267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D4D2369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77F5" w:rsidRPr="00394109" w14:paraId="15AAEE1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77E4A3D" w14:textId="77777777" w:rsidR="00C677F5" w:rsidRPr="00394109" w:rsidRDefault="006E313F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 w:rsidR="007539FE"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62F2D595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18F8A3A7" w14:textId="77777777" w:rsidR="00C677F5" w:rsidRPr="00394109" w:rsidRDefault="00C677F5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9572E8" w:rsidRPr="00394109" w14:paraId="0275F22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F24A595" w14:textId="77D28D74" w:rsidR="009572E8" w:rsidRPr="00394109" w:rsidRDefault="009572E8" w:rsidP="009572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69" w:type="dxa"/>
          </w:tcPr>
          <w:p w14:paraId="2BF11501" w14:textId="77777777" w:rsidR="009572E8" w:rsidRPr="00394109" w:rsidRDefault="009572E8" w:rsidP="009572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ABF92F7" w14:textId="4D083FEB" w:rsidR="009572E8" w:rsidRPr="00394109" w:rsidRDefault="009572E8" w:rsidP="009572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9572E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9572E8" w:rsidRPr="00394109" w14:paraId="374692C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97C0F6A" w14:textId="2F78838B" w:rsidR="009572E8" w:rsidRPr="00394109" w:rsidRDefault="009572E8" w:rsidP="009572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07683E69" w14:textId="77777777" w:rsidR="009572E8" w:rsidRPr="00394109" w:rsidRDefault="009572E8" w:rsidP="009572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452F0102" w14:textId="0D5B0954" w:rsidR="009572E8" w:rsidRPr="00394109" w:rsidRDefault="009572E8" w:rsidP="009572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394109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14:paraId="78E74C3F" w14:textId="77777777" w:rsidR="006E313F" w:rsidRPr="00394109" w:rsidRDefault="0009267B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94109">
        <w:rPr>
          <w:rFonts w:asciiTheme="majorBidi" w:hAnsiTheme="majorBidi" w:cstheme="majorBidi"/>
          <w:b/>
          <w:bCs/>
        </w:rPr>
        <w:br w:type="page"/>
      </w:r>
      <w:r w:rsidR="006E313F" w:rsidRPr="00394109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394109" w:rsidRDefault="006E313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C40D6B1" w14:textId="77777777" w:rsidR="0009267B" w:rsidRPr="00394109" w:rsidRDefault="006E313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Pr="00394109">
        <w:rPr>
          <w:rFonts w:ascii="Angsana New" w:hAnsi="Angsana New"/>
          <w:sz w:val="28"/>
          <w:szCs w:val="28"/>
        </w:rPr>
        <w:t xml:space="preserve">26 </w:t>
      </w:r>
      <w:r w:rsidRPr="00394109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Pr="00394109">
        <w:rPr>
          <w:rFonts w:ascii="Angsana New" w:hAnsi="Angsana New"/>
          <w:sz w:val="28"/>
          <w:szCs w:val="28"/>
        </w:rPr>
        <w:t>2563</w:t>
      </w:r>
    </w:p>
    <w:p w14:paraId="4E791393" w14:textId="77777777" w:rsidR="0009267B" w:rsidRPr="00394109" w:rsidRDefault="0009267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15F0CEFD" w14:textId="77777777" w:rsidR="0009267B" w:rsidRPr="00394109" w:rsidRDefault="0009267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b/>
          <w:bCs/>
          <w:sz w:val="28"/>
          <w:szCs w:val="28"/>
        </w:rPr>
        <w:t>1</w:t>
      </w:r>
      <w:r w:rsidRPr="00394109">
        <w:rPr>
          <w:rFonts w:ascii="Angsana New" w:hAnsi="Angsana New"/>
          <w:b/>
          <w:bCs/>
          <w:sz w:val="28"/>
          <w:szCs w:val="28"/>
        </w:rPr>
        <w:tab/>
      </w:r>
      <w:r w:rsidRPr="00394109">
        <w:rPr>
          <w:rFonts w:ascii="Angsana New" w:hAnsi="Angsana New"/>
          <w:b/>
          <w:bCs/>
          <w:sz w:val="28"/>
          <w:szCs w:val="28"/>
          <w:cs/>
          <w:lang w:val="th-TH"/>
        </w:rPr>
        <w:t>ข้อมูลทั่วไป</w:t>
      </w:r>
    </w:p>
    <w:p w14:paraId="5241788E" w14:textId="77777777" w:rsidR="0009267B" w:rsidRPr="00394109" w:rsidRDefault="0009267B" w:rsidP="004955C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20"/>
          <w:szCs w:val="20"/>
          <w:cs/>
        </w:rPr>
      </w:pPr>
    </w:p>
    <w:p w14:paraId="34BAC5B7" w14:textId="77777777" w:rsidR="006E313F" w:rsidRPr="00394109" w:rsidRDefault="006E313F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บริษัท วินท์คอม เทคโนโลยี จำกัด (มหาชน) </w:t>
      </w:r>
      <w:r w:rsidRPr="00394109">
        <w:rPr>
          <w:rFonts w:ascii="Angsana New" w:hAnsi="Angsana New"/>
          <w:sz w:val="28"/>
          <w:szCs w:val="28"/>
        </w:rPr>
        <w:t>“</w:t>
      </w:r>
      <w:r w:rsidRPr="00394109">
        <w:rPr>
          <w:rFonts w:ascii="Angsana New" w:hAnsi="Angsana New"/>
          <w:sz w:val="28"/>
          <w:szCs w:val="28"/>
          <w:cs/>
        </w:rPr>
        <w:t>บริษัท</w:t>
      </w:r>
      <w:r w:rsidRPr="00394109">
        <w:rPr>
          <w:rFonts w:ascii="Angsana New" w:hAnsi="Angsana New"/>
          <w:sz w:val="28"/>
          <w:szCs w:val="28"/>
        </w:rPr>
        <w:t>”</w:t>
      </w:r>
      <w:r w:rsidR="00750A41"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 xml:space="preserve">เป็นนิติบุคคลที่จัดตั้งขึ้นในประเทศไทย และจดทะเบียนกับตลาดหลักทรัพย์แห่งประเทศไทยเมื่อเดือนธันวาคม </w:t>
      </w:r>
      <w:r w:rsidRPr="00394109">
        <w:rPr>
          <w:rFonts w:ascii="Angsana New" w:hAnsi="Angsana New"/>
          <w:sz w:val="28"/>
          <w:szCs w:val="28"/>
        </w:rPr>
        <w:t xml:space="preserve">2560 </w:t>
      </w:r>
      <w:r w:rsidRPr="00394109">
        <w:rPr>
          <w:rFonts w:ascii="Angsana New" w:hAnsi="Angsana New"/>
          <w:sz w:val="28"/>
          <w:szCs w:val="28"/>
          <w:cs/>
        </w:rPr>
        <w:t>โดยมีที่อยู่จดทะเบียนของบริษัทตั้งอยู่เลขที่ 159/21 อาคารเสริมมิตร ทาวเวอร์ ชั้น 14 ถนนสุขุมวิท 21 (อโศก) แขวงคลองเตยเหนือ  เขตวัฒนา กรุงเทพมหานคร</w:t>
      </w:r>
    </w:p>
    <w:p w14:paraId="7C3FC70F" w14:textId="77777777" w:rsidR="00EB7C46" w:rsidRPr="00394109" w:rsidRDefault="00EB7C4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0"/>
          <w:szCs w:val="20"/>
        </w:rPr>
      </w:pPr>
    </w:p>
    <w:p w14:paraId="35C47287" w14:textId="77777777" w:rsidR="006E313F" w:rsidRPr="00394109" w:rsidRDefault="006E313F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บริษัทใหญ่ในระหว่างปีได้แก่ บริษัท วีเน็ท แคปปิทอล จำกัด (ถือหุ้นร้อยละ </w:t>
      </w:r>
      <w:r w:rsidR="00750A41" w:rsidRPr="00394109">
        <w:rPr>
          <w:rFonts w:ascii="Angsana New" w:hAnsi="Angsana New"/>
          <w:sz w:val="28"/>
          <w:szCs w:val="28"/>
        </w:rPr>
        <w:t>68</w:t>
      </w:r>
      <w:r w:rsidRPr="00394109">
        <w:rPr>
          <w:rFonts w:ascii="Angsana New" w:hAnsi="Angsana New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4C6A640F" w14:textId="77777777" w:rsidR="006E313F" w:rsidRPr="00394109" w:rsidRDefault="006E313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88D6413" w14:textId="5016108B" w:rsidR="006E313F" w:rsidRPr="00394109" w:rsidRDefault="006E313F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บริษัทและบริษัทย่อยดำเนินธุรกิจหลักเกี่ยวกับการขายเครื่องคอมพิวเตอร์และอุปกรณ์รวมทั้งซอฟต์แวร์ที่เกี่ยวข้อง และการให้บริการเกี่ยวกับคอมพิวเตอร์ </w:t>
      </w:r>
      <w:r w:rsidR="009778C8" w:rsidRPr="00394109">
        <w:rPr>
          <w:rFonts w:ascii="Angsana New" w:hAnsi="Angsana New" w:hint="cs"/>
          <w:sz w:val="28"/>
          <w:szCs w:val="28"/>
          <w:cs/>
        </w:rPr>
        <w:t>โดย</w:t>
      </w:r>
      <w:r w:rsidRPr="00394109">
        <w:rPr>
          <w:rFonts w:ascii="Angsana New" w:hAnsi="Angsana New"/>
          <w:sz w:val="28"/>
          <w:szCs w:val="28"/>
          <w:cs/>
        </w:rPr>
        <w:t xml:space="preserve">รายละเอียดของบริษัทย่อย ณ วันที่ </w:t>
      </w:r>
      <w:r w:rsidRPr="00394109">
        <w:rPr>
          <w:rFonts w:ascii="Angsana New" w:hAnsi="Angsana New"/>
          <w:sz w:val="28"/>
          <w:szCs w:val="28"/>
        </w:rPr>
        <w:t xml:space="preserve">31 </w:t>
      </w:r>
      <w:r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94109">
        <w:rPr>
          <w:rFonts w:ascii="Angsana New" w:hAnsi="Angsana New"/>
          <w:sz w:val="28"/>
          <w:szCs w:val="28"/>
        </w:rPr>
        <w:t xml:space="preserve">2562 </w:t>
      </w:r>
      <w:r w:rsidRPr="00394109">
        <w:rPr>
          <w:rFonts w:ascii="Angsana New" w:hAnsi="Angsana New"/>
          <w:sz w:val="28"/>
          <w:szCs w:val="28"/>
          <w:cs/>
        </w:rPr>
        <w:t xml:space="preserve">และ </w:t>
      </w:r>
      <w:r w:rsidRPr="00394109">
        <w:rPr>
          <w:rFonts w:ascii="Angsana New" w:hAnsi="Angsana New"/>
          <w:sz w:val="28"/>
          <w:szCs w:val="28"/>
        </w:rPr>
        <w:t xml:space="preserve">2561 </w:t>
      </w:r>
      <w:r w:rsidRPr="00394109">
        <w:rPr>
          <w:rFonts w:ascii="Angsana New" w:hAnsi="Angsana New"/>
          <w:sz w:val="28"/>
          <w:szCs w:val="28"/>
          <w:cs/>
        </w:rPr>
        <w:t xml:space="preserve">ได้เปิดเผยไว้ในหมายเหตุข้อ </w:t>
      </w:r>
      <w:r w:rsidRPr="00394109">
        <w:rPr>
          <w:rFonts w:ascii="Angsana New" w:hAnsi="Angsana New"/>
          <w:sz w:val="28"/>
          <w:szCs w:val="28"/>
        </w:rPr>
        <w:t>10</w:t>
      </w:r>
    </w:p>
    <w:p w14:paraId="5344F176" w14:textId="77777777" w:rsidR="009C729E" w:rsidRPr="00394109" w:rsidRDefault="009C72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6F01D6D" w14:textId="77777777" w:rsidR="0009267B" w:rsidRPr="00394109" w:rsidRDefault="005756D0" w:rsidP="004955C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="Angsana New" w:hAnsi="Angsana New"/>
          <w:sz w:val="28"/>
          <w:szCs w:val="28"/>
          <w:lang w:val="en-US"/>
        </w:rPr>
      </w:pPr>
      <w:r w:rsidRPr="00394109">
        <w:rPr>
          <w:rFonts w:ascii="Angsana New" w:hAnsi="Angsana New"/>
          <w:sz w:val="28"/>
          <w:szCs w:val="28"/>
          <w:cs/>
        </w:rPr>
        <w:t>เกณฑ์</w:t>
      </w:r>
      <w:r w:rsidR="00C714EB" w:rsidRPr="00394109">
        <w:rPr>
          <w:rFonts w:ascii="Angsana New" w:hAnsi="Angsana New"/>
          <w:sz w:val="28"/>
          <w:szCs w:val="28"/>
          <w:cs/>
        </w:rPr>
        <w:t>การจัดทำ</w:t>
      </w:r>
      <w:r w:rsidR="00120E21" w:rsidRPr="00394109">
        <w:rPr>
          <w:rFonts w:ascii="Angsana New" w:hAnsi="Angsana New"/>
          <w:sz w:val="28"/>
          <w:szCs w:val="28"/>
          <w:cs/>
        </w:rPr>
        <w:t>งบการเงิน</w:t>
      </w:r>
    </w:p>
    <w:p w14:paraId="14A5A51C" w14:textId="77777777" w:rsidR="0098009E" w:rsidRPr="00394109" w:rsidRDefault="009800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1BBD3BA" w14:textId="77777777" w:rsidR="00C714EB" w:rsidRPr="00394109" w:rsidRDefault="00C714EB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(ก)</w:t>
      </w:r>
      <w:r w:rsidRPr="00394109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0DB65506" w14:textId="20C28189" w:rsidR="00C714EB" w:rsidRPr="00394109" w:rsidRDefault="00C714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6E8817A" w14:textId="5C761B18" w:rsidR="006E313F" w:rsidRPr="00394109" w:rsidRDefault="006E313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394109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495C6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สภาวิชาชีพบัญชีฯ </w:t>
      </w:r>
      <w:r w:rsidRPr="00394109">
        <w:rPr>
          <w:rFonts w:ascii="Angsana New" w:eastAsia="MS Mincho" w:hAnsi="Angsana New"/>
          <w:spacing w:val="-4"/>
          <w:sz w:val="28"/>
          <w:szCs w:val="28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0BBE4EF" w14:textId="77777777" w:rsidR="005177CC" w:rsidRPr="00394109" w:rsidRDefault="005177CC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14:paraId="034A86D6" w14:textId="28924F92" w:rsidR="001C17D0" w:rsidRPr="00394109" w:rsidRDefault="006E313F" w:rsidP="004955CE">
      <w:pPr>
        <w:pStyle w:val="block"/>
        <w:spacing w:after="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94109">
        <w:rPr>
          <w:rFonts w:ascii="Angsana New" w:hAnsi="Angsana New"/>
          <w:sz w:val="28"/>
          <w:szCs w:val="28"/>
          <w:cs/>
          <w:lang w:bidi="th-TH"/>
        </w:rPr>
        <w:t>มาตรฐานการรายงานทางการเงินหลายฉบับได้</w:t>
      </w:r>
      <w:r w:rsidR="00DA6DAD" w:rsidRPr="00394109">
        <w:rPr>
          <w:rFonts w:ascii="Angsana New" w:hAnsi="Angsana New" w:hint="cs"/>
          <w:sz w:val="28"/>
          <w:szCs w:val="28"/>
          <w:cs/>
          <w:lang w:bidi="th-TH"/>
        </w:rPr>
        <w:t>มีการ</w:t>
      </w:r>
      <w:r w:rsidRPr="00394109">
        <w:rPr>
          <w:rFonts w:ascii="Angsana New" w:hAnsi="Angsana New"/>
          <w:sz w:val="28"/>
          <w:szCs w:val="28"/>
          <w:cs/>
          <w:lang w:bidi="th-TH"/>
        </w:rPr>
        <w:t>ออกและปรับปรุงใหม่ซึ่งมีผลบังคับใช้ตั้งแต่รอบระยะเวลาบัญชี</w:t>
      </w:r>
      <w:r w:rsidR="00E854B8" w:rsidRPr="00394109">
        <w:rPr>
          <w:rFonts w:ascii="Angsana New" w:hAnsi="Angsana New"/>
          <w:sz w:val="28"/>
          <w:szCs w:val="28"/>
          <w:lang w:bidi="th-TH"/>
        </w:rPr>
        <w:br/>
      </w:r>
      <w:r w:rsidRPr="00394109">
        <w:rPr>
          <w:rFonts w:ascii="Angsana New" w:hAnsi="Angsana New"/>
          <w:sz w:val="28"/>
          <w:szCs w:val="28"/>
          <w:cs/>
          <w:lang w:bidi="th-TH"/>
        </w:rPr>
        <w:t>ที่เริ่มในหรือหลังวันที่</w:t>
      </w:r>
      <w:r w:rsidRPr="00394109">
        <w:rPr>
          <w:rFonts w:ascii="Angsana New" w:hAnsi="Angsana New"/>
          <w:sz w:val="28"/>
          <w:szCs w:val="28"/>
          <w:rtl/>
        </w:rPr>
        <w:t xml:space="preserve">1 </w:t>
      </w:r>
      <w:r w:rsidRPr="00394109">
        <w:rPr>
          <w:rFonts w:ascii="Angsana New" w:hAnsi="Angsana New"/>
          <w:sz w:val="28"/>
          <w:szCs w:val="28"/>
          <w:lang w:val="en-US"/>
        </w:rPr>
        <w:t xml:space="preserve"> </w:t>
      </w:r>
      <w:r w:rsidRPr="00394109">
        <w:rPr>
          <w:rFonts w:ascii="Angsana New" w:hAnsi="Angsana New"/>
          <w:sz w:val="28"/>
          <w:szCs w:val="28"/>
          <w:cs/>
          <w:lang w:bidi="th-TH"/>
        </w:rPr>
        <w:t xml:space="preserve">มกราคม </w:t>
      </w:r>
      <w:r w:rsidRPr="00394109">
        <w:rPr>
          <w:rFonts w:ascii="Angsana New" w:hAnsi="Angsana New"/>
          <w:sz w:val="28"/>
          <w:szCs w:val="28"/>
        </w:rPr>
        <w:t>25</w:t>
      </w:r>
      <w:r w:rsidRPr="00394109">
        <w:rPr>
          <w:rFonts w:ascii="Angsana New" w:hAnsi="Angsana New"/>
          <w:sz w:val="28"/>
          <w:szCs w:val="28"/>
          <w:cs/>
          <w:lang w:bidi="th-TH"/>
        </w:rPr>
        <w:t>6</w:t>
      </w:r>
      <w:r w:rsidRPr="00394109">
        <w:rPr>
          <w:rFonts w:ascii="Angsana New" w:hAnsi="Angsana New"/>
          <w:sz w:val="28"/>
          <w:szCs w:val="28"/>
          <w:lang w:val="en-US" w:bidi="th-TH"/>
        </w:rPr>
        <w:t>2</w:t>
      </w:r>
      <w:r w:rsidRPr="00394109">
        <w:rPr>
          <w:rFonts w:ascii="Angsana New" w:hAnsi="Angsana New"/>
          <w:sz w:val="28"/>
          <w:szCs w:val="28"/>
          <w:lang w:val="en-US"/>
        </w:rPr>
        <w:t xml:space="preserve">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>การถือ</w:t>
      </w:r>
      <w:r w:rsidRPr="00394109">
        <w:rPr>
          <w:rFonts w:ascii="Angsana New" w:hAnsi="Angsana New"/>
          <w:sz w:val="28"/>
          <w:szCs w:val="28"/>
          <w:cs/>
          <w:lang w:bidi="th-TH"/>
        </w:rPr>
        <w:t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271AEC" w:rsidRPr="00394109">
        <w:rPr>
          <w:rFonts w:ascii="Angsana New" w:hAnsi="Angsana New"/>
          <w:sz w:val="28"/>
          <w:szCs w:val="28"/>
          <w:lang w:bidi="th-TH"/>
        </w:rPr>
        <w:t xml:space="preserve"> </w:t>
      </w:r>
      <w:r w:rsidRPr="00394109">
        <w:rPr>
          <w:rFonts w:ascii="Angsana New" w:hAnsi="Angsana New"/>
          <w:sz w:val="28"/>
          <w:szCs w:val="28"/>
          <w:cs/>
          <w:lang w:bidi="th-TH"/>
        </w:rPr>
        <w:t>ซึ่งไม่มีผลกระทบอย่างมีสาระสำคัญต่องบการเงินของกลุ่มบริษัท ทั้งนี้ กลุ่มบริษัทได้ปฏิบัติตามมาตรฐานการรายงานทางการเงิน ฉบับที่</w:t>
      </w:r>
      <w:r w:rsidRPr="00394109">
        <w:rPr>
          <w:rFonts w:ascii="Angsana New" w:hAnsi="Angsana New"/>
          <w:sz w:val="28"/>
          <w:szCs w:val="28"/>
        </w:rPr>
        <w:t xml:space="preserve"> 15 </w:t>
      </w:r>
      <w:r w:rsidRPr="00394109">
        <w:rPr>
          <w:rFonts w:ascii="Angsana New" w:hAnsi="Angsana New"/>
          <w:sz w:val="28"/>
          <w:szCs w:val="28"/>
          <w:cs/>
          <w:lang w:bidi="th-TH"/>
        </w:rPr>
        <w:t xml:space="preserve">เรื่อง </w:t>
      </w:r>
      <w:r w:rsidRPr="00394109">
        <w:rPr>
          <w:rFonts w:ascii="Angsana New" w:hAnsi="Angsana New"/>
          <w:i/>
          <w:iCs/>
          <w:sz w:val="28"/>
          <w:szCs w:val="28"/>
          <w:cs/>
          <w:lang w:bidi="th-TH"/>
        </w:rPr>
        <w:t>รายได้จากสัญญาที่ทำกับลูกค้า</w:t>
      </w:r>
      <w:r w:rsidRPr="00394109">
        <w:rPr>
          <w:rFonts w:ascii="Angsana New" w:hAnsi="Angsana New"/>
          <w:sz w:val="28"/>
          <w:szCs w:val="28"/>
        </w:rPr>
        <w:t xml:space="preserve"> (“TFRS 15”) </w:t>
      </w:r>
      <w:r w:rsidRPr="00394109">
        <w:rPr>
          <w:rFonts w:ascii="Angsana New" w:hAnsi="Angsana New"/>
          <w:sz w:val="28"/>
          <w:szCs w:val="28"/>
          <w:cs/>
          <w:lang w:bidi="th-TH"/>
        </w:rPr>
        <w:t>เป็นครั้งแรกแทนมาตรฐานการบัญชี ฉบับที่</w:t>
      </w:r>
      <w:r w:rsidRPr="00394109">
        <w:rPr>
          <w:rFonts w:ascii="Angsana New" w:hAnsi="Angsana New"/>
          <w:sz w:val="28"/>
          <w:szCs w:val="28"/>
        </w:rPr>
        <w:t xml:space="preserve"> 18 </w:t>
      </w:r>
      <w:r w:rsidRPr="00394109">
        <w:rPr>
          <w:rFonts w:ascii="Angsana New" w:hAnsi="Angsana New"/>
          <w:sz w:val="28"/>
          <w:szCs w:val="28"/>
          <w:cs/>
          <w:lang w:bidi="th-TH"/>
        </w:rPr>
        <w:t xml:space="preserve">เรื่อง </w:t>
      </w:r>
      <w:r w:rsidRPr="00394109">
        <w:rPr>
          <w:rFonts w:ascii="Angsana New" w:hAnsi="Angsana New"/>
          <w:i/>
          <w:iCs/>
          <w:sz w:val="28"/>
          <w:szCs w:val="28"/>
          <w:cs/>
          <w:lang w:bidi="th-TH"/>
        </w:rPr>
        <w:t>รายได้</w:t>
      </w:r>
      <w:r w:rsidRPr="00394109">
        <w:rPr>
          <w:rFonts w:ascii="Angsana New" w:hAnsi="Angsana New"/>
          <w:sz w:val="28"/>
          <w:szCs w:val="28"/>
        </w:rPr>
        <w:t xml:space="preserve"> (“TAS 18”) </w:t>
      </w:r>
      <w:r w:rsidRPr="00394109">
        <w:rPr>
          <w:rFonts w:ascii="Angsana New" w:hAnsi="Angsana New"/>
          <w:sz w:val="28"/>
          <w:szCs w:val="28"/>
          <w:cs/>
          <w:lang w:bidi="th-TH"/>
        </w:rPr>
        <w:t>มาตรฐานการบัญชี ฉบับที่</w:t>
      </w:r>
      <w:r w:rsidRPr="00394109">
        <w:rPr>
          <w:rFonts w:ascii="Angsana New" w:hAnsi="Angsana New"/>
          <w:sz w:val="28"/>
          <w:szCs w:val="28"/>
        </w:rPr>
        <w:t xml:space="preserve"> 11 </w:t>
      </w:r>
      <w:r w:rsidRPr="00394109">
        <w:rPr>
          <w:rFonts w:ascii="Angsana New" w:hAnsi="Angsana New"/>
          <w:sz w:val="28"/>
          <w:szCs w:val="28"/>
          <w:cs/>
          <w:lang w:bidi="th-TH"/>
        </w:rPr>
        <w:t xml:space="preserve">เรื่อง </w:t>
      </w:r>
      <w:r w:rsidRPr="00394109">
        <w:rPr>
          <w:rFonts w:ascii="Angsana New" w:hAnsi="Angsana New"/>
          <w:i/>
          <w:iCs/>
          <w:sz w:val="28"/>
          <w:szCs w:val="28"/>
          <w:cs/>
          <w:lang w:bidi="th-TH"/>
        </w:rPr>
        <w:t>สัญญาก่อสร้าง</w:t>
      </w:r>
      <w:r w:rsidRPr="00394109">
        <w:rPr>
          <w:rFonts w:ascii="Angsana New" w:hAnsi="Angsana New"/>
          <w:sz w:val="28"/>
          <w:szCs w:val="28"/>
        </w:rPr>
        <w:t xml:space="preserve"> (“TAS 11”) </w:t>
      </w:r>
      <w:r w:rsidRPr="00394109">
        <w:rPr>
          <w:rFonts w:ascii="Angsana New" w:hAnsi="Angsana New"/>
          <w:sz w:val="28"/>
          <w:szCs w:val="28"/>
          <w:cs/>
          <w:lang w:bidi="th-TH"/>
        </w:rPr>
        <w:t>และการตีความมาตรฐานการรายงานทางการเงินที่เกี่ยวข้อง รายละเอียดของนโยบาย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การบัญชีได้เปิดเผยในหมายเหตุข้อ </w:t>
      </w:r>
      <w:r w:rsidRPr="00394109">
        <w:rPr>
          <w:rFonts w:ascii="Angsana New" w:hAnsi="Angsana New"/>
          <w:sz w:val="28"/>
          <w:szCs w:val="28"/>
          <w:lang w:val="en-US" w:bidi="th-TH"/>
        </w:rPr>
        <w:t>3 (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>ต</w:t>
      </w:r>
      <w:r w:rsidRPr="00394109">
        <w:rPr>
          <w:rFonts w:ascii="Angsana New" w:hAnsi="Angsana New"/>
          <w:sz w:val="28"/>
          <w:szCs w:val="28"/>
          <w:lang w:val="en-US" w:bidi="th-TH"/>
        </w:rPr>
        <w:t>)</w:t>
      </w:r>
    </w:p>
    <w:p w14:paraId="6C4B0D62" w14:textId="77777777" w:rsidR="00674161" w:rsidRPr="00394109" w:rsidRDefault="00674161" w:rsidP="004955CE">
      <w:pPr>
        <w:pStyle w:val="block"/>
        <w:spacing w:after="0"/>
        <w:jc w:val="thaiDistribute"/>
        <w:rPr>
          <w:rFonts w:ascii="Angsana New" w:hAnsi="Angsana New"/>
          <w:sz w:val="20"/>
        </w:rPr>
      </w:pPr>
    </w:p>
    <w:p w14:paraId="31A69870" w14:textId="2E52BA4C" w:rsidR="006E313F" w:rsidRPr="00394109" w:rsidRDefault="006E313F" w:rsidP="004955CE">
      <w:pPr>
        <w:pStyle w:val="block"/>
        <w:spacing w:after="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94109">
        <w:rPr>
          <w:rFonts w:ascii="Angsana New" w:hAnsi="Angsana New" w:hint="cs"/>
          <w:sz w:val="28"/>
          <w:szCs w:val="28"/>
          <w:cs/>
          <w:lang w:bidi="th-TH"/>
        </w:rPr>
        <w:t>นอกจากนี้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  <w:lang w:bidi="th-TH"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394109">
        <w:rPr>
          <w:rFonts w:ascii="Angsana New" w:hAnsi="Angsana New" w:hint="cs"/>
          <w:sz w:val="28"/>
          <w:szCs w:val="28"/>
          <w:lang w:bidi="th-TH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  <w:lang w:bidi="th-TH"/>
        </w:rPr>
        <w:t>มาตรฐานการรายงานทางการเงินที่ออกและปรับปรุงใหม่</w:t>
      </w:r>
      <w:r w:rsidR="00495C61" w:rsidRPr="00394109">
        <w:rPr>
          <w:rFonts w:ascii="Angsana New" w:hAnsi="Angsana New" w:hint="cs"/>
          <w:sz w:val="28"/>
          <w:szCs w:val="28"/>
          <w:cs/>
          <w:lang w:bidi="th-TH"/>
        </w:rPr>
        <w:t xml:space="preserve">ที่เกี่ยวกับการดำเนินงานของกลุ่มบริษัทได้เปิดเผยในหมายเหตุข้อ </w:t>
      </w:r>
      <w:r w:rsidR="00495C61" w:rsidRPr="00394109">
        <w:rPr>
          <w:rFonts w:ascii="Angsana New" w:hAnsi="Angsana New"/>
          <w:sz w:val="28"/>
          <w:szCs w:val="28"/>
          <w:lang w:val="en-US" w:bidi="th-TH"/>
        </w:rPr>
        <w:t>2</w:t>
      </w:r>
      <w:r w:rsidR="00A153F5">
        <w:rPr>
          <w:rFonts w:ascii="Angsana New" w:hAnsi="Angsana New"/>
          <w:sz w:val="28"/>
          <w:szCs w:val="28"/>
          <w:lang w:val="en-US" w:bidi="th-TH"/>
        </w:rPr>
        <w:t>9</w:t>
      </w:r>
    </w:p>
    <w:p w14:paraId="13C1FE79" w14:textId="164D66EF" w:rsidR="00A83318" w:rsidRPr="00394109" w:rsidRDefault="00A83318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0"/>
          <w:szCs w:val="20"/>
          <w:lang w:val="en-GB"/>
        </w:rPr>
      </w:pPr>
    </w:p>
    <w:p w14:paraId="32729BE4" w14:textId="5BC74AFC" w:rsidR="00674161" w:rsidRPr="00394109" w:rsidRDefault="00674161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0"/>
          <w:szCs w:val="20"/>
          <w:lang w:val="en-GB"/>
        </w:rPr>
      </w:pPr>
    </w:p>
    <w:p w14:paraId="079483E3" w14:textId="679442E0" w:rsidR="00495C61" w:rsidRPr="00394109" w:rsidRDefault="00495C61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0"/>
          <w:szCs w:val="20"/>
          <w:lang w:val="en-GB"/>
        </w:rPr>
      </w:pPr>
    </w:p>
    <w:p w14:paraId="3DD67A0B" w14:textId="77777777" w:rsidR="00495C61" w:rsidRPr="00394109" w:rsidRDefault="00495C61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0"/>
          <w:szCs w:val="20"/>
          <w:lang w:val="en-GB"/>
        </w:rPr>
      </w:pPr>
    </w:p>
    <w:p w14:paraId="144C2686" w14:textId="5AEC1894" w:rsidR="000D0F73" w:rsidRPr="00394109" w:rsidRDefault="00044F70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394109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E240EA" w:rsidRPr="00394109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39410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394109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D0F73" w:rsidRPr="003941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486EAFDB" w14:textId="77777777" w:rsidR="000D0F73" w:rsidRPr="00394109" w:rsidRDefault="000D0F73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5D41D8" w14:textId="77777777" w:rsidR="000D0F73" w:rsidRPr="00394109" w:rsidRDefault="000D0F73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t>งบการเงินนี้จัดทำ</w:t>
      </w:r>
      <w:r w:rsidR="0004798B" w:rsidRPr="00394109">
        <w:rPr>
          <w:rFonts w:asciiTheme="majorBidi" w:hAnsiTheme="majorBidi" w:cstheme="majorBidi"/>
          <w:sz w:val="28"/>
          <w:szCs w:val="28"/>
          <w:cs/>
        </w:rPr>
        <w:t>เป็น</w:t>
      </w:r>
      <w:r w:rsidRPr="00394109">
        <w:rPr>
          <w:rFonts w:asciiTheme="majorBidi" w:hAnsiTheme="majorBidi" w:cstheme="majorBidi"/>
          <w:sz w:val="28"/>
          <w:szCs w:val="28"/>
          <w:cs/>
        </w:rPr>
        <w:t>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69B3DAC6" w14:textId="77777777" w:rsidR="00E04F37" w:rsidRPr="00394109" w:rsidRDefault="00E04F37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</w:p>
    <w:p w14:paraId="33DCDFEE" w14:textId="438E2884" w:rsidR="000D0F73" w:rsidRPr="00394109" w:rsidRDefault="00E04F37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(</w:t>
      </w:r>
      <w:r w:rsidR="00E240EA" w:rsidRPr="00394109">
        <w:rPr>
          <w:rFonts w:ascii="Angsana New" w:hAnsi="Angsana New"/>
          <w:i/>
          <w:iCs/>
          <w:sz w:val="28"/>
          <w:szCs w:val="28"/>
          <w:cs/>
        </w:rPr>
        <w:t>ค</w:t>
      </w:r>
      <w:r w:rsidRPr="00394109">
        <w:rPr>
          <w:rFonts w:ascii="Angsana New" w:hAnsi="Angsana New"/>
          <w:i/>
          <w:iCs/>
          <w:sz w:val="28"/>
          <w:szCs w:val="28"/>
          <w:cs/>
        </w:rPr>
        <w:t>)</w:t>
      </w:r>
      <w:r w:rsidRPr="00394109">
        <w:rPr>
          <w:rFonts w:ascii="Angsana New" w:hAnsi="Angsana New"/>
          <w:i/>
          <w:iCs/>
          <w:sz w:val="28"/>
          <w:szCs w:val="28"/>
          <w:cs/>
        </w:rPr>
        <w:tab/>
      </w:r>
      <w:r w:rsidR="000D0F73" w:rsidRPr="00394109">
        <w:rPr>
          <w:rFonts w:ascii="Angsana New" w:hAnsi="Angsana New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B878CEC" w14:textId="77777777" w:rsidR="000D0F73" w:rsidRPr="00394109" w:rsidRDefault="000D0F73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color w:val="0000FF"/>
          <w:sz w:val="20"/>
          <w:szCs w:val="20"/>
        </w:rPr>
      </w:pPr>
    </w:p>
    <w:p w14:paraId="6435A721" w14:textId="10036364" w:rsidR="000D0F73" w:rsidRPr="00394109" w:rsidRDefault="000D0F73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E240EA" w:rsidRPr="00394109">
        <w:rPr>
          <w:rFonts w:ascii="Angsana New" w:hAnsi="Angsana New"/>
          <w:sz w:val="28"/>
          <w:szCs w:val="28"/>
          <w:cs/>
        </w:rPr>
        <w:t>การ</w:t>
      </w:r>
      <w:r w:rsidRPr="00394109">
        <w:rPr>
          <w:rFonts w:ascii="Angsana New" w:hAnsi="Angsana New"/>
          <w:sz w:val="28"/>
          <w:szCs w:val="28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</w:t>
      </w:r>
      <w:r w:rsidR="00282BA6" w:rsidRPr="00394109">
        <w:rPr>
          <w:rFonts w:ascii="Angsana New" w:hAnsi="Angsana New"/>
          <w:sz w:val="28"/>
          <w:szCs w:val="28"/>
          <w:cs/>
        </w:rPr>
        <w:t>การ</w:t>
      </w:r>
      <w:r w:rsidRPr="00394109">
        <w:rPr>
          <w:rFonts w:ascii="Angsana New" w:hAnsi="Angsana New"/>
          <w:sz w:val="28"/>
          <w:szCs w:val="28"/>
          <w:cs/>
        </w:rPr>
        <w:t>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AD4BD70" w14:textId="77777777" w:rsidR="00E240EA" w:rsidRPr="00394109" w:rsidRDefault="00E240EA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A6723F6" w14:textId="54DAB298" w:rsidR="00E240EA" w:rsidRPr="00394109" w:rsidRDefault="00E240EA" w:rsidP="004955C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การใช้วิจารณญาณ</w:t>
      </w:r>
    </w:p>
    <w:p w14:paraId="11DB7C85" w14:textId="77777777" w:rsidR="00E240EA" w:rsidRPr="00394109" w:rsidRDefault="00E240E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C44C03A" w14:textId="35FF282E" w:rsidR="00E240EA" w:rsidRPr="00394109" w:rsidRDefault="00E240E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="Angsana New" w:hAnsi="Angsana New"/>
          <w:sz w:val="30"/>
          <w:szCs w:val="30"/>
        </w:rPr>
      </w:pPr>
      <w:r w:rsidRPr="00394109">
        <w:rPr>
          <w:rFonts w:ascii="Angsana New" w:hAnsi="Angsan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ประกอบด้วยหมายเหตุข้อต่อไปนี้</w:t>
      </w:r>
    </w:p>
    <w:p w14:paraId="648F369A" w14:textId="77777777" w:rsidR="00E240EA" w:rsidRPr="00394109" w:rsidRDefault="00E240E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E240EA" w:rsidRPr="00394109" w14:paraId="21B72B5C" w14:textId="77777777" w:rsidTr="00E6362C">
        <w:tc>
          <w:tcPr>
            <w:tcW w:w="1890" w:type="dxa"/>
          </w:tcPr>
          <w:p w14:paraId="652EA15D" w14:textId="2E3AB874" w:rsidR="00E240EA" w:rsidRPr="00394109" w:rsidRDefault="00E240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(ต) และ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930" w:type="dxa"/>
          </w:tcPr>
          <w:p w14:paraId="48F14A72" w14:textId="0B3C2C74" w:rsidR="00E240EA" w:rsidRPr="00394109" w:rsidRDefault="00E240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6BC1D333" w14:textId="6814DCB3" w:rsidR="00E240EA" w:rsidRPr="00394109" w:rsidRDefault="00E240EA" w:rsidP="004955C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03639DAA" w14:textId="6D1D25BA" w:rsidR="00495C61" w:rsidRPr="00394109" w:rsidRDefault="00495C61" w:rsidP="004955C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ปันส่วนราคาของรายการไปยังภาระที่ต้องปฏิบัติในสัญญาโดยใช้เกณฑ์ของราคาขายแบบเอกเทศของสินค้าหรือบริการที่แตกต่างกัน</w:t>
            </w:r>
          </w:p>
          <w:p w14:paraId="36C43F24" w14:textId="752F5D1F" w:rsidR="00E240EA" w:rsidRPr="00394109" w:rsidRDefault="00E240EA" w:rsidP="004955C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E240EA" w:rsidRPr="00394109" w14:paraId="2D7B7A37" w14:textId="77777777" w:rsidTr="00E6362C">
        <w:tc>
          <w:tcPr>
            <w:tcW w:w="1890" w:type="dxa"/>
          </w:tcPr>
          <w:p w14:paraId="2BA49712" w14:textId="485541F3" w:rsidR="00E240EA" w:rsidRPr="00394109" w:rsidRDefault="001C17D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E240EA" w:rsidRPr="00394109">
              <w:rPr>
                <w:rFonts w:ascii="Angsana New" w:hAnsi="Angsana New" w:hint="cs"/>
                <w:sz w:val="28"/>
                <w:szCs w:val="28"/>
              </w:rPr>
              <w:t>(</w:t>
            </w:r>
            <w:r w:rsidR="00CD4512" w:rsidRPr="00394109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="00E240EA" w:rsidRPr="00394109">
              <w:rPr>
                <w:rFonts w:ascii="Angsana New" w:hAnsi="Angsana New" w:hint="cs"/>
                <w:sz w:val="28"/>
                <w:szCs w:val="28"/>
              </w:rPr>
              <w:t>)</w:t>
            </w:r>
            <w:r w:rsidR="00E240EA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="00E240EA" w:rsidRPr="00394109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930" w:type="dxa"/>
          </w:tcPr>
          <w:p w14:paraId="64445B9D" w14:textId="77777777" w:rsidR="00E240EA" w:rsidRPr="00394109" w:rsidRDefault="00E240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การบัญชีสำหรับข้อตกลงซึ่งประกอบด้วยสัญญาเช่า และการจัดประเภทสัญญาเช่า</w:t>
            </w:r>
          </w:p>
        </w:tc>
      </w:tr>
    </w:tbl>
    <w:p w14:paraId="17314E1B" w14:textId="77777777" w:rsidR="00DF174E" w:rsidRPr="00394109" w:rsidRDefault="00DF174E" w:rsidP="004955CE">
      <w:pPr>
        <w:pStyle w:val="ListParagraph"/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3A7C5D6C" w14:textId="11D4F246" w:rsidR="000D0F73" w:rsidRPr="00394109" w:rsidRDefault="00C075CE" w:rsidP="004955C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72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sz w:val="22"/>
        </w:rPr>
      </w:pPr>
      <w:r w:rsidRPr="00394109">
        <w:rPr>
          <w:rFonts w:ascii="Angsana New" w:hAnsi="Angsana New" w:hint="cs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5D92AD67" w14:textId="77777777" w:rsidR="00C075CE" w:rsidRPr="00394109" w:rsidRDefault="00C075CE" w:rsidP="004955CE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5018DA2A" w14:textId="2AEEE69A" w:rsidR="00026A32" w:rsidRPr="00394109" w:rsidRDefault="000D0F73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8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3F7639" w:rsidRPr="00394109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3F7639" w:rsidRPr="00394109">
        <w:rPr>
          <w:rFonts w:ascii="Angsana New" w:hAnsi="Angsana New"/>
          <w:sz w:val="28"/>
          <w:szCs w:val="28"/>
        </w:rPr>
        <w:t xml:space="preserve">31 </w:t>
      </w:r>
      <w:r w:rsidR="003F7639"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="003F7639" w:rsidRPr="00394109">
        <w:rPr>
          <w:rFonts w:ascii="Angsana New" w:hAnsi="Angsana New"/>
          <w:sz w:val="28"/>
          <w:szCs w:val="28"/>
        </w:rPr>
        <w:t xml:space="preserve">2562 </w:t>
      </w:r>
      <w:r w:rsidRPr="00394109">
        <w:rPr>
          <w:rFonts w:ascii="Angsana New" w:hAnsi="Angsana New"/>
          <w:sz w:val="28"/>
          <w:szCs w:val="28"/>
          <w:cs/>
        </w:rPr>
        <w:t>ซึ่งมีความเสี่ยงอย่างมีนัยสำคัญที่</w:t>
      </w:r>
      <w:r w:rsidR="003F7639" w:rsidRPr="00394109">
        <w:rPr>
          <w:rFonts w:ascii="Angsana New" w:hAnsi="Angsana New"/>
          <w:sz w:val="28"/>
          <w:szCs w:val="28"/>
          <w:cs/>
        </w:rPr>
        <w:t>จะส่งผล</w:t>
      </w:r>
      <w:r w:rsidRPr="00394109">
        <w:rPr>
          <w:rFonts w:ascii="Angsana New" w:hAnsi="Angsana New"/>
          <w:sz w:val="28"/>
          <w:szCs w:val="28"/>
          <w:cs/>
        </w:rPr>
        <w:t>ให้ต้องมีการปรับปรุง</w:t>
      </w:r>
      <w:r w:rsidR="003F7639" w:rsidRPr="00394109">
        <w:rPr>
          <w:rFonts w:ascii="Angsana New" w:hAnsi="Angsana New"/>
          <w:sz w:val="28"/>
          <w:szCs w:val="28"/>
          <w:cs/>
        </w:rPr>
        <w:t>ที่มีสาระสำคัญใน</w:t>
      </w:r>
      <w:r w:rsidRPr="00394109">
        <w:rPr>
          <w:rFonts w:ascii="Angsana New" w:hAnsi="Angsana New"/>
          <w:sz w:val="28"/>
          <w:szCs w:val="28"/>
          <w:cs/>
        </w:rPr>
        <w:t>มูลค่าตามบัญชีของสินทรัพย์และหนี้สินใน</w:t>
      </w:r>
      <w:r w:rsidR="000F7841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ปีบัญชี</w:t>
      </w:r>
      <w:r w:rsidR="003F7639" w:rsidRPr="00394109">
        <w:rPr>
          <w:rFonts w:ascii="Angsana New" w:hAnsi="Angsana New"/>
          <w:sz w:val="28"/>
          <w:szCs w:val="28"/>
          <w:cs/>
        </w:rPr>
        <w:t>ถัดไป</w:t>
      </w:r>
      <w:r w:rsidRPr="00394109">
        <w:rPr>
          <w:rFonts w:ascii="Angsana New" w:hAnsi="Angsana New"/>
          <w:sz w:val="28"/>
          <w:szCs w:val="28"/>
          <w:cs/>
        </w:rPr>
        <w:t xml:space="preserve"> ได้เปิดเผยในหมายเหตุ</w:t>
      </w:r>
      <w:r w:rsidR="003F7639" w:rsidRPr="00394109">
        <w:rPr>
          <w:rFonts w:ascii="Angsana New" w:hAnsi="Angsana New"/>
          <w:sz w:val="28"/>
          <w:szCs w:val="28"/>
          <w:cs/>
        </w:rPr>
        <w:t>ข้อ</w:t>
      </w:r>
      <w:r w:rsidRPr="00394109">
        <w:rPr>
          <w:rFonts w:ascii="Angsana New" w:hAnsi="Angsana New"/>
          <w:sz w:val="28"/>
          <w:szCs w:val="28"/>
          <w:cs/>
        </w:rPr>
        <w:t>ต่อไปนี้</w:t>
      </w:r>
    </w:p>
    <w:p w14:paraId="423ECAA4" w14:textId="24F742FF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2610"/>
        <w:gridCol w:w="6318"/>
      </w:tblGrid>
      <w:tr w:rsidR="00CD4512" w:rsidRPr="00394109" w14:paraId="60D8510F" w14:textId="77777777" w:rsidTr="00F10B9E">
        <w:tc>
          <w:tcPr>
            <w:tcW w:w="2610" w:type="dxa"/>
            <w:hideMark/>
          </w:tcPr>
          <w:p w14:paraId="2D4B30FC" w14:textId="1CDC6666" w:rsidR="00CD4512" w:rsidRPr="00394109" w:rsidRDefault="00CD4512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 (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ฎ</w:t>
            </w:r>
            <w:r w:rsidRPr="00394109">
              <w:rPr>
                <w:rFonts w:ascii="Angsana New" w:hAnsi="Angsana New"/>
                <w:sz w:val="28"/>
                <w:szCs w:val="28"/>
              </w:rPr>
              <w:t>) 10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13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318" w:type="dxa"/>
            <w:hideMark/>
          </w:tcPr>
          <w:p w14:paraId="38A303DF" w14:textId="77777777" w:rsidR="00CD4512" w:rsidRPr="00394109" w:rsidRDefault="00CD4512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2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0F7841" w:rsidRPr="00394109" w14:paraId="3DFDA7AB" w14:textId="77777777" w:rsidTr="00F10B9E">
        <w:tc>
          <w:tcPr>
            <w:tcW w:w="2610" w:type="dxa"/>
          </w:tcPr>
          <w:p w14:paraId="18CD4F13" w14:textId="55672242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 (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ฒ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6318" w:type="dxa"/>
          </w:tcPr>
          <w:p w14:paraId="175F4C45" w14:textId="709A25F9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0F7841" w:rsidRPr="00394109" w14:paraId="0AECCDFF" w14:textId="77777777" w:rsidTr="00F10B9E">
        <w:tc>
          <w:tcPr>
            <w:tcW w:w="2610" w:type="dxa"/>
          </w:tcPr>
          <w:p w14:paraId="46C2B004" w14:textId="13051D30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lastRenderedPageBreak/>
              <w:t>3 (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ด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6318" w:type="dxa"/>
          </w:tcPr>
          <w:p w14:paraId="35E77128" w14:textId="2EC0E038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การซื้อบริษัทย่อย ซึ่งการวัดมูลค่ายุติธรรมของสิ่งตอบแทนที่โอนให้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(รวมสิ่งตอบแทนที่คาดว่าจะต้องจ่าย) และมูลค่ายุติธรรมของสินทรัพย์ที่ได้มาและหนี้สินที่รับมาวัดมูลค่าโดยใช้เกณฑ์การประมาณการ</w:t>
            </w:r>
          </w:p>
        </w:tc>
      </w:tr>
      <w:tr w:rsidR="000F7841" w:rsidRPr="00394109" w14:paraId="53EA39A9" w14:textId="77777777" w:rsidTr="00F10B9E">
        <w:tc>
          <w:tcPr>
            <w:tcW w:w="2610" w:type="dxa"/>
            <w:hideMark/>
          </w:tcPr>
          <w:p w14:paraId="65AA9E7D" w14:textId="4C40DA7A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(ต)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394109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318" w:type="dxa"/>
            <w:hideMark/>
          </w:tcPr>
          <w:p w14:paraId="5D8F0CC8" w14:textId="46311A0B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การรับรู้รายได้ของสัญญาที่มีหลาย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ภาระที่ต้องปฏิบัติ</w:t>
            </w:r>
            <w:r w:rsidR="009B0993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B0993" w:rsidRPr="00394109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</w:tr>
      <w:tr w:rsidR="000F7841" w:rsidRPr="00394109" w14:paraId="4D6FF1F4" w14:textId="77777777" w:rsidTr="00F10B9E">
        <w:tc>
          <w:tcPr>
            <w:tcW w:w="2610" w:type="dxa"/>
            <w:hideMark/>
          </w:tcPr>
          <w:p w14:paraId="450C7F7B" w14:textId="791D13CB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43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6318" w:type="dxa"/>
            <w:hideMark/>
          </w:tcPr>
          <w:p w14:paraId="0B8376C4" w14:textId="77777777" w:rsidR="000F7841" w:rsidRPr="00394109" w:rsidRDefault="000F784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การรับรู้รายการและการวัดมูลค่าหนี้สินที่อาจเกิดขึ้น</w:t>
            </w:r>
          </w:p>
        </w:tc>
      </w:tr>
    </w:tbl>
    <w:p w14:paraId="5AA1F2AF" w14:textId="77777777" w:rsidR="001618A0" w:rsidRPr="00394109" w:rsidRDefault="001618A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GB"/>
        </w:rPr>
      </w:pPr>
    </w:p>
    <w:p w14:paraId="11E803A3" w14:textId="77777777" w:rsidR="00603BEB" w:rsidRPr="00394109" w:rsidRDefault="005177CC" w:rsidP="004955CE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น</w:t>
      </w:r>
      <w:r w:rsidR="00603BEB" w:rsidRPr="00394109">
        <w:rPr>
          <w:rFonts w:ascii="Angsana New" w:hAnsi="Angsana New"/>
          <w:sz w:val="28"/>
          <w:szCs w:val="28"/>
          <w:cs/>
        </w:rPr>
        <w:t>โยบายการบัญชีที่สำคัญ</w:t>
      </w:r>
    </w:p>
    <w:p w14:paraId="0CE03273" w14:textId="77777777" w:rsidR="00603BEB" w:rsidRPr="00394109" w:rsidRDefault="00603BEB" w:rsidP="004955CE">
      <w:pPr>
        <w:rPr>
          <w:rFonts w:ascii="Angsana New" w:hAnsi="Angsana New"/>
          <w:sz w:val="20"/>
          <w:szCs w:val="20"/>
          <w:lang w:val="x-none" w:eastAsia="x-none"/>
        </w:rPr>
      </w:pPr>
    </w:p>
    <w:p w14:paraId="0FFC1C07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8"/>
          <w:szCs w:val="28"/>
          <w:lang w:val="x-none" w:eastAsia="x-none"/>
        </w:rPr>
      </w:pPr>
      <w:r w:rsidRPr="00394109">
        <w:rPr>
          <w:rFonts w:ascii="Angsana New" w:hAnsi="Angsana New"/>
          <w:sz w:val="30"/>
          <w:szCs w:val="30"/>
          <w:lang w:val="x-none" w:eastAsia="x-none"/>
        </w:rPr>
        <w:tab/>
      </w:r>
      <w:r w:rsidR="00C7742A" w:rsidRPr="00394109">
        <w:rPr>
          <w:rFonts w:ascii="Angsana New" w:hAnsi="Angsan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55CBFF80" w14:textId="77777777" w:rsidR="00603BEB" w:rsidRPr="00394109" w:rsidRDefault="00603BEB" w:rsidP="004955CE">
      <w:pPr>
        <w:pStyle w:val="BodyText2"/>
        <w:tabs>
          <w:tab w:val="left" w:pos="540"/>
        </w:tabs>
        <w:ind w:right="63"/>
        <w:rPr>
          <w:b/>
          <w:bCs/>
          <w:i/>
          <w:iCs/>
          <w:sz w:val="20"/>
          <w:szCs w:val="20"/>
          <w:cs/>
        </w:rPr>
      </w:pPr>
    </w:p>
    <w:p w14:paraId="0E15ABDE" w14:textId="77777777" w:rsidR="00603BEB" w:rsidRPr="00394109" w:rsidRDefault="00603BEB" w:rsidP="004955C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เกณฑ์ในการจัดทำงบการเงินรวม</w:t>
      </w:r>
    </w:p>
    <w:p w14:paraId="706F195F" w14:textId="77777777" w:rsidR="00AE375C" w:rsidRPr="00394109" w:rsidRDefault="00AE375C" w:rsidP="004955CE">
      <w:pPr>
        <w:rPr>
          <w:rFonts w:ascii="Angsana New" w:hAnsi="Angsana New"/>
          <w:b/>
          <w:bCs/>
          <w:sz w:val="20"/>
          <w:szCs w:val="20"/>
          <w:cs/>
          <w:lang w:val="th-TH" w:eastAsia="x-none"/>
        </w:rPr>
      </w:pPr>
    </w:p>
    <w:p w14:paraId="712D346A" w14:textId="77777777" w:rsidR="00C7742A" w:rsidRPr="00394109" w:rsidRDefault="00C7742A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 w:right="63"/>
        <w:jc w:val="thaiDistribute"/>
        <w:rPr>
          <w:rFonts w:ascii="Angsana New" w:hAnsi="Angsana New"/>
          <w:i/>
          <w:iCs/>
          <w:color w:val="0000FF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  <w:lang w:val="th-TH"/>
        </w:rPr>
        <w:t>งบการเงินรวมประกอบด้วยงบการ</w:t>
      </w:r>
      <w:r w:rsidRPr="00394109">
        <w:rPr>
          <w:rFonts w:ascii="Angsana New" w:hAnsi="Angsana New"/>
          <w:sz w:val="28"/>
          <w:szCs w:val="28"/>
          <w:cs/>
        </w:rPr>
        <w:t xml:space="preserve">เงินของบริษัท และบริษัทย่อย (รวมกันเรียกว่า </w:t>
      </w:r>
      <w:r w:rsidRPr="00394109">
        <w:rPr>
          <w:rFonts w:ascii="Angsana New" w:hAnsi="Angsana New"/>
          <w:sz w:val="28"/>
          <w:szCs w:val="28"/>
        </w:rPr>
        <w:t>“</w:t>
      </w:r>
      <w:r w:rsidRPr="00394109">
        <w:rPr>
          <w:rFonts w:ascii="Angsana New" w:hAnsi="Angsana New"/>
          <w:sz w:val="28"/>
          <w:szCs w:val="28"/>
          <w:cs/>
        </w:rPr>
        <w:t>กลุ่มบริษัท</w:t>
      </w:r>
      <w:r w:rsidRPr="00394109">
        <w:rPr>
          <w:rFonts w:ascii="Angsana New" w:hAnsi="Angsana New"/>
          <w:sz w:val="28"/>
          <w:szCs w:val="28"/>
        </w:rPr>
        <w:t>”</w:t>
      </w:r>
      <w:r w:rsidRPr="00394109">
        <w:rPr>
          <w:rFonts w:ascii="Angsana New" w:hAnsi="Angsana New"/>
          <w:sz w:val="28"/>
          <w:szCs w:val="28"/>
          <w:cs/>
        </w:rPr>
        <w:t>)</w:t>
      </w:r>
    </w:p>
    <w:p w14:paraId="6E40BDB7" w14:textId="77777777" w:rsidR="00C7742A" w:rsidRPr="00394109" w:rsidRDefault="00C7742A" w:rsidP="004955CE">
      <w:pPr>
        <w:pStyle w:val="BodyText2"/>
        <w:ind w:left="540" w:right="47"/>
        <w:jc w:val="thaiDistribute"/>
        <w:rPr>
          <w:i/>
          <w:iCs/>
          <w:sz w:val="20"/>
          <w:szCs w:val="20"/>
        </w:rPr>
      </w:pPr>
    </w:p>
    <w:p w14:paraId="44BB1562" w14:textId="77777777" w:rsidR="00C7742A" w:rsidRPr="00394109" w:rsidRDefault="00C7742A" w:rsidP="004955CE">
      <w:pPr>
        <w:pStyle w:val="BodyText2"/>
        <w:ind w:left="540" w:right="47"/>
        <w:jc w:val="thaiDistribute"/>
        <w:rPr>
          <w:i/>
          <w:iCs/>
          <w:sz w:val="28"/>
          <w:szCs w:val="28"/>
          <w:cs/>
        </w:rPr>
      </w:pPr>
      <w:r w:rsidRPr="00394109">
        <w:rPr>
          <w:i/>
          <w:iCs/>
          <w:sz w:val="28"/>
          <w:szCs w:val="28"/>
          <w:cs/>
        </w:rPr>
        <w:t>การรวมธุรกิจ</w:t>
      </w:r>
    </w:p>
    <w:p w14:paraId="58302CD6" w14:textId="77777777" w:rsidR="00C7742A" w:rsidRPr="00394109" w:rsidRDefault="00C7742A" w:rsidP="004955CE">
      <w:pPr>
        <w:pStyle w:val="BodyText2"/>
        <w:ind w:left="540" w:right="47"/>
        <w:jc w:val="thaiDistribute"/>
        <w:rPr>
          <w:i/>
          <w:iCs/>
          <w:sz w:val="20"/>
          <w:szCs w:val="20"/>
          <w:cs/>
        </w:rPr>
      </w:pPr>
    </w:p>
    <w:p w14:paraId="4B34FE95" w14:textId="14AF1104" w:rsidR="00C075CE" w:rsidRPr="00394109" w:rsidRDefault="00C7742A" w:rsidP="004955CE">
      <w:pPr>
        <w:pStyle w:val="BodyText2"/>
        <w:tabs>
          <w:tab w:val="left" w:pos="540"/>
        </w:tabs>
        <w:ind w:left="540"/>
        <w:jc w:val="thaiDistribute"/>
        <w:rPr>
          <w:sz w:val="28"/>
          <w:szCs w:val="28"/>
          <w:cs/>
        </w:rPr>
      </w:pPr>
      <w:r w:rsidRPr="00394109">
        <w:rPr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B2C8519" w14:textId="759AA462" w:rsidR="00C075CE" w:rsidRPr="00394109" w:rsidRDefault="00C075C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60F35E4B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737557C2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7B4989F" w14:textId="57478979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0F784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กำไรจากการซื้อในราคาต่ำกว่ามูลค่ายุติธรรมบันทึกในกำไรหรือขาดทุนทันที</w:t>
      </w:r>
    </w:p>
    <w:p w14:paraId="6650025F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3D6F9F6D" w14:textId="1D0103A8" w:rsidR="00C7176F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="000F784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</w:t>
      </w:r>
      <w:r w:rsidR="000F784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ที่โอนให้และรับรู้เป็นค่าใช้จ่ายอื่น</w:t>
      </w:r>
    </w:p>
    <w:p w14:paraId="2677E508" w14:textId="39D50D65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 </w:t>
      </w:r>
    </w:p>
    <w:p w14:paraId="609A3AAC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17C9BF5D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4939691" w14:textId="77777777" w:rsidR="00F6481E" w:rsidRPr="00394109" w:rsidRDefault="00F6481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br w:type="page"/>
      </w:r>
    </w:p>
    <w:p w14:paraId="31BF1553" w14:textId="19B8E0C5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A1D005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rPr>
          <w:rFonts w:ascii="Angsana New" w:hAnsi="Angsana New"/>
          <w:sz w:val="20"/>
          <w:szCs w:val="20"/>
        </w:rPr>
      </w:pPr>
    </w:p>
    <w:p w14:paraId="7CB61280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ค่าที่ปรึกษากฎหมายค่าธรรมเนียมวิชาชีพและค่าที่ปรึกษาอื่นๆ ถือเป็นค่าใช้จ่ายเมื่อเกิดขึ้น</w:t>
      </w:r>
    </w:p>
    <w:p w14:paraId="6FF0ABAA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F679A3" w14:textId="4AF5F303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</w:rPr>
      </w:pPr>
      <w:r w:rsidRPr="00394109">
        <w:rPr>
          <w:rFonts w:ascii="Angsana New" w:hAnsi="Angsana New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</w:t>
      </w:r>
      <w:r w:rsidR="000F784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วัดมูลค่าของจำนวนต่างๆ ที่เคยรับรู้ไว้ ณ วันที่ซื้อ</w:t>
      </w:r>
    </w:p>
    <w:p w14:paraId="27F860D1" w14:textId="77777777" w:rsidR="00F10B9E" w:rsidRPr="00394109" w:rsidRDefault="00F10B9E" w:rsidP="004955CE">
      <w:pPr>
        <w:pStyle w:val="BodyText2"/>
        <w:ind w:left="540" w:right="47"/>
        <w:rPr>
          <w:i/>
          <w:iCs/>
          <w:sz w:val="20"/>
          <w:szCs w:val="20"/>
          <w:cs/>
        </w:rPr>
      </w:pPr>
    </w:p>
    <w:p w14:paraId="4E2BBCB8" w14:textId="6C23797B" w:rsidR="00C7742A" w:rsidRPr="00394109" w:rsidRDefault="00C7742A" w:rsidP="004955CE">
      <w:pPr>
        <w:pStyle w:val="BodyText2"/>
        <w:ind w:left="540" w:right="47"/>
        <w:rPr>
          <w:i/>
          <w:iCs/>
          <w:sz w:val="28"/>
          <w:szCs w:val="28"/>
        </w:rPr>
      </w:pPr>
      <w:r w:rsidRPr="00394109">
        <w:rPr>
          <w:i/>
          <w:iCs/>
          <w:sz w:val="28"/>
          <w:szCs w:val="28"/>
          <w:cs/>
        </w:rPr>
        <w:t>บริษัทย่อย</w:t>
      </w:r>
    </w:p>
    <w:p w14:paraId="7EF3C8DD" w14:textId="77777777" w:rsidR="00C7742A" w:rsidRPr="00394109" w:rsidRDefault="00C7742A" w:rsidP="004955CE">
      <w:pPr>
        <w:pStyle w:val="BodyText2"/>
        <w:tabs>
          <w:tab w:val="left" w:pos="540"/>
        </w:tabs>
        <w:ind w:left="540" w:right="47"/>
        <w:rPr>
          <w:sz w:val="20"/>
          <w:szCs w:val="20"/>
          <w:cs/>
        </w:rPr>
      </w:pPr>
    </w:p>
    <w:p w14:paraId="696DC74F" w14:textId="2A1CEAAA" w:rsidR="00C7742A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32635273" w14:textId="77777777" w:rsidR="00620796" w:rsidRPr="00394109" w:rsidRDefault="00620796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338419CF" w14:textId="77777777" w:rsidR="00C7742A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b/>
          <w:bCs/>
          <w:color w:val="0000FF"/>
          <w:sz w:val="28"/>
          <w:szCs w:val="28"/>
          <w:cs/>
        </w:rPr>
      </w:pPr>
      <w:r w:rsidRPr="00394109">
        <w:rPr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6DDEFA8E" w14:textId="77777777" w:rsidR="00C7742A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1E3F0A0E" w14:textId="58788FA8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0F784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ผู้ถูกซื้อ</w:t>
      </w:r>
    </w:p>
    <w:p w14:paraId="73718749" w14:textId="77777777" w:rsidR="00C7742A" w:rsidRPr="00394109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655FF14E" w14:textId="77777777" w:rsidR="00C7742A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2CB92BDB" w14:textId="77777777" w:rsidR="00C7742A" w:rsidRPr="00394109" w:rsidRDefault="00C7742A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56D44753" w14:textId="767DC9E1" w:rsidR="00C7742A" w:rsidRPr="00394109" w:rsidRDefault="00C7742A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  <w:cs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การสูญเสียการควบคุม</w:t>
      </w:r>
    </w:p>
    <w:p w14:paraId="28C12208" w14:textId="77777777" w:rsidR="00C7742A" w:rsidRPr="00394109" w:rsidRDefault="00C7742A" w:rsidP="004955CE">
      <w:pPr>
        <w:pStyle w:val="BodyText2"/>
        <w:ind w:left="540" w:right="47"/>
        <w:jc w:val="thaiDistribute"/>
        <w:rPr>
          <w:i/>
          <w:iCs/>
          <w:sz w:val="20"/>
          <w:szCs w:val="20"/>
          <w:cs/>
        </w:rPr>
      </w:pPr>
    </w:p>
    <w:p w14:paraId="14434F72" w14:textId="242C0A82" w:rsidR="00C7742A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sz w:val="28"/>
          <w:szCs w:val="28"/>
          <w:cs/>
        </w:rPr>
      </w:pPr>
      <w:r w:rsidRPr="00394109">
        <w:rPr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</w:t>
      </w:r>
      <w:r w:rsidR="000F7841" w:rsidRPr="00394109">
        <w:rPr>
          <w:sz w:val="28"/>
          <w:szCs w:val="28"/>
          <w:cs/>
        </w:rPr>
        <w:br/>
      </w:r>
      <w:r w:rsidRPr="00394109">
        <w:rPr>
          <w:sz w:val="28"/>
          <w:szCs w:val="28"/>
          <w:cs/>
        </w:rPr>
        <w:t>คงเหลืออยู่ให้วัดมูลค่าด้วยมูลค่ายุติธรรม ณ วันที่สูญเสียการควบคุม</w:t>
      </w:r>
    </w:p>
    <w:p w14:paraId="754B8747" w14:textId="77777777" w:rsidR="00C7742A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rFonts w:eastAsia="EucrosiaUPCBold"/>
          <w:i/>
          <w:iCs/>
          <w:sz w:val="20"/>
          <w:szCs w:val="20"/>
          <w:cs/>
        </w:rPr>
      </w:pPr>
    </w:p>
    <w:p w14:paraId="6D9197D7" w14:textId="77777777" w:rsidR="00C7742A" w:rsidRPr="00394109" w:rsidRDefault="00C7742A" w:rsidP="004955CE">
      <w:pPr>
        <w:pStyle w:val="BodyText2"/>
        <w:tabs>
          <w:tab w:val="left" w:pos="540"/>
        </w:tabs>
        <w:ind w:left="540"/>
        <w:rPr>
          <w:i/>
          <w:iCs/>
          <w:sz w:val="32"/>
          <w:szCs w:val="32"/>
          <w:cs/>
        </w:rPr>
      </w:pPr>
      <w:r w:rsidRPr="00394109">
        <w:rPr>
          <w:rFonts w:eastAsia="EucrosiaUPCBold"/>
          <w:i/>
          <w:iCs/>
          <w:sz w:val="28"/>
          <w:szCs w:val="28"/>
          <w:cs/>
        </w:rPr>
        <w:t>การตัดรายการในงบการเงินรวม</w:t>
      </w:r>
    </w:p>
    <w:p w14:paraId="057B066D" w14:textId="77777777" w:rsidR="00C7742A" w:rsidRPr="00394109" w:rsidRDefault="00C7742A" w:rsidP="004955CE">
      <w:pPr>
        <w:pStyle w:val="BodyText2"/>
        <w:tabs>
          <w:tab w:val="left" w:pos="540"/>
        </w:tabs>
        <w:ind w:left="540" w:right="47"/>
        <w:rPr>
          <w:b/>
          <w:bCs/>
          <w:i/>
          <w:iCs/>
          <w:sz w:val="20"/>
          <w:szCs w:val="20"/>
          <w:cs/>
        </w:rPr>
      </w:pPr>
    </w:p>
    <w:p w14:paraId="5BB225B0" w14:textId="77777777" w:rsidR="00063C64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</w:p>
    <w:p w14:paraId="6DC7DB28" w14:textId="77777777" w:rsidR="00603BEB" w:rsidRPr="00394109" w:rsidRDefault="00603BEB" w:rsidP="004955C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eastAsia="EucrosiaUPCBold" w:hAnsi="Angsana New"/>
          <w:b/>
          <w:bCs/>
          <w:i/>
          <w:iCs/>
          <w:cs/>
        </w:rPr>
      </w:pPr>
      <w:r w:rsidRPr="00394109">
        <w:rPr>
          <w:rFonts w:ascii="Angsana New" w:eastAsia="EucrosiaUPCBold" w:hAnsi="Angsana New"/>
          <w:b/>
          <w:bCs/>
          <w:i/>
          <w:iCs/>
          <w:cs/>
        </w:rPr>
        <w:lastRenderedPageBreak/>
        <w:t xml:space="preserve">เงินตราต่างประเทศ </w:t>
      </w:r>
    </w:p>
    <w:p w14:paraId="272F77EE" w14:textId="77777777" w:rsidR="00F33742" w:rsidRPr="00394109" w:rsidRDefault="00F33742" w:rsidP="004955CE">
      <w:pPr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6318BC9A" w14:textId="77777777" w:rsidR="00C7742A" w:rsidRPr="00394109" w:rsidRDefault="00C7742A" w:rsidP="004955CE">
      <w:pPr>
        <w:pStyle w:val="BodyText2"/>
        <w:tabs>
          <w:tab w:val="left" w:pos="540"/>
        </w:tabs>
        <w:ind w:left="540" w:right="43"/>
        <w:rPr>
          <w:i/>
          <w:iCs/>
          <w:sz w:val="28"/>
          <w:szCs w:val="28"/>
        </w:rPr>
      </w:pPr>
      <w:r w:rsidRPr="00394109">
        <w:rPr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4708434D" w14:textId="77777777" w:rsidR="00C7742A" w:rsidRPr="00394109" w:rsidRDefault="00C7742A" w:rsidP="004955CE">
      <w:pPr>
        <w:pStyle w:val="BodyText2"/>
        <w:tabs>
          <w:tab w:val="left" w:pos="540"/>
        </w:tabs>
        <w:ind w:left="540"/>
        <w:rPr>
          <w:b/>
          <w:bCs/>
          <w:strike/>
          <w:sz w:val="20"/>
          <w:szCs w:val="20"/>
          <w:cs/>
        </w:rPr>
      </w:pPr>
    </w:p>
    <w:p w14:paraId="230AB545" w14:textId="02D85265" w:rsidR="00420F24" w:rsidRPr="00394109" w:rsidRDefault="00C7742A" w:rsidP="004955CE">
      <w:pPr>
        <w:pStyle w:val="BodyText2"/>
        <w:tabs>
          <w:tab w:val="left" w:pos="540"/>
        </w:tabs>
        <w:ind w:left="540" w:right="43"/>
        <w:jc w:val="thaiDistribute"/>
        <w:rPr>
          <w:cs/>
        </w:rPr>
      </w:pPr>
      <w:r w:rsidRPr="00394109">
        <w:rPr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769B7B01" w14:textId="77777777" w:rsidR="002E653C" w:rsidRPr="00394109" w:rsidRDefault="002E653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6022E47" w14:textId="43177976" w:rsidR="00C7742A" w:rsidRPr="00394109" w:rsidRDefault="00C7742A" w:rsidP="004955CE">
      <w:pPr>
        <w:pStyle w:val="BodyText2"/>
        <w:tabs>
          <w:tab w:val="left" w:pos="540"/>
        </w:tabs>
        <w:ind w:left="540" w:right="43"/>
        <w:jc w:val="thaiDistribute"/>
        <w:rPr>
          <w:sz w:val="28"/>
          <w:szCs w:val="28"/>
          <w:cs/>
        </w:rPr>
      </w:pPr>
      <w:r w:rsidRPr="00394109">
        <w:rPr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7E9E5797" w14:textId="77777777" w:rsidR="00620796" w:rsidRPr="00394109" w:rsidRDefault="00620796" w:rsidP="004955CE">
      <w:pPr>
        <w:pStyle w:val="BodyText2"/>
        <w:tabs>
          <w:tab w:val="left" w:pos="540"/>
        </w:tabs>
        <w:ind w:left="540" w:right="43"/>
        <w:jc w:val="thaiDistribute"/>
        <w:rPr>
          <w:sz w:val="20"/>
          <w:szCs w:val="20"/>
        </w:rPr>
      </w:pPr>
    </w:p>
    <w:p w14:paraId="5D7F305E" w14:textId="77777777" w:rsidR="00420F24" w:rsidRPr="00394109" w:rsidRDefault="00C7742A" w:rsidP="004955CE">
      <w:pPr>
        <w:pStyle w:val="BodyText2"/>
        <w:tabs>
          <w:tab w:val="left" w:pos="540"/>
        </w:tabs>
        <w:ind w:left="540" w:right="43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60998D2" w14:textId="77777777" w:rsidR="00420F24" w:rsidRPr="00394109" w:rsidRDefault="00420F24" w:rsidP="004955CE">
      <w:pPr>
        <w:pStyle w:val="BodyText2"/>
        <w:tabs>
          <w:tab w:val="left" w:pos="540"/>
        </w:tabs>
        <w:ind w:left="540" w:right="43"/>
        <w:jc w:val="thaiDistribute"/>
        <w:rPr>
          <w:sz w:val="20"/>
          <w:szCs w:val="20"/>
          <w:lang w:val="en-US"/>
        </w:rPr>
      </w:pPr>
    </w:p>
    <w:p w14:paraId="0D050B56" w14:textId="736F75DD" w:rsidR="00C7742A" w:rsidRPr="00394109" w:rsidRDefault="00C7742A" w:rsidP="004955CE">
      <w:pPr>
        <w:pStyle w:val="BodyText2"/>
        <w:tabs>
          <w:tab w:val="left" w:pos="540"/>
        </w:tabs>
        <w:ind w:left="540" w:right="43"/>
        <w:jc w:val="thaiDistribute"/>
        <w:rPr>
          <w:color w:val="000000"/>
          <w:sz w:val="28"/>
          <w:szCs w:val="28"/>
        </w:rPr>
      </w:pPr>
      <w:r w:rsidRPr="00394109">
        <w:rPr>
          <w:color w:val="000000"/>
          <w:sz w:val="28"/>
          <w:szCs w:val="28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7C1A6A42" w14:textId="77777777" w:rsidR="00620796" w:rsidRPr="00394109" w:rsidRDefault="00620796" w:rsidP="004955CE">
      <w:pPr>
        <w:pStyle w:val="BodyText2"/>
        <w:tabs>
          <w:tab w:val="left" w:pos="540"/>
        </w:tabs>
        <w:ind w:left="540" w:right="43"/>
        <w:jc w:val="thaiDistribute"/>
        <w:rPr>
          <w:sz w:val="20"/>
          <w:szCs w:val="20"/>
          <w:lang w:val="en-US"/>
        </w:rPr>
      </w:pPr>
    </w:p>
    <w:p w14:paraId="6545971A" w14:textId="77777777" w:rsidR="00C7742A" w:rsidRPr="00394109" w:rsidRDefault="00C7742A" w:rsidP="004955CE">
      <w:pPr>
        <w:pStyle w:val="BodyText2"/>
        <w:tabs>
          <w:tab w:val="left" w:pos="540"/>
        </w:tabs>
        <w:ind w:left="540" w:right="43"/>
        <w:rPr>
          <w:i/>
          <w:iCs/>
          <w:sz w:val="28"/>
          <w:szCs w:val="28"/>
          <w:cs/>
        </w:rPr>
      </w:pPr>
      <w:r w:rsidRPr="00394109">
        <w:rPr>
          <w:i/>
          <w:iCs/>
          <w:sz w:val="28"/>
          <w:szCs w:val="28"/>
          <w:cs/>
        </w:rPr>
        <w:t>หน่วยงานในต่างประเทศ</w:t>
      </w:r>
    </w:p>
    <w:p w14:paraId="39C2B137" w14:textId="77777777" w:rsidR="00C7742A" w:rsidRPr="00394109" w:rsidRDefault="00C7742A" w:rsidP="004955CE">
      <w:pPr>
        <w:pStyle w:val="BodyText2"/>
        <w:tabs>
          <w:tab w:val="left" w:pos="540"/>
        </w:tabs>
        <w:ind w:left="540" w:right="43"/>
        <w:rPr>
          <w:sz w:val="20"/>
          <w:szCs w:val="20"/>
          <w:cs/>
        </w:rPr>
      </w:pPr>
    </w:p>
    <w:p w14:paraId="7D154C9D" w14:textId="77777777" w:rsidR="00C7742A" w:rsidRPr="00394109" w:rsidRDefault="00C7742A" w:rsidP="004955CE">
      <w:pPr>
        <w:pStyle w:val="BodyText2"/>
        <w:tabs>
          <w:tab w:val="left" w:pos="540"/>
        </w:tabs>
        <w:ind w:left="540" w:right="43"/>
        <w:jc w:val="thaiDistribute"/>
        <w:rPr>
          <w:sz w:val="28"/>
          <w:szCs w:val="28"/>
          <w:cs/>
        </w:rPr>
      </w:pPr>
      <w:r w:rsidRPr="00394109">
        <w:rPr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352927BC" w14:textId="77777777" w:rsidR="00C7742A" w:rsidRPr="00394109" w:rsidRDefault="00C7742A" w:rsidP="004955CE">
      <w:pPr>
        <w:pStyle w:val="BodyText2"/>
        <w:tabs>
          <w:tab w:val="left" w:pos="540"/>
        </w:tabs>
        <w:ind w:right="43"/>
        <w:rPr>
          <w:sz w:val="20"/>
          <w:szCs w:val="20"/>
          <w:cs/>
        </w:rPr>
      </w:pPr>
    </w:p>
    <w:p w14:paraId="06E62527" w14:textId="77777777" w:rsidR="00C7742A" w:rsidRPr="00394109" w:rsidRDefault="00C7742A" w:rsidP="004955CE">
      <w:pPr>
        <w:pStyle w:val="BodyText2"/>
        <w:tabs>
          <w:tab w:val="left" w:pos="540"/>
        </w:tabs>
        <w:ind w:left="540" w:right="43"/>
        <w:jc w:val="thaiDistribute"/>
        <w:rPr>
          <w:sz w:val="28"/>
          <w:szCs w:val="28"/>
          <w:cs/>
        </w:rPr>
      </w:pPr>
      <w:r w:rsidRPr="00394109">
        <w:rPr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462BF214" w14:textId="77777777" w:rsidR="00C7742A" w:rsidRPr="00394109" w:rsidRDefault="00C7742A" w:rsidP="004955CE">
      <w:pPr>
        <w:pStyle w:val="BodyText2"/>
        <w:tabs>
          <w:tab w:val="left" w:pos="540"/>
        </w:tabs>
        <w:ind w:left="540" w:right="43"/>
        <w:jc w:val="thaiDistribute"/>
        <w:rPr>
          <w:sz w:val="20"/>
          <w:szCs w:val="20"/>
          <w:cs/>
        </w:rPr>
      </w:pPr>
    </w:p>
    <w:p w14:paraId="1EF2C9DA" w14:textId="2FFD4150" w:rsidR="00C7742A" w:rsidRPr="00394109" w:rsidRDefault="00C7742A" w:rsidP="004955CE">
      <w:pPr>
        <w:pStyle w:val="BodyText2"/>
        <w:ind w:left="540" w:right="43"/>
        <w:jc w:val="thaiDistribute"/>
        <w:rPr>
          <w:sz w:val="28"/>
          <w:szCs w:val="28"/>
          <w:cs/>
        </w:rPr>
      </w:pPr>
      <w:r w:rsidRPr="00394109">
        <w:rPr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0F7841" w:rsidRPr="00394109">
        <w:rPr>
          <w:sz w:val="28"/>
          <w:szCs w:val="28"/>
          <w:cs/>
        </w:rPr>
        <w:br/>
      </w:r>
      <w:r w:rsidRPr="00394109">
        <w:rPr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633668D7" w14:textId="77777777" w:rsidR="00C7742A" w:rsidRPr="00394109" w:rsidRDefault="00C7742A" w:rsidP="004955CE">
      <w:pPr>
        <w:pStyle w:val="BodyText2"/>
        <w:tabs>
          <w:tab w:val="left" w:pos="540"/>
        </w:tabs>
        <w:ind w:left="540" w:right="47"/>
        <w:rPr>
          <w:sz w:val="20"/>
          <w:szCs w:val="20"/>
          <w:cs/>
        </w:rPr>
      </w:pPr>
    </w:p>
    <w:p w14:paraId="3960E63C" w14:textId="21BF72A1" w:rsidR="00C7742A" w:rsidRPr="00394109" w:rsidRDefault="00C7742A" w:rsidP="004955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94109">
        <w:rPr>
          <w:rFonts w:ascii="Angsana New" w:hAnsi="Angsana New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</w:t>
      </w:r>
      <w:r w:rsidR="000F784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การควบคุม ผลสะสมต้องถูกปันสัดส่วนให้กับส่วนของผู้ถือหุ้นที่ไม่มีอำนาจควบคุม </w:t>
      </w:r>
    </w:p>
    <w:p w14:paraId="556D5560" w14:textId="77777777" w:rsidR="00C51A67" w:rsidRPr="00394109" w:rsidRDefault="00C51A67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1C288F51" w14:textId="73E39AF3" w:rsidR="00420F24" w:rsidRPr="00394109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7DBC4207" w14:textId="77777777" w:rsidR="001F1EA2" w:rsidRPr="00394109" w:rsidRDefault="001F1EA2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166093C9" w14:textId="77777777" w:rsidR="00603BEB" w:rsidRPr="00394109" w:rsidRDefault="00603BEB" w:rsidP="004955C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394109">
        <w:rPr>
          <w:rFonts w:ascii="Angsana New" w:hAnsi="Angsana New"/>
          <w:b/>
          <w:bCs/>
          <w:i/>
          <w:iCs/>
          <w:cs/>
        </w:rPr>
        <w:lastRenderedPageBreak/>
        <w:t xml:space="preserve">อนุพันธ์ </w:t>
      </w:r>
    </w:p>
    <w:p w14:paraId="12124EB4" w14:textId="77777777" w:rsidR="00A75BEF" w:rsidRPr="00394109" w:rsidRDefault="00A75BEF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432E83A5" w14:textId="3AFBE119" w:rsidR="00B043D5" w:rsidRPr="00394109" w:rsidRDefault="00B043D5" w:rsidP="004955CE">
      <w:pPr>
        <w:pStyle w:val="BodyText2"/>
        <w:tabs>
          <w:tab w:val="left" w:pos="540"/>
        </w:tabs>
        <w:ind w:left="547" w:right="43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ที่เกิดจากกิจกรรมดำเนินงาน กิจกรรมจัดหาเงิน และกิจกรรมลงทุน อนุพันธ์ไม่ได้มีไว้เพื่อค้า </w:t>
      </w:r>
    </w:p>
    <w:p w14:paraId="6A7D3C76" w14:textId="77777777" w:rsidR="00B043D5" w:rsidRPr="00394109" w:rsidRDefault="00B043D5" w:rsidP="004955CE">
      <w:pPr>
        <w:pStyle w:val="BodyText2"/>
        <w:tabs>
          <w:tab w:val="left" w:pos="540"/>
        </w:tabs>
        <w:ind w:left="547" w:right="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61856DCE" w14:textId="77777777" w:rsidR="00331C00" w:rsidRPr="00394109" w:rsidRDefault="00B043D5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 w:eastAsia="x-none"/>
        </w:rPr>
      </w:pPr>
      <w:r w:rsidRPr="00394109">
        <w:rPr>
          <w:rFonts w:ascii="Angsana New" w:hAnsi="Angsana New"/>
          <w:sz w:val="28"/>
          <w:szCs w:val="28"/>
          <w:cs/>
          <w:lang w:val="th-TH" w:eastAsia="x-none"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613D415C" w14:textId="77777777" w:rsidR="00524C5F" w:rsidRPr="00394109" w:rsidRDefault="00524C5F" w:rsidP="004955CE">
      <w:pPr>
        <w:spacing w:line="240" w:lineRule="auto"/>
        <w:ind w:left="540"/>
        <w:jc w:val="both"/>
        <w:rPr>
          <w:rFonts w:ascii="Angsana New" w:hAnsi="Angsana New"/>
          <w:sz w:val="20"/>
          <w:szCs w:val="20"/>
          <w:lang w:eastAsia="x-none"/>
        </w:rPr>
      </w:pPr>
    </w:p>
    <w:p w14:paraId="54DBD1BD" w14:textId="77777777" w:rsidR="00603BEB" w:rsidRPr="00394109" w:rsidRDefault="00A1255C" w:rsidP="004955CE">
      <w:pPr>
        <w:pStyle w:val="Heading8"/>
        <w:tabs>
          <w:tab w:val="left" w:pos="540"/>
        </w:tabs>
        <w:ind w:right="0"/>
        <w:jc w:val="both"/>
        <w:rPr>
          <w:rFonts w:ascii="Angsana New" w:hAnsi="Angsana New"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(ง</w:t>
      </w:r>
      <w:r w:rsidRPr="00394109">
        <w:rPr>
          <w:rFonts w:ascii="Angsana New" w:hAnsi="Angsana New"/>
          <w:b/>
          <w:bCs/>
          <w:i/>
          <w:iCs/>
          <w:lang w:val="en-US"/>
        </w:rPr>
        <w:t>)</w:t>
      </w:r>
      <w:r w:rsidRPr="00394109">
        <w:rPr>
          <w:rFonts w:ascii="Angsana New" w:hAnsi="Angsana New"/>
          <w:b/>
          <w:bCs/>
          <w:i/>
          <w:iCs/>
          <w:lang w:val="en-US"/>
        </w:rPr>
        <w:tab/>
      </w:r>
      <w:r w:rsidR="00603BEB" w:rsidRPr="00394109">
        <w:rPr>
          <w:rFonts w:ascii="Angsana New" w:hAnsi="Angsana New"/>
          <w:b/>
          <w:bCs/>
          <w:i/>
          <w:iCs/>
          <w:cs/>
        </w:rPr>
        <w:t>เงินสดและรายการเทียบเท่าเงินสด</w:t>
      </w:r>
    </w:p>
    <w:p w14:paraId="100A245E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021E26B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</w:rPr>
        <w:tab/>
      </w:r>
      <w:r w:rsidRPr="00394109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</w:t>
      </w:r>
      <w:r w:rsidRPr="00394109">
        <w:rPr>
          <w:rFonts w:ascii="Angsana New" w:hAnsi="Angsana New"/>
          <w:sz w:val="28"/>
          <w:szCs w:val="28"/>
          <w:cs/>
          <w:lang w:val="th-TH" w:eastAsia="x-none"/>
        </w:rPr>
        <w:t>เป็นส่วนหนึ่งของกิจกรรมจัดหาเงินในงบ</w:t>
      </w:r>
      <w:r w:rsidRPr="00394109">
        <w:rPr>
          <w:rFonts w:ascii="Angsana New" w:hAnsi="Angsana New"/>
          <w:sz w:val="28"/>
          <w:szCs w:val="28"/>
          <w:cs/>
        </w:rPr>
        <w:t>กระแสเงินสด</w:t>
      </w:r>
    </w:p>
    <w:p w14:paraId="5EF80C85" w14:textId="77777777" w:rsidR="00437A74" w:rsidRPr="00394109" w:rsidRDefault="00437A7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D0528A6" w14:textId="090A3035" w:rsidR="00524C5F" w:rsidRPr="00394109" w:rsidRDefault="00524C5F" w:rsidP="004955CE">
      <w:pPr>
        <w:pStyle w:val="Heading8"/>
        <w:numPr>
          <w:ilvl w:val="0"/>
          <w:numId w:val="2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394109">
        <w:rPr>
          <w:rFonts w:ascii="Angsana New" w:hAnsi="Angsana New"/>
          <w:b/>
          <w:bCs/>
          <w:i/>
          <w:iCs/>
          <w:cs/>
        </w:rPr>
        <w:t>ลูกหนี้การค้า</w:t>
      </w:r>
      <w:r w:rsidR="00420F24" w:rsidRPr="00394109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394109">
        <w:rPr>
          <w:rFonts w:ascii="Angsana New" w:hAnsi="Angsana New"/>
          <w:b/>
          <w:bCs/>
          <w:i/>
          <w:iCs/>
          <w:cs/>
        </w:rPr>
        <w:t>ลูกหนี้อื่นและสินทรัพย์ที่เกิดจากสัญญา</w:t>
      </w:r>
    </w:p>
    <w:p w14:paraId="79F55C71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4E849DE" w14:textId="66E82403" w:rsidR="00524C5F" w:rsidRPr="00394109" w:rsidRDefault="00524C5F" w:rsidP="004955C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6E66BC5C" w14:textId="77777777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6551925" w14:textId="77777777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ลูกหนี้แสดงในราคาตามใบแจ้งหนี้หักค่าเผื่อหนี้สงสัยจะสูญ</w:t>
      </w:r>
      <w:r w:rsidRPr="00394109">
        <w:rPr>
          <w:rFonts w:ascii="Angsana New" w:hAnsi="Angsana New"/>
          <w:color w:val="FF0000"/>
          <w:sz w:val="24"/>
          <w:szCs w:val="24"/>
          <w:cs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39B286DE" w14:textId="77777777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0ECD82E" w14:textId="77777777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692E14E8" w14:textId="77777777" w:rsidR="008B7B12" w:rsidRPr="00394109" w:rsidRDefault="008B7B1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sz w:val="20"/>
          <w:szCs w:val="20"/>
        </w:rPr>
      </w:pPr>
    </w:p>
    <w:p w14:paraId="27E4EAF7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สินค้าคงเหลือ</w:t>
      </w:r>
    </w:p>
    <w:p w14:paraId="1416C1AD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810C950" w14:textId="77777777" w:rsidR="00524C5F" w:rsidRPr="00394109" w:rsidRDefault="00524C5F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11D4B8C" w14:textId="77777777" w:rsidR="00871036" w:rsidRPr="00394109" w:rsidRDefault="00871036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2AEA88D" w14:textId="489D58CA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ต้นทุนของสินค้าคำนวณโดยใช้วิธีเฉพาะเจาะจง สำหรับสินค้าที่ซื้อมาเฉพาะสำหรับลูกค้ารายใดรายหนึ่ง และโดยวิธี</w:t>
      </w:r>
      <w:r w:rsidR="000F7841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เข้าก่อนออกก่อน สำหรับสินค้าที่มิได้ซื้อมาเฉพาะสำหรับลูกค้ารายใดรายหนึ่ง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5184E6AA" w14:textId="77777777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p w14:paraId="7291DF7F" w14:textId="72BA8138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77FC4464" w14:textId="5310C121" w:rsidR="00420F24" w:rsidRPr="00394109" w:rsidRDefault="00420F24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44CDE60E" w14:textId="77777777" w:rsidR="00A82194" w:rsidRPr="00394109" w:rsidRDefault="00A82194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55C7510E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lastRenderedPageBreak/>
        <w:t>เงินลงทุน</w:t>
      </w:r>
    </w:p>
    <w:p w14:paraId="5A7D7AAC" w14:textId="77777777" w:rsidR="00AE375C" w:rsidRPr="00394109" w:rsidRDefault="00AE375C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1AD80A9A" w14:textId="77777777" w:rsidR="00524C5F" w:rsidRPr="00394109" w:rsidRDefault="00524C5F" w:rsidP="004955CE">
      <w:pPr>
        <w:ind w:left="540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เงินลงทุนในบริษัทย่อย</w:t>
      </w:r>
    </w:p>
    <w:p w14:paraId="6D1B81EC" w14:textId="77777777" w:rsidR="00524C5F" w:rsidRPr="00394109" w:rsidRDefault="00524C5F" w:rsidP="004955CE">
      <w:pPr>
        <w:pStyle w:val="BodyText2"/>
        <w:tabs>
          <w:tab w:val="left" w:pos="540"/>
        </w:tabs>
        <w:spacing w:line="240" w:lineRule="atLeast"/>
        <w:ind w:right="47"/>
        <w:jc w:val="thaiDistribute"/>
        <w:rPr>
          <w:sz w:val="20"/>
          <w:szCs w:val="20"/>
        </w:rPr>
      </w:pPr>
    </w:p>
    <w:p w14:paraId="53541B9E" w14:textId="77777777" w:rsidR="00524C5F" w:rsidRPr="00394109" w:rsidRDefault="00524C5F" w:rsidP="004955CE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เงินลงทุนในบริษัทย่อย ในงบการเงินเฉพาะกิจการของบริษัท บันทึกบัญชีโดยใช้วิธีส่วนได้เสีย</w:t>
      </w:r>
    </w:p>
    <w:p w14:paraId="5CB450FE" w14:textId="77777777" w:rsidR="00524C5F" w:rsidRPr="00394109" w:rsidRDefault="00524C5F" w:rsidP="004955C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C93FCE3" w14:textId="3B56B85A" w:rsidR="00524C5F" w:rsidRPr="00394109" w:rsidRDefault="00524C5F" w:rsidP="004955C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ส่วนได้เสียในบริษัทย่อยบันทึกบัญชีตามวิธีส่วนได้เสีย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จะถูกบันทึกในงบการเงินเฉพาะกิจการจนถึงวันที่บริษัทสูญเสียการควบคุม</w:t>
      </w:r>
    </w:p>
    <w:p w14:paraId="2459576D" w14:textId="77777777" w:rsidR="009E6E80" w:rsidRPr="00394109" w:rsidRDefault="009E6E80" w:rsidP="004955C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27BA49A" w14:textId="77777777" w:rsidR="00524C5F" w:rsidRPr="00394109" w:rsidRDefault="00524C5F" w:rsidP="004955CE">
      <w:pPr>
        <w:ind w:left="540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การจำหน่ายเงินลงทุน</w:t>
      </w:r>
    </w:p>
    <w:p w14:paraId="2C665DAC" w14:textId="77777777" w:rsidR="00524C5F" w:rsidRPr="00394109" w:rsidRDefault="00524C5F" w:rsidP="004955CE">
      <w:pPr>
        <w:ind w:left="540"/>
        <w:rPr>
          <w:rFonts w:ascii="Angsana New" w:hAnsi="Angsana New"/>
          <w:sz w:val="20"/>
          <w:szCs w:val="20"/>
        </w:rPr>
      </w:pPr>
    </w:p>
    <w:p w14:paraId="6E244C06" w14:textId="77777777" w:rsidR="00524C5F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01857965" w14:textId="77777777" w:rsidR="00524C5F" w:rsidRPr="00394109" w:rsidRDefault="00524C5F" w:rsidP="004955CE">
      <w:pPr>
        <w:ind w:left="540"/>
        <w:rPr>
          <w:rFonts w:ascii="Angsana New" w:hAnsi="Angsana New"/>
          <w:sz w:val="20"/>
          <w:szCs w:val="20"/>
        </w:rPr>
      </w:pPr>
    </w:p>
    <w:p w14:paraId="788ECADD" w14:textId="65B2BF9C" w:rsidR="00DB23D3" w:rsidRPr="00394109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="00A82194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190982D0" w14:textId="77777777" w:rsidR="0043732E" w:rsidRPr="00394109" w:rsidRDefault="0043732E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CEC349D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อุปกรณ์</w:t>
      </w:r>
    </w:p>
    <w:p w14:paraId="2CAB36B7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0"/>
          <w:szCs w:val="20"/>
        </w:rPr>
      </w:pPr>
    </w:p>
    <w:p w14:paraId="3F5ECF7D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การรับรู้และการวัดมูลค่า</w:t>
      </w:r>
    </w:p>
    <w:p w14:paraId="334AD36A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0"/>
          <w:szCs w:val="20"/>
        </w:rPr>
      </w:pPr>
    </w:p>
    <w:p w14:paraId="589D5DA7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281EA8D6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B3FD310" w14:textId="77777777" w:rsidR="005A50E9" w:rsidRPr="00394109" w:rsidRDefault="005A50E9" w:rsidP="004955C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อุปกรณ์วัดมูลค่าด้วยราคาทุนหักค่าเสื่อมราคาสะสมและขาดทุนจากการด้อยค่า </w:t>
      </w:r>
    </w:p>
    <w:p w14:paraId="1A90E4EE" w14:textId="77777777" w:rsidR="005A50E9" w:rsidRPr="00394109" w:rsidRDefault="005A50E9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AB4950" w14:textId="156DB92A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ต้นทุนในการรื้อถอน การขนย้าย การบูรณะ</w:t>
      </w:r>
      <w:r w:rsidR="00A82194" w:rsidRPr="00394109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/>
          <w:sz w:val="28"/>
          <w:szCs w:val="28"/>
          <w:cs/>
        </w:rPr>
        <w:t>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1D286D83" w14:textId="77777777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  <w:cs/>
          <w:lang w:eastAsia="en-GB"/>
        </w:rPr>
      </w:pPr>
    </w:p>
    <w:p w14:paraId="32FE0033" w14:textId="66EFFAA1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  <w:r w:rsidRPr="00394109">
        <w:rPr>
          <w:rFonts w:ascii="Angsana New" w:hAnsi="Angsana New"/>
          <w:color w:val="000000"/>
          <w:sz w:val="28"/>
          <w:szCs w:val="28"/>
          <w:cs/>
          <w:lang w:eastAsia="en-GB"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F6EEF9F" w14:textId="77777777" w:rsidR="002E2E3C" w:rsidRPr="00394109" w:rsidRDefault="002E2E3C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p w14:paraId="0A361EC4" w14:textId="7579D308" w:rsidR="005A50E9" w:rsidRPr="00394109" w:rsidRDefault="005A50E9" w:rsidP="004955C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394109">
        <w:rPr>
          <w:rFonts w:ascii="Angsana New" w:hAnsi="Angsana New" w:cs="Angsana New"/>
          <w:color w:val="auto"/>
          <w:sz w:val="28"/>
          <w:szCs w:val="28"/>
          <w:cs/>
        </w:rPr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</w:t>
      </w:r>
      <w:r w:rsidR="00A82194" w:rsidRPr="00394109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394109">
        <w:rPr>
          <w:rFonts w:ascii="Angsana New" w:hAnsi="Angsana New" w:cs="Angsana New"/>
          <w:color w:val="auto"/>
          <w:sz w:val="28"/>
          <w:szCs w:val="28"/>
          <w:cs/>
        </w:rPr>
        <w:t xml:space="preserve">ตามบัญชีของอุปกรณ์ โดยรับรู้ในกำไรหรือขาดทุน </w:t>
      </w:r>
    </w:p>
    <w:p w14:paraId="5946FB00" w14:textId="77777777" w:rsidR="00635CD7" w:rsidRPr="00394109" w:rsidRDefault="00635CD7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4C360FC3" w14:textId="77777777" w:rsidR="00A82194" w:rsidRPr="00394109" w:rsidRDefault="00A8219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29A5D594" w14:textId="77777777" w:rsidR="00A82194" w:rsidRPr="00394109" w:rsidRDefault="00A8219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366293B9" w14:textId="77777777" w:rsidR="00A82194" w:rsidRPr="00394109" w:rsidRDefault="00A8219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243CFF09" w14:textId="77777777" w:rsidR="00A82194" w:rsidRPr="00394109" w:rsidRDefault="00A8219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</w:p>
    <w:p w14:paraId="131818E0" w14:textId="7EC9F15A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lastRenderedPageBreak/>
        <w:t>สินทรัพย์ที่เช่า</w:t>
      </w:r>
    </w:p>
    <w:p w14:paraId="1E7F161B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C7FBD4A" w14:textId="3DD79070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าร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</w:t>
      </w:r>
      <w:r w:rsidR="002E2E3C"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หักด้วยค่าเสื่อมราคาสะสมและขาดทุนจากการด้อยค่า 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 ค่าใช้จ่ายทางการเงินจะบันทึกโดยตรงในกำไรหรือขาดทุน</w:t>
      </w:r>
    </w:p>
    <w:p w14:paraId="1B8D6B32" w14:textId="77777777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7"/>
        <w:jc w:val="both"/>
        <w:rPr>
          <w:rFonts w:ascii="Angsana New" w:hAnsi="Angsana New"/>
          <w:i/>
          <w:iCs/>
          <w:color w:val="0000FF"/>
          <w:sz w:val="20"/>
          <w:szCs w:val="20"/>
          <w:shd w:val="clear" w:color="auto" w:fill="E0E0E0"/>
        </w:rPr>
      </w:pPr>
    </w:p>
    <w:p w14:paraId="1B561031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ต้นทุนที่เกิดขึ้นในภายหลัง</w:t>
      </w:r>
    </w:p>
    <w:p w14:paraId="4FB7F606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F66364B" w14:textId="0574E1BC" w:rsidR="005A50E9" w:rsidRPr="00394109" w:rsidRDefault="005A50E9" w:rsidP="004955CE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394109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ต้นทุนในการเปลี่ยนแทนส่วนประกอบจะรับรู้เป็นส่วนหนึ่งของมูลค่าตามบัญชีของรายการอุปกรณ์ ถ้ามี</w:t>
      </w:r>
      <w:r w:rsidR="00A82194" w:rsidRPr="00394109">
        <w:rPr>
          <w:rFonts w:ascii="Angsana New" w:eastAsia="Times New Roman" w:hAnsi="Angsana New" w:cs="Angsana New"/>
          <w:color w:val="auto"/>
          <w:sz w:val="28"/>
          <w:szCs w:val="28"/>
        </w:rPr>
        <w:br/>
      </w:r>
      <w:r w:rsidRPr="00394109">
        <w:rPr>
          <w:rFonts w:ascii="Angsana New" w:eastAsia="Times New Roman" w:hAnsi="Angsana New" w:cs="Angsana New"/>
          <w:color w:val="auto"/>
          <w:sz w:val="28"/>
          <w:szCs w:val="28"/>
          <w:cs/>
        </w:rPr>
        <w:t>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2E2E3C" w:rsidRPr="00394109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394109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6F3DCD96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104D460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21543B79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77A4735" w14:textId="78228963" w:rsidR="005A50E9" w:rsidRPr="00394109" w:rsidRDefault="005A50E9" w:rsidP="004955CE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394109">
        <w:rPr>
          <w:rFonts w:ascii="Angsana New" w:hAnsi="Angsana New" w:cs="Angsana New"/>
          <w:sz w:val="28"/>
          <w:szCs w:val="28"/>
          <w:cs/>
        </w:rPr>
        <w:t>ค่าเสื่อมราคาคำนวณจากมูลค่าเสื่อมสภาพของอุปกรณ์ ซึ่งประกอบด้วยราคาทุนของสินทรัพย์หรือต้นทุนในการ</w:t>
      </w:r>
      <w:r w:rsidR="00A82194" w:rsidRPr="00394109">
        <w:rPr>
          <w:rFonts w:ascii="Angsana New" w:hAnsi="Angsana New" w:cs="Angsana New"/>
          <w:sz w:val="28"/>
          <w:szCs w:val="28"/>
        </w:rPr>
        <w:br/>
      </w:r>
      <w:r w:rsidRPr="00394109">
        <w:rPr>
          <w:rFonts w:ascii="Angsana New" w:hAnsi="Angsana New" w:cs="Angsana New"/>
          <w:sz w:val="28"/>
          <w:szCs w:val="28"/>
          <w:cs/>
        </w:rPr>
        <w:t xml:space="preserve">เปลี่ยนแทนอื่น หักด้วยมูลค่าคงเหลือของสินทรัพย์ </w:t>
      </w:r>
    </w:p>
    <w:p w14:paraId="690A8335" w14:textId="07ADCAA7" w:rsidR="001176B4" w:rsidRPr="00394109" w:rsidRDefault="001176B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35888FB" w14:textId="2BC14271" w:rsidR="00420F24" w:rsidRPr="00394109" w:rsidRDefault="005A50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</w:t>
      </w:r>
      <w:r w:rsidR="002E2E3C" w:rsidRPr="00394109">
        <w:rPr>
          <w:rFonts w:ascii="Angsana New" w:hAnsi="Angsana New" w:hint="cs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4B0D3A7" w14:textId="71A0E50B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603BEB" w:rsidRPr="00394109" w14:paraId="79DA09AA" w14:textId="77777777" w:rsidTr="00362B48">
        <w:tc>
          <w:tcPr>
            <w:tcW w:w="5390" w:type="dxa"/>
            <w:vAlign w:val="bottom"/>
          </w:tcPr>
          <w:p w14:paraId="3F4DF6F9" w14:textId="6F4B19E4" w:rsidR="00603BEB" w:rsidRPr="00394109" w:rsidRDefault="00420F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307197" w:rsidRPr="00394109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450" w:type="dxa"/>
          </w:tcPr>
          <w:p w14:paraId="2D087F4E" w14:textId="77777777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07197" w:rsidRPr="003941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3A08ACCD" w14:textId="77777777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03BEB" w:rsidRPr="00394109" w14:paraId="2E280522" w14:textId="77777777" w:rsidTr="00362B48">
        <w:tc>
          <w:tcPr>
            <w:tcW w:w="5390" w:type="dxa"/>
            <w:vAlign w:val="bottom"/>
          </w:tcPr>
          <w:p w14:paraId="3CB1ACC1" w14:textId="77777777" w:rsidR="00603BEB" w:rsidRPr="00394109" w:rsidRDefault="0030719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073D3478" w14:textId="77777777" w:rsidR="00603BEB" w:rsidRPr="00394109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ab/>
            </w:r>
            <w:r w:rsidRPr="00394109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</w:rPr>
              <w:t>- 6</w:t>
            </w:r>
          </w:p>
        </w:tc>
        <w:tc>
          <w:tcPr>
            <w:tcW w:w="975" w:type="dxa"/>
          </w:tcPr>
          <w:p w14:paraId="52129697" w14:textId="77777777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2D7909" w:rsidRPr="00394109" w14:paraId="4F919D45" w14:textId="77777777" w:rsidTr="00362B48">
        <w:tc>
          <w:tcPr>
            <w:tcW w:w="5390" w:type="dxa"/>
            <w:vAlign w:val="bottom"/>
          </w:tcPr>
          <w:p w14:paraId="5059C0DE" w14:textId="77777777" w:rsidR="002D7909" w:rsidRPr="00394109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1E48E47C" w14:textId="77777777" w:rsidR="002D7909" w:rsidRPr="00394109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ab/>
            </w:r>
            <w:r w:rsidRPr="00394109">
              <w:rPr>
                <w:rFonts w:ascii="Angsana New" w:hAnsi="Angsana New"/>
                <w:sz w:val="28"/>
                <w:szCs w:val="28"/>
              </w:rPr>
              <w:tab/>
              <w:t>1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</w:rPr>
              <w:t>- 6</w:t>
            </w:r>
          </w:p>
        </w:tc>
        <w:tc>
          <w:tcPr>
            <w:tcW w:w="975" w:type="dxa"/>
          </w:tcPr>
          <w:p w14:paraId="6D7228BC" w14:textId="77777777" w:rsidR="002D7909" w:rsidRPr="00394109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03BEB" w:rsidRPr="00394109" w14:paraId="026FAF04" w14:textId="77777777" w:rsidTr="00362B48">
        <w:tc>
          <w:tcPr>
            <w:tcW w:w="5390" w:type="dxa"/>
            <w:vAlign w:val="bottom"/>
          </w:tcPr>
          <w:p w14:paraId="204B4C57" w14:textId="77777777" w:rsidR="00603BEB" w:rsidRPr="00394109" w:rsidRDefault="0030719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03BC6B25" w14:textId="13DE9052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A1255C"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="002D7909" w:rsidRPr="0039410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1A33">
              <w:rPr>
                <w:rFonts w:ascii="Angsana New" w:hAnsi="Angsana New"/>
                <w:sz w:val="28"/>
                <w:szCs w:val="28"/>
              </w:rPr>
              <w:t>- 10</w:t>
            </w:r>
          </w:p>
        </w:tc>
        <w:tc>
          <w:tcPr>
            <w:tcW w:w="975" w:type="dxa"/>
          </w:tcPr>
          <w:p w14:paraId="6E670D21" w14:textId="77777777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03BEB" w:rsidRPr="00394109" w14:paraId="7E15C938" w14:textId="77777777" w:rsidTr="00362B48">
        <w:tc>
          <w:tcPr>
            <w:tcW w:w="5390" w:type="dxa"/>
            <w:shd w:val="clear" w:color="auto" w:fill="auto"/>
            <w:vAlign w:val="bottom"/>
          </w:tcPr>
          <w:p w14:paraId="1199E208" w14:textId="77777777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5780FB83" w14:textId="77777777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07197" w:rsidRPr="003941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0A3DC0B0" w14:textId="77777777" w:rsidR="00603BEB" w:rsidRPr="00394109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24D56CC5" w14:textId="77777777" w:rsidR="00437A74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394109">
        <w:rPr>
          <w:rFonts w:asciiTheme="majorBidi" w:hAnsiTheme="majorBidi" w:cstheme="majorBidi"/>
          <w:sz w:val="20"/>
          <w:szCs w:val="20"/>
          <w:cs/>
        </w:rPr>
        <w:tab/>
      </w:r>
    </w:p>
    <w:p w14:paraId="2ABA8C1F" w14:textId="77777777" w:rsidR="00603BEB" w:rsidRPr="00394109" w:rsidRDefault="00437A7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</w:rPr>
        <w:tab/>
      </w:r>
      <w:r w:rsidR="005A50E9" w:rsidRPr="00394109">
        <w:rPr>
          <w:rFonts w:ascii="Angsana New" w:hAnsi="Angsana New"/>
          <w:sz w:val="28"/>
          <w:szCs w:val="28"/>
          <w:cs/>
        </w:rPr>
        <w:t xml:space="preserve"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  </w:t>
      </w:r>
      <w:r w:rsidR="005A50E9" w:rsidRPr="00394109">
        <w:rPr>
          <w:rFonts w:ascii="Angsana New" w:hAnsi="Angsana New"/>
          <w:sz w:val="28"/>
          <w:szCs w:val="28"/>
          <w:cs/>
        </w:rPr>
        <w:tab/>
        <w:t>รอบปีบัญชี และปรับปรุงตามความเหมาะสม</w:t>
      </w:r>
    </w:p>
    <w:p w14:paraId="519E50D6" w14:textId="246D3246" w:rsidR="00184C9D" w:rsidRPr="00394109" w:rsidRDefault="00184C9D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C2E694C" w14:textId="6B8A2F1F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2F3EA00A" w14:textId="108E6924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26444D2" w14:textId="1BB115B7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39AD6C2" w14:textId="162DC30B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4A04C7E" w14:textId="44A37343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18FF7D6" w14:textId="77777777" w:rsidR="005A50E9" w:rsidRPr="00394109" w:rsidRDefault="005A50E9" w:rsidP="004955CE">
      <w:pPr>
        <w:pStyle w:val="Heading8"/>
        <w:numPr>
          <w:ilvl w:val="0"/>
          <w:numId w:val="28"/>
        </w:numPr>
        <w:tabs>
          <w:tab w:val="left" w:pos="540"/>
          <w:tab w:val="left" w:pos="630"/>
        </w:tabs>
        <w:ind w:left="630" w:right="0" w:hanging="720"/>
        <w:jc w:val="thaiDistribute"/>
        <w:rPr>
          <w:rFonts w:ascii="Angsana New" w:hAnsi="Angsana New"/>
          <w:b/>
          <w:bCs/>
          <w:i/>
          <w:iCs/>
        </w:rPr>
      </w:pPr>
      <w:r w:rsidRPr="00394109">
        <w:rPr>
          <w:rFonts w:ascii="Angsana New" w:hAnsi="Angsana New"/>
          <w:b/>
          <w:bCs/>
          <w:i/>
          <w:iCs/>
          <w:cs/>
        </w:rPr>
        <w:lastRenderedPageBreak/>
        <w:t>สินทรัพย์ต้นทุนของสัญญา</w:t>
      </w:r>
    </w:p>
    <w:p w14:paraId="4B239B44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p w14:paraId="30086755" w14:textId="70CB6BEF" w:rsidR="005A50E9" w:rsidRPr="00394109" w:rsidRDefault="005A50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DB09D2" w:rsidRPr="00394109">
        <w:rPr>
          <w:rFonts w:ascii="Angsana New" w:hAnsi="Angsana New"/>
          <w:sz w:val="28"/>
          <w:szCs w:val="28"/>
        </w:rPr>
        <w:t xml:space="preserve"> </w:t>
      </w:r>
      <w:r w:rsidR="00DB09D2" w:rsidRPr="00394109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DB09D2" w:rsidRPr="00394109">
        <w:rPr>
          <w:rFonts w:ascii="Angsana New" w:hAnsi="Angsana New"/>
          <w:sz w:val="28"/>
          <w:szCs w:val="28"/>
          <w:cs/>
        </w:rPr>
        <w:t xml:space="preserve"> </w:t>
      </w:r>
      <w:r w:rsidR="00DB09D2" w:rsidRPr="00394109">
        <w:rPr>
          <w:rFonts w:ascii="Angsana New" w:hAnsi="Angsana New" w:hint="cs"/>
          <w:sz w:val="28"/>
          <w:szCs w:val="28"/>
          <w:cs/>
        </w:rPr>
        <w:t>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4D70E35F" w14:textId="77777777" w:rsidR="005A50E9" w:rsidRPr="00394109" w:rsidRDefault="005A50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7ECF95E4" w14:textId="09CC8AC3" w:rsidR="005A50E9" w:rsidRPr="00394109" w:rsidRDefault="005A50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CB6389F" w14:textId="77777777" w:rsidR="005A50E9" w:rsidRPr="00394109" w:rsidRDefault="005A50E9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75A72212" w14:textId="77777777" w:rsidR="00603BEB" w:rsidRPr="00394109" w:rsidRDefault="00603BEB" w:rsidP="004955CE">
      <w:pPr>
        <w:pStyle w:val="Heading8"/>
        <w:numPr>
          <w:ilvl w:val="0"/>
          <w:numId w:val="22"/>
        </w:numPr>
        <w:tabs>
          <w:tab w:val="left" w:pos="540"/>
          <w:tab w:val="left" w:pos="630"/>
        </w:tabs>
        <w:ind w:right="0" w:hanging="72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 xml:space="preserve">สินทรัพย์ไม่มีตัวตน </w:t>
      </w:r>
    </w:p>
    <w:p w14:paraId="27D3058D" w14:textId="77777777" w:rsidR="00603BEB" w:rsidRPr="00394109" w:rsidRDefault="00603BEB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z w:val="20"/>
          <w:szCs w:val="20"/>
        </w:rPr>
      </w:pPr>
    </w:p>
    <w:p w14:paraId="6588B32F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ค่าความนิยม</w:t>
      </w:r>
    </w:p>
    <w:p w14:paraId="484EFE6C" w14:textId="77777777" w:rsidR="005A50E9" w:rsidRPr="00394109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198341BD" w14:textId="4AE53CD3" w:rsidR="005A50E9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spacing w:val="-4"/>
          <w:sz w:val="28"/>
          <w:szCs w:val="28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ได้อธิบายในหมายเหตุประกอบงบการเงินข้อ </w:t>
      </w:r>
      <w:r w:rsidRPr="00394109">
        <w:rPr>
          <w:rFonts w:ascii="Angsana New" w:hAnsi="Angsana New"/>
          <w:sz w:val="28"/>
          <w:szCs w:val="28"/>
        </w:rPr>
        <w:t>3 (</w:t>
      </w:r>
      <w:r w:rsidRPr="00394109">
        <w:rPr>
          <w:rFonts w:ascii="Angsana New" w:hAnsi="Angsana New"/>
          <w:sz w:val="28"/>
          <w:szCs w:val="28"/>
          <w:cs/>
        </w:rPr>
        <w:t>ก) และภายหลังจากการรับรู้เริ่มแรก ค่าความนิยมจะถูกวัดมูลค่าด้วยวิธีราคาทุนสุทธิจากผลขาดทุนจากการด้อยค่าสะสม สำหรับเงินลงทุนที่บันทึกตามวิธีส่วนได้เสีย มูลค่าตามบัญชีของ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 ๆ ที่เป็นส่วนหนึ่งของมูลค่าตามบัญชีของเงินลงทุนรวมถึงค่าความนิยม</w:t>
      </w:r>
    </w:p>
    <w:p w14:paraId="5B7DB498" w14:textId="77777777" w:rsidR="005A50E9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0860942" w14:textId="77777777" w:rsidR="005A50E9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สินทรัพย์ไม่มีตัวตนอื่นๆ</w:t>
      </w:r>
    </w:p>
    <w:p w14:paraId="311DDAE1" w14:textId="77777777" w:rsidR="005A50E9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1BB4E62" w14:textId="32D9CE3F" w:rsidR="00A82194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68CA19D5" w14:textId="77777777" w:rsidR="00A82194" w:rsidRPr="00394109" w:rsidRDefault="00A82194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00FD1B9" w14:textId="0B704A1E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  <w:cs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79ED58EE" w14:textId="77777777" w:rsidR="005A50E9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79A18B" w14:textId="29FF8379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รวมถึงค่าความนิยมที่เกิดขึ้นภายในรับรู้ในกำไรหรือขาดทุนเมื่อเกิดขึ้น</w:t>
      </w:r>
    </w:p>
    <w:p w14:paraId="0DB14F73" w14:textId="77777777" w:rsidR="00835962" w:rsidRPr="00394109" w:rsidRDefault="00835962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AC18842" w14:textId="66419896" w:rsidR="005A50E9" w:rsidRPr="00394109" w:rsidRDefault="00835962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28"/>
          <w:szCs w:val="28"/>
          <w:shd w:val="clear" w:color="auto" w:fill="E0E0E0"/>
        </w:rPr>
      </w:pPr>
      <w:r w:rsidRPr="00394109">
        <w:rPr>
          <w:rFonts w:ascii="Angsana New" w:hAnsi="Angsana New"/>
          <w:i/>
          <w:iCs/>
          <w:sz w:val="28"/>
          <w:szCs w:val="28"/>
        </w:rPr>
        <w:tab/>
      </w:r>
      <w:r w:rsidR="005A50E9" w:rsidRPr="00394109">
        <w:rPr>
          <w:rFonts w:ascii="Angsana New" w:hAnsi="Angsana New"/>
          <w:i/>
          <w:iCs/>
          <w:sz w:val="28"/>
          <w:szCs w:val="28"/>
          <w:cs/>
        </w:rPr>
        <w:t>ค่าตัดจำหน่าย</w:t>
      </w:r>
    </w:p>
    <w:p w14:paraId="6D9544AF" w14:textId="77777777" w:rsidR="005A50E9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78DF65" w14:textId="77777777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ค่าตัดจำหน่ายคำนวณจาก</w:t>
      </w:r>
      <w:r w:rsidRPr="00394109">
        <w:rPr>
          <w:rFonts w:ascii="Angsana New" w:eastAsia="Calibri" w:hAnsi="Angsana New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21ED5DF" w14:textId="77777777" w:rsidR="005A50E9" w:rsidRPr="00394109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FF9DFC" w14:textId="6261AAF3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57E80691" w14:textId="77777777" w:rsidR="00F62624" w:rsidRPr="00394109" w:rsidRDefault="00F62624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BC44885" w14:textId="77777777" w:rsidR="005A50E9" w:rsidRPr="00394109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241EE392" w14:textId="77777777" w:rsidR="00A52017" w:rsidRPr="00394109" w:rsidRDefault="00A5201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394109" w14:paraId="0FA9215E" w14:textId="77777777" w:rsidTr="00A00BB7">
        <w:tc>
          <w:tcPr>
            <w:tcW w:w="4225" w:type="dxa"/>
          </w:tcPr>
          <w:p w14:paraId="500D15EE" w14:textId="77777777" w:rsidR="002927E9" w:rsidRPr="00394109" w:rsidRDefault="002927E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210F26A7" w14:textId="77777777" w:rsidR="002927E9" w:rsidRPr="00394109" w:rsidRDefault="002927E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="00692AE5" w:rsidRPr="00394109">
              <w:rPr>
                <w:rFonts w:ascii="Angsana New" w:hAnsi="Angsana New"/>
                <w:sz w:val="28"/>
                <w:szCs w:val="28"/>
              </w:rPr>
              <w:t>-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5</w:t>
            </w:r>
            <w:r w:rsidR="00692AE5" w:rsidRPr="0039410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5D4A8A51" w14:textId="77777777" w:rsidR="002927E9" w:rsidRPr="00394109" w:rsidRDefault="002927E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3BEB" w:rsidRPr="00394109" w14:paraId="1912BF8C" w14:textId="77777777" w:rsidTr="00A00BB7">
        <w:tc>
          <w:tcPr>
            <w:tcW w:w="4225" w:type="dxa"/>
          </w:tcPr>
          <w:p w14:paraId="6671C1C0" w14:textId="77777777" w:rsidR="00603BEB" w:rsidRPr="00394109" w:rsidRDefault="00D81BF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3522E234" w14:textId="22CD393D" w:rsidR="00603BEB" w:rsidRPr="00394109" w:rsidRDefault="00050AE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="00A14688" w:rsidRPr="00394109">
              <w:rPr>
                <w:rFonts w:ascii="Angsana New" w:hAnsi="Angsana New"/>
                <w:sz w:val="28"/>
                <w:szCs w:val="28"/>
              </w:rPr>
              <w:t>5</w:t>
            </w:r>
            <w:r w:rsidR="00097B4D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7B4D" w:rsidRPr="00394109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="00A14688" w:rsidRPr="00394109">
              <w:rPr>
                <w:rFonts w:ascii="Angsana New" w:hAnsi="Angsana New"/>
                <w:sz w:val="28"/>
                <w:szCs w:val="28"/>
              </w:rPr>
              <w:t>11</w:t>
            </w:r>
            <w:r w:rsidR="00097B4D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7B4D" w:rsidRPr="003941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62" w:type="dxa"/>
          </w:tcPr>
          <w:p w14:paraId="164CBD9C" w14:textId="77777777" w:rsidR="00603BEB" w:rsidRPr="00394109" w:rsidRDefault="00D81BF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</w:tbl>
    <w:p w14:paraId="7F4B2856" w14:textId="77777777" w:rsidR="00FB4054" w:rsidRPr="00394109" w:rsidRDefault="00FB4054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575A37" w14:textId="0BA8EC87" w:rsidR="00603BEB" w:rsidRPr="00394109" w:rsidRDefault="00603BEB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วิธีการตัดจำหน่าย ระยะเวลาที่คา</w:t>
      </w:r>
      <w:r w:rsidR="002B2B67" w:rsidRPr="00394109">
        <w:rPr>
          <w:rFonts w:ascii="Angsana New" w:hAnsi="Angsana New"/>
          <w:sz w:val="28"/>
          <w:szCs w:val="28"/>
          <w:cs/>
        </w:rPr>
        <w:t>ดว่าจะได้รับประโยชน์ และ</w:t>
      </w:r>
      <w:r w:rsidRPr="00394109">
        <w:rPr>
          <w:rFonts w:ascii="Angsana New" w:hAnsi="Angsana New"/>
          <w:sz w:val="28"/>
          <w:szCs w:val="28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Pr="00394109" w:rsidDel="00E44C55">
        <w:rPr>
          <w:rFonts w:ascii="Angsana New" w:hAnsi="Angsana New"/>
          <w:sz w:val="28"/>
          <w:szCs w:val="28"/>
        </w:rPr>
        <w:t xml:space="preserve"> </w:t>
      </w:r>
    </w:p>
    <w:p w14:paraId="0F2CA3E9" w14:textId="77777777" w:rsidR="00D9213A" w:rsidRPr="00394109" w:rsidRDefault="00D9213A" w:rsidP="004955CE">
      <w:pPr>
        <w:pStyle w:val="AccPolicyHeading"/>
        <w:spacing w:line="240" w:lineRule="auto"/>
        <w:rPr>
          <w:rFonts w:ascii="Angsana New" w:hAnsi="Angsana New"/>
          <w:sz w:val="20"/>
          <w:szCs w:val="20"/>
        </w:rPr>
      </w:pPr>
    </w:p>
    <w:p w14:paraId="3E98D067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การด้อยค่า</w:t>
      </w:r>
    </w:p>
    <w:p w14:paraId="077FCB96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CB1F24A" w14:textId="7073203E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1" w:name="OLE_LINK7"/>
      <w:bookmarkStart w:id="2" w:name="OLE_LINK8"/>
      <w:r w:rsidRPr="00394109">
        <w:rPr>
          <w:rFonts w:ascii="Angsana New" w:hAnsi="Angsana New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394109">
        <w:rPr>
          <w:rFonts w:ascii="Angsana New" w:hAnsi="Angsana New"/>
          <w:sz w:val="28"/>
          <w:szCs w:val="28"/>
        </w:rPr>
        <w:t xml:space="preserve">  </w:t>
      </w:r>
      <w:r w:rsidRPr="00394109">
        <w:rPr>
          <w:rFonts w:ascii="Angsana New" w:hAnsi="Angsana New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</w:t>
      </w:r>
      <w:r w:rsidR="002E2E3C" w:rsidRPr="00394109">
        <w:rPr>
          <w:rFonts w:ascii="Angsana New" w:hAnsi="Angsana New" w:hint="cs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61A8CE95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40A11D5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7220DF86" w14:textId="2C4DDD24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2"/>
          <w:szCs w:val="22"/>
          <w:cs/>
        </w:rPr>
      </w:pPr>
    </w:p>
    <w:p w14:paraId="058A485F" w14:textId="1572D9F9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  <w:cs/>
        </w:rPr>
      </w:pPr>
      <w:r w:rsidRPr="00394109">
        <w:rPr>
          <w:rFonts w:ascii="Angsana New" w:hAnsi="Angsana New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250704F5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55F76F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12021B4B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75DDC809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394109">
        <w:rPr>
          <w:rFonts w:ascii="Angsana New" w:hAnsi="Angsana New"/>
          <w:iCs/>
          <w:sz w:val="28"/>
          <w:szCs w:val="28"/>
          <w:cs/>
        </w:rPr>
        <w:t>การกลับรายการด้อยค่า</w:t>
      </w:r>
    </w:p>
    <w:p w14:paraId="584FFF86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100A9412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 </w:t>
      </w:r>
    </w:p>
    <w:p w14:paraId="00DF2898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C250F96" w14:textId="77777777" w:rsidR="00CD1671" w:rsidRPr="00394109" w:rsidRDefault="00CD1671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94109">
        <w:rPr>
          <w:rFonts w:ascii="Angsana New" w:hAnsi="Angsana New"/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4D3A219" w14:textId="77777777" w:rsidR="005D58DA" w:rsidRPr="00394109" w:rsidRDefault="005D58DA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5FE4554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lastRenderedPageBreak/>
        <w:t>หนี้สินที่มีภาระดอกเบี้ย</w:t>
      </w:r>
    </w:p>
    <w:p w14:paraId="46B6781A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FF"/>
          <w:sz w:val="20"/>
          <w:szCs w:val="20"/>
          <w:cs/>
        </w:rPr>
      </w:pPr>
    </w:p>
    <w:bookmarkEnd w:id="1"/>
    <w:bookmarkEnd w:id="2"/>
    <w:p w14:paraId="612A51AA" w14:textId="422982F9" w:rsidR="00CD1671" w:rsidRPr="00394109" w:rsidRDefault="00CD1671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2F8BC6E4" w14:textId="77777777" w:rsidR="00437A74" w:rsidRPr="00394109" w:rsidRDefault="00437A7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2059F465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เจ้าหนี้การค้าและเจ้าหนี้อื่น</w:t>
      </w:r>
    </w:p>
    <w:p w14:paraId="360178D2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184D79E" w14:textId="77777777" w:rsidR="005D58DA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เจ้าหนี้การค้าและเจ้าหนี้อื่นแสดงในราคาทุน</w:t>
      </w:r>
    </w:p>
    <w:p w14:paraId="1050C59B" w14:textId="569EA0C8" w:rsidR="003448E4" w:rsidRPr="00394109" w:rsidRDefault="003448E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05B992DE" w14:textId="77777777" w:rsidR="00CD1671" w:rsidRPr="00394109" w:rsidRDefault="00CD1671" w:rsidP="004955CE">
      <w:pPr>
        <w:pStyle w:val="Heading8"/>
        <w:numPr>
          <w:ilvl w:val="0"/>
          <w:numId w:val="2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394109">
        <w:rPr>
          <w:rFonts w:ascii="Angsana New" w:hAnsi="Angsana New"/>
          <w:b/>
          <w:bCs/>
          <w:i/>
          <w:iCs/>
          <w:cs/>
        </w:rPr>
        <w:t>หนี้สินที่เกิดจากสัญญา</w:t>
      </w:r>
    </w:p>
    <w:p w14:paraId="3B441408" w14:textId="77777777" w:rsidR="00CD1671" w:rsidRPr="00394109" w:rsidRDefault="00CD1671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sz w:val="20"/>
          <w:szCs w:val="20"/>
        </w:rPr>
      </w:pPr>
    </w:p>
    <w:p w14:paraId="3D68B3DE" w14:textId="6580C067" w:rsidR="00026A32" w:rsidRPr="00394109" w:rsidRDefault="003448E4" w:rsidP="004955CE">
      <w:pPr>
        <w:ind w:left="540"/>
        <w:jc w:val="thaiDistribute"/>
        <w:rPr>
          <w:rFonts w:ascii="Angsana New" w:hAnsi="Angsana New"/>
          <w:sz w:val="28"/>
          <w:szCs w:val="28"/>
        </w:rPr>
      </w:pPr>
      <w:bookmarkStart w:id="3" w:name="_Hlk33149325"/>
      <w:r w:rsidRPr="00394109">
        <w:rPr>
          <w:rFonts w:ascii="Angsana New" w:hAnsi="Angsana New" w:hint="cs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กลุ่มบริษัทรับรู้รายได้ที่เกี่ยวข้อง</w:t>
      </w:r>
      <w:bookmarkEnd w:id="3"/>
    </w:p>
    <w:p w14:paraId="17620DC1" w14:textId="77777777" w:rsidR="00A82194" w:rsidRPr="00394109" w:rsidRDefault="00A82194" w:rsidP="004955CE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74C926AF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ผลประโยชน์ของพนักงาน</w:t>
      </w:r>
      <w:r w:rsidRPr="00394109">
        <w:rPr>
          <w:rFonts w:ascii="Angsana New" w:hAnsi="Angsana New"/>
          <w:b/>
          <w:bCs/>
          <w:i/>
          <w:iCs/>
          <w:color w:val="0000FF"/>
          <w:shd w:val="clear" w:color="auto" w:fill="E0E0E0"/>
          <w:cs/>
        </w:rPr>
        <w:t xml:space="preserve"> </w:t>
      </w:r>
    </w:p>
    <w:p w14:paraId="63DDFC03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619E36B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394109">
        <w:rPr>
          <w:rFonts w:ascii="Angsana New" w:hAnsi="Angsana New"/>
          <w:iCs/>
          <w:sz w:val="28"/>
          <w:szCs w:val="28"/>
          <w:cs/>
        </w:rPr>
        <w:t>โครงการสมทบเงิน</w:t>
      </w:r>
    </w:p>
    <w:p w14:paraId="3A366207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35B7E6F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394109">
        <w:rPr>
          <w:rFonts w:ascii="Angsana New" w:hAnsi="Angsana New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80E44A2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Cs/>
          <w:sz w:val="20"/>
          <w:szCs w:val="20"/>
        </w:rPr>
      </w:pPr>
    </w:p>
    <w:p w14:paraId="566BF2A9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  <w:cs/>
        </w:rPr>
      </w:pPr>
      <w:r w:rsidRPr="00394109">
        <w:rPr>
          <w:rFonts w:ascii="Angsana New" w:hAnsi="Angsana New"/>
          <w:iCs/>
          <w:sz w:val="28"/>
          <w:szCs w:val="28"/>
          <w:cs/>
        </w:rPr>
        <w:t>โครงการผลประโยชน์ที่กำหนดไว้</w:t>
      </w:r>
    </w:p>
    <w:p w14:paraId="06492852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F9C8CFC" w14:textId="4C22F829" w:rsidR="00C7655E" w:rsidRPr="00394109" w:rsidRDefault="00C7655E" w:rsidP="004955CE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394109">
        <w:rPr>
          <w:rFonts w:ascii="Angsana New" w:hAnsi="Angsana New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73D9660D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62CFE00" w14:textId="77777777" w:rsidR="00C7655E" w:rsidRPr="00394109" w:rsidRDefault="00C7655E" w:rsidP="004955CE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394109">
        <w:rPr>
          <w:rFonts w:ascii="Angsana New" w:hAnsi="Angsana New"/>
          <w:i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37193AD0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  <w:cs/>
        </w:rPr>
      </w:pPr>
    </w:p>
    <w:p w14:paraId="5DF21E4B" w14:textId="77777777" w:rsidR="00C7655E" w:rsidRPr="00394109" w:rsidRDefault="00C7655E" w:rsidP="004955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394109">
        <w:rPr>
          <w:rFonts w:ascii="Angsana New" w:eastAsia="Times New Roman" w:hAnsi="Angsana New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394109">
        <w:rPr>
          <w:rFonts w:ascii="Angsana New" w:eastAsia="Times New Roman" w:hAnsi="Angsana New"/>
          <w:sz w:val="28"/>
          <w:szCs w:val="28"/>
          <w:cs/>
        </w:rPr>
        <w:t>กลุ่มบริษัท</w:t>
      </w:r>
      <w:r w:rsidRPr="00394109">
        <w:rPr>
          <w:rFonts w:ascii="Angsana New" w:hAnsi="Angsana New"/>
          <w:i/>
          <w:sz w:val="28"/>
          <w:szCs w:val="28"/>
          <w:cs/>
        </w:rPr>
        <w:t>กำหนดดอกเบี้ยจ่ายของ</w:t>
      </w:r>
      <w:r w:rsidRPr="00394109">
        <w:rPr>
          <w:rFonts w:ascii="Angsana New" w:eastAsia="Times New Roman" w:hAnsi="Angsana New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394109">
        <w:rPr>
          <w:rFonts w:ascii="Angsana New" w:hAnsi="Angsana New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394109">
        <w:rPr>
          <w:rFonts w:ascii="Angsana New" w:eastAsia="Times New Roman" w:hAnsi="Angsana New"/>
          <w:i/>
          <w:sz w:val="28"/>
          <w:szCs w:val="28"/>
          <w:cs/>
        </w:rPr>
        <w:t>รับรู้รายการในกำไรหรือขาดทุน</w:t>
      </w:r>
    </w:p>
    <w:p w14:paraId="2C811031" w14:textId="77777777" w:rsidR="00C7655E" w:rsidRPr="00394109" w:rsidRDefault="00C7655E" w:rsidP="004955CE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8"/>
          <w:szCs w:val="28"/>
        </w:rPr>
      </w:pPr>
    </w:p>
    <w:p w14:paraId="4EEF2806" w14:textId="5C1298F5" w:rsidR="003448E4" w:rsidRPr="00394109" w:rsidRDefault="00C7655E" w:rsidP="004955CE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8"/>
          <w:szCs w:val="28"/>
        </w:rPr>
      </w:pPr>
      <w:r w:rsidRPr="00394109">
        <w:rPr>
          <w:rFonts w:ascii="Angsana New" w:eastAsia="Times New Roman" w:hAnsi="Angsana New"/>
          <w:i/>
          <w:sz w:val="28"/>
          <w:szCs w:val="28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A82194" w:rsidRPr="00394109">
        <w:rPr>
          <w:rFonts w:ascii="Angsana New" w:eastAsia="Times New Roman" w:hAnsi="Angsana New"/>
          <w:i/>
          <w:sz w:val="28"/>
          <w:szCs w:val="28"/>
        </w:rPr>
        <w:br/>
      </w:r>
      <w:r w:rsidRPr="00394109">
        <w:rPr>
          <w:rFonts w:ascii="Angsana New" w:eastAsia="Times New Roman" w:hAnsi="Angsana New"/>
          <w:i/>
          <w:sz w:val="28"/>
          <w:szCs w:val="28"/>
          <w:cs/>
        </w:rPr>
        <w:t xml:space="preserve"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394109">
        <w:rPr>
          <w:rFonts w:ascii="Angsana New" w:eastAsia="Times New Roman" w:hAnsi="Angsana New"/>
          <w:sz w:val="28"/>
          <w:szCs w:val="28"/>
          <w:cs/>
        </w:rPr>
        <w:t>กลุ่มบริษัท</w:t>
      </w:r>
      <w:r w:rsidRPr="00394109">
        <w:rPr>
          <w:rFonts w:ascii="Angsana New" w:hAnsi="Angsana New"/>
          <w:i/>
          <w:sz w:val="28"/>
          <w:szCs w:val="28"/>
          <w:cs/>
        </w:rPr>
        <w:t>รับรู้</w:t>
      </w:r>
      <w:r w:rsidRPr="00394109">
        <w:rPr>
          <w:rFonts w:ascii="Angsana New" w:eastAsia="Times New Roman" w:hAnsi="Angsana New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429D934B" w14:textId="77777777" w:rsidR="00FB70EE" w:rsidRPr="00394109" w:rsidRDefault="00FB70EE" w:rsidP="004955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Cs/>
          <w:sz w:val="20"/>
          <w:szCs w:val="20"/>
          <w:cs/>
        </w:rPr>
      </w:pPr>
    </w:p>
    <w:p w14:paraId="649140BC" w14:textId="767DB0A9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394109">
        <w:rPr>
          <w:rFonts w:ascii="Angsana New" w:hAnsi="Angsana New"/>
          <w:iCs/>
          <w:sz w:val="28"/>
          <w:szCs w:val="28"/>
          <w:cs/>
        </w:rPr>
        <w:t xml:space="preserve">ผลประโยชน์เมื่อเลิกจ้าง </w:t>
      </w:r>
    </w:p>
    <w:p w14:paraId="336D4EC1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3730F85" w14:textId="463A22CD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394109">
        <w:rPr>
          <w:rFonts w:ascii="Angsana New" w:hAnsi="Angsana New"/>
          <w:i/>
          <w:sz w:val="28"/>
          <w:szCs w:val="28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</w:t>
      </w:r>
      <w:r w:rsidR="00A82194" w:rsidRPr="00394109">
        <w:rPr>
          <w:rFonts w:ascii="Angsana New" w:hAnsi="Angsana New"/>
          <w:i/>
          <w:sz w:val="28"/>
          <w:szCs w:val="28"/>
        </w:rPr>
        <w:br/>
      </w:r>
      <w:r w:rsidRPr="00394109">
        <w:rPr>
          <w:rFonts w:ascii="Angsana New" w:hAnsi="Angsana New"/>
          <w:i/>
          <w:sz w:val="28"/>
          <w:szCs w:val="28"/>
          <w:cs/>
        </w:rPr>
        <w:t xml:space="preserve">หากระยะเวลาการจ่ายผลประโยชน์เกินกว่า </w:t>
      </w:r>
      <w:r w:rsidRPr="00394109">
        <w:rPr>
          <w:rFonts w:ascii="Angsana New" w:hAnsi="Angsana New"/>
          <w:iCs/>
          <w:sz w:val="28"/>
          <w:szCs w:val="28"/>
        </w:rPr>
        <w:t>12</w:t>
      </w:r>
      <w:r w:rsidRPr="00394109">
        <w:rPr>
          <w:rFonts w:ascii="Angsana New" w:hAnsi="Angsana New"/>
          <w:i/>
          <w:sz w:val="28"/>
          <w:szCs w:val="28"/>
        </w:rPr>
        <w:t xml:space="preserve"> </w:t>
      </w:r>
      <w:r w:rsidRPr="00394109">
        <w:rPr>
          <w:rFonts w:ascii="Angsana New" w:hAnsi="Angsana New"/>
          <w:i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02706C7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243BF99B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394109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2BE365C8" w14:textId="77777777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DC48585" w14:textId="3F55F66D" w:rsidR="00C7655E" w:rsidRPr="00394109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394109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FDB9946" w14:textId="77777777" w:rsidR="00A82194" w:rsidRPr="00394109" w:rsidRDefault="00A82194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62B9A3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ประมาณการหนี้สิน</w:t>
      </w:r>
    </w:p>
    <w:p w14:paraId="10787A8F" w14:textId="77777777" w:rsidR="00603BEB" w:rsidRPr="00394109" w:rsidRDefault="00603BEB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79027957" w14:textId="74970FFD" w:rsidR="00E70DA1" w:rsidRPr="00394109" w:rsidRDefault="00C7655E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F6040D" w14:textId="77777777" w:rsidR="00BB16C8" w:rsidRPr="00394109" w:rsidRDefault="00BB16C8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6F0653E4" w14:textId="77777777" w:rsidR="00C7655E" w:rsidRPr="00394109" w:rsidRDefault="00C7655E" w:rsidP="004955CE">
      <w:pPr>
        <w:pStyle w:val="Heading8"/>
        <w:numPr>
          <w:ilvl w:val="0"/>
          <w:numId w:val="2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394109">
        <w:rPr>
          <w:rFonts w:ascii="Angsana New" w:hAnsi="Angsana New"/>
          <w:b/>
          <w:bCs/>
          <w:i/>
          <w:iCs/>
          <w:cs/>
        </w:rPr>
        <w:t>การวัดมูลค่ายุติธรรม</w:t>
      </w:r>
    </w:p>
    <w:p w14:paraId="60CD44B1" w14:textId="77777777" w:rsidR="00407FE0" w:rsidRPr="00394109" w:rsidRDefault="00407FE0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3DD125AC" w14:textId="3366B040" w:rsidR="00407FE0" w:rsidRPr="00394109" w:rsidRDefault="00407FE0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กลุ่มบริษัทกำหนดกรอบแนวคิดของการควบคุมเกี่ยวกับการวัดมูลค่ายุติธรรม กรอบแนวคิดนี้รวมถึงกลุ่ม</w:t>
      </w:r>
      <w:r w:rsidR="008E58A6"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 xml:space="preserve">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394109">
        <w:rPr>
          <w:rFonts w:ascii="Angsana New" w:hAnsi="Angsana New"/>
          <w:sz w:val="28"/>
          <w:szCs w:val="28"/>
        </w:rPr>
        <w:t xml:space="preserve">3 </w:t>
      </w:r>
      <w:r w:rsidRPr="00394109">
        <w:rPr>
          <w:rFonts w:ascii="Angsana New" w:hAnsi="Angsana New"/>
          <w:sz w:val="28"/>
          <w:szCs w:val="28"/>
          <w:cs/>
        </w:rPr>
        <w:t xml:space="preserve">และรายงานโดยตรงต่อผู้บริหารสูงสุดทางด้านการเงิน </w:t>
      </w:r>
    </w:p>
    <w:p w14:paraId="1B9F1C7E" w14:textId="77777777" w:rsidR="00407FE0" w:rsidRPr="00394109" w:rsidRDefault="00407FE0" w:rsidP="004955CE">
      <w:pPr>
        <w:pStyle w:val="BodyText"/>
        <w:spacing w:after="0" w:line="240" w:lineRule="auto"/>
        <w:ind w:left="108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4214BB8E" w14:textId="77777777" w:rsidR="00407FE0" w:rsidRPr="00394109" w:rsidRDefault="00407FE0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  <w:lang w:val="en-GB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06C0FC0" w14:textId="0693FEEE" w:rsidR="00407FE0" w:rsidRPr="00394109" w:rsidRDefault="00407FE0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67"/>
        <w:rPr>
          <w:rFonts w:ascii="Angsana New" w:hAnsi="Angsana New"/>
          <w:sz w:val="20"/>
          <w:szCs w:val="20"/>
          <w:lang w:val="en-GB"/>
        </w:rPr>
      </w:pPr>
    </w:p>
    <w:p w14:paraId="76A7A488" w14:textId="77777777" w:rsidR="00A82194" w:rsidRPr="00394109" w:rsidRDefault="00A82194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67"/>
        <w:rPr>
          <w:rFonts w:ascii="Angsana New" w:hAnsi="Angsana New"/>
          <w:sz w:val="20"/>
          <w:szCs w:val="20"/>
          <w:lang w:val="en-GB"/>
        </w:rPr>
      </w:pPr>
    </w:p>
    <w:p w14:paraId="3CA5186F" w14:textId="185FFED4" w:rsidR="00407FE0" w:rsidRPr="00394109" w:rsidRDefault="00407FE0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67"/>
        <w:jc w:val="thaiDistribute"/>
        <w:rPr>
          <w:rFonts w:ascii="Angsana New" w:hAnsi="Angsana New"/>
          <w:sz w:val="28"/>
          <w:szCs w:val="28"/>
          <w:lang w:val="en-GB"/>
        </w:rPr>
      </w:pPr>
      <w:r w:rsidRPr="00394109">
        <w:rPr>
          <w:rFonts w:ascii="Angsana New" w:hAnsi="Angsana New"/>
          <w:sz w:val="28"/>
          <w:szCs w:val="28"/>
          <w:cs/>
          <w:lang w:val="en-GB"/>
        </w:rPr>
        <w:lastRenderedPageBreak/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35BFC396" w14:textId="77777777" w:rsidR="00A82194" w:rsidRPr="00394109" w:rsidRDefault="00A82194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6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D46E3E8" w14:textId="77777777" w:rsidR="00407FE0" w:rsidRPr="00394109" w:rsidRDefault="00407FE0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3A2005D" w14:textId="77777777" w:rsidR="00407FE0" w:rsidRPr="00394109" w:rsidRDefault="00407FE0" w:rsidP="004955CE">
      <w:pPr>
        <w:pStyle w:val="block"/>
        <w:numPr>
          <w:ilvl w:val="0"/>
          <w:numId w:val="29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394109">
        <w:rPr>
          <w:rFonts w:ascii="Angsana New" w:hAnsi="Angsana New"/>
          <w:sz w:val="28"/>
          <w:szCs w:val="28"/>
          <w:cs/>
          <w:lang w:bidi="th-TH"/>
        </w:rPr>
        <w:t xml:space="preserve">ข้อมูลระดับ </w:t>
      </w:r>
      <w:r w:rsidRPr="00394109">
        <w:rPr>
          <w:rFonts w:ascii="Angsana New" w:hAnsi="Angsana New"/>
          <w:sz w:val="28"/>
          <w:szCs w:val="28"/>
          <w:lang w:bidi="th-TH"/>
        </w:rPr>
        <w:t xml:space="preserve">1  </w:t>
      </w:r>
      <w:r w:rsidRPr="00394109">
        <w:rPr>
          <w:rFonts w:ascii="Angsana New" w:hAnsi="Angsana New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 หนี้สินอย่างเดียวกัน</w:t>
      </w:r>
    </w:p>
    <w:p w14:paraId="58F4DBC1" w14:textId="77777777" w:rsidR="00407FE0" w:rsidRPr="00394109" w:rsidRDefault="00407FE0" w:rsidP="004955CE">
      <w:pPr>
        <w:pStyle w:val="block"/>
        <w:numPr>
          <w:ilvl w:val="0"/>
          <w:numId w:val="29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394109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394109">
        <w:rPr>
          <w:rFonts w:ascii="Angsana New" w:hAnsi="Angsana New"/>
          <w:sz w:val="28"/>
          <w:szCs w:val="28"/>
          <w:lang w:bidi="th-TH"/>
        </w:rPr>
        <w:t xml:space="preserve"> 2  </w:t>
      </w:r>
      <w:r w:rsidRPr="00394109">
        <w:rPr>
          <w:rFonts w:ascii="Angsana New" w:hAnsi="Angsana New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94109">
        <w:rPr>
          <w:rFonts w:ascii="Angsana New" w:hAnsi="Angsana New"/>
          <w:sz w:val="28"/>
          <w:szCs w:val="28"/>
          <w:lang w:bidi="th-TH"/>
        </w:rPr>
        <w:t>1</w:t>
      </w:r>
    </w:p>
    <w:p w14:paraId="449F7180" w14:textId="6B7E455D" w:rsidR="00407FE0" w:rsidRPr="00394109" w:rsidRDefault="00407FE0" w:rsidP="004955CE">
      <w:pPr>
        <w:pStyle w:val="block"/>
        <w:numPr>
          <w:ilvl w:val="0"/>
          <w:numId w:val="29"/>
        </w:numPr>
        <w:tabs>
          <w:tab w:val="left" w:pos="900"/>
        </w:tabs>
        <w:spacing w:after="0" w:line="240" w:lineRule="auto"/>
        <w:ind w:left="90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394109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394109">
        <w:rPr>
          <w:rFonts w:ascii="Angsana New" w:hAnsi="Angsana New"/>
          <w:sz w:val="28"/>
          <w:szCs w:val="28"/>
          <w:lang w:bidi="th-TH"/>
        </w:rPr>
        <w:t xml:space="preserve"> 3 </w:t>
      </w:r>
      <w:r w:rsidRPr="00394109">
        <w:rPr>
          <w:rFonts w:ascii="Angsana New" w:hAnsi="Angsana New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D2150A" w14:textId="77777777" w:rsidR="00407FE0" w:rsidRPr="00394109" w:rsidRDefault="00407FE0" w:rsidP="004955CE">
      <w:pPr>
        <w:pStyle w:val="BodyText"/>
        <w:spacing w:after="0" w:line="240" w:lineRule="auto"/>
        <w:ind w:left="1080"/>
        <w:jc w:val="both"/>
        <w:rPr>
          <w:rFonts w:ascii="Angsana New" w:hAnsi="Angsana New"/>
          <w:sz w:val="20"/>
          <w:szCs w:val="20"/>
        </w:rPr>
      </w:pPr>
    </w:p>
    <w:p w14:paraId="1D7DFCCC" w14:textId="20D643D3" w:rsidR="00407FE0" w:rsidRPr="00394109" w:rsidRDefault="00407FE0" w:rsidP="004955CE">
      <w:pPr>
        <w:pStyle w:val="BodyText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6F4C6B9" w14:textId="77777777" w:rsidR="002E2E3C" w:rsidRPr="00394109" w:rsidRDefault="002E2E3C" w:rsidP="004955CE">
      <w:pPr>
        <w:pStyle w:val="BodyText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775D7E" w14:textId="79DDB1D9" w:rsidR="00026A32" w:rsidRPr="00394109" w:rsidRDefault="00407FE0" w:rsidP="004955CE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ab/>
      </w:r>
      <w:r w:rsidRPr="00394109">
        <w:rPr>
          <w:rFonts w:ascii="Angsana New" w:hAnsi="Angsana New"/>
          <w:sz w:val="28"/>
          <w:szCs w:val="28"/>
          <w:cs/>
        </w:rPr>
        <w:tab/>
        <w:t xml:space="preserve"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 </w:t>
      </w:r>
    </w:p>
    <w:p w14:paraId="48FCBAA8" w14:textId="77777777" w:rsidR="00A82194" w:rsidRPr="00394109" w:rsidRDefault="00A82194" w:rsidP="004955CE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594A5E3F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รายได้</w:t>
      </w:r>
    </w:p>
    <w:p w14:paraId="150E8EED" w14:textId="0FB08D09" w:rsidR="00603BEB" w:rsidRPr="00394109" w:rsidRDefault="00603BEB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F4B6E1" w14:textId="77777777" w:rsidR="00854FC0" w:rsidRPr="00394109" w:rsidRDefault="00854FC0" w:rsidP="004955CE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394109">
        <w:rPr>
          <w:rFonts w:ascii="Angsana New" w:hAnsi="Angsana New" w:hint="cs"/>
          <w:b/>
          <w:bCs/>
          <w:i/>
          <w:iCs/>
          <w:sz w:val="28"/>
          <w:szCs w:val="28"/>
        </w:rPr>
        <w:t>2562</w:t>
      </w:r>
    </w:p>
    <w:p w14:paraId="4A18BA72" w14:textId="77777777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31B576B0" w14:textId="22919D5E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9971E86" w14:textId="77777777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557AB353" w14:textId="77777777" w:rsidR="00854FC0" w:rsidRPr="00394109" w:rsidRDefault="00854FC0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 w:hint="cs"/>
          <w:i/>
          <w:iCs/>
          <w:sz w:val="28"/>
          <w:szCs w:val="28"/>
          <w:cs/>
        </w:rPr>
        <w:t>การขายสินค้าและบริการ</w:t>
      </w:r>
    </w:p>
    <w:p w14:paraId="5F3E5D47" w14:textId="77777777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68D5CBC" w14:textId="39E40867" w:rsidR="00854FC0" w:rsidRPr="00394109" w:rsidRDefault="00854FC0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รับคืนสินค้าซึ่งประมาณการจากข้อมูลในอดีต</w:t>
      </w:r>
    </w:p>
    <w:p w14:paraId="282B8060" w14:textId="77777777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7E8A1E4" w14:textId="7C233C1E" w:rsidR="00854FC0" w:rsidRPr="00394109" w:rsidRDefault="00854FC0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 w:hint="cs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ต้นทุนที่เกี่ยวข้องรับรู้ในกำไรหรือขาดทุน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เมื่อเกิดขึ้น</w:t>
      </w:r>
    </w:p>
    <w:p w14:paraId="3C989C2A" w14:textId="50FB0F3C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A8459D9" w14:textId="5277A6A2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34075A8" w14:textId="6AEEA1F1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FC79AAD" w14:textId="77777777" w:rsidR="00A82194" w:rsidRPr="00394109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7F4BEB4" w14:textId="48F3EDEA" w:rsidR="00854FC0" w:rsidRPr="00394109" w:rsidRDefault="00854FC0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lastRenderedPageBreak/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หากสินค้าและบริการดังกล่าวแตกต่างกัน</w:t>
      </w:r>
      <w:r w:rsidRPr="00394109">
        <w:rPr>
          <w:rFonts w:ascii="Angsana New" w:hAnsi="Angsana New" w:hint="cs"/>
          <w:sz w:val="28"/>
          <w:szCs w:val="28"/>
        </w:rPr>
        <w:t xml:space="preserve"> (</w:t>
      </w:r>
      <w:r w:rsidRPr="00394109">
        <w:rPr>
          <w:rFonts w:ascii="Angsana New" w:hAnsi="Angsana New" w:hint="cs"/>
          <w:sz w:val="28"/>
          <w:szCs w:val="28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394109">
        <w:rPr>
          <w:rFonts w:ascii="Angsana New" w:hAnsi="Angsana New" w:hint="cs"/>
          <w:sz w:val="28"/>
          <w:szCs w:val="28"/>
        </w:rPr>
        <w:t>)</w:t>
      </w:r>
      <w:r w:rsidRPr="00394109">
        <w:rPr>
          <w:rFonts w:ascii="Angsana New" w:hAnsi="Angsana New" w:hint="cs"/>
          <w:sz w:val="28"/>
          <w:szCs w:val="28"/>
          <w:cs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654FD24B" w14:textId="77777777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2ED09094" w14:textId="77777777" w:rsidR="00854FC0" w:rsidRPr="00394109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28"/>
          <w:szCs w:val="28"/>
          <w:shd w:val="clear" w:color="auto" w:fill="D9D9D9" w:themeFill="background1" w:themeFillShade="D9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394109">
        <w:rPr>
          <w:rFonts w:ascii="Angsana New" w:hAnsi="Angsana New" w:hint="cs"/>
          <w:b/>
          <w:bCs/>
          <w:i/>
          <w:iCs/>
          <w:sz w:val="28"/>
          <w:szCs w:val="28"/>
        </w:rPr>
        <w:t>2561</w:t>
      </w:r>
    </w:p>
    <w:p w14:paraId="031F39B0" w14:textId="77777777" w:rsidR="00854FC0" w:rsidRPr="00394109" w:rsidRDefault="00854FC0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A8DCD1F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32326843"/>
      <w:r w:rsidRPr="00394109">
        <w:rPr>
          <w:rFonts w:ascii="Angsana New" w:hAnsi="Angsana New"/>
          <w:sz w:val="28"/>
          <w:szCs w:val="28"/>
          <w:cs/>
        </w:rPr>
        <w:t>รายได้ที่รับรู้ไม่รวมภาษีมูลค่าเพิ่มและแสดงสุทธิจากส่วนลดการค้า และส่วนลดตามปริมาณ</w:t>
      </w:r>
    </w:p>
    <w:p w14:paraId="5D0312D9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F700F2" w14:textId="42AE217F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สำหรับสัญญาที่มีหลายส่วนประกอบ ซึ่งรวมการขายสินค้า การให้บริการ และการให้บริการหลังการขาย (รายได้จากการบริการบำรุงรักษา) ในสัญญาเดียวกัน กิจการปันส่วนรายได้ให้แต่ละส่วนประกอบนั้นตามราคามูลค่ายุติธรรม ณ วันที่สัญญาเริ่ม การรับรู้รายได้สำหรับแต่ละส่วนประกอบ และสำหรับสัญญาที่มีส่วนประกอบเดียวรับรู้รายได้ดังนี้</w:t>
      </w:r>
      <w:bookmarkEnd w:id="4"/>
    </w:p>
    <w:p w14:paraId="2D47CDE5" w14:textId="36B28BFB" w:rsidR="00A82194" w:rsidRPr="00394109" w:rsidRDefault="00A82194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73EC3640" w14:textId="1E8C5855" w:rsidR="00DA7329" w:rsidRPr="00394109" w:rsidRDefault="00DA7329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Cs/>
          <w:sz w:val="28"/>
          <w:szCs w:val="28"/>
        </w:rPr>
      </w:pPr>
      <w:r w:rsidRPr="00394109">
        <w:rPr>
          <w:rFonts w:ascii="Angsana New" w:hAnsi="Angsana New"/>
          <w:iCs/>
          <w:sz w:val="28"/>
          <w:szCs w:val="28"/>
          <w:cs/>
        </w:rPr>
        <w:t>การขายสินค้า</w:t>
      </w:r>
    </w:p>
    <w:p w14:paraId="47EA3C7F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01FA8BC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</w:t>
      </w:r>
    </w:p>
    <w:p w14:paraId="5998EA8B" w14:textId="77777777" w:rsidR="00DA7329" w:rsidRPr="00394109" w:rsidRDefault="00DA7329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Angsana New" w:hAnsi="Angsana New"/>
          <w:iCs/>
          <w:sz w:val="20"/>
          <w:szCs w:val="20"/>
        </w:rPr>
      </w:pPr>
    </w:p>
    <w:p w14:paraId="5A6AC3D1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  <w:cs/>
        </w:rPr>
      </w:pPr>
      <w:r w:rsidRPr="00394109">
        <w:rPr>
          <w:rFonts w:ascii="Angsana New" w:hAnsi="Angsana New"/>
          <w:iCs/>
          <w:sz w:val="28"/>
          <w:szCs w:val="28"/>
          <w:cs/>
        </w:rPr>
        <w:t>การให้บริการ</w:t>
      </w:r>
    </w:p>
    <w:p w14:paraId="4CE711AD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79DF123" w14:textId="67B81EAB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28"/>
          <w:szCs w:val="28"/>
        </w:rPr>
      </w:pPr>
      <w:r w:rsidRPr="00394109">
        <w:rPr>
          <w:rFonts w:ascii="Angsana New" w:hAnsi="Angsana New"/>
          <w:b/>
          <w:sz w:val="28"/>
          <w:szCs w:val="28"/>
          <w:cs/>
        </w:rPr>
        <w:t>สัญญาบริการ</w:t>
      </w:r>
      <w:r w:rsidRPr="00394109">
        <w:rPr>
          <w:rFonts w:ascii="Angsana New" w:hAnsi="Angsana New"/>
          <w:sz w:val="28"/>
          <w:szCs w:val="28"/>
          <w:cs/>
        </w:rPr>
        <w:t>รับรู้</w:t>
      </w:r>
      <w:r w:rsidRPr="00394109">
        <w:rPr>
          <w:rFonts w:ascii="Angsana New" w:hAnsi="Angsana New"/>
          <w:b/>
          <w:sz w:val="28"/>
          <w:szCs w:val="28"/>
          <w:cs/>
        </w:rPr>
        <w:t>เมื่อผลของรายการที่เกี่ยวข้องกับการให้บริการสามารถประมาณได้อย่างน่าเชื่อถือ กิจการต้องรับรู้รายการที่เกี่ยวข้องกับการให้บริการเป็นรายได้ตามขั้นความสำเร็จของรายการ ณ วันสิ้นรอบระยะเวลารายงาน กิจการกำหนดขั้นความสำเร็จของรายการตามสัดส่วนของต้นทุนที่เกิดขึ้นจนถึงปัจจุบันเทียบกับประมาณการต้นทุนทั้งสิ้น หากกิจการไม่สามารถประมาณผลของรายการที่เกี่ยวข้องกับการให้บริการได้อย่างน่าเชื่อถือ กิจการต้องรับรู้รายได้</w:t>
      </w:r>
      <w:r w:rsidR="00A82194" w:rsidRPr="00394109">
        <w:rPr>
          <w:rFonts w:ascii="Angsana New" w:hAnsi="Angsana New"/>
          <w:b/>
          <w:sz w:val="28"/>
          <w:szCs w:val="28"/>
        </w:rPr>
        <w:br/>
      </w:r>
      <w:r w:rsidRPr="00394109">
        <w:rPr>
          <w:rFonts w:ascii="Angsana New" w:hAnsi="Angsana New"/>
          <w:b/>
          <w:sz w:val="28"/>
          <w:szCs w:val="28"/>
          <w:cs/>
        </w:rPr>
        <w:t>ไม่เกินจำนวนค่าใช้จ่ายที่รับรู้ไปแล้วซึ่งคาดว่าจะได้รับคืน</w:t>
      </w:r>
    </w:p>
    <w:p w14:paraId="6138BD01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B7C1C7" w14:textId="77777777" w:rsidR="00DA7329" w:rsidRPr="00394109" w:rsidRDefault="00DA7329" w:rsidP="004955CE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รายได้จากการบริการบำรุงรักษารับรู้ตลอดอายุของสัญญา</w:t>
      </w:r>
    </w:p>
    <w:p w14:paraId="1C91D725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F776D7" w14:textId="58859CB0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การให้บริการอื่นรับรู้เมื่อมีการให้บริการ</w:t>
      </w:r>
    </w:p>
    <w:p w14:paraId="18D8F417" w14:textId="21CF11EB" w:rsidR="000D52D0" w:rsidRPr="00394109" w:rsidRDefault="000D52D0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EF3166" w14:textId="3646E568" w:rsidR="00FC2773" w:rsidRPr="00394109" w:rsidRDefault="00FC2773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DB87F8" w14:textId="78FC0FFB" w:rsidR="00FC2773" w:rsidRPr="00394109" w:rsidRDefault="00FC2773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DF6AF" w14:textId="41ED83FF" w:rsidR="00FC2773" w:rsidRPr="00394109" w:rsidRDefault="00FC2773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FEDA12E" w14:textId="6A4D4FDA" w:rsidR="00FC2773" w:rsidRPr="00394109" w:rsidRDefault="00FC2773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FD5ED9" w14:textId="77777777" w:rsidR="00FC2773" w:rsidRPr="00394109" w:rsidRDefault="00FC2773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86D759" w14:textId="0E4B9190" w:rsidR="00CD4512" w:rsidRPr="00394109" w:rsidRDefault="00CD4512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394109">
        <w:rPr>
          <w:rFonts w:ascii="Angsana New" w:hAnsi="Angsana New" w:hint="cs"/>
          <w:b/>
          <w:bCs/>
          <w:i/>
          <w:iCs/>
          <w:cs/>
        </w:rPr>
        <w:lastRenderedPageBreak/>
        <w:t>รายได้ค่าเช่า</w:t>
      </w:r>
    </w:p>
    <w:p w14:paraId="041BEDC0" w14:textId="77777777" w:rsidR="00CD4512" w:rsidRPr="00394109" w:rsidRDefault="00CD4512" w:rsidP="004955CE">
      <w:pPr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4C20329D" w14:textId="3D2C7FF3" w:rsidR="00CD4512" w:rsidRPr="00394109" w:rsidRDefault="00CD4512" w:rsidP="004955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t>รายได้ค่าเช่าจาก</w:t>
      </w:r>
      <w:r w:rsidRPr="00394109">
        <w:rPr>
          <w:rFonts w:asciiTheme="majorBidi" w:hAnsiTheme="majorBidi" w:cstheme="majorBidi" w:hint="cs"/>
          <w:sz w:val="28"/>
          <w:szCs w:val="28"/>
          <w:cs/>
        </w:rPr>
        <w:t>สัญญาเช่าการเงิน</w:t>
      </w:r>
      <w:r w:rsidRPr="00394109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รับรู้ในกำไรหรือขาดทุนโดยวิธีเส้นตรงตลอดอายุสัญญาเช่า  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  <w:r w:rsidRPr="00394109">
        <w:rPr>
          <w:rFonts w:asciiTheme="majorBidi" w:hAnsiTheme="majorBidi" w:cstheme="majorBidi"/>
          <w:sz w:val="28"/>
          <w:szCs w:val="28"/>
        </w:rPr>
        <w:t xml:space="preserve">  </w:t>
      </w:r>
      <w:r w:rsidRPr="00394109">
        <w:rPr>
          <w:rFonts w:asciiTheme="majorBidi" w:hAnsiTheme="majorBidi" w:cstheme="majorBidi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14:paraId="6F35744D" w14:textId="77777777" w:rsidR="00FC2773" w:rsidRPr="00394109" w:rsidRDefault="00FC2773" w:rsidP="004955CE">
      <w:pPr>
        <w:ind w:left="540"/>
        <w:jc w:val="thaiDistribute"/>
        <w:rPr>
          <w:sz w:val="20"/>
          <w:szCs w:val="20"/>
          <w:lang w:val="th-TH" w:eastAsia="x-none"/>
        </w:rPr>
      </w:pPr>
    </w:p>
    <w:p w14:paraId="1789E20C" w14:textId="2D1421AA" w:rsidR="00CD4512" w:rsidRPr="00394109" w:rsidRDefault="00CD4512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lang w:val="en-US"/>
        </w:rPr>
      </w:pPr>
      <w:r w:rsidRPr="00394109">
        <w:rPr>
          <w:rFonts w:ascii="Angsana New" w:hAnsi="Angsana New" w:hint="cs"/>
          <w:b/>
          <w:bCs/>
          <w:i/>
          <w:iCs/>
          <w:cs/>
          <w:lang w:val="en-US"/>
        </w:rPr>
        <w:t>รายได้จากการลงทุน</w:t>
      </w:r>
    </w:p>
    <w:p w14:paraId="785C4AAD" w14:textId="06B562C7" w:rsidR="00CD4512" w:rsidRPr="00394109" w:rsidRDefault="00CD4512" w:rsidP="004955C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145E02E8" w14:textId="6EDFAF3D" w:rsidR="00CD4512" w:rsidRPr="00394109" w:rsidRDefault="00CD4512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394109">
        <w:rPr>
          <w:rFonts w:asciiTheme="majorBidi" w:hAnsiTheme="majorBidi" w:cstheme="majorBidi"/>
          <w:i/>
          <w:sz w:val="28"/>
          <w:szCs w:val="28"/>
          <w:cs/>
        </w:rPr>
        <w:t>รายได้จากการลงทุนประกอบด้วยดอกเบี้ยรับจากการลงทุนและเงินฝากธนาคาร ดอกเบี้ยรับบันทึกในกำไรหรือขาดทุนตามเกณฑ์คงค้าง</w:t>
      </w:r>
    </w:p>
    <w:p w14:paraId="779B1ABF" w14:textId="77777777" w:rsidR="00CD4512" w:rsidRPr="00394109" w:rsidRDefault="00CD4512" w:rsidP="004955CE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11657199" w14:textId="3A0CC90E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ต้นทุนทางการเงิน</w:t>
      </w:r>
    </w:p>
    <w:p w14:paraId="7BC3AFC7" w14:textId="77777777" w:rsidR="00603BEB" w:rsidRPr="00394109" w:rsidRDefault="00603BEB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D3B6426" w14:textId="1D7D63DC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</w:t>
      </w:r>
      <w:r w:rsidR="00A82194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การผลิตสินทรัพย์ดังกล่าวก่อนที่จะนำมาใช้เองหรือเพื่อขาย  </w:t>
      </w:r>
    </w:p>
    <w:p w14:paraId="0A7DCD37" w14:textId="1652980C" w:rsidR="005132C0" w:rsidRPr="00394109" w:rsidRDefault="005132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20"/>
          <w:szCs w:val="20"/>
        </w:rPr>
      </w:pPr>
    </w:p>
    <w:p w14:paraId="17366E6E" w14:textId="77777777" w:rsidR="00603BEB" w:rsidRPr="00394109" w:rsidRDefault="00603BEB" w:rsidP="004955CE">
      <w:pPr>
        <w:pStyle w:val="Heading8"/>
        <w:numPr>
          <w:ilvl w:val="0"/>
          <w:numId w:val="22"/>
        </w:numPr>
        <w:tabs>
          <w:tab w:val="left" w:pos="540"/>
        </w:tabs>
        <w:ind w:right="0" w:hanging="720"/>
        <w:jc w:val="thaiDistribute"/>
        <w:rPr>
          <w:rFonts w:ascii="Angsana New" w:eastAsia="Calibri" w:hAnsi="Angsana New"/>
          <w:b/>
          <w:bCs/>
          <w:i/>
          <w:iCs/>
          <w:cs/>
        </w:rPr>
      </w:pPr>
      <w:r w:rsidRPr="00394109">
        <w:rPr>
          <w:rFonts w:ascii="Angsana New" w:eastAsia="Calibri" w:hAnsi="Angsana New"/>
          <w:b/>
          <w:bCs/>
          <w:i/>
          <w:iCs/>
          <w:cs/>
        </w:rPr>
        <w:t xml:space="preserve">สัญญาเช่าดำเนินงาน </w:t>
      </w:r>
    </w:p>
    <w:p w14:paraId="1E373553" w14:textId="77777777" w:rsidR="00603BEB" w:rsidRPr="00394109" w:rsidRDefault="00603BEB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7056FF1" w14:textId="6E6CAB50" w:rsidR="00DA7329" w:rsidRPr="00394109" w:rsidRDefault="00DA7329" w:rsidP="004955CE">
      <w:pPr>
        <w:spacing w:line="240" w:lineRule="auto"/>
        <w:ind w:left="518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 ประโยชน์ที่ได้รับ</w:t>
      </w:r>
      <w:r w:rsidR="00A82194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36A452A2" w14:textId="77777777" w:rsidR="00DA7329" w:rsidRPr="00394109" w:rsidRDefault="00DA7329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902E1C6" w14:textId="59F50556" w:rsidR="00DA7329" w:rsidRPr="00394109" w:rsidRDefault="00DA7329" w:rsidP="004955CE">
      <w:pPr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</w:t>
      </w:r>
      <w:r w:rsidR="00A82194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>การยืนยันการปรับค่าเช่า</w:t>
      </w:r>
    </w:p>
    <w:p w14:paraId="49522049" w14:textId="246F14AA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20"/>
          <w:szCs w:val="20"/>
          <w:cs/>
          <w:lang w:val="x-none" w:eastAsia="en-GB"/>
        </w:rPr>
      </w:pPr>
    </w:p>
    <w:p w14:paraId="2CB745DC" w14:textId="55C38856" w:rsidR="00DA7329" w:rsidRPr="00394109" w:rsidRDefault="00DA7329" w:rsidP="004955CE">
      <w:pPr>
        <w:pStyle w:val="AccPolicysubhead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การประเมินว่าข้อตกลงประกอบด้วยสัญญาเช่าหรือไม่  </w:t>
      </w:r>
    </w:p>
    <w:p w14:paraId="0DFFD0EE" w14:textId="77777777" w:rsidR="00DA7329" w:rsidRPr="00394109" w:rsidRDefault="00DA7329" w:rsidP="004955CE">
      <w:pPr>
        <w:pStyle w:val="BodyText"/>
        <w:spacing w:after="0"/>
        <w:rPr>
          <w:rFonts w:ascii="Angsana New" w:hAnsi="Angsana New"/>
          <w:sz w:val="20"/>
          <w:szCs w:val="20"/>
          <w:lang w:val="x-none" w:eastAsia="en-GB"/>
        </w:rPr>
      </w:pPr>
    </w:p>
    <w:p w14:paraId="29FF034B" w14:textId="27DA9607" w:rsidR="00DA7329" w:rsidRPr="00394109" w:rsidRDefault="00DA732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394109">
        <w:rPr>
          <w:rFonts w:ascii="Angsana New" w:eastAsia="Calibri" w:hAnsi="Angsana New"/>
          <w:sz w:val="28"/>
          <w:szCs w:val="28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</w:t>
      </w:r>
      <w:r w:rsidR="00A82194" w:rsidRPr="00394109">
        <w:rPr>
          <w:rFonts w:ascii="Angsana New" w:eastAsia="Calibri" w:hAnsi="Angsana New"/>
          <w:sz w:val="28"/>
          <w:szCs w:val="28"/>
        </w:rPr>
        <w:br/>
      </w:r>
      <w:r w:rsidRPr="00394109">
        <w:rPr>
          <w:rFonts w:ascii="Angsana New" w:eastAsia="Calibri" w:hAnsi="Angsana New"/>
          <w:sz w:val="28"/>
          <w:szCs w:val="28"/>
          <w:cs/>
        </w:rPr>
        <w:t xml:space="preserve">การใช้สินทรัพย์ที่มีลักษณะเฉพาะเจาะจง 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372E1D01" w14:textId="77777777" w:rsidR="00DA7329" w:rsidRPr="00394109" w:rsidRDefault="00DA732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0"/>
          <w:szCs w:val="20"/>
        </w:rPr>
      </w:pPr>
    </w:p>
    <w:p w14:paraId="7F1B7126" w14:textId="3F0E85C3" w:rsidR="00DA7329" w:rsidRPr="00394109" w:rsidRDefault="00DA732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จากหนี้สินจะรับรู้โดยใช้อัตราดอกเบี้ยเงินกู้ยืมส่วนเพิ่มของกลุ่มบริษัท</w:t>
      </w:r>
    </w:p>
    <w:p w14:paraId="5AD0AB13" w14:textId="77777777" w:rsidR="00003233" w:rsidRPr="00394109" w:rsidRDefault="000032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23FE3E1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lastRenderedPageBreak/>
        <w:t>ภาษีเงินได้</w:t>
      </w:r>
    </w:p>
    <w:p w14:paraId="3815D866" w14:textId="77777777" w:rsidR="00603BEB" w:rsidRPr="00394109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91B9A98" w14:textId="2CCFC61A" w:rsidR="000074DC" w:rsidRPr="00394109" w:rsidRDefault="000074DC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3069561" w14:textId="0F046B8C" w:rsidR="006C342F" w:rsidRPr="00394109" w:rsidRDefault="006C342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E9D941C" w14:textId="37D25DFB" w:rsidR="000074DC" w:rsidRPr="00394109" w:rsidRDefault="000074DC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ที่เกี่ยวกับรายการในปีก่อนๆ</w:t>
      </w:r>
    </w:p>
    <w:p w14:paraId="5E47E956" w14:textId="77777777" w:rsidR="000074DC" w:rsidRPr="00394109" w:rsidRDefault="000074DC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7CF690E" w14:textId="7F375F7A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AFDE546" w14:textId="77777777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39518832" w14:textId="0A56D80A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ที่รายงาน</w:t>
      </w:r>
    </w:p>
    <w:p w14:paraId="56BB23C5" w14:textId="77777777" w:rsidR="00D16215" w:rsidRPr="00394109" w:rsidRDefault="00D16215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1EA81229" w14:textId="40AAAFE7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ใช้อัตราภาษีที่ประกาศใช้หรือที่คาดว่ามีผลบังคับใช้ ณ วันที่รายงาน</w:t>
      </w:r>
    </w:p>
    <w:p w14:paraId="65E1CA6E" w14:textId="77777777" w:rsidR="00D16215" w:rsidRPr="00394109" w:rsidRDefault="00D16215" w:rsidP="004955C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56377AA9" w14:textId="258CD812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หลายปัจจัย รวมถึง การตีความทางกฎหมายภาษี และจากประสบการณ์ในอดีต การประเมินนี้อยู่บนพื้นฐาน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2E2E3C"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การเปลี่ยนแปลงใน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96985FB" w14:textId="77777777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5045A6D4" w14:textId="2749ED28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B1DF925" w14:textId="77777777" w:rsidR="000074DC" w:rsidRPr="00394109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67EBCA05" w14:textId="5605F712" w:rsidR="000074DC" w:rsidRPr="00394109" w:rsidRDefault="000074DC" w:rsidP="004955C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ปรับลดลงเท่าที่ประโยชน์ทางภาษีจะมีโอกาสถูกใช้จริง</w:t>
      </w:r>
    </w:p>
    <w:p w14:paraId="5BB209E4" w14:textId="77777777" w:rsidR="0079328D" w:rsidRPr="00394109" w:rsidRDefault="0079328D" w:rsidP="004955C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58325521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 xml:space="preserve">กำไรต่อหุ้น </w:t>
      </w:r>
    </w:p>
    <w:p w14:paraId="1DF8C302" w14:textId="77777777" w:rsidR="00603BEB" w:rsidRPr="00394109" w:rsidRDefault="00603BEB" w:rsidP="004955CE">
      <w:pPr>
        <w:pStyle w:val="AccPolicyHeading"/>
        <w:spacing w:line="240" w:lineRule="auto"/>
        <w:rPr>
          <w:rFonts w:ascii="Angsana New" w:hAnsi="Angsana New"/>
          <w:sz w:val="20"/>
          <w:szCs w:val="20"/>
        </w:rPr>
      </w:pPr>
    </w:p>
    <w:p w14:paraId="6B5DEC68" w14:textId="74A9A393" w:rsidR="00BF3BC0" w:rsidRPr="00394109" w:rsidRDefault="00FE656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/>
          <w:sz w:val="28"/>
          <w:szCs w:val="28"/>
        </w:rPr>
      </w:pPr>
      <w:r w:rsidRPr="00394109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="00603BEB" w:rsidRPr="00394109">
        <w:rPr>
          <w:rFonts w:ascii="Angsana New" w:hAnsi="Angsana New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  <w:r w:rsidR="00603BEB" w:rsidRPr="00394109">
        <w:rPr>
          <w:rFonts w:ascii="Angsana New" w:hAnsi="Angsana New"/>
          <w:b/>
          <w:sz w:val="28"/>
          <w:szCs w:val="28"/>
        </w:rPr>
        <w:t xml:space="preserve"> </w:t>
      </w:r>
    </w:p>
    <w:p w14:paraId="6934FDA5" w14:textId="77777777" w:rsidR="009673DC" w:rsidRPr="00394109" w:rsidRDefault="009673D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606F7D5" w14:textId="77777777" w:rsidR="00763731" w:rsidRPr="00394109" w:rsidRDefault="00763731" w:rsidP="004955CE">
      <w:pPr>
        <w:pStyle w:val="Heading8"/>
        <w:numPr>
          <w:ilvl w:val="0"/>
          <w:numId w:val="28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</w:rPr>
      </w:pPr>
      <w:r w:rsidRPr="00394109">
        <w:rPr>
          <w:rFonts w:ascii="Angsana New" w:hAnsi="Angsana New"/>
          <w:b/>
          <w:bCs/>
          <w:i/>
          <w:iCs/>
          <w:cs/>
        </w:rPr>
        <w:t>บุคคลหรือกิจการที่เกี่ยวข้อง</w:t>
      </w:r>
    </w:p>
    <w:p w14:paraId="345E98DF" w14:textId="77777777" w:rsidR="00763731" w:rsidRPr="00394109" w:rsidRDefault="00763731" w:rsidP="004955CE">
      <w:pPr>
        <w:rPr>
          <w:rFonts w:ascii="Angsana New" w:hAnsi="Angsana New"/>
          <w:sz w:val="20"/>
          <w:szCs w:val="20"/>
          <w:lang w:val="th-TH" w:eastAsia="x-none"/>
        </w:rPr>
      </w:pPr>
    </w:p>
    <w:p w14:paraId="32F6A6DF" w14:textId="7A175FF5" w:rsidR="00026A32" w:rsidRPr="00394109" w:rsidRDefault="0076373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/>
          <w:sz w:val="28"/>
          <w:szCs w:val="28"/>
        </w:rPr>
      </w:pPr>
      <w:r w:rsidRPr="00394109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6C342F" w:rsidRPr="00394109">
        <w:rPr>
          <w:rFonts w:ascii="Angsana New" w:hAnsi="Angsana New" w:hint="cs"/>
          <w:b/>
          <w:sz w:val="28"/>
          <w:szCs w:val="28"/>
          <w:cs/>
        </w:rPr>
        <w:t>หรือควบคุมร่วมกัน</w:t>
      </w:r>
      <w:r w:rsidRPr="00394109">
        <w:rPr>
          <w:rFonts w:ascii="Angsana New" w:hAnsi="Angsana New"/>
          <w:b/>
          <w:sz w:val="28"/>
          <w:szCs w:val="28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</w:t>
      </w:r>
      <w:r w:rsidR="00FC2773" w:rsidRPr="00394109">
        <w:rPr>
          <w:rFonts w:ascii="Angsana New" w:hAnsi="Angsana New"/>
          <w:b/>
          <w:sz w:val="28"/>
          <w:szCs w:val="28"/>
        </w:rPr>
        <w:br/>
      </w:r>
      <w:r w:rsidRPr="00394109">
        <w:rPr>
          <w:rFonts w:ascii="Angsana New" w:hAnsi="Angsana New"/>
          <w:b/>
          <w:sz w:val="28"/>
          <w:szCs w:val="28"/>
          <w:cs/>
        </w:rPr>
        <w:t>มีอำนาจควบคุม</w:t>
      </w:r>
      <w:r w:rsidR="006C342F" w:rsidRPr="00394109">
        <w:rPr>
          <w:rFonts w:ascii="Angsana New" w:hAnsi="Angsana New" w:hint="cs"/>
          <w:b/>
          <w:sz w:val="28"/>
          <w:szCs w:val="28"/>
          <w:cs/>
        </w:rPr>
        <w:t>หรือควบคุมร่วมกัน</w:t>
      </w:r>
      <w:r w:rsidRPr="00394109">
        <w:rPr>
          <w:rFonts w:ascii="Angsana New" w:hAnsi="Angsana New"/>
          <w:b/>
          <w:sz w:val="28"/>
          <w:szCs w:val="28"/>
          <w:cs/>
        </w:rPr>
        <w:t>ทั้งทางตรงและทางอ้อม หรือมีอิทธิพลอย่างมีสาระสำคัญในการตัดสินใจ</w:t>
      </w:r>
      <w:r w:rsidR="00FC2773" w:rsidRPr="00394109">
        <w:rPr>
          <w:rFonts w:ascii="Angsana New" w:hAnsi="Angsana New"/>
          <w:b/>
          <w:sz w:val="28"/>
          <w:szCs w:val="28"/>
        </w:rPr>
        <w:br/>
      </w:r>
      <w:r w:rsidRPr="00394109">
        <w:rPr>
          <w:rFonts w:ascii="Angsana New" w:hAnsi="Angsana New"/>
          <w:b/>
          <w:sz w:val="28"/>
          <w:szCs w:val="28"/>
          <w:cs/>
        </w:rPr>
        <w:t>ทางการเงินและการบริหารต่อบุคคลหรือกิจการนั้น</w:t>
      </w:r>
    </w:p>
    <w:p w14:paraId="206B6FBF" w14:textId="77777777" w:rsidR="009673DC" w:rsidRPr="00394109" w:rsidRDefault="009673D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  <w:lang w:val="th-TH" w:eastAsia="x-none"/>
        </w:rPr>
      </w:pPr>
    </w:p>
    <w:p w14:paraId="3B6C8F68" w14:textId="77777777" w:rsidR="00603BEB" w:rsidRPr="00394109" w:rsidRDefault="00603BEB" w:rsidP="004955CE">
      <w:pPr>
        <w:pStyle w:val="Heading8"/>
        <w:numPr>
          <w:ilvl w:val="0"/>
          <w:numId w:val="22"/>
        </w:numPr>
        <w:ind w:left="540" w:right="0" w:hanging="540"/>
        <w:jc w:val="thaiDistribute"/>
        <w:rPr>
          <w:rFonts w:ascii="Angsana New" w:hAnsi="Angsana New"/>
          <w:b/>
          <w:bCs/>
          <w:i/>
          <w:iCs/>
          <w:cs/>
        </w:rPr>
      </w:pPr>
      <w:r w:rsidRPr="00394109">
        <w:rPr>
          <w:rFonts w:ascii="Angsana New" w:hAnsi="Angsana New"/>
          <w:b/>
          <w:bCs/>
          <w:i/>
          <w:iCs/>
          <w:cs/>
        </w:rPr>
        <w:t>รายงานทางการเงินจำแนกตามส่วนงาน</w:t>
      </w:r>
    </w:p>
    <w:p w14:paraId="4EC64CD1" w14:textId="77777777" w:rsidR="00603BEB" w:rsidRPr="00394109" w:rsidRDefault="00603BEB" w:rsidP="004955CE">
      <w:pPr>
        <w:pStyle w:val="AccPolicyHeading"/>
        <w:spacing w:line="240" w:lineRule="auto"/>
        <w:rPr>
          <w:rFonts w:ascii="Angsana New" w:hAnsi="Angsana New"/>
          <w:sz w:val="20"/>
          <w:szCs w:val="20"/>
        </w:rPr>
      </w:pPr>
    </w:p>
    <w:p w14:paraId="287DC512" w14:textId="65F42ECE" w:rsidR="006C342F" w:rsidRPr="00394109" w:rsidRDefault="00763731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อย่างสมเหตุสมผล รายการที่ไม่สามารถปันส่วนได้ส่วนใหญ่เป็นรายการสินทรัพย์ หนี้สิน </w:t>
      </w:r>
      <w:r w:rsidR="006C342F" w:rsidRPr="00394109">
        <w:rPr>
          <w:rFonts w:ascii="Angsana New" w:hAnsi="Angsana New" w:hint="cs"/>
          <w:sz w:val="28"/>
          <w:szCs w:val="28"/>
          <w:cs/>
        </w:rPr>
        <w:t>รายได้อื่น</w:t>
      </w:r>
      <w:r w:rsidRPr="00394109">
        <w:rPr>
          <w:rFonts w:ascii="Angsana New" w:hAnsi="Angsana New"/>
          <w:sz w:val="28"/>
          <w:szCs w:val="28"/>
          <w:cs/>
        </w:rPr>
        <w:t xml:space="preserve"> ต้นทุนในการ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จัดจำหน่าย ค่าใช้จ่ายในการบริหาร</w:t>
      </w:r>
      <w:r w:rsidR="006C342F" w:rsidRPr="00394109">
        <w:rPr>
          <w:rFonts w:ascii="Angsana New" w:hAnsi="Angsana New" w:hint="cs"/>
          <w:sz w:val="28"/>
          <w:szCs w:val="28"/>
          <w:cs/>
        </w:rPr>
        <w:t xml:space="preserve"> ต้นทุนทางการเงิน และส่วนแบ่งกำไรจากเงินลงทุนในบริษัท</w:t>
      </w:r>
      <w:r w:rsidR="009673DC" w:rsidRPr="00394109">
        <w:rPr>
          <w:rFonts w:ascii="Angsana New" w:hAnsi="Angsana New" w:hint="cs"/>
          <w:sz w:val="28"/>
          <w:szCs w:val="28"/>
          <w:cs/>
        </w:rPr>
        <w:t>ย่อย</w:t>
      </w:r>
    </w:p>
    <w:p w14:paraId="4343192C" w14:textId="77777777" w:rsidR="00012F6A" w:rsidRPr="00394109" w:rsidRDefault="00012F6A" w:rsidP="004955CE">
      <w:pPr>
        <w:pStyle w:val="BodyText2"/>
        <w:tabs>
          <w:tab w:val="left" w:pos="540"/>
        </w:tabs>
        <w:jc w:val="thaiDistribute"/>
        <w:rPr>
          <w:sz w:val="20"/>
          <w:szCs w:val="20"/>
          <w:cs/>
        </w:rPr>
      </w:pPr>
    </w:p>
    <w:p w14:paraId="7008E227" w14:textId="16B3211F" w:rsidR="00FC4B60" w:rsidRPr="00394109" w:rsidRDefault="00FC4B60" w:rsidP="004955CE">
      <w:pPr>
        <w:pStyle w:val="Heading6"/>
        <w:numPr>
          <w:ilvl w:val="0"/>
          <w:numId w:val="16"/>
        </w:numPr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การซื้อบริษัทย่อย</w:t>
      </w:r>
    </w:p>
    <w:p w14:paraId="25E50C42" w14:textId="77777777" w:rsidR="00FC4B60" w:rsidRPr="00394109" w:rsidRDefault="00FC4B60" w:rsidP="004955CE">
      <w:pPr>
        <w:pStyle w:val="a4"/>
        <w:tabs>
          <w:tab w:val="clear" w:pos="360"/>
          <w:tab w:val="clear" w:pos="720"/>
          <w:tab w:val="clear" w:pos="1080"/>
          <w:tab w:val="left" w:pos="450"/>
        </w:tabs>
        <w:ind w:left="547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63863C16" w14:textId="77777777" w:rsidR="00D444DB" w:rsidRPr="00394109" w:rsidRDefault="00FC4B60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94109">
        <w:rPr>
          <w:rFonts w:ascii="Angsana New" w:hAnsi="Angsana New"/>
          <w:sz w:val="28"/>
          <w:szCs w:val="28"/>
        </w:rPr>
        <w:t>17</w:t>
      </w:r>
      <w:r w:rsidRPr="00394109">
        <w:rPr>
          <w:rFonts w:ascii="Angsana New" w:hAnsi="Angsana New"/>
          <w:sz w:val="28"/>
          <w:szCs w:val="28"/>
          <w:cs/>
        </w:rPr>
        <w:t xml:space="preserve"> ตุลาคม</w:t>
      </w:r>
      <w:r w:rsidRPr="00394109">
        <w:rPr>
          <w:rFonts w:ascii="Angsana New" w:hAnsi="Angsana New"/>
          <w:sz w:val="28"/>
          <w:szCs w:val="28"/>
        </w:rPr>
        <w:t xml:space="preserve"> 2561 </w:t>
      </w:r>
      <w:r w:rsidRPr="00394109">
        <w:rPr>
          <w:rFonts w:ascii="Angsana New" w:hAnsi="Angsana New"/>
          <w:sz w:val="28"/>
          <w:szCs w:val="28"/>
          <w:cs/>
        </w:rPr>
        <w:t>กลุ่มบริษัทได้มาซึ่งอำนาจควบคุมในบริษัท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ไอ</w:t>
      </w:r>
      <w:r w:rsidRPr="00394109">
        <w:rPr>
          <w:rFonts w:ascii="Angsana New" w:hAnsi="Angsana New"/>
          <w:sz w:val="28"/>
          <w:szCs w:val="28"/>
        </w:rPr>
        <w:t>-</w:t>
      </w:r>
      <w:r w:rsidRPr="00394109">
        <w:rPr>
          <w:rFonts w:ascii="Angsana New" w:hAnsi="Angsana New"/>
          <w:sz w:val="28"/>
          <w:szCs w:val="28"/>
          <w:cs/>
        </w:rPr>
        <w:t>ซีเคียว จำกัด ซึ่งเป็นผู้ให้บริการเกี่ยวกับ</w:t>
      </w:r>
      <w:r w:rsidR="00FC2773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การเฝ้าระวังระบบรักษาความปลอดภัยทางคอมพิวเตอร์และระบบเครือข่าย </w:t>
      </w:r>
      <w:r w:rsidRPr="00394109">
        <w:rPr>
          <w:rFonts w:ascii="Angsana New" w:hAnsi="Angsana New"/>
          <w:sz w:val="28"/>
          <w:szCs w:val="28"/>
        </w:rPr>
        <w:t xml:space="preserve">(MSSP) </w:t>
      </w:r>
      <w:r w:rsidRPr="00394109">
        <w:rPr>
          <w:rFonts w:ascii="Angsana New" w:hAnsi="Angsana New"/>
          <w:sz w:val="28"/>
          <w:szCs w:val="28"/>
          <w:cs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394109">
        <w:rPr>
          <w:rFonts w:ascii="Angsana New" w:hAnsi="Angsana New"/>
          <w:sz w:val="28"/>
          <w:szCs w:val="28"/>
        </w:rPr>
        <w:t xml:space="preserve">(SOC) </w:t>
      </w:r>
      <w:r w:rsidRPr="00394109">
        <w:rPr>
          <w:rFonts w:ascii="Angsana New" w:hAnsi="Angsana New"/>
          <w:sz w:val="28"/>
          <w:szCs w:val="28"/>
          <w:cs/>
        </w:rPr>
        <w:t>และให้คำปรึกษาเกี่ยวกับระบบรักษาความปลอดภัย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 xml:space="preserve">โดยการซื้อหุ้นทุนและสิทธิออกเสียงในบริษัทร้อยละ </w:t>
      </w:r>
      <w:r w:rsidRPr="00394109">
        <w:rPr>
          <w:rFonts w:ascii="Angsana New" w:hAnsi="Angsana New"/>
          <w:sz w:val="28"/>
          <w:szCs w:val="28"/>
        </w:rPr>
        <w:t>100</w:t>
      </w:r>
      <w:r w:rsidRPr="00394109">
        <w:rPr>
          <w:rFonts w:ascii="Angsana New" w:hAnsi="Angsana New"/>
          <w:sz w:val="28"/>
          <w:szCs w:val="28"/>
          <w:cs/>
        </w:rPr>
        <w:t xml:space="preserve"> จากบุคคลที่ไม่เกี่ยวโยงกันของบริษัท </w:t>
      </w:r>
      <w:r w:rsidRPr="00394109">
        <w:rPr>
          <w:rFonts w:ascii="Angsana New" w:hAnsi="Angsana New"/>
          <w:sz w:val="28"/>
          <w:szCs w:val="28"/>
        </w:rPr>
        <w:t>(“</w:t>
      </w:r>
      <w:r w:rsidRPr="00394109">
        <w:rPr>
          <w:rFonts w:ascii="Angsana New" w:hAnsi="Angsana New"/>
          <w:sz w:val="28"/>
          <w:szCs w:val="28"/>
          <w:cs/>
        </w:rPr>
        <w:t>ผู้ขาย</w:t>
      </w:r>
      <w:r w:rsidRPr="00394109">
        <w:rPr>
          <w:rFonts w:ascii="Angsana New" w:hAnsi="Angsana New"/>
          <w:sz w:val="28"/>
          <w:szCs w:val="28"/>
        </w:rPr>
        <w:t>”)</w:t>
      </w:r>
    </w:p>
    <w:p w14:paraId="5B1928F1" w14:textId="77777777" w:rsidR="00D444DB" w:rsidRPr="00394109" w:rsidRDefault="00D444DB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4A690AB" w14:textId="77777777" w:rsidR="00D444DB" w:rsidRPr="00394109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 w:eastAsia="x-none"/>
        </w:rPr>
      </w:pPr>
      <w:r w:rsidRPr="00394109">
        <w:rPr>
          <w:sz w:val="28"/>
          <w:szCs w:val="28"/>
          <w:cs/>
        </w:rPr>
        <w:br w:type="page"/>
      </w:r>
    </w:p>
    <w:p w14:paraId="616372D5" w14:textId="6F44921F" w:rsidR="00FC4B60" w:rsidRPr="00394109" w:rsidRDefault="00FC4B60" w:rsidP="004955CE">
      <w:pPr>
        <w:pStyle w:val="BodyText2"/>
        <w:tabs>
          <w:tab w:val="left" w:pos="990"/>
        </w:tabs>
        <w:ind w:left="540"/>
        <w:jc w:val="thaiDistribute"/>
        <w:rPr>
          <w:sz w:val="28"/>
          <w:szCs w:val="28"/>
          <w:lang w:val="en-US"/>
        </w:rPr>
      </w:pPr>
      <w:r w:rsidRPr="00394109">
        <w:rPr>
          <w:sz w:val="28"/>
          <w:szCs w:val="28"/>
          <w:cs/>
        </w:rPr>
        <w:lastRenderedPageBreak/>
        <w:t>การมีอำนาจควบคุมในบริษัท</w:t>
      </w:r>
      <w:r w:rsidRPr="00394109">
        <w:rPr>
          <w:sz w:val="28"/>
          <w:szCs w:val="28"/>
          <w:lang w:val="en-US"/>
        </w:rPr>
        <w:t xml:space="preserve"> </w:t>
      </w:r>
      <w:r w:rsidRPr="00394109">
        <w:rPr>
          <w:sz w:val="28"/>
          <w:szCs w:val="28"/>
          <w:cs/>
          <w:lang w:val="en-US"/>
        </w:rPr>
        <w:t>ไอ</w:t>
      </w:r>
      <w:r w:rsidRPr="00394109">
        <w:rPr>
          <w:sz w:val="28"/>
          <w:szCs w:val="28"/>
          <w:lang w:val="en-US"/>
        </w:rPr>
        <w:t>-</w:t>
      </w:r>
      <w:r w:rsidRPr="00394109">
        <w:rPr>
          <w:sz w:val="28"/>
          <w:szCs w:val="28"/>
          <w:cs/>
          <w:lang w:val="en-US"/>
        </w:rPr>
        <w:t>ซีเคียว</w:t>
      </w:r>
      <w:r w:rsidRPr="00394109">
        <w:rPr>
          <w:sz w:val="28"/>
          <w:szCs w:val="28"/>
          <w:cs/>
        </w:rPr>
        <w:t xml:space="preserve"> จำกัด จะทำให้บริษัท</w:t>
      </w:r>
      <w:r w:rsidRPr="00394109">
        <w:rPr>
          <w:sz w:val="28"/>
          <w:szCs w:val="28"/>
          <w:cs/>
          <w:lang w:val="en-US"/>
        </w:rPr>
        <w:t>สามารถขยายขอบเขตการให้บริการไปสู่ธุรกิจกา</w:t>
      </w:r>
      <w:r w:rsidR="0029361F" w:rsidRPr="00394109">
        <w:rPr>
          <w:rFonts w:hint="cs"/>
          <w:sz w:val="28"/>
          <w:szCs w:val="28"/>
          <w:cs/>
          <w:lang w:val="en-US"/>
        </w:rPr>
        <w:t>ร</w:t>
      </w:r>
      <w:r w:rsidRPr="00394109">
        <w:rPr>
          <w:sz w:val="28"/>
          <w:szCs w:val="28"/>
          <w:cs/>
          <w:lang w:val="en-US"/>
        </w:rPr>
        <w:t>ดำเนินการเฝ้าระวังระบบรักษาความปลอดภัยทางคอมพิวเตอร์และระบบเครือข่าย อันจะเป็นการเพิ่มรายได้ให้แก่บริษัท รวมทั้งทำให้เกิดการประสานประโยชน์ร่วมกัน ทั้งด้านการแนะนำลูกค้า การถ่ายทอดองค์ความรู้ ประสบการณ์</w:t>
      </w:r>
      <w:r w:rsidR="00FC2773" w:rsidRPr="00394109">
        <w:rPr>
          <w:sz w:val="28"/>
          <w:szCs w:val="28"/>
          <w:lang w:val="en-US"/>
        </w:rPr>
        <w:br/>
      </w:r>
      <w:r w:rsidRPr="00394109">
        <w:rPr>
          <w:sz w:val="28"/>
          <w:szCs w:val="28"/>
          <w:cs/>
          <w:lang w:val="en-US"/>
        </w:rPr>
        <w:t>ความเชี่ยวชาญจากบุคลากรที่อยู่ในธุรกิจเทคโนโลยีสารสนเทศประเภทนี้มาเป็นเวลานาน</w:t>
      </w:r>
      <w:r w:rsidR="0029361F" w:rsidRPr="00394109">
        <w:rPr>
          <w:sz w:val="28"/>
          <w:szCs w:val="28"/>
          <w:lang w:val="en-US"/>
        </w:rPr>
        <w:t xml:space="preserve"> </w:t>
      </w:r>
      <w:r w:rsidRPr="00394109">
        <w:rPr>
          <w:sz w:val="28"/>
          <w:szCs w:val="28"/>
          <w:cs/>
          <w:lang w:val="en-US"/>
        </w:rPr>
        <w:t>และมีฐานลูกค้าเป็นบริษัทหรือองค์กรขนาดใหญ่จำนวนมาก ซึ่งคาดว่าผลการดำเนินงานของ</w:t>
      </w:r>
      <w:r w:rsidRPr="00394109">
        <w:rPr>
          <w:sz w:val="28"/>
          <w:szCs w:val="28"/>
          <w:cs/>
        </w:rPr>
        <w:t>บริษัท</w:t>
      </w:r>
      <w:r w:rsidRPr="00394109">
        <w:rPr>
          <w:sz w:val="28"/>
          <w:szCs w:val="28"/>
          <w:lang w:val="en-US"/>
        </w:rPr>
        <w:t xml:space="preserve"> </w:t>
      </w:r>
      <w:r w:rsidRPr="00394109">
        <w:rPr>
          <w:sz w:val="28"/>
          <w:szCs w:val="28"/>
          <w:cs/>
          <w:lang w:val="en-US"/>
        </w:rPr>
        <w:t>ไอ</w:t>
      </w:r>
      <w:r w:rsidRPr="00394109">
        <w:rPr>
          <w:sz w:val="28"/>
          <w:szCs w:val="28"/>
          <w:lang w:val="en-US"/>
        </w:rPr>
        <w:t>-</w:t>
      </w:r>
      <w:r w:rsidRPr="00394109">
        <w:rPr>
          <w:sz w:val="28"/>
          <w:szCs w:val="28"/>
          <w:cs/>
          <w:lang w:val="en-US"/>
        </w:rPr>
        <w:t>ซีเคียว</w:t>
      </w:r>
      <w:r w:rsidRPr="00394109">
        <w:rPr>
          <w:sz w:val="28"/>
          <w:szCs w:val="28"/>
          <w:cs/>
        </w:rPr>
        <w:t xml:space="preserve"> จำกัด</w:t>
      </w:r>
      <w:r w:rsidRPr="00394109">
        <w:rPr>
          <w:sz w:val="28"/>
          <w:szCs w:val="28"/>
          <w:cs/>
          <w:lang w:val="en-US"/>
        </w:rPr>
        <w:t>จะสามารถสร้างรายได้และ</w:t>
      </w:r>
      <w:r w:rsidR="00FC2773" w:rsidRPr="00394109">
        <w:rPr>
          <w:sz w:val="28"/>
          <w:szCs w:val="28"/>
          <w:lang w:val="en-US"/>
        </w:rPr>
        <w:br/>
      </w:r>
      <w:r w:rsidRPr="00394109">
        <w:rPr>
          <w:sz w:val="28"/>
          <w:szCs w:val="28"/>
          <w:cs/>
          <w:lang w:val="en-US"/>
        </w:rPr>
        <w:t>ผลการดำเนินงานที่ดีให้แก่บริษัทในระยะยาว รวมทั้งสร้างโอกาสในการตอบรับผลตอบแทนที่ดีจากการลงทุน</w:t>
      </w:r>
    </w:p>
    <w:p w14:paraId="3F39422D" w14:textId="77777777" w:rsidR="00FC4B60" w:rsidRPr="00394109" w:rsidRDefault="00FC4B60" w:rsidP="004955CE">
      <w:pPr>
        <w:pStyle w:val="BodyText2"/>
        <w:tabs>
          <w:tab w:val="left" w:pos="990"/>
        </w:tabs>
        <w:ind w:left="540"/>
        <w:jc w:val="thaiDistribute"/>
        <w:rPr>
          <w:sz w:val="20"/>
          <w:szCs w:val="20"/>
          <w:lang w:val="en-US"/>
        </w:rPr>
      </w:pPr>
    </w:p>
    <w:p w14:paraId="12AC884D" w14:textId="79177D9B" w:rsidR="00FC4B60" w:rsidRPr="00394109" w:rsidRDefault="00FC4B60" w:rsidP="004955CE">
      <w:pPr>
        <w:pStyle w:val="BodyText2"/>
        <w:tabs>
          <w:tab w:val="left" w:pos="450"/>
        </w:tabs>
        <w:ind w:left="540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 xml:space="preserve">สำหรับระยะเวลาตั้งแต่วันที่ </w:t>
      </w:r>
      <w:r w:rsidRPr="00394109">
        <w:rPr>
          <w:sz w:val="28"/>
          <w:szCs w:val="28"/>
          <w:lang w:val="en-US"/>
        </w:rPr>
        <w:t xml:space="preserve">17 </w:t>
      </w:r>
      <w:r w:rsidRPr="00394109">
        <w:rPr>
          <w:sz w:val="28"/>
          <w:szCs w:val="28"/>
          <w:cs/>
          <w:lang w:val="en-US"/>
        </w:rPr>
        <w:t xml:space="preserve">ตุลาคม </w:t>
      </w:r>
      <w:r w:rsidRPr="00394109">
        <w:rPr>
          <w:sz w:val="28"/>
          <w:szCs w:val="28"/>
          <w:lang w:val="en-US"/>
        </w:rPr>
        <w:t xml:space="preserve">2561 </w:t>
      </w:r>
      <w:r w:rsidRPr="00394109">
        <w:rPr>
          <w:sz w:val="28"/>
          <w:szCs w:val="28"/>
          <w:cs/>
          <w:lang w:val="en-US"/>
        </w:rPr>
        <w:t>ถึง</w:t>
      </w:r>
      <w:r w:rsidRPr="00394109">
        <w:rPr>
          <w:sz w:val="28"/>
          <w:szCs w:val="28"/>
          <w:cs/>
        </w:rPr>
        <w:t xml:space="preserve">วันที่ </w:t>
      </w:r>
      <w:r w:rsidRPr="00394109">
        <w:rPr>
          <w:sz w:val="28"/>
          <w:szCs w:val="28"/>
          <w:lang w:val="en-US"/>
        </w:rPr>
        <w:t xml:space="preserve">31 </w:t>
      </w:r>
      <w:r w:rsidRPr="00394109">
        <w:rPr>
          <w:sz w:val="28"/>
          <w:szCs w:val="28"/>
          <w:cs/>
          <w:lang w:val="en-US"/>
        </w:rPr>
        <w:t xml:space="preserve">ธันวาคม </w:t>
      </w:r>
      <w:r w:rsidRPr="00394109">
        <w:rPr>
          <w:sz w:val="28"/>
          <w:szCs w:val="28"/>
          <w:lang w:val="en-US"/>
        </w:rPr>
        <w:t xml:space="preserve">2561 </w:t>
      </w:r>
      <w:r w:rsidRPr="00394109">
        <w:rPr>
          <w:sz w:val="28"/>
          <w:szCs w:val="28"/>
          <w:cs/>
        </w:rPr>
        <w:t>บริษัท</w:t>
      </w:r>
      <w:r w:rsidRPr="00394109">
        <w:rPr>
          <w:sz w:val="28"/>
          <w:szCs w:val="28"/>
          <w:lang w:val="en-US"/>
        </w:rPr>
        <w:t xml:space="preserve"> </w:t>
      </w:r>
      <w:r w:rsidRPr="00394109">
        <w:rPr>
          <w:sz w:val="28"/>
          <w:szCs w:val="28"/>
          <w:cs/>
          <w:lang w:val="en-US"/>
        </w:rPr>
        <w:t>ไอ</w:t>
      </w:r>
      <w:r w:rsidRPr="00394109">
        <w:rPr>
          <w:sz w:val="28"/>
          <w:szCs w:val="28"/>
          <w:lang w:val="en-US"/>
        </w:rPr>
        <w:t>-</w:t>
      </w:r>
      <w:r w:rsidRPr="00394109">
        <w:rPr>
          <w:sz w:val="28"/>
          <w:szCs w:val="28"/>
          <w:cs/>
          <w:lang w:val="en-US"/>
        </w:rPr>
        <w:t>ซีเคียว</w:t>
      </w:r>
      <w:r w:rsidRPr="00394109">
        <w:rPr>
          <w:sz w:val="28"/>
          <w:szCs w:val="28"/>
          <w:cs/>
        </w:rPr>
        <w:t xml:space="preserve"> จำกัดมีรายได้เป็นจำนวนเงิน </w:t>
      </w:r>
      <w:r w:rsidRPr="00394109">
        <w:rPr>
          <w:sz w:val="28"/>
          <w:szCs w:val="28"/>
          <w:lang w:val="en-US"/>
        </w:rPr>
        <w:t xml:space="preserve">47 </w:t>
      </w:r>
      <w:r w:rsidRPr="00394109">
        <w:rPr>
          <w:sz w:val="28"/>
          <w:szCs w:val="28"/>
          <w:cs/>
        </w:rPr>
        <w:t xml:space="preserve">ล้านบาท และกำไรจำนวนเงิน </w:t>
      </w:r>
      <w:r w:rsidRPr="00394109">
        <w:rPr>
          <w:sz w:val="28"/>
          <w:szCs w:val="28"/>
          <w:lang w:val="en-US"/>
        </w:rPr>
        <w:t>2</w:t>
      </w:r>
      <w:r w:rsidRPr="00394109">
        <w:rPr>
          <w:sz w:val="28"/>
          <w:szCs w:val="28"/>
          <w:cs/>
        </w:rPr>
        <w:t xml:space="preserve"> ล้านบาท ซึ่งรวมเป็นส่วนหนึ่งของผลการดำเนินงานของกลุ่มบริษัท</w:t>
      </w:r>
      <w:r w:rsidRPr="00394109">
        <w:rPr>
          <w:sz w:val="28"/>
          <w:szCs w:val="28"/>
          <w:cs/>
          <w:lang w:val="en-US"/>
        </w:rPr>
        <w:t xml:space="preserve"> </w:t>
      </w:r>
      <w:r w:rsidRPr="00394109">
        <w:rPr>
          <w:sz w:val="28"/>
          <w:szCs w:val="28"/>
          <w:cs/>
        </w:rPr>
        <w:t>ฝ่ายบริหาร</w:t>
      </w:r>
      <w:r w:rsidR="00FC2773" w:rsidRPr="00394109">
        <w:rPr>
          <w:sz w:val="28"/>
          <w:szCs w:val="28"/>
          <w:cs/>
        </w:rPr>
        <w:br/>
      </w:r>
      <w:r w:rsidRPr="00394109">
        <w:rPr>
          <w:sz w:val="28"/>
          <w:szCs w:val="28"/>
          <w:cs/>
        </w:rPr>
        <w:t>คาดว่าหากกลุ่มบริษัทได้มีการซื้อธุรกิจตั้งแต่วันที่ 1 มกราคม 256</w:t>
      </w:r>
      <w:r w:rsidRPr="00394109">
        <w:rPr>
          <w:sz w:val="28"/>
          <w:szCs w:val="28"/>
          <w:lang w:val="en-US"/>
        </w:rPr>
        <w:t>1</w:t>
      </w:r>
      <w:r w:rsidRPr="00394109">
        <w:rPr>
          <w:sz w:val="28"/>
          <w:szCs w:val="28"/>
          <w:cs/>
        </w:rPr>
        <w:t xml:space="preserve"> จะมีรายได้รวมเพิ่มขึ้นจำนวนเงิน </w:t>
      </w:r>
      <w:r w:rsidRPr="00394109">
        <w:rPr>
          <w:sz w:val="28"/>
          <w:szCs w:val="28"/>
          <w:lang w:val="en-US"/>
        </w:rPr>
        <w:t>141</w:t>
      </w:r>
      <w:r w:rsidRPr="00394109">
        <w:rPr>
          <w:sz w:val="28"/>
          <w:szCs w:val="28"/>
          <w:cs/>
        </w:rPr>
        <w:t xml:space="preserve"> ล้านบาท และกำไรรวมสำหรับปีสิ้นสุดวันที่ 31 ธันวาคม 2561 เพิ่มขึ้นจำนวนเงิน </w:t>
      </w:r>
      <w:r w:rsidRPr="00394109">
        <w:rPr>
          <w:sz w:val="28"/>
          <w:szCs w:val="28"/>
          <w:lang w:val="en-US"/>
        </w:rPr>
        <w:t>4</w:t>
      </w:r>
      <w:r w:rsidRPr="00394109">
        <w:rPr>
          <w:sz w:val="28"/>
          <w:szCs w:val="28"/>
          <w:cs/>
        </w:rPr>
        <w:t xml:space="preserve"> 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1 มกราคม 2561</w:t>
      </w:r>
    </w:p>
    <w:p w14:paraId="153A944E" w14:textId="77777777" w:rsidR="00FC2773" w:rsidRPr="00394109" w:rsidRDefault="00FC2773" w:rsidP="004955CE">
      <w:pPr>
        <w:pStyle w:val="BodyText2"/>
        <w:tabs>
          <w:tab w:val="left" w:pos="450"/>
        </w:tabs>
        <w:ind w:left="540"/>
        <w:jc w:val="thaiDistribute"/>
        <w:rPr>
          <w:sz w:val="20"/>
          <w:szCs w:val="20"/>
          <w:cs/>
        </w:rPr>
      </w:pPr>
    </w:p>
    <w:p w14:paraId="6DFC2B3E" w14:textId="658B8673" w:rsidR="00D444DB" w:rsidRPr="00394109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8"/>
          <w:szCs w:val="28"/>
        </w:rPr>
      </w:pP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มาตรฐานการรายงานทางการเงินกำหนดให้ผู้บริหารทำการประเมินมูลค่ายุติธรรมของสินทรัพย์ หนี้สินและหนี้สินที่อาจเกิดขึ้นที่ระบุได้ ณ วันที่ซื้อ</w:t>
      </w:r>
      <w:r w:rsidR="00F41BC6">
        <w:rPr>
          <w:rFonts w:ascii="Angsana New" w:hAnsi="Angsana New" w:hint="cs"/>
          <w:sz w:val="28"/>
          <w:szCs w:val="28"/>
          <w:cs/>
          <w:lang w:val="th-TH" w:eastAsia="x-none"/>
        </w:rPr>
        <w:t>ธุรกิจ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 xml:space="preserve"> กลุ่มบริษัทได</w:t>
      </w:r>
      <w:r w:rsidRPr="00FE24E8">
        <w:rPr>
          <w:rFonts w:ascii="Angsana New" w:hAnsi="Angsana New" w:hint="cs"/>
          <w:sz w:val="28"/>
          <w:szCs w:val="28"/>
          <w:cs/>
          <w:lang w:val="th-TH" w:eastAsia="x-none"/>
        </w:rPr>
        <w:t>้ทบทวนการ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ประเมินมูลค่ายุติธรรมของสินทรัพย์</w:t>
      </w:r>
      <w:r w:rsidRPr="00FE24E8">
        <w:rPr>
          <w:rFonts w:ascii="Angsana New" w:hAnsi="Angsana New" w:hint="cs"/>
          <w:sz w:val="28"/>
          <w:szCs w:val="28"/>
          <w:cs/>
          <w:lang w:val="th-TH" w:eastAsia="x-none"/>
        </w:rPr>
        <w:t>ที่ได้มา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และหนี้สินที่</w:t>
      </w:r>
      <w:r w:rsidRPr="00FE24E8">
        <w:rPr>
          <w:rFonts w:ascii="Angsana New" w:hAnsi="Angsana New" w:hint="cs"/>
          <w:sz w:val="28"/>
          <w:szCs w:val="28"/>
          <w:cs/>
          <w:lang w:val="th-TH" w:eastAsia="x-none"/>
        </w:rPr>
        <w:t xml:space="preserve">รับมาและสิ่งตอบแทนที่โอนให้รวมถึงสิ่งตอบแทนที่คาดว่าจะต้องจ่าย 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ภายในระยะเวลาในการวัดมูลค่า (</w:t>
      </w:r>
      <w:r w:rsidRPr="00FE24E8">
        <w:rPr>
          <w:rFonts w:ascii="Angsana New" w:hAnsi="Angsana New"/>
          <w:sz w:val="28"/>
          <w:szCs w:val="28"/>
          <w:lang w:val="th-TH" w:eastAsia="x-none"/>
        </w:rPr>
        <w:t xml:space="preserve">measurement period) 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ซึ่งต้องไม่เกินหนึ่งปี นับตั้งแต่วันที่ซื้อกิจการ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โดยข้อมูลดังกล่าวมีผลต่อการวัดมูลค่าของจำนวนต่าง ๆ ที่เคยรับรู้ไว้ ณ วันที่ซื้อ</w:t>
      </w:r>
      <w:r w:rsidR="00F41BC6">
        <w:rPr>
          <w:rFonts w:ascii="Angsana New" w:hAnsi="Angsana New" w:hint="cs"/>
          <w:sz w:val="28"/>
          <w:szCs w:val="28"/>
          <w:cs/>
          <w:lang w:val="th-TH" w:eastAsia="x-none"/>
        </w:rPr>
        <w:t>ธุรกิจ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 xml:space="preserve"> ทั้งนี้การประเมินมูลค่ายุติธรรมของสินทรัพย์</w:t>
      </w:r>
      <w:r w:rsidR="00F41BC6">
        <w:rPr>
          <w:rFonts w:ascii="Angsana New" w:hAnsi="Angsana New" w:hint="cs"/>
          <w:sz w:val="28"/>
          <w:szCs w:val="28"/>
          <w:cs/>
          <w:lang w:val="th-TH" w:eastAsia="x-none"/>
        </w:rPr>
        <w:t>ที่ได้มา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และหนี้สินที่</w:t>
      </w:r>
      <w:r w:rsidR="00F41BC6">
        <w:rPr>
          <w:rFonts w:ascii="Angsana New" w:hAnsi="Angsana New" w:hint="cs"/>
          <w:sz w:val="28"/>
          <w:szCs w:val="28"/>
          <w:cs/>
          <w:lang w:val="th-TH" w:eastAsia="x-none"/>
        </w:rPr>
        <w:t>รับ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มาจากการซื้อ</w:t>
      </w:r>
      <w:r w:rsidR="00F41BC6">
        <w:rPr>
          <w:rFonts w:ascii="Angsana New" w:hAnsi="Angsana New" w:hint="cs"/>
          <w:sz w:val="28"/>
          <w:szCs w:val="28"/>
          <w:cs/>
          <w:lang w:val="th-TH" w:eastAsia="x-none"/>
        </w:rPr>
        <w:t>ธุรกิจ และสิ่งตอบแทนที่โอนให้รวมถึงสิ่งตอบแทนที่คาดว่าจะต้องจ่าย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ไ</w:t>
      </w:r>
      <w:r w:rsidRPr="00FE24E8">
        <w:rPr>
          <w:rFonts w:ascii="Angsana New" w:hAnsi="Angsana New" w:hint="cs"/>
          <w:sz w:val="28"/>
          <w:szCs w:val="28"/>
          <w:cs/>
          <w:lang w:val="th-TH" w:eastAsia="x-none"/>
        </w:rPr>
        <w:t>ด้ดำ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เนินการเสร็จสิ้นใ</w:t>
      </w:r>
      <w:r w:rsidRPr="00FE24E8">
        <w:rPr>
          <w:rFonts w:ascii="Angsana New" w:hAnsi="Angsana New" w:hint="cs"/>
          <w:sz w:val="28"/>
          <w:szCs w:val="28"/>
          <w:cs/>
          <w:lang w:val="th-TH" w:eastAsia="x-none"/>
        </w:rPr>
        <w:t>นระหว่างปี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 xml:space="preserve"> </w:t>
      </w:r>
      <w:r w:rsidRPr="00FE24E8">
        <w:rPr>
          <w:rFonts w:ascii="Angsana New" w:hAnsi="Angsana New"/>
          <w:sz w:val="28"/>
          <w:szCs w:val="28"/>
          <w:lang w:val="th-TH" w:eastAsia="x-none"/>
        </w:rPr>
        <w:t>256</w:t>
      </w:r>
      <w:r w:rsidRPr="00FE24E8">
        <w:rPr>
          <w:rFonts w:ascii="Angsana New" w:hAnsi="Angsana New"/>
          <w:sz w:val="28"/>
          <w:szCs w:val="28"/>
          <w:lang w:eastAsia="x-none"/>
        </w:rPr>
        <w:t>2</w:t>
      </w:r>
      <w:r w:rsidRPr="00FE24E8">
        <w:rPr>
          <w:rFonts w:ascii="Angsana New" w:hAnsi="Angsana New" w:hint="cs"/>
          <w:sz w:val="28"/>
          <w:szCs w:val="28"/>
          <w:cs/>
          <w:lang w:eastAsia="x-none"/>
        </w:rPr>
        <w:t xml:space="preserve"> 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 xml:space="preserve">งบการเงิน ณ วันที่ </w:t>
      </w:r>
      <w:r w:rsidRPr="00FE24E8">
        <w:rPr>
          <w:rFonts w:ascii="Angsana New" w:hAnsi="Angsana New"/>
          <w:sz w:val="28"/>
          <w:szCs w:val="28"/>
          <w:lang w:val="th-TH" w:eastAsia="x-none"/>
        </w:rPr>
        <w:t>31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 xml:space="preserve"> ธันวาคม </w:t>
      </w:r>
      <w:r w:rsidRPr="00FE24E8">
        <w:rPr>
          <w:rFonts w:ascii="Angsana New" w:hAnsi="Angsana New"/>
          <w:sz w:val="28"/>
          <w:szCs w:val="28"/>
          <w:lang w:val="th-TH" w:eastAsia="x-none"/>
        </w:rPr>
        <w:t>25</w:t>
      </w:r>
      <w:r w:rsidRPr="00FE24E8">
        <w:rPr>
          <w:rFonts w:ascii="Angsana New" w:hAnsi="Angsana New" w:hint="cs"/>
          <w:sz w:val="28"/>
          <w:szCs w:val="28"/>
          <w:cs/>
          <w:lang w:val="th-TH" w:eastAsia="x-none"/>
        </w:rPr>
        <w:t>61</w:t>
      </w:r>
      <w:r w:rsidRPr="00FE24E8">
        <w:rPr>
          <w:rFonts w:ascii="Angsana New" w:hAnsi="Angsana New"/>
          <w:sz w:val="28"/>
          <w:szCs w:val="28"/>
          <w:rtl/>
          <w:cs/>
          <w:lang w:val="th-TH" w:eastAsia="x-none"/>
        </w:rPr>
        <w:t xml:space="preserve"> </w:t>
      </w:r>
      <w:r w:rsidRPr="00FE24E8">
        <w:rPr>
          <w:rFonts w:ascii="Angsana New" w:hAnsi="Angsana New"/>
          <w:sz w:val="28"/>
          <w:szCs w:val="28"/>
          <w:cs/>
          <w:lang w:val="th-TH" w:eastAsia="x-none"/>
        </w:rPr>
        <w:t>ที่แสดงเปรียบเทียบอยู่ในงบการเงินนี้ ได้ถูกปรับปรุงจากงบการเงินที่ได้จัดทำไว้เดิม เพื่อสะท้อนถึงข้อมูลเพิ่มเติมที่ได้รับเกี่ยวกับข้อเท็จจริงและสถานการณ์แวดล้อมที่มีอยู่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Pr="00394109">
        <w:rPr>
          <w:rFonts w:ascii="Angsana New" w:hAnsi="Angsana New"/>
          <w:sz w:val="28"/>
          <w:szCs w:val="28"/>
          <w:cs/>
          <w:lang w:val="th-TH" w:eastAsia="x-none"/>
        </w:rPr>
        <w:t xml:space="preserve"> </w:t>
      </w:r>
    </w:p>
    <w:p w14:paraId="315CFCF9" w14:textId="77777777" w:rsidR="00D444DB" w:rsidRPr="00394109" w:rsidRDefault="00D444DB" w:rsidP="004955CE">
      <w:pPr>
        <w:pStyle w:val="BodyText2"/>
        <w:tabs>
          <w:tab w:val="left" w:pos="450"/>
        </w:tabs>
        <w:ind w:left="540"/>
        <w:jc w:val="thaiDistribute"/>
        <w:rPr>
          <w:sz w:val="20"/>
          <w:szCs w:val="20"/>
        </w:rPr>
      </w:pPr>
    </w:p>
    <w:p w14:paraId="5761AF07" w14:textId="35C7D7B5" w:rsidR="00D444DB" w:rsidRPr="00394109" w:rsidRDefault="00D444DB" w:rsidP="004955CE">
      <w:pPr>
        <w:pStyle w:val="BodyText2"/>
        <w:tabs>
          <w:tab w:val="left" w:pos="450"/>
        </w:tabs>
        <w:ind w:left="540"/>
        <w:jc w:val="thaiDistribute"/>
        <w:rPr>
          <w:sz w:val="28"/>
          <w:szCs w:val="28"/>
          <w:lang w:val="en-US"/>
        </w:rPr>
      </w:pPr>
      <w:r w:rsidRPr="00394109">
        <w:rPr>
          <w:rFonts w:hint="cs"/>
          <w:sz w:val="28"/>
          <w:szCs w:val="28"/>
          <w:cs/>
          <w:lang w:val="en-US"/>
        </w:rPr>
        <w:t>นอกจากนี้ กลุ่มบริษัทได้บันทึกการเปลี่ยนแปลงมูลค่ายุติธรรมของสิ่งตอบแทนที่จะต้องจ่ายที่เกิดจากเหตุการณ์</w:t>
      </w:r>
      <w:r w:rsidRPr="00394109">
        <w:rPr>
          <w:sz w:val="28"/>
          <w:szCs w:val="28"/>
          <w:lang w:val="en-US"/>
        </w:rPr>
        <w:br/>
      </w:r>
      <w:r w:rsidRPr="00394109">
        <w:rPr>
          <w:rFonts w:hint="cs"/>
          <w:sz w:val="28"/>
          <w:szCs w:val="28"/>
          <w:cs/>
          <w:lang w:val="en-US"/>
        </w:rPr>
        <w:t xml:space="preserve">ที่เกิดขึ้นภายหลัง ณ วันที่ซื้อธุรกิจ จำนวน </w:t>
      </w:r>
      <w:r w:rsidRPr="00394109">
        <w:rPr>
          <w:sz w:val="28"/>
          <w:szCs w:val="28"/>
          <w:lang w:val="en-US"/>
        </w:rPr>
        <w:t xml:space="preserve">24 </w:t>
      </w:r>
      <w:r w:rsidRPr="00394109">
        <w:rPr>
          <w:rFonts w:hint="cs"/>
          <w:sz w:val="28"/>
          <w:szCs w:val="28"/>
          <w:cs/>
          <w:lang w:val="en-US"/>
        </w:rPr>
        <w:t>ล้านบาทในงบกำไรขาดทุน</w:t>
      </w:r>
      <w:r w:rsidR="00FE24E8">
        <w:rPr>
          <w:rFonts w:hint="cs"/>
          <w:sz w:val="28"/>
          <w:szCs w:val="28"/>
          <w:cs/>
          <w:lang w:val="en-US"/>
        </w:rPr>
        <w:t>เบ็ดเสร็จ</w:t>
      </w:r>
      <w:r w:rsidRPr="00394109">
        <w:rPr>
          <w:rFonts w:hint="cs"/>
          <w:sz w:val="28"/>
          <w:szCs w:val="28"/>
          <w:cs/>
          <w:lang w:val="en-US"/>
        </w:rPr>
        <w:t>รวมและงบกำไรขาดทุน</w:t>
      </w:r>
      <w:r w:rsidR="00FE24E8">
        <w:rPr>
          <w:rFonts w:hint="cs"/>
          <w:sz w:val="28"/>
          <w:szCs w:val="28"/>
          <w:cs/>
          <w:lang w:val="en-US"/>
        </w:rPr>
        <w:t>เบ็ดเสร็จ</w:t>
      </w:r>
      <w:r w:rsidRPr="00394109">
        <w:rPr>
          <w:rFonts w:hint="cs"/>
          <w:sz w:val="28"/>
          <w:szCs w:val="28"/>
          <w:cs/>
          <w:lang w:val="en-US"/>
        </w:rPr>
        <w:t>เฉพาะกิจการสำหรับปีสิ้นสุดวันที่</w:t>
      </w:r>
      <w:r w:rsidRPr="00394109">
        <w:rPr>
          <w:sz w:val="28"/>
          <w:szCs w:val="28"/>
          <w:lang w:val="en-US"/>
        </w:rPr>
        <w:t xml:space="preserve"> 31 </w:t>
      </w:r>
      <w:r w:rsidRPr="00394109">
        <w:rPr>
          <w:rFonts w:hint="cs"/>
          <w:sz w:val="28"/>
          <w:szCs w:val="28"/>
          <w:cs/>
          <w:lang w:val="en-US"/>
        </w:rPr>
        <w:t xml:space="preserve">ธันวาคม </w:t>
      </w:r>
      <w:r w:rsidRPr="00394109">
        <w:rPr>
          <w:sz w:val="28"/>
          <w:szCs w:val="28"/>
          <w:lang w:val="en-US"/>
        </w:rPr>
        <w:t>2562</w:t>
      </w:r>
      <w:r w:rsidRPr="00394109">
        <w:rPr>
          <w:rFonts w:hint="cs"/>
          <w:sz w:val="28"/>
          <w:szCs w:val="28"/>
          <w:cs/>
          <w:lang w:val="en-US"/>
        </w:rPr>
        <w:t xml:space="preserve"> </w:t>
      </w:r>
    </w:p>
    <w:p w14:paraId="59847FD3" w14:textId="77777777" w:rsidR="00D444DB" w:rsidRPr="00394109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21576B0E" w14:textId="7777777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  <w:lang w:val="th-TH" w:eastAsia="x-none"/>
        </w:rPr>
      </w:pPr>
      <w:r w:rsidRPr="00394109">
        <w:rPr>
          <w:rFonts w:ascii="Angsana New" w:hAnsi="Angsana New"/>
          <w:sz w:val="28"/>
          <w:szCs w:val="28"/>
          <w:cs/>
          <w:lang w:val="th-TH" w:eastAsia="x-none"/>
        </w:rPr>
        <w:br w:type="page"/>
      </w:r>
    </w:p>
    <w:p w14:paraId="4B28AB27" w14:textId="71D8B2FC" w:rsidR="00D444DB" w:rsidRPr="00394109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394109">
        <w:rPr>
          <w:rFonts w:ascii="Angsana New" w:hAnsi="Angsana New"/>
          <w:sz w:val="28"/>
          <w:szCs w:val="28"/>
          <w:cs/>
          <w:lang w:val="th-TH" w:eastAsia="x-none"/>
        </w:rPr>
        <w:lastRenderedPageBreak/>
        <w:t>รายละเอียดของมูลค่ายุติธรรมของสินทรัพย์</w:t>
      </w:r>
      <w:r w:rsidRPr="00394109">
        <w:rPr>
          <w:rFonts w:ascii="Angsana New" w:hAnsi="Angsana New" w:hint="cs"/>
          <w:sz w:val="28"/>
          <w:szCs w:val="28"/>
          <w:cs/>
          <w:lang w:eastAsia="x-none"/>
        </w:rPr>
        <w:t xml:space="preserve">ที่ได้มาและหนี้สินที่รับมา และสิ่งตอบแทนที่โอนให้และคาดว่าจะต้องจ่าย ณ </w:t>
      </w:r>
      <w:r w:rsidRPr="00394109">
        <w:rPr>
          <w:rFonts w:ascii="Angsana New" w:hAnsi="Angsana New"/>
          <w:sz w:val="28"/>
          <w:szCs w:val="28"/>
          <w:cs/>
          <w:lang w:val="th-TH" w:eastAsia="x-none"/>
        </w:rPr>
        <w:t>วันที่ซื้อ</w:t>
      </w:r>
      <w:r w:rsidRPr="00394109">
        <w:rPr>
          <w:rFonts w:ascii="Angsana New" w:hAnsi="Angsana New" w:hint="cs"/>
          <w:sz w:val="28"/>
          <w:szCs w:val="28"/>
          <w:cs/>
          <w:lang w:val="th-TH" w:eastAsia="x-none"/>
        </w:rPr>
        <w:t>ธุรกิจ</w:t>
      </w:r>
      <w:r w:rsidRPr="00394109">
        <w:rPr>
          <w:rFonts w:ascii="Angsana New" w:hAnsi="Angsana New"/>
          <w:sz w:val="28"/>
          <w:szCs w:val="28"/>
          <w:cs/>
          <w:lang w:val="th-TH" w:eastAsia="x-none"/>
        </w:rPr>
        <w:t xml:space="preserve"> มีดังนี้</w:t>
      </w:r>
    </w:p>
    <w:p w14:paraId="6D5094AD" w14:textId="20248F77" w:rsidR="004376F5" w:rsidRPr="00394109" w:rsidRDefault="004376F5" w:rsidP="004955CE">
      <w:pPr>
        <w:pStyle w:val="BodyText2"/>
        <w:tabs>
          <w:tab w:val="left" w:pos="450"/>
        </w:tabs>
        <w:ind w:left="540"/>
        <w:jc w:val="thaiDistribute"/>
        <w:rPr>
          <w:sz w:val="20"/>
          <w:szCs w:val="20"/>
          <w:lang w:val="en-US"/>
        </w:rPr>
      </w:pP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8"/>
        <w:gridCol w:w="269"/>
        <w:gridCol w:w="1171"/>
        <w:gridCol w:w="269"/>
        <w:gridCol w:w="1173"/>
        <w:gridCol w:w="238"/>
        <w:gridCol w:w="1118"/>
      </w:tblGrid>
      <w:tr w:rsidR="00D444DB" w:rsidRPr="00394109" w14:paraId="4F06D4CE" w14:textId="77777777" w:rsidTr="00F15648">
        <w:trPr>
          <w:trHeight w:val="68"/>
          <w:tblHeader/>
        </w:trPr>
        <w:tc>
          <w:tcPr>
            <w:tcW w:w="4858" w:type="dxa"/>
          </w:tcPr>
          <w:p w14:paraId="687D2303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  <w:p w14:paraId="23B5092D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</w:tcPr>
          <w:p w14:paraId="732DCA14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3EAE4D16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3FD02D84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เดิมที่รับรู้</w:t>
            </w:r>
          </w:p>
        </w:tc>
        <w:tc>
          <w:tcPr>
            <w:tcW w:w="269" w:type="dxa"/>
          </w:tcPr>
          <w:p w14:paraId="306F09B4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hideMark/>
          </w:tcPr>
          <w:p w14:paraId="2ED415AF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950A581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*</w:t>
            </w:r>
          </w:p>
          <w:p w14:paraId="45EA11EA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2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8" w:type="dxa"/>
          </w:tcPr>
          <w:p w14:paraId="3FBE25DC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18" w:type="dxa"/>
          </w:tcPr>
          <w:p w14:paraId="7CBF3951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7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มูลค่ายุติธรรม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 w:eastAsia="en-GB"/>
              </w:rPr>
              <w:t>หลังปรับปรุง</w:t>
            </w:r>
          </w:p>
        </w:tc>
      </w:tr>
      <w:tr w:rsidR="00D444DB" w:rsidRPr="00394109" w14:paraId="10A90953" w14:textId="77777777" w:rsidTr="00F15648">
        <w:trPr>
          <w:tblHeader/>
        </w:trPr>
        <w:tc>
          <w:tcPr>
            <w:tcW w:w="4858" w:type="dxa"/>
          </w:tcPr>
          <w:p w14:paraId="541ED0C1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3D3B67DC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969" w:type="dxa"/>
            <w:gridSpan w:val="5"/>
          </w:tcPr>
          <w:p w14:paraId="2B0C4468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พันบาท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)</w:t>
            </w:r>
          </w:p>
        </w:tc>
      </w:tr>
      <w:tr w:rsidR="00D444DB" w:rsidRPr="00394109" w14:paraId="5A604062" w14:textId="77777777" w:rsidTr="00F15648">
        <w:tc>
          <w:tcPr>
            <w:tcW w:w="4858" w:type="dxa"/>
          </w:tcPr>
          <w:p w14:paraId="3FD769D4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69" w:type="dxa"/>
          </w:tcPr>
          <w:p w14:paraId="4603B817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17BA2E8A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5C9811FD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50F6F70B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2D703C8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</w:tcPr>
          <w:p w14:paraId="45D01271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D444DB" w:rsidRPr="00394109" w14:paraId="6477F7A4" w14:textId="77777777" w:rsidTr="00F15648">
        <w:tc>
          <w:tcPr>
            <w:tcW w:w="4858" w:type="dxa"/>
            <w:hideMark/>
          </w:tcPr>
          <w:p w14:paraId="3992C672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4ED3CAE5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2E1B97F9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28,497</w:t>
            </w:r>
          </w:p>
        </w:tc>
        <w:tc>
          <w:tcPr>
            <w:tcW w:w="269" w:type="dxa"/>
          </w:tcPr>
          <w:p w14:paraId="73A1EAB2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25B59432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202FA6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</w:tcPr>
          <w:p w14:paraId="074E5DFA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28,497</w:t>
            </w:r>
          </w:p>
        </w:tc>
      </w:tr>
      <w:tr w:rsidR="00D444DB" w:rsidRPr="00394109" w14:paraId="213AF77F" w14:textId="77777777" w:rsidTr="00F15648">
        <w:tc>
          <w:tcPr>
            <w:tcW w:w="4858" w:type="dxa"/>
            <w:hideMark/>
          </w:tcPr>
          <w:p w14:paraId="696434C7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4449AD34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598687D8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50,222</w:t>
            </w:r>
          </w:p>
        </w:tc>
        <w:tc>
          <w:tcPr>
            <w:tcW w:w="269" w:type="dxa"/>
          </w:tcPr>
          <w:p w14:paraId="19164F26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07E72AF1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A6713A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</w:tcPr>
          <w:p w14:paraId="6F68C42D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50,222</w:t>
            </w:r>
          </w:p>
        </w:tc>
      </w:tr>
      <w:tr w:rsidR="00D444DB" w:rsidRPr="00394109" w14:paraId="0D3EAAFB" w14:textId="77777777" w:rsidTr="00F15648">
        <w:tc>
          <w:tcPr>
            <w:tcW w:w="4858" w:type="dxa"/>
          </w:tcPr>
          <w:p w14:paraId="6E35946E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69" w:type="dxa"/>
          </w:tcPr>
          <w:p w14:paraId="188C433D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57FC37A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6,812</w:t>
            </w:r>
          </w:p>
        </w:tc>
        <w:tc>
          <w:tcPr>
            <w:tcW w:w="269" w:type="dxa"/>
          </w:tcPr>
          <w:p w14:paraId="01EEE55F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44E224BC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2A8151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14:paraId="753F020D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6,812</w:t>
            </w:r>
          </w:p>
        </w:tc>
      </w:tr>
      <w:tr w:rsidR="00D444DB" w:rsidRPr="00394109" w14:paraId="4E03AB06" w14:textId="77777777" w:rsidTr="00F15648">
        <w:tc>
          <w:tcPr>
            <w:tcW w:w="4858" w:type="dxa"/>
          </w:tcPr>
          <w:p w14:paraId="38321535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69" w:type="dxa"/>
          </w:tcPr>
          <w:p w14:paraId="74646AAB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4B5D08D9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3,220</w:t>
            </w:r>
          </w:p>
        </w:tc>
        <w:tc>
          <w:tcPr>
            <w:tcW w:w="269" w:type="dxa"/>
          </w:tcPr>
          <w:p w14:paraId="4B2947DF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09B70417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4D24A42C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14:paraId="11BB0035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3,220</w:t>
            </w:r>
          </w:p>
        </w:tc>
      </w:tr>
      <w:tr w:rsidR="00D444DB" w:rsidRPr="00394109" w14:paraId="307E39D9" w14:textId="77777777" w:rsidTr="00F15648">
        <w:tc>
          <w:tcPr>
            <w:tcW w:w="4858" w:type="dxa"/>
          </w:tcPr>
          <w:p w14:paraId="7DC4E0BD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04EEB185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541CDC5C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2,081</w:t>
            </w:r>
          </w:p>
        </w:tc>
        <w:tc>
          <w:tcPr>
            <w:tcW w:w="269" w:type="dxa"/>
          </w:tcPr>
          <w:p w14:paraId="723E933B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65A32828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1,639</w:t>
            </w:r>
          </w:p>
        </w:tc>
        <w:tc>
          <w:tcPr>
            <w:tcW w:w="238" w:type="dxa"/>
          </w:tcPr>
          <w:p w14:paraId="3F486BC2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14:paraId="585ADA86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3,720</w:t>
            </w:r>
          </w:p>
        </w:tc>
      </w:tr>
      <w:tr w:rsidR="00D444DB" w:rsidRPr="00394109" w14:paraId="3F2B6A4F" w14:textId="77777777" w:rsidTr="00F15648">
        <w:trPr>
          <w:trHeight w:val="389"/>
        </w:trPr>
        <w:tc>
          <w:tcPr>
            <w:tcW w:w="4858" w:type="dxa"/>
          </w:tcPr>
          <w:p w14:paraId="757DF446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ภาษีเงินได้และภาษีถูกหัก ณ ที่จ่ายขอคืน</w:t>
            </w:r>
          </w:p>
        </w:tc>
        <w:tc>
          <w:tcPr>
            <w:tcW w:w="269" w:type="dxa"/>
          </w:tcPr>
          <w:p w14:paraId="7C111557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366CAAC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3,900</w:t>
            </w:r>
          </w:p>
        </w:tc>
        <w:tc>
          <w:tcPr>
            <w:tcW w:w="269" w:type="dxa"/>
          </w:tcPr>
          <w:p w14:paraId="01E198F3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46B55C46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36A1B389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14:paraId="747171E6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3,900</w:t>
            </w:r>
          </w:p>
        </w:tc>
      </w:tr>
      <w:tr w:rsidR="00D444DB" w:rsidRPr="00394109" w14:paraId="14B1F376" w14:textId="77777777" w:rsidTr="00F15648">
        <w:tc>
          <w:tcPr>
            <w:tcW w:w="4858" w:type="dxa"/>
          </w:tcPr>
          <w:p w14:paraId="7F9A25F2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57AEBF88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65F69FB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  <w:tc>
          <w:tcPr>
            <w:tcW w:w="269" w:type="dxa"/>
          </w:tcPr>
          <w:p w14:paraId="415B25F9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60CC9526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382CEE3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14:paraId="6C47AC82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349</w:t>
            </w:r>
          </w:p>
        </w:tc>
      </w:tr>
      <w:tr w:rsidR="00D444DB" w:rsidRPr="00394109" w14:paraId="7CDDF729" w14:textId="77777777" w:rsidTr="00F15648">
        <w:tc>
          <w:tcPr>
            <w:tcW w:w="4858" w:type="dxa"/>
          </w:tcPr>
          <w:p w14:paraId="09D5AFA4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65BFDBC6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0C5F39C9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(28,416)</w:t>
            </w:r>
          </w:p>
        </w:tc>
        <w:tc>
          <w:tcPr>
            <w:tcW w:w="269" w:type="dxa"/>
          </w:tcPr>
          <w:p w14:paraId="3C389B5A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62ACA289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3E44F9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</w:tcPr>
          <w:p w14:paraId="38CF1ED1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(28,416)</w:t>
            </w:r>
          </w:p>
        </w:tc>
      </w:tr>
      <w:tr w:rsidR="00D444DB" w:rsidRPr="00394109" w14:paraId="7D5920E4" w14:textId="77777777" w:rsidTr="00F15648">
        <w:tc>
          <w:tcPr>
            <w:tcW w:w="4858" w:type="dxa"/>
          </w:tcPr>
          <w:p w14:paraId="6A5FEBC9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269" w:type="dxa"/>
          </w:tcPr>
          <w:p w14:paraId="7CE55CA7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06205C52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(19,800)</w:t>
            </w:r>
          </w:p>
        </w:tc>
        <w:tc>
          <w:tcPr>
            <w:tcW w:w="269" w:type="dxa"/>
          </w:tcPr>
          <w:p w14:paraId="22826DC3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00B99F9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C2D38B4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14:paraId="1DE53619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(19,800)</w:t>
            </w:r>
          </w:p>
        </w:tc>
      </w:tr>
      <w:tr w:rsidR="00D444DB" w:rsidRPr="00394109" w14:paraId="3AD98649" w14:textId="77777777" w:rsidTr="00F15648">
        <w:tc>
          <w:tcPr>
            <w:tcW w:w="4858" w:type="dxa"/>
          </w:tcPr>
          <w:p w14:paraId="5F4FB36D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9" w:type="dxa"/>
          </w:tcPr>
          <w:p w14:paraId="0FA34C52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06B3929A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(414)</w:t>
            </w:r>
          </w:p>
        </w:tc>
        <w:tc>
          <w:tcPr>
            <w:tcW w:w="269" w:type="dxa"/>
          </w:tcPr>
          <w:p w14:paraId="320BC2E3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0840470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(328)</w:t>
            </w:r>
          </w:p>
        </w:tc>
        <w:tc>
          <w:tcPr>
            <w:tcW w:w="238" w:type="dxa"/>
          </w:tcPr>
          <w:p w14:paraId="24F077E2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8" w:type="dxa"/>
          </w:tcPr>
          <w:p w14:paraId="3833EB6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 xml:space="preserve">(742) </w:t>
            </w:r>
          </w:p>
        </w:tc>
      </w:tr>
      <w:tr w:rsidR="00D444DB" w:rsidRPr="00394109" w14:paraId="201E607D" w14:textId="77777777" w:rsidTr="00F15648">
        <w:tc>
          <w:tcPr>
            <w:tcW w:w="4858" w:type="dxa"/>
          </w:tcPr>
          <w:p w14:paraId="46017224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269" w:type="dxa"/>
          </w:tcPr>
          <w:p w14:paraId="40849DD4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3AA7A42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(6,570)</w:t>
            </w:r>
          </w:p>
        </w:tc>
        <w:tc>
          <w:tcPr>
            <w:tcW w:w="269" w:type="dxa"/>
          </w:tcPr>
          <w:p w14:paraId="4C527491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124EC22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727C40F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</w:tcPr>
          <w:p w14:paraId="23D43C69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(6,570)</w:t>
            </w:r>
          </w:p>
        </w:tc>
      </w:tr>
      <w:tr w:rsidR="00D444DB" w:rsidRPr="00394109" w14:paraId="4DB9E3BC" w14:textId="77777777" w:rsidTr="00F15648">
        <w:tc>
          <w:tcPr>
            <w:tcW w:w="4858" w:type="dxa"/>
          </w:tcPr>
          <w:p w14:paraId="486854CE" w14:textId="77777777" w:rsidR="00D444DB" w:rsidRPr="00394109" w:rsidRDefault="00D444D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69" w:type="dxa"/>
          </w:tcPr>
          <w:p w14:paraId="658A41EB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40FC178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(1,366)</w:t>
            </w:r>
          </w:p>
        </w:tc>
        <w:tc>
          <w:tcPr>
            <w:tcW w:w="269" w:type="dxa"/>
          </w:tcPr>
          <w:p w14:paraId="6B7DDE0D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</w:tcPr>
          <w:p w14:paraId="56BC812C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18B456EB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</w:tcPr>
          <w:p w14:paraId="5977385B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(1,366)</w:t>
            </w:r>
          </w:p>
        </w:tc>
      </w:tr>
      <w:tr w:rsidR="00D444DB" w:rsidRPr="00394109" w14:paraId="19C1B7F4" w14:textId="77777777" w:rsidTr="00F15648">
        <w:tc>
          <w:tcPr>
            <w:tcW w:w="4858" w:type="dxa"/>
            <w:hideMark/>
          </w:tcPr>
          <w:p w14:paraId="6F62739E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รวมสินทรัพย์สุทธิที่ระบุได้</w:t>
            </w:r>
          </w:p>
        </w:tc>
        <w:tc>
          <w:tcPr>
            <w:tcW w:w="269" w:type="dxa"/>
          </w:tcPr>
          <w:p w14:paraId="2EFA69D0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7BA1C5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38,515</w:t>
            </w:r>
          </w:p>
        </w:tc>
        <w:tc>
          <w:tcPr>
            <w:tcW w:w="269" w:type="dxa"/>
          </w:tcPr>
          <w:p w14:paraId="19DD1B68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</w:tcPr>
          <w:p w14:paraId="52711F4D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1,311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8CAA17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right w:val="nil"/>
            </w:tcBorders>
          </w:tcPr>
          <w:p w14:paraId="70A2346A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39,826</w:t>
            </w:r>
          </w:p>
        </w:tc>
      </w:tr>
      <w:tr w:rsidR="00D444DB" w:rsidRPr="00394109" w14:paraId="167AD090" w14:textId="77777777" w:rsidTr="00F15648">
        <w:tc>
          <w:tcPr>
            <w:tcW w:w="4858" w:type="dxa"/>
          </w:tcPr>
          <w:p w14:paraId="37BABF6B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ค่าความนิยมจากการซื้อธุรกิจ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69" w:type="dxa"/>
          </w:tcPr>
          <w:p w14:paraId="124E330E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71" w:type="dxa"/>
          </w:tcPr>
          <w:p w14:paraId="5D0968FD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154,669</w:t>
            </w:r>
          </w:p>
        </w:tc>
        <w:tc>
          <w:tcPr>
            <w:tcW w:w="269" w:type="dxa"/>
          </w:tcPr>
          <w:p w14:paraId="4D0DA7FF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</w:tcPr>
          <w:p w14:paraId="1FF2C5AB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55,338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3F95F767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774112CA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210,007</w:t>
            </w:r>
          </w:p>
        </w:tc>
      </w:tr>
      <w:tr w:rsidR="00D444DB" w:rsidRPr="00394109" w14:paraId="3BBB4057" w14:textId="77777777" w:rsidTr="00F15648">
        <w:tc>
          <w:tcPr>
            <w:tcW w:w="4858" w:type="dxa"/>
          </w:tcPr>
          <w:p w14:paraId="009FDD7D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และคาดว่าจะต้องจ่าย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วันซื้อธุรกิจ</w:t>
            </w:r>
          </w:p>
        </w:tc>
        <w:tc>
          <w:tcPr>
            <w:tcW w:w="269" w:type="dxa"/>
          </w:tcPr>
          <w:p w14:paraId="1000A83B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4428C2C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193,184</w:t>
            </w:r>
          </w:p>
        </w:tc>
        <w:tc>
          <w:tcPr>
            <w:tcW w:w="269" w:type="dxa"/>
          </w:tcPr>
          <w:p w14:paraId="08081D76" w14:textId="77777777" w:rsidR="00D444DB" w:rsidRPr="00394109" w:rsidRDefault="00D444D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EECC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</w:rPr>
              <w:t>56,649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6AF6E1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205DCC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</w:rPr>
              <w:t>249,833</w:t>
            </w:r>
          </w:p>
        </w:tc>
      </w:tr>
    </w:tbl>
    <w:p w14:paraId="7612FBC4" w14:textId="7777777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p w14:paraId="72135B9D" w14:textId="77777777" w:rsidR="006E5DCA" w:rsidRPr="00394109" w:rsidRDefault="006E5DCA" w:rsidP="006E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 w:hint="cs"/>
          <w:i/>
          <w:iCs/>
          <w:sz w:val="28"/>
          <w:szCs w:val="28"/>
          <w:cs/>
        </w:rPr>
        <w:t>กระแสเงินสดจ่ายสุทธิ</w:t>
      </w:r>
    </w:p>
    <w:p w14:paraId="6BAE8FA4" w14:textId="77777777" w:rsidR="006E5DCA" w:rsidRPr="00394109" w:rsidRDefault="006E5DCA" w:rsidP="006E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8"/>
        <w:gridCol w:w="269"/>
        <w:gridCol w:w="1171"/>
        <w:gridCol w:w="269"/>
        <w:gridCol w:w="1173"/>
        <w:gridCol w:w="238"/>
        <w:gridCol w:w="1118"/>
      </w:tblGrid>
      <w:tr w:rsidR="006E5DCA" w:rsidRPr="00394109" w14:paraId="3EC872BB" w14:textId="77777777" w:rsidTr="009C61E8">
        <w:tc>
          <w:tcPr>
            <w:tcW w:w="4858" w:type="dxa"/>
          </w:tcPr>
          <w:p w14:paraId="22C97F4A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7250556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" w:type="dxa"/>
          </w:tcPr>
          <w:p w14:paraId="524A8AB5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10B83320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08" w:right="-11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  <w:p w14:paraId="058DFF49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08" w:right="-11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เดิมที่รับรู้</w:t>
            </w:r>
          </w:p>
        </w:tc>
        <w:tc>
          <w:tcPr>
            <w:tcW w:w="269" w:type="dxa"/>
          </w:tcPr>
          <w:p w14:paraId="338750E3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6936E53C" w14:textId="77777777" w:rsidR="006E5DCA" w:rsidRPr="00394109" w:rsidRDefault="006E5DCA" w:rsidP="009C61E8">
            <w:pPr>
              <w:pStyle w:val="acctfourfigures"/>
              <w:tabs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7A0527A7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08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ปรับปรุง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*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32CF3159" w14:textId="77777777" w:rsidR="006E5DCA" w:rsidRPr="00394109" w:rsidRDefault="006E5DCA" w:rsidP="009C61E8">
            <w:pPr>
              <w:pStyle w:val="acctfourfigures"/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51A4EA97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6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มูลค่ายุติธรรม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หลังปรับปรุง</w:t>
            </w:r>
          </w:p>
        </w:tc>
      </w:tr>
      <w:tr w:rsidR="006E5DCA" w:rsidRPr="00394109" w14:paraId="39DDD5F1" w14:textId="77777777" w:rsidTr="009C61E8">
        <w:trPr>
          <w:tblHeader/>
        </w:trPr>
        <w:tc>
          <w:tcPr>
            <w:tcW w:w="4858" w:type="dxa"/>
          </w:tcPr>
          <w:p w14:paraId="2AE63B8A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69" w:type="dxa"/>
          </w:tcPr>
          <w:p w14:paraId="5D86DB2C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969" w:type="dxa"/>
            <w:gridSpan w:val="5"/>
          </w:tcPr>
          <w:p w14:paraId="1993101D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พันบาท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)</w:t>
            </w:r>
          </w:p>
        </w:tc>
      </w:tr>
      <w:tr w:rsidR="006E5DCA" w:rsidRPr="00394109" w14:paraId="28DAF4B0" w14:textId="77777777" w:rsidTr="009C61E8">
        <w:tc>
          <w:tcPr>
            <w:tcW w:w="4858" w:type="dxa"/>
          </w:tcPr>
          <w:p w14:paraId="0E655B3E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269" w:type="dxa"/>
          </w:tcPr>
          <w:p w14:paraId="616A0115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</w:tcPr>
          <w:p w14:paraId="3AB87F3C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28,497</w:t>
            </w:r>
          </w:p>
        </w:tc>
        <w:tc>
          <w:tcPr>
            <w:tcW w:w="269" w:type="dxa"/>
          </w:tcPr>
          <w:p w14:paraId="52F5FD42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right w:val="nil"/>
            </w:tcBorders>
          </w:tcPr>
          <w:p w14:paraId="4201AC5C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53E2807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4C926FE1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28,497</w:t>
            </w:r>
          </w:p>
        </w:tc>
      </w:tr>
      <w:tr w:rsidR="006E5DCA" w:rsidRPr="00394109" w14:paraId="2A0A640A" w14:textId="77777777" w:rsidTr="009C61E8">
        <w:tc>
          <w:tcPr>
            <w:tcW w:w="4858" w:type="dxa"/>
          </w:tcPr>
          <w:p w14:paraId="72E9D7A1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เงินสดที่จ่าย</w:t>
            </w:r>
          </w:p>
        </w:tc>
        <w:tc>
          <w:tcPr>
            <w:tcW w:w="269" w:type="dxa"/>
          </w:tcPr>
          <w:p w14:paraId="10023793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01AAE16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(115,000)</w:t>
            </w:r>
          </w:p>
        </w:tc>
        <w:tc>
          <w:tcPr>
            <w:tcW w:w="269" w:type="dxa"/>
          </w:tcPr>
          <w:p w14:paraId="5A9557DC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</w:tcPr>
          <w:p w14:paraId="2E5872E8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123CFBE9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left w:val="nil"/>
              <w:bottom w:val="single" w:sz="4" w:space="0" w:color="auto"/>
              <w:right w:val="nil"/>
            </w:tcBorders>
          </w:tcPr>
          <w:p w14:paraId="4898D403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(115,000)</w:t>
            </w:r>
          </w:p>
        </w:tc>
      </w:tr>
      <w:tr w:rsidR="006E5DCA" w:rsidRPr="00394109" w14:paraId="4C1760A0" w14:textId="77777777" w:rsidTr="009C61E8">
        <w:tc>
          <w:tcPr>
            <w:tcW w:w="4858" w:type="dxa"/>
          </w:tcPr>
          <w:p w14:paraId="6BAC8B27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กระแสเงินสดจ่ายสุทธิ</w:t>
            </w:r>
          </w:p>
        </w:tc>
        <w:tc>
          <w:tcPr>
            <w:tcW w:w="269" w:type="dxa"/>
          </w:tcPr>
          <w:p w14:paraId="556347DC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CC8A3F4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(86,503)</w:t>
            </w:r>
          </w:p>
        </w:tc>
        <w:tc>
          <w:tcPr>
            <w:tcW w:w="269" w:type="dxa"/>
          </w:tcPr>
          <w:p w14:paraId="1846AA19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F84E7B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5E7B6DF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5F8252" w14:textId="77777777" w:rsidR="006E5DCA" w:rsidRPr="00394109" w:rsidRDefault="006E5DCA" w:rsidP="009C61E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(86,503)</w:t>
            </w:r>
          </w:p>
        </w:tc>
      </w:tr>
    </w:tbl>
    <w:p w14:paraId="37E2B5FD" w14:textId="77777777" w:rsidR="006E5DCA" w:rsidRPr="00394109" w:rsidRDefault="006E5DCA" w:rsidP="006E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14:paraId="0F6C78EA" w14:textId="77777777" w:rsidR="006E5DCA" w:rsidRPr="00394109" w:rsidRDefault="006E5DCA" w:rsidP="006E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</w:rPr>
        <w:t xml:space="preserve">* </w:t>
      </w:r>
      <w:r w:rsidRPr="00394109">
        <w:rPr>
          <w:rFonts w:ascii="Angsana New" w:hAnsi="Angsana New" w:hint="cs"/>
          <w:i/>
          <w:iCs/>
          <w:sz w:val="28"/>
          <w:szCs w:val="28"/>
          <w:cs/>
        </w:rPr>
        <w:t>การปรับปรุงมูลค่ายุติธรรมในระหว่างช่วงเวลาที่วัดมูลค่า</w:t>
      </w:r>
    </w:p>
    <w:p w14:paraId="23333F6D" w14:textId="77777777" w:rsidR="006E5DCA" w:rsidRDefault="006E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2E2EA816" w14:textId="35AE1170" w:rsidR="00D444DB" w:rsidRPr="00394109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lastRenderedPageBreak/>
        <w:t>สิ่งตอบแทนที่โอนให้</w:t>
      </w:r>
      <w:r w:rsidRPr="00394109">
        <w:rPr>
          <w:rFonts w:ascii="Angsana New" w:hAnsi="Angsana New" w:hint="cs"/>
          <w:i/>
          <w:iCs/>
          <w:sz w:val="28"/>
          <w:szCs w:val="28"/>
          <w:cs/>
        </w:rPr>
        <w:t>และคาดว่าจะต้องจ่าย</w:t>
      </w:r>
    </w:p>
    <w:p w14:paraId="4EF32118" w14:textId="7E3468E8" w:rsidR="00D444DB" w:rsidRDefault="00D444D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0"/>
          <w:szCs w:val="20"/>
        </w:rPr>
      </w:pPr>
    </w:p>
    <w:tbl>
      <w:tblPr>
        <w:tblW w:w="90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56"/>
        <w:gridCol w:w="272"/>
        <w:gridCol w:w="1170"/>
        <w:gridCol w:w="270"/>
        <w:gridCol w:w="1172"/>
        <w:gridCol w:w="238"/>
        <w:gridCol w:w="26"/>
        <w:gridCol w:w="1079"/>
        <w:gridCol w:w="13"/>
      </w:tblGrid>
      <w:tr w:rsidR="006E5DCA" w:rsidRPr="00394109" w14:paraId="2FCD3C64" w14:textId="77777777" w:rsidTr="006E5DCA">
        <w:tc>
          <w:tcPr>
            <w:tcW w:w="4856" w:type="dxa"/>
          </w:tcPr>
          <w:p w14:paraId="6F51C751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F58572D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B1530C9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26FD8E40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08" w:right="-11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มูลค่ายุติธรรม</w:t>
            </w:r>
          </w:p>
          <w:p w14:paraId="6846F135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08" w:right="-11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เดิมที่รับรู้</w:t>
            </w:r>
          </w:p>
        </w:tc>
        <w:tc>
          <w:tcPr>
            <w:tcW w:w="270" w:type="dxa"/>
          </w:tcPr>
          <w:p w14:paraId="04A074CB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1AAD50DD" w14:textId="77777777" w:rsidR="006E5DCA" w:rsidRPr="00394109" w:rsidRDefault="006E5DCA" w:rsidP="009C61E8">
            <w:pPr>
              <w:pStyle w:val="acctfourfigures"/>
              <w:tabs>
                <w:tab w:val="decimal" w:pos="522"/>
              </w:tabs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603DBD8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08" w:right="-10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ปรับปรุง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*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5D15B1BA" w14:textId="77777777" w:rsidR="006E5DCA" w:rsidRPr="00394109" w:rsidRDefault="006E5DCA" w:rsidP="009C61E8">
            <w:pPr>
              <w:pStyle w:val="acctfourfigures"/>
              <w:tabs>
                <w:tab w:val="decimal" w:pos="1152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8" w:type="dxa"/>
            <w:gridSpan w:val="3"/>
            <w:tcBorders>
              <w:left w:val="nil"/>
              <w:right w:val="nil"/>
            </w:tcBorders>
          </w:tcPr>
          <w:p w14:paraId="2450189E" w14:textId="77777777" w:rsidR="006E5DCA" w:rsidRPr="00394109" w:rsidRDefault="006E5DCA" w:rsidP="009C61E8">
            <w:pPr>
              <w:pStyle w:val="acctfourfigures"/>
              <w:tabs>
                <w:tab w:val="clear" w:pos="765"/>
              </w:tabs>
              <w:ind w:left="-162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มูลค่ายุติธรรม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หลังปรับปรุง</w:t>
            </w:r>
          </w:p>
        </w:tc>
      </w:tr>
      <w:tr w:rsidR="006E5DCA" w:rsidRPr="00394109" w14:paraId="7D996258" w14:textId="77777777" w:rsidTr="006E5DCA">
        <w:trPr>
          <w:tblHeader/>
        </w:trPr>
        <w:tc>
          <w:tcPr>
            <w:tcW w:w="4856" w:type="dxa"/>
          </w:tcPr>
          <w:p w14:paraId="6F929DBE" w14:textId="77777777" w:rsidR="006E5DCA" w:rsidRPr="00394109" w:rsidRDefault="006E5DCA" w:rsidP="009C61E8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72" w:type="dxa"/>
          </w:tcPr>
          <w:p w14:paraId="66BA84EC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3968" w:type="dxa"/>
            <w:gridSpan w:val="7"/>
          </w:tcPr>
          <w:p w14:paraId="1C8A382A" w14:textId="77777777" w:rsidR="006E5DCA" w:rsidRPr="00394109" w:rsidRDefault="006E5DCA" w:rsidP="009C61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(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val="en-GB" w:eastAsia="en-GB"/>
              </w:rPr>
              <w:t>พันบาท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GB" w:eastAsia="en-GB"/>
              </w:rPr>
              <w:t>)</w:t>
            </w:r>
          </w:p>
        </w:tc>
      </w:tr>
      <w:tr w:rsidR="00D444DB" w:rsidRPr="00394109" w14:paraId="02FDE040" w14:textId="77777777" w:rsidTr="006E5DCA">
        <w:trPr>
          <w:gridAfter w:val="1"/>
          <w:wAfter w:w="13" w:type="dxa"/>
          <w:tblHeader/>
        </w:trPr>
        <w:tc>
          <w:tcPr>
            <w:tcW w:w="5128" w:type="dxa"/>
            <w:gridSpan w:val="2"/>
          </w:tcPr>
          <w:p w14:paraId="60496C09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1170" w:type="dxa"/>
          </w:tcPr>
          <w:p w14:paraId="7BC278B2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/>
              </w:rPr>
              <w:t>115,000</w:t>
            </w:r>
          </w:p>
        </w:tc>
        <w:tc>
          <w:tcPr>
            <w:tcW w:w="270" w:type="dxa"/>
          </w:tcPr>
          <w:p w14:paraId="6E9D464A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14:paraId="229E6804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4" w:type="dxa"/>
            <w:gridSpan w:val="2"/>
          </w:tcPr>
          <w:p w14:paraId="320920EB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2340AB71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/>
              </w:rPr>
              <w:t>115,000</w:t>
            </w:r>
          </w:p>
        </w:tc>
      </w:tr>
      <w:tr w:rsidR="00D444DB" w:rsidRPr="00394109" w14:paraId="1D5B3366" w14:textId="77777777" w:rsidTr="006E5DCA">
        <w:trPr>
          <w:gridAfter w:val="1"/>
          <w:wAfter w:w="13" w:type="dxa"/>
        </w:trPr>
        <w:tc>
          <w:tcPr>
            <w:tcW w:w="5128" w:type="dxa"/>
            <w:gridSpan w:val="2"/>
          </w:tcPr>
          <w:p w14:paraId="6090B4B1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สิ่งตอบแทนที่คาดว่าจะต้องจ่ายตามเงื่อนไขที่ระบุไว้ในสัญญา </w:t>
            </w:r>
          </w:p>
          <w:p w14:paraId="2A70C20C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 ณ วันที่ซื้อธุรกิจ)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D1056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67C8047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78,184</w:t>
            </w:r>
          </w:p>
        </w:tc>
        <w:tc>
          <w:tcPr>
            <w:tcW w:w="270" w:type="dxa"/>
          </w:tcPr>
          <w:p w14:paraId="7F61670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14:paraId="56BB8C01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73F6EF62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56,649</w:t>
            </w:r>
          </w:p>
        </w:tc>
        <w:tc>
          <w:tcPr>
            <w:tcW w:w="264" w:type="dxa"/>
            <w:gridSpan w:val="2"/>
          </w:tcPr>
          <w:p w14:paraId="634A6774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386FB9DD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13A1C44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/>
              </w:rPr>
              <w:t>134,833</w:t>
            </w:r>
          </w:p>
        </w:tc>
      </w:tr>
      <w:tr w:rsidR="00D444DB" w:rsidRPr="00394109" w14:paraId="202E2D0A" w14:textId="77777777" w:rsidTr="00D336F7">
        <w:trPr>
          <w:gridAfter w:val="1"/>
          <w:wAfter w:w="13" w:type="dxa"/>
        </w:trPr>
        <w:tc>
          <w:tcPr>
            <w:tcW w:w="5128" w:type="dxa"/>
            <w:gridSpan w:val="2"/>
          </w:tcPr>
          <w:p w14:paraId="4ECF8999" w14:textId="77777777" w:rsidR="00D444DB" w:rsidRPr="00394109" w:rsidRDefault="00D444DB" w:rsidP="004955CE">
            <w:pPr>
              <w:spacing w:line="240" w:lineRule="auto"/>
              <w:rPr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และคาดว่าจะต้องจ่าย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วันซื้อธุรกิจ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ADE9F9B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193,184</w:t>
            </w:r>
          </w:p>
        </w:tc>
        <w:tc>
          <w:tcPr>
            <w:tcW w:w="270" w:type="dxa"/>
          </w:tcPr>
          <w:p w14:paraId="199DBBCD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533A6DA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56,649</w:t>
            </w:r>
          </w:p>
        </w:tc>
        <w:tc>
          <w:tcPr>
            <w:tcW w:w="264" w:type="dxa"/>
            <w:gridSpan w:val="2"/>
          </w:tcPr>
          <w:p w14:paraId="038E8D9F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EDBC556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249,833</w:t>
            </w:r>
          </w:p>
        </w:tc>
      </w:tr>
      <w:tr w:rsidR="00D444DB" w:rsidRPr="00394109" w14:paraId="2B167336" w14:textId="77777777" w:rsidTr="00D336F7">
        <w:trPr>
          <w:gridAfter w:val="1"/>
          <w:wAfter w:w="13" w:type="dxa"/>
        </w:trPr>
        <w:tc>
          <w:tcPr>
            <w:tcW w:w="5128" w:type="dxa"/>
            <w:gridSpan w:val="2"/>
          </w:tcPr>
          <w:p w14:paraId="2682A656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ปรับปรุงการเปลี่ยนแปลงในมูลค่ายุติธรรมของ</w:t>
            </w:r>
          </w:p>
          <w:p w14:paraId="7D33F294" w14:textId="77777777" w:rsidR="00D444DB" w:rsidRPr="00394109" w:rsidRDefault="00D444D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สิ่งตอบแทนที่คาดว่าจะต้องจ่ายในระหว่างปี</w:t>
            </w:r>
          </w:p>
        </w:tc>
        <w:tc>
          <w:tcPr>
            <w:tcW w:w="1170" w:type="dxa"/>
          </w:tcPr>
          <w:p w14:paraId="4CEE0097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1997F30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B14893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</w:tcPr>
          <w:p w14:paraId="243A1E13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4A07D3E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23,715</w:t>
            </w:r>
          </w:p>
        </w:tc>
        <w:tc>
          <w:tcPr>
            <w:tcW w:w="264" w:type="dxa"/>
            <w:gridSpan w:val="2"/>
          </w:tcPr>
          <w:p w14:paraId="7BF19228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</w:tcPr>
          <w:p w14:paraId="7D80F22D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56D7AD0B" w14:textId="77777777" w:rsidR="00D444DB" w:rsidRPr="00394109" w:rsidRDefault="00D444DB" w:rsidP="004955C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23,715</w:t>
            </w:r>
          </w:p>
        </w:tc>
      </w:tr>
      <w:tr w:rsidR="00D336F7" w:rsidRPr="00394109" w14:paraId="1D068FBB" w14:textId="77777777" w:rsidTr="006E5DCA">
        <w:trPr>
          <w:gridAfter w:val="1"/>
          <w:wAfter w:w="13" w:type="dxa"/>
        </w:trPr>
        <w:tc>
          <w:tcPr>
            <w:tcW w:w="5128" w:type="dxa"/>
            <w:gridSpan w:val="2"/>
          </w:tcPr>
          <w:p w14:paraId="174EADE5" w14:textId="70BF91B7" w:rsidR="00D336F7" w:rsidRPr="00394109" w:rsidRDefault="00D336F7" w:rsidP="00D336F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และคาดว่าจะต้องจ่าย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6190B"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วันซื้อธุรกิจ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71E469" w14:textId="77777777" w:rsidR="00D336F7" w:rsidRPr="00394109" w:rsidRDefault="00D336F7" w:rsidP="00D336F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193,184</w:t>
            </w:r>
          </w:p>
        </w:tc>
        <w:tc>
          <w:tcPr>
            <w:tcW w:w="270" w:type="dxa"/>
          </w:tcPr>
          <w:p w14:paraId="6C546F27" w14:textId="77777777" w:rsidR="00D336F7" w:rsidRPr="00394109" w:rsidRDefault="00D336F7" w:rsidP="00D336F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E39114B" w14:textId="2C2E69F1" w:rsidR="00D336F7" w:rsidRPr="00394109" w:rsidRDefault="001020DB" w:rsidP="00D336F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</w:t>
            </w:r>
            <w:r w:rsidR="00D336F7" w:rsidRPr="003941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36</w:t>
            </w:r>
            <w:r w:rsidR="00D336F7" w:rsidRPr="0039410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64" w:type="dxa"/>
            <w:gridSpan w:val="2"/>
          </w:tcPr>
          <w:p w14:paraId="6E595A43" w14:textId="77777777" w:rsidR="00D336F7" w:rsidRPr="00394109" w:rsidRDefault="00D336F7" w:rsidP="00D336F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74E8AB75" w14:textId="76BAB771" w:rsidR="00D336F7" w:rsidRPr="00394109" w:rsidRDefault="00D336F7" w:rsidP="00D336F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27</w:t>
            </w:r>
            <w:r w:rsidR="001020D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="001020D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548</w:t>
            </w:r>
          </w:p>
        </w:tc>
      </w:tr>
    </w:tbl>
    <w:p w14:paraId="269D6A69" w14:textId="77777777" w:rsidR="00DF0C2A" w:rsidRPr="00394109" w:rsidRDefault="00DF0C2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14:paraId="0C478478" w14:textId="2E094367" w:rsidR="00DF0C2A" w:rsidRPr="00394109" w:rsidRDefault="00DF0C2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</w:rPr>
        <w:t xml:space="preserve">* </w:t>
      </w:r>
      <w:r w:rsidRPr="00394109">
        <w:rPr>
          <w:rFonts w:ascii="Angsana New" w:hAnsi="Angsana New" w:hint="cs"/>
          <w:i/>
          <w:iCs/>
          <w:sz w:val="28"/>
          <w:szCs w:val="28"/>
          <w:cs/>
        </w:rPr>
        <w:t>การปรับปรุงมูลค่ายุติธรรมในระหว่างช่วงเวลาที่วัดมูลค่า</w:t>
      </w:r>
    </w:p>
    <w:p w14:paraId="13C8A734" w14:textId="71DFC2B6" w:rsidR="006E5DCA" w:rsidRDefault="006E5DCA" w:rsidP="006E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5"/>
        <w:gridCol w:w="1172"/>
        <w:gridCol w:w="270"/>
        <w:gridCol w:w="893"/>
        <w:gridCol w:w="540"/>
        <w:gridCol w:w="1080"/>
      </w:tblGrid>
      <w:tr w:rsidR="00F422EB" w:rsidRPr="00394109" w14:paraId="5E6EF80B" w14:textId="77777777" w:rsidTr="00A613E7">
        <w:trPr>
          <w:tblHeader/>
        </w:trPr>
        <w:tc>
          <w:tcPr>
            <w:tcW w:w="5135" w:type="dxa"/>
          </w:tcPr>
          <w:p w14:paraId="509B94F9" w14:textId="5951B8F2" w:rsidR="00F422EB" w:rsidRPr="00394109" w:rsidRDefault="00F422EB" w:rsidP="00F422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7BAEF88F" w14:textId="142474DC" w:rsidR="00F422EB" w:rsidRPr="00394109" w:rsidRDefault="00F422EB" w:rsidP="00F422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2827991" w14:textId="77777777" w:rsidR="00F422EB" w:rsidRPr="00394109" w:rsidRDefault="00F422EB" w:rsidP="00F422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627E6DA4" w14:textId="0E72948E" w:rsidR="00F422EB" w:rsidRPr="00394109" w:rsidRDefault="00F422EB" w:rsidP="00F422E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27410EBD" w14:textId="77777777" w:rsidR="00F422EB" w:rsidRPr="00394109" w:rsidRDefault="00F422EB" w:rsidP="00F422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5DF3132" w14:textId="04A06E05" w:rsidR="00F422EB" w:rsidRPr="002E00C0" w:rsidRDefault="00A613E7" w:rsidP="00A613E7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E00C0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A613E7" w:rsidRPr="00394109" w14:paraId="1847D343" w14:textId="77777777" w:rsidTr="00A613E7">
        <w:trPr>
          <w:tblHeader/>
        </w:trPr>
        <w:tc>
          <w:tcPr>
            <w:tcW w:w="5135" w:type="dxa"/>
          </w:tcPr>
          <w:p w14:paraId="3C48A3CC" w14:textId="77777777" w:rsidR="00A613E7" w:rsidRPr="00394109" w:rsidRDefault="00A613E7" w:rsidP="00F422EB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</w:tcPr>
          <w:p w14:paraId="49C08DE5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B105A49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3D64A964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59C3395E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17CB566" w14:textId="0F119544" w:rsidR="00A613E7" w:rsidRPr="00394109" w:rsidRDefault="00A613E7" w:rsidP="00A613E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eastAsia="en-GB"/>
              </w:rPr>
              <w:t>(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/>
              </w:rPr>
              <w:t>พันบาท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A613E7" w:rsidRPr="00394109" w14:paraId="3E57CDA5" w14:textId="77777777" w:rsidTr="00A613E7">
        <w:trPr>
          <w:tblHeader/>
        </w:trPr>
        <w:tc>
          <w:tcPr>
            <w:tcW w:w="5135" w:type="dxa"/>
          </w:tcPr>
          <w:p w14:paraId="638B271F" w14:textId="2F310A0F" w:rsidR="00A613E7" w:rsidRPr="00A153F5" w:rsidRDefault="00A613E7" w:rsidP="00F422E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153F5">
              <w:rPr>
                <w:rFonts w:ascii="Angsana New" w:hAnsi="Angsana New"/>
                <w:sz w:val="28"/>
                <w:szCs w:val="28"/>
                <w:cs/>
              </w:rPr>
              <w:t>สิ่งตอบแทนที่โอนให้</w:t>
            </w:r>
            <w:r w:rsidRPr="00A153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53F5">
              <w:rPr>
                <w:rFonts w:ascii="Angsana New" w:hAnsi="Angsana New" w:hint="cs"/>
                <w:sz w:val="28"/>
                <w:szCs w:val="28"/>
                <w:cs/>
              </w:rPr>
              <w:t>ณ วันซื้อธุรกิจ</w:t>
            </w:r>
          </w:p>
        </w:tc>
        <w:tc>
          <w:tcPr>
            <w:tcW w:w="1172" w:type="dxa"/>
          </w:tcPr>
          <w:p w14:paraId="6C68C5E6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0A7CE924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7508C2CC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6C25F934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7D62BB7" w14:textId="77777777" w:rsidR="00A613E7" w:rsidRPr="00394109" w:rsidRDefault="00A613E7" w:rsidP="00F422E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A613E7" w:rsidRPr="00394109" w14:paraId="6EF0547F" w14:textId="77777777" w:rsidTr="00A613E7">
        <w:trPr>
          <w:tblHeader/>
        </w:trPr>
        <w:tc>
          <w:tcPr>
            <w:tcW w:w="5135" w:type="dxa"/>
          </w:tcPr>
          <w:p w14:paraId="7853BD67" w14:textId="4448E010" w:rsidR="00A613E7" w:rsidRPr="00394109" w:rsidRDefault="00A153F5" w:rsidP="00A613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A613E7"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เงินสดจ่าย</w:t>
            </w:r>
          </w:p>
        </w:tc>
        <w:tc>
          <w:tcPr>
            <w:tcW w:w="1172" w:type="dxa"/>
          </w:tcPr>
          <w:p w14:paraId="3F96237C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DDC2AAE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025E3EDD" w14:textId="1B4CFB51" w:rsidR="00A613E7" w:rsidRPr="00394109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749E5C41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A461DC0" w14:textId="0D0F5268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/>
              </w:rPr>
              <w:t>115,000</w:t>
            </w:r>
          </w:p>
        </w:tc>
      </w:tr>
      <w:tr w:rsidR="00A613E7" w:rsidRPr="00394109" w14:paraId="2DCB99DC" w14:textId="77777777" w:rsidTr="00A613E7">
        <w:tc>
          <w:tcPr>
            <w:tcW w:w="5135" w:type="dxa"/>
          </w:tcPr>
          <w:p w14:paraId="4756B211" w14:textId="76E31011" w:rsidR="00A613E7" w:rsidRPr="00A153F5" w:rsidRDefault="00A613E7" w:rsidP="00A613E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153F5">
              <w:rPr>
                <w:rFonts w:ascii="Angsana New" w:hAnsi="Angsana New"/>
                <w:sz w:val="28"/>
                <w:szCs w:val="28"/>
                <w:cs/>
              </w:rPr>
              <w:t>สิ่งตอบแทนที่</w:t>
            </w:r>
            <w:r w:rsidRPr="00A153F5">
              <w:rPr>
                <w:rFonts w:ascii="Angsana New" w:hAnsi="Angsana New" w:hint="cs"/>
                <w:sz w:val="28"/>
                <w:szCs w:val="28"/>
                <w:cs/>
              </w:rPr>
              <w:t>คาดว่าจะต้องจ่าย</w:t>
            </w:r>
            <w:r w:rsidRPr="00A153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153F5">
              <w:rPr>
                <w:rFonts w:ascii="Angsana New" w:hAnsi="Angsana New" w:hint="cs"/>
                <w:sz w:val="28"/>
                <w:szCs w:val="28"/>
                <w:cs/>
              </w:rPr>
              <w:t>ณ วันซื้อธุรกิจ</w:t>
            </w:r>
          </w:p>
        </w:tc>
        <w:tc>
          <w:tcPr>
            <w:tcW w:w="1172" w:type="dxa"/>
          </w:tcPr>
          <w:p w14:paraId="0DC91E29" w14:textId="55A3E7D3" w:rsidR="00A613E7" w:rsidRPr="00394109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7796BB85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0B29709F" w14:textId="73521DE0" w:rsidR="00A613E7" w:rsidRPr="00394109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4FD243D3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627266" w14:textId="1FD90BD7" w:rsidR="00A613E7" w:rsidRPr="0026190B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158,548</w:t>
            </w:r>
          </w:p>
        </w:tc>
      </w:tr>
      <w:tr w:rsidR="00A613E7" w:rsidRPr="00394109" w14:paraId="0F0D1AC4" w14:textId="77777777" w:rsidTr="00A613E7">
        <w:tc>
          <w:tcPr>
            <w:tcW w:w="5135" w:type="dxa"/>
          </w:tcPr>
          <w:p w14:paraId="51515FB4" w14:textId="54CA9D36" w:rsidR="00A613E7" w:rsidRPr="00394109" w:rsidRDefault="00A613E7" w:rsidP="00A613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</w:tcPr>
          <w:p w14:paraId="39D14D50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D8FD67F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02249737" w14:textId="77777777" w:rsidR="00A613E7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50C9BA9F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0954F5" w14:textId="0FEB01D5" w:rsidR="00A613E7" w:rsidRPr="0026190B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6190B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27</w:t>
            </w:r>
            <w:r w:rsidRPr="002619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26190B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,</w:t>
            </w:r>
            <w:r w:rsidRPr="002619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548</w:t>
            </w:r>
          </w:p>
        </w:tc>
      </w:tr>
      <w:tr w:rsidR="00A613E7" w:rsidRPr="00A613E7" w14:paraId="0D64EEE2" w14:textId="77777777" w:rsidTr="00621B7D">
        <w:tc>
          <w:tcPr>
            <w:tcW w:w="5135" w:type="dxa"/>
          </w:tcPr>
          <w:p w14:paraId="2E97042E" w14:textId="77777777" w:rsidR="00A613E7" w:rsidRPr="00A613E7" w:rsidRDefault="00A613E7" w:rsidP="00A613E7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2" w:type="dxa"/>
          </w:tcPr>
          <w:p w14:paraId="7288182C" w14:textId="77777777" w:rsidR="00A613E7" w:rsidRPr="00A613E7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6A144A6A" w14:textId="77777777" w:rsidR="00A613E7" w:rsidRPr="00A613E7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2777BD38" w14:textId="77777777" w:rsidR="00A613E7" w:rsidRPr="00A613E7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540" w:type="dxa"/>
          </w:tcPr>
          <w:p w14:paraId="37A2D8B9" w14:textId="77777777" w:rsidR="00A613E7" w:rsidRPr="00A613E7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6100B4" w14:textId="77777777" w:rsidR="00A613E7" w:rsidRPr="00A613E7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621B7D" w:rsidRPr="00A613E7" w14:paraId="584F6AAA" w14:textId="77777777" w:rsidTr="00621B7D">
        <w:tc>
          <w:tcPr>
            <w:tcW w:w="5135" w:type="dxa"/>
          </w:tcPr>
          <w:p w14:paraId="1A102A71" w14:textId="108F6108" w:rsidR="00621B7D" w:rsidRPr="00621B7D" w:rsidRDefault="00621B7D" w:rsidP="00621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16"/>
                <w:szCs w:val="20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สิ่งตอบแทนที่คาดว่าจะต้องจ่าย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</w:tcPr>
          <w:p w14:paraId="7939002C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1AC890FF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1B6F479A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540" w:type="dxa"/>
          </w:tcPr>
          <w:p w14:paraId="171AA4EE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74360AF6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621B7D" w:rsidRPr="00A613E7" w14:paraId="1586E7FD" w14:textId="77777777" w:rsidTr="00621B7D">
        <w:tc>
          <w:tcPr>
            <w:tcW w:w="5135" w:type="dxa"/>
          </w:tcPr>
          <w:p w14:paraId="6BB7C492" w14:textId="77777777" w:rsidR="00621B7D" w:rsidRPr="00A613E7" w:rsidRDefault="00621B7D" w:rsidP="00A613E7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2" w:type="dxa"/>
          </w:tcPr>
          <w:p w14:paraId="03FD0775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1D13D512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1CE1C48B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540" w:type="dxa"/>
          </w:tcPr>
          <w:p w14:paraId="1C3DDA65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1080" w:type="dxa"/>
          </w:tcPr>
          <w:p w14:paraId="0BF01CA0" w14:textId="77777777" w:rsidR="00621B7D" w:rsidRPr="00A613E7" w:rsidRDefault="00621B7D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/>
              </w:rPr>
            </w:pPr>
          </w:p>
        </w:tc>
      </w:tr>
      <w:tr w:rsidR="00A613E7" w:rsidRPr="00394109" w14:paraId="36821759" w14:textId="77777777" w:rsidTr="00A613E7">
        <w:tc>
          <w:tcPr>
            <w:tcW w:w="5135" w:type="dxa"/>
          </w:tcPr>
          <w:p w14:paraId="37E1D8D6" w14:textId="678A3AAF" w:rsidR="00A613E7" w:rsidRPr="00A613E7" w:rsidRDefault="00A613E7" w:rsidP="00A613E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613E7">
              <w:rPr>
                <w:rFonts w:ascii="Angsana New" w:hAnsi="Angsana New" w:hint="cs"/>
                <w:sz w:val="28"/>
                <w:szCs w:val="28"/>
                <w:cs/>
              </w:rPr>
              <w:t>ณ วันซื้อธุรกิจ</w:t>
            </w:r>
          </w:p>
        </w:tc>
        <w:tc>
          <w:tcPr>
            <w:tcW w:w="1172" w:type="dxa"/>
          </w:tcPr>
          <w:p w14:paraId="6E486B4C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B492F7A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71AF58AC" w14:textId="77777777" w:rsidR="00A613E7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6EE9BA57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79E7F30" w14:textId="5D5CA587" w:rsidR="00A613E7" w:rsidRPr="0026190B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158,548</w:t>
            </w:r>
          </w:p>
        </w:tc>
      </w:tr>
      <w:tr w:rsidR="00A613E7" w:rsidRPr="00394109" w14:paraId="0B88F33B" w14:textId="77777777" w:rsidTr="00A613E7">
        <w:tc>
          <w:tcPr>
            <w:tcW w:w="5135" w:type="dxa"/>
          </w:tcPr>
          <w:p w14:paraId="55B306F3" w14:textId="7053D3D3" w:rsidR="00A613E7" w:rsidRPr="003309FD" w:rsidRDefault="00A613E7" w:rsidP="00A613E7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309FD">
              <w:rPr>
                <w:rFonts w:ascii="Angsana New" w:hAnsi="Angsana New" w:hint="cs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1172" w:type="dxa"/>
          </w:tcPr>
          <w:p w14:paraId="501E8E97" w14:textId="4913650B" w:rsidR="00A613E7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51096D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22E37AE2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0BEDF33E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993B69" w14:textId="3AFAC138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3,668</w:t>
            </w:r>
          </w:p>
        </w:tc>
      </w:tr>
      <w:tr w:rsidR="00A613E7" w:rsidRPr="00394109" w14:paraId="77126533" w14:textId="77777777" w:rsidTr="00A613E7">
        <w:tc>
          <w:tcPr>
            <w:tcW w:w="5135" w:type="dxa"/>
          </w:tcPr>
          <w:p w14:paraId="3B2F8EDD" w14:textId="3CFA300E" w:rsidR="00A613E7" w:rsidRPr="0026190B" w:rsidRDefault="00A613E7" w:rsidP="00A613E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2" w:type="dxa"/>
          </w:tcPr>
          <w:p w14:paraId="2A889578" w14:textId="08183D94" w:rsidR="00A613E7" w:rsidRPr="0026190B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4DAE69F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6CCE4D48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4177B619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91A923" w14:textId="40D3476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619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162,216</w:t>
            </w:r>
          </w:p>
        </w:tc>
      </w:tr>
      <w:tr w:rsidR="00A613E7" w:rsidRPr="00394109" w14:paraId="5279D192" w14:textId="77777777" w:rsidTr="00A613E7">
        <w:tc>
          <w:tcPr>
            <w:tcW w:w="5135" w:type="dxa"/>
          </w:tcPr>
          <w:p w14:paraId="76DA487D" w14:textId="3C806AB5" w:rsidR="00A613E7" w:rsidRPr="0026190B" w:rsidRDefault="00A613E7" w:rsidP="00A613E7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2" w:type="dxa"/>
          </w:tcPr>
          <w:p w14:paraId="2F1BCCC3" w14:textId="2B82D7B1" w:rsidR="00A613E7" w:rsidRPr="0026190B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588B174D" w14:textId="77777777" w:rsidR="00A613E7" w:rsidRPr="0026190B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93" w:type="dxa"/>
          </w:tcPr>
          <w:p w14:paraId="6B09C33B" w14:textId="6BEB49F0" w:rsidR="00A613E7" w:rsidRPr="0026190B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540" w:type="dxa"/>
          </w:tcPr>
          <w:p w14:paraId="70939B9A" w14:textId="77777777" w:rsidR="00A613E7" w:rsidRPr="0026190B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9C555CF" w14:textId="07B7DF3E" w:rsidR="00A613E7" w:rsidRPr="0026190B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A613E7" w:rsidRPr="00394109" w14:paraId="225F62D1" w14:textId="77777777" w:rsidTr="00A613E7">
        <w:tc>
          <w:tcPr>
            <w:tcW w:w="5135" w:type="dxa"/>
          </w:tcPr>
          <w:p w14:paraId="37D7B556" w14:textId="505A0DCF" w:rsidR="00A613E7" w:rsidRPr="0026190B" w:rsidRDefault="00A613E7" w:rsidP="00A613E7">
            <w:pPr>
              <w:spacing w:line="240" w:lineRule="auto"/>
              <w:rPr>
                <w:sz w:val="28"/>
                <w:szCs w:val="28"/>
                <w:cs/>
              </w:rPr>
            </w:pPr>
            <w:r w:rsidRPr="0026190B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172" w:type="dxa"/>
          </w:tcPr>
          <w:p w14:paraId="69548832" w14:textId="77777777" w:rsidR="00A613E7" w:rsidRPr="00D336F7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6AF9CBD7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0C0DE39B" w14:textId="7AB24338" w:rsidR="00A613E7" w:rsidRPr="00D336F7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0BE16563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0FB43A8" w14:textId="1A91409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336F7">
              <w:rPr>
                <w:rFonts w:ascii="Angsana New" w:hAnsi="Angsana New"/>
                <w:sz w:val="28"/>
                <w:szCs w:val="28"/>
                <w:lang w:val="en-US"/>
              </w:rPr>
              <w:t>81,879</w:t>
            </w:r>
          </w:p>
        </w:tc>
      </w:tr>
      <w:tr w:rsidR="00A613E7" w:rsidRPr="00394109" w14:paraId="2C14F0EE" w14:textId="77777777" w:rsidTr="00A613E7">
        <w:tc>
          <w:tcPr>
            <w:tcW w:w="5135" w:type="dxa"/>
          </w:tcPr>
          <w:p w14:paraId="40068124" w14:textId="416B748E" w:rsidR="00A613E7" w:rsidRPr="0026190B" w:rsidRDefault="00A613E7" w:rsidP="00A613E7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6190B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72" w:type="dxa"/>
          </w:tcPr>
          <w:p w14:paraId="7742F934" w14:textId="799AA254" w:rsidR="00A613E7" w:rsidRPr="00394109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F5F3E5E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6B84143B" w14:textId="23C9A525" w:rsidR="00A613E7" w:rsidRPr="00394109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45090768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BEC83F" w14:textId="110DCBE3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80,337</w:t>
            </w:r>
          </w:p>
        </w:tc>
      </w:tr>
      <w:tr w:rsidR="00A613E7" w:rsidRPr="00394109" w14:paraId="0C174696" w14:textId="77777777" w:rsidTr="00A613E7">
        <w:tc>
          <w:tcPr>
            <w:tcW w:w="5135" w:type="dxa"/>
          </w:tcPr>
          <w:p w14:paraId="3A6B9E59" w14:textId="153BFA2F" w:rsidR="00A613E7" w:rsidRPr="00394109" w:rsidRDefault="00A613E7" w:rsidP="00A613E7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</w:tcPr>
          <w:p w14:paraId="4DA68589" w14:textId="0E9F6B4F" w:rsidR="00A613E7" w:rsidRPr="00394109" w:rsidRDefault="00A613E7" w:rsidP="00A613E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085DC45F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3" w:type="dxa"/>
          </w:tcPr>
          <w:p w14:paraId="10431DB2" w14:textId="3C52664E" w:rsidR="00A613E7" w:rsidRPr="00394109" w:rsidRDefault="00A613E7" w:rsidP="00A613E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40" w:type="dxa"/>
          </w:tcPr>
          <w:p w14:paraId="79D6FD71" w14:textId="77777777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5D8B4" w14:textId="41294B59" w:rsidR="00A613E7" w:rsidRPr="00394109" w:rsidRDefault="00A613E7" w:rsidP="00A613E7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26190B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162,216</w:t>
            </w:r>
          </w:p>
        </w:tc>
      </w:tr>
    </w:tbl>
    <w:p w14:paraId="15FC0E70" w14:textId="77777777" w:rsidR="006E5DCA" w:rsidRPr="00394109" w:rsidRDefault="006E5DCA" w:rsidP="006E5D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13C323F9" w14:textId="26F42273" w:rsidR="006E5DCA" w:rsidRPr="00394109" w:rsidRDefault="006E5DCA" w:rsidP="006E5DCA">
      <w:pPr>
        <w:pStyle w:val="BodyText2"/>
        <w:tabs>
          <w:tab w:val="left" w:pos="540"/>
        </w:tabs>
        <w:ind w:left="540"/>
        <w:jc w:val="thaiDistribute"/>
        <w:rPr>
          <w:sz w:val="28"/>
          <w:szCs w:val="28"/>
          <w:lang w:val="en-US"/>
        </w:rPr>
      </w:pPr>
      <w:r w:rsidRPr="00394109">
        <w:rPr>
          <w:sz w:val="28"/>
          <w:szCs w:val="28"/>
          <w:cs/>
        </w:rPr>
        <w:t xml:space="preserve">บริษัทมีข้อตกลงสิ่งตอบแทนที่คาดว่าจะต้องจ่ายสำหรับค่าใช้จ่ายส่วนเพิ่มในการขายหุ้นตามเงื่อนไขที่ระบุไว้ในสัญญา </w:t>
      </w:r>
      <w:r w:rsidRPr="00394109">
        <w:rPr>
          <w:sz w:val="28"/>
          <w:szCs w:val="28"/>
          <w:cs/>
          <w:lang w:val="en-US"/>
        </w:rPr>
        <w:t>โดย</w:t>
      </w:r>
      <w:r w:rsidRPr="00394109">
        <w:rPr>
          <w:sz w:val="28"/>
          <w:szCs w:val="28"/>
          <w:cs/>
        </w:rPr>
        <w:t xml:space="preserve">เงื่อนไขสำคัญ คือ กำไรสุทธิหลังภาษีเงินได้ </w:t>
      </w:r>
      <w:r w:rsidRPr="00394109">
        <w:rPr>
          <w:sz w:val="28"/>
          <w:szCs w:val="28"/>
          <w:lang w:val="en-US"/>
        </w:rPr>
        <w:t xml:space="preserve">(NPAT) </w:t>
      </w:r>
      <w:r w:rsidRPr="00394109">
        <w:rPr>
          <w:sz w:val="28"/>
          <w:szCs w:val="28"/>
          <w:cs/>
          <w:lang w:val="en-US"/>
        </w:rPr>
        <w:t>ที่ตรวจสอบแล้วของ</w:t>
      </w:r>
      <w:r w:rsidRPr="00394109">
        <w:rPr>
          <w:sz w:val="28"/>
          <w:szCs w:val="28"/>
          <w:cs/>
        </w:rPr>
        <w:t>บริษัท</w:t>
      </w:r>
      <w:r w:rsidRPr="00394109">
        <w:rPr>
          <w:sz w:val="28"/>
          <w:szCs w:val="28"/>
          <w:lang w:val="en-US"/>
        </w:rPr>
        <w:t xml:space="preserve"> </w:t>
      </w:r>
      <w:r w:rsidRPr="00394109">
        <w:rPr>
          <w:sz w:val="28"/>
          <w:szCs w:val="28"/>
          <w:cs/>
          <w:lang w:val="en-US"/>
        </w:rPr>
        <w:t>ไอ</w:t>
      </w:r>
      <w:r w:rsidRPr="00394109">
        <w:rPr>
          <w:sz w:val="28"/>
          <w:szCs w:val="28"/>
          <w:lang w:val="en-US"/>
        </w:rPr>
        <w:t>-</w:t>
      </w:r>
      <w:r w:rsidRPr="00394109">
        <w:rPr>
          <w:sz w:val="28"/>
          <w:szCs w:val="28"/>
          <w:cs/>
          <w:lang w:val="en-US"/>
        </w:rPr>
        <w:t>ซีเคียว</w:t>
      </w:r>
      <w:r w:rsidRPr="00394109">
        <w:rPr>
          <w:sz w:val="28"/>
          <w:szCs w:val="28"/>
          <w:cs/>
        </w:rPr>
        <w:t xml:space="preserve"> จำกัด</w:t>
      </w:r>
      <w:r w:rsidRPr="00394109">
        <w:rPr>
          <w:sz w:val="28"/>
          <w:szCs w:val="28"/>
          <w:cs/>
          <w:lang w:val="en-US"/>
        </w:rPr>
        <w:t xml:space="preserve">สำหรับปี </w:t>
      </w:r>
      <w:r w:rsidRPr="00394109">
        <w:rPr>
          <w:sz w:val="28"/>
          <w:szCs w:val="28"/>
          <w:lang w:val="en-US"/>
        </w:rPr>
        <w:t xml:space="preserve">2562 </w:t>
      </w:r>
      <w:r w:rsidRPr="00394109">
        <w:rPr>
          <w:sz w:val="28"/>
          <w:szCs w:val="28"/>
          <w:cs/>
          <w:lang w:val="en-US"/>
        </w:rPr>
        <w:t xml:space="preserve">และ </w:t>
      </w:r>
      <w:r w:rsidRPr="00394109">
        <w:rPr>
          <w:sz w:val="28"/>
          <w:szCs w:val="28"/>
          <w:lang w:val="en-US"/>
        </w:rPr>
        <w:t>2563</w:t>
      </w:r>
      <w:r w:rsidR="001432E7">
        <w:rPr>
          <w:rFonts w:hint="cs"/>
          <w:sz w:val="28"/>
          <w:szCs w:val="28"/>
          <w:cs/>
          <w:lang w:val="en-US"/>
        </w:rPr>
        <w:t xml:space="preserve"> โดยต้องจ่ายชำระภายในปี </w:t>
      </w:r>
      <w:r w:rsidR="001432E7">
        <w:rPr>
          <w:sz w:val="28"/>
          <w:szCs w:val="28"/>
          <w:lang w:val="en-US"/>
        </w:rPr>
        <w:t>2564</w:t>
      </w:r>
    </w:p>
    <w:p w14:paraId="27114AAD" w14:textId="5D6A9C52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14:paraId="5DFBEEF2" w14:textId="345BB6FB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lastRenderedPageBreak/>
        <w:t>สิ่งตอบแทนที่คาดว่าจะต้องจ่ายดังกล่าว</w:t>
      </w:r>
      <w:r w:rsidRPr="00394109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ตามประมาณการที่ดีที่สุด 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โดยใช้อัตราคิดลดในอัตราร้อยละ </w:t>
      </w:r>
      <w:r w:rsidRPr="00394109">
        <w:rPr>
          <w:rFonts w:asciiTheme="majorBidi" w:hAnsiTheme="majorBidi" w:cstheme="majorBidi"/>
          <w:sz w:val="28"/>
          <w:szCs w:val="28"/>
        </w:rPr>
        <w:t>1.92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 ต่อปี บริษัทได้บันทึกสิ่งตอบแทนที่คาดว่าจะต้องจ่ายรวมอยู่ในบัญชีเจ้าหนี้ค่าซื้อธุรกิจ มูลค่ายุติธรรมของสิ่งตอบแทนที่คาดว่าจะต้องจ่ายสำหรับหนี้สินถูกจัดลำดับชั้นการวัดมูลค่ายุติธรรมอยู่ในระดับที่ 3</w:t>
      </w:r>
    </w:p>
    <w:p w14:paraId="2F791819" w14:textId="539E3EA3" w:rsidR="001473D5" w:rsidRPr="00394109" w:rsidRDefault="001473D5" w:rsidP="004955CE">
      <w:pPr>
        <w:pStyle w:val="BodyText2"/>
        <w:tabs>
          <w:tab w:val="left" w:pos="540"/>
        </w:tabs>
        <w:ind w:left="540"/>
        <w:jc w:val="thaiDistribute"/>
        <w:rPr>
          <w:sz w:val="20"/>
          <w:szCs w:val="20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2970"/>
        <w:gridCol w:w="241"/>
        <w:gridCol w:w="2801"/>
        <w:gridCol w:w="250"/>
        <w:gridCol w:w="2720"/>
      </w:tblGrid>
      <w:tr w:rsidR="00FC4B60" w:rsidRPr="00394109" w14:paraId="6803006F" w14:textId="77777777" w:rsidTr="00946029">
        <w:trPr>
          <w:trHeight w:val="1109"/>
          <w:tblHeader/>
        </w:trPr>
        <w:tc>
          <w:tcPr>
            <w:tcW w:w="2970" w:type="dxa"/>
            <w:shd w:val="clear" w:color="auto" w:fill="auto"/>
            <w:vAlign w:val="bottom"/>
          </w:tcPr>
          <w:p w14:paraId="5D006762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8B0286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01" w:type="dxa"/>
            <w:shd w:val="clear" w:color="auto" w:fill="auto"/>
            <w:vAlign w:val="bottom"/>
          </w:tcPr>
          <w:p w14:paraId="36ECCC69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ข้อมูลที่ไม่สามารถสังเกตได้</w:t>
            </w:r>
          </w:p>
          <w:p w14:paraId="356AAA31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ที่มีนัยสำคัญ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80FEFAB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20" w:type="dxa"/>
            <w:shd w:val="clear" w:color="auto" w:fill="auto"/>
            <w:vAlign w:val="bottom"/>
          </w:tcPr>
          <w:p w14:paraId="766A531A" w14:textId="77777777" w:rsidR="00FC4B60" w:rsidRPr="00394109" w:rsidRDefault="00FC4B60" w:rsidP="004955CE">
            <w:pPr>
              <w:pStyle w:val="block"/>
              <w:spacing w:after="0"/>
              <w:ind w:left="-8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FC4B60" w:rsidRPr="00394109" w14:paraId="4A6DCB48" w14:textId="77777777" w:rsidTr="00946029">
        <w:tc>
          <w:tcPr>
            <w:tcW w:w="2970" w:type="dxa"/>
            <w:shd w:val="clear" w:color="auto" w:fill="auto"/>
          </w:tcPr>
          <w:p w14:paraId="5634830E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1" w:type="dxa"/>
            <w:shd w:val="clear" w:color="auto" w:fill="auto"/>
          </w:tcPr>
          <w:p w14:paraId="37949D08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801" w:type="dxa"/>
            <w:shd w:val="clear" w:color="auto" w:fill="auto"/>
          </w:tcPr>
          <w:p w14:paraId="5B5919CA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</w:tcPr>
          <w:p w14:paraId="043F4B14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20" w:type="dxa"/>
            <w:shd w:val="clear" w:color="auto" w:fill="auto"/>
          </w:tcPr>
          <w:p w14:paraId="0B2FF8F0" w14:textId="77777777" w:rsidR="00FC4B60" w:rsidRPr="00394109" w:rsidRDefault="00FC4B60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FC4B60" w:rsidRPr="00394109" w14:paraId="4E85BBB7" w14:textId="77777777" w:rsidTr="00946029">
        <w:tc>
          <w:tcPr>
            <w:tcW w:w="2970" w:type="dxa"/>
            <w:shd w:val="clear" w:color="auto" w:fill="auto"/>
          </w:tcPr>
          <w:p w14:paraId="711C568E" w14:textId="77777777" w:rsidR="00FC4B60" w:rsidRPr="00394109" w:rsidRDefault="00FC4B60" w:rsidP="004955CE">
            <w:pPr>
              <w:pStyle w:val="block"/>
              <w:spacing w:after="0" w:line="240" w:lineRule="auto"/>
              <w:ind w:left="-2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ถูกกำหนดโดยการพิจารณาการจ่ายชำระที่คาดการณ์ไว้คิดลดเป็นมูลค่าปัจจุบันโดยใช้อัตราคิดลดที่ปรับค่าความเสี่ยง การจ่ายชำระที่คาดการณ์ไว้ถูกกำหนดด้วยการพิจารณาถึงสูตรการคำนวณที่ระบุไว้ในสัญญา</w:t>
            </w:r>
          </w:p>
        </w:tc>
        <w:tc>
          <w:tcPr>
            <w:tcW w:w="241" w:type="dxa"/>
            <w:shd w:val="clear" w:color="auto" w:fill="auto"/>
          </w:tcPr>
          <w:p w14:paraId="673177C6" w14:textId="77777777" w:rsidR="00FC4B60" w:rsidRPr="00394109" w:rsidRDefault="00FC4B60" w:rsidP="004955C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801" w:type="dxa"/>
            <w:shd w:val="clear" w:color="auto" w:fill="auto"/>
          </w:tcPr>
          <w:p w14:paraId="6FCCE03C" w14:textId="77777777" w:rsidR="00FC4B60" w:rsidRPr="00394109" w:rsidRDefault="00FC4B60" w:rsidP="004955CE">
            <w:pPr>
              <w:pStyle w:val="block"/>
              <w:numPr>
                <w:ilvl w:val="0"/>
                <w:numId w:val="24"/>
              </w:numPr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อัตราคิดลดที่ปรับค่าความเสี่ยง 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(1.92%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ต่อปี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  <w:p w14:paraId="21C360EC" w14:textId="18E148C4" w:rsidR="00FC4B60" w:rsidRPr="00394109" w:rsidRDefault="00FC4B60" w:rsidP="004955CE">
            <w:pPr>
              <w:pStyle w:val="block"/>
              <w:numPr>
                <w:ilvl w:val="0"/>
                <w:numId w:val="24"/>
              </w:numPr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NPAT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ที่คาดการณ์ไว้ในปี 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2562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และปี 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</w:t>
            </w:r>
            <w:r w:rsidR="0084226E" w:rsidRPr="0039410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000571"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ปีละ </w:t>
            </w:r>
            <w:r w:rsidR="00946029" w:rsidRPr="00394109">
              <w:rPr>
                <w:rFonts w:ascii="Angsana New" w:hAnsi="Angsana New"/>
                <w:sz w:val="28"/>
                <w:szCs w:val="28"/>
                <w:lang w:bidi="th-TH"/>
              </w:rPr>
              <w:t>26</w:t>
            </w:r>
            <w:r w:rsidR="00000571"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br/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ล้านบาท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  <w:r w:rsidR="00EB2C99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  <w:p w14:paraId="5F6A12C7" w14:textId="6782A452" w:rsidR="00FC4B60" w:rsidRPr="00394109" w:rsidRDefault="00FC4B60" w:rsidP="004955CE">
            <w:pPr>
              <w:pStyle w:val="block"/>
              <w:numPr>
                <w:ilvl w:val="0"/>
                <w:numId w:val="24"/>
              </w:numPr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อัตราการเพิ่มขึ้นของรายได้ต่อปีที่คาดการณ์ไว้ 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C0449" w:rsidRPr="00394109">
              <w:rPr>
                <w:rFonts w:ascii="Angsana New" w:hAnsi="Angsana New"/>
                <w:sz w:val="28"/>
                <w:szCs w:val="28"/>
                <w:lang w:bidi="th-TH"/>
              </w:rPr>
              <w:t>17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%) </w:t>
            </w:r>
          </w:p>
        </w:tc>
        <w:tc>
          <w:tcPr>
            <w:tcW w:w="250" w:type="dxa"/>
            <w:shd w:val="clear" w:color="auto" w:fill="auto"/>
          </w:tcPr>
          <w:p w14:paraId="035F3C5B" w14:textId="77777777" w:rsidR="00FC4B60" w:rsidRPr="00394109" w:rsidRDefault="00FC4B60" w:rsidP="004955C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20" w:type="dxa"/>
            <w:shd w:val="clear" w:color="auto" w:fill="auto"/>
          </w:tcPr>
          <w:p w14:paraId="779B1D49" w14:textId="77777777" w:rsidR="00FC4B60" w:rsidRPr="00394109" w:rsidRDefault="00FC4B60" w:rsidP="004955CE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มูลค่ายุติธรรมที่ประมาณการไว้จะเพิ่มขึ้นหาก</w:t>
            </w:r>
          </w:p>
          <w:p w14:paraId="14BF7C7F" w14:textId="77777777" w:rsidR="00FC4B60" w:rsidRPr="00394109" w:rsidRDefault="00FC4B60" w:rsidP="004955CE">
            <w:pPr>
              <w:pStyle w:val="block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อัตราคิดลดที่ปรับค่าความเสี่ยงต่ำลง</w:t>
            </w:r>
          </w:p>
          <w:p w14:paraId="1117DB19" w14:textId="77777777" w:rsidR="00FC4B60" w:rsidRPr="00394109" w:rsidRDefault="00FC4B60" w:rsidP="004955CE">
            <w:pPr>
              <w:pStyle w:val="block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NPAT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สูงขึ้น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หรือ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</w:p>
          <w:p w14:paraId="5B3D0215" w14:textId="77777777" w:rsidR="00FC4B60" w:rsidRPr="00394109" w:rsidRDefault="00FC4B60" w:rsidP="004955CE">
            <w:pPr>
              <w:pStyle w:val="block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อัตราการเพิ่มขึ้นของรายได้ต่อปีสูงขึ้น</w:t>
            </w:r>
          </w:p>
        </w:tc>
      </w:tr>
    </w:tbl>
    <w:p w14:paraId="377D6443" w14:textId="77777777" w:rsidR="00F422EB" w:rsidRPr="00F422EB" w:rsidRDefault="00F422EB" w:rsidP="004955C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p w14:paraId="5B892CD0" w14:textId="449F89FC" w:rsidR="00FC4B60" w:rsidRPr="00394109" w:rsidRDefault="00FC4B60" w:rsidP="004955C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  <w:lang w:bidi="th-TH"/>
        </w:rPr>
      </w:pPr>
      <w:r w:rsidRPr="00394109">
        <w:rPr>
          <w:rFonts w:ascii="Angsana New" w:hAnsi="Angsana New"/>
          <w:sz w:val="28"/>
          <w:szCs w:val="28"/>
          <w:cs/>
          <w:lang w:bidi="th-TH"/>
        </w:rPr>
        <w:t>สำหรับมูลค่ายุติธรรมของสิ่งตอบแทนที่คาดว่าจะต้องจ่าย การเปลี่ยนแปลงข้อมูลใดข้อมูลหนึ่งหรือหลายข้อมูลที่ไม่สามารถสังเกตได้ที่มีนัยสำคัญซึ่งใช้เป็นข้อสมมติที่เป็นไปได้อย่างสมเหตุสมผลอาจส่งผลกระทบดังต่อไปนี้ การคำนวณผลกระทบเหล่านี้ทำโดยการวัดมูลค่าจากการใช้เทคนิคการประเมินมูลค่าที่ใช้การประมาณการอันเป็นทางเลือกของข้อมูลที่ไม่สามารถสังเกตได้ ซึ่งอาจพิจารณาโดยผู้มีส่วนร่วมในตลาดเพื่อกำหนดราคาของสิ่งตอบแทนที่คาดว่าจะต้องจ่าย ณ วันสิ้นรอบระยะเวลารายงานอย่างสมเหตุสมผล ความสัมพันธ์ใดๆ ระหว่างข้อมูลที่ไม่สามารถสังเกตได้จะไม่ถูกนำมาพิจารณาว่ามีผลกระทบอย่างเป็นนัยสำคัญภายในข้อสมมติทางเลือกที่เป็นไปได้อย่างสมเหตุสมผล</w:t>
      </w:r>
    </w:p>
    <w:p w14:paraId="1DF16B89" w14:textId="77777777" w:rsidR="009673DC" w:rsidRPr="00394109" w:rsidRDefault="009673DC" w:rsidP="004955CE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0"/>
          <w:lang w:bidi="th-TH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270"/>
        <w:gridCol w:w="262"/>
        <w:gridCol w:w="1358"/>
        <w:gridCol w:w="270"/>
        <w:gridCol w:w="1710"/>
      </w:tblGrid>
      <w:tr w:rsidR="00FC4B60" w:rsidRPr="00394109" w14:paraId="517E3788" w14:textId="77777777" w:rsidTr="00DF0C2A">
        <w:tc>
          <w:tcPr>
            <w:tcW w:w="5040" w:type="dxa"/>
            <w:shd w:val="clear" w:color="auto" w:fill="auto"/>
          </w:tcPr>
          <w:p w14:paraId="7AFC1E9B" w14:textId="77777777" w:rsidR="00FC4B60" w:rsidRPr="00394109" w:rsidRDefault="00FC4B60" w:rsidP="004955CE">
            <w:pPr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ข้อมูลที่ไม่สามารถสังเกตได้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52F0A2F" w14:textId="77777777" w:rsidR="00FC4B60" w:rsidRPr="00394109" w:rsidRDefault="00FC4B6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8A679E0" w14:textId="77777777" w:rsidR="00FC4B60" w:rsidRPr="00394109" w:rsidRDefault="00FC4B6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</w:tcPr>
          <w:p w14:paraId="559E672E" w14:textId="77777777" w:rsidR="00FC4B60" w:rsidRPr="00394109" w:rsidRDefault="00FC4B60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</w:tcPr>
          <w:p w14:paraId="38E943A0" w14:textId="77777777" w:rsidR="00FC4B60" w:rsidRPr="00394109" w:rsidRDefault="00FC4B6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710" w:type="dxa"/>
            <w:shd w:val="clear" w:color="auto" w:fill="auto"/>
          </w:tcPr>
          <w:p w14:paraId="67D42AE3" w14:textId="77777777" w:rsidR="00FC4B60" w:rsidRPr="00394109" w:rsidRDefault="00FC4B60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</w:p>
        </w:tc>
      </w:tr>
      <w:tr w:rsidR="00FC4B60" w:rsidRPr="00394109" w14:paraId="4BF8941A" w14:textId="77777777" w:rsidTr="00F422EB">
        <w:trPr>
          <w:trHeight w:val="68"/>
        </w:trPr>
        <w:tc>
          <w:tcPr>
            <w:tcW w:w="5040" w:type="dxa"/>
            <w:shd w:val="clear" w:color="auto" w:fill="auto"/>
          </w:tcPr>
          <w:p w14:paraId="722539EA" w14:textId="77777777" w:rsidR="00FC4B60" w:rsidRPr="00394109" w:rsidRDefault="00FC4B60" w:rsidP="004955CE">
            <w:pPr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92BBA39" w14:textId="77777777" w:rsidR="00FC4B60" w:rsidRPr="00394109" w:rsidRDefault="00FC4B6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D93EC0E" w14:textId="77777777" w:rsidR="00FC4B60" w:rsidRPr="00394109" w:rsidRDefault="00FC4B6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338" w:type="dxa"/>
            <w:gridSpan w:val="3"/>
            <w:shd w:val="clear" w:color="auto" w:fill="auto"/>
          </w:tcPr>
          <w:p w14:paraId="6ED3BCA2" w14:textId="77777777" w:rsidR="00FC4B60" w:rsidRPr="00394109" w:rsidRDefault="00FC4B60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  <w:t>(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C4B60" w:rsidRPr="00394109" w14:paraId="0232986B" w14:textId="77777777" w:rsidTr="00DF0C2A">
        <w:tc>
          <w:tcPr>
            <w:tcW w:w="5040" w:type="dxa"/>
            <w:shd w:val="clear" w:color="auto" w:fill="auto"/>
          </w:tcPr>
          <w:p w14:paraId="1A569006" w14:textId="323CD4E6" w:rsidR="00FC4B60" w:rsidRPr="00394109" w:rsidRDefault="00FC4B60" w:rsidP="004955CE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NPAT (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เปลี่ยนแปลง </w:t>
            </w:r>
            <w:r w:rsidR="008C0449"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394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5E00336" w14:textId="77777777" w:rsidR="00FC4B60" w:rsidRPr="00394109" w:rsidRDefault="00FC4B6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7DE7D799" w14:textId="77777777" w:rsidR="00FC4B60" w:rsidRPr="00394109" w:rsidRDefault="00FC4B6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4247167F" w14:textId="7AB1846F" w:rsidR="00FC4B60" w:rsidRPr="00394109" w:rsidRDefault="008C044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="00FC4B60" w:rsidRPr="0039410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36E12D" w14:textId="77777777" w:rsidR="00FC4B60" w:rsidRPr="00394109" w:rsidRDefault="00FC4B6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2069496D" w14:textId="2F2E8BA6" w:rsidR="00FC4B60" w:rsidRPr="00394109" w:rsidRDefault="00FC4B6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8C0449" w:rsidRPr="00394109">
              <w:rPr>
                <w:rFonts w:ascii="Angsana New" w:hAnsi="Angsana New"/>
                <w:sz w:val="28"/>
                <w:szCs w:val="28"/>
                <w:lang w:bidi="th-TH"/>
              </w:rPr>
              <w:t>4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8C0449" w:rsidRPr="00394109">
              <w:rPr>
                <w:rFonts w:ascii="Angsana New" w:hAnsi="Angsana New"/>
                <w:sz w:val="28"/>
                <w:szCs w:val="28"/>
                <w:lang w:bidi="th-TH"/>
              </w:rPr>
              <w:t>67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FC4B60" w:rsidRPr="00394109" w14:paraId="1FC60F82" w14:textId="77777777" w:rsidTr="00DF0C2A">
        <w:tc>
          <w:tcPr>
            <w:tcW w:w="5040" w:type="dxa"/>
            <w:shd w:val="clear" w:color="auto" w:fill="auto"/>
          </w:tcPr>
          <w:p w14:paraId="6A0DEEBA" w14:textId="77777777" w:rsidR="00FC4B60" w:rsidRPr="00394109" w:rsidRDefault="00FC4B60" w:rsidP="004955CE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อัตราการเพิ่มขึ้นของรายได้ต่อปี (เปลี่ยนแปลงร้อยละ </w:t>
            </w:r>
            <w:r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38C35B5" w14:textId="77777777" w:rsidR="00FC4B60" w:rsidRPr="00394109" w:rsidRDefault="00FC4B6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4F52CF5" w14:textId="77777777" w:rsidR="00FC4B60" w:rsidRPr="00394109" w:rsidRDefault="00FC4B6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6CCA826D" w14:textId="5A5A0E23" w:rsidR="00FC4B60" w:rsidRPr="00394109" w:rsidRDefault="00DF0C2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FC4B60" w:rsidRPr="00394109">
              <w:rPr>
                <w:rFonts w:ascii="Angsana New" w:hAnsi="Angsana New"/>
                <w:sz w:val="28"/>
                <w:szCs w:val="28"/>
                <w:lang w:bidi="th-TH"/>
              </w:rPr>
              <w:t>.2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FA7E1E" w14:textId="77777777" w:rsidR="00FC4B60" w:rsidRPr="00394109" w:rsidRDefault="00FC4B6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14:paraId="37C51BBE" w14:textId="626006B2" w:rsidR="00FC4B60" w:rsidRPr="00394109" w:rsidRDefault="00FC4B60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DF0C2A" w:rsidRPr="0039410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="00DF0C2A" w:rsidRPr="00394109">
              <w:rPr>
                <w:rFonts w:ascii="Angsana New" w:hAnsi="Angsana New"/>
                <w:sz w:val="28"/>
                <w:szCs w:val="28"/>
                <w:lang w:bidi="th-TH"/>
              </w:rPr>
              <w:t>57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</w:tbl>
    <w:p w14:paraId="1F7A8A75" w14:textId="77777777" w:rsidR="006E5DCA" w:rsidRDefault="006E5DCA" w:rsidP="006E5D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p w14:paraId="2B6BF03B" w14:textId="7B44F511" w:rsidR="006E5DCA" w:rsidRPr="00394109" w:rsidRDefault="006E5DCA" w:rsidP="006E5DC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i/>
          <w:iCs/>
          <w:sz w:val="28"/>
          <w:szCs w:val="28"/>
        </w:rPr>
      </w:pPr>
      <w:r w:rsidRPr="00394109">
        <w:rPr>
          <w:i/>
          <w:iCs/>
          <w:sz w:val="28"/>
          <w:szCs w:val="28"/>
          <w:cs/>
        </w:rPr>
        <w:t>สินทรัพย์ไม่มีตัวตน</w:t>
      </w:r>
    </w:p>
    <w:p w14:paraId="66EBE372" w14:textId="77777777" w:rsidR="006E5DCA" w:rsidRPr="00394109" w:rsidRDefault="006E5DCA" w:rsidP="006E5DCA">
      <w:pPr>
        <w:pStyle w:val="BodyText2"/>
        <w:tabs>
          <w:tab w:val="left" w:pos="540"/>
        </w:tabs>
        <w:ind w:left="540"/>
        <w:jc w:val="thaiDistribute"/>
        <w:rPr>
          <w:sz w:val="20"/>
          <w:szCs w:val="20"/>
          <w:cs/>
        </w:rPr>
      </w:pPr>
    </w:p>
    <w:p w14:paraId="0281685B" w14:textId="77777777" w:rsidR="006E5DCA" w:rsidRPr="00394109" w:rsidRDefault="006E5DCA" w:rsidP="006E5DCA">
      <w:pPr>
        <w:pStyle w:val="BodyText2"/>
        <w:tabs>
          <w:tab w:val="left" w:pos="540"/>
        </w:tabs>
        <w:ind w:left="540"/>
        <w:jc w:val="thaiDistribute"/>
        <w:rPr>
          <w:sz w:val="28"/>
          <w:szCs w:val="28"/>
          <w:lang w:val="en-US"/>
        </w:rPr>
      </w:pPr>
      <w:r w:rsidRPr="00394109">
        <w:rPr>
          <w:sz w:val="28"/>
          <w:szCs w:val="28"/>
          <w:cs/>
        </w:rPr>
        <w:t>มูลค่ายุติธรรมของสินทรัพย์ไม่มีตัวตน (สัญญาให้บริการ) พิจารณาโดยเกณฑ์การประมาณการโดยผู้ประเมินอิสระ ซึ่งประเมินมูลค่าทรัพย์สินด้วยวิธีพิจารณาจากรายได้ (Income Approach) โดยวิธีคิดลดกระแสเงินสด (</w:t>
      </w:r>
      <w:r w:rsidRPr="00394109">
        <w:rPr>
          <w:sz w:val="28"/>
          <w:szCs w:val="28"/>
          <w:lang w:val="en-US"/>
        </w:rPr>
        <w:t xml:space="preserve">Discounted Cash Flow) </w:t>
      </w:r>
      <w:r w:rsidRPr="00394109">
        <w:rPr>
          <w:sz w:val="28"/>
          <w:szCs w:val="28"/>
          <w:cs/>
          <w:lang w:val="en-US"/>
        </w:rPr>
        <w:t>โดยอัตราคิดลดที่ใช้เป็นอัตราโดยประมาณอ้างอิงอัตราถัวเฉลี่ยถ่วงน้ำหนักของเงินทุนของธุรกิจ</w:t>
      </w:r>
    </w:p>
    <w:p w14:paraId="398D19AA" w14:textId="77777777" w:rsidR="006E5DCA" w:rsidRPr="00394109" w:rsidRDefault="006E5DCA" w:rsidP="006E5DCA">
      <w:pPr>
        <w:pStyle w:val="BodyText2"/>
        <w:tabs>
          <w:tab w:val="left" w:pos="540"/>
        </w:tabs>
        <w:ind w:left="540"/>
        <w:jc w:val="thaiDistribute"/>
        <w:rPr>
          <w:i/>
          <w:iCs/>
          <w:sz w:val="20"/>
          <w:szCs w:val="20"/>
        </w:rPr>
      </w:pPr>
    </w:p>
    <w:p w14:paraId="4F625857" w14:textId="77777777" w:rsidR="00601410" w:rsidRDefault="00601410" w:rsidP="006E5DCA">
      <w:pPr>
        <w:pStyle w:val="BodyText2"/>
        <w:tabs>
          <w:tab w:val="left" w:pos="540"/>
        </w:tabs>
        <w:ind w:left="540"/>
        <w:jc w:val="thaiDistribute"/>
        <w:rPr>
          <w:i/>
          <w:iCs/>
          <w:sz w:val="28"/>
          <w:szCs w:val="28"/>
        </w:rPr>
      </w:pPr>
    </w:p>
    <w:p w14:paraId="61470304" w14:textId="77777777" w:rsidR="00601410" w:rsidRDefault="00601410" w:rsidP="006E5DCA">
      <w:pPr>
        <w:pStyle w:val="BodyText2"/>
        <w:tabs>
          <w:tab w:val="left" w:pos="540"/>
        </w:tabs>
        <w:ind w:left="540"/>
        <w:jc w:val="thaiDistribute"/>
        <w:rPr>
          <w:i/>
          <w:iCs/>
          <w:sz w:val="28"/>
          <w:szCs w:val="28"/>
        </w:rPr>
      </w:pPr>
    </w:p>
    <w:p w14:paraId="7D38408C" w14:textId="77777777" w:rsidR="00601410" w:rsidRDefault="00601410" w:rsidP="006E5DCA">
      <w:pPr>
        <w:pStyle w:val="BodyText2"/>
        <w:tabs>
          <w:tab w:val="left" w:pos="540"/>
        </w:tabs>
        <w:ind w:left="540"/>
        <w:jc w:val="thaiDistribute"/>
        <w:rPr>
          <w:i/>
          <w:iCs/>
          <w:sz w:val="28"/>
          <w:szCs w:val="28"/>
        </w:rPr>
      </w:pPr>
    </w:p>
    <w:p w14:paraId="751E67D9" w14:textId="7C4BA650" w:rsidR="006E5DCA" w:rsidRPr="00394109" w:rsidRDefault="006E5DCA" w:rsidP="006E5DCA">
      <w:pPr>
        <w:pStyle w:val="BodyText2"/>
        <w:tabs>
          <w:tab w:val="left" w:pos="540"/>
        </w:tabs>
        <w:ind w:left="540"/>
        <w:jc w:val="thaiDistribute"/>
        <w:rPr>
          <w:i/>
          <w:iCs/>
          <w:sz w:val="28"/>
          <w:szCs w:val="28"/>
          <w:cs/>
        </w:rPr>
      </w:pPr>
      <w:r w:rsidRPr="00394109">
        <w:rPr>
          <w:i/>
          <w:iCs/>
          <w:sz w:val="28"/>
          <w:szCs w:val="28"/>
          <w:cs/>
        </w:rPr>
        <w:lastRenderedPageBreak/>
        <w:t xml:space="preserve">ค่าความนิยม </w:t>
      </w:r>
    </w:p>
    <w:p w14:paraId="2A82DF8D" w14:textId="77777777" w:rsidR="006E5DCA" w:rsidRPr="00394109" w:rsidRDefault="006E5DCA" w:rsidP="006E5DCA">
      <w:pPr>
        <w:pStyle w:val="BodyText2"/>
        <w:tabs>
          <w:tab w:val="left" w:pos="540"/>
        </w:tabs>
        <w:ind w:left="540"/>
        <w:jc w:val="thaiDistribute"/>
        <w:rPr>
          <w:i/>
          <w:iCs/>
          <w:sz w:val="20"/>
          <w:szCs w:val="20"/>
          <w:cs/>
        </w:rPr>
      </w:pPr>
    </w:p>
    <w:p w14:paraId="79C6F777" w14:textId="77777777" w:rsidR="006E5DCA" w:rsidRPr="00394109" w:rsidRDefault="006E5DCA" w:rsidP="006E5DCA">
      <w:pPr>
        <w:pStyle w:val="BodyText2"/>
        <w:tabs>
          <w:tab w:val="left" w:pos="540"/>
        </w:tabs>
        <w:ind w:left="518"/>
        <w:jc w:val="thaiDistribute"/>
        <w:rPr>
          <w:sz w:val="28"/>
          <w:szCs w:val="28"/>
        </w:rPr>
      </w:pPr>
      <w:r w:rsidRPr="00394109">
        <w:rPr>
          <w:sz w:val="28"/>
          <w:szCs w:val="28"/>
          <w:cs/>
        </w:rPr>
        <w:t>ค่าความนิยมส่วนใหญ่เนื่องมาจากทักษะและความสามารถทางเทคนิคในการทำงานของบริษัท ไอ</w:t>
      </w:r>
      <w:r w:rsidRPr="00394109">
        <w:rPr>
          <w:sz w:val="28"/>
          <w:szCs w:val="28"/>
          <w:lang w:val="en-US"/>
        </w:rPr>
        <w:t>-</w:t>
      </w:r>
      <w:r w:rsidRPr="00394109">
        <w:rPr>
          <w:sz w:val="28"/>
          <w:szCs w:val="28"/>
          <w:cs/>
          <w:lang w:val="en-US"/>
        </w:rPr>
        <w:t>ซีเคียว จำกัดและ</w:t>
      </w:r>
      <w:r w:rsidRPr="00394109">
        <w:rPr>
          <w:sz w:val="28"/>
          <w:szCs w:val="28"/>
          <w:cs/>
          <w:lang w:val="en-US"/>
        </w:rPr>
        <w:br/>
      </w:r>
      <w:r w:rsidRPr="00394109">
        <w:rPr>
          <w:sz w:val="28"/>
          <w:szCs w:val="28"/>
          <w:cs/>
        </w:rPr>
        <w:t>การร่วมมือกันซึ่งคาดว่าจะสำเร็จ จาก</w:t>
      </w:r>
      <w:r w:rsidRPr="00394109">
        <w:rPr>
          <w:sz w:val="28"/>
          <w:szCs w:val="28"/>
          <w:cs/>
          <w:lang w:val="en-US"/>
        </w:rPr>
        <w:t>ด้านการแนะนำลูกค้า การถ่ายทอดองค์ความรู้ ประสบการณ์ ความเชี่ยวชาญจากผู้ขายที่อยู่ในธุรกิจเทคโนโลยีสารสนเทศ</w:t>
      </w:r>
      <w:r w:rsidRPr="00394109">
        <w:rPr>
          <w:sz w:val="28"/>
          <w:szCs w:val="28"/>
          <w:cs/>
        </w:rPr>
        <w:t xml:space="preserve"> ทั้งนี้ไม่มีค่าความนิยมที่คาดว่าจะนำมาหักเป็นค่าใช้จ่ายทางภาษีเงินได้</w:t>
      </w:r>
    </w:p>
    <w:p w14:paraId="37830FA6" w14:textId="721133DE" w:rsidR="00F422EB" w:rsidRPr="00601410" w:rsidRDefault="00F422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132A5DC4" w14:textId="7BD1B7BF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 w:hint="cs"/>
          <w:i/>
          <w:iCs/>
          <w:sz w:val="28"/>
          <w:szCs w:val="28"/>
          <w:cs/>
        </w:rPr>
        <w:t>การปรับปรุงงบการเงินงวดก่อน</w:t>
      </w:r>
    </w:p>
    <w:p w14:paraId="5B5BDCF4" w14:textId="7777777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6E3851AF" w14:textId="7777777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งบการเงิน ณ วันที่ </w:t>
      </w:r>
      <w:r w:rsidRPr="00394109">
        <w:rPr>
          <w:rFonts w:ascii="Angsana New" w:hAnsi="Angsana New"/>
          <w:sz w:val="28"/>
          <w:szCs w:val="28"/>
        </w:rPr>
        <w:t>31</w:t>
      </w:r>
      <w:r w:rsidRPr="00394109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394109">
        <w:rPr>
          <w:rFonts w:ascii="Angsana New" w:hAnsi="Angsana New"/>
          <w:sz w:val="28"/>
          <w:szCs w:val="28"/>
        </w:rPr>
        <w:t>2561</w:t>
      </w:r>
      <w:r w:rsidRPr="00394109">
        <w:rPr>
          <w:rFonts w:ascii="Angsana New" w:hAnsi="Angsana New"/>
          <w:sz w:val="28"/>
          <w:szCs w:val="28"/>
          <w:rtl/>
          <w:cs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ที่แสดงเปรียบเทียบอยู่ในงบการเงินนี้ ได้ถูกปรับปรุงจากงบการเงินที่ได้จัดทำไว้เดิม เพื่อสะท้อนถึงข้อมูลเพิ่มเติมที่ได้รับเกี่ยวกับข้อเท็จจริงและสถานการณ์แวดล้อมที่มีอยู่ ณ วันที่ซื้อ และรายการปรับปรุงที่รับรู้ในภายหลัง ดังนี้</w:t>
      </w:r>
    </w:p>
    <w:p w14:paraId="01A286A3" w14:textId="7777777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313C998" w14:textId="19F7B72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ผลกระทบต่องบแสดงฐานะการเงินรวม ณ วันที่ </w:t>
      </w:r>
      <w:r w:rsidRPr="00394109">
        <w:rPr>
          <w:rFonts w:ascii="Angsana New" w:hAnsi="Angsana New"/>
          <w:sz w:val="28"/>
          <w:szCs w:val="28"/>
        </w:rPr>
        <w:t xml:space="preserve">31 </w:t>
      </w:r>
      <w:r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94109">
        <w:rPr>
          <w:rFonts w:ascii="Angsana New" w:hAnsi="Angsana New"/>
          <w:sz w:val="28"/>
          <w:szCs w:val="28"/>
        </w:rPr>
        <w:t>2561</w:t>
      </w:r>
    </w:p>
    <w:p w14:paraId="4F3A0F43" w14:textId="7777777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1710"/>
      </w:tblGrid>
      <w:tr w:rsidR="00000571" w:rsidRPr="00394109" w14:paraId="57A55861" w14:textId="77777777" w:rsidTr="00C91A33">
        <w:tc>
          <w:tcPr>
            <w:tcW w:w="5656" w:type="dxa"/>
            <w:gridSpan w:val="2"/>
          </w:tcPr>
          <w:p w14:paraId="3929B6C5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</w:tcPr>
          <w:p w14:paraId="10556DC0" w14:textId="77777777" w:rsidR="00000571" w:rsidRPr="00394109" w:rsidRDefault="00000571" w:rsidP="004955CE">
            <w:pPr>
              <w:spacing w:line="360" w:lineRule="exact"/>
              <w:ind w:left="-138" w:right="-138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8600B7C" w14:textId="77777777" w:rsidR="00000571" w:rsidRPr="00394109" w:rsidRDefault="00000571" w:rsidP="004955CE">
            <w:pPr>
              <w:spacing w:line="36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0571" w:rsidRPr="00394109" w14:paraId="036735CB" w14:textId="77777777" w:rsidTr="00C91A33">
        <w:tc>
          <w:tcPr>
            <w:tcW w:w="4518" w:type="dxa"/>
          </w:tcPr>
          <w:p w14:paraId="7D3C7440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1344B47D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4DCCCEFD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52DA6DD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75"/>
              </w:tabs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</w:tr>
      <w:tr w:rsidR="00000571" w:rsidRPr="00394109" w14:paraId="7E226706" w14:textId="77777777" w:rsidTr="00C91A33">
        <w:tc>
          <w:tcPr>
            <w:tcW w:w="4518" w:type="dxa"/>
          </w:tcPr>
          <w:p w14:paraId="2987677E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ค่าความนิยมเพิ่มขึ้น</w:t>
            </w:r>
          </w:p>
        </w:tc>
        <w:tc>
          <w:tcPr>
            <w:tcW w:w="1138" w:type="dxa"/>
          </w:tcPr>
          <w:p w14:paraId="4A9A0FD5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35E4E06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3E40862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55,338</w:t>
            </w:r>
          </w:p>
        </w:tc>
      </w:tr>
      <w:tr w:rsidR="00000571" w:rsidRPr="00394109" w14:paraId="6E21F2D3" w14:textId="77777777" w:rsidTr="00C91A33">
        <w:tc>
          <w:tcPr>
            <w:tcW w:w="4518" w:type="dxa"/>
          </w:tcPr>
          <w:p w14:paraId="08D73FB4" w14:textId="0B672519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สิ</w:t>
            </w:r>
            <w:r w:rsidR="00C91A33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ทรัพย์ไม่มีตัวตน</w:t>
            </w:r>
            <w:r w:rsidR="00650D8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38" w:type="dxa"/>
          </w:tcPr>
          <w:p w14:paraId="44B38CDF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7300E7F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9A8DC8D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1,639</w:t>
            </w:r>
          </w:p>
        </w:tc>
      </w:tr>
      <w:tr w:rsidR="00000571" w:rsidRPr="00394109" w14:paraId="3F51F755" w14:textId="77777777" w:rsidTr="00C91A33">
        <w:tc>
          <w:tcPr>
            <w:tcW w:w="4518" w:type="dxa"/>
          </w:tcPr>
          <w:p w14:paraId="276D6E2F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2C28B959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315B4E9E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6E3E196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56,977</w:t>
            </w:r>
          </w:p>
        </w:tc>
      </w:tr>
      <w:tr w:rsidR="00000571" w:rsidRPr="00394109" w14:paraId="7B39BC28" w14:textId="77777777" w:rsidTr="00C91A33">
        <w:tc>
          <w:tcPr>
            <w:tcW w:w="4518" w:type="dxa"/>
          </w:tcPr>
          <w:p w14:paraId="468A486D" w14:textId="77777777" w:rsidR="00000571" w:rsidRPr="00601410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38" w:type="dxa"/>
          </w:tcPr>
          <w:p w14:paraId="4209618D" w14:textId="77777777" w:rsidR="00000571" w:rsidRPr="00601410" w:rsidRDefault="00000571" w:rsidP="004955CE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24" w:type="dxa"/>
          </w:tcPr>
          <w:p w14:paraId="7CF043E6" w14:textId="1A02D50A" w:rsidR="00000571" w:rsidRPr="00601410" w:rsidRDefault="00000571" w:rsidP="004955CE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2869BB0D" w14:textId="7E4E7642" w:rsidR="00000571" w:rsidRPr="00601410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36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0571" w:rsidRPr="00394109" w14:paraId="1B7D7ADE" w14:textId="77777777" w:rsidTr="00C91A33">
        <w:tc>
          <w:tcPr>
            <w:tcW w:w="4518" w:type="dxa"/>
          </w:tcPr>
          <w:p w14:paraId="70F453F2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38" w:type="dxa"/>
          </w:tcPr>
          <w:p w14:paraId="68457036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4AEEA6DA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083CDDD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236"/>
              </w:tabs>
              <w:spacing w:line="36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00571" w:rsidRPr="00394109" w14:paraId="373F2978" w14:textId="77777777" w:rsidTr="00C91A33">
        <w:tc>
          <w:tcPr>
            <w:tcW w:w="4518" w:type="dxa"/>
          </w:tcPr>
          <w:p w14:paraId="37DF597C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1138" w:type="dxa"/>
          </w:tcPr>
          <w:p w14:paraId="0E78C4CA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4A222B96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BEEE7CB" w14:textId="77777777" w:rsidR="00000571" w:rsidRPr="00394109" w:rsidRDefault="00000571" w:rsidP="00650D8C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328</w:t>
            </w:r>
          </w:p>
        </w:tc>
      </w:tr>
      <w:tr w:rsidR="00000571" w:rsidRPr="00394109" w14:paraId="288B43C3" w14:textId="77777777" w:rsidTr="00C91A33">
        <w:tc>
          <w:tcPr>
            <w:tcW w:w="4518" w:type="dxa"/>
          </w:tcPr>
          <w:p w14:paraId="0D26A874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เจ้าหนี้ค่าซื้อธุรกิจเพิ่มขึ้น</w:t>
            </w:r>
          </w:p>
        </w:tc>
        <w:tc>
          <w:tcPr>
            <w:tcW w:w="1138" w:type="dxa"/>
          </w:tcPr>
          <w:p w14:paraId="1F192509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22AE9B45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F87671B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56,649</w:t>
            </w:r>
          </w:p>
        </w:tc>
      </w:tr>
      <w:tr w:rsidR="00000571" w:rsidRPr="00394109" w14:paraId="0B210B14" w14:textId="77777777" w:rsidTr="00C91A33">
        <w:tc>
          <w:tcPr>
            <w:tcW w:w="4518" w:type="dxa"/>
          </w:tcPr>
          <w:p w14:paraId="01B3583A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584C4804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01739BF9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B3353C2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56,977</w:t>
            </w:r>
          </w:p>
        </w:tc>
      </w:tr>
    </w:tbl>
    <w:p w14:paraId="23115C50" w14:textId="412A4125" w:rsidR="00A4429D" w:rsidRPr="00394109" w:rsidRDefault="00A4429D" w:rsidP="004955CE">
      <w:pPr>
        <w:pStyle w:val="BodyText2"/>
        <w:tabs>
          <w:tab w:val="left" w:pos="540"/>
        </w:tabs>
        <w:ind w:left="518"/>
        <w:jc w:val="thaiDistribute"/>
        <w:rPr>
          <w:sz w:val="20"/>
          <w:szCs w:val="20"/>
        </w:rPr>
      </w:pPr>
    </w:p>
    <w:p w14:paraId="1627D18E" w14:textId="28180204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ผลกระทบต่องบแสดงฐานะการเงิน</w:t>
      </w:r>
      <w:r w:rsidRPr="00394109">
        <w:rPr>
          <w:rFonts w:ascii="Angsana New" w:hAnsi="Angsana New" w:hint="cs"/>
          <w:sz w:val="28"/>
          <w:szCs w:val="28"/>
          <w:cs/>
        </w:rPr>
        <w:t>เฉพาะกิจการ</w:t>
      </w:r>
      <w:r w:rsidRPr="00394109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394109">
        <w:rPr>
          <w:rFonts w:ascii="Angsana New" w:hAnsi="Angsana New"/>
          <w:sz w:val="28"/>
          <w:szCs w:val="28"/>
        </w:rPr>
        <w:t xml:space="preserve">31 </w:t>
      </w:r>
      <w:r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94109">
        <w:rPr>
          <w:rFonts w:ascii="Angsana New" w:hAnsi="Angsana New"/>
          <w:sz w:val="28"/>
          <w:szCs w:val="28"/>
        </w:rPr>
        <w:t>2561</w:t>
      </w:r>
    </w:p>
    <w:p w14:paraId="3C120D73" w14:textId="77777777" w:rsidR="00000571" w:rsidRPr="00394109" w:rsidRDefault="0000057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138"/>
        <w:gridCol w:w="1724"/>
        <w:gridCol w:w="1710"/>
      </w:tblGrid>
      <w:tr w:rsidR="00000571" w:rsidRPr="00394109" w14:paraId="664DB550" w14:textId="77777777" w:rsidTr="00C91A33">
        <w:tc>
          <w:tcPr>
            <w:tcW w:w="5656" w:type="dxa"/>
            <w:gridSpan w:val="2"/>
          </w:tcPr>
          <w:p w14:paraId="109EE2AC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4" w:type="dxa"/>
          </w:tcPr>
          <w:p w14:paraId="3A6A88CC" w14:textId="77777777" w:rsidR="00000571" w:rsidRPr="00394109" w:rsidRDefault="00000571" w:rsidP="004955CE">
            <w:pPr>
              <w:spacing w:line="360" w:lineRule="exact"/>
              <w:ind w:left="-138" w:right="-13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40EC950" w14:textId="77777777" w:rsidR="00000571" w:rsidRPr="00394109" w:rsidRDefault="00000571" w:rsidP="004955CE">
            <w:pPr>
              <w:spacing w:line="360" w:lineRule="exact"/>
              <w:contextualSpacing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00571" w:rsidRPr="00394109" w14:paraId="3937950B" w14:textId="77777777" w:rsidTr="00C91A33">
        <w:tc>
          <w:tcPr>
            <w:tcW w:w="4518" w:type="dxa"/>
          </w:tcPr>
          <w:p w14:paraId="4E31A131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38" w:type="dxa"/>
          </w:tcPr>
          <w:p w14:paraId="6101BA8D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A5EA6B1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C2D8441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975"/>
              </w:tabs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ab/>
            </w:r>
          </w:p>
        </w:tc>
      </w:tr>
      <w:tr w:rsidR="00000571" w:rsidRPr="00394109" w14:paraId="102AB36C" w14:textId="77777777" w:rsidTr="00C91A33">
        <w:tc>
          <w:tcPr>
            <w:tcW w:w="4518" w:type="dxa"/>
          </w:tcPr>
          <w:p w14:paraId="245DA243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เงินลงทุนในบริษัทย่อยเพิ่มขึ้น</w:t>
            </w:r>
          </w:p>
        </w:tc>
        <w:tc>
          <w:tcPr>
            <w:tcW w:w="1138" w:type="dxa"/>
          </w:tcPr>
          <w:p w14:paraId="3726A0F5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5FF9AED1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8B483A3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56,649</w:t>
            </w:r>
          </w:p>
        </w:tc>
      </w:tr>
      <w:tr w:rsidR="00000571" w:rsidRPr="00394109" w14:paraId="60571A59" w14:textId="77777777" w:rsidTr="00C91A33">
        <w:tc>
          <w:tcPr>
            <w:tcW w:w="4518" w:type="dxa"/>
          </w:tcPr>
          <w:p w14:paraId="5131FA58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055DE015" w14:textId="77777777" w:rsidR="00000571" w:rsidRPr="00394109" w:rsidRDefault="00000571" w:rsidP="004955CE">
            <w:pPr>
              <w:spacing w:line="240" w:lineRule="auto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7D6A3E7F" w14:textId="77777777" w:rsidR="00000571" w:rsidRPr="00394109" w:rsidRDefault="00000571" w:rsidP="004955CE">
            <w:pPr>
              <w:spacing w:line="240" w:lineRule="auto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FEC892B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56,649</w:t>
            </w:r>
          </w:p>
        </w:tc>
      </w:tr>
      <w:tr w:rsidR="00000571" w:rsidRPr="00394109" w14:paraId="7F9C3143" w14:textId="77777777" w:rsidTr="00C91A33">
        <w:trPr>
          <w:trHeight w:val="38"/>
        </w:trPr>
        <w:tc>
          <w:tcPr>
            <w:tcW w:w="4518" w:type="dxa"/>
          </w:tcPr>
          <w:p w14:paraId="089ABF8C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contextualSpacing/>
              <w:jc w:val="thaiDistribute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38" w:type="dxa"/>
          </w:tcPr>
          <w:p w14:paraId="33B310F6" w14:textId="77777777" w:rsidR="00000571" w:rsidRPr="00394109" w:rsidRDefault="00000571" w:rsidP="004955CE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724" w:type="dxa"/>
          </w:tcPr>
          <w:p w14:paraId="779E828F" w14:textId="77777777" w:rsidR="00000571" w:rsidRPr="00394109" w:rsidRDefault="00000571" w:rsidP="004955CE">
            <w:pPr>
              <w:spacing w:line="240" w:lineRule="auto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70395F2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</w:tr>
      <w:tr w:rsidR="00000571" w:rsidRPr="00394109" w14:paraId="05FD1EAC" w14:textId="77777777" w:rsidTr="00601410">
        <w:trPr>
          <w:trHeight w:val="80"/>
        </w:trPr>
        <w:tc>
          <w:tcPr>
            <w:tcW w:w="4518" w:type="dxa"/>
          </w:tcPr>
          <w:p w14:paraId="261ADB11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38" w:type="dxa"/>
          </w:tcPr>
          <w:p w14:paraId="6F52DB3D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58B1989D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03896C7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00571" w:rsidRPr="00394109" w14:paraId="53AAF1CB" w14:textId="77777777" w:rsidTr="00C91A33">
        <w:tc>
          <w:tcPr>
            <w:tcW w:w="4518" w:type="dxa"/>
          </w:tcPr>
          <w:p w14:paraId="5A8E5FCF" w14:textId="2ABDB7A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เจ้าหนี้ค่าซื้อธุรกิจเพิ่มขึ้น</w:t>
            </w:r>
          </w:p>
        </w:tc>
        <w:tc>
          <w:tcPr>
            <w:tcW w:w="1138" w:type="dxa"/>
          </w:tcPr>
          <w:p w14:paraId="22FE724D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1673AF3E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F16AAFF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56,649</w:t>
            </w:r>
          </w:p>
        </w:tc>
      </w:tr>
      <w:tr w:rsidR="00000571" w:rsidRPr="00394109" w14:paraId="0B987E5D" w14:textId="77777777" w:rsidTr="00C91A33">
        <w:trPr>
          <w:trHeight w:val="58"/>
        </w:trPr>
        <w:tc>
          <w:tcPr>
            <w:tcW w:w="4518" w:type="dxa"/>
          </w:tcPr>
          <w:p w14:paraId="600AEE02" w14:textId="77777777" w:rsidR="00000571" w:rsidRPr="00394109" w:rsidRDefault="0000057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90"/>
              <w:contextualSpacing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38" w:type="dxa"/>
          </w:tcPr>
          <w:p w14:paraId="1E59A6D5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4" w:type="dxa"/>
          </w:tcPr>
          <w:p w14:paraId="706206A1" w14:textId="77777777" w:rsidR="00000571" w:rsidRPr="00394109" w:rsidRDefault="00000571" w:rsidP="004955CE">
            <w:pPr>
              <w:spacing w:line="360" w:lineRule="exact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BA532BD" w14:textId="77777777" w:rsidR="00000571" w:rsidRPr="00394109" w:rsidRDefault="00000571" w:rsidP="004955CE">
            <w:pPr>
              <w:pStyle w:val="acctfourfigures"/>
              <w:tabs>
                <w:tab w:val="clear" w:pos="765"/>
                <w:tab w:val="decimal" w:pos="12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 xml:space="preserve"> 56,649</w:t>
            </w:r>
          </w:p>
        </w:tc>
      </w:tr>
    </w:tbl>
    <w:p w14:paraId="66AD01B8" w14:textId="77777777" w:rsidR="00000571" w:rsidRPr="00394109" w:rsidRDefault="00000571" w:rsidP="004955CE">
      <w:pPr>
        <w:pStyle w:val="BodyText2"/>
        <w:tabs>
          <w:tab w:val="left" w:pos="540"/>
        </w:tabs>
        <w:ind w:left="518"/>
        <w:jc w:val="thaiDistribute"/>
        <w:rPr>
          <w:sz w:val="20"/>
          <w:szCs w:val="20"/>
          <w:cs/>
        </w:rPr>
      </w:pPr>
    </w:p>
    <w:p w14:paraId="65A5DE1E" w14:textId="77777777" w:rsidR="00CF543B" w:rsidRPr="00394109" w:rsidRDefault="00CF543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 w:eastAsia="x-none"/>
        </w:rPr>
      </w:pPr>
      <w:r w:rsidRPr="00394109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00297DC3" w14:textId="4DD7AA1C" w:rsidR="00D84097" w:rsidRPr="00394109" w:rsidRDefault="005A5C8C" w:rsidP="004955CE">
      <w:pPr>
        <w:pStyle w:val="Heading6"/>
        <w:tabs>
          <w:tab w:val="left" w:pos="540"/>
        </w:tabs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394109">
        <w:rPr>
          <w:rFonts w:ascii="Angsana New" w:hAnsi="Angsana New"/>
          <w:sz w:val="30"/>
          <w:szCs w:val="30"/>
          <w:cs/>
          <w:lang w:val="th-TH"/>
        </w:rPr>
        <w:lastRenderedPageBreak/>
        <w:t>5</w:t>
      </w:r>
      <w:r w:rsidR="00E45A90" w:rsidRPr="00394109">
        <w:rPr>
          <w:rFonts w:ascii="Angsana New" w:hAnsi="Angsana New"/>
          <w:sz w:val="30"/>
          <w:szCs w:val="30"/>
          <w:cs/>
          <w:lang w:val="th-TH"/>
        </w:rPr>
        <w:t xml:space="preserve">  </w:t>
      </w:r>
      <w:r w:rsidR="00E45A90" w:rsidRPr="00394109">
        <w:rPr>
          <w:rFonts w:ascii="Angsana New" w:hAnsi="Angsana New"/>
          <w:sz w:val="30"/>
          <w:szCs w:val="30"/>
          <w:cs/>
          <w:lang w:val="th-TH"/>
        </w:rPr>
        <w:tab/>
      </w:r>
      <w:r w:rsidR="0084322A" w:rsidRPr="00394109">
        <w:rPr>
          <w:rFonts w:ascii="Angsana New" w:hAnsi="Angsana New"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52CA4DF9" w14:textId="77777777" w:rsidR="00A8739B" w:rsidRPr="00394109" w:rsidRDefault="00A8739B" w:rsidP="004955CE">
      <w:pPr>
        <w:spacing w:line="240" w:lineRule="auto"/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361E22C6" w14:textId="5AE56D61" w:rsidR="00763731" w:rsidRPr="00394109" w:rsidRDefault="00763731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394109">
        <w:rPr>
          <w:rFonts w:ascii="Angsana New" w:hAnsi="Angsana New"/>
          <w:b/>
          <w:sz w:val="28"/>
          <w:szCs w:val="28"/>
          <w:cs/>
        </w:rPr>
        <w:t xml:space="preserve">ความสัมพันธ์ที่มีกับบริษัทย่อยได้เปิดเผยในหมายเหตุประกอบงบการเงินข้อ </w:t>
      </w:r>
      <w:r w:rsidRPr="00394109">
        <w:rPr>
          <w:rFonts w:ascii="Angsana New" w:hAnsi="Angsana New"/>
          <w:bCs/>
          <w:sz w:val="28"/>
          <w:szCs w:val="28"/>
        </w:rPr>
        <w:t>10</w:t>
      </w:r>
      <w:r w:rsidRPr="00394109">
        <w:rPr>
          <w:rFonts w:ascii="Angsana New" w:hAnsi="Angsana New"/>
          <w:b/>
          <w:sz w:val="28"/>
          <w:szCs w:val="28"/>
          <w:cs/>
        </w:rPr>
        <w:t xml:space="preserve"> กิจการอื่นที่เกี่ยวข้องกันที่มีรายการระหว่างกันที่มีนัยสำคัญกับกลุ่มบริษัท ในระหว่างปีมีดังนี้</w:t>
      </w:r>
    </w:p>
    <w:p w14:paraId="3D28DB93" w14:textId="77777777" w:rsidR="0034446A" w:rsidRPr="00394109" w:rsidRDefault="0034446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782"/>
        <w:gridCol w:w="3888"/>
      </w:tblGrid>
      <w:tr w:rsidR="00763731" w:rsidRPr="00394109" w14:paraId="60AC24DD" w14:textId="77777777" w:rsidTr="006C4D7A">
        <w:trPr>
          <w:trHeight w:val="20"/>
          <w:tblHeader/>
        </w:trPr>
        <w:tc>
          <w:tcPr>
            <w:tcW w:w="3330" w:type="dxa"/>
            <w:hideMark/>
          </w:tcPr>
          <w:p w14:paraId="637C617B" w14:textId="77777777" w:rsidR="00763731" w:rsidRPr="00394109" w:rsidRDefault="00763731" w:rsidP="004955CE">
            <w:pPr>
              <w:spacing w:line="240" w:lineRule="auto"/>
              <w:ind w:left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82" w:type="dxa"/>
            <w:hideMark/>
          </w:tcPr>
          <w:p w14:paraId="35B485AC" w14:textId="77777777" w:rsidR="00763731" w:rsidRPr="00394109" w:rsidRDefault="00763731" w:rsidP="004955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88" w:type="dxa"/>
            <w:hideMark/>
          </w:tcPr>
          <w:p w14:paraId="6978F717" w14:textId="77777777" w:rsidR="00763731" w:rsidRPr="00394109" w:rsidRDefault="00763731" w:rsidP="004955CE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394109" w14:paraId="2DFBA2A6" w14:textId="77777777" w:rsidTr="006C4D7A">
        <w:trPr>
          <w:trHeight w:val="20"/>
          <w:tblHeader/>
        </w:trPr>
        <w:tc>
          <w:tcPr>
            <w:tcW w:w="3330" w:type="dxa"/>
          </w:tcPr>
          <w:p w14:paraId="34E79354" w14:textId="0AE1739B" w:rsidR="006C342F" w:rsidRPr="00394109" w:rsidRDefault="006C342F" w:rsidP="004955C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วีเน็ท แคปปิทอล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782" w:type="dxa"/>
          </w:tcPr>
          <w:p w14:paraId="330BCD8A" w14:textId="02263A65" w:rsidR="006C342F" w:rsidRPr="00394109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88" w:type="dxa"/>
          </w:tcPr>
          <w:p w14:paraId="66D900AC" w14:textId="46E5179E" w:rsidR="006C342F" w:rsidRPr="00394109" w:rsidRDefault="006C342F" w:rsidP="004955CE">
            <w:pPr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ถือหุ้นในบริษัทร้อยละ </w:t>
            </w:r>
            <w:r w:rsidRPr="00394109">
              <w:rPr>
                <w:rFonts w:ascii="Angsana New" w:hAnsi="Angsana New"/>
                <w:sz w:val="28"/>
                <w:szCs w:val="28"/>
              </w:rPr>
              <w:t>68</w:t>
            </w:r>
            <w:r w:rsidR="0033279C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9C" w:rsidRPr="00394109">
              <w:rPr>
                <w:rFonts w:ascii="Angsana New" w:hAnsi="Angsana New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6C342F" w:rsidRPr="00394109" w14:paraId="33B872A4" w14:textId="77777777" w:rsidTr="006C4D7A">
        <w:trPr>
          <w:trHeight w:val="20"/>
        </w:trPr>
        <w:tc>
          <w:tcPr>
            <w:tcW w:w="3330" w:type="dxa"/>
            <w:hideMark/>
          </w:tcPr>
          <w:p w14:paraId="470F279F" w14:textId="77777777" w:rsidR="006C342F" w:rsidRPr="00394109" w:rsidRDefault="006C342F" w:rsidP="004955C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บีซีบีจี จำกัด</w:t>
            </w:r>
          </w:p>
        </w:tc>
        <w:tc>
          <w:tcPr>
            <w:tcW w:w="1782" w:type="dxa"/>
            <w:hideMark/>
          </w:tcPr>
          <w:p w14:paraId="2B6FE9D6" w14:textId="77777777" w:rsidR="006C342F" w:rsidRPr="00394109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88" w:type="dxa"/>
            <w:hideMark/>
          </w:tcPr>
          <w:p w14:paraId="7F6A7FDE" w14:textId="77777777" w:rsidR="006C342F" w:rsidRPr="00394109" w:rsidRDefault="006C342F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394109" w14:paraId="21AF4304" w14:textId="77777777" w:rsidTr="006C4D7A">
        <w:trPr>
          <w:trHeight w:val="20"/>
        </w:trPr>
        <w:tc>
          <w:tcPr>
            <w:tcW w:w="3330" w:type="dxa"/>
            <w:hideMark/>
          </w:tcPr>
          <w:p w14:paraId="4612D552" w14:textId="77777777" w:rsidR="006C342F" w:rsidRPr="00394109" w:rsidRDefault="006C342F" w:rsidP="004955C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เอ็นทีเอ็น โซลูชั่น จำกัด</w:t>
            </w:r>
          </w:p>
        </w:tc>
        <w:tc>
          <w:tcPr>
            <w:tcW w:w="1782" w:type="dxa"/>
            <w:hideMark/>
          </w:tcPr>
          <w:p w14:paraId="5B8E792A" w14:textId="77777777" w:rsidR="006C342F" w:rsidRPr="00394109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88" w:type="dxa"/>
            <w:hideMark/>
          </w:tcPr>
          <w:p w14:paraId="03CB19F3" w14:textId="77777777" w:rsidR="006C342F" w:rsidRPr="00394109" w:rsidRDefault="006C342F" w:rsidP="004955CE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394109" w14:paraId="0CBEF457" w14:textId="77777777" w:rsidTr="006C4D7A">
        <w:trPr>
          <w:trHeight w:val="20"/>
        </w:trPr>
        <w:tc>
          <w:tcPr>
            <w:tcW w:w="3330" w:type="dxa"/>
            <w:hideMark/>
          </w:tcPr>
          <w:p w14:paraId="5BAAABB8" w14:textId="77777777" w:rsidR="006C342F" w:rsidRPr="00394109" w:rsidRDefault="006C342F" w:rsidP="004955C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บลู ฟิซ โซลูชั่น จำกัด</w:t>
            </w:r>
          </w:p>
        </w:tc>
        <w:tc>
          <w:tcPr>
            <w:tcW w:w="1782" w:type="dxa"/>
            <w:hideMark/>
          </w:tcPr>
          <w:p w14:paraId="3D8AA5AF" w14:textId="77777777" w:rsidR="006C342F" w:rsidRPr="00394109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88" w:type="dxa"/>
            <w:hideMark/>
          </w:tcPr>
          <w:p w14:paraId="0B02FD60" w14:textId="77777777" w:rsidR="006C342F" w:rsidRPr="00394109" w:rsidRDefault="006C342F" w:rsidP="004955CE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394109" w14:paraId="1AE451EF" w14:textId="77777777" w:rsidTr="006C4D7A">
        <w:trPr>
          <w:trHeight w:val="20"/>
        </w:trPr>
        <w:tc>
          <w:tcPr>
            <w:tcW w:w="3330" w:type="dxa"/>
            <w:hideMark/>
          </w:tcPr>
          <w:p w14:paraId="14B06462" w14:textId="77777777" w:rsidR="006C342F" w:rsidRPr="00394109" w:rsidRDefault="006C342F" w:rsidP="004955C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คอปเปอร์ ไวร์ด จำกัด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782" w:type="dxa"/>
            <w:hideMark/>
          </w:tcPr>
          <w:p w14:paraId="4E07AE9C" w14:textId="77777777" w:rsidR="006C342F" w:rsidRPr="00394109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88" w:type="dxa"/>
            <w:hideMark/>
          </w:tcPr>
          <w:p w14:paraId="17C27A8E" w14:textId="77777777" w:rsidR="006C342F" w:rsidRPr="00394109" w:rsidRDefault="006C342F" w:rsidP="004955C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394109" w14:paraId="488F57BF" w14:textId="77777777" w:rsidTr="006C4D7A">
        <w:trPr>
          <w:trHeight w:val="20"/>
        </w:trPr>
        <w:tc>
          <w:tcPr>
            <w:tcW w:w="3330" w:type="dxa"/>
            <w:hideMark/>
          </w:tcPr>
          <w:p w14:paraId="44280814" w14:textId="77777777" w:rsidR="006C342F" w:rsidRPr="00394109" w:rsidRDefault="006C342F" w:rsidP="004955C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วีเฮลท์ ทรีซิกตี้ จำกัด</w:t>
            </w:r>
          </w:p>
        </w:tc>
        <w:tc>
          <w:tcPr>
            <w:tcW w:w="1782" w:type="dxa"/>
            <w:hideMark/>
          </w:tcPr>
          <w:p w14:paraId="4ECAC154" w14:textId="77777777" w:rsidR="006C342F" w:rsidRPr="00394109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88" w:type="dxa"/>
            <w:hideMark/>
          </w:tcPr>
          <w:p w14:paraId="53679A17" w14:textId="77777777" w:rsidR="006C342F" w:rsidRPr="00394109" w:rsidRDefault="006C342F" w:rsidP="004955CE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394109" w14:paraId="62CB1458" w14:textId="77777777" w:rsidTr="006C4D7A">
        <w:trPr>
          <w:trHeight w:val="20"/>
        </w:trPr>
        <w:tc>
          <w:tcPr>
            <w:tcW w:w="3330" w:type="dxa"/>
            <w:hideMark/>
          </w:tcPr>
          <w:p w14:paraId="3E2609BC" w14:textId="77777777" w:rsidR="006C342F" w:rsidRPr="00394109" w:rsidRDefault="006C342F" w:rsidP="004955C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โลจิสท์พลัส จำกัด</w:t>
            </w:r>
          </w:p>
        </w:tc>
        <w:tc>
          <w:tcPr>
            <w:tcW w:w="1782" w:type="dxa"/>
            <w:hideMark/>
          </w:tcPr>
          <w:p w14:paraId="545058D9" w14:textId="77777777" w:rsidR="006C342F" w:rsidRPr="00394109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88" w:type="dxa"/>
            <w:hideMark/>
          </w:tcPr>
          <w:p w14:paraId="296D57B9" w14:textId="77777777" w:rsidR="006C342F" w:rsidRPr="00394109" w:rsidRDefault="006C342F" w:rsidP="004955C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70A1232E" w14:textId="0800F68A" w:rsidR="005B147A" w:rsidRPr="00394109" w:rsidRDefault="005B147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3EF6AFCC" w14:textId="3BBD84EC" w:rsidR="0084322A" w:rsidRPr="00394109" w:rsidRDefault="00D85CD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นโยบายการกำหนดราคาสำหรับ</w:t>
      </w:r>
      <w:r w:rsidR="00763AAD" w:rsidRPr="00394109">
        <w:rPr>
          <w:rFonts w:ascii="Angsana New" w:hAnsi="Angsana New"/>
          <w:sz w:val="28"/>
          <w:szCs w:val="28"/>
          <w:cs/>
        </w:rPr>
        <w:t>รายการแต่ละประเภทอธิบายได้ดังต่อไปนี้</w:t>
      </w:r>
    </w:p>
    <w:p w14:paraId="18C30C4A" w14:textId="77777777" w:rsidR="00AB612C" w:rsidRPr="00394109" w:rsidRDefault="00AB612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120"/>
      </w:tblGrid>
      <w:tr w:rsidR="00763AAD" w:rsidRPr="00394109" w14:paraId="7A82D26F" w14:textId="77777777" w:rsidTr="003B6402">
        <w:trPr>
          <w:cantSplit/>
          <w:trHeight w:val="20"/>
          <w:tblHeader/>
        </w:trPr>
        <w:tc>
          <w:tcPr>
            <w:tcW w:w="2880" w:type="dxa"/>
          </w:tcPr>
          <w:p w14:paraId="0DBB2AEF" w14:textId="77777777" w:rsidR="00763AAD" w:rsidRPr="00394109" w:rsidRDefault="00763AAD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6120" w:type="dxa"/>
          </w:tcPr>
          <w:p w14:paraId="606AC134" w14:textId="77777777" w:rsidR="00763AAD" w:rsidRPr="00394109" w:rsidRDefault="00763AAD" w:rsidP="004955C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63AAD" w:rsidRPr="00394109" w14:paraId="32B2D957" w14:textId="77777777" w:rsidTr="003B6402">
        <w:trPr>
          <w:cantSplit/>
          <w:trHeight w:val="20"/>
        </w:trPr>
        <w:tc>
          <w:tcPr>
            <w:tcW w:w="2880" w:type="dxa"/>
          </w:tcPr>
          <w:p w14:paraId="07CFF7C5" w14:textId="77777777" w:rsidR="00763AAD" w:rsidRPr="00394109" w:rsidRDefault="00DF759F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="001C0BB4" w:rsidRPr="00394109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6120" w:type="dxa"/>
          </w:tcPr>
          <w:p w14:paraId="5060F564" w14:textId="77777777" w:rsidR="00763AAD" w:rsidRPr="00394109" w:rsidRDefault="001C0BB4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141FE0" w:rsidRPr="00394109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</w:t>
            </w:r>
            <w:r w:rsidR="00AC2FA5" w:rsidRPr="00394109">
              <w:rPr>
                <w:rFonts w:ascii="Angsana New" w:hAnsi="Angsana New"/>
                <w:sz w:val="28"/>
                <w:szCs w:val="28"/>
                <w:cs/>
              </w:rPr>
              <w:t>ตลาดหรือ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  <w:r w:rsidR="00016FDF" w:rsidRPr="00394109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C3A19" w:rsidRPr="00394109" w14:paraId="47DB1D52" w14:textId="77777777" w:rsidTr="003B6402">
        <w:trPr>
          <w:cantSplit/>
          <w:trHeight w:val="20"/>
        </w:trPr>
        <w:tc>
          <w:tcPr>
            <w:tcW w:w="2880" w:type="dxa"/>
          </w:tcPr>
          <w:p w14:paraId="1248BA8C" w14:textId="77777777" w:rsidR="001C3A19" w:rsidRPr="00394109" w:rsidRDefault="001C3A1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120" w:type="dxa"/>
          </w:tcPr>
          <w:p w14:paraId="0B293B78" w14:textId="77777777" w:rsidR="001C3A19" w:rsidRPr="00394109" w:rsidRDefault="001C3A1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ตามตั๋วสัญญาใช้เงิน อัตราร้อยละ </w:t>
            </w:r>
            <w:r w:rsidR="005E578E" w:rsidRPr="00394109">
              <w:rPr>
                <w:rFonts w:ascii="Angsana New" w:hAnsi="Angsana New"/>
                <w:sz w:val="28"/>
                <w:szCs w:val="28"/>
              </w:rPr>
              <w:t>2.</w:t>
            </w:r>
            <w:r w:rsidR="00475A20" w:rsidRPr="00394109">
              <w:rPr>
                <w:rFonts w:ascii="Angsana New" w:hAnsi="Angsana New"/>
                <w:sz w:val="28"/>
                <w:szCs w:val="28"/>
              </w:rPr>
              <w:t>15</w:t>
            </w:r>
            <w:r w:rsidR="00C35575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5A20" w:rsidRPr="00394109">
              <w:rPr>
                <w:rFonts w:ascii="Angsana New" w:hAnsi="Angsana New"/>
                <w:sz w:val="28"/>
                <w:szCs w:val="28"/>
              </w:rPr>
              <w:t>-</w:t>
            </w:r>
            <w:r w:rsidR="00C35575"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5A20" w:rsidRPr="00394109">
              <w:rPr>
                <w:rFonts w:ascii="Angsana New" w:hAnsi="Angsana New"/>
                <w:sz w:val="28"/>
                <w:szCs w:val="28"/>
              </w:rPr>
              <w:t xml:space="preserve">6.25 </w:t>
            </w:r>
            <w:r w:rsidR="00763731" w:rsidRPr="00394109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A5FFA" w:rsidRPr="00394109" w14:paraId="6CCDBFEC" w14:textId="77777777" w:rsidTr="003B6402">
        <w:trPr>
          <w:cantSplit/>
          <w:trHeight w:val="20"/>
        </w:trPr>
        <w:tc>
          <w:tcPr>
            <w:tcW w:w="2880" w:type="dxa"/>
          </w:tcPr>
          <w:p w14:paraId="3C00AB81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20" w:type="dxa"/>
          </w:tcPr>
          <w:p w14:paraId="00C0501B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  <w:r w:rsidR="00AE2061" w:rsidRPr="00394109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="00A30F70" w:rsidRPr="00394109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0A5FFA" w:rsidRPr="00394109" w14:paraId="62EFA269" w14:textId="77777777" w:rsidTr="003B6402">
        <w:trPr>
          <w:cantSplit/>
          <w:trHeight w:val="20"/>
        </w:trPr>
        <w:tc>
          <w:tcPr>
            <w:tcW w:w="2880" w:type="dxa"/>
          </w:tcPr>
          <w:p w14:paraId="2C48AFB5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6120" w:type="dxa"/>
          </w:tcPr>
          <w:p w14:paraId="7B897237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0A5FFA" w:rsidRPr="00394109" w14:paraId="3195F0B0" w14:textId="77777777" w:rsidTr="003B6402">
        <w:trPr>
          <w:cantSplit/>
          <w:trHeight w:val="20"/>
        </w:trPr>
        <w:tc>
          <w:tcPr>
            <w:tcW w:w="2880" w:type="dxa"/>
          </w:tcPr>
          <w:p w14:paraId="1E368EDB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120" w:type="dxa"/>
          </w:tcPr>
          <w:p w14:paraId="2E1332F0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0A5FFA" w:rsidRPr="00394109" w14:paraId="6DDA5EC1" w14:textId="77777777" w:rsidTr="003B6402">
        <w:trPr>
          <w:cantSplit/>
          <w:trHeight w:val="20"/>
        </w:trPr>
        <w:tc>
          <w:tcPr>
            <w:tcW w:w="2880" w:type="dxa"/>
          </w:tcPr>
          <w:p w14:paraId="603F5F0F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6120" w:type="dxa"/>
          </w:tcPr>
          <w:p w14:paraId="7A2EBB75" w14:textId="77777777" w:rsidR="000A5FFA" w:rsidRPr="00394109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A30F70" w:rsidRPr="00394109" w14:paraId="61715A57" w14:textId="77777777" w:rsidTr="003B6402">
        <w:trPr>
          <w:cantSplit/>
          <w:trHeight w:val="20"/>
        </w:trPr>
        <w:tc>
          <w:tcPr>
            <w:tcW w:w="2880" w:type="dxa"/>
          </w:tcPr>
          <w:p w14:paraId="6D71F7A4" w14:textId="77777777" w:rsidR="00A30F70" w:rsidRPr="00394109" w:rsidRDefault="00A30F70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48362D36" w14:textId="77777777" w:rsidR="00A30F70" w:rsidRPr="00394109" w:rsidRDefault="00A30F70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  <w:r w:rsidR="00AE2061" w:rsidRPr="00394109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2C29BB" w:rsidRPr="00394109" w14:paraId="553082DF" w14:textId="77777777" w:rsidTr="003B6402">
        <w:trPr>
          <w:cantSplit/>
          <w:trHeight w:val="20"/>
        </w:trPr>
        <w:tc>
          <w:tcPr>
            <w:tcW w:w="2880" w:type="dxa"/>
          </w:tcPr>
          <w:p w14:paraId="54A3A0C2" w14:textId="77777777" w:rsidR="002C29BB" w:rsidRPr="00394109" w:rsidRDefault="002C29B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245B148F" w14:textId="77777777" w:rsidR="002C29BB" w:rsidRPr="00394109" w:rsidRDefault="002C29B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อนุมัติจากผู้ถือหุ้นและ</w:t>
            </w:r>
            <w:r w:rsidRPr="00394109">
              <w:rPr>
                <w:rFonts w:ascii="Angsana New" w:hAnsi="Angsana New"/>
                <w:sz w:val="28"/>
                <w:szCs w:val="28"/>
              </w:rPr>
              <w:t>/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หรือคณะกรรมการ</w:t>
            </w:r>
            <w:r w:rsidRPr="00394109">
              <w:rPr>
                <w:rFonts w:ascii="Angsana New" w:hAnsi="Angsana New"/>
                <w:sz w:val="28"/>
                <w:szCs w:val="28"/>
              </w:rPr>
              <w:t>/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ตามสัญญาจ้างงาน</w:t>
            </w:r>
          </w:p>
        </w:tc>
      </w:tr>
    </w:tbl>
    <w:p w14:paraId="0B21377D" w14:textId="27FED44A" w:rsidR="0027479D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br w:type="page"/>
      </w:r>
      <w:r w:rsidR="0084322A" w:rsidRPr="00394109">
        <w:rPr>
          <w:rFonts w:ascii="Angsana New" w:hAnsi="Angsana New"/>
          <w:sz w:val="28"/>
          <w:szCs w:val="28"/>
          <w:cs/>
        </w:rPr>
        <w:lastRenderedPageBreak/>
        <w:t>รายการที่สำคัญกับ</w:t>
      </w:r>
      <w:r w:rsidR="00817AA6" w:rsidRPr="00394109">
        <w:rPr>
          <w:rFonts w:ascii="Angsana New" w:hAnsi="Angsana New"/>
          <w:b/>
          <w:sz w:val="28"/>
          <w:szCs w:val="28"/>
          <w:cs/>
        </w:rPr>
        <w:t>กิจการที่เกี่ยวข้องกัน</w:t>
      </w:r>
      <w:r w:rsidR="0084322A" w:rsidRPr="00394109">
        <w:rPr>
          <w:rFonts w:ascii="Angsana New" w:hAnsi="Angsana New"/>
          <w:sz w:val="28"/>
          <w:szCs w:val="28"/>
          <w:cs/>
        </w:rPr>
        <w:t>สำหรับ</w:t>
      </w:r>
      <w:r w:rsidR="00475A20" w:rsidRPr="00394109">
        <w:rPr>
          <w:rFonts w:ascii="Angsana New" w:hAnsi="Angsana New"/>
          <w:sz w:val="28"/>
          <w:szCs w:val="28"/>
          <w:cs/>
        </w:rPr>
        <w:t>แต่ละปี</w:t>
      </w:r>
      <w:r w:rsidR="0084322A" w:rsidRPr="00394109">
        <w:rPr>
          <w:rFonts w:ascii="Angsana New" w:hAnsi="Angsana New"/>
          <w:sz w:val="28"/>
          <w:szCs w:val="28"/>
          <w:cs/>
        </w:rPr>
        <w:t>สิ้นสุด</w:t>
      </w:r>
      <w:r w:rsidR="0033279C" w:rsidRPr="0039410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33279C" w:rsidRPr="00394109">
        <w:rPr>
          <w:rFonts w:ascii="Angsana New" w:hAnsi="Angsana New"/>
          <w:sz w:val="28"/>
          <w:szCs w:val="28"/>
        </w:rPr>
        <w:t xml:space="preserve">31 </w:t>
      </w:r>
      <w:r w:rsidR="000A5FFA" w:rsidRPr="00394109">
        <w:rPr>
          <w:rFonts w:ascii="Angsana New" w:hAnsi="Angsana New"/>
          <w:sz w:val="28"/>
          <w:szCs w:val="28"/>
          <w:cs/>
        </w:rPr>
        <w:t>ธันวาคม</w:t>
      </w:r>
      <w:r w:rsidR="0084322A" w:rsidRPr="00394109">
        <w:rPr>
          <w:rFonts w:ascii="Angsana New" w:hAnsi="Angsana New"/>
          <w:sz w:val="28"/>
          <w:szCs w:val="28"/>
        </w:rPr>
        <w:t xml:space="preserve"> </w:t>
      </w:r>
      <w:r w:rsidR="0084322A" w:rsidRPr="00394109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45A7E6B" w14:textId="77777777" w:rsidR="000A5FFA" w:rsidRPr="00394109" w:rsidRDefault="000A5FF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394109" w14:paraId="21D6B66A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6EB097B3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B89D26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394109" w14:paraId="66AE0290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4520C9F0" w14:textId="42EE598F" w:rsidR="00D83914" w:rsidRPr="00394109" w:rsidRDefault="0033279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15EFD654" w14:textId="77777777" w:rsidR="00D83914" w:rsidRPr="00394109" w:rsidRDefault="0031724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5845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796AEF" w14:textId="77777777" w:rsidR="00D83914" w:rsidRPr="00394109" w:rsidRDefault="0031724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5845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77777777" w:rsidR="00D83914" w:rsidRPr="00394109" w:rsidRDefault="0031724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5845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77777777" w:rsidR="00D83914" w:rsidRPr="00394109" w:rsidRDefault="0031724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5E5845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D83914" w:rsidRPr="00394109" w14:paraId="7E865FA3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3CA52E39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EB075E" w14:textId="77777777" w:rsidR="00D83914" w:rsidRPr="00394109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3914" w:rsidRPr="00394109" w14:paraId="551ABD9C" w14:textId="77777777" w:rsidTr="00D83914">
        <w:tc>
          <w:tcPr>
            <w:tcW w:w="4230" w:type="dxa"/>
            <w:shd w:val="clear" w:color="auto" w:fill="auto"/>
          </w:tcPr>
          <w:p w14:paraId="040FDCCA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5EC80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9ED067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DDA75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A28894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E79F2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790D23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9B17D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5E5845" w:rsidRPr="00394109" w14:paraId="261D1CC9" w14:textId="77777777" w:rsidTr="00D83914">
        <w:tc>
          <w:tcPr>
            <w:tcW w:w="4230" w:type="dxa"/>
            <w:shd w:val="clear" w:color="auto" w:fill="auto"/>
          </w:tcPr>
          <w:p w14:paraId="7DE8EDA9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14:paraId="6BF268C6" w14:textId="77777777" w:rsidR="005E5845" w:rsidRPr="00394109" w:rsidRDefault="00BE3649" w:rsidP="004955C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4DAA61D9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78ADA8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5CAAC81E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ECC08AF" w14:textId="77777777" w:rsidR="005E5845" w:rsidRPr="00394109" w:rsidRDefault="00BE3649" w:rsidP="004955C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475D6A0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B782AF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</w:tr>
      <w:tr w:rsidR="005E5845" w:rsidRPr="00394109" w14:paraId="4538B0E4" w14:textId="77777777" w:rsidTr="00D83914">
        <w:tc>
          <w:tcPr>
            <w:tcW w:w="4230" w:type="dxa"/>
            <w:shd w:val="clear" w:color="auto" w:fill="auto"/>
          </w:tcPr>
          <w:p w14:paraId="45E6211D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14:paraId="28912410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62" w:type="dxa"/>
            <w:shd w:val="clear" w:color="auto" w:fill="auto"/>
          </w:tcPr>
          <w:p w14:paraId="63213B13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CE429C3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262" w:type="dxa"/>
            <w:shd w:val="clear" w:color="auto" w:fill="auto"/>
          </w:tcPr>
          <w:p w14:paraId="2822D9DC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0C935A" w14:textId="77777777" w:rsidR="005E5845" w:rsidRPr="00394109" w:rsidRDefault="00A0618C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70" w:type="dxa"/>
            <w:shd w:val="clear" w:color="auto" w:fill="auto"/>
          </w:tcPr>
          <w:p w14:paraId="697DDA01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21514D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</w:p>
        </w:tc>
      </w:tr>
      <w:tr w:rsidR="005E5845" w:rsidRPr="00394109" w14:paraId="79059EFC" w14:textId="77777777" w:rsidTr="00D83914">
        <w:tc>
          <w:tcPr>
            <w:tcW w:w="4230" w:type="dxa"/>
            <w:shd w:val="clear" w:color="auto" w:fill="auto"/>
          </w:tcPr>
          <w:p w14:paraId="2AE70454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B9DDAC3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62" w:type="dxa"/>
            <w:shd w:val="clear" w:color="auto" w:fill="auto"/>
          </w:tcPr>
          <w:p w14:paraId="71DE5948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141577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282</w:t>
            </w:r>
          </w:p>
        </w:tc>
        <w:tc>
          <w:tcPr>
            <w:tcW w:w="262" w:type="dxa"/>
            <w:shd w:val="clear" w:color="auto" w:fill="auto"/>
          </w:tcPr>
          <w:p w14:paraId="6F886F3D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205E7C" w14:textId="77777777" w:rsidR="005E5845" w:rsidRPr="00394109" w:rsidRDefault="00A0618C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54D5A778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867A11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280</w:t>
            </w:r>
          </w:p>
        </w:tc>
      </w:tr>
      <w:tr w:rsidR="005E5845" w:rsidRPr="00394109" w14:paraId="3192C7D8" w14:textId="77777777" w:rsidTr="00D83914">
        <w:tc>
          <w:tcPr>
            <w:tcW w:w="4230" w:type="dxa"/>
            <w:shd w:val="clear" w:color="auto" w:fill="auto"/>
          </w:tcPr>
          <w:p w14:paraId="67B12E51" w14:textId="77777777" w:rsidR="005E5845" w:rsidRPr="00394109" w:rsidRDefault="005E584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AD489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B028B7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E5845" w:rsidRPr="00394109" w14:paraId="463C0F09" w14:textId="77777777" w:rsidTr="00B66E15">
        <w:tc>
          <w:tcPr>
            <w:tcW w:w="4230" w:type="dxa"/>
            <w:shd w:val="clear" w:color="auto" w:fill="auto"/>
          </w:tcPr>
          <w:p w14:paraId="6709706C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DFF5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F0911E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E7169C" w14:textId="77777777" w:rsidR="005E5845" w:rsidRPr="00394109" w:rsidRDefault="00A0618C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6,795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F2A2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1,769</w:t>
            </w:r>
          </w:p>
        </w:tc>
      </w:tr>
      <w:tr w:rsidR="00BE3649" w:rsidRPr="00394109" w14:paraId="2990D00C" w14:textId="77777777" w:rsidTr="00B66E15">
        <w:tc>
          <w:tcPr>
            <w:tcW w:w="4230" w:type="dxa"/>
            <w:shd w:val="clear" w:color="auto" w:fill="auto"/>
          </w:tcPr>
          <w:p w14:paraId="0919B27A" w14:textId="77777777" w:rsidR="00BE3649" w:rsidRPr="00394109" w:rsidRDefault="00BE364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E09C81" w14:textId="77777777" w:rsidR="00BE3649" w:rsidRPr="00394109" w:rsidRDefault="00BE3649" w:rsidP="004955C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E0E4D1" w14:textId="77777777" w:rsidR="00BE3649" w:rsidRPr="00394109" w:rsidRDefault="00BE364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B70B9A" w14:textId="77777777" w:rsidR="00BE3649" w:rsidRPr="00394109" w:rsidRDefault="00BE3649" w:rsidP="004955C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44FF85" w14:textId="77777777" w:rsidR="00BE3649" w:rsidRPr="00394109" w:rsidRDefault="00BE364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0B4C5C" w14:textId="77777777" w:rsidR="00BE3649" w:rsidRPr="00394109" w:rsidRDefault="00BE3649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457D445B" w14:textId="77777777" w:rsidR="00BE3649" w:rsidRPr="00394109" w:rsidRDefault="00BE3649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43637" w14:textId="77777777" w:rsidR="00BE3649" w:rsidRPr="00394109" w:rsidRDefault="00BE364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  -</w:t>
            </w:r>
          </w:p>
        </w:tc>
      </w:tr>
      <w:tr w:rsidR="005E5845" w:rsidRPr="00394109" w14:paraId="74204067" w14:textId="77777777" w:rsidTr="00FE1B7F">
        <w:tc>
          <w:tcPr>
            <w:tcW w:w="4230" w:type="dxa"/>
            <w:shd w:val="clear" w:color="auto" w:fill="auto"/>
          </w:tcPr>
          <w:p w14:paraId="338A1DC6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E5C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BEE98F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13007F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6D10C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8E62B9" w14:textId="5A7F07F8" w:rsidR="005E5845" w:rsidRPr="00394109" w:rsidRDefault="001B15F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551</w:t>
            </w:r>
          </w:p>
        </w:tc>
        <w:tc>
          <w:tcPr>
            <w:tcW w:w="270" w:type="dxa"/>
            <w:shd w:val="clear" w:color="auto" w:fill="auto"/>
          </w:tcPr>
          <w:p w14:paraId="106E10E0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A27A8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563</w:t>
            </w:r>
          </w:p>
        </w:tc>
      </w:tr>
      <w:tr w:rsidR="005E5845" w:rsidRPr="00394109" w14:paraId="5ED90ACA" w14:textId="77777777" w:rsidTr="00FE1B7F">
        <w:tc>
          <w:tcPr>
            <w:tcW w:w="4230" w:type="dxa"/>
            <w:shd w:val="clear" w:color="auto" w:fill="auto"/>
          </w:tcPr>
          <w:p w14:paraId="1453B099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A96C0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66344B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0F457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5DA984D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11B4FE" w14:textId="77777777" w:rsidR="005E5845" w:rsidRPr="00394109" w:rsidRDefault="00A0618C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1,286</w:t>
            </w:r>
          </w:p>
        </w:tc>
        <w:tc>
          <w:tcPr>
            <w:tcW w:w="270" w:type="dxa"/>
            <w:shd w:val="clear" w:color="auto" w:fill="auto"/>
          </w:tcPr>
          <w:p w14:paraId="585920C8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B6E72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296</w:t>
            </w:r>
          </w:p>
        </w:tc>
      </w:tr>
      <w:tr w:rsidR="001B15FB" w:rsidRPr="00394109" w14:paraId="37E54A4B" w14:textId="77777777" w:rsidTr="00FE1B7F">
        <w:tc>
          <w:tcPr>
            <w:tcW w:w="4230" w:type="dxa"/>
            <w:shd w:val="clear" w:color="auto" w:fill="auto"/>
          </w:tcPr>
          <w:p w14:paraId="5301B4F4" w14:textId="558FC624" w:rsidR="001B15FB" w:rsidRPr="00394109" w:rsidRDefault="001B15F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7E483" w14:textId="72AC2401" w:rsidR="001B15FB" w:rsidRPr="00394109" w:rsidRDefault="001B15FB" w:rsidP="004955C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563056" w14:textId="77777777" w:rsidR="001B15FB" w:rsidRPr="00394109" w:rsidRDefault="001B15F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89164D" w14:textId="50EE2656" w:rsidR="001B15FB" w:rsidRPr="00394109" w:rsidRDefault="001B15FB" w:rsidP="004955C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29779E" w14:textId="77777777" w:rsidR="001B15FB" w:rsidRPr="00394109" w:rsidRDefault="001B15F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DEB4C0" w14:textId="56E6696B" w:rsidR="001B15FB" w:rsidRPr="00394109" w:rsidRDefault="001B15F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15C9071D" w14:textId="77777777" w:rsidR="001B15FB" w:rsidRPr="00394109" w:rsidRDefault="001B15F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2A373" w14:textId="6067187F" w:rsidR="001B15FB" w:rsidRPr="00394109" w:rsidRDefault="001B15FB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E5845" w:rsidRPr="00394109" w14:paraId="1366BB53" w14:textId="77777777" w:rsidTr="00D83914">
        <w:tc>
          <w:tcPr>
            <w:tcW w:w="4230" w:type="dxa"/>
            <w:shd w:val="clear" w:color="auto" w:fill="auto"/>
          </w:tcPr>
          <w:p w14:paraId="477FDF7E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ADC522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707375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0A1BA2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D2DE4E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A748F9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7755C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E42D5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5E5845" w:rsidRPr="00394109" w14:paraId="79956A5F" w14:textId="77777777" w:rsidTr="00D83914">
        <w:tc>
          <w:tcPr>
            <w:tcW w:w="4230" w:type="dxa"/>
            <w:shd w:val="clear" w:color="auto" w:fill="auto"/>
          </w:tcPr>
          <w:p w14:paraId="672D1FBD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990" w:type="dxa"/>
            <w:shd w:val="clear" w:color="auto" w:fill="auto"/>
          </w:tcPr>
          <w:p w14:paraId="49278587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262" w:type="dxa"/>
            <w:shd w:val="clear" w:color="auto" w:fill="auto"/>
          </w:tcPr>
          <w:p w14:paraId="0C3A6D27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7A343B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62" w:type="dxa"/>
            <w:shd w:val="clear" w:color="auto" w:fill="auto"/>
          </w:tcPr>
          <w:p w14:paraId="433284B7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41A2CB0" w14:textId="77777777" w:rsidR="005E5845" w:rsidRPr="00394109" w:rsidRDefault="00A0618C" w:rsidP="004955C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104FF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99928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</w:p>
        </w:tc>
      </w:tr>
      <w:tr w:rsidR="005E5845" w:rsidRPr="00394109" w14:paraId="1D364B0D" w14:textId="77777777" w:rsidTr="00400B76">
        <w:tc>
          <w:tcPr>
            <w:tcW w:w="4230" w:type="dxa"/>
            <w:shd w:val="clear" w:color="auto" w:fill="auto"/>
          </w:tcPr>
          <w:p w14:paraId="741EAC5B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7C703FC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1,427</w:t>
            </w:r>
          </w:p>
        </w:tc>
        <w:tc>
          <w:tcPr>
            <w:tcW w:w="262" w:type="dxa"/>
            <w:shd w:val="clear" w:color="auto" w:fill="auto"/>
          </w:tcPr>
          <w:p w14:paraId="08F0CE2A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921DF27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1,427</w:t>
            </w:r>
          </w:p>
        </w:tc>
        <w:tc>
          <w:tcPr>
            <w:tcW w:w="262" w:type="dxa"/>
            <w:shd w:val="clear" w:color="auto" w:fill="auto"/>
          </w:tcPr>
          <w:p w14:paraId="437A8FFE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F2DF49" w14:textId="77777777" w:rsidR="005E5845" w:rsidRPr="00394109" w:rsidRDefault="002A761B" w:rsidP="004955C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6CCF75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F9078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E5845" w:rsidRPr="00394109" w14:paraId="672D6054" w14:textId="77777777" w:rsidTr="00400B76">
        <w:tc>
          <w:tcPr>
            <w:tcW w:w="4230" w:type="dxa"/>
            <w:shd w:val="clear" w:color="auto" w:fill="auto"/>
          </w:tcPr>
          <w:p w14:paraId="46E9E426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990" w:type="dxa"/>
            <w:shd w:val="clear" w:color="auto" w:fill="auto"/>
          </w:tcPr>
          <w:p w14:paraId="15E26903" w14:textId="2155A95A" w:rsidR="005E5845" w:rsidRPr="00394109" w:rsidRDefault="00897108" w:rsidP="004955C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1B15FB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62" w:type="dxa"/>
            <w:shd w:val="clear" w:color="auto" w:fill="auto"/>
          </w:tcPr>
          <w:p w14:paraId="29E35E73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AB2AC3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B942B2B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48F088" w14:textId="43F6AF16" w:rsidR="005E5845" w:rsidRPr="00394109" w:rsidRDefault="001B15F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353</w:t>
            </w:r>
          </w:p>
        </w:tc>
        <w:tc>
          <w:tcPr>
            <w:tcW w:w="270" w:type="dxa"/>
            <w:shd w:val="clear" w:color="auto" w:fill="auto"/>
          </w:tcPr>
          <w:p w14:paraId="1F405811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7F42AC" w14:textId="2CED0D9A" w:rsidR="005E5845" w:rsidRPr="00394109" w:rsidRDefault="0067733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5E584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5E5845" w:rsidRPr="00394109" w14:paraId="1717FE80" w14:textId="77777777" w:rsidTr="00D83914">
        <w:tc>
          <w:tcPr>
            <w:tcW w:w="4230" w:type="dxa"/>
            <w:shd w:val="clear" w:color="auto" w:fill="auto"/>
          </w:tcPr>
          <w:p w14:paraId="52D557ED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5D9AEEAC" w14:textId="77777777" w:rsidR="005E5845" w:rsidRPr="00394109" w:rsidRDefault="000E19B3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62" w:type="dxa"/>
            <w:shd w:val="clear" w:color="auto" w:fill="auto"/>
          </w:tcPr>
          <w:p w14:paraId="1BC31294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AC864B" w14:textId="77777777" w:rsidR="005E5845" w:rsidRPr="00394109" w:rsidRDefault="005E5845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62" w:type="dxa"/>
            <w:shd w:val="clear" w:color="auto" w:fill="auto"/>
          </w:tcPr>
          <w:p w14:paraId="66A8AC82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FEED915" w14:textId="135B3F20" w:rsidR="005E5845" w:rsidRPr="00394109" w:rsidRDefault="00677339" w:rsidP="004955C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2A761B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ADD03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CD8298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</w:p>
        </w:tc>
      </w:tr>
      <w:tr w:rsidR="005E5845" w:rsidRPr="00394109" w14:paraId="6BD9DFBD" w14:textId="77777777" w:rsidTr="00D83914">
        <w:tc>
          <w:tcPr>
            <w:tcW w:w="4230" w:type="dxa"/>
            <w:shd w:val="clear" w:color="auto" w:fill="auto"/>
          </w:tcPr>
          <w:p w14:paraId="0E8B42F4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F9444F0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</w:t>
            </w:r>
            <w:r w:rsidR="00A61773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62" w:type="dxa"/>
            <w:shd w:val="clear" w:color="auto" w:fill="auto"/>
          </w:tcPr>
          <w:p w14:paraId="46256ACD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7F1C7B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262" w:type="dxa"/>
            <w:shd w:val="clear" w:color="auto" w:fill="auto"/>
          </w:tcPr>
          <w:p w14:paraId="3B7464A3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45A5C4" w14:textId="77777777" w:rsidR="005E5845" w:rsidRPr="00394109" w:rsidRDefault="002A761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193</w:t>
            </w:r>
          </w:p>
        </w:tc>
        <w:tc>
          <w:tcPr>
            <w:tcW w:w="270" w:type="dxa"/>
            <w:shd w:val="clear" w:color="auto" w:fill="auto"/>
          </w:tcPr>
          <w:p w14:paraId="39F54744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BBC74F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111</w:t>
            </w:r>
          </w:p>
        </w:tc>
      </w:tr>
      <w:tr w:rsidR="005E5845" w:rsidRPr="00394109" w14:paraId="3EFD2710" w14:textId="77777777" w:rsidTr="00D83914">
        <w:tc>
          <w:tcPr>
            <w:tcW w:w="4230" w:type="dxa"/>
            <w:shd w:val="clear" w:color="auto" w:fill="auto"/>
          </w:tcPr>
          <w:p w14:paraId="20693EC9" w14:textId="77777777" w:rsidR="005E5845" w:rsidRPr="00394109" w:rsidRDefault="005E584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009A78DE" w14:textId="77777777" w:rsidR="005E5845" w:rsidRPr="00394109" w:rsidRDefault="000E19B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27,593</w:t>
            </w:r>
          </w:p>
        </w:tc>
        <w:tc>
          <w:tcPr>
            <w:tcW w:w="262" w:type="dxa"/>
            <w:shd w:val="clear" w:color="auto" w:fill="auto"/>
          </w:tcPr>
          <w:p w14:paraId="411B99F1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AED7C5B" w14:textId="77777777" w:rsidR="005E5845" w:rsidRPr="00394109" w:rsidRDefault="005E5845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24,683</w:t>
            </w:r>
          </w:p>
        </w:tc>
        <w:tc>
          <w:tcPr>
            <w:tcW w:w="262" w:type="dxa"/>
            <w:shd w:val="clear" w:color="auto" w:fill="auto"/>
          </w:tcPr>
          <w:p w14:paraId="63C89123" w14:textId="77777777" w:rsidR="005E5845" w:rsidRPr="00394109" w:rsidRDefault="005E5845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074E301" w14:textId="77777777" w:rsidR="005E5845" w:rsidRPr="00394109" w:rsidRDefault="002A761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23,993</w:t>
            </w:r>
          </w:p>
        </w:tc>
        <w:tc>
          <w:tcPr>
            <w:tcW w:w="270" w:type="dxa"/>
            <w:shd w:val="clear" w:color="auto" w:fill="auto"/>
          </w:tcPr>
          <w:p w14:paraId="3F35576F" w14:textId="77777777" w:rsidR="005E5845" w:rsidRPr="00394109" w:rsidRDefault="005E584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680E65" w14:textId="77777777" w:rsidR="005E5845" w:rsidRPr="00394109" w:rsidRDefault="005E5845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21,083</w:t>
            </w:r>
          </w:p>
        </w:tc>
      </w:tr>
    </w:tbl>
    <w:p w14:paraId="5A9BCD8F" w14:textId="77777777" w:rsidR="00CA3EAA" w:rsidRPr="00394109" w:rsidRDefault="00CA3EA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629C117" w14:textId="77777777" w:rsidR="009F449E" w:rsidRPr="00394109" w:rsidRDefault="009F44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ค่าตอบแทนผู้บริหารสำคัญ</w:t>
      </w:r>
    </w:p>
    <w:p w14:paraId="2AE1568A" w14:textId="77777777" w:rsidR="00994DCC" w:rsidRPr="00394109" w:rsidRDefault="00994DC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1C1B50A" w14:textId="77777777" w:rsidR="00994DCC" w:rsidRPr="00394109" w:rsidRDefault="00994DC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394109">
        <w:rPr>
          <w:rFonts w:ascii="Angsana New" w:hAnsi="Angsana New"/>
          <w:b/>
          <w:bCs/>
          <w:sz w:val="28"/>
          <w:szCs w:val="28"/>
          <w:cs/>
        </w:rPr>
        <w:t>ค่าตอบแทนผู้บริหารสำคัญประกอบด้วย</w:t>
      </w:r>
    </w:p>
    <w:p w14:paraId="1F4B105C" w14:textId="77777777" w:rsidR="00D83914" w:rsidRPr="00394109" w:rsidRDefault="00D8391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394109" w14:paraId="06A50AA9" w14:textId="77777777" w:rsidTr="00D83914">
        <w:tc>
          <w:tcPr>
            <w:tcW w:w="4230" w:type="dxa"/>
            <w:shd w:val="clear" w:color="auto" w:fill="auto"/>
          </w:tcPr>
          <w:p w14:paraId="1DBF5717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07CD3A3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FCFFC97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91A07AB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394109" w14:paraId="48975C4B" w14:textId="77777777" w:rsidTr="00D83914">
        <w:tc>
          <w:tcPr>
            <w:tcW w:w="4230" w:type="dxa"/>
            <w:shd w:val="clear" w:color="auto" w:fill="auto"/>
          </w:tcPr>
          <w:p w14:paraId="04969937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807FB7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72658D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CB053D0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8C4595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72658D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075611B7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BF24FE2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72658D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9EF3FA1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68FBFA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72658D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602FA9" w:rsidRPr="00394109" w14:paraId="2C75E246" w14:textId="77777777" w:rsidTr="00D83914">
        <w:tc>
          <w:tcPr>
            <w:tcW w:w="4230" w:type="dxa"/>
            <w:shd w:val="clear" w:color="auto" w:fill="auto"/>
          </w:tcPr>
          <w:p w14:paraId="71BC851B" w14:textId="77777777" w:rsidR="00602FA9" w:rsidRPr="00394109" w:rsidRDefault="00602FA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84B512C" w14:textId="77777777" w:rsidR="00602FA9" w:rsidRPr="00394109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2658D" w:rsidRPr="00394109" w14:paraId="153684C2" w14:textId="77777777" w:rsidTr="00D83914">
        <w:tc>
          <w:tcPr>
            <w:tcW w:w="4230" w:type="dxa"/>
            <w:shd w:val="clear" w:color="auto" w:fill="auto"/>
          </w:tcPr>
          <w:p w14:paraId="41765060" w14:textId="77777777" w:rsidR="0072658D" w:rsidRPr="00394109" w:rsidRDefault="0072658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14:paraId="72F64E82" w14:textId="77777777" w:rsidR="0072658D" w:rsidRPr="00394109" w:rsidRDefault="004708AC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25,024</w:t>
            </w:r>
          </w:p>
        </w:tc>
        <w:tc>
          <w:tcPr>
            <w:tcW w:w="262" w:type="dxa"/>
            <w:shd w:val="clear" w:color="auto" w:fill="auto"/>
          </w:tcPr>
          <w:p w14:paraId="6E2ED70C" w14:textId="77777777" w:rsidR="0072658D" w:rsidRPr="00394109" w:rsidRDefault="0072658D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5FCD116" w14:textId="77777777" w:rsidR="0072658D" w:rsidRPr="00394109" w:rsidRDefault="0072658D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23,627</w:t>
            </w:r>
          </w:p>
        </w:tc>
        <w:tc>
          <w:tcPr>
            <w:tcW w:w="262" w:type="dxa"/>
            <w:shd w:val="clear" w:color="auto" w:fill="auto"/>
          </w:tcPr>
          <w:p w14:paraId="1EEDF7DC" w14:textId="77777777" w:rsidR="0072658D" w:rsidRPr="00394109" w:rsidRDefault="0072658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A4A759C" w14:textId="77777777" w:rsidR="0072658D" w:rsidRPr="00394109" w:rsidRDefault="009D2966" w:rsidP="004955C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21,424</w:t>
            </w:r>
          </w:p>
        </w:tc>
        <w:tc>
          <w:tcPr>
            <w:tcW w:w="270" w:type="dxa"/>
            <w:shd w:val="clear" w:color="auto" w:fill="auto"/>
          </w:tcPr>
          <w:p w14:paraId="058EAE7A" w14:textId="77777777" w:rsidR="0072658D" w:rsidRPr="00394109" w:rsidRDefault="0072658D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C838C4" w14:textId="77777777" w:rsidR="0072658D" w:rsidRPr="00394109" w:rsidRDefault="0072658D" w:rsidP="004955C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20,027</w:t>
            </w:r>
          </w:p>
        </w:tc>
      </w:tr>
      <w:tr w:rsidR="0072658D" w:rsidRPr="00394109" w14:paraId="6DCBB114" w14:textId="77777777" w:rsidTr="00D83914">
        <w:tc>
          <w:tcPr>
            <w:tcW w:w="4230" w:type="dxa"/>
            <w:shd w:val="clear" w:color="auto" w:fill="auto"/>
          </w:tcPr>
          <w:p w14:paraId="678FB9E0" w14:textId="77777777" w:rsidR="0072658D" w:rsidRPr="00394109" w:rsidRDefault="0072658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DAB772" w14:textId="77777777" w:rsidR="0072658D" w:rsidRPr="00394109" w:rsidRDefault="004708AC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2,569</w:t>
            </w:r>
          </w:p>
        </w:tc>
        <w:tc>
          <w:tcPr>
            <w:tcW w:w="262" w:type="dxa"/>
            <w:shd w:val="clear" w:color="auto" w:fill="auto"/>
          </w:tcPr>
          <w:p w14:paraId="54BC478F" w14:textId="77777777" w:rsidR="0072658D" w:rsidRPr="00394109" w:rsidRDefault="0072658D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6122D29" w14:textId="77777777" w:rsidR="0072658D" w:rsidRPr="00394109" w:rsidRDefault="0072658D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1,056</w:t>
            </w:r>
          </w:p>
        </w:tc>
        <w:tc>
          <w:tcPr>
            <w:tcW w:w="262" w:type="dxa"/>
            <w:shd w:val="clear" w:color="auto" w:fill="auto"/>
          </w:tcPr>
          <w:p w14:paraId="125B7389" w14:textId="77777777" w:rsidR="0072658D" w:rsidRPr="00394109" w:rsidRDefault="0072658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96C08FD" w14:textId="77777777" w:rsidR="0072658D" w:rsidRPr="00394109" w:rsidRDefault="009D2966" w:rsidP="004955C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2,569</w:t>
            </w:r>
          </w:p>
        </w:tc>
        <w:tc>
          <w:tcPr>
            <w:tcW w:w="270" w:type="dxa"/>
            <w:shd w:val="clear" w:color="auto" w:fill="auto"/>
          </w:tcPr>
          <w:p w14:paraId="20A1B0EC" w14:textId="77777777" w:rsidR="0072658D" w:rsidRPr="00394109" w:rsidRDefault="0072658D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0D0D7F" w14:textId="77777777" w:rsidR="0072658D" w:rsidRPr="00394109" w:rsidRDefault="0072658D" w:rsidP="004955C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1,056</w:t>
            </w:r>
          </w:p>
        </w:tc>
      </w:tr>
      <w:tr w:rsidR="0072658D" w:rsidRPr="00394109" w14:paraId="1BAA0F67" w14:textId="77777777" w:rsidTr="00D83914">
        <w:tc>
          <w:tcPr>
            <w:tcW w:w="4230" w:type="dxa"/>
            <w:shd w:val="clear" w:color="auto" w:fill="auto"/>
          </w:tcPr>
          <w:p w14:paraId="3A55347E" w14:textId="77777777" w:rsidR="0072658D" w:rsidRPr="00394109" w:rsidRDefault="0072658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B92B9" w14:textId="77777777" w:rsidR="0072658D" w:rsidRPr="00394109" w:rsidRDefault="004708AC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27,593</w:t>
            </w:r>
          </w:p>
        </w:tc>
        <w:tc>
          <w:tcPr>
            <w:tcW w:w="262" w:type="dxa"/>
            <w:shd w:val="clear" w:color="auto" w:fill="auto"/>
          </w:tcPr>
          <w:p w14:paraId="29C8B1F4" w14:textId="77777777" w:rsidR="0072658D" w:rsidRPr="00394109" w:rsidRDefault="0072658D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FA31A" w14:textId="77777777" w:rsidR="0072658D" w:rsidRPr="00394109" w:rsidRDefault="0072658D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24,683</w:t>
            </w:r>
          </w:p>
        </w:tc>
        <w:tc>
          <w:tcPr>
            <w:tcW w:w="262" w:type="dxa"/>
            <w:shd w:val="clear" w:color="auto" w:fill="auto"/>
          </w:tcPr>
          <w:p w14:paraId="5700DE88" w14:textId="77777777" w:rsidR="0072658D" w:rsidRPr="00394109" w:rsidRDefault="0072658D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5E930" w14:textId="77777777" w:rsidR="0072658D" w:rsidRPr="00394109" w:rsidRDefault="009D2966" w:rsidP="004955C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23,993</w:t>
            </w:r>
          </w:p>
        </w:tc>
        <w:tc>
          <w:tcPr>
            <w:tcW w:w="270" w:type="dxa"/>
            <w:shd w:val="clear" w:color="auto" w:fill="auto"/>
          </w:tcPr>
          <w:p w14:paraId="7BAFB1D9" w14:textId="77777777" w:rsidR="0072658D" w:rsidRPr="00394109" w:rsidRDefault="0072658D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6C2C0" w14:textId="77777777" w:rsidR="0072658D" w:rsidRPr="00394109" w:rsidRDefault="0072658D" w:rsidP="004955CE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21,083</w:t>
            </w:r>
          </w:p>
        </w:tc>
      </w:tr>
    </w:tbl>
    <w:p w14:paraId="661D991D" w14:textId="23A08E7D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0"/>
          <w:szCs w:val="20"/>
        </w:rPr>
      </w:pPr>
    </w:p>
    <w:p w14:paraId="61872028" w14:textId="77777777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94109">
        <w:rPr>
          <w:rFonts w:ascii="Angsana New" w:hAnsi="Angsana New"/>
          <w:sz w:val="20"/>
          <w:szCs w:val="20"/>
        </w:rPr>
        <w:br w:type="page"/>
      </w:r>
    </w:p>
    <w:p w14:paraId="1887DE4E" w14:textId="77777777" w:rsidR="0084322A" w:rsidRPr="00394109" w:rsidRDefault="0084322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lastRenderedPageBreak/>
        <w:t>ยอดคงเหลือกับ</w:t>
      </w:r>
      <w:r w:rsidR="0035384C" w:rsidRPr="00394109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Pr="00394109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AB307E" w:rsidRPr="00394109">
        <w:rPr>
          <w:rFonts w:ascii="Angsana New" w:hAnsi="Angsana New"/>
          <w:sz w:val="28"/>
          <w:szCs w:val="28"/>
        </w:rPr>
        <w:t xml:space="preserve">31 </w:t>
      </w:r>
      <w:r w:rsidR="00DC164B" w:rsidRPr="00394109">
        <w:rPr>
          <w:rFonts w:ascii="Angsana New" w:hAnsi="Angsana New"/>
          <w:sz w:val="28"/>
          <w:szCs w:val="28"/>
          <w:cs/>
        </w:rPr>
        <w:t>ธันวาคม</w:t>
      </w:r>
      <w:r w:rsidR="00DC164B" w:rsidRPr="00394109">
        <w:rPr>
          <w:rFonts w:ascii="Angsana New" w:hAnsi="Angsana New"/>
          <w:sz w:val="28"/>
          <w:szCs w:val="28"/>
        </w:rPr>
        <w:t xml:space="preserve"> </w:t>
      </w:r>
      <w:r w:rsidR="00AB307E" w:rsidRPr="00394109">
        <w:rPr>
          <w:rFonts w:ascii="Angsana New" w:hAnsi="Angsana New"/>
          <w:sz w:val="28"/>
          <w:szCs w:val="28"/>
          <w:cs/>
        </w:rPr>
        <w:t>มีดังนี้</w:t>
      </w:r>
    </w:p>
    <w:p w14:paraId="2F6817F9" w14:textId="77777777" w:rsidR="00123140" w:rsidRPr="00394109" w:rsidRDefault="0012314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0"/>
          <w:szCs w:val="20"/>
        </w:rPr>
      </w:pPr>
    </w:p>
    <w:p w14:paraId="476C89CB" w14:textId="726A708F" w:rsidR="00C35575" w:rsidRPr="00394109" w:rsidRDefault="00C3557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ลูกหนี้การค้าและลูกหนี้อื่น</w:t>
      </w:r>
    </w:p>
    <w:p w14:paraId="29EEFE86" w14:textId="77777777" w:rsidR="00C35575" w:rsidRPr="00394109" w:rsidRDefault="00C3557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83914" w:rsidRPr="00394109" w14:paraId="7B12D5EE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50A722FC" w14:textId="77777777" w:rsidR="00D83914" w:rsidRPr="00394109" w:rsidRDefault="00D8391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F60240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6C12FE3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0C56DAC1" w14:textId="77777777" w:rsidR="00D83914" w:rsidRPr="00394109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394109" w14:paraId="6449A6FA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1CA61807" w14:textId="77777777" w:rsidR="00D83914" w:rsidRPr="00394109" w:rsidRDefault="00D8391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AF49518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9666C4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4087750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D5F760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9666C4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2800A5F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1AB8F4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35575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3D362555" w14:textId="77777777" w:rsidR="00D83914" w:rsidRPr="00394109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30CA9" w14:textId="77777777" w:rsidR="00D83914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35575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602FA9" w:rsidRPr="00394109" w14:paraId="48A02A6C" w14:textId="77777777" w:rsidTr="00630ED9">
        <w:trPr>
          <w:trHeight w:val="80"/>
          <w:tblHeader/>
        </w:trPr>
        <w:tc>
          <w:tcPr>
            <w:tcW w:w="4230" w:type="dxa"/>
            <w:shd w:val="clear" w:color="auto" w:fill="auto"/>
          </w:tcPr>
          <w:p w14:paraId="7897C120" w14:textId="77777777" w:rsidR="00602FA9" w:rsidRPr="00394109" w:rsidRDefault="00602FA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14:paraId="70D8CF93" w14:textId="77777777" w:rsidR="00602FA9" w:rsidRPr="00394109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37484" w:rsidRPr="00394109" w14:paraId="1D44A9AC" w14:textId="77777777" w:rsidTr="00D83914">
        <w:tc>
          <w:tcPr>
            <w:tcW w:w="4230" w:type="dxa"/>
            <w:shd w:val="clear" w:color="auto" w:fill="auto"/>
          </w:tcPr>
          <w:p w14:paraId="438839FD" w14:textId="77777777" w:rsidR="00737484" w:rsidRPr="00394109" w:rsidRDefault="00F259A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5870F" w14:textId="77777777" w:rsidR="00737484" w:rsidRPr="00394109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BB36B9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2F1CBD" w14:textId="77777777" w:rsidR="00737484" w:rsidRPr="00394109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6E6E14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1D300" w14:textId="77777777" w:rsidR="00737484" w:rsidRPr="00394109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889C2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99A64" w14:textId="77777777" w:rsidR="00737484" w:rsidRPr="00394109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4708AC" w:rsidRPr="00394109" w14:paraId="4674E24F" w14:textId="77777777" w:rsidTr="00B071C5">
        <w:tc>
          <w:tcPr>
            <w:tcW w:w="4230" w:type="dxa"/>
            <w:shd w:val="clear" w:color="auto" w:fill="auto"/>
          </w:tcPr>
          <w:p w14:paraId="7CF3CDF9" w14:textId="6627E4E3" w:rsidR="004708AC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31B2F5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14:paraId="7DAB3140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8D52B2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A469C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63C79C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ED6598" w14:textId="77777777" w:rsidR="004708AC" w:rsidRPr="00394109" w:rsidRDefault="004708AC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F3B5B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4708AC" w:rsidRPr="00394109" w14:paraId="1B8D77FB" w14:textId="77777777" w:rsidTr="00205FFB">
        <w:tc>
          <w:tcPr>
            <w:tcW w:w="4230" w:type="dxa"/>
            <w:shd w:val="clear" w:color="auto" w:fill="auto"/>
          </w:tcPr>
          <w:p w14:paraId="269994CF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EEA236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D1E9BB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5006501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2FA870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D98B2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B7AD7F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87A9E5" w14:textId="77777777" w:rsidR="004708AC" w:rsidRPr="00394109" w:rsidRDefault="004708A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4708AC" w:rsidRPr="00394109" w14:paraId="214D867F" w14:textId="77777777" w:rsidTr="00630ED9">
        <w:tc>
          <w:tcPr>
            <w:tcW w:w="4230" w:type="dxa"/>
            <w:shd w:val="clear" w:color="auto" w:fill="auto"/>
          </w:tcPr>
          <w:p w14:paraId="1D409E18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DC440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C5EBAAA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2C0FC9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A664797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56730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5E475AD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35480" w14:textId="77777777" w:rsidR="004708AC" w:rsidRPr="00394109" w:rsidRDefault="004708A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67457" w:rsidRPr="00394109" w14:paraId="37543613" w14:textId="77777777" w:rsidTr="00A57591">
        <w:tc>
          <w:tcPr>
            <w:tcW w:w="4230" w:type="dxa"/>
            <w:shd w:val="clear" w:color="auto" w:fill="auto"/>
          </w:tcPr>
          <w:p w14:paraId="362D815E" w14:textId="7F06C2F3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C8B4B7" w14:textId="1574A73C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C9817C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7943F1" w14:textId="37407380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062D9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4CE0B2" w14:textId="2B3E7D9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1,465</w:t>
            </w:r>
          </w:p>
        </w:tc>
        <w:tc>
          <w:tcPr>
            <w:tcW w:w="262" w:type="dxa"/>
            <w:shd w:val="clear" w:color="auto" w:fill="auto"/>
          </w:tcPr>
          <w:p w14:paraId="3F54D98A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2A6AE9" w14:textId="2F195ADF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1,630</w:t>
            </w:r>
          </w:p>
        </w:tc>
      </w:tr>
      <w:tr w:rsidR="00767457" w:rsidRPr="00394109" w14:paraId="3E276B55" w14:textId="77777777" w:rsidTr="007714A5">
        <w:tc>
          <w:tcPr>
            <w:tcW w:w="4230" w:type="dxa"/>
            <w:shd w:val="clear" w:color="auto" w:fill="auto"/>
          </w:tcPr>
          <w:p w14:paraId="460EE5EA" w14:textId="7FEE8D34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กิจการอื่นที่เกี่ยวข้อง</w:t>
            </w: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972151" w14:textId="55F4FE20" w:rsidR="00767457" w:rsidRPr="00394109" w:rsidRDefault="00767457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74E5FC0F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03D146" w14:textId="32C5FA9A" w:rsidR="00767457" w:rsidRPr="00394109" w:rsidRDefault="00767457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802DCA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9838A" w14:textId="702BABC7" w:rsidR="00767457" w:rsidRPr="00394109" w:rsidRDefault="00767457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5DE800D9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57C1F" w14:textId="6E9CF41F" w:rsidR="00767457" w:rsidRPr="00394109" w:rsidRDefault="00767457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767457" w:rsidRPr="00394109" w14:paraId="6BF6E66D" w14:textId="77777777" w:rsidTr="0061420A">
        <w:tc>
          <w:tcPr>
            <w:tcW w:w="4230" w:type="dxa"/>
            <w:shd w:val="clear" w:color="auto" w:fill="auto"/>
          </w:tcPr>
          <w:p w14:paraId="2602D80C" w14:textId="08B41142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0BD7" w14:textId="77777777" w:rsidR="00767457" w:rsidRPr="00394109" w:rsidRDefault="00767457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32FE1BE3" w14:textId="77777777" w:rsidR="00767457" w:rsidRPr="00394109" w:rsidRDefault="00767457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092B4" w14:textId="77777777" w:rsidR="00767457" w:rsidRPr="00394109" w:rsidRDefault="00767457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8E8EB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5C5DEF" w14:textId="7DB65AB1" w:rsidR="00767457" w:rsidRPr="00394109" w:rsidRDefault="00767457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1,780</w:t>
            </w:r>
          </w:p>
        </w:tc>
        <w:tc>
          <w:tcPr>
            <w:tcW w:w="262" w:type="dxa"/>
            <w:shd w:val="clear" w:color="auto" w:fill="auto"/>
          </w:tcPr>
          <w:p w14:paraId="098C5625" w14:textId="77777777" w:rsidR="00767457" w:rsidRPr="00394109" w:rsidRDefault="00767457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D18562" w14:textId="77777777" w:rsidR="00767457" w:rsidRPr="00394109" w:rsidRDefault="00767457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1,630</w:t>
            </w:r>
          </w:p>
        </w:tc>
      </w:tr>
      <w:tr w:rsidR="00767457" w:rsidRPr="00394109" w14:paraId="1C16083E" w14:textId="77777777" w:rsidTr="009831CA">
        <w:tc>
          <w:tcPr>
            <w:tcW w:w="4230" w:type="dxa"/>
            <w:shd w:val="clear" w:color="auto" w:fill="auto"/>
          </w:tcPr>
          <w:p w14:paraId="6278358B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B0BCF" w14:textId="77777777" w:rsidR="00767457" w:rsidRPr="00394109" w:rsidRDefault="00767457" w:rsidP="004955CE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4F0D6C6" w14:textId="77777777" w:rsidR="00767457" w:rsidRPr="00394109" w:rsidRDefault="00767457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23D9" w14:textId="77777777" w:rsidR="00767457" w:rsidRPr="00394109" w:rsidRDefault="00767457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A82555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ACFE21" w14:textId="77777777" w:rsidR="00767457" w:rsidRPr="00394109" w:rsidRDefault="00767457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9E0011" w14:textId="77777777" w:rsidR="00767457" w:rsidRPr="00394109" w:rsidRDefault="00767457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758257" w14:textId="77777777" w:rsidR="00767457" w:rsidRPr="00394109" w:rsidRDefault="00767457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767457" w:rsidRPr="00394109" w14:paraId="28259296" w14:textId="77777777" w:rsidTr="009831CA">
        <w:tc>
          <w:tcPr>
            <w:tcW w:w="4230" w:type="dxa"/>
            <w:shd w:val="clear" w:color="auto" w:fill="auto"/>
          </w:tcPr>
          <w:p w14:paraId="6A96500A" w14:textId="2298FAD4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3898E7D" w14:textId="228D9B45" w:rsidR="00767457" w:rsidRPr="00394109" w:rsidRDefault="00767457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332</w:t>
            </w:r>
          </w:p>
        </w:tc>
        <w:tc>
          <w:tcPr>
            <w:tcW w:w="262" w:type="dxa"/>
            <w:shd w:val="clear" w:color="auto" w:fill="auto"/>
          </w:tcPr>
          <w:p w14:paraId="6F2C18BD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BE07DE" w14:textId="77777777" w:rsidR="00767457" w:rsidRPr="00394109" w:rsidRDefault="00767457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409734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F591A2" w14:textId="26579B95" w:rsidR="00767457" w:rsidRPr="00394109" w:rsidRDefault="00767457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1,780</w:t>
            </w:r>
          </w:p>
        </w:tc>
        <w:tc>
          <w:tcPr>
            <w:tcW w:w="262" w:type="dxa"/>
            <w:shd w:val="clear" w:color="auto" w:fill="auto"/>
          </w:tcPr>
          <w:p w14:paraId="39E0FBB2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24C1A5" w14:textId="77777777" w:rsidR="00767457" w:rsidRPr="00394109" w:rsidRDefault="00767457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1,630</w:t>
            </w:r>
          </w:p>
        </w:tc>
      </w:tr>
    </w:tbl>
    <w:p w14:paraId="2867BFF9" w14:textId="77777777" w:rsidR="00767457" w:rsidRPr="00394109" w:rsidRDefault="00767457" w:rsidP="004955CE">
      <w:pPr>
        <w:rPr>
          <w:rFonts w:ascii="Angsana New" w:hAnsi="Angsana New"/>
          <w:vanish/>
        </w:rPr>
      </w:pPr>
    </w:p>
    <w:p w14:paraId="152855C1" w14:textId="2F3C7445" w:rsidR="00767457" w:rsidRPr="00394109" w:rsidRDefault="0076745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6"/>
        <w:gridCol w:w="1077"/>
        <w:gridCol w:w="236"/>
        <w:gridCol w:w="1113"/>
        <w:gridCol w:w="236"/>
        <w:gridCol w:w="1024"/>
        <w:gridCol w:w="236"/>
        <w:gridCol w:w="1043"/>
        <w:gridCol w:w="236"/>
        <w:gridCol w:w="1101"/>
        <w:gridCol w:w="12"/>
      </w:tblGrid>
      <w:tr w:rsidR="0061420A" w:rsidRPr="00394109" w14:paraId="0F6519E1" w14:textId="77777777" w:rsidTr="00CB5A25">
        <w:trPr>
          <w:gridAfter w:val="1"/>
          <w:wAfter w:w="12" w:type="dxa"/>
          <w:tblHeader/>
        </w:trPr>
        <w:tc>
          <w:tcPr>
            <w:tcW w:w="2686" w:type="dxa"/>
          </w:tcPr>
          <w:p w14:paraId="1439D752" w14:textId="6E0ABFB0" w:rsidR="0061420A" w:rsidRPr="00394109" w:rsidRDefault="0061420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3" w:type="dxa"/>
            <w:gridSpan w:val="2"/>
            <w:vAlign w:val="bottom"/>
            <w:hideMark/>
          </w:tcPr>
          <w:p w14:paraId="0A061F63" w14:textId="77777777" w:rsidR="0061420A" w:rsidRPr="00394109" w:rsidRDefault="0061420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4989" w:type="dxa"/>
            <w:gridSpan w:val="7"/>
            <w:hideMark/>
          </w:tcPr>
          <w:p w14:paraId="27EECE17" w14:textId="77777777" w:rsidR="0061420A" w:rsidRPr="00394109" w:rsidRDefault="0061420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457" w:rsidRPr="00394109" w14:paraId="64730719" w14:textId="77777777" w:rsidTr="00CB5A25">
        <w:trPr>
          <w:tblHeader/>
        </w:trPr>
        <w:tc>
          <w:tcPr>
            <w:tcW w:w="2686" w:type="dxa"/>
          </w:tcPr>
          <w:p w14:paraId="349E9831" w14:textId="03572BAD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</w:p>
        </w:tc>
        <w:tc>
          <w:tcPr>
            <w:tcW w:w="1077" w:type="dxa"/>
            <w:vAlign w:val="bottom"/>
            <w:hideMark/>
          </w:tcPr>
          <w:p w14:paraId="43416645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EFD3012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1229F590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EBE52AD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676ADFD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D6F31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29F920D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B2E21A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  <w:hideMark/>
          </w:tcPr>
          <w:p w14:paraId="3F98D012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767457" w:rsidRPr="00394109" w14:paraId="79FDFED7" w14:textId="77777777" w:rsidTr="00767457">
        <w:trPr>
          <w:tblHeader/>
        </w:trPr>
        <w:tc>
          <w:tcPr>
            <w:tcW w:w="2686" w:type="dxa"/>
          </w:tcPr>
          <w:p w14:paraId="2BE42BA4" w14:textId="42332FE3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4376F5"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77" w:type="dxa"/>
            <w:vAlign w:val="bottom"/>
            <w:hideMark/>
          </w:tcPr>
          <w:p w14:paraId="6B6AF915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1E297EA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  <w:hideMark/>
          </w:tcPr>
          <w:p w14:paraId="6CEA9418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7E403D60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  <w:hideMark/>
          </w:tcPr>
          <w:p w14:paraId="017F88EF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4B4F272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vAlign w:val="bottom"/>
            <w:hideMark/>
          </w:tcPr>
          <w:p w14:paraId="7CC5CD0A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4B57E4DE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vAlign w:val="bottom"/>
            <w:hideMark/>
          </w:tcPr>
          <w:p w14:paraId="05F3EDFF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67457" w:rsidRPr="00394109" w14:paraId="370B8D64" w14:textId="77777777" w:rsidTr="005B147A">
        <w:trPr>
          <w:gridAfter w:val="1"/>
          <w:wAfter w:w="12" w:type="dxa"/>
          <w:trHeight w:val="68"/>
          <w:tblHeader/>
        </w:trPr>
        <w:tc>
          <w:tcPr>
            <w:tcW w:w="2686" w:type="dxa"/>
          </w:tcPr>
          <w:p w14:paraId="20266895" w14:textId="023C6F6D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  <w:hideMark/>
          </w:tcPr>
          <w:p w14:paraId="7C86D3F2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87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B7DF77A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89" w:type="dxa"/>
            <w:gridSpan w:val="7"/>
            <w:hideMark/>
          </w:tcPr>
          <w:p w14:paraId="0A8BFA3C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7457" w:rsidRPr="00394109" w14:paraId="3A32404D" w14:textId="77777777" w:rsidTr="005B147A">
        <w:tc>
          <w:tcPr>
            <w:tcW w:w="2686" w:type="dxa"/>
            <w:vAlign w:val="bottom"/>
            <w:hideMark/>
          </w:tcPr>
          <w:p w14:paraId="513BF4A4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77" w:type="dxa"/>
            <w:vAlign w:val="bottom"/>
          </w:tcPr>
          <w:p w14:paraId="04252414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E5C758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3" w:type="dxa"/>
          </w:tcPr>
          <w:p w14:paraId="4D1D37A9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D2D2D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9EB0EEF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8BCC4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14:paraId="395E9228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9D208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059B8461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47A" w:rsidRPr="00394109" w14:paraId="14D319B3" w14:textId="77777777" w:rsidTr="005B147A">
        <w:tc>
          <w:tcPr>
            <w:tcW w:w="2686" w:type="dxa"/>
            <w:hideMark/>
          </w:tcPr>
          <w:p w14:paraId="34D99341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</w:tcPr>
          <w:p w14:paraId="19F2F0D1" w14:textId="7DAB9340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2.15 - 2.35</w:t>
            </w:r>
          </w:p>
        </w:tc>
        <w:tc>
          <w:tcPr>
            <w:tcW w:w="236" w:type="dxa"/>
          </w:tcPr>
          <w:p w14:paraId="180D515A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51F6B1DA" w14:textId="0EC9682C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24,867</w:t>
            </w:r>
          </w:p>
        </w:tc>
        <w:tc>
          <w:tcPr>
            <w:tcW w:w="236" w:type="dxa"/>
          </w:tcPr>
          <w:p w14:paraId="0011CEF7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63D9A3E" w14:textId="5FAE17F4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31,111</w:t>
            </w:r>
          </w:p>
        </w:tc>
        <w:tc>
          <w:tcPr>
            <w:tcW w:w="236" w:type="dxa"/>
          </w:tcPr>
          <w:p w14:paraId="4453256D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44CF9319" w14:textId="34D9DFC8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(20,006)</w:t>
            </w:r>
          </w:p>
        </w:tc>
        <w:tc>
          <w:tcPr>
            <w:tcW w:w="236" w:type="dxa"/>
          </w:tcPr>
          <w:p w14:paraId="6A4B1161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bottom w:val="double" w:sz="4" w:space="0" w:color="auto"/>
            </w:tcBorders>
          </w:tcPr>
          <w:p w14:paraId="5CE69446" w14:textId="256AC3F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35,972</w:t>
            </w:r>
          </w:p>
        </w:tc>
      </w:tr>
      <w:tr w:rsidR="00767457" w:rsidRPr="00394109" w14:paraId="62C2BCA2" w14:textId="77777777" w:rsidTr="00CB5A25">
        <w:tc>
          <w:tcPr>
            <w:tcW w:w="2686" w:type="dxa"/>
          </w:tcPr>
          <w:p w14:paraId="7703D142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687FC051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01E0A2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left w:val="nil"/>
              <w:bottom w:val="nil"/>
              <w:right w:val="nil"/>
            </w:tcBorders>
          </w:tcPr>
          <w:p w14:paraId="4B136E55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7C97A8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1DD2EDA3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FF34561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3" w:type="dxa"/>
            <w:tcBorders>
              <w:left w:val="nil"/>
              <w:bottom w:val="nil"/>
              <w:right w:val="nil"/>
            </w:tcBorders>
          </w:tcPr>
          <w:p w14:paraId="72B978CC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5C0CCA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nil"/>
              <w:right w:val="nil"/>
            </w:tcBorders>
          </w:tcPr>
          <w:p w14:paraId="766383C3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7457" w:rsidRPr="00394109" w14:paraId="728DE414" w14:textId="77777777" w:rsidTr="005B147A">
        <w:tc>
          <w:tcPr>
            <w:tcW w:w="2686" w:type="dxa"/>
            <w:hideMark/>
          </w:tcPr>
          <w:p w14:paraId="63CB8929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077" w:type="dxa"/>
            <w:vAlign w:val="bottom"/>
          </w:tcPr>
          <w:p w14:paraId="1259E2D5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FBF4D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3" w:type="dxa"/>
          </w:tcPr>
          <w:p w14:paraId="7D3AB01B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82F26B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D9AE163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C59018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14:paraId="5B35CFBE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6FA2DC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3" w:type="dxa"/>
            <w:gridSpan w:val="2"/>
          </w:tcPr>
          <w:p w14:paraId="67C7AEE8" w14:textId="77777777" w:rsidR="00767457" w:rsidRPr="00394109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47A" w:rsidRPr="00394109" w14:paraId="508A63B6" w14:textId="77777777" w:rsidTr="005B147A">
        <w:tc>
          <w:tcPr>
            <w:tcW w:w="2686" w:type="dxa"/>
            <w:hideMark/>
          </w:tcPr>
          <w:p w14:paraId="76BF1ACC" w14:textId="56F2FE10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7" w:type="dxa"/>
            <w:vAlign w:val="bottom"/>
          </w:tcPr>
          <w:p w14:paraId="1C73E944" w14:textId="5FACD5D3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2.15 - 6.25</w:t>
            </w:r>
          </w:p>
        </w:tc>
        <w:tc>
          <w:tcPr>
            <w:tcW w:w="236" w:type="dxa"/>
          </w:tcPr>
          <w:p w14:paraId="25C89193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3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1A856CE7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-</w:t>
            </w:r>
          </w:p>
        </w:tc>
        <w:tc>
          <w:tcPr>
            <w:tcW w:w="236" w:type="dxa"/>
          </w:tcPr>
          <w:p w14:paraId="0BAF8BC0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6890F035" w14:textId="77777777" w:rsidR="005B147A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24,867</w:t>
            </w:r>
          </w:p>
        </w:tc>
        <w:tc>
          <w:tcPr>
            <w:tcW w:w="236" w:type="dxa"/>
          </w:tcPr>
          <w:p w14:paraId="1B5C0895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3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34C2021D" w14:textId="264BC220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</w:p>
        </w:tc>
        <w:tc>
          <w:tcPr>
            <w:tcW w:w="236" w:type="dxa"/>
          </w:tcPr>
          <w:p w14:paraId="11D7DF0A" w14:textId="77777777" w:rsidR="005B147A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gridSpan w:val="2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21944792" w14:textId="77777777" w:rsidR="005B147A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24,867</w:t>
            </w:r>
          </w:p>
        </w:tc>
      </w:tr>
    </w:tbl>
    <w:p w14:paraId="4F1BD09A" w14:textId="77777777" w:rsidR="00777E1F" w:rsidRPr="00394109" w:rsidRDefault="00777E1F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1E8F8A" w14:textId="0D3CDAD7" w:rsidR="00777E1F" w:rsidRPr="00394109" w:rsidRDefault="00702E7C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394109">
        <w:rPr>
          <w:rFonts w:ascii="Angsana New" w:hAnsi="Angsana New"/>
          <w:sz w:val="28"/>
          <w:szCs w:val="28"/>
        </w:rPr>
        <w:t xml:space="preserve">31 </w:t>
      </w:r>
      <w:r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94109">
        <w:rPr>
          <w:rFonts w:ascii="Angsana New" w:hAnsi="Angsana New"/>
          <w:sz w:val="28"/>
          <w:szCs w:val="28"/>
        </w:rPr>
        <w:t>256</w:t>
      </w:r>
      <w:r w:rsidR="0061420A" w:rsidRPr="00394109">
        <w:rPr>
          <w:rFonts w:ascii="Angsana New" w:hAnsi="Angsana New"/>
          <w:sz w:val="28"/>
          <w:szCs w:val="28"/>
        </w:rPr>
        <w:t>2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</w:t>
      </w:r>
      <w:r w:rsidR="00CB5A25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>เงินให้กู้ยืมดังกล่าวไม่มีหลักประกัน</w:t>
      </w:r>
    </w:p>
    <w:p w14:paraId="72A41BB5" w14:textId="1CC7D209" w:rsidR="005B147A" w:rsidRPr="00394109" w:rsidRDefault="005B147A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69A8B7C" w14:textId="77777777" w:rsidR="005B147A" w:rsidRPr="00394109" w:rsidRDefault="005B147A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1EBB534" w14:textId="77777777" w:rsidR="005B147A" w:rsidRPr="00394109" w:rsidRDefault="005B147A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D2993E1" w14:textId="77777777" w:rsidR="005B147A" w:rsidRPr="00394109" w:rsidRDefault="005B147A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14:paraId="139D728B" w14:textId="77777777" w:rsidR="005B147A" w:rsidRPr="00394109" w:rsidRDefault="005B147A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22A889D4" w14:textId="77777777" w:rsidR="005B147A" w:rsidRPr="00394109" w:rsidRDefault="005B147A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FE06F8D" w14:textId="77777777" w:rsidR="005B147A" w:rsidRPr="00394109" w:rsidRDefault="005B147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</w:rPr>
        <w:lastRenderedPageBreak/>
        <w:br w:type="page"/>
      </w:r>
    </w:p>
    <w:p w14:paraId="38D170AC" w14:textId="095BBFF9" w:rsidR="005B147A" w:rsidRPr="00394109" w:rsidRDefault="005B147A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3A476333" w14:textId="002441A1" w:rsidR="005B147A" w:rsidRPr="00394109" w:rsidRDefault="005B147A" w:rsidP="004955CE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B096B" w:rsidRPr="00394109" w14:paraId="0BBD6850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0DAADFA8" w14:textId="77777777" w:rsidR="00DB096B" w:rsidRPr="00394109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F52D5F1" w14:textId="77777777" w:rsidR="00DB096B" w:rsidRPr="00394109" w:rsidRDefault="00DB096B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7E67B4E" w14:textId="77777777" w:rsidR="00DB096B" w:rsidRPr="00394109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01549CF" w14:textId="77777777" w:rsidR="00DB096B" w:rsidRPr="00394109" w:rsidRDefault="00DB096B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B096B" w:rsidRPr="00394109" w14:paraId="5D0624F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7C577DEE" w14:textId="77777777" w:rsidR="00DB096B" w:rsidRPr="00394109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870E7E" w14:textId="77777777" w:rsidR="00DB096B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C5D6D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F43DB81" w14:textId="77777777" w:rsidR="00DB096B" w:rsidRPr="00394109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48B4A2" w14:textId="77777777" w:rsidR="00DB096B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C5D6D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546A3B6" w14:textId="77777777" w:rsidR="00DB096B" w:rsidRPr="00394109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03566F" w14:textId="77777777" w:rsidR="00DB096B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A31DD6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517A795" w14:textId="77777777" w:rsidR="00DB096B" w:rsidRPr="00394109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4CF01" w14:textId="77777777" w:rsidR="00DB096B" w:rsidRPr="00394109" w:rsidRDefault="0065182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A31DD6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602FA9" w:rsidRPr="00394109" w14:paraId="3085551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4FC4FC22" w14:textId="77777777" w:rsidR="00602FA9" w:rsidRPr="00394109" w:rsidRDefault="00602FA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3098D7A" w14:textId="77777777" w:rsidR="00602FA9" w:rsidRPr="00394109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37484" w:rsidRPr="00394109" w14:paraId="2C952BED" w14:textId="77777777" w:rsidTr="00DB096B">
        <w:tc>
          <w:tcPr>
            <w:tcW w:w="4230" w:type="dxa"/>
            <w:shd w:val="clear" w:color="auto" w:fill="auto"/>
          </w:tcPr>
          <w:p w14:paraId="061E300C" w14:textId="77777777" w:rsidR="00737484" w:rsidRPr="00394109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5E3EC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BA5AAF9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9D1549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464AB1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AC327B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E196BC8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89BFD" w14:textId="77777777" w:rsidR="00737484" w:rsidRPr="00394109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B07CC5" w:rsidRPr="00394109" w14:paraId="076DF6C4" w14:textId="77777777" w:rsidTr="00B66E15">
        <w:tc>
          <w:tcPr>
            <w:tcW w:w="4230" w:type="dxa"/>
            <w:shd w:val="clear" w:color="auto" w:fill="auto"/>
          </w:tcPr>
          <w:p w14:paraId="3C950B57" w14:textId="2292CB19" w:rsidR="00B07CC5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0EB36" w14:textId="77777777" w:rsidR="00B07CC5" w:rsidRPr="00394109" w:rsidRDefault="00B07CC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AC51F5" w14:textId="77777777" w:rsidR="00B07CC5" w:rsidRPr="00394109" w:rsidRDefault="00B07CC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D0E797" w14:textId="77777777" w:rsidR="00B07CC5" w:rsidRPr="00394109" w:rsidRDefault="00B07CC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15F8D" w14:textId="77777777" w:rsidR="00B07CC5" w:rsidRPr="00394109" w:rsidRDefault="00B07CC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DCB79F2" w14:textId="77777777" w:rsidR="00B07CC5" w:rsidRPr="00394109" w:rsidRDefault="00B07CC5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262" w:type="dxa"/>
            <w:shd w:val="clear" w:color="auto" w:fill="auto"/>
          </w:tcPr>
          <w:p w14:paraId="5211E499" w14:textId="77777777" w:rsidR="00B07CC5" w:rsidRPr="00394109" w:rsidRDefault="00B07CC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7B9774" w14:textId="77777777" w:rsidR="00B07CC5" w:rsidRPr="00394109" w:rsidRDefault="00B07CC5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410</w:t>
            </w:r>
          </w:p>
        </w:tc>
      </w:tr>
      <w:tr w:rsidR="00CC5D6D" w:rsidRPr="00394109" w14:paraId="0D5C20D0" w14:textId="77777777" w:rsidTr="00F259A4">
        <w:tc>
          <w:tcPr>
            <w:tcW w:w="4230" w:type="dxa"/>
            <w:shd w:val="clear" w:color="auto" w:fill="auto"/>
          </w:tcPr>
          <w:p w14:paraId="20A06478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09F7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27FA0F51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4DF3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4FD2D9B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FCB7458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B3B1011" w14:textId="77777777" w:rsidR="00CC5D6D" w:rsidRPr="00394109" w:rsidRDefault="00CC5D6D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3E40336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C5D6D" w:rsidRPr="00394109" w14:paraId="20E58451" w14:textId="77777777" w:rsidTr="00DB096B">
        <w:tc>
          <w:tcPr>
            <w:tcW w:w="4230" w:type="dxa"/>
            <w:shd w:val="clear" w:color="auto" w:fill="auto"/>
          </w:tcPr>
          <w:p w14:paraId="22637826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50034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E59FC9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2FB424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EA5EA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CFDDDF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B7F8204" w14:textId="77777777" w:rsidR="00CC5D6D" w:rsidRPr="00394109" w:rsidRDefault="00CC5D6D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B8A4E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5D6D" w:rsidRPr="00394109" w14:paraId="3791C3F5" w14:textId="77777777" w:rsidTr="00DB096B">
        <w:tc>
          <w:tcPr>
            <w:tcW w:w="4230" w:type="dxa"/>
            <w:shd w:val="clear" w:color="auto" w:fill="auto"/>
          </w:tcPr>
          <w:p w14:paraId="5CD6A80A" w14:textId="66207B8B" w:rsidR="00CC5D6D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31F97D1F" w14:textId="77777777" w:rsidR="00CC5D6D" w:rsidRPr="00394109" w:rsidRDefault="00363921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14:paraId="4B41E0E8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5E0B88" w14:textId="77777777" w:rsidR="00CC5D6D" w:rsidRPr="00394109" w:rsidRDefault="00CC5D6D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7ED45C8" w14:textId="77777777" w:rsidR="00CC5D6D" w:rsidRPr="00394109" w:rsidRDefault="00CC5D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9B00A5" w14:textId="77777777" w:rsidR="00CC5D6D" w:rsidRPr="00394109" w:rsidRDefault="00BA2AB4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62" w:type="dxa"/>
            <w:shd w:val="clear" w:color="auto" w:fill="auto"/>
          </w:tcPr>
          <w:p w14:paraId="19747E81" w14:textId="77777777" w:rsidR="00CC5D6D" w:rsidRPr="00394109" w:rsidRDefault="00CC5D6D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25D60F" w14:textId="77777777" w:rsidR="00CC5D6D" w:rsidRPr="00394109" w:rsidRDefault="00CC5D6D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</w:p>
        </w:tc>
      </w:tr>
      <w:tr w:rsidR="00646EF8" w:rsidRPr="00394109" w14:paraId="37CAC746" w14:textId="77777777" w:rsidTr="003710F3">
        <w:tc>
          <w:tcPr>
            <w:tcW w:w="4230" w:type="dxa"/>
            <w:shd w:val="clear" w:color="auto" w:fill="auto"/>
          </w:tcPr>
          <w:p w14:paraId="6EF67782" w14:textId="09D661C7" w:rsidR="00646EF8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53A8F2" w14:textId="77777777" w:rsidR="00646EF8" w:rsidRPr="00394109" w:rsidRDefault="00646EF8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8502FD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D06ACC" w14:textId="77777777" w:rsidR="00646EF8" w:rsidRPr="00394109" w:rsidRDefault="00646EF8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9DCF87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2F4975" w14:textId="38C1D7F5" w:rsidR="00646EF8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40</w:t>
            </w:r>
            <w:r w:rsidR="00646EF8" w:rsidRPr="0039410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521D80E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6A8706" w14:textId="37047D44" w:rsidR="00646EF8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646EF8" w:rsidRPr="00394109" w14:paraId="7D24C570" w14:textId="77777777" w:rsidTr="00B66E15">
        <w:tc>
          <w:tcPr>
            <w:tcW w:w="4230" w:type="dxa"/>
            <w:shd w:val="clear" w:color="auto" w:fill="auto"/>
          </w:tcPr>
          <w:p w14:paraId="42502CEA" w14:textId="066FE1CC" w:rsidR="00646EF8" w:rsidRPr="00394109" w:rsidRDefault="005B147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8D7F53C" w14:textId="464A587F" w:rsidR="00646EF8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611</w:t>
            </w:r>
          </w:p>
        </w:tc>
        <w:tc>
          <w:tcPr>
            <w:tcW w:w="262" w:type="dxa"/>
            <w:shd w:val="clear" w:color="auto" w:fill="auto"/>
          </w:tcPr>
          <w:p w14:paraId="2FE7CBAD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7D6D42" w14:textId="5F24A03B" w:rsidR="00646EF8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8D56CC4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EBA9BB4" w14:textId="7C75A807" w:rsidR="00646EF8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262" w:type="dxa"/>
            <w:shd w:val="clear" w:color="auto" w:fill="auto"/>
          </w:tcPr>
          <w:p w14:paraId="37F435F0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C60118" w14:textId="4D09DA46" w:rsidR="00646EF8" w:rsidRPr="00394109" w:rsidRDefault="005B147A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46EF8" w:rsidRPr="00394109" w14:paraId="751386C2" w14:textId="77777777" w:rsidTr="00B66E15">
        <w:tc>
          <w:tcPr>
            <w:tcW w:w="4230" w:type="dxa"/>
            <w:shd w:val="clear" w:color="auto" w:fill="auto"/>
          </w:tcPr>
          <w:p w14:paraId="55DA8579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F5BC8" w14:textId="77777777" w:rsidR="00646EF8" w:rsidRPr="00394109" w:rsidRDefault="00646EF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62" w:type="dxa"/>
            <w:shd w:val="clear" w:color="auto" w:fill="auto"/>
          </w:tcPr>
          <w:p w14:paraId="08B0E5EB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2F2F" w14:textId="77777777" w:rsidR="00646EF8" w:rsidRPr="00394109" w:rsidRDefault="00646EF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622BC423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570B" w14:textId="65036289" w:rsidR="00646EF8" w:rsidRPr="00394109" w:rsidRDefault="00646EF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262" w:type="dxa"/>
            <w:shd w:val="clear" w:color="auto" w:fill="auto"/>
          </w:tcPr>
          <w:p w14:paraId="41E82327" w14:textId="77777777" w:rsidR="00646EF8" w:rsidRPr="00394109" w:rsidRDefault="00646EF8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6710" w14:textId="77777777" w:rsidR="00646EF8" w:rsidRPr="00394109" w:rsidRDefault="00646EF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146</w:t>
            </w:r>
          </w:p>
        </w:tc>
      </w:tr>
      <w:tr w:rsidR="00646EF8" w:rsidRPr="00394109" w14:paraId="4E7A83B1" w14:textId="77777777" w:rsidTr="00DB096B">
        <w:tc>
          <w:tcPr>
            <w:tcW w:w="4230" w:type="dxa"/>
            <w:shd w:val="clear" w:color="auto" w:fill="auto"/>
          </w:tcPr>
          <w:p w14:paraId="0925B84B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71BBEFC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646EF8" w:rsidRPr="00394109" w14:paraId="2EA1571F" w14:textId="77777777" w:rsidTr="00B66E15">
        <w:tc>
          <w:tcPr>
            <w:tcW w:w="4230" w:type="dxa"/>
            <w:shd w:val="clear" w:color="auto" w:fill="auto"/>
          </w:tcPr>
          <w:p w14:paraId="4D1AF557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2F4DB" w14:textId="77777777" w:rsidR="00646EF8" w:rsidRPr="00394109" w:rsidRDefault="00646EF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262" w:type="dxa"/>
            <w:shd w:val="clear" w:color="auto" w:fill="auto"/>
          </w:tcPr>
          <w:p w14:paraId="09B83EC4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CAA6F" w14:textId="77777777" w:rsidR="00646EF8" w:rsidRPr="00394109" w:rsidRDefault="00646EF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70" w:type="dxa"/>
            <w:shd w:val="clear" w:color="auto" w:fill="auto"/>
          </w:tcPr>
          <w:p w14:paraId="24335E3C" w14:textId="77777777" w:rsidR="00646EF8" w:rsidRPr="00394109" w:rsidRDefault="00646EF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2EBA7" w14:textId="6325A223" w:rsidR="00646EF8" w:rsidRPr="00394109" w:rsidRDefault="00646EF8" w:rsidP="004955C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839</w:t>
            </w:r>
          </w:p>
        </w:tc>
        <w:tc>
          <w:tcPr>
            <w:tcW w:w="262" w:type="dxa"/>
            <w:shd w:val="clear" w:color="auto" w:fill="auto"/>
          </w:tcPr>
          <w:p w14:paraId="280746ED" w14:textId="77777777" w:rsidR="00646EF8" w:rsidRPr="00394109" w:rsidRDefault="00646EF8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8C319" w14:textId="77777777" w:rsidR="00646EF8" w:rsidRPr="00394109" w:rsidRDefault="00646EF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556</w:t>
            </w:r>
          </w:p>
        </w:tc>
      </w:tr>
    </w:tbl>
    <w:p w14:paraId="77EE8A4D" w14:textId="55265979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bookmarkStart w:id="5" w:name="_Hlk33138761"/>
    </w:p>
    <w:p w14:paraId="05BCAEA8" w14:textId="17E99B11" w:rsidR="0084322A" w:rsidRPr="00394109" w:rsidRDefault="0084322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bookmarkEnd w:id="5"/>
    <w:p w14:paraId="328519BB" w14:textId="77777777" w:rsidR="00B0698B" w:rsidRPr="00394109" w:rsidRDefault="00B0698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20"/>
          <w:szCs w:val="20"/>
        </w:rPr>
      </w:pPr>
    </w:p>
    <w:p w14:paraId="3738E557" w14:textId="77777777" w:rsidR="00AF3C24" w:rsidRPr="00394109" w:rsidRDefault="00AF3C2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สัญญาการซื้อขายหรือรับบริการ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</w:p>
    <w:p w14:paraId="1CC2FC3F" w14:textId="77777777" w:rsidR="00D418FF" w:rsidRPr="00394109" w:rsidRDefault="00D418F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7F53B4DB" w14:textId="77777777" w:rsidR="00745B75" w:rsidRPr="00394109" w:rsidRDefault="00B60BBD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bookmarkStart w:id="6" w:name="_Hlk33138927"/>
      <w:r w:rsidRPr="00394109">
        <w:rPr>
          <w:rFonts w:ascii="Angsana New" w:hAnsi="Angsana New"/>
          <w:i/>
          <w:iCs/>
          <w:sz w:val="28"/>
          <w:szCs w:val="28"/>
          <w:cs/>
        </w:rPr>
        <w:t>สัญญาบริการ</w:t>
      </w:r>
      <w:r w:rsidR="00FB2A4E" w:rsidRPr="00394109">
        <w:rPr>
          <w:rFonts w:ascii="Angsana New" w:hAnsi="Angsana New"/>
          <w:i/>
          <w:iCs/>
          <w:sz w:val="28"/>
          <w:szCs w:val="28"/>
          <w:cs/>
        </w:rPr>
        <w:t>สำนักงานและบริการระบบเงินเดือน</w:t>
      </w:r>
      <w:r w:rsidRPr="00394109">
        <w:rPr>
          <w:rFonts w:ascii="Angsana New" w:hAnsi="Angsana New"/>
          <w:i/>
          <w:iCs/>
          <w:sz w:val="28"/>
          <w:szCs w:val="28"/>
          <w:cs/>
        </w:rPr>
        <w:t xml:space="preserve">พนักงาน </w:t>
      </w:r>
    </w:p>
    <w:bookmarkEnd w:id="6"/>
    <w:p w14:paraId="494E29B2" w14:textId="77777777" w:rsidR="00440C52" w:rsidRPr="00394109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56A2807B" w14:textId="1F5EFAE2" w:rsidR="00B60BBD" w:rsidRPr="00394109" w:rsidRDefault="006B1B4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บริษัท</w:t>
      </w:r>
      <w:r w:rsidR="005469D2" w:rsidRPr="00394109">
        <w:rPr>
          <w:rFonts w:ascii="Angsana New" w:hAnsi="Angsana New"/>
          <w:sz w:val="28"/>
          <w:szCs w:val="28"/>
          <w:cs/>
        </w:rPr>
        <w:t>ได้</w:t>
      </w:r>
      <w:r w:rsidRPr="00394109">
        <w:rPr>
          <w:rFonts w:ascii="Angsana New" w:hAnsi="Angsana New"/>
          <w:sz w:val="28"/>
          <w:szCs w:val="28"/>
          <w:cs/>
        </w:rPr>
        <w:t>ทำสัญญา</w:t>
      </w:r>
      <w:r w:rsidR="005469D2" w:rsidRPr="00394109">
        <w:rPr>
          <w:rFonts w:ascii="Angsana New" w:hAnsi="Angsana New"/>
          <w:sz w:val="28"/>
          <w:szCs w:val="28"/>
          <w:cs/>
        </w:rPr>
        <w:t>บริการสำนักงานและบริการระบบเงินเด</w:t>
      </w:r>
      <w:r w:rsidR="008C4863" w:rsidRPr="00394109">
        <w:rPr>
          <w:rFonts w:ascii="Angsana New" w:hAnsi="Angsana New"/>
          <w:sz w:val="28"/>
          <w:szCs w:val="28"/>
          <w:cs/>
        </w:rPr>
        <w:t>ือนพนักงาน</w:t>
      </w:r>
      <w:r w:rsidR="005469D2" w:rsidRPr="00394109">
        <w:rPr>
          <w:rFonts w:ascii="Angsana New" w:hAnsi="Angsana New"/>
          <w:sz w:val="28"/>
          <w:szCs w:val="28"/>
          <w:cs/>
        </w:rPr>
        <w:t>กับ บริษัท วีเน็ท แคปปิทอล จำกัด โดย</w:t>
      </w:r>
      <w:r w:rsidR="00023AA6" w:rsidRPr="00394109">
        <w:rPr>
          <w:rFonts w:ascii="Angsana New" w:hAnsi="Angsana New"/>
          <w:sz w:val="28"/>
          <w:szCs w:val="28"/>
        </w:rPr>
        <w:t xml:space="preserve"> </w:t>
      </w:r>
      <w:r w:rsidR="00023AA6" w:rsidRPr="00394109">
        <w:rPr>
          <w:rFonts w:ascii="Angsana New" w:hAnsi="Angsana New"/>
          <w:sz w:val="28"/>
          <w:szCs w:val="28"/>
          <w:cs/>
        </w:rPr>
        <w:t>บริษัท</w:t>
      </w:r>
      <w:r w:rsidR="005B147A" w:rsidRPr="00394109">
        <w:rPr>
          <w:rFonts w:ascii="Angsana New" w:hAnsi="Angsana New"/>
          <w:sz w:val="28"/>
          <w:szCs w:val="28"/>
        </w:rPr>
        <w:br/>
      </w:r>
      <w:r w:rsidR="00023AA6" w:rsidRPr="00394109">
        <w:rPr>
          <w:rFonts w:ascii="Angsana New" w:hAnsi="Angsana New"/>
          <w:sz w:val="28"/>
          <w:szCs w:val="28"/>
          <w:cs/>
        </w:rPr>
        <w:t>วีเน็ท แคปปิทอล จำกัด</w:t>
      </w:r>
      <w:r w:rsidR="005469D2" w:rsidRPr="00394109">
        <w:rPr>
          <w:rFonts w:ascii="Angsana New" w:hAnsi="Angsana New"/>
          <w:sz w:val="28"/>
          <w:szCs w:val="28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394109">
        <w:rPr>
          <w:rFonts w:ascii="Angsana New" w:hAnsi="Angsana New"/>
          <w:sz w:val="28"/>
          <w:szCs w:val="28"/>
          <w:cs/>
        </w:rPr>
        <w:t>รวมทั้งบริการจัดทำระบบเงินเดือน คำนวณภาษีหัก ณ</w:t>
      </w:r>
      <w:r w:rsidR="0066358A" w:rsidRPr="00394109">
        <w:rPr>
          <w:rFonts w:ascii="Angsana New" w:hAnsi="Angsana New"/>
          <w:sz w:val="28"/>
          <w:szCs w:val="28"/>
        </w:rPr>
        <w:br/>
      </w:r>
      <w:r w:rsidR="00016437" w:rsidRPr="00394109">
        <w:rPr>
          <w:rFonts w:ascii="Angsana New" w:hAnsi="Angsana New"/>
          <w:sz w:val="28"/>
          <w:szCs w:val="28"/>
          <w:cs/>
        </w:rPr>
        <w:t xml:space="preserve">ที่จ่าย </w:t>
      </w:r>
      <w:r w:rsidR="00D271BB" w:rsidRPr="00394109">
        <w:rPr>
          <w:rFonts w:ascii="Angsana New" w:hAnsi="Angsana New"/>
          <w:sz w:val="28"/>
          <w:szCs w:val="28"/>
          <w:cs/>
        </w:rPr>
        <w:t>คำนวณเงินสมทบกองทุนประกันสังคม และจัดเตรียม</w:t>
      </w:r>
      <w:r w:rsidR="00023AA6" w:rsidRPr="00394109">
        <w:rPr>
          <w:rFonts w:ascii="Angsana New" w:hAnsi="Angsana New"/>
          <w:sz w:val="28"/>
          <w:szCs w:val="28"/>
          <w:cs/>
        </w:rPr>
        <w:t>แ</w:t>
      </w:r>
      <w:r w:rsidR="00D271BB" w:rsidRPr="00394109">
        <w:rPr>
          <w:rFonts w:ascii="Angsana New" w:hAnsi="Angsana New"/>
          <w:sz w:val="28"/>
          <w:szCs w:val="28"/>
          <w:cs/>
        </w:rPr>
        <w:t xml:space="preserve">บบยื่นแสดงรายการที่เกี่ยวข้องโดยคิดในอัตราคงที่เดือนละ </w:t>
      </w:r>
      <w:r w:rsidR="00D702BE" w:rsidRPr="00394109">
        <w:rPr>
          <w:rFonts w:ascii="Angsana New" w:hAnsi="Angsana New"/>
          <w:sz w:val="28"/>
          <w:szCs w:val="28"/>
        </w:rPr>
        <w:t>4</w:t>
      </w:r>
      <w:r w:rsidR="00D271BB" w:rsidRPr="00394109">
        <w:rPr>
          <w:rFonts w:ascii="Angsana New" w:hAnsi="Angsana New"/>
          <w:sz w:val="28"/>
          <w:szCs w:val="28"/>
        </w:rPr>
        <w:t xml:space="preserve">5,000 </w:t>
      </w:r>
      <w:r w:rsidR="00D271BB" w:rsidRPr="00394109">
        <w:rPr>
          <w:rFonts w:ascii="Angsana New" w:hAnsi="Angsana New"/>
          <w:sz w:val="28"/>
          <w:szCs w:val="28"/>
          <w:cs/>
        </w:rPr>
        <w:t>บาท รวมกับ</w:t>
      </w:r>
      <w:r w:rsidR="00023AA6" w:rsidRPr="00394109">
        <w:rPr>
          <w:rFonts w:ascii="Angsana New" w:hAnsi="Angsana New"/>
          <w:sz w:val="28"/>
          <w:szCs w:val="28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394109">
        <w:rPr>
          <w:rFonts w:ascii="Angsana New" w:hAnsi="Angsana New"/>
          <w:sz w:val="28"/>
          <w:szCs w:val="28"/>
          <w:cs/>
        </w:rPr>
        <w:t xml:space="preserve">สัญญามีกำหนดระยะเวลาตั้งแต่วันที่ 1 </w:t>
      </w:r>
      <w:r w:rsidR="0035698C" w:rsidRPr="00394109">
        <w:rPr>
          <w:rFonts w:ascii="Angsana New" w:hAnsi="Angsana New"/>
          <w:sz w:val="28"/>
          <w:szCs w:val="28"/>
          <w:cs/>
        </w:rPr>
        <w:t>มกราคม</w:t>
      </w:r>
      <w:r w:rsidR="00016437" w:rsidRPr="00394109">
        <w:rPr>
          <w:rFonts w:ascii="Angsana New" w:hAnsi="Angsana New"/>
          <w:sz w:val="28"/>
          <w:szCs w:val="28"/>
          <w:cs/>
        </w:rPr>
        <w:t xml:space="preserve"> 25</w:t>
      </w:r>
      <w:r w:rsidR="0035698C" w:rsidRPr="00394109">
        <w:rPr>
          <w:rFonts w:ascii="Angsana New" w:hAnsi="Angsana New"/>
          <w:sz w:val="28"/>
          <w:szCs w:val="28"/>
        </w:rPr>
        <w:t>6</w:t>
      </w:r>
      <w:r w:rsidR="00C74D24" w:rsidRPr="00394109">
        <w:rPr>
          <w:rFonts w:ascii="Angsana New" w:hAnsi="Angsana New"/>
          <w:sz w:val="28"/>
          <w:szCs w:val="28"/>
        </w:rPr>
        <w:t>3</w:t>
      </w:r>
      <w:r w:rsidR="00016437" w:rsidRPr="00394109">
        <w:rPr>
          <w:rFonts w:ascii="Angsana New" w:hAnsi="Angsana New"/>
          <w:sz w:val="28"/>
          <w:szCs w:val="28"/>
          <w:cs/>
        </w:rPr>
        <w:t xml:space="preserve"> </w:t>
      </w:r>
      <w:r w:rsidR="00D271BB" w:rsidRPr="00394109">
        <w:rPr>
          <w:rFonts w:ascii="Angsana New" w:hAnsi="Angsana New"/>
          <w:sz w:val="28"/>
          <w:szCs w:val="28"/>
          <w:cs/>
        </w:rPr>
        <w:t>ถึงวันที่</w:t>
      </w:r>
      <w:r w:rsidR="00023AA6" w:rsidRPr="00394109">
        <w:rPr>
          <w:rFonts w:ascii="Angsana New" w:hAnsi="Angsana New"/>
          <w:sz w:val="28"/>
          <w:szCs w:val="28"/>
        </w:rPr>
        <w:t xml:space="preserve"> 31 </w:t>
      </w:r>
      <w:r w:rsidR="00023AA6"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="0035698C" w:rsidRPr="00394109">
        <w:rPr>
          <w:rFonts w:ascii="Angsana New" w:hAnsi="Angsana New"/>
          <w:sz w:val="28"/>
          <w:szCs w:val="28"/>
        </w:rPr>
        <w:t>256</w:t>
      </w:r>
      <w:r w:rsidR="00C74D24" w:rsidRPr="00394109">
        <w:rPr>
          <w:rFonts w:ascii="Angsana New" w:hAnsi="Angsana New"/>
          <w:sz w:val="28"/>
          <w:szCs w:val="28"/>
        </w:rPr>
        <w:t>3</w:t>
      </w:r>
    </w:p>
    <w:p w14:paraId="3327E153" w14:textId="77777777" w:rsidR="00E14F32" w:rsidRPr="00394109" w:rsidRDefault="00E14F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="Angsana New" w:hAnsi="Angsana New"/>
          <w:sz w:val="20"/>
          <w:szCs w:val="20"/>
        </w:rPr>
      </w:pPr>
    </w:p>
    <w:p w14:paraId="1BFC038C" w14:textId="77777777" w:rsidR="006E3670" w:rsidRPr="00394109" w:rsidRDefault="006E367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bookmarkStart w:id="7" w:name="_Hlk33138817"/>
      <w:r w:rsidRPr="00394109">
        <w:rPr>
          <w:rFonts w:ascii="Angsana New" w:hAnsi="Angsana New"/>
          <w:i/>
          <w:iCs/>
          <w:sz w:val="28"/>
          <w:szCs w:val="28"/>
          <w:cs/>
        </w:rPr>
        <w:t>สัญญา</w:t>
      </w:r>
      <w:r w:rsidR="00D91179" w:rsidRPr="00394109">
        <w:rPr>
          <w:rFonts w:ascii="Angsana New" w:hAnsi="Angsana New"/>
          <w:i/>
          <w:iCs/>
          <w:sz w:val="28"/>
          <w:szCs w:val="28"/>
          <w:cs/>
        </w:rPr>
        <w:t>การบริการ</w:t>
      </w:r>
      <w:r w:rsidRPr="00394109">
        <w:rPr>
          <w:rFonts w:ascii="Angsana New" w:hAnsi="Angsana New"/>
          <w:i/>
          <w:iCs/>
          <w:sz w:val="28"/>
          <w:szCs w:val="28"/>
          <w:cs/>
        </w:rPr>
        <w:t>บริหาร</w:t>
      </w:r>
      <w:r w:rsidR="00D91179" w:rsidRPr="00394109">
        <w:rPr>
          <w:rFonts w:ascii="Angsana New" w:hAnsi="Angsana New"/>
          <w:i/>
          <w:iCs/>
          <w:sz w:val="28"/>
          <w:szCs w:val="28"/>
          <w:cs/>
        </w:rPr>
        <w:t>อุปกรณ์</w:t>
      </w:r>
      <w:r w:rsidR="00E14F32" w:rsidRPr="00394109">
        <w:rPr>
          <w:rFonts w:ascii="Angsana New" w:hAnsi="Angsana New"/>
          <w:i/>
          <w:iCs/>
          <w:sz w:val="28"/>
          <w:szCs w:val="28"/>
          <w:cs/>
        </w:rPr>
        <w:t>และ</w:t>
      </w:r>
      <w:r w:rsidR="00D91179" w:rsidRPr="00394109">
        <w:rPr>
          <w:rFonts w:ascii="Angsana New" w:hAnsi="Angsana New"/>
          <w:i/>
          <w:iCs/>
          <w:sz w:val="28"/>
          <w:szCs w:val="28"/>
          <w:cs/>
        </w:rPr>
        <w:t>อะไหล่</w:t>
      </w:r>
      <w:r w:rsidRPr="00394109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bookmarkEnd w:id="7"/>
    <w:p w14:paraId="2E20D5E5" w14:textId="77777777" w:rsidR="00440C52" w:rsidRPr="00394109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="Angsana New" w:hAnsi="Angsana New"/>
          <w:sz w:val="20"/>
          <w:szCs w:val="20"/>
        </w:rPr>
      </w:pPr>
    </w:p>
    <w:p w14:paraId="3CBA8955" w14:textId="12F17C0A" w:rsidR="0072565F" w:rsidRPr="00394109" w:rsidRDefault="00CA714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บริษัท</w:t>
      </w:r>
      <w:r w:rsidR="00023AA6" w:rsidRPr="00394109">
        <w:rPr>
          <w:rFonts w:ascii="Angsana New" w:hAnsi="Angsana New"/>
          <w:sz w:val="28"/>
          <w:szCs w:val="28"/>
          <w:cs/>
        </w:rPr>
        <w:t>ได้ทำ</w:t>
      </w:r>
      <w:r w:rsidR="00E14F32" w:rsidRPr="00394109">
        <w:rPr>
          <w:rFonts w:ascii="Angsana New" w:hAnsi="Angsana New"/>
          <w:sz w:val="28"/>
          <w:szCs w:val="28"/>
          <w:cs/>
        </w:rPr>
        <w:t>สัญญาการบริการบริหารอุปกรณ์และ</w:t>
      </w:r>
      <w:r w:rsidR="008C4863" w:rsidRPr="00394109">
        <w:rPr>
          <w:rFonts w:ascii="Angsana New" w:hAnsi="Angsana New"/>
          <w:sz w:val="28"/>
          <w:szCs w:val="28"/>
          <w:cs/>
        </w:rPr>
        <w:t>อะไหล่</w:t>
      </w:r>
      <w:r w:rsidR="00023AA6" w:rsidRPr="00394109">
        <w:rPr>
          <w:rFonts w:ascii="Angsana New" w:hAnsi="Angsana New"/>
          <w:sz w:val="28"/>
          <w:szCs w:val="28"/>
          <w:cs/>
        </w:rPr>
        <w:t>กับ บริษัท วีเซิร์ฟพลัส จำกัด โดย บริษัท</w:t>
      </w:r>
      <w:r w:rsidR="009E6674" w:rsidRPr="00394109">
        <w:rPr>
          <w:rFonts w:ascii="Angsana New" w:hAnsi="Angsana New"/>
          <w:sz w:val="28"/>
          <w:szCs w:val="28"/>
        </w:rPr>
        <w:t xml:space="preserve"> </w:t>
      </w:r>
      <w:r w:rsidR="0002258D" w:rsidRPr="00394109">
        <w:rPr>
          <w:rFonts w:ascii="Angsana New" w:hAnsi="Angsana New"/>
          <w:sz w:val="28"/>
          <w:szCs w:val="28"/>
          <w:cs/>
        </w:rPr>
        <w:t>วีเซิร์ฟพลัส</w:t>
      </w:r>
      <w:r w:rsidR="00023AA6" w:rsidRPr="00394109">
        <w:rPr>
          <w:rFonts w:ascii="Angsana New" w:hAnsi="Angsana New"/>
          <w:sz w:val="28"/>
          <w:szCs w:val="28"/>
          <w:cs/>
        </w:rPr>
        <w:t xml:space="preserve"> จำกัด </w:t>
      </w:r>
      <w:r w:rsidR="00A14688" w:rsidRPr="00394109">
        <w:rPr>
          <w:rFonts w:ascii="Angsana New" w:hAnsi="Angsana New"/>
          <w:sz w:val="28"/>
          <w:szCs w:val="28"/>
        </w:rPr>
        <w:br/>
      </w:r>
      <w:r w:rsidR="00023AA6" w:rsidRPr="00394109">
        <w:rPr>
          <w:rFonts w:ascii="Angsana New" w:hAnsi="Angsana New"/>
          <w:sz w:val="28"/>
          <w:szCs w:val="28"/>
          <w:cs/>
        </w:rPr>
        <w:t>จะเป็นผู้ให้บริการ</w:t>
      </w:r>
      <w:r w:rsidR="002C3EC5" w:rsidRPr="00394109">
        <w:rPr>
          <w:rFonts w:ascii="Angsana New" w:hAnsi="Angsana New"/>
          <w:sz w:val="28"/>
          <w:szCs w:val="28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394109">
        <w:rPr>
          <w:rFonts w:ascii="Angsana New" w:hAnsi="Angsana New"/>
          <w:sz w:val="28"/>
          <w:szCs w:val="28"/>
          <w:cs/>
        </w:rPr>
        <w:t xml:space="preserve">ดยคิดอัตราคงที่เดือนละ </w:t>
      </w:r>
      <w:r w:rsidR="00023AA6" w:rsidRPr="00394109">
        <w:rPr>
          <w:rFonts w:ascii="Angsana New" w:hAnsi="Angsana New"/>
          <w:sz w:val="28"/>
          <w:szCs w:val="28"/>
        </w:rPr>
        <w:t>3</w:t>
      </w:r>
      <w:r w:rsidR="00C12FE4" w:rsidRPr="00394109">
        <w:rPr>
          <w:rFonts w:ascii="Angsana New" w:hAnsi="Angsana New"/>
          <w:sz w:val="28"/>
          <w:szCs w:val="28"/>
        </w:rPr>
        <w:t>1</w:t>
      </w:r>
      <w:r w:rsidR="00023AA6" w:rsidRPr="00394109">
        <w:rPr>
          <w:rFonts w:ascii="Angsana New" w:hAnsi="Angsana New"/>
          <w:sz w:val="28"/>
          <w:szCs w:val="28"/>
        </w:rPr>
        <w:t>,000</w:t>
      </w:r>
      <w:r w:rsidR="00023AA6" w:rsidRPr="00394109">
        <w:rPr>
          <w:rFonts w:ascii="Angsana New" w:hAnsi="Angsana New"/>
          <w:sz w:val="28"/>
          <w:szCs w:val="28"/>
          <w:cs/>
        </w:rPr>
        <w:t xml:space="preserve"> บาท</w:t>
      </w:r>
      <w:r w:rsidR="00C12FE4" w:rsidRPr="00394109">
        <w:rPr>
          <w:rFonts w:ascii="Angsana New" w:hAnsi="Angsana New"/>
          <w:sz w:val="28"/>
          <w:szCs w:val="28"/>
        </w:rPr>
        <w:t xml:space="preserve"> </w:t>
      </w:r>
      <w:r w:rsidR="00C12FE4" w:rsidRPr="00394109">
        <w:rPr>
          <w:rFonts w:ascii="Angsana New" w:hAnsi="Angsana New"/>
          <w:sz w:val="28"/>
          <w:szCs w:val="28"/>
          <w:cs/>
        </w:rPr>
        <w:t>สัญญามีกำหนดระยะเวลาตั้งแต่</w:t>
      </w:r>
      <w:r w:rsidR="0029361F" w:rsidRPr="0039410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9361F" w:rsidRPr="00394109">
        <w:rPr>
          <w:rFonts w:ascii="Angsana New" w:hAnsi="Angsana New"/>
          <w:sz w:val="28"/>
          <w:szCs w:val="28"/>
        </w:rPr>
        <w:t xml:space="preserve">1 </w:t>
      </w:r>
      <w:r w:rsidR="0029361F" w:rsidRPr="00394109">
        <w:rPr>
          <w:rFonts w:ascii="Angsana New" w:hAnsi="Angsana New" w:hint="cs"/>
          <w:sz w:val="28"/>
          <w:szCs w:val="28"/>
          <w:cs/>
        </w:rPr>
        <w:t>ตุ</w:t>
      </w:r>
      <w:r w:rsidR="002E2E3C" w:rsidRPr="00394109">
        <w:rPr>
          <w:rFonts w:ascii="Angsana New" w:hAnsi="Angsana New" w:hint="cs"/>
          <w:sz w:val="28"/>
          <w:szCs w:val="28"/>
          <w:cs/>
        </w:rPr>
        <w:t>ล</w:t>
      </w:r>
      <w:r w:rsidR="0029361F" w:rsidRPr="00394109">
        <w:rPr>
          <w:rFonts w:ascii="Angsana New" w:hAnsi="Angsana New" w:hint="cs"/>
          <w:sz w:val="28"/>
          <w:szCs w:val="28"/>
          <w:cs/>
        </w:rPr>
        <w:t xml:space="preserve">าคม </w:t>
      </w:r>
      <w:r w:rsidR="0029361F" w:rsidRPr="00394109">
        <w:rPr>
          <w:rFonts w:ascii="Angsana New" w:hAnsi="Angsana New"/>
          <w:sz w:val="28"/>
          <w:szCs w:val="28"/>
        </w:rPr>
        <w:t>2562</w:t>
      </w:r>
      <w:r w:rsidR="00C12FE4" w:rsidRPr="00394109">
        <w:rPr>
          <w:rFonts w:ascii="Angsana New" w:hAnsi="Angsana New"/>
          <w:sz w:val="28"/>
          <w:szCs w:val="28"/>
          <w:cs/>
        </w:rPr>
        <w:t xml:space="preserve"> ถึง</w:t>
      </w:r>
      <w:r w:rsidR="0029361F" w:rsidRPr="0039410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9361F" w:rsidRPr="00394109">
        <w:rPr>
          <w:rFonts w:ascii="Angsana New" w:hAnsi="Angsana New"/>
          <w:sz w:val="28"/>
          <w:szCs w:val="28"/>
        </w:rPr>
        <w:t xml:space="preserve">30 </w:t>
      </w:r>
      <w:r w:rsidR="0029361F" w:rsidRPr="00394109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29361F" w:rsidRPr="00394109">
        <w:rPr>
          <w:rFonts w:ascii="Angsana New" w:hAnsi="Angsana New"/>
          <w:sz w:val="28"/>
          <w:szCs w:val="28"/>
        </w:rPr>
        <w:t>2563</w:t>
      </w:r>
      <w:r w:rsidR="00187A55" w:rsidRPr="00394109">
        <w:rPr>
          <w:rFonts w:ascii="Angsana New" w:hAnsi="Angsana New"/>
          <w:sz w:val="28"/>
          <w:szCs w:val="28"/>
          <w:cs/>
        </w:rPr>
        <w:t xml:space="preserve"> </w:t>
      </w:r>
    </w:p>
    <w:p w14:paraId="4C3EFD96" w14:textId="77777777" w:rsidR="005B147A" w:rsidRPr="00394109" w:rsidRDefault="005B147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bookmarkStart w:id="8" w:name="_Hlk33138845"/>
      <w:r w:rsidRPr="00394109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5DBF8317" w14:textId="09F662F5" w:rsidR="006E3670" w:rsidRPr="00394109" w:rsidRDefault="006E367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lastRenderedPageBreak/>
        <w:t>สัญญา</w:t>
      </w:r>
      <w:r w:rsidR="00B34E53" w:rsidRPr="00394109">
        <w:rPr>
          <w:rFonts w:ascii="Angsana New" w:hAnsi="Angsana New"/>
          <w:i/>
          <w:iCs/>
          <w:sz w:val="28"/>
          <w:szCs w:val="28"/>
          <w:cs/>
        </w:rPr>
        <w:t>อนุญาตให้ใช้สิทธิในโปรแกรมคอมพิวเตอร์</w:t>
      </w:r>
    </w:p>
    <w:bookmarkEnd w:id="8"/>
    <w:p w14:paraId="1714F076" w14:textId="77777777" w:rsidR="00440C52" w:rsidRPr="00394109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598FF3" w14:textId="325E86B8" w:rsidR="00D271BB" w:rsidRPr="00394109" w:rsidRDefault="00B34E5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บริษัท วีเซิร์ฟพลัส จำกัด ได้ทำสัญญาอนุญาตให้ใช้สิทธิในโปรแกรมคอมพิวเตอร์กับ บริษัท เอ็นทีเอ็น โซลูชั่น จำกัด</w:t>
      </w:r>
      <w:r w:rsidR="00646EF8"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โดย บริษัท เอ็นทีเอ็น โซลูชั่น จำกัด จะเป็นผู้</w:t>
      </w:r>
      <w:r w:rsidR="001C23E4" w:rsidRPr="00394109">
        <w:rPr>
          <w:rFonts w:ascii="Angsana New" w:hAnsi="Angsana New"/>
          <w:sz w:val="28"/>
          <w:szCs w:val="28"/>
          <w:cs/>
        </w:rPr>
        <w:t>อนุญาต</w:t>
      </w:r>
      <w:r w:rsidRPr="00394109">
        <w:rPr>
          <w:rFonts w:ascii="Angsana New" w:hAnsi="Angsana New"/>
          <w:sz w:val="28"/>
          <w:szCs w:val="28"/>
          <w:cs/>
        </w:rPr>
        <w:t>ให้</w:t>
      </w:r>
      <w:r w:rsidR="001C23E4" w:rsidRPr="00394109">
        <w:rPr>
          <w:rFonts w:ascii="Angsana New" w:hAnsi="Angsana New"/>
          <w:sz w:val="28"/>
          <w:szCs w:val="28"/>
          <w:cs/>
        </w:rPr>
        <w:t xml:space="preserve">ใช้สิทธิในโปรแกรม </w:t>
      </w:r>
      <w:r w:rsidR="001C23E4" w:rsidRPr="00394109">
        <w:rPr>
          <w:rFonts w:ascii="Angsana New" w:hAnsi="Angsana New"/>
          <w:sz w:val="28"/>
          <w:szCs w:val="28"/>
        </w:rPr>
        <w:t xml:space="preserve">NIMBUS (ERP) </w:t>
      </w:r>
      <w:r w:rsidR="001C23E4" w:rsidRPr="00394109">
        <w:rPr>
          <w:rFonts w:ascii="Angsana New" w:hAnsi="Angsana New"/>
          <w:sz w:val="28"/>
          <w:szCs w:val="28"/>
          <w:cs/>
        </w:rPr>
        <w:t>ที่ใช้ในการดำเนินงาน รวมทั้งเป็นผู้ให้บ</w:t>
      </w:r>
      <w:r w:rsidRPr="00394109">
        <w:rPr>
          <w:rFonts w:ascii="Angsana New" w:hAnsi="Angsana New"/>
          <w:sz w:val="28"/>
          <w:szCs w:val="28"/>
          <w:cs/>
        </w:rPr>
        <w:t>ริการ</w:t>
      </w:r>
      <w:r w:rsidR="001C23E4" w:rsidRPr="00394109">
        <w:rPr>
          <w:rFonts w:ascii="Angsana New" w:hAnsi="Angsana New"/>
          <w:sz w:val="28"/>
          <w:szCs w:val="28"/>
          <w:cs/>
        </w:rPr>
        <w:t>ที่เกี่ยวข้องกับระบบงานดังกล่าว</w:t>
      </w:r>
      <w:r w:rsidRPr="00394109">
        <w:rPr>
          <w:rFonts w:ascii="Angsana New" w:hAnsi="Angsana New"/>
          <w:sz w:val="28"/>
          <w:szCs w:val="28"/>
          <w:cs/>
        </w:rPr>
        <w:t xml:space="preserve">โดยคิดในอัตราคงที่เดือนละ </w:t>
      </w:r>
      <w:r w:rsidR="00A14688" w:rsidRPr="00394109">
        <w:rPr>
          <w:rFonts w:ascii="Angsana New" w:hAnsi="Angsana New"/>
          <w:sz w:val="28"/>
          <w:szCs w:val="28"/>
        </w:rPr>
        <w:t>8</w:t>
      </w:r>
      <w:r w:rsidRPr="00394109">
        <w:rPr>
          <w:rFonts w:ascii="Angsana New" w:hAnsi="Angsana New"/>
          <w:sz w:val="28"/>
          <w:szCs w:val="28"/>
        </w:rPr>
        <w:t xml:space="preserve">0,000 </w:t>
      </w:r>
      <w:r w:rsidRPr="00394109">
        <w:rPr>
          <w:rFonts w:ascii="Angsana New" w:hAnsi="Angsana New"/>
          <w:sz w:val="28"/>
          <w:szCs w:val="28"/>
          <w:cs/>
        </w:rPr>
        <w:t>บาท สัญญามีกำหน</w:t>
      </w:r>
      <w:r w:rsidR="00A14688" w:rsidRPr="00394109">
        <w:rPr>
          <w:rFonts w:ascii="Angsana New" w:hAnsi="Angsana New" w:hint="cs"/>
          <w:sz w:val="28"/>
          <w:szCs w:val="28"/>
          <w:cs/>
        </w:rPr>
        <w:t>ด</w:t>
      </w:r>
      <w:r w:rsidRPr="00394109">
        <w:rPr>
          <w:rFonts w:ascii="Angsana New" w:hAnsi="Angsana New"/>
          <w:sz w:val="28"/>
          <w:szCs w:val="28"/>
          <w:cs/>
        </w:rPr>
        <w:t xml:space="preserve">ระยะเวลาตั้งแต่วันที่ </w:t>
      </w:r>
      <w:r w:rsidRPr="00394109">
        <w:rPr>
          <w:rFonts w:ascii="Angsana New" w:hAnsi="Angsana New"/>
          <w:sz w:val="28"/>
          <w:szCs w:val="28"/>
        </w:rPr>
        <w:t xml:space="preserve">1 </w:t>
      </w:r>
      <w:r w:rsidR="001C23E4" w:rsidRPr="00394109">
        <w:rPr>
          <w:rFonts w:ascii="Angsana New" w:hAnsi="Angsana New"/>
          <w:sz w:val="28"/>
          <w:szCs w:val="28"/>
          <w:cs/>
        </w:rPr>
        <w:t>ก</w:t>
      </w:r>
      <w:r w:rsidR="00A14688" w:rsidRPr="00394109">
        <w:rPr>
          <w:rFonts w:ascii="Angsana New" w:hAnsi="Angsana New" w:hint="cs"/>
          <w:sz w:val="28"/>
          <w:szCs w:val="28"/>
          <w:cs/>
        </w:rPr>
        <w:t>ุมภาพันธ์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</w:rPr>
        <w:t>25</w:t>
      </w:r>
      <w:r w:rsidR="00BC4F99" w:rsidRPr="00394109">
        <w:rPr>
          <w:rFonts w:ascii="Angsana New" w:hAnsi="Angsana New"/>
          <w:sz w:val="28"/>
          <w:szCs w:val="28"/>
          <w:cs/>
        </w:rPr>
        <w:t>6</w:t>
      </w:r>
      <w:r w:rsidR="00A14688" w:rsidRPr="00394109">
        <w:rPr>
          <w:rFonts w:ascii="Angsana New" w:hAnsi="Angsana New"/>
          <w:sz w:val="28"/>
          <w:szCs w:val="28"/>
        </w:rPr>
        <w:t>2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Pr="00394109">
        <w:rPr>
          <w:rFonts w:ascii="Angsana New" w:hAnsi="Angsana New"/>
          <w:sz w:val="28"/>
          <w:szCs w:val="28"/>
        </w:rPr>
        <w:t xml:space="preserve">31 </w:t>
      </w:r>
      <w:r w:rsidR="00A14688" w:rsidRPr="00394109">
        <w:rPr>
          <w:rFonts w:ascii="Angsana New" w:hAnsi="Angsana New" w:hint="cs"/>
          <w:sz w:val="28"/>
          <w:szCs w:val="28"/>
          <w:cs/>
        </w:rPr>
        <w:t>มกราคม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</w:rPr>
        <w:t>25</w:t>
      </w:r>
      <w:r w:rsidR="001C23E4" w:rsidRPr="00394109">
        <w:rPr>
          <w:rFonts w:ascii="Angsana New" w:hAnsi="Angsana New"/>
          <w:sz w:val="28"/>
          <w:szCs w:val="28"/>
        </w:rPr>
        <w:t>6</w:t>
      </w:r>
      <w:r w:rsidR="00A14688" w:rsidRPr="00394109">
        <w:rPr>
          <w:rFonts w:ascii="Angsana New" w:hAnsi="Angsana New"/>
          <w:sz w:val="28"/>
          <w:szCs w:val="28"/>
        </w:rPr>
        <w:t>3</w:t>
      </w:r>
      <w:r w:rsidR="008C0449" w:rsidRPr="00394109">
        <w:rPr>
          <w:rFonts w:ascii="Angsana New" w:hAnsi="Angsana New"/>
          <w:sz w:val="28"/>
          <w:szCs w:val="28"/>
        </w:rPr>
        <w:t xml:space="preserve"> </w:t>
      </w:r>
      <w:r w:rsidR="008C0449" w:rsidRPr="00394109">
        <w:rPr>
          <w:rFonts w:ascii="Angsana New" w:hAnsi="Angsana New" w:hint="cs"/>
          <w:sz w:val="28"/>
          <w:szCs w:val="28"/>
          <w:cs/>
        </w:rPr>
        <w:t>ขณะนี้บริษัทกำลังอยู่ระหว่างการต่อสัญญา</w:t>
      </w:r>
    </w:p>
    <w:p w14:paraId="1BF40FC8" w14:textId="77777777" w:rsidR="002532CA" w:rsidRPr="00394109" w:rsidRDefault="002532C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7D0E2F77" w14:textId="77777777" w:rsidR="00FB2A4E" w:rsidRPr="00394109" w:rsidRDefault="00FB2A4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bookmarkStart w:id="9" w:name="_Hlk33139017"/>
      <w:r w:rsidRPr="00394109">
        <w:rPr>
          <w:rFonts w:ascii="Angsana New" w:hAnsi="Angsana New"/>
          <w:i/>
          <w:iCs/>
          <w:sz w:val="28"/>
          <w:szCs w:val="28"/>
          <w:cs/>
        </w:rPr>
        <w:t>การทำสัญญาค้ำประกันหนี้</w:t>
      </w:r>
      <w:r w:rsidR="00856ADC" w:rsidRPr="00394109">
        <w:rPr>
          <w:rFonts w:ascii="Angsana New" w:hAnsi="Angsana New"/>
          <w:i/>
          <w:iCs/>
          <w:sz w:val="28"/>
          <w:szCs w:val="28"/>
          <w:cs/>
        </w:rPr>
        <w:t>สินทางการค้า</w:t>
      </w:r>
    </w:p>
    <w:bookmarkEnd w:id="9"/>
    <w:p w14:paraId="243FD0D5" w14:textId="77777777" w:rsidR="00440C52" w:rsidRPr="00394109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bCs/>
          <w:sz w:val="20"/>
          <w:szCs w:val="20"/>
        </w:rPr>
      </w:pPr>
    </w:p>
    <w:p w14:paraId="3F3B44BC" w14:textId="77777777" w:rsidR="0083119A" w:rsidRPr="00394109" w:rsidRDefault="00FB2A4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บริษัทเข้าทำสัญญาค้ำประกันหนี้</w:t>
      </w:r>
      <w:r w:rsidR="00856ADC" w:rsidRPr="00394109">
        <w:rPr>
          <w:rFonts w:ascii="Angsana New" w:hAnsi="Angsana New"/>
          <w:sz w:val="28"/>
          <w:szCs w:val="28"/>
          <w:cs/>
        </w:rPr>
        <w:t>สินทางการค้า</w:t>
      </w:r>
      <w:r w:rsidRPr="00394109">
        <w:rPr>
          <w:rFonts w:ascii="Angsana New" w:hAnsi="Angsana New"/>
          <w:sz w:val="28"/>
          <w:szCs w:val="28"/>
          <w:cs/>
        </w:rPr>
        <w:t>ของ บริษัท วีเซิร์ฟพลัส จำกัด</w:t>
      </w:r>
      <w:r w:rsidR="00DB1880" w:rsidRPr="00394109">
        <w:rPr>
          <w:rFonts w:ascii="Angsana New" w:hAnsi="Angsana New"/>
          <w:sz w:val="28"/>
          <w:szCs w:val="28"/>
          <w:cs/>
        </w:rPr>
        <w:t xml:space="preserve"> </w:t>
      </w:r>
      <w:r w:rsidR="00363EF2" w:rsidRPr="00394109">
        <w:rPr>
          <w:rFonts w:ascii="Angsana New" w:hAnsi="Angsana New"/>
          <w:sz w:val="28"/>
          <w:szCs w:val="28"/>
          <w:cs/>
        </w:rPr>
        <w:t>โดยบริษัท</w:t>
      </w:r>
      <w:r w:rsidR="00856ADC" w:rsidRPr="00394109">
        <w:rPr>
          <w:rFonts w:ascii="Angsana New" w:hAnsi="Angsana New"/>
          <w:sz w:val="28"/>
          <w:szCs w:val="28"/>
          <w:cs/>
        </w:rPr>
        <w:t xml:space="preserve">มีภาระค้ำประกันในหนี้สินทางการค้าร้อยละ </w:t>
      </w:r>
      <w:r w:rsidR="00856ADC" w:rsidRPr="00394109">
        <w:rPr>
          <w:rFonts w:ascii="Angsana New" w:hAnsi="Angsana New"/>
          <w:sz w:val="28"/>
          <w:szCs w:val="28"/>
        </w:rPr>
        <w:t xml:space="preserve">51 </w:t>
      </w:r>
      <w:r w:rsidR="00E06C18" w:rsidRPr="00394109">
        <w:rPr>
          <w:rFonts w:ascii="Angsana New" w:hAnsi="Angsana New"/>
          <w:sz w:val="28"/>
          <w:szCs w:val="28"/>
          <w:cs/>
        </w:rPr>
        <w:t>ตามสัดส่วนการ</w:t>
      </w:r>
      <w:r w:rsidR="00856ADC" w:rsidRPr="00394109">
        <w:rPr>
          <w:rFonts w:ascii="Angsana New" w:hAnsi="Angsana New"/>
          <w:sz w:val="28"/>
          <w:szCs w:val="28"/>
          <w:cs/>
        </w:rPr>
        <w:t>ถือหุ้นใ</w:t>
      </w:r>
      <w:r w:rsidR="00C673A0" w:rsidRPr="00394109">
        <w:rPr>
          <w:rFonts w:ascii="Angsana New" w:hAnsi="Angsana New"/>
          <w:sz w:val="28"/>
          <w:szCs w:val="28"/>
          <w:cs/>
        </w:rPr>
        <w:t>นบริษัท</w:t>
      </w:r>
      <w:r w:rsidR="00C673A0" w:rsidRPr="00394109">
        <w:rPr>
          <w:rFonts w:ascii="Angsana New" w:hAnsi="Angsana New"/>
          <w:sz w:val="28"/>
          <w:szCs w:val="28"/>
        </w:rPr>
        <w:t xml:space="preserve"> </w:t>
      </w:r>
      <w:r w:rsidR="00856ADC" w:rsidRPr="00394109">
        <w:rPr>
          <w:rFonts w:ascii="Angsana New" w:hAnsi="Angsana New"/>
          <w:sz w:val="28"/>
          <w:szCs w:val="28"/>
          <w:cs/>
        </w:rPr>
        <w:t>วีเซิร์ฟพลัส จำกัด</w:t>
      </w:r>
    </w:p>
    <w:p w14:paraId="2C77DB37" w14:textId="77777777" w:rsidR="00F55756" w:rsidRPr="00394109" w:rsidRDefault="00F5575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66413CC" w14:textId="73C41CC9" w:rsidR="001F2BAF" w:rsidRPr="00394109" w:rsidRDefault="001F2BAF" w:rsidP="004955CE">
      <w:pPr>
        <w:pStyle w:val="Heading6"/>
        <w:tabs>
          <w:tab w:val="left" w:pos="540"/>
        </w:tabs>
        <w:ind w:left="540" w:hanging="540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lang w:val="en-US"/>
        </w:rPr>
        <w:t>6</w:t>
      </w:r>
      <w:r w:rsidRPr="00394109">
        <w:rPr>
          <w:rFonts w:ascii="Angsana New" w:hAnsi="Angsana New"/>
          <w:sz w:val="28"/>
          <w:szCs w:val="28"/>
          <w:lang w:val="en-US"/>
        </w:rPr>
        <w:tab/>
      </w:r>
      <w:r w:rsidRPr="00394109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</w:t>
      </w:r>
    </w:p>
    <w:p w14:paraId="5C7E2417" w14:textId="77777777" w:rsidR="001F2BAF" w:rsidRPr="00394109" w:rsidRDefault="001F2BAF" w:rsidP="004955CE">
      <w:pPr>
        <w:rPr>
          <w:rFonts w:asciiTheme="majorBidi" w:hAnsiTheme="majorBidi" w:cstheme="majorBidi"/>
          <w:sz w:val="22"/>
          <w:szCs w:val="22"/>
          <w:lang w:eastAsia="x-none"/>
        </w:rPr>
      </w:pPr>
      <w:r w:rsidRPr="00394109">
        <w:rPr>
          <w:rFonts w:asciiTheme="majorBidi" w:hAnsiTheme="majorBidi" w:cstheme="majorBidi"/>
          <w:sz w:val="20"/>
          <w:szCs w:val="20"/>
          <w:lang w:val="x-none" w:eastAsia="x-none"/>
        </w:rPr>
        <w:tab/>
      </w:r>
      <w:r w:rsidRPr="00394109">
        <w:rPr>
          <w:rFonts w:asciiTheme="majorBidi" w:hAnsiTheme="majorBidi" w:cstheme="majorBidi"/>
          <w:sz w:val="20"/>
          <w:szCs w:val="20"/>
          <w:lang w:val="x-none" w:eastAsia="x-none"/>
        </w:rPr>
        <w:tab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394109" w14:paraId="2B840366" w14:textId="77777777" w:rsidTr="00E62E83">
        <w:tc>
          <w:tcPr>
            <w:tcW w:w="4230" w:type="dxa"/>
            <w:shd w:val="clear" w:color="auto" w:fill="auto"/>
          </w:tcPr>
          <w:p w14:paraId="6E3B7014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47946A" w14:textId="77777777" w:rsidR="001F2BAF" w:rsidRPr="00394109" w:rsidRDefault="001F2BAF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F2BAF" w:rsidRPr="00394109" w:rsidRDefault="001F2BAF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F2BAF" w:rsidRPr="00394109" w14:paraId="6D2A803B" w14:textId="77777777" w:rsidTr="00E62E83">
        <w:tc>
          <w:tcPr>
            <w:tcW w:w="4230" w:type="dxa"/>
            <w:shd w:val="clear" w:color="auto" w:fill="auto"/>
          </w:tcPr>
          <w:p w14:paraId="02832DC2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7F2CD0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2562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6C9B3A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2561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2562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2561</w:t>
            </w:r>
          </w:p>
        </w:tc>
      </w:tr>
      <w:tr w:rsidR="001F2BAF" w:rsidRPr="00394109" w14:paraId="27957922" w14:textId="77777777" w:rsidTr="00E62E83">
        <w:tc>
          <w:tcPr>
            <w:tcW w:w="4230" w:type="dxa"/>
            <w:shd w:val="clear" w:color="auto" w:fill="auto"/>
          </w:tcPr>
          <w:p w14:paraId="128655FE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69D9CCF" w14:textId="77777777" w:rsidR="001F2BAF" w:rsidRPr="00394109" w:rsidRDefault="001F2BAF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F2BAF" w:rsidRPr="00394109" w14:paraId="4D6B42EF" w14:textId="77777777" w:rsidTr="00E62E83">
        <w:tc>
          <w:tcPr>
            <w:tcW w:w="4230" w:type="dxa"/>
            <w:shd w:val="clear" w:color="auto" w:fill="auto"/>
          </w:tcPr>
          <w:p w14:paraId="2C54CF37" w14:textId="77777777" w:rsidR="001F2BAF" w:rsidRPr="00394109" w:rsidRDefault="001F2BAF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4C9E3DDB" w14:textId="102E0E2C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4A2BE7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88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72C6AC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227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4EB716BF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</w:t>
            </w:r>
            <w:r w:rsidR="00DF7AE5" w:rsidRPr="0039410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26A505FE" w:rsidR="001F2BAF" w:rsidRPr="00394109" w:rsidRDefault="00DF7AE5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118</w:t>
            </w:r>
          </w:p>
        </w:tc>
      </w:tr>
      <w:tr w:rsidR="001F2BAF" w:rsidRPr="00394109" w14:paraId="38641298" w14:textId="77777777" w:rsidTr="00E62E83">
        <w:tc>
          <w:tcPr>
            <w:tcW w:w="4230" w:type="dxa"/>
            <w:shd w:val="clear" w:color="auto" w:fill="auto"/>
          </w:tcPr>
          <w:p w14:paraId="26F3B779" w14:textId="77777777" w:rsidR="001F2BAF" w:rsidRPr="00394109" w:rsidRDefault="001F2BAF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25EF7" w14:textId="1C5E09BF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  <w:r w:rsidR="004A2BE7" w:rsidRPr="00394109">
              <w:rPr>
                <w:rFonts w:ascii="Angsana New" w:hAnsi="Angsana New"/>
                <w:sz w:val="28"/>
                <w:szCs w:val="28"/>
                <w:lang w:bidi="th-TH"/>
              </w:rPr>
              <w:t>3,838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84E5D0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12,274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A7D7E7" w14:textId="288F7FB6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="00DF7AE5" w:rsidRPr="0039410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BB10C" w14:textId="6452FD74" w:rsidR="001F2BAF" w:rsidRPr="00394109" w:rsidRDefault="00DF7AE5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138</w:t>
            </w:r>
          </w:p>
        </w:tc>
      </w:tr>
      <w:tr w:rsidR="001F2BAF" w:rsidRPr="00394109" w14:paraId="32F40449" w14:textId="77777777" w:rsidTr="00E62E83">
        <w:tc>
          <w:tcPr>
            <w:tcW w:w="4230" w:type="dxa"/>
            <w:shd w:val="clear" w:color="auto" w:fill="auto"/>
          </w:tcPr>
          <w:p w14:paraId="722A2702" w14:textId="77777777" w:rsidR="001F2BAF" w:rsidRPr="00394109" w:rsidRDefault="001F2BAF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  <w:shd w:val="clear" w:color="auto" w:fill="auto"/>
          </w:tcPr>
          <w:p w14:paraId="5627771B" w14:textId="18CDD204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22</w:t>
            </w:r>
            <w:r w:rsidR="004A2BE7" w:rsidRPr="00394109">
              <w:rPr>
                <w:rFonts w:ascii="Angsana New" w:hAnsi="Angsana New"/>
                <w:sz w:val="28"/>
                <w:szCs w:val="28"/>
              </w:rPr>
              <w:t>4,015</w:t>
            </w:r>
          </w:p>
        </w:tc>
        <w:tc>
          <w:tcPr>
            <w:tcW w:w="262" w:type="dxa"/>
            <w:shd w:val="clear" w:color="auto" w:fill="auto"/>
          </w:tcPr>
          <w:p w14:paraId="4311188E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1E7DFF3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173,970</w:t>
            </w:r>
          </w:p>
        </w:tc>
        <w:tc>
          <w:tcPr>
            <w:tcW w:w="262" w:type="dxa"/>
            <w:shd w:val="clear" w:color="auto" w:fill="auto"/>
          </w:tcPr>
          <w:p w14:paraId="37871105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A4B8F2" w14:textId="0C9B9831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121</w:t>
            </w:r>
            <w:r w:rsidR="00DF7AE5" w:rsidRPr="00394109">
              <w:rPr>
                <w:rFonts w:ascii="Angsana New" w:hAnsi="Angsana New"/>
                <w:sz w:val="28"/>
                <w:szCs w:val="28"/>
              </w:rPr>
              <w:t>,950</w:t>
            </w:r>
          </w:p>
        </w:tc>
        <w:tc>
          <w:tcPr>
            <w:tcW w:w="270" w:type="dxa"/>
            <w:shd w:val="clear" w:color="auto" w:fill="auto"/>
          </w:tcPr>
          <w:p w14:paraId="7157FB5F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535516" w14:textId="7AA7F363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</w:t>
            </w:r>
            <w:r w:rsidR="00DF7AE5" w:rsidRPr="00394109">
              <w:rPr>
                <w:rFonts w:ascii="Angsana New" w:hAnsi="Angsana New"/>
                <w:sz w:val="28"/>
                <w:szCs w:val="28"/>
              </w:rPr>
              <w:t>3,391</w:t>
            </w:r>
          </w:p>
        </w:tc>
      </w:tr>
      <w:tr w:rsidR="001F2BAF" w:rsidRPr="00394109" w14:paraId="0809FA85" w14:textId="77777777" w:rsidTr="00E62E83">
        <w:tc>
          <w:tcPr>
            <w:tcW w:w="4230" w:type="dxa"/>
            <w:shd w:val="clear" w:color="auto" w:fill="auto"/>
          </w:tcPr>
          <w:p w14:paraId="56552F72" w14:textId="77777777" w:rsidR="001F2BAF" w:rsidRPr="00394109" w:rsidRDefault="001F2BAF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เงินฝากธนาคารประเภทประจำ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1D0A1AD5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20,044</w:t>
            </w:r>
          </w:p>
        </w:tc>
        <w:tc>
          <w:tcPr>
            <w:tcW w:w="262" w:type="dxa"/>
            <w:shd w:val="clear" w:color="auto" w:fill="auto"/>
          </w:tcPr>
          <w:p w14:paraId="27B41EDE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10FB0C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A7BD160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C3DCB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57B807E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D4341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2BAF" w:rsidRPr="00394109" w14:paraId="6E8413FC" w14:textId="77777777" w:rsidTr="00E62E83">
        <w:tc>
          <w:tcPr>
            <w:tcW w:w="4230" w:type="dxa"/>
            <w:shd w:val="clear" w:color="auto" w:fill="auto"/>
          </w:tcPr>
          <w:p w14:paraId="01DC74FF" w14:textId="77777777" w:rsidR="001F2BAF" w:rsidRPr="00394109" w:rsidRDefault="001F2BAF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81025A" w14:textId="77777777" w:rsidR="001F2BAF" w:rsidRPr="00394109" w:rsidRDefault="001F2BAF" w:rsidP="004955C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  <w:tc>
          <w:tcPr>
            <w:tcW w:w="262" w:type="dxa"/>
            <w:shd w:val="clear" w:color="auto" w:fill="auto"/>
          </w:tcPr>
          <w:p w14:paraId="4D43F483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30830CE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62" w:type="dxa"/>
            <w:shd w:val="clear" w:color="auto" w:fill="auto"/>
          </w:tcPr>
          <w:p w14:paraId="2C453929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6AEAA11" w14:textId="77777777" w:rsidR="001F2BAF" w:rsidRPr="00394109" w:rsidRDefault="001F2BAF" w:rsidP="004955C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2,052</w:t>
            </w:r>
          </w:p>
        </w:tc>
        <w:tc>
          <w:tcPr>
            <w:tcW w:w="270" w:type="dxa"/>
            <w:shd w:val="clear" w:color="auto" w:fill="auto"/>
          </w:tcPr>
          <w:p w14:paraId="25BF35A7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7A1BAA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1F2BAF" w:rsidRPr="00394109" w14:paraId="3D3AA0C7" w14:textId="77777777" w:rsidTr="00E62E83">
        <w:tc>
          <w:tcPr>
            <w:tcW w:w="4230" w:type="dxa"/>
            <w:shd w:val="clear" w:color="auto" w:fill="auto"/>
          </w:tcPr>
          <w:p w14:paraId="5BFF9279" w14:textId="77777777" w:rsidR="001F2BAF" w:rsidRPr="00394109" w:rsidRDefault="001F2BAF" w:rsidP="004955CE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</w:t>
            </w:r>
          </w:p>
          <w:p w14:paraId="76A30365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260,737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186,625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124,706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1F2BAF" w:rsidRPr="00394109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77777777" w:rsidR="001F2BAF" w:rsidRPr="00394109" w:rsidRDefault="001F2BAF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83,801</w:t>
            </w:r>
          </w:p>
        </w:tc>
      </w:tr>
    </w:tbl>
    <w:p w14:paraId="7A364F1F" w14:textId="1606856E" w:rsidR="00C91A33" w:rsidRPr="00C91A33" w:rsidRDefault="001F2BAF" w:rsidP="004955CE">
      <w:pPr>
        <w:rPr>
          <w:rFonts w:ascii="Angsana New" w:hAnsi="Angsana New"/>
          <w:sz w:val="20"/>
          <w:szCs w:val="20"/>
        </w:rPr>
      </w:pPr>
      <w:r w:rsidRPr="00394109">
        <w:rPr>
          <w:rFonts w:asciiTheme="majorBidi" w:hAnsiTheme="majorBidi" w:cstheme="majorBidi"/>
          <w:sz w:val="20"/>
          <w:szCs w:val="20"/>
          <w:lang w:val="x-none" w:eastAsia="x-none"/>
        </w:rPr>
        <w:tab/>
      </w:r>
    </w:p>
    <w:p w14:paraId="4DECC541" w14:textId="593C5DAA" w:rsidR="00063DE7" w:rsidRPr="00394109" w:rsidRDefault="005A5C8C" w:rsidP="004955CE">
      <w:pPr>
        <w:pStyle w:val="Heading6"/>
        <w:tabs>
          <w:tab w:val="left" w:pos="540"/>
        </w:tabs>
        <w:ind w:left="540" w:hanging="540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lang w:val="en-US"/>
        </w:rPr>
        <w:t>7</w:t>
      </w:r>
      <w:r w:rsidR="0062376B" w:rsidRPr="00394109">
        <w:rPr>
          <w:rFonts w:ascii="Angsana New" w:hAnsi="Angsana New"/>
          <w:sz w:val="28"/>
          <w:szCs w:val="28"/>
          <w:cs/>
        </w:rPr>
        <w:t xml:space="preserve"> </w:t>
      </w:r>
      <w:r w:rsidR="0062376B" w:rsidRPr="00394109">
        <w:rPr>
          <w:rFonts w:ascii="Angsana New" w:hAnsi="Angsana New"/>
          <w:sz w:val="28"/>
          <w:szCs w:val="28"/>
          <w:cs/>
        </w:rPr>
        <w:tab/>
      </w:r>
      <w:r w:rsidR="00E14F32" w:rsidRPr="00394109">
        <w:rPr>
          <w:rFonts w:ascii="Angsana New" w:hAnsi="Angsana New"/>
          <w:sz w:val="28"/>
          <w:szCs w:val="28"/>
          <w:cs/>
        </w:rPr>
        <w:t>เงินฝากสถาบันการเงินที่มี</w:t>
      </w:r>
      <w:r w:rsidR="00063DE7" w:rsidRPr="00394109">
        <w:rPr>
          <w:rFonts w:ascii="Angsana New" w:hAnsi="Angsana New"/>
          <w:sz w:val="28"/>
          <w:szCs w:val="28"/>
          <w:cs/>
        </w:rPr>
        <w:t>ภาระ</w:t>
      </w:r>
      <w:r w:rsidR="00E14F32" w:rsidRPr="00394109">
        <w:rPr>
          <w:rFonts w:ascii="Angsana New" w:hAnsi="Angsana New"/>
          <w:sz w:val="28"/>
          <w:szCs w:val="28"/>
          <w:cs/>
        </w:rPr>
        <w:t>ผูกพั</w:t>
      </w:r>
      <w:r w:rsidR="00063DE7" w:rsidRPr="00394109">
        <w:rPr>
          <w:rFonts w:ascii="Angsana New" w:hAnsi="Angsana New"/>
          <w:sz w:val="28"/>
          <w:szCs w:val="28"/>
          <w:cs/>
        </w:rPr>
        <w:t>น</w:t>
      </w:r>
    </w:p>
    <w:p w14:paraId="0F58223D" w14:textId="77777777" w:rsidR="00063DE7" w:rsidRPr="00394109" w:rsidRDefault="00063DE7" w:rsidP="004955CE">
      <w:pPr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p w14:paraId="48923A4E" w14:textId="4060AAEE" w:rsidR="005D6D63" w:rsidRPr="00394109" w:rsidRDefault="00DB69A7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394109">
        <w:rPr>
          <w:rFonts w:ascii="Angsana New" w:hAnsi="Angsana New"/>
          <w:sz w:val="28"/>
          <w:szCs w:val="28"/>
          <w:cs/>
          <w:lang w:val="x-none" w:eastAsia="x-none"/>
        </w:rPr>
        <w:t>ณ วันที่ 31 ธันวาคม 25</w:t>
      </w:r>
      <w:r w:rsidRPr="00394109">
        <w:rPr>
          <w:rFonts w:ascii="Angsana New" w:hAnsi="Angsana New"/>
          <w:sz w:val="28"/>
          <w:szCs w:val="28"/>
          <w:lang w:val="x-none" w:eastAsia="x-none"/>
        </w:rPr>
        <w:t>62</w:t>
      </w:r>
      <w:r w:rsidRPr="00394109">
        <w:rPr>
          <w:rFonts w:ascii="Angsana New" w:hAnsi="Angsana New"/>
          <w:sz w:val="28"/>
          <w:szCs w:val="28"/>
          <w:cs/>
          <w:lang w:val="x-none" w:eastAsia="x-none"/>
        </w:rPr>
        <w:t xml:space="preserve"> เงินฝากออมทรัพย์และเงินฝากประจำในงบการเงินรวมและงบการเงินเฉพาะกิจการจำนวน </w:t>
      </w:r>
      <w:r w:rsidRPr="00394109">
        <w:rPr>
          <w:rFonts w:ascii="Angsana New" w:hAnsi="Angsana New"/>
          <w:sz w:val="28"/>
          <w:szCs w:val="28"/>
          <w:lang w:eastAsia="x-none"/>
        </w:rPr>
        <w:t xml:space="preserve">17.47 </w:t>
      </w:r>
      <w:r w:rsidRPr="00394109">
        <w:rPr>
          <w:rFonts w:ascii="Angsana New" w:hAnsi="Angsana New"/>
          <w:sz w:val="28"/>
          <w:szCs w:val="28"/>
          <w:cs/>
          <w:lang w:val="x-none" w:eastAsia="x-none"/>
        </w:rPr>
        <w:t>ล้าน</w:t>
      </w:r>
      <w:r w:rsidRPr="00394109">
        <w:rPr>
          <w:rFonts w:ascii="Angsana New" w:hAnsi="Angsana New"/>
          <w:sz w:val="28"/>
          <w:szCs w:val="28"/>
          <w:cs/>
          <w:lang w:eastAsia="x-none"/>
        </w:rPr>
        <w:t>บาท</w:t>
      </w:r>
      <w:r w:rsidRPr="00394109">
        <w:rPr>
          <w:rFonts w:ascii="Angsana New" w:hAnsi="Angsana New"/>
          <w:sz w:val="28"/>
          <w:szCs w:val="28"/>
          <w:cs/>
          <w:lang w:val="x-none" w:eastAsia="x-none"/>
        </w:rPr>
        <w:t xml:space="preserve"> </w:t>
      </w:r>
      <w:r w:rsidRPr="00394109">
        <w:rPr>
          <w:rFonts w:ascii="Angsana New" w:hAnsi="Angsana New"/>
          <w:sz w:val="28"/>
          <w:szCs w:val="28"/>
          <w:cs/>
          <w:lang w:eastAsia="x-none"/>
        </w:rPr>
        <w:t xml:space="preserve">และ </w:t>
      </w:r>
      <w:r w:rsidRPr="00394109">
        <w:rPr>
          <w:rFonts w:ascii="Angsana New" w:hAnsi="Angsana New"/>
          <w:sz w:val="28"/>
          <w:szCs w:val="28"/>
          <w:lang w:eastAsia="x-none"/>
        </w:rPr>
        <w:t xml:space="preserve">16.73 </w:t>
      </w:r>
      <w:r w:rsidRPr="00394109">
        <w:rPr>
          <w:rFonts w:ascii="Angsana New" w:hAnsi="Angsana New"/>
          <w:sz w:val="28"/>
          <w:szCs w:val="28"/>
          <w:cs/>
          <w:lang w:eastAsia="x-none"/>
        </w:rPr>
        <w:t xml:space="preserve">ล้านบาท ตามลำดับ </w:t>
      </w:r>
      <w:r w:rsidRPr="00394109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>(</w:t>
      </w:r>
      <w:r w:rsidRPr="00394109">
        <w:rPr>
          <w:rFonts w:ascii="Angsana New" w:hAnsi="Angsana New"/>
          <w:i/>
          <w:iCs/>
          <w:sz w:val="28"/>
          <w:szCs w:val="28"/>
          <w:lang w:eastAsia="x-none"/>
        </w:rPr>
        <w:t>256</w:t>
      </w:r>
      <w:r w:rsidR="004015C7" w:rsidRPr="00394109">
        <w:rPr>
          <w:rFonts w:ascii="Angsana New" w:hAnsi="Angsana New"/>
          <w:i/>
          <w:iCs/>
          <w:sz w:val="28"/>
          <w:szCs w:val="28"/>
          <w:lang w:eastAsia="x-none"/>
        </w:rPr>
        <w:t>1</w:t>
      </w:r>
      <w:r w:rsidRPr="00394109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 xml:space="preserve">: </w:t>
      </w:r>
      <w:r w:rsidRPr="00394109">
        <w:rPr>
          <w:rFonts w:ascii="Angsana New" w:hAnsi="Angsana New"/>
          <w:i/>
          <w:iCs/>
          <w:sz w:val="28"/>
          <w:szCs w:val="28"/>
          <w:lang w:eastAsia="x-none"/>
        </w:rPr>
        <w:t xml:space="preserve">18.13 </w:t>
      </w:r>
      <w:r w:rsidRPr="00394109">
        <w:rPr>
          <w:rFonts w:ascii="Angsana New" w:hAnsi="Angsana New"/>
          <w:i/>
          <w:iCs/>
          <w:sz w:val="28"/>
          <w:szCs w:val="28"/>
          <w:cs/>
          <w:lang w:eastAsia="x-none"/>
        </w:rPr>
        <w:t xml:space="preserve">ล้านบาท และ </w:t>
      </w:r>
      <w:r w:rsidRPr="00394109">
        <w:rPr>
          <w:rFonts w:ascii="Angsana New" w:hAnsi="Angsana New"/>
          <w:i/>
          <w:iCs/>
          <w:sz w:val="28"/>
          <w:szCs w:val="28"/>
          <w:lang w:eastAsia="x-none"/>
        </w:rPr>
        <w:t>16.73</w:t>
      </w:r>
      <w:r w:rsidRPr="00394109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 xml:space="preserve"> ล้านบาท</w:t>
      </w:r>
      <w:r w:rsidR="001362E9" w:rsidRPr="00394109">
        <w:rPr>
          <w:rFonts w:ascii="Angsana New" w:hAnsi="Angsana New"/>
          <w:i/>
          <w:iCs/>
          <w:sz w:val="28"/>
          <w:szCs w:val="28"/>
          <w:lang w:eastAsia="x-none"/>
        </w:rPr>
        <w:t xml:space="preserve"> </w:t>
      </w:r>
      <w:r w:rsidR="001362E9" w:rsidRPr="00394109">
        <w:rPr>
          <w:rFonts w:ascii="Angsana New" w:hAnsi="Angsana New"/>
          <w:i/>
          <w:iCs/>
          <w:sz w:val="28"/>
          <w:szCs w:val="28"/>
          <w:cs/>
          <w:lang w:eastAsia="x-none"/>
        </w:rPr>
        <w:t>ตามลำดับ</w:t>
      </w:r>
      <w:r w:rsidRPr="00394109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>)</w:t>
      </w:r>
      <w:r w:rsidRPr="00394109">
        <w:rPr>
          <w:rFonts w:ascii="Angsana New" w:hAnsi="Angsana New"/>
          <w:sz w:val="28"/>
          <w:szCs w:val="28"/>
          <w:cs/>
          <w:lang w:val="x-none" w:eastAsia="x-none"/>
        </w:rPr>
        <w:t xml:space="preserve"> ได้ใช้เป็นหลักประกันต่อธนาคารสำหรับ</w:t>
      </w:r>
      <w:r w:rsidRPr="00394109">
        <w:rPr>
          <w:rFonts w:ascii="Angsana New" w:hAnsi="Angsana New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578A549C" w14:textId="2D1F435E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215CEAB7" w14:textId="77777777" w:rsidR="00C91A33" w:rsidRDefault="00C91A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CD39429" w14:textId="13398982" w:rsidR="00EC6792" w:rsidRPr="00394109" w:rsidRDefault="005A5C8C" w:rsidP="004955CE">
      <w:pPr>
        <w:pStyle w:val="Heading6"/>
        <w:tabs>
          <w:tab w:val="left" w:pos="540"/>
        </w:tabs>
        <w:ind w:left="720" w:hanging="720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Theme="majorBidi" w:hAnsiTheme="majorBidi" w:cstheme="majorBidi"/>
          <w:sz w:val="30"/>
          <w:szCs w:val="30"/>
          <w:lang w:val="en-US"/>
        </w:rPr>
        <w:lastRenderedPageBreak/>
        <w:t>8</w:t>
      </w:r>
      <w:r w:rsidR="0062376B" w:rsidRPr="00394109">
        <w:rPr>
          <w:rFonts w:ascii="Angsana New" w:hAnsi="Angsana New"/>
          <w:sz w:val="30"/>
          <w:szCs w:val="30"/>
          <w:cs/>
        </w:rPr>
        <w:tab/>
      </w:r>
      <w:r w:rsidR="00EC6792" w:rsidRPr="00394109">
        <w:rPr>
          <w:rFonts w:ascii="Angsana New" w:hAnsi="Angsana New"/>
          <w:sz w:val="28"/>
          <w:szCs w:val="28"/>
          <w:cs/>
        </w:rPr>
        <w:t>ลูกหนี้การค้า</w:t>
      </w:r>
      <w:r w:rsidR="00A90672" w:rsidRPr="00394109">
        <w:rPr>
          <w:rFonts w:ascii="Angsana New" w:hAnsi="Angsana New"/>
          <w:sz w:val="28"/>
          <w:szCs w:val="28"/>
          <w:cs/>
        </w:rPr>
        <w:t>และลูกหนี้อื่น</w:t>
      </w:r>
    </w:p>
    <w:p w14:paraId="4BE7A9DB" w14:textId="77777777" w:rsidR="00C1234E" w:rsidRPr="00394109" w:rsidRDefault="00C1234E" w:rsidP="004955CE">
      <w:pPr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7A64EE" w:rsidRPr="00394109" w14:paraId="40737932" w14:textId="77777777" w:rsidTr="00A37E4B">
        <w:trPr>
          <w:tblHeader/>
        </w:trPr>
        <w:tc>
          <w:tcPr>
            <w:tcW w:w="3240" w:type="dxa"/>
            <w:shd w:val="clear" w:color="auto" w:fill="auto"/>
          </w:tcPr>
          <w:p w14:paraId="116C22E8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C83EAC8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D2E5F4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14CC9FAE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09168831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A64EE" w:rsidRPr="00394109" w14:paraId="350E26C2" w14:textId="77777777" w:rsidTr="00A37E4B">
        <w:trPr>
          <w:tblHeader/>
        </w:trPr>
        <w:tc>
          <w:tcPr>
            <w:tcW w:w="3240" w:type="dxa"/>
            <w:shd w:val="clear" w:color="auto" w:fill="auto"/>
          </w:tcPr>
          <w:p w14:paraId="28FD5240" w14:textId="2FACD2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94927FC" w14:textId="77777777" w:rsidR="007A64EE" w:rsidRPr="00394109" w:rsidRDefault="0068653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268FB402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862A15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1F972D0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9B67759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862A15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80D4675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54C806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05108B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D302D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05108B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B11A98" w:rsidRPr="00394109" w14:paraId="47BD9C61" w14:textId="77777777" w:rsidTr="00A37E4B">
        <w:trPr>
          <w:tblHeader/>
        </w:trPr>
        <w:tc>
          <w:tcPr>
            <w:tcW w:w="3240" w:type="dxa"/>
            <w:shd w:val="clear" w:color="auto" w:fill="auto"/>
          </w:tcPr>
          <w:p w14:paraId="7AF1B66B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5F00DD3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4F2150" w14:textId="77777777" w:rsidR="00B11A98" w:rsidRPr="00394109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A64EE" w:rsidRPr="00394109" w14:paraId="0B983538" w14:textId="77777777" w:rsidTr="00A37E4B">
        <w:tc>
          <w:tcPr>
            <w:tcW w:w="3240" w:type="dxa"/>
            <w:shd w:val="clear" w:color="auto" w:fill="auto"/>
          </w:tcPr>
          <w:p w14:paraId="5025166B" w14:textId="77777777" w:rsidR="007A64EE" w:rsidRPr="00394109" w:rsidRDefault="007A64E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D9F744" w14:textId="77777777" w:rsidR="007A64EE" w:rsidRPr="00394109" w:rsidRDefault="007A64E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FB0DC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B60DADC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B91C56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180F72B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9703FC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7A64EE" w:rsidRPr="00394109" w:rsidRDefault="007A64EE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41722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A15" w:rsidRPr="00394109" w14:paraId="188DC395" w14:textId="77777777" w:rsidTr="00A37E4B">
        <w:tc>
          <w:tcPr>
            <w:tcW w:w="3240" w:type="dxa"/>
            <w:shd w:val="clear" w:color="auto" w:fill="auto"/>
          </w:tcPr>
          <w:p w14:paraId="693E4BDB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5F0F856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873C4AC" w14:textId="77777777" w:rsidR="00862A15" w:rsidRPr="00394109" w:rsidRDefault="00323149" w:rsidP="004955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62" w:type="dxa"/>
            <w:shd w:val="clear" w:color="auto" w:fill="auto"/>
          </w:tcPr>
          <w:p w14:paraId="6C4CD49F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A85C54E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EF30C1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2E39C5" w14:textId="77777777" w:rsidR="00862A15" w:rsidRPr="00394109" w:rsidRDefault="0005108B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B3CB7" w14:textId="77777777" w:rsidR="00862A15" w:rsidRPr="00394109" w:rsidRDefault="00862A15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0525F4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2A15" w:rsidRPr="00394109" w14:paraId="03D8A926" w14:textId="77777777" w:rsidTr="00A37E4B">
        <w:tc>
          <w:tcPr>
            <w:tcW w:w="3240" w:type="dxa"/>
            <w:shd w:val="clear" w:color="auto" w:fill="auto"/>
          </w:tcPr>
          <w:p w14:paraId="1194D89D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646BC54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05D3E54B" w:rsidR="00862A15" w:rsidRPr="00394109" w:rsidRDefault="0032314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="00B55E1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2232E6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B55E1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232E6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2" w:type="dxa"/>
            <w:shd w:val="clear" w:color="auto" w:fill="auto"/>
          </w:tcPr>
          <w:p w14:paraId="31E69C68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14:paraId="000CF5FD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346A2F4F" w:rsidR="00862A15" w:rsidRPr="00394109" w:rsidRDefault="0005108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20</w:t>
            </w:r>
            <w:r w:rsidR="004066D4" w:rsidRPr="00394109">
              <w:rPr>
                <w:rFonts w:ascii="Angsana New" w:hAnsi="Angsana New"/>
                <w:sz w:val="28"/>
                <w:szCs w:val="28"/>
              </w:rPr>
              <w:t>6</w:t>
            </w:r>
            <w:r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4066D4" w:rsidRPr="00394109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862A15" w:rsidRPr="00394109" w:rsidRDefault="00862A1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460,359</w:t>
            </w:r>
          </w:p>
        </w:tc>
      </w:tr>
      <w:tr w:rsidR="00862A15" w:rsidRPr="00394109" w14:paraId="184F0E12" w14:textId="77777777" w:rsidTr="00A37E4B">
        <w:tc>
          <w:tcPr>
            <w:tcW w:w="3240" w:type="dxa"/>
            <w:shd w:val="clear" w:color="auto" w:fill="auto"/>
          </w:tcPr>
          <w:p w14:paraId="29DDC244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B72772A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52533F" w14:textId="0869C8D0" w:rsidR="00862A15" w:rsidRPr="00394109" w:rsidRDefault="0032314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="004066D4"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  <w:r w:rsidR="00B55E1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066D4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62" w:type="dxa"/>
            <w:shd w:val="clear" w:color="auto" w:fill="auto"/>
          </w:tcPr>
          <w:p w14:paraId="3E5076E5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FEE1552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599,811</w:t>
            </w:r>
          </w:p>
        </w:tc>
        <w:tc>
          <w:tcPr>
            <w:tcW w:w="262" w:type="dxa"/>
            <w:shd w:val="clear" w:color="auto" w:fill="auto"/>
          </w:tcPr>
          <w:p w14:paraId="5BB4B45E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E786239" w14:textId="00E6316D" w:rsidR="00862A15" w:rsidRPr="00394109" w:rsidRDefault="0005108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D5949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4066D4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FD5949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066D4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862A15" w:rsidRPr="00394109" w:rsidRDefault="00862A1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55DEBF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460,359</w:t>
            </w:r>
          </w:p>
        </w:tc>
      </w:tr>
      <w:tr w:rsidR="00862A15" w:rsidRPr="00394109" w14:paraId="5F3C8938" w14:textId="77777777" w:rsidTr="00A37E4B">
        <w:tc>
          <w:tcPr>
            <w:tcW w:w="3240" w:type="dxa"/>
            <w:shd w:val="clear" w:color="auto" w:fill="auto"/>
          </w:tcPr>
          <w:p w14:paraId="2BDB835C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F4B2A74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94D" w14:textId="77777777" w:rsidR="00862A15" w:rsidRPr="00394109" w:rsidRDefault="0032314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(706)</w:t>
            </w:r>
          </w:p>
        </w:tc>
        <w:tc>
          <w:tcPr>
            <w:tcW w:w="262" w:type="dxa"/>
            <w:shd w:val="clear" w:color="auto" w:fill="auto"/>
          </w:tcPr>
          <w:p w14:paraId="54DC7B8C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C9C20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(678)</w:t>
            </w:r>
          </w:p>
        </w:tc>
        <w:tc>
          <w:tcPr>
            <w:tcW w:w="262" w:type="dxa"/>
            <w:shd w:val="clear" w:color="auto" w:fill="auto"/>
          </w:tcPr>
          <w:p w14:paraId="2C7E518A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AF3C7" w14:textId="77777777" w:rsidR="00862A15" w:rsidRPr="00394109" w:rsidRDefault="0005108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14:paraId="1036C834" w14:textId="77777777" w:rsidR="00862A15" w:rsidRPr="00394109" w:rsidRDefault="00862A1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B1B21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862A15" w:rsidRPr="00394109" w14:paraId="71335358" w14:textId="77777777" w:rsidTr="00A37E4B">
        <w:tc>
          <w:tcPr>
            <w:tcW w:w="3240" w:type="dxa"/>
            <w:shd w:val="clear" w:color="auto" w:fill="auto"/>
          </w:tcPr>
          <w:p w14:paraId="30690715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8416D05" w14:textId="02723E3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04218" w14:textId="2DD5E307" w:rsidR="00862A15" w:rsidRPr="00394109" w:rsidRDefault="00EA774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92EB4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8A2EB2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</w:t>
            </w:r>
            <w:r w:rsidR="004066D4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262" w:type="dxa"/>
            <w:shd w:val="clear" w:color="auto" w:fill="auto"/>
          </w:tcPr>
          <w:p w14:paraId="51F44E10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9042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599,133</w:t>
            </w:r>
          </w:p>
        </w:tc>
        <w:tc>
          <w:tcPr>
            <w:tcW w:w="262" w:type="dxa"/>
            <w:shd w:val="clear" w:color="auto" w:fill="auto"/>
          </w:tcPr>
          <w:p w14:paraId="1AA202A7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C8FDE" w14:textId="487B4BF5" w:rsidR="00862A15" w:rsidRPr="00394109" w:rsidRDefault="00FD594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205,</w:t>
            </w:r>
            <w:r w:rsidR="004066D4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18381144" w14:textId="77777777" w:rsidR="00862A15" w:rsidRPr="00394109" w:rsidRDefault="00862A15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B1A78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460,131</w:t>
            </w:r>
          </w:p>
        </w:tc>
      </w:tr>
      <w:tr w:rsidR="00DB6850" w:rsidRPr="00394109" w14:paraId="2BA32224" w14:textId="77777777" w:rsidTr="00A37E4B">
        <w:tc>
          <w:tcPr>
            <w:tcW w:w="3240" w:type="dxa"/>
            <w:shd w:val="clear" w:color="auto" w:fill="auto"/>
          </w:tcPr>
          <w:p w14:paraId="59114A6F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615AB8" w14:textId="77777777" w:rsidR="00DB6850" w:rsidRPr="00394109" w:rsidRDefault="00DB685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3CE208E1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467B76E1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098C7919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D0E6203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5BD2F431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6EED33E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32ACA63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E77586" w:rsidRPr="00394109" w14:paraId="4275EDAB" w14:textId="77777777" w:rsidTr="003B6B7D">
        <w:tc>
          <w:tcPr>
            <w:tcW w:w="3240" w:type="dxa"/>
            <w:shd w:val="clear" w:color="auto" w:fill="auto"/>
          </w:tcPr>
          <w:p w14:paraId="2C618151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AAC9C8" w14:textId="77777777" w:rsidR="00E77586" w:rsidRPr="00394109" w:rsidRDefault="00E7758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0BD0D4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2572051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7FB253" w14:textId="77777777" w:rsidR="00E77586" w:rsidRPr="00394109" w:rsidRDefault="00E7758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4E8C709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128768B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5876E8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675E6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E77586" w:rsidRPr="00394109" w14:paraId="1017FFEF" w14:textId="77777777" w:rsidTr="003B6B7D">
        <w:tc>
          <w:tcPr>
            <w:tcW w:w="3240" w:type="dxa"/>
            <w:shd w:val="clear" w:color="auto" w:fill="auto"/>
          </w:tcPr>
          <w:p w14:paraId="412B8F4A" w14:textId="77777777" w:rsidR="00E77586" w:rsidRPr="00394109" w:rsidRDefault="00E7758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F24DF60" w14:textId="62701F6B" w:rsidR="00E77586" w:rsidRPr="00394109" w:rsidRDefault="00E7758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9A4962" w14:textId="56AF90D9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</w:rPr>
              <w:t xml:space="preserve">    </w:t>
            </w:r>
            <w:r w:rsidR="00B55E15" w:rsidRPr="00394109">
              <w:rPr>
                <w:rFonts w:ascii="Angsana New" w:hAnsi="Angsana New"/>
                <w:b/>
                <w:sz w:val="28"/>
                <w:szCs w:val="28"/>
              </w:rPr>
              <w:t>10,361</w:t>
            </w:r>
          </w:p>
        </w:tc>
        <w:tc>
          <w:tcPr>
            <w:tcW w:w="262" w:type="dxa"/>
            <w:shd w:val="clear" w:color="auto" w:fill="auto"/>
          </w:tcPr>
          <w:p w14:paraId="2DFDF078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1FF0A75" w14:textId="77777777" w:rsidR="00E77586" w:rsidRPr="00394109" w:rsidRDefault="00E7758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5,884</w:t>
            </w:r>
          </w:p>
        </w:tc>
        <w:tc>
          <w:tcPr>
            <w:tcW w:w="262" w:type="dxa"/>
            <w:shd w:val="clear" w:color="auto" w:fill="auto"/>
          </w:tcPr>
          <w:p w14:paraId="3040DC55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3517AB4" w14:textId="77777777" w:rsidR="00E77586" w:rsidRPr="00394109" w:rsidRDefault="00287ABD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DD235C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A23D56" w14:textId="77777777" w:rsidR="00E77586" w:rsidRPr="00394109" w:rsidRDefault="00287ABD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</w:rPr>
              <w:t>-</w:t>
            </w:r>
          </w:p>
        </w:tc>
      </w:tr>
      <w:tr w:rsidR="00E77586" w:rsidRPr="00394109" w14:paraId="19818B92" w14:textId="77777777" w:rsidTr="003B6B7D">
        <w:tc>
          <w:tcPr>
            <w:tcW w:w="3240" w:type="dxa"/>
            <w:shd w:val="clear" w:color="auto" w:fill="auto"/>
          </w:tcPr>
          <w:p w14:paraId="03C238B0" w14:textId="77777777" w:rsidR="00E77586" w:rsidRPr="00394109" w:rsidRDefault="00E7758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D0568A4" w14:textId="77777777" w:rsidR="00E77586" w:rsidRPr="00394109" w:rsidRDefault="00E7758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8C37F6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54BD726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9898D2C" w14:textId="77777777" w:rsidR="00E77586" w:rsidRPr="00394109" w:rsidRDefault="00E7758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4CF98595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1B86929A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4B2DFE3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43B4F3" w14:textId="77777777" w:rsidR="00E77586" w:rsidRPr="00394109" w:rsidRDefault="00E7758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0"/>
                <w:szCs w:val="20"/>
              </w:rPr>
            </w:pPr>
          </w:p>
        </w:tc>
      </w:tr>
      <w:tr w:rsidR="00203713" w:rsidRPr="00394109" w14:paraId="35DE3E66" w14:textId="77777777" w:rsidTr="00A37E4B">
        <w:trPr>
          <w:trHeight w:val="80"/>
        </w:trPr>
        <w:tc>
          <w:tcPr>
            <w:tcW w:w="3240" w:type="dxa"/>
            <w:shd w:val="clear" w:color="auto" w:fill="auto"/>
          </w:tcPr>
          <w:p w14:paraId="30E0635B" w14:textId="175F6BCE" w:rsidR="00203713" w:rsidRPr="00394109" w:rsidRDefault="002037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B5067B0" w14:textId="77777777" w:rsidR="00203713" w:rsidRPr="00394109" w:rsidRDefault="002037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A6854E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D54EE47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461E0B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2FB5667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2E6F0F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74A6B" w14:textId="77777777" w:rsidR="00203713" w:rsidRPr="00394109" w:rsidRDefault="00203713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9EDF03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A15" w:rsidRPr="00394109" w14:paraId="6CBF9E3D" w14:textId="77777777" w:rsidTr="00A37E4B">
        <w:tc>
          <w:tcPr>
            <w:tcW w:w="3240" w:type="dxa"/>
            <w:shd w:val="clear" w:color="auto" w:fill="auto"/>
          </w:tcPr>
          <w:p w14:paraId="60CBDD2A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F06E07" w14:textId="12ABC396" w:rsidR="00862A15" w:rsidRPr="00394109" w:rsidRDefault="00F14EF7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B9A6E2" w14:textId="5CBF1781" w:rsidR="00862A15" w:rsidRPr="00394109" w:rsidRDefault="0021578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97393F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7393F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2" w:type="dxa"/>
            <w:shd w:val="clear" w:color="auto" w:fill="auto"/>
          </w:tcPr>
          <w:p w14:paraId="4644099D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B3199E3" w14:textId="77777777" w:rsidR="00862A15" w:rsidRPr="00394109" w:rsidRDefault="00AF53F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49,728</w:t>
            </w:r>
          </w:p>
        </w:tc>
        <w:tc>
          <w:tcPr>
            <w:tcW w:w="262" w:type="dxa"/>
            <w:shd w:val="clear" w:color="auto" w:fill="auto"/>
          </w:tcPr>
          <w:p w14:paraId="78E968BC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D63FB3F" w14:textId="77777777" w:rsidR="00862A15" w:rsidRPr="00394109" w:rsidRDefault="0005108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10,358</w:t>
            </w:r>
          </w:p>
        </w:tc>
        <w:tc>
          <w:tcPr>
            <w:tcW w:w="270" w:type="dxa"/>
            <w:shd w:val="clear" w:color="auto" w:fill="auto"/>
          </w:tcPr>
          <w:p w14:paraId="6FAA589B" w14:textId="77777777" w:rsidR="00862A15" w:rsidRPr="00394109" w:rsidRDefault="00862A15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161F67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11,348</w:t>
            </w:r>
          </w:p>
        </w:tc>
      </w:tr>
      <w:tr w:rsidR="00DB6850" w:rsidRPr="00394109" w14:paraId="1ADA9E7C" w14:textId="77777777" w:rsidTr="00EE3494">
        <w:trPr>
          <w:trHeight w:val="118"/>
        </w:trPr>
        <w:tc>
          <w:tcPr>
            <w:tcW w:w="3240" w:type="dxa"/>
            <w:shd w:val="clear" w:color="auto" w:fill="auto"/>
          </w:tcPr>
          <w:p w14:paraId="0E2672B0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0A8C65" w14:textId="77777777" w:rsidR="00DB6850" w:rsidRPr="00394109" w:rsidRDefault="00DB685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BC10161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1CF6DF7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DB6850" w:rsidRPr="00394109" w14:paraId="67701B23" w14:textId="77777777" w:rsidTr="00A37E4B">
        <w:tc>
          <w:tcPr>
            <w:tcW w:w="3240" w:type="dxa"/>
            <w:shd w:val="clear" w:color="auto" w:fill="auto"/>
          </w:tcPr>
          <w:p w14:paraId="4FFEC094" w14:textId="77777777" w:rsidR="00DB6850" w:rsidRPr="00394109" w:rsidRDefault="00DB6850" w:rsidP="004955C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B2EDD2E" w14:textId="77777777" w:rsidR="00DB6850" w:rsidRPr="00394109" w:rsidRDefault="00DB685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E831BC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C8D53D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8A933C4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E33BF4C" w14:textId="77777777" w:rsidR="00DB6850" w:rsidRPr="00394109" w:rsidRDefault="00DB685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3E78F6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B3519A" w14:textId="77777777" w:rsidR="00DB6850" w:rsidRPr="00394109" w:rsidRDefault="00DB6850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4E71CB" w14:textId="77777777" w:rsidR="00DB6850" w:rsidRPr="00394109" w:rsidRDefault="00DB685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62A15" w:rsidRPr="00394109" w14:paraId="5ABC43D0" w14:textId="77777777" w:rsidTr="00A37E4B">
        <w:tc>
          <w:tcPr>
            <w:tcW w:w="3240" w:type="dxa"/>
            <w:shd w:val="clear" w:color="auto" w:fill="auto"/>
          </w:tcPr>
          <w:p w14:paraId="52CDF5DD" w14:textId="77777777" w:rsidR="00862A15" w:rsidRPr="00394109" w:rsidRDefault="00862A15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25E0B8F" w14:textId="77777777" w:rsidR="00862A15" w:rsidRPr="00394109" w:rsidRDefault="00862A1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EE327C" w14:textId="77777777" w:rsidR="00862A15" w:rsidRPr="00394109" w:rsidRDefault="00215780" w:rsidP="004955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262" w:type="dxa"/>
            <w:shd w:val="clear" w:color="auto" w:fill="auto"/>
          </w:tcPr>
          <w:p w14:paraId="4913881A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D592B1C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D78699" w14:textId="77777777" w:rsidR="00862A15" w:rsidRPr="00394109" w:rsidRDefault="00862A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753629D" w14:textId="1E9B7303" w:rsidR="00862A15" w:rsidRPr="00394109" w:rsidRDefault="00FF460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1,780</w:t>
            </w:r>
          </w:p>
        </w:tc>
        <w:tc>
          <w:tcPr>
            <w:tcW w:w="270" w:type="dxa"/>
            <w:shd w:val="clear" w:color="auto" w:fill="auto"/>
          </w:tcPr>
          <w:p w14:paraId="34FB025E" w14:textId="77777777" w:rsidR="00862A15" w:rsidRPr="00394109" w:rsidRDefault="00862A15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96A81E" w14:textId="77777777" w:rsidR="00862A1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1,630</w:t>
            </w:r>
          </w:p>
        </w:tc>
      </w:tr>
      <w:tr w:rsidR="0075623B" w:rsidRPr="00394109" w14:paraId="53862AFC" w14:textId="77777777" w:rsidTr="00A37E4B">
        <w:tc>
          <w:tcPr>
            <w:tcW w:w="3240" w:type="dxa"/>
            <w:shd w:val="clear" w:color="auto" w:fill="auto"/>
          </w:tcPr>
          <w:p w14:paraId="03827641" w14:textId="77777777" w:rsidR="0075623B" w:rsidRPr="00394109" w:rsidRDefault="0075623B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EFF6079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24D906" w14:textId="01EA6E83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2724EB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,4</w:t>
            </w:r>
            <w:r w:rsidR="002724EB">
              <w:rPr>
                <w:rFonts w:ascii="Angsana New" w:hAnsi="Angsana New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262" w:type="dxa"/>
            <w:shd w:val="clear" w:color="auto" w:fill="auto"/>
          </w:tcPr>
          <w:p w14:paraId="2EA69791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8116E17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14:paraId="5FB94F15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31BB397" w14:textId="5D182BEB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122,05</w:t>
            </w:r>
            <w:r w:rsidR="00983E83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8C59554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FE7975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70,794</w:t>
            </w:r>
          </w:p>
        </w:tc>
      </w:tr>
      <w:tr w:rsidR="0075623B" w:rsidRPr="00394109" w14:paraId="4127D272" w14:textId="77777777" w:rsidTr="00A37E4B">
        <w:tc>
          <w:tcPr>
            <w:tcW w:w="3240" w:type="dxa"/>
            <w:shd w:val="clear" w:color="auto" w:fill="auto"/>
          </w:tcPr>
          <w:p w14:paraId="5D2BE933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89E39B1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83847" w14:textId="59CFC35E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2724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,7</w:t>
            </w:r>
            <w:r w:rsidR="002724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</w:t>
            </w:r>
          </w:p>
        </w:tc>
        <w:tc>
          <w:tcPr>
            <w:tcW w:w="262" w:type="dxa"/>
            <w:shd w:val="clear" w:color="auto" w:fill="auto"/>
          </w:tcPr>
          <w:p w14:paraId="6133FB18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4B8DD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14:paraId="5BA4B466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99D25" w14:textId="220941F5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123,83</w:t>
            </w:r>
            <w:r w:rsidR="00983E8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DFE8A73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26134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72,424</w:t>
            </w:r>
          </w:p>
        </w:tc>
      </w:tr>
      <w:tr w:rsidR="0075623B" w:rsidRPr="00394109" w14:paraId="30C6B731" w14:textId="77777777" w:rsidTr="00A37E4B">
        <w:tc>
          <w:tcPr>
            <w:tcW w:w="3240" w:type="dxa"/>
            <w:shd w:val="clear" w:color="auto" w:fill="auto"/>
          </w:tcPr>
          <w:p w14:paraId="2FC12EFD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1347601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9FD2E3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6A3618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FA9F24A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25C0C3DF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F270452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DDB47A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617B5F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75623B" w:rsidRPr="00394109" w14:paraId="191AB4BF" w14:textId="77777777" w:rsidTr="00B0009C">
        <w:tc>
          <w:tcPr>
            <w:tcW w:w="3240" w:type="dxa"/>
            <w:shd w:val="clear" w:color="auto" w:fill="auto"/>
          </w:tcPr>
          <w:p w14:paraId="526E97CF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7C2C533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614300A" w14:textId="64A4D6C3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="002724E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,03</w:t>
            </w:r>
            <w:r w:rsidR="002724E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F83A282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7FE3BE2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14:paraId="3F4BFABC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0DEC986" w14:textId="6020DF11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340,08</w:t>
            </w:r>
            <w:r w:rsidR="00983E8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DE6019B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BD86EAC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543,903</w:t>
            </w:r>
          </w:p>
        </w:tc>
      </w:tr>
      <w:tr w:rsidR="0075623B" w:rsidRPr="00394109" w14:paraId="26F2E460" w14:textId="77777777" w:rsidTr="00A37E4B">
        <w:tc>
          <w:tcPr>
            <w:tcW w:w="3240" w:type="dxa"/>
            <w:shd w:val="clear" w:color="auto" w:fill="auto"/>
          </w:tcPr>
          <w:p w14:paraId="3094CB52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748CAA6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E93358C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079FD46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2F62FDC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2996E510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1CDE5DFF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C8C88B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6C24C38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75623B" w:rsidRPr="00394109" w14:paraId="525FF6A7" w14:textId="77777777" w:rsidTr="00B0009C">
        <w:tc>
          <w:tcPr>
            <w:tcW w:w="3240" w:type="dxa"/>
            <w:shd w:val="clear" w:color="auto" w:fill="auto"/>
          </w:tcPr>
          <w:p w14:paraId="4F2FFD28" w14:textId="77777777" w:rsidR="0075623B" w:rsidRPr="00394109" w:rsidRDefault="0075623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0FCFE7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CA7D219" w14:textId="6ECC9D01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54</w:t>
            </w:r>
            <w:r w:rsidR="002724EB">
              <w:rPr>
                <w:rFonts w:ascii="Angsana New" w:hAnsi="Angsana New"/>
                <w:sz w:val="28"/>
                <w:szCs w:val="28"/>
              </w:rPr>
              <w:t>0</w:t>
            </w:r>
            <w:r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2724EB">
              <w:rPr>
                <w:rFonts w:ascii="Angsana New" w:hAnsi="Angsana New"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262" w:type="dxa"/>
            <w:shd w:val="clear" w:color="auto" w:fill="auto"/>
          </w:tcPr>
          <w:p w14:paraId="6D33C240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5B001CA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14:paraId="7C419BFD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7C0A319E" w14:textId="5CBC3C44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340,08</w:t>
            </w:r>
            <w:r w:rsidR="00983E8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E1E6C37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02A5085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543,903</w:t>
            </w:r>
          </w:p>
        </w:tc>
      </w:tr>
      <w:tr w:rsidR="0075623B" w:rsidRPr="00394109" w14:paraId="50C9E219" w14:textId="77777777" w:rsidTr="00B0009C">
        <w:tc>
          <w:tcPr>
            <w:tcW w:w="3240" w:type="dxa"/>
            <w:shd w:val="clear" w:color="auto" w:fill="auto"/>
          </w:tcPr>
          <w:p w14:paraId="46863391" w14:textId="77777777" w:rsidR="0075623B" w:rsidRPr="00394109" w:rsidRDefault="0075623B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57525C8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3736E9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3,923</w:t>
            </w:r>
          </w:p>
        </w:tc>
        <w:tc>
          <w:tcPr>
            <w:tcW w:w="262" w:type="dxa"/>
            <w:shd w:val="clear" w:color="auto" w:fill="auto"/>
          </w:tcPr>
          <w:p w14:paraId="53424689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098D0F5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1952303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16D2C65" w14:textId="6124A02F" w:rsidR="0075623B" w:rsidRPr="00394109" w:rsidRDefault="0075623B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4CCD5F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6F9593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5623B" w:rsidRPr="00394109" w14:paraId="71117D27" w14:textId="77777777" w:rsidTr="00B0009C">
        <w:tc>
          <w:tcPr>
            <w:tcW w:w="3240" w:type="dxa"/>
            <w:shd w:val="clear" w:color="auto" w:fill="auto"/>
          </w:tcPr>
          <w:p w14:paraId="6BF3ADAC" w14:textId="77777777" w:rsidR="0075623B" w:rsidRPr="00394109" w:rsidRDefault="0075623B" w:rsidP="004955C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E5AA275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74FD2" w14:textId="5EB86030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54</w:t>
            </w:r>
            <w:r w:rsidR="002724EB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,03</w:t>
            </w:r>
            <w:r w:rsidR="002724E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775E2C16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E517C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747,866</w:t>
            </w:r>
          </w:p>
        </w:tc>
        <w:tc>
          <w:tcPr>
            <w:tcW w:w="262" w:type="dxa"/>
            <w:shd w:val="clear" w:color="auto" w:fill="auto"/>
          </w:tcPr>
          <w:p w14:paraId="7018E7DF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845086" w14:textId="699209FC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340,08</w:t>
            </w:r>
            <w:r w:rsidR="00983E83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D11D78F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87493D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543,903</w:t>
            </w:r>
          </w:p>
        </w:tc>
      </w:tr>
      <w:tr w:rsidR="00B0009C" w:rsidRPr="00394109" w14:paraId="0F12BB4B" w14:textId="77777777" w:rsidTr="00B0009C">
        <w:tc>
          <w:tcPr>
            <w:tcW w:w="3240" w:type="dxa"/>
            <w:shd w:val="clear" w:color="auto" w:fill="auto"/>
          </w:tcPr>
          <w:p w14:paraId="46FB32C2" w14:textId="655D222C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DD72467" w14:textId="77777777" w:rsidR="00B0009C" w:rsidRPr="00394109" w:rsidRDefault="00B000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19C5AC9" w14:textId="77777777" w:rsidR="00B0009C" w:rsidRPr="00394109" w:rsidRDefault="00B000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653A2EA" w14:textId="77777777" w:rsidR="00B0009C" w:rsidRPr="00394109" w:rsidRDefault="00B000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19DD94D" w14:textId="77777777" w:rsidR="00B0009C" w:rsidRPr="00394109" w:rsidRDefault="00B000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FA64732" w14:textId="77777777" w:rsidR="00B0009C" w:rsidRPr="00394109" w:rsidRDefault="00B0009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29063C68" w14:textId="77777777" w:rsidR="00B0009C" w:rsidRPr="00394109" w:rsidRDefault="00B000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482357" w14:textId="77777777" w:rsidR="00B0009C" w:rsidRPr="00394109" w:rsidRDefault="00B000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D80BE56" w14:textId="77777777" w:rsidR="00B0009C" w:rsidRPr="00394109" w:rsidRDefault="00B000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6442B5" w:rsidRPr="00394109" w14:paraId="451E14D0" w14:textId="77777777" w:rsidTr="00A37E4B">
        <w:tc>
          <w:tcPr>
            <w:tcW w:w="4230" w:type="dxa"/>
            <w:gridSpan w:val="2"/>
            <w:shd w:val="clear" w:color="auto" w:fill="auto"/>
          </w:tcPr>
          <w:p w14:paraId="310BBF05" w14:textId="77777777" w:rsidR="009831CA" w:rsidRPr="00394109" w:rsidRDefault="006442B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กลับรายการ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หนี้สูญและหนี้สงสัยจะสูญ</w:t>
            </w:r>
          </w:p>
          <w:p w14:paraId="2EA634BC" w14:textId="7A56CAE6" w:rsidR="006442B5" w:rsidRPr="00394109" w:rsidRDefault="009831C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6442B5" w:rsidRPr="00394109">
              <w:rPr>
                <w:rFonts w:ascii="Angsana New" w:hAnsi="Angsana New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41DDEC" w14:textId="77777777" w:rsidR="006442B5" w:rsidRPr="00394109" w:rsidRDefault="00515A0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2EEB8778" w14:textId="77777777" w:rsidR="006442B5" w:rsidRPr="00394109" w:rsidRDefault="006442B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B8CD2E" w14:textId="77777777" w:rsidR="006442B5" w:rsidRPr="00394109" w:rsidRDefault="00862A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8A4153B" w14:textId="77777777" w:rsidR="006442B5" w:rsidRPr="00394109" w:rsidRDefault="006442B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CF6920" w14:textId="77777777" w:rsidR="006442B5" w:rsidRPr="00394109" w:rsidRDefault="00515A04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00D1A8" w14:textId="77777777" w:rsidR="006442B5" w:rsidRPr="00394109" w:rsidRDefault="006442B5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77FC7C" w14:textId="77777777" w:rsidR="006442B5" w:rsidRPr="00394109" w:rsidRDefault="00862A15" w:rsidP="004955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</w:p>
        </w:tc>
      </w:tr>
    </w:tbl>
    <w:p w14:paraId="6F72532D" w14:textId="763BDC13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E062652" w14:textId="77777777" w:rsidR="00C91A33" w:rsidRDefault="00C91A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231E24" w14:textId="04A52196" w:rsidR="00B71680" w:rsidRPr="00394109" w:rsidRDefault="00B7168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394109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6C484A14" w14:textId="77777777" w:rsidR="007A64EE" w:rsidRPr="00394109" w:rsidRDefault="007A64E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994"/>
        <w:gridCol w:w="990"/>
        <w:gridCol w:w="262"/>
        <w:gridCol w:w="998"/>
        <w:gridCol w:w="262"/>
        <w:gridCol w:w="998"/>
        <w:gridCol w:w="270"/>
        <w:gridCol w:w="990"/>
      </w:tblGrid>
      <w:tr w:rsidR="007A64EE" w:rsidRPr="00394109" w14:paraId="546A8E8B" w14:textId="77777777" w:rsidTr="00954B13">
        <w:trPr>
          <w:tblHeader/>
        </w:trPr>
        <w:tc>
          <w:tcPr>
            <w:tcW w:w="3236" w:type="dxa"/>
            <w:shd w:val="clear" w:color="auto" w:fill="auto"/>
          </w:tcPr>
          <w:p w14:paraId="2C4EDCE6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687D324D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5FFB081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D231A5B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6B6F891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A64EE" w:rsidRPr="00394109" w14:paraId="678434D2" w14:textId="77777777" w:rsidTr="00954B13">
        <w:trPr>
          <w:tblHeader/>
        </w:trPr>
        <w:tc>
          <w:tcPr>
            <w:tcW w:w="3236" w:type="dxa"/>
            <w:shd w:val="clear" w:color="auto" w:fill="auto"/>
          </w:tcPr>
          <w:p w14:paraId="16EB495C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B6A003F" w14:textId="77777777" w:rsidR="007A64EE" w:rsidRPr="00394109" w:rsidRDefault="007A64E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C986913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E7AA8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E03BEDD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0BE10A3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E7AA8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1690E35B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6EDEFE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E7AA8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6D9FCF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98AF26" w14:textId="77777777" w:rsidR="007A64EE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ab/>
              <w:t>256</w:t>
            </w:r>
            <w:r w:rsidR="00CE7AA8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B11A98" w:rsidRPr="00394109" w14:paraId="149EBBA1" w14:textId="77777777" w:rsidTr="00954B13">
        <w:trPr>
          <w:tblHeader/>
        </w:trPr>
        <w:tc>
          <w:tcPr>
            <w:tcW w:w="3236" w:type="dxa"/>
            <w:shd w:val="clear" w:color="auto" w:fill="auto"/>
          </w:tcPr>
          <w:p w14:paraId="55EB4B55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3EB5DD10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1EE78D7" w14:textId="77777777" w:rsidR="00B11A98" w:rsidRPr="00394109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A64EE" w:rsidRPr="00394109" w14:paraId="7610A269" w14:textId="77777777" w:rsidTr="00954B13">
        <w:trPr>
          <w:trHeight w:val="80"/>
        </w:trPr>
        <w:tc>
          <w:tcPr>
            <w:tcW w:w="3236" w:type="dxa"/>
            <w:shd w:val="clear" w:color="auto" w:fill="auto"/>
          </w:tcPr>
          <w:p w14:paraId="2890DC11" w14:textId="77777777" w:rsidR="007A64EE" w:rsidRPr="00394109" w:rsidRDefault="007A64E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8574414" w14:textId="77777777" w:rsidR="007A64EE" w:rsidRPr="00394109" w:rsidRDefault="007A64E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DB8D2E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FC3F65A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CEAFF7" w14:textId="77777777" w:rsidR="007A64EE" w:rsidRPr="00394109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3416555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ED9361B" w14:textId="77777777" w:rsidR="007A64EE" w:rsidRPr="00394109" w:rsidRDefault="007A64EE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FDADE9" w14:textId="77777777" w:rsidR="007A64EE" w:rsidRPr="00394109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05801D" w14:textId="77777777" w:rsidR="007A64EE" w:rsidRPr="00394109" w:rsidRDefault="007A64EE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7F3CA5" w:rsidRPr="00394109" w14:paraId="7181189F" w14:textId="77777777" w:rsidTr="00400B76">
        <w:tc>
          <w:tcPr>
            <w:tcW w:w="3236" w:type="dxa"/>
            <w:shd w:val="clear" w:color="auto" w:fill="auto"/>
          </w:tcPr>
          <w:p w14:paraId="77339A17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1AB5F9E" w14:textId="77777777" w:rsidR="007F3CA5" w:rsidRPr="00394109" w:rsidRDefault="007F3CA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7FDC3A" w14:textId="4562D1A4" w:rsidR="007F3CA5" w:rsidRPr="00394109" w:rsidRDefault="00B55E15" w:rsidP="004955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230A73D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8CA6E7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1EBBA4C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B56A8F0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9BC2EC" w14:textId="77777777" w:rsidR="007F3CA5" w:rsidRPr="00394109" w:rsidRDefault="007F3CA5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91B95F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CA5" w:rsidRPr="00394109" w14:paraId="7CB72809" w14:textId="77777777" w:rsidTr="00954B13">
        <w:tc>
          <w:tcPr>
            <w:tcW w:w="3236" w:type="dxa"/>
            <w:shd w:val="clear" w:color="auto" w:fill="auto"/>
          </w:tcPr>
          <w:p w14:paraId="009A84ED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เกินกำหนดชำระ </w:t>
            </w:r>
            <w:r w:rsidRPr="0039410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42EA2C2C" w14:textId="77777777" w:rsidR="007F3CA5" w:rsidRPr="00394109" w:rsidRDefault="007F3CA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AD770B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5BCA4E2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10E3B50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1A060AF0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4DE465E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E3E7DCC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6CBDB9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CA5" w:rsidRPr="00394109" w14:paraId="62B960EA" w14:textId="77777777" w:rsidTr="00B66E15">
        <w:tc>
          <w:tcPr>
            <w:tcW w:w="3236" w:type="dxa"/>
            <w:shd w:val="clear" w:color="auto" w:fill="auto"/>
          </w:tcPr>
          <w:p w14:paraId="1987EC90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E8B1D91" w14:textId="77777777" w:rsidR="007F3CA5" w:rsidRPr="00394109" w:rsidRDefault="007F3CA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FA0192" w14:textId="455CF631" w:rsidR="007F3CA5" w:rsidRPr="00394109" w:rsidRDefault="00B55E15" w:rsidP="004955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62" w:type="dxa"/>
            <w:shd w:val="clear" w:color="auto" w:fill="auto"/>
          </w:tcPr>
          <w:p w14:paraId="571AF2DD" w14:textId="77777777" w:rsidR="007F3CA5" w:rsidRPr="00394109" w:rsidRDefault="007F3CA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FE3E44C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BA138C" w14:textId="77777777" w:rsidR="007F3CA5" w:rsidRPr="00394109" w:rsidRDefault="007F3CA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  <w:tab w:val="decimal" w:pos="873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8CB6D5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EBC1B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 w:hanging="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33087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CA5" w:rsidRPr="00394109" w14:paraId="2FBC2AD1" w14:textId="77777777" w:rsidTr="00677DD3">
        <w:tc>
          <w:tcPr>
            <w:tcW w:w="3236" w:type="dxa"/>
            <w:shd w:val="clear" w:color="auto" w:fill="auto"/>
          </w:tcPr>
          <w:p w14:paraId="3A673997" w14:textId="2ACF26EE" w:rsidR="007F3CA5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2519250F" w14:textId="77777777" w:rsidR="007F3CA5" w:rsidRPr="00394109" w:rsidRDefault="007F3CA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F63B3" w14:textId="7F5A75F9" w:rsidR="007F3CA5" w:rsidRPr="00394109" w:rsidRDefault="00CA3EAA" w:rsidP="004955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55E1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390AD28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FBD4A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E1D66C5" w14:textId="77777777" w:rsidR="007F3CA5" w:rsidRPr="00394109" w:rsidRDefault="007F3CA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C77D2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8D8E79" w14:textId="77777777" w:rsidR="007F3CA5" w:rsidRPr="00394109" w:rsidRDefault="007F3CA5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FBA54" w14:textId="77777777" w:rsidR="007F3CA5" w:rsidRPr="00394109" w:rsidRDefault="007F3CA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4511B" w:rsidRPr="00394109" w14:paraId="2075F336" w14:textId="77777777" w:rsidTr="00954B13">
        <w:tc>
          <w:tcPr>
            <w:tcW w:w="3236" w:type="dxa"/>
            <w:shd w:val="clear" w:color="auto" w:fill="auto"/>
          </w:tcPr>
          <w:p w14:paraId="6252C2D4" w14:textId="03D6D702" w:rsidR="0064511B" w:rsidRPr="00394109" w:rsidRDefault="0064511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C09170F" w14:textId="77777777" w:rsidR="0064511B" w:rsidRPr="00394109" w:rsidRDefault="0064511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C65E56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C1DD273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1F4B02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E8D85A3" w14:textId="77777777" w:rsidR="0064511B" w:rsidRPr="00394109" w:rsidRDefault="0064511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4C8612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0C041CC" w14:textId="77777777" w:rsidR="0064511B" w:rsidRPr="00394109" w:rsidRDefault="0064511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A9001B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CB5A25" w:rsidRPr="00394109" w14:paraId="720D933F" w14:textId="77777777" w:rsidTr="00954B13">
        <w:tc>
          <w:tcPr>
            <w:tcW w:w="3236" w:type="dxa"/>
            <w:shd w:val="clear" w:color="auto" w:fill="auto"/>
          </w:tcPr>
          <w:p w14:paraId="21ED1258" w14:textId="6403088B" w:rsidR="00CB5A25" w:rsidRPr="00394109" w:rsidRDefault="00CB5A2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EE57DB5" w14:textId="77777777" w:rsidR="00CB5A25" w:rsidRPr="00394109" w:rsidRDefault="00CB5A2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144405" w14:textId="77777777" w:rsidR="00CB5A25" w:rsidRPr="00394109" w:rsidRDefault="00CB5A2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58267A8" w14:textId="77777777" w:rsidR="00CB5A25" w:rsidRPr="00394109" w:rsidRDefault="00CB5A2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CF6AD5" w14:textId="77777777" w:rsidR="00CB5A25" w:rsidRPr="00394109" w:rsidRDefault="00CB5A2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E4215D7" w14:textId="77777777" w:rsidR="00CB5A25" w:rsidRPr="00394109" w:rsidRDefault="00CB5A2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84CB63E" w14:textId="77777777" w:rsidR="00CB5A25" w:rsidRPr="00394109" w:rsidRDefault="00CB5A2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F839E6" w14:textId="77777777" w:rsidR="00CB5A25" w:rsidRPr="00394109" w:rsidRDefault="00CB5A25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D1EA12" w14:textId="77777777" w:rsidR="00CB5A25" w:rsidRPr="00394109" w:rsidRDefault="00CB5A2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E7AA8" w:rsidRPr="00394109" w14:paraId="58719C83" w14:textId="77777777" w:rsidTr="00954B13">
        <w:tc>
          <w:tcPr>
            <w:tcW w:w="3236" w:type="dxa"/>
            <w:shd w:val="clear" w:color="auto" w:fill="auto"/>
          </w:tcPr>
          <w:p w14:paraId="68002B91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ยังไม่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6994486B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8AB1C8A" w14:textId="568566D7" w:rsidR="00CE7AA8" w:rsidRPr="00394109" w:rsidRDefault="0027436C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</w:t>
            </w:r>
            <w:r w:rsidR="00B55E15" w:rsidRPr="00394109">
              <w:rPr>
                <w:rFonts w:ascii="Angsana New" w:hAnsi="Angsana New"/>
                <w:sz w:val="28"/>
                <w:szCs w:val="28"/>
              </w:rPr>
              <w:t>7</w:t>
            </w:r>
            <w:r w:rsidR="0067104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B55E15"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671045" w:rsidRPr="00394109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72DB02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C48C5BF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336,303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ED7316A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8F8141" w14:textId="54A26197" w:rsidR="00CE7AA8" w:rsidRPr="00394109" w:rsidRDefault="004674C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</w:t>
            </w:r>
            <w:r w:rsidR="00FF4602" w:rsidRPr="00394109">
              <w:rPr>
                <w:rFonts w:ascii="Angsana New" w:hAnsi="Angsana New"/>
                <w:sz w:val="28"/>
                <w:szCs w:val="28"/>
              </w:rPr>
              <w:t>9</w:t>
            </w:r>
            <w:r w:rsidR="003C6FFC"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FF4602" w:rsidRPr="00394109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270" w:type="dxa"/>
            <w:shd w:val="clear" w:color="auto" w:fill="auto"/>
          </w:tcPr>
          <w:p w14:paraId="7C5E7AF8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A06C8F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252,332</w:t>
            </w:r>
          </w:p>
        </w:tc>
      </w:tr>
      <w:tr w:rsidR="00CE7AA8" w:rsidRPr="00394109" w14:paraId="640E0F11" w14:textId="77777777" w:rsidTr="00954B13">
        <w:tc>
          <w:tcPr>
            <w:tcW w:w="3236" w:type="dxa"/>
            <w:shd w:val="clear" w:color="auto" w:fill="auto"/>
          </w:tcPr>
          <w:p w14:paraId="198E4361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เกินกำหนดชำระ </w:t>
            </w:r>
            <w:r w:rsidRPr="00394109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1BBA866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380176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A9CCC62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C59A524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621323E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2913808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1F7DFE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17979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7AA8" w:rsidRPr="00394109" w14:paraId="64CFFFC2" w14:textId="77777777" w:rsidTr="00954B13">
        <w:tc>
          <w:tcPr>
            <w:tcW w:w="3236" w:type="dxa"/>
            <w:shd w:val="clear" w:color="auto" w:fill="auto"/>
          </w:tcPr>
          <w:p w14:paraId="0A64DF9D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น้อยกว่า </w:t>
            </w:r>
            <w:r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AE334BE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96B4B64" w14:textId="23071F2E" w:rsidR="00CE7AA8" w:rsidRPr="00394109" w:rsidRDefault="0027436C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</w:t>
            </w:r>
            <w:r w:rsidR="00671045" w:rsidRPr="00394109">
              <w:rPr>
                <w:rFonts w:ascii="Angsana New" w:hAnsi="Angsana New"/>
                <w:sz w:val="28"/>
                <w:szCs w:val="28"/>
              </w:rPr>
              <w:t>7</w:t>
            </w:r>
            <w:r w:rsidR="00B55E15"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671045" w:rsidRPr="00394109">
              <w:rPr>
                <w:rFonts w:ascii="Angsana New" w:hAnsi="Angsana New"/>
                <w:sz w:val="28"/>
                <w:szCs w:val="28"/>
              </w:rPr>
              <w:t>558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4382A87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9C41F6F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252,319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3F6CD79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E358760" w14:textId="77777777" w:rsidR="00CE7AA8" w:rsidRPr="00394109" w:rsidRDefault="004674C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</w:t>
            </w:r>
            <w:r w:rsidR="006C38B4" w:rsidRPr="00394109">
              <w:rPr>
                <w:rFonts w:ascii="Angsana New" w:hAnsi="Angsana New"/>
                <w:sz w:val="28"/>
                <w:szCs w:val="28"/>
              </w:rPr>
              <w:t>6</w:t>
            </w:r>
            <w:r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6C38B4" w:rsidRPr="00394109">
              <w:rPr>
                <w:rFonts w:ascii="Angsana New" w:hAnsi="Angsana New"/>
                <w:sz w:val="28"/>
                <w:szCs w:val="28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469767C9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7551CD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197,379</w:t>
            </w:r>
          </w:p>
        </w:tc>
      </w:tr>
      <w:tr w:rsidR="00CE7AA8" w:rsidRPr="00394109" w14:paraId="5B4C58E3" w14:textId="77777777" w:rsidTr="00B66E15">
        <w:tc>
          <w:tcPr>
            <w:tcW w:w="3236" w:type="dxa"/>
            <w:shd w:val="clear" w:color="auto" w:fill="auto"/>
          </w:tcPr>
          <w:p w14:paraId="1A93B0F6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3 -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2EF88E08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6D9962" w14:textId="41DA7C29" w:rsidR="00CE7AA8" w:rsidRPr="00394109" w:rsidRDefault="00B55E1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7A1FB39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C2FA381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10,511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AA077FC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27DC96" w14:textId="77777777" w:rsidR="00CE7AA8" w:rsidRPr="00394109" w:rsidRDefault="0027436C" w:rsidP="004955CE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59461865" w14:textId="77777777" w:rsidR="00CE7AA8" w:rsidRPr="00394109" w:rsidRDefault="00CE7AA8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22B37B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10,420</w:t>
            </w:r>
          </w:p>
        </w:tc>
      </w:tr>
      <w:tr w:rsidR="00CE7AA8" w:rsidRPr="00394109" w14:paraId="640E9091" w14:textId="77777777" w:rsidTr="00400B76">
        <w:tc>
          <w:tcPr>
            <w:tcW w:w="3236" w:type="dxa"/>
            <w:shd w:val="clear" w:color="auto" w:fill="auto"/>
          </w:tcPr>
          <w:p w14:paraId="1AFAE930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6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- 12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26D09F6B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80A291" w14:textId="77777777" w:rsidR="00CE7AA8" w:rsidRPr="00394109" w:rsidRDefault="0027436C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E94E38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A6AA75D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8A37FA3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647CC9" w14:textId="77777777" w:rsidR="00CE7AA8" w:rsidRPr="00394109" w:rsidRDefault="0027436C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140C6E" w14:textId="77777777" w:rsidR="00CE7AA8" w:rsidRPr="00394109" w:rsidRDefault="00CE7AA8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2D9087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E7AA8" w:rsidRPr="00394109" w14:paraId="3FD3907B" w14:textId="77777777" w:rsidTr="00B66E15">
        <w:tc>
          <w:tcPr>
            <w:tcW w:w="3236" w:type="dxa"/>
            <w:shd w:val="clear" w:color="auto" w:fill="auto"/>
          </w:tcPr>
          <w:p w14:paraId="1DCCE3EB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มากกว่า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12 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8506EA9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21D64" w14:textId="77777777" w:rsidR="00CE7AA8" w:rsidRPr="00394109" w:rsidRDefault="0027436C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C1E508E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53F82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E625C07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177C6" w14:textId="77777777" w:rsidR="00CE7AA8" w:rsidRPr="00394109" w:rsidRDefault="004674C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270" w:type="dxa"/>
            <w:shd w:val="clear" w:color="auto" w:fill="auto"/>
          </w:tcPr>
          <w:p w14:paraId="020CAAE5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4BD01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CE7AA8" w:rsidRPr="00394109" w14:paraId="15F65E76" w14:textId="77777777" w:rsidTr="00954B13">
        <w:tc>
          <w:tcPr>
            <w:tcW w:w="3236" w:type="dxa"/>
            <w:shd w:val="clear" w:color="auto" w:fill="auto"/>
          </w:tcPr>
          <w:p w14:paraId="325A833F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569C314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6DC323" w14:textId="12EA26A1" w:rsidR="00CE7AA8" w:rsidRPr="00394109" w:rsidRDefault="0027436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3B16FC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06D0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B55E15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06D0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EE3ECA1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8F9D14D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599,811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2DF57B4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D348156" w14:textId="6BD67EC8" w:rsidR="00CE7AA8" w:rsidRPr="00394109" w:rsidRDefault="004674C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DE00F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DE00F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52529E20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6892251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460,359</w:t>
            </w:r>
          </w:p>
        </w:tc>
      </w:tr>
      <w:tr w:rsidR="00CE7AA8" w:rsidRPr="00394109" w14:paraId="53240251" w14:textId="77777777" w:rsidTr="00B66E15">
        <w:tc>
          <w:tcPr>
            <w:tcW w:w="3236" w:type="dxa"/>
            <w:shd w:val="clear" w:color="auto" w:fill="auto"/>
          </w:tcPr>
          <w:p w14:paraId="279290F6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3CCFFAC5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D42366" w14:textId="77777777" w:rsidR="0027436C" w:rsidRPr="00394109" w:rsidRDefault="0027436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(706)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25EACA4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511C5FA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(678)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5E4DCB7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42A9A" w14:textId="77777777" w:rsidR="00CE7AA8" w:rsidRPr="00394109" w:rsidRDefault="004674C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14:paraId="4D1332C8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FFE84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CE7AA8" w:rsidRPr="00394109" w14:paraId="21CDAE7E" w14:textId="77777777" w:rsidTr="00954B13">
        <w:tc>
          <w:tcPr>
            <w:tcW w:w="3236" w:type="dxa"/>
            <w:shd w:val="clear" w:color="auto" w:fill="auto"/>
          </w:tcPr>
          <w:p w14:paraId="2779BAB7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03FCB76E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5AC3D" w14:textId="76025F15" w:rsidR="00CE7AA8" w:rsidRPr="00394109" w:rsidRDefault="0027436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3B16FC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B55E15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3,9</w:t>
            </w:r>
            <w:r w:rsidR="00706D0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77D5942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5FC2F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23894A8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ABB4FD" w14:textId="5120FA41" w:rsidR="00CE7AA8" w:rsidRPr="00394109" w:rsidRDefault="004674C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B9547E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</w:t>
            </w:r>
            <w:r w:rsidR="00DE00F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294B4473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DB10A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460,131</w:t>
            </w:r>
          </w:p>
        </w:tc>
      </w:tr>
      <w:tr w:rsidR="00CE7AA8" w:rsidRPr="00394109" w14:paraId="391C2703" w14:textId="77777777" w:rsidTr="00954B13">
        <w:trPr>
          <w:trHeight w:val="125"/>
        </w:trPr>
        <w:tc>
          <w:tcPr>
            <w:tcW w:w="3236" w:type="dxa"/>
            <w:shd w:val="clear" w:color="auto" w:fill="auto"/>
          </w:tcPr>
          <w:p w14:paraId="6AABD3CA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5CE8D92D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E089A8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200DEAF8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0FBE62A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AB9AA54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FC846E2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543B4B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7739B5D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CE7AA8" w:rsidRPr="00394109" w14:paraId="6750943F" w14:textId="77777777" w:rsidTr="00954B13">
        <w:tc>
          <w:tcPr>
            <w:tcW w:w="3236" w:type="dxa"/>
            <w:shd w:val="clear" w:color="auto" w:fill="auto"/>
          </w:tcPr>
          <w:p w14:paraId="08116AF8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4" w:type="dxa"/>
            <w:tcBorders>
              <w:left w:val="nil"/>
            </w:tcBorders>
            <w:shd w:val="clear" w:color="auto" w:fill="auto"/>
          </w:tcPr>
          <w:p w14:paraId="1F416D82" w14:textId="77777777" w:rsidR="00CE7AA8" w:rsidRPr="00394109" w:rsidRDefault="00CE7AA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C12DDA8" w14:textId="3791573D" w:rsidR="00CE7AA8" w:rsidRPr="00394109" w:rsidRDefault="0027436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370A82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B55E15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3,</w:t>
            </w:r>
            <w:r w:rsidR="000223E4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CE502B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7E66F2C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599,133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E438DAD" w14:textId="77777777" w:rsidR="00CE7AA8" w:rsidRPr="00394109" w:rsidRDefault="00CE7AA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709F0381" w14:textId="5E673F8D" w:rsidR="00CE7AA8" w:rsidRPr="00394109" w:rsidRDefault="004674C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4952A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242BF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891</w:t>
            </w:r>
          </w:p>
        </w:tc>
        <w:tc>
          <w:tcPr>
            <w:tcW w:w="270" w:type="dxa"/>
            <w:shd w:val="clear" w:color="auto" w:fill="auto"/>
          </w:tcPr>
          <w:p w14:paraId="1F566E04" w14:textId="77777777" w:rsidR="00CE7AA8" w:rsidRPr="00394109" w:rsidRDefault="00CE7AA8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1C7568F" w14:textId="77777777" w:rsidR="00CE7AA8" w:rsidRPr="00394109" w:rsidRDefault="00CE7AA8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460,131</w:t>
            </w:r>
          </w:p>
        </w:tc>
      </w:tr>
    </w:tbl>
    <w:p w14:paraId="19542F19" w14:textId="77777777" w:rsidR="002022B5" w:rsidRPr="00394109" w:rsidRDefault="002022B5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D9F8F5F" w14:textId="77777777" w:rsidR="00D75511" w:rsidRPr="00394109" w:rsidRDefault="005B1B3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  <w:lang w:val="th-TH"/>
        </w:rPr>
        <w:t>โดยปกติระยะเวลาการให้สินเชื่อแก่ลูกค้าของกลุ่มบริษัท</w:t>
      </w:r>
      <w:r w:rsidRPr="00394109">
        <w:rPr>
          <w:rFonts w:ascii="Angsana New" w:hAnsi="Angsana New"/>
          <w:sz w:val="28"/>
          <w:szCs w:val="28"/>
          <w:cs/>
        </w:rPr>
        <w:t>มีระยะเวลา</w:t>
      </w:r>
      <w:r w:rsidR="00A55EFD" w:rsidRPr="00394109">
        <w:rPr>
          <w:rFonts w:ascii="Angsana New" w:hAnsi="Angsana New"/>
          <w:sz w:val="28"/>
          <w:szCs w:val="28"/>
          <w:cs/>
        </w:rPr>
        <w:t xml:space="preserve">ตั้งแต่ </w:t>
      </w:r>
      <w:r w:rsidR="00A55EFD" w:rsidRPr="00394109">
        <w:rPr>
          <w:rFonts w:ascii="Angsana New" w:hAnsi="Angsana New"/>
          <w:sz w:val="28"/>
          <w:szCs w:val="28"/>
        </w:rPr>
        <w:t xml:space="preserve">30 </w:t>
      </w:r>
      <w:r w:rsidR="00A55EFD" w:rsidRPr="00394109">
        <w:rPr>
          <w:rFonts w:ascii="Angsana New" w:hAnsi="Angsana New"/>
          <w:sz w:val="28"/>
          <w:szCs w:val="28"/>
          <w:cs/>
        </w:rPr>
        <w:t>วัน ถึง</w:t>
      </w:r>
      <w:r w:rsidR="00A46611" w:rsidRPr="00394109">
        <w:rPr>
          <w:rFonts w:ascii="Angsana New" w:hAnsi="Angsana New"/>
          <w:sz w:val="28"/>
          <w:szCs w:val="28"/>
        </w:rPr>
        <w:t xml:space="preserve"> </w:t>
      </w:r>
      <w:r w:rsidR="002532CA" w:rsidRPr="00394109">
        <w:rPr>
          <w:rFonts w:ascii="Angsana New" w:hAnsi="Angsana New"/>
          <w:sz w:val="28"/>
          <w:szCs w:val="28"/>
        </w:rPr>
        <w:t>90</w:t>
      </w:r>
      <w:r w:rsidR="00E728EB"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วัน</w:t>
      </w:r>
      <w:r w:rsidR="002532CA" w:rsidRPr="00394109">
        <w:rPr>
          <w:rFonts w:ascii="Angsana New" w:hAnsi="Angsana New"/>
          <w:sz w:val="28"/>
          <w:szCs w:val="28"/>
          <w:cs/>
        </w:rPr>
        <w:t xml:space="preserve"> </w:t>
      </w:r>
    </w:p>
    <w:p w14:paraId="6C682CD3" w14:textId="23255E8F" w:rsidR="00026A32" w:rsidRPr="00394109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394109">
        <w:rPr>
          <w:rFonts w:ascii="Angsana New" w:hAnsi="Angsana New"/>
          <w:sz w:val="20"/>
          <w:szCs w:val="20"/>
          <w:lang w:eastAsia="x-none"/>
        </w:rPr>
        <w:br w:type="page"/>
      </w:r>
    </w:p>
    <w:p w14:paraId="5911A7AA" w14:textId="77777777" w:rsidR="0066358A" w:rsidRPr="00394109" w:rsidRDefault="0066358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/>
          <w:sz w:val="28"/>
          <w:szCs w:val="28"/>
          <w:cs/>
        </w:rPr>
        <w:lastRenderedPageBreak/>
        <w:t>ลูกหนี้อื่น</w:t>
      </w:r>
      <w:r w:rsidRPr="00394109">
        <w:rPr>
          <w:rFonts w:ascii="Angsana New" w:eastAsia="MS Mincho" w:hAnsi="Angsana New" w:hint="cs"/>
          <w:sz w:val="28"/>
          <w:szCs w:val="28"/>
          <w:cs/>
        </w:rPr>
        <w:t>ประกอบด้วย</w:t>
      </w:r>
    </w:p>
    <w:p w14:paraId="155A057E" w14:textId="77777777" w:rsidR="0066358A" w:rsidRPr="00394109" w:rsidRDefault="0066358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450"/>
        <w:gridCol w:w="990"/>
        <w:gridCol w:w="262"/>
        <w:gridCol w:w="998"/>
        <w:gridCol w:w="262"/>
        <w:gridCol w:w="998"/>
        <w:gridCol w:w="270"/>
        <w:gridCol w:w="990"/>
      </w:tblGrid>
      <w:tr w:rsidR="0066358A" w:rsidRPr="00394109" w14:paraId="4D6B4366" w14:textId="77777777" w:rsidTr="0066358A">
        <w:tc>
          <w:tcPr>
            <w:tcW w:w="3780" w:type="dxa"/>
            <w:shd w:val="clear" w:color="auto" w:fill="auto"/>
          </w:tcPr>
          <w:p w14:paraId="3991795B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CE975F2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35E8F3E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1DAA1E8F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263100B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6358A" w:rsidRPr="00394109" w14:paraId="737FC4CA" w14:textId="77777777" w:rsidTr="0066358A">
        <w:tc>
          <w:tcPr>
            <w:tcW w:w="3780" w:type="dxa"/>
            <w:shd w:val="clear" w:color="auto" w:fill="auto"/>
          </w:tcPr>
          <w:p w14:paraId="27056BE2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608900D" w14:textId="77777777" w:rsidR="0066358A" w:rsidRPr="00394109" w:rsidRDefault="0066358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8AF91E" w14:textId="15DA548E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2B83EF28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7AA3A6" w14:textId="1F4310D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1EE51A82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6A2CD" w14:textId="418FC2C1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9106772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5D3324" w14:textId="08AF2E8E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</w:rPr>
              <w:t>2561</w:t>
            </w:r>
          </w:p>
        </w:tc>
      </w:tr>
      <w:tr w:rsidR="0066358A" w:rsidRPr="00394109" w14:paraId="1A003BE9" w14:textId="77777777" w:rsidTr="0066358A">
        <w:tc>
          <w:tcPr>
            <w:tcW w:w="3780" w:type="dxa"/>
            <w:shd w:val="clear" w:color="auto" w:fill="auto"/>
          </w:tcPr>
          <w:p w14:paraId="07AD7BFD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257A3D1A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D86DE05" w14:textId="77777777" w:rsidR="0066358A" w:rsidRPr="00394109" w:rsidRDefault="0066358A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623B" w:rsidRPr="00394109" w14:paraId="7EE27C6F" w14:textId="77777777" w:rsidTr="0066358A">
        <w:tc>
          <w:tcPr>
            <w:tcW w:w="3780" w:type="dxa"/>
            <w:shd w:val="clear" w:color="auto" w:fill="auto"/>
          </w:tcPr>
          <w:p w14:paraId="1607282C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2B9CE140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7A0FBE" w14:textId="0B2B975F" w:rsidR="0075623B" w:rsidRPr="00394109" w:rsidRDefault="0075623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120,00</w:t>
            </w:r>
            <w:r w:rsidR="002724EB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31BACE68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68D3236" w14:textId="69589CE9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77,372</w:t>
            </w:r>
          </w:p>
        </w:tc>
        <w:tc>
          <w:tcPr>
            <w:tcW w:w="262" w:type="dxa"/>
            <w:shd w:val="clear" w:color="auto" w:fill="auto"/>
          </w:tcPr>
          <w:p w14:paraId="51CC37EE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8A7809" w14:textId="6D5FD36D" w:rsidR="0075623B" w:rsidRPr="00394109" w:rsidRDefault="007562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113,41</w:t>
            </w:r>
            <w:r w:rsidR="00983E83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52BAB31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5339EF" w14:textId="7702C90B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64,752</w:t>
            </w:r>
          </w:p>
        </w:tc>
      </w:tr>
      <w:tr w:rsidR="0075623B" w:rsidRPr="00394109" w14:paraId="6D6974FE" w14:textId="77777777" w:rsidTr="0066358A">
        <w:tc>
          <w:tcPr>
            <w:tcW w:w="3780" w:type="dxa"/>
            <w:shd w:val="clear" w:color="auto" w:fill="auto"/>
          </w:tcPr>
          <w:p w14:paraId="4CABF7DB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E345A8E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50789A" w14:textId="1C961AD2" w:rsidR="0075623B" w:rsidRPr="00394109" w:rsidRDefault="0075623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18,433</w:t>
            </w:r>
          </w:p>
        </w:tc>
        <w:tc>
          <w:tcPr>
            <w:tcW w:w="262" w:type="dxa"/>
            <w:shd w:val="clear" w:color="auto" w:fill="auto"/>
          </w:tcPr>
          <w:p w14:paraId="362FA94D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D7EC477" w14:textId="157BB2CF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6,517</w:t>
            </w:r>
          </w:p>
        </w:tc>
        <w:tc>
          <w:tcPr>
            <w:tcW w:w="262" w:type="dxa"/>
            <w:shd w:val="clear" w:color="auto" w:fill="auto"/>
          </w:tcPr>
          <w:p w14:paraId="6343ECBC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DDCA87" w14:textId="2D48F766" w:rsidR="0075623B" w:rsidRPr="00394109" w:rsidRDefault="007562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6,802</w:t>
            </w:r>
          </w:p>
        </w:tc>
        <w:tc>
          <w:tcPr>
            <w:tcW w:w="270" w:type="dxa"/>
            <w:shd w:val="clear" w:color="auto" w:fill="auto"/>
          </w:tcPr>
          <w:p w14:paraId="3AAF7BE7" w14:textId="77777777" w:rsidR="0075623B" w:rsidRPr="00394109" w:rsidRDefault="0075623B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31251B" w14:textId="338BB57A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1,762</w:t>
            </w:r>
          </w:p>
        </w:tc>
      </w:tr>
      <w:tr w:rsidR="0075623B" w:rsidRPr="00394109" w14:paraId="13C362FF" w14:textId="77777777" w:rsidTr="0066358A">
        <w:tc>
          <w:tcPr>
            <w:tcW w:w="3780" w:type="dxa"/>
            <w:shd w:val="clear" w:color="auto" w:fill="auto"/>
          </w:tcPr>
          <w:p w14:paraId="01BA1B9B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BC1A900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7D5ED6" w14:textId="350852D2" w:rsidR="0075623B" w:rsidRPr="00394109" w:rsidRDefault="0075623B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3,939</w:t>
            </w:r>
          </w:p>
        </w:tc>
        <w:tc>
          <w:tcPr>
            <w:tcW w:w="262" w:type="dxa"/>
            <w:shd w:val="clear" w:color="auto" w:fill="auto"/>
          </w:tcPr>
          <w:p w14:paraId="77AC0F8E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EDDB64B" w14:textId="6A729AA3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3,409</w:t>
            </w:r>
          </w:p>
        </w:tc>
        <w:tc>
          <w:tcPr>
            <w:tcW w:w="262" w:type="dxa"/>
            <w:shd w:val="clear" w:color="auto" w:fill="auto"/>
          </w:tcPr>
          <w:p w14:paraId="3AA730E4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B0B65E8" w14:textId="55F8F8CB" w:rsidR="0075623B" w:rsidRPr="00394109" w:rsidRDefault="007562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1,335</w:t>
            </w:r>
          </w:p>
        </w:tc>
        <w:tc>
          <w:tcPr>
            <w:tcW w:w="270" w:type="dxa"/>
            <w:shd w:val="clear" w:color="auto" w:fill="auto"/>
          </w:tcPr>
          <w:p w14:paraId="3F514F45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5AE9AD" w14:textId="4E59240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1,734</w:t>
            </w:r>
          </w:p>
        </w:tc>
      </w:tr>
      <w:tr w:rsidR="0075623B" w:rsidRPr="00394109" w14:paraId="743E3175" w14:textId="77777777" w:rsidTr="0066358A">
        <w:tc>
          <w:tcPr>
            <w:tcW w:w="3780" w:type="dxa"/>
            <w:shd w:val="clear" w:color="auto" w:fill="auto"/>
          </w:tcPr>
          <w:p w14:paraId="49B99F9C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712D0EBE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9B7E84" w14:textId="01CF0DAB" w:rsidR="0075623B" w:rsidRPr="00394109" w:rsidRDefault="0075623B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1,928</w:t>
            </w:r>
          </w:p>
        </w:tc>
        <w:tc>
          <w:tcPr>
            <w:tcW w:w="262" w:type="dxa"/>
            <w:shd w:val="clear" w:color="auto" w:fill="auto"/>
          </w:tcPr>
          <w:p w14:paraId="30517295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FA595CC" w14:textId="1B28E234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3,369</w:t>
            </w:r>
          </w:p>
        </w:tc>
        <w:tc>
          <w:tcPr>
            <w:tcW w:w="262" w:type="dxa"/>
            <w:shd w:val="clear" w:color="auto" w:fill="auto"/>
          </w:tcPr>
          <w:p w14:paraId="4E707A84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C18F7C3" w14:textId="41DF24CC" w:rsidR="0075623B" w:rsidRPr="00394109" w:rsidRDefault="007562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1,647</w:t>
            </w:r>
          </w:p>
        </w:tc>
        <w:tc>
          <w:tcPr>
            <w:tcW w:w="270" w:type="dxa"/>
            <w:shd w:val="clear" w:color="auto" w:fill="auto"/>
          </w:tcPr>
          <w:p w14:paraId="74E5DD90" w14:textId="77777777" w:rsidR="0075623B" w:rsidRPr="00394109" w:rsidRDefault="0075623B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71C278" w14:textId="32558B50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1,849</w:t>
            </w:r>
          </w:p>
        </w:tc>
      </w:tr>
      <w:tr w:rsidR="0075623B" w:rsidRPr="00394109" w14:paraId="22FEF581" w14:textId="77777777" w:rsidTr="0066358A">
        <w:tc>
          <w:tcPr>
            <w:tcW w:w="3780" w:type="dxa"/>
            <w:shd w:val="clear" w:color="auto" w:fill="auto"/>
          </w:tcPr>
          <w:p w14:paraId="10FC5ABB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C3169E9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B8EF67" w14:textId="2307E135" w:rsidR="0075623B" w:rsidRPr="00394109" w:rsidRDefault="0075623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262" w:type="dxa"/>
            <w:shd w:val="clear" w:color="auto" w:fill="auto"/>
          </w:tcPr>
          <w:p w14:paraId="27C52181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0A31898" w14:textId="77FF5A2E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2,454</w:t>
            </w:r>
          </w:p>
        </w:tc>
        <w:tc>
          <w:tcPr>
            <w:tcW w:w="262" w:type="dxa"/>
            <w:shd w:val="clear" w:color="auto" w:fill="auto"/>
          </w:tcPr>
          <w:p w14:paraId="1BF36B0B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45E4715" w14:textId="3C8C6B5D" w:rsidR="0075623B" w:rsidRPr="00394109" w:rsidRDefault="007562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644</w:t>
            </w:r>
          </w:p>
        </w:tc>
        <w:tc>
          <w:tcPr>
            <w:tcW w:w="270" w:type="dxa"/>
            <w:shd w:val="clear" w:color="auto" w:fill="auto"/>
          </w:tcPr>
          <w:p w14:paraId="0FD9D26A" w14:textId="77777777" w:rsidR="0075623B" w:rsidRPr="00394109" w:rsidRDefault="0075623B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69E18F" w14:textId="0D70353A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2,327</w:t>
            </w:r>
          </w:p>
        </w:tc>
      </w:tr>
      <w:tr w:rsidR="0075623B" w:rsidRPr="00394109" w14:paraId="570EC12C" w14:textId="77777777" w:rsidTr="0066358A">
        <w:tc>
          <w:tcPr>
            <w:tcW w:w="3780" w:type="dxa"/>
            <w:shd w:val="clear" w:color="auto" w:fill="auto"/>
          </w:tcPr>
          <w:p w14:paraId="2A1D2570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B320FC8" w14:textId="77777777" w:rsidR="0075623B" w:rsidRPr="00394109" w:rsidRDefault="0075623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43A2F" w14:textId="0F1EC99D" w:rsidR="0075623B" w:rsidRPr="00394109" w:rsidRDefault="0075623B" w:rsidP="004955C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144,79</w:t>
            </w:r>
            <w:r w:rsidR="002724E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7388DE55" w14:textId="7777777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66B19" w14:textId="2D3CC7B8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93,121</w:t>
            </w:r>
          </w:p>
        </w:tc>
        <w:tc>
          <w:tcPr>
            <w:tcW w:w="262" w:type="dxa"/>
            <w:shd w:val="clear" w:color="auto" w:fill="auto"/>
          </w:tcPr>
          <w:p w14:paraId="2B07809D" w14:textId="77777777" w:rsidR="0075623B" w:rsidRPr="00394109" w:rsidRDefault="0075623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DB67" w14:textId="5BEAF0D7" w:rsidR="0075623B" w:rsidRPr="00394109" w:rsidRDefault="007562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123,83</w:t>
            </w:r>
            <w:r w:rsidR="00983E8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F36EC7D" w14:textId="77777777" w:rsidR="0075623B" w:rsidRPr="00394109" w:rsidRDefault="0075623B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B4ABA" w14:textId="42697BD2" w:rsidR="0075623B" w:rsidRPr="00394109" w:rsidRDefault="0075623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72,424</w:t>
            </w:r>
          </w:p>
        </w:tc>
      </w:tr>
    </w:tbl>
    <w:p w14:paraId="6BA94D91" w14:textId="77777777" w:rsidR="0066358A" w:rsidRPr="00394109" w:rsidRDefault="0066358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38C99F4" w14:textId="77777777" w:rsidR="00C7724F" w:rsidRPr="00394109" w:rsidRDefault="005A5C8C" w:rsidP="004955CE">
      <w:pPr>
        <w:pStyle w:val="Heading6"/>
        <w:ind w:left="540" w:hanging="540"/>
        <w:jc w:val="both"/>
        <w:rPr>
          <w:rFonts w:ascii="Angsana New" w:hAnsi="Angsana New"/>
          <w:sz w:val="28"/>
          <w:szCs w:val="28"/>
          <w:lang w:val="en-US"/>
        </w:rPr>
      </w:pPr>
      <w:r w:rsidRPr="00394109">
        <w:rPr>
          <w:rFonts w:ascii="Angsana New" w:hAnsi="Angsana New"/>
          <w:sz w:val="28"/>
          <w:szCs w:val="28"/>
          <w:lang w:val="en-US"/>
        </w:rPr>
        <w:t>9</w:t>
      </w:r>
      <w:r w:rsidR="00C7724F" w:rsidRPr="00394109">
        <w:rPr>
          <w:rFonts w:ascii="Angsana New" w:hAnsi="Angsana New"/>
          <w:sz w:val="28"/>
          <w:szCs w:val="28"/>
          <w:lang w:val="en-US"/>
        </w:rPr>
        <w:tab/>
        <w:t xml:space="preserve"> </w:t>
      </w:r>
      <w:r w:rsidR="00DB4640" w:rsidRPr="00394109">
        <w:rPr>
          <w:rFonts w:ascii="Angsana New" w:hAnsi="Angsana New"/>
          <w:sz w:val="28"/>
          <w:szCs w:val="28"/>
          <w:cs/>
          <w:lang w:val="en-US"/>
        </w:rPr>
        <w:t>สินค้าคงเหลือ</w:t>
      </w:r>
    </w:p>
    <w:p w14:paraId="73FB16DB" w14:textId="77777777" w:rsidR="00532A3A" w:rsidRPr="00394109" w:rsidRDefault="00532A3A" w:rsidP="004955CE">
      <w:pPr>
        <w:rPr>
          <w:rFonts w:ascii="Angsana New" w:hAnsi="Angsana New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90"/>
        <w:gridCol w:w="262"/>
        <w:gridCol w:w="1088"/>
        <w:gridCol w:w="239"/>
        <w:gridCol w:w="1021"/>
        <w:gridCol w:w="270"/>
        <w:gridCol w:w="964"/>
        <w:gridCol w:w="26"/>
      </w:tblGrid>
      <w:tr w:rsidR="00EA320D" w:rsidRPr="00394109" w14:paraId="3C933228" w14:textId="77777777" w:rsidTr="00C71284">
        <w:trPr>
          <w:gridAfter w:val="1"/>
          <w:wAfter w:w="26" w:type="dxa"/>
          <w:tblHeader/>
        </w:trPr>
        <w:tc>
          <w:tcPr>
            <w:tcW w:w="3240" w:type="dxa"/>
            <w:shd w:val="clear" w:color="auto" w:fill="auto"/>
          </w:tcPr>
          <w:p w14:paraId="02A8BB16" w14:textId="77777777" w:rsidR="00EA320D" w:rsidRPr="00394109" w:rsidRDefault="00EA32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E1DE148" w14:textId="77777777" w:rsidR="00EA320D" w:rsidRPr="00394109" w:rsidRDefault="00EA32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B585A07" w14:textId="77777777" w:rsidR="00EA320D" w:rsidRPr="00394109" w:rsidRDefault="00EA320D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EA320D" w:rsidRPr="00394109" w:rsidRDefault="00EA32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5" w:type="dxa"/>
            <w:gridSpan w:val="3"/>
            <w:shd w:val="clear" w:color="auto" w:fill="auto"/>
            <w:vAlign w:val="bottom"/>
          </w:tcPr>
          <w:p w14:paraId="3AF3F88E" w14:textId="77777777" w:rsidR="00EA320D" w:rsidRPr="00394109" w:rsidRDefault="00EA320D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00BB7" w:rsidRPr="00394109" w14:paraId="1DD155B1" w14:textId="77777777" w:rsidTr="00C71284">
        <w:trPr>
          <w:tblHeader/>
        </w:trPr>
        <w:tc>
          <w:tcPr>
            <w:tcW w:w="3240" w:type="dxa"/>
            <w:shd w:val="clear" w:color="auto" w:fill="auto"/>
          </w:tcPr>
          <w:p w14:paraId="75F808D0" w14:textId="77777777" w:rsidR="00A00BB7" w:rsidRPr="00394109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776FD10" w14:textId="77777777" w:rsidR="00A00BB7" w:rsidRPr="00394109" w:rsidRDefault="00345237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3AD71F10" w14:textId="77777777" w:rsidR="00A00BB7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C71284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A00BB7" w:rsidRPr="00394109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62AD0FD" w14:textId="77777777" w:rsidR="00A00BB7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C71284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A00BB7" w:rsidRPr="00394109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B4C00CE" w14:textId="77777777" w:rsidR="00A00BB7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C71284" w:rsidRPr="00394109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A00BB7" w:rsidRPr="00394109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4409CEE" w14:textId="77777777" w:rsidR="00A00BB7" w:rsidRPr="00394109" w:rsidRDefault="00B66E1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C71284" w:rsidRPr="00394109"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A00BB7" w:rsidRPr="00394109" w14:paraId="762F9CB1" w14:textId="77777777" w:rsidTr="00532A3A">
        <w:trPr>
          <w:tblHeader/>
        </w:trPr>
        <w:tc>
          <w:tcPr>
            <w:tcW w:w="3240" w:type="dxa"/>
            <w:shd w:val="clear" w:color="auto" w:fill="auto"/>
          </w:tcPr>
          <w:p w14:paraId="02D12B1D" w14:textId="77777777" w:rsidR="00A00BB7" w:rsidRPr="00394109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D6FB9C6" w14:textId="77777777" w:rsidR="00A00BB7" w:rsidRPr="00394109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8"/>
            <w:shd w:val="clear" w:color="auto" w:fill="auto"/>
            <w:vAlign w:val="bottom"/>
          </w:tcPr>
          <w:p w14:paraId="3236AA4A" w14:textId="77777777" w:rsidR="00A00BB7" w:rsidRPr="00394109" w:rsidRDefault="00A00BB7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71284" w:rsidRPr="00394109" w14:paraId="74B8FBE8" w14:textId="77777777" w:rsidTr="00C71284">
        <w:trPr>
          <w:trHeight w:val="80"/>
        </w:trPr>
        <w:tc>
          <w:tcPr>
            <w:tcW w:w="3240" w:type="dxa"/>
            <w:shd w:val="clear" w:color="auto" w:fill="auto"/>
          </w:tcPr>
          <w:p w14:paraId="1B9B1AE7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863D946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3259A" w14:textId="4C0C5275" w:rsidR="00C71284" w:rsidRPr="00394109" w:rsidRDefault="00C27F1F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19,</w:t>
            </w:r>
            <w:r w:rsidR="00C962C3" w:rsidRPr="00394109">
              <w:rPr>
                <w:rFonts w:ascii="Angsana New" w:hAnsi="Angsana New"/>
                <w:sz w:val="28"/>
                <w:szCs w:val="28"/>
              </w:rPr>
              <w:t>352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1C116FC8" w14:textId="77777777" w:rsidR="00C71284" w:rsidRPr="00394109" w:rsidRDefault="00C71284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32,138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0D805631" w14:textId="0A31AE9B" w:rsidR="00C71284" w:rsidRPr="00394109" w:rsidRDefault="00836A77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17,</w:t>
            </w:r>
            <w:r w:rsidR="009935F0" w:rsidRPr="00394109">
              <w:rPr>
                <w:rFonts w:ascii="Angsana New" w:hAnsi="Angsana New"/>
                <w:sz w:val="28"/>
                <w:szCs w:val="28"/>
              </w:rPr>
              <w:t>441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0CC9D3C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15,736</w:t>
            </w:r>
          </w:p>
        </w:tc>
      </w:tr>
      <w:tr w:rsidR="00C71284" w:rsidRPr="00394109" w14:paraId="749199EF" w14:textId="77777777" w:rsidTr="00C71284">
        <w:trPr>
          <w:trHeight w:val="80"/>
        </w:trPr>
        <w:tc>
          <w:tcPr>
            <w:tcW w:w="3240" w:type="dxa"/>
            <w:shd w:val="clear" w:color="auto" w:fill="auto"/>
          </w:tcPr>
          <w:p w14:paraId="77A4EFE2" w14:textId="77777777" w:rsidR="00C71284" w:rsidRPr="00394109" w:rsidRDefault="00C71284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D93B401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6D4A6D" w14:textId="17BA2FFA" w:rsidR="00C71284" w:rsidRPr="00394109" w:rsidRDefault="00BA7843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="00C27F1F"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885B3E"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="007D32E7" w:rsidRPr="00394109">
              <w:rPr>
                <w:rFonts w:ascii="Angsana New" w:hAnsi="Angsana New"/>
                <w:sz w:val="28"/>
                <w:szCs w:val="28"/>
              </w:rPr>
              <w:t>9</w:t>
            </w:r>
            <w:r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2CE05377" w14:textId="77777777" w:rsidR="00C71284" w:rsidRPr="00394109" w:rsidRDefault="00C71284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4,482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47DF75FF" w14:textId="77777777" w:rsidR="00C71284" w:rsidRPr="00394109" w:rsidRDefault="00836A77" w:rsidP="004955CE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C71284" w:rsidRPr="00394109" w:rsidRDefault="00C71284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64F8AEE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1284" w:rsidRPr="00394109" w14:paraId="529E621C" w14:textId="77777777" w:rsidTr="00CB5A25">
        <w:trPr>
          <w:trHeight w:val="68"/>
        </w:trPr>
        <w:tc>
          <w:tcPr>
            <w:tcW w:w="3240" w:type="dxa"/>
            <w:shd w:val="clear" w:color="auto" w:fill="auto"/>
          </w:tcPr>
          <w:p w14:paraId="10CB5EFD" w14:textId="77777777" w:rsidR="00C71284" w:rsidRPr="00394109" w:rsidRDefault="00C71284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507B872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BD184" w14:textId="2D50EB34" w:rsidR="00C71284" w:rsidRPr="00394109" w:rsidRDefault="00C27F1F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1,2</w:t>
            </w:r>
            <w:r w:rsidR="00C962C3" w:rsidRPr="00394109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2D0CA702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816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D46CD35" w14:textId="77777777" w:rsidR="00C71284" w:rsidRPr="00394109" w:rsidRDefault="00836A77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C71284" w:rsidRPr="00394109" w:rsidRDefault="00C71284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D0EFA1F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816</w:t>
            </w:r>
          </w:p>
        </w:tc>
      </w:tr>
      <w:tr w:rsidR="00C71284" w:rsidRPr="00394109" w14:paraId="068628E6" w14:textId="77777777" w:rsidTr="00C71284">
        <w:tc>
          <w:tcPr>
            <w:tcW w:w="3240" w:type="dxa"/>
          </w:tcPr>
          <w:p w14:paraId="2126A6C3" w14:textId="77777777" w:rsidR="00C71284" w:rsidRPr="00394109" w:rsidRDefault="00C71284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2D85177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A3F23" w14:textId="77777777" w:rsidR="00C71284" w:rsidRPr="00394109" w:rsidRDefault="00C27F1F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62" w:type="dxa"/>
            <w:shd w:val="clear" w:color="auto" w:fill="auto"/>
          </w:tcPr>
          <w:p w14:paraId="4714F3B0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9D575D7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239" w:type="dxa"/>
            <w:shd w:val="clear" w:color="auto" w:fill="auto"/>
          </w:tcPr>
          <w:p w14:paraId="5D1676D8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1DA3015" w14:textId="77777777" w:rsidR="00C71284" w:rsidRPr="00394109" w:rsidRDefault="00836A77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6A7379E1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7AE49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C71284" w:rsidRPr="00394109" w14:paraId="09289D0D" w14:textId="77777777" w:rsidTr="00C71284">
        <w:tc>
          <w:tcPr>
            <w:tcW w:w="3240" w:type="dxa"/>
            <w:shd w:val="clear" w:color="auto" w:fill="auto"/>
          </w:tcPr>
          <w:p w14:paraId="63DBB520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EC087F4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2C9B18" w14:textId="3C008CA7" w:rsidR="00C71284" w:rsidRPr="00394109" w:rsidRDefault="00C27F1F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215024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D32E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215024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A541E6E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37,462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4A77588E" w14:textId="3FB29796" w:rsidR="00C71284" w:rsidRPr="00394109" w:rsidRDefault="00836A77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935F0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935F0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712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C71284" w:rsidRPr="00394109" w:rsidRDefault="00C71284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9C81B4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16,578</w:t>
            </w:r>
          </w:p>
        </w:tc>
      </w:tr>
      <w:tr w:rsidR="00C71284" w:rsidRPr="00394109" w14:paraId="206EFF8B" w14:textId="77777777" w:rsidTr="00C71284">
        <w:tc>
          <w:tcPr>
            <w:tcW w:w="3240" w:type="dxa"/>
            <w:shd w:val="clear" w:color="auto" w:fill="auto"/>
          </w:tcPr>
          <w:p w14:paraId="761DBA36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D7D9630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77777777" w:rsidR="00C71284" w:rsidRPr="00394109" w:rsidRDefault="00C27F1F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(1,383)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(1,248)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77777777" w:rsidR="00C71284" w:rsidRPr="00394109" w:rsidRDefault="00836A77" w:rsidP="004955CE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(1,383)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C71284" w:rsidRPr="00394109" w:rsidRDefault="00C71284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16F2D8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(1,248)</w:t>
            </w:r>
          </w:p>
        </w:tc>
      </w:tr>
      <w:tr w:rsidR="00C71284" w:rsidRPr="00394109" w14:paraId="72A00789" w14:textId="77777777" w:rsidTr="00C71284">
        <w:tc>
          <w:tcPr>
            <w:tcW w:w="3240" w:type="dxa"/>
            <w:shd w:val="clear" w:color="auto" w:fill="auto"/>
          </w:tcPr>
          <w:p w14:paraId="5D4E3E60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DBBE2A3" w14:textId="77777777" w:rsidR="00C71284" w:rsidRPr="00394109" w:rsidRDefault="00C7128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384C90DE" w:rsidR="00C71284" w:rsidRPr="00394109" w:rsidRDefault="00C27F1F" w:rsidP="004955C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935F0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5024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128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77777777" w:rsidR="00C71284" w:rsidRPr="00394109" w:rsidRDefault="00C71284" w:rsidP="004955CE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36,214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C71284" w:rsidRPr="00394109" w:rsidRDefault="00C712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2356616F" w:rsidR="00C71284" w:rsidRPr="00394109" w:rsidRDefault="00836A77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17,</w:t>
            </w:r>
            <w:r w:rsidR="000703D6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C71284" w:rsidRPr="00394109" w:rsidRDefault="00C71284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77777777" w:rsidR="00C71284" w:rsidRPr="00394109" w:rsidRDefault="00C7128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15,330</w:t>
            </w:r>
          </w:p>
        </w:tc>
      </w:tr>
      <w:tr w:rsidR="0064511B" w:rsidRPr="00394109" w14:paraId="6984293A" w14:textId="77777777" w:rsidTr="00C71284">
        <w:trPr>
          <w:trHeight w:val="80"/>
        </w:trPr>
        <w:tc>
          <w:tcPr>
            <w:tcW w:w="3240" w:type="dxa"/>
            <w:shd w:val="clear" w:color="auto" w:fill="auto"/>
          </w:tcPr>
          <w:p w14:paraId="004E124D" w14:textId="77777777" w:rsidR="0064511B" w:rsidRPr="00394109" w:rsidRDefault="0064511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E20CD71" w14:textId="77777777" w:rsidR="0064511B" w:rsidRPr="00394109" w:rsidRDefault="0064511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64E1A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4A6CF03D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64511B" w:rsidRPr="00394109" w:rsidRDefault="0064511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0881DEB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64511B" w:rsidRPr="00394109" w:rsidRDefault="0064511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6453EB9" w14:textId="77777777" w:rsidR="0064511B" w:rsidRPr="00394109" w:rsidRDefault="0064511B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</w:tr>
      <w:tr w:rsidR="00203713" w:rsidRPr="00394109" w14:paraId="2621B09E" w14:textId="77777777" w:rsidTr="00C71284">
        <w:trPr>
          <w:trHeight w:val="80"/>
        </w:trPr>
        <w:tc>
          <w:tcPr>
            <w:tcW w:w="3240" w:type="dxa"/>
            <w:shd w:val="clear" w:color="auto" w:fill="auto"/>
          </w:tcPr>
          <w:p w14:paraId="6C76419B" w14:textId="2E610B7A" w:rsidR="00203713" w:rsidRPr="00394109" w:rsidRDefault="002037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FBFCF1F" w14:textId="77777777" w:rsidR="00203713" w:rsidRPr="00394109" w:rsidRDefault="002037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799CD2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47271C57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6C2B1EFF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C33B132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3713" w:rsidRPr="00394109" w14:paraId="30D843B1" w14:textId="77777777" w:rsidTr="00C71284">
        <w:tc>
          <w:tcPr>
            <w:tcW w:w="3240" w:type="dxa"/>
          </w:tcPr>
          <w:p w14:paraId="592DF26E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394109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2BA4F9C" w14:textId="77777777" w:rsidR="00203713" w:rsidRPr="00394109" w:rsidRDefault="00203713" w:rsidP="004955CE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2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90" w:type="dxa"/>
            <w:shd w:val="clear" w:color="auto" w:fill="auto"/>
          </w:tcPr>
          <w:p w14:paraId="508CF1DB" w14:textId="4C84167B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984,790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5F85BD63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1,162,818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142B70C" w14:textId="2FAE6F64" w:rsidR="00203713" w:rsidRPr="00394109" w:rsidRDefault="00203713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597,261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365332FF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975,094</w:t>
            </w:r>
          </w:p>
        </w:tc>
      </w:tr>
      <w:tr w:rsidR="00203713" w:rsidRPr="00394109" w14:paraId="6FE6236D" w14:textId="77777777" w:rsidTr="00C71284">
        <w:tc>
          <w:tcPr>
            <w:tcW w:w="3240" w:type="dxa"/>
          </w:tcPr>
          <w:p w14:paraId="73A9BC15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394109">
              <w:rPr>
                <w:rFonts w:ascii="Angsana New" w:hAnsi="Angsana New"/>
                <w:b/>
                <w:sz w:val="28"/>
                <w:szCs w:val="28"/>
                <w:cs/>
              </w:rPr>
              <w:t>การปรับลดมูลค่าเป็น</w:t>
            </w:r>
          </w:p>
          <w:p w14:paraId="51A16937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ind w:left="250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 มูลค่าสุทธิที่คาดว่าจะได้รับ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384E38ED" w14:textId="77777777" w:rsidR="00203713" w:rsidRPr="00394109" w:rsidRDefault="002037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EA9CB0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289D571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62" w:type="dxa"/>
            <w:shd w:val="clear" w:color="auto" w:fill="auto"/>
          </w:tcPr>
          <w:p w14:paraId="5CCE3128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D40B4F4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66AE448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39" w:type="dxa"/>
            <w:shd w:val="clear" w:color="auto" w:fill="auto"/>
          </w:tcPr>
          <w:p w14:paraId="2DC490DF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68F6985F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7405ACA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5AE7CEE6" w14:textId="77777777" w:rsidR="00203713" w:rsidRPr="00394109" w:rsidRDefault="00203713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F92D64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74F1505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203713" w:rsidRPr="00394109" w14:paraId="11046E02" w14:textId="77777777" w:rsidTr="00C71284">
        <w:tc>
          <w:tcPr>
            <w:tcW w:w="3240" w:type="dxa"/>
            <w:shd w:val="clear" w:color="auto" w:fill="auto"/>
          </w:tcPr>
          <w:p w14:paraId="6AE9F8CB" w14:textId="3C44810A" w:rsidR="00203713" w:rsidRPr="00394109" w:rsidRDefault="00F75EC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CFA68AD" w14:textId="77777777" w:rsidR="00203713" w:rsidRPr="00394109" w:rsidRDefault="002037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39F750DD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984,925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1,162,898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203713" w:rsidRPr="00394109" w:rsidRDefault="0020371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69D6AB9E" w:rsidR="00203713" w:rsidRPr="00394109" w:rsidRDefault="00203713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597,396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203713" w:rsidRPr="00394109" w:rsidRDefault="00203713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77777777" w:rsidR="00203713" w:rsidRPr="00394109" w:rsidRDefault="00203713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975,174</w:t>
            </w:r>
          </w:p>
        </w:tc>
      </w:tr>
    </w:tbl>
    <w:p w14:paraId="71FCF6DF" w14:textId="77777777" w:rsidR="002022B5" w:rsidRPr="00394109" w:rsidRDefault="002022B5" w:rsidP="004955CE">
      <w:pPr>
        <w:pStyle w:val="Heading6"/>
        <w:tabs>
          <w:tab w:val="left" w:pos="540"/>
          <w:tab w:val="left" w:pos="2160"/>
        </w:tabs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3003171" w14:textId="77777777" w:rsidR="0066358A" w:rsidRPr="00394109" w:rsidRDefault="0066358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 w:rsidRPr="00394109">
        <w:rPr>
          <w:rFonts w:ascii="Angsana New" w:hAnsi="Angsana New"/>
          <w:sz w:val="30"/>
          <w:szCs w:val="30"/>
        </w:rPr>
        <w:br w:type="page"/>
      </w:r>
    </w:p>
    <w:p w14:paraId="1097AB6A" w14:textId="1C93891F" w:rsidR="00F524D2" w:rsidRPr="00394109" w:rsidRDefault="005A5C8C" w:rsidP="004955CE">
      <w:pPr>
        <w:pStyle w:val="Heading6"/>
        <w:tabs>
          <w:tab w:val="left" w:pos="540"/>
          <w:tab w:val="left" w:pos="2160"/>
        </w:tabs>
        <w:jc w:val="thaiDistribute"/>
        <w:rPr>
          <w:rFonts w:ascii="Angsana New" w:hAnsi="Angsana New"/>
          <w:sz w:val="28"/>
          <w:szCs w:val="28"/>
          <w:lang w:val="en-US"/>
        </w:rPr>
      </w:pPr>
      <w:r w:rsidRPr="00394109">
        <w:rPr>
          <w:rFonts w:ascii="Angsana New" w:hAnsi="Angsana New"/>
          <w:sz w:val="30"/>
          <w:szCs w:val="30"/>
          <w:lang w:val="en-US"/>
        </w:rPr>
        <w:lastRenderedPageBreak/>
        <w:t>10</w:t>
      </w:r>
      <w:r w:rsidRPr="00394109">
        <w:rPr>
          <w:rFonts w:ascii="Angsana New" w:hAnsi="Angsana New"/>
          <w:sz w:val="30"/>
          <w:szCs w:val="30"/>
          <w:lang w:val="en-US"/>
        </w:rPr>
        <w:tab/>
      </w:r>
      <w:r w:rsidR="00F524D2" w:rsidRPr="00394109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77777777" w:rsidR="0096723B" w:rsidRPr="00394109" w:rsidRDefault="0096723B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080"/>
        <w:gridCol w:w="810"/>
        <w:gridCol w:w="270"/>
        <w:gridCol w:w="1260"/>
        <w:gridCol w:w="270"/>
        <w:gridCol w:w="1178"/>
      </w:tblGrid>
      <w:tr w:rsidR="000641D5" w:rsidRPr="00394109" w14:paraId="6C51F6E1" w14:textId="77777777" w:rsidTr="0066358A">
        <w:tc>
          <w:tcPr>
            <w:tcW w:w="3870" w:type="dxa"/>
            <w:shd w:val="clear" w:color="auto" w:fill="auto"/>
          </w:tcPr>
          <w:p w14:paraId="49B625D2" w14:textId="77777777" w:rsidR="000641D5" w:rsidRPr="00394109" w:rsidRDefault="000641D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BD5BE55" w14:textId="77777777" w:rsidR="000641D5" w:rsidRPr="00394109" w:rsidRDefault="000641D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01F3A2F1" w14:textId="77777777" w:rsidR="000641D5" w:rsidRPr="00394109" w:rsidRDefault="000641D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EA5EE" w14:textId="77777777" w:rsidR="000641D5" w:rsidRPr="00394109" w:rsidRDefault="000641D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EF08602" w14:textId="77777777" w:rsidR="000641D5" w:rsidRPr="00394109" w:rsidRDefault="000641D5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26734" w:rsidRPr="00394109" w14:paraId="04C948AD" w14:textId="77777777" w:rsidTr="00A57591">
        <w:tc>
          <w:tcPr>
            <w:tcW w:w="5220" w:type="dxa"/>
            <w:gridSpan w:val="3"/>
            <w:shd w:val="clear" w:color="auto" w:fill="auto"/>
          </w:tcPr>
          <w:p w14:paraId="3B9D392C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9A72CF8" w14:textId="54E43A31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shd w:val="clear" w:color="auto" w:fill="auto"/>
          </w:tcPr>
          <w:p w14:paraId="3D74F3B8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B6BA93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F208659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CEE237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</w:tr>
      <w:tr w:rsidR="00A26734" w:rsidRPr="00394109" w14:paraId="7951D1A5" w14:textId="77777777" w:rsidTr="00A57591">
        <w:trPr>
          <w:trHeight w:val="80"/>
        </w:trPr>
        <w:tc>
          <w:tcPr>
            <w:tcW w:w="5220" w:type="dxa"/>
            <w:gridSpan w:val="3"/>
            <w:shd w:val="clear" w:color="auto" w:fill="auto"/>
          </w:tcPr>
          <w:p w14:paraId="348210B0" w14:textId="77777777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702E1" w14:textId="77777777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674DC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4D7E1754" w14:textId="77777777" w:rsidR="00A26734" w:rsidRPr="00394109" w:rsidRDefault="00A26734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26734" w:rsidRPr="00394109" w14:paraId="1BD4F425" w14:textId="77777777" w:rsidTr="00A57591">
        <w:trPr>
          <w:trHeight w:val="80"/>
        </w:trPr>
        <w:tc>
          <w:tcPr>
            <w:tcW w:w="5220" w:type="dxa"/>
            <w:gridSpan w:val="3"/>
            <w:shd w:val="clear" w:color="auto" w:fill="auto"/>
          </w:tcPr>
          <w:p w14:paraId="3F206FC5" w14:textId="25B4C90E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  <w:shd w:val="clear" w:color="auto" w:fill="auto"/>
          </w:tcPr>
          <w:p w14:paraId="5A6CA0CC" w14:textId="77777777" w:rsidR="00A26734" w:rsidRPr="00394109" w:rsidRDefault="00A26734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618FD9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D83439" w14:textId="7DC5DF3B" w:rsidR="00A26734" w:rsidRPr="00394109" w:rsidRDefault="00A26734" w:rsidP="004955C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310,241</w:t>
            </w:r>
          </w:p>
        </w:tc>
        <w:tc>
          <w:tcPr>
            <w:tcW w:w="270" w:type="dxa"/>
            <w:shd w:val="clear" w:color="auto" w:fill="auto"/>
          </w:tcPr>
          <w:p w14:paraId="6A5857FB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5A3419F7" w14:textId="77777777" w:rsidR="00A26734" w:rsidRPr="00394109" w:rsidRDefault="00A26734" w:rsidP="004955C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42,238</w:t>
            </w:r>
          </w:p>
        </w:tc>
      </w:tr>
      <w:tr w:rsidR="00A26734" w:rsidRPr="00394109" w14:paraId="0521ABDA" w14:textId="77777777" w:rsidTr="00A57591">
        <w:trPr>
          <w:trHeight w:val="80"/>
        </w:trPr>
        <w:tc>
          <w:tcPr>
            <w:tcW w:w="5220" w:type="dxa"/>
            <w:gridSpan w:val="3"/>
            <w:shd w:val="clear" w:color="auto" w:fill="auto"/>
          </w:tcPr>
          <w:p w14:paraId="5D38C0A4" w14:textId="0C1C3233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5433B34" w14:textId="77777777" w:rsidR="00A26734" w:rsidRPr="00394109" w:rsidRDefault="00A26734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431BBF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8C50C5" w14:textId="1DFBAD9C" w:rsidR="00A26734" w:rsidRPr="00394109" w:rsidRDefault="00A26734" w:rsidP="004955C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47,7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1E035C00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1ED3BF4" w14:textId="77777777" w:rsidR="00A26734" w:rsidRPr="00394109" w:rsidRDefault="00A26734" w:rsidP="004955C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14,470</w:t>
            </w:r>
          </w:p>
        </w:tc>
      </w:tr>
      <w:tr w:rsidR="0066358A" w:rsidRPr="00394109" w14:paraId="25C395D9" w14:textId="77777777" w:rsidTr="0066358A">
        <w:trPr>
          <w:trHeight w:val="80"/>
        </w:trPr>
        <w:tc>
          <w:tcPr>
            <w:tcW w:w="5220" w:type="dxa"/>
            <w:gridSpan w:val="3"/>
            <w:shd w:val="clear" w:color="auto" w:fill="auto"/>
          </w:tcPr>
          <w:p w14:paraId="77CA841D" w14:textId="77777777" w:rsidR="0066358A" w:rsidRPr="00394109" w:rsidRDefault="0066358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F3B4D07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06E3E2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0FC83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(634)</w:t>
            </w:r>
          </w:p>
        </w:tc>
        <w:tc>
          <w:tcPr>
            <w:tcW w:w="270" w:type="dxa"/>
            <w:shd w:val="clear" w:color="auto" w:fill="auto"/>
          </w:tcPr>
          <w:p w14:paraId="33C41C43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57CF4AF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286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66358A" w:rsidRPr="00394109" w14:paraId="2C2951A1" w14:textId="77777777" w:rsidTr="0066358A">
        <w:trPr>
          <w:trHeight w:val="80"/>
        </w:trPr>
        <w:tc>
          <w:tcPr>
            <w:tcW w:w="5220" w:type="dxa"/>
            <w:gridSpan w:val="3"/>
            <w:shd w:val="clear" w:color="auto" w:fill="auto"/>
          </w:tcPr>
          <w:p w14:paraId="5B58691E" w14:textId="77777777" w:rsidR="0066358A" w:rsidRPr="00394109" w:rsidRDefault="0066358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69C58215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1C45D4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AFCCEE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55840D" w14:textId="77777777" w:rsidR="0066358A" w:rsidRPr="00394109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3EB7CC67" w14:textId="77777777" w:rsidR="0066358A" w:rsidRPr="00394109" w:rsidRDefault="0066358A" w:rsidP="004955C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143</w:t>
            </w:r>
          </w:p>
        </w:tc>
      </w:tr>
      <w:tr w:rsidR="00A26734" w:rsidRPr="00394109" w14:paraId="735E614C" w14:textId="77777777" w:rsidTr="00A57591">
        <w:tc>
          <w:tcPr>
            <w:tcW w:w="5220" w:type="dxa"/>
            <w:gridSpan w:val="3"/>
          </w:tcPr>
          <w:p w14:paraId="06811CE8" w14:textId="55A96940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810" w:type="dxa"/>
            <w:shd w:val="clear" w:color="auto" w:fill="auto"/>
          </w:tcPr>
          <w:p w14:paraId="223EB19F" w14:textId="3FF8AD42" w:rsidR="00A26734" w:rsidRPr="00394109" w:rsidRDefault="00A26734" w:rsidP="004955CE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30E339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89DFF8" w14:textId="77777777" w:rsidR="00A26734" w:rsidRPr="00394109" w:rsidRDefault="00A26734" w:rsidP="004955C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4,715</w:t>
            </w:r>
          </w:p>
        </w:tc>
        <w:tc>
          <w:tcPr>
            <w:tcW w:w="270" w:type="dxa"/>
            <w:shd w:val="clear" w:color="auto" w:fill="auto"/>
          </w:tcPr>
          <w:p w14:paraId="6461F3E6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1CD6B159" w14:textId="7098D2D8" w:rsidR="00A26734" w:rsidRPr="00394109" w:rsidRDefault="00A26734" w:rsidP="004955C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197,027</w:t>
            </w:r>
          </w:p>
        </w:tc>
      </w:tr>
      <w:tr w:rsidR="00A26734" w:rsidRPr="00394109" w14:paraId="61CF65F2" w14:textId="77777777" w:rsidTr="00A57591">
        <w:tc>
          <w:tcPr>
            <w:tcW w:w="5220" w:type="dxa"/>
            <w:gridSpan w:val="3"/>
          </w:tcPr>
          <w:p w14:paraId="6BB378DC" w14:textId="3EC53545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hint="cs"/>
                <w:sz w:val="28"/>
                <w:szCs w:val="28"/>
                <w:cs/>
              </w:rPr>
              <w:t>การปรับปรุง</w:t>
            </w:r>
            <w:r w:rsidR="00A17E3A" w:rsidRPr="00394109">
              <w:rPr>
                <w:rFonts w:hint="cs"/>
                <w:sz w:val="28"/>
                <w:szCs w:val="28"/>
                <w:cs/>
                <w:lang w:bidi="th-TH"/>
              </w:rPr>
              <w:t>จาก</w:t>
            </w:r>
            <w:r w:rsidRPr="00394109">
              <w:rPr>
                <w:rFonts w:hint="cs"/>
                <w:sz w:val="28"/>
                <w:szCs w:val="28"/>
                <w:cs/>
              </w:rPr>
              <w:t>การซื้อธุรกิจ</w:t>
            </w:r>
          </w:p>
        </w:tc>
        <w:tc>
          <w:tcPr>
            <w:tcW w:w="810" w:type="dxa"/>
            <w:shd w:val="clear" w:color="auto" w:fill="auto"/>
          </w:tcPr>
          <w:p w14:paraId="5F308A0E" w14:textId="2D1E4DFD" w:rsidR="00A26734" w:rsidRPr="00394109" w:rsidRDefault="00A26734" w:rsidP="004955CE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2D17EC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0FB9499" w14:textId="4D7BBFFB" w:rsidR="00A26734" w:rsidRPr="00394109" w:rsidRDefault="00A26734" w:rsidP="004955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807F95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62AB5457" w14:textId="4724A385" w:rsidR="00A26734" w:rsidRPr="00394109" w:rsidRDefault="00A26734" w:rsidP="004955C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56,649</w:t>
            </w:r>
          </w:p>
        </w:tc>
      </w:tr>
      <w:tr w:rsidR="00A26734" w:rsidRPr="00394109" w14:paraId="612B1757" w14:textId="77777777" w:rsidTr="00A57591">
        <w:tc>
          <w:tcPr>
            <w:tcW w:w="5220" w:type="dxa"/>
            <w:gridSpan w:val="3"/>
            <w:shd w:val="clear" w:color="auto" w:fill="auto"/>
          </w:tcPr>
          <w:p w14:paraId="6B291222" w14:textId="337565A3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 31 ธันวาคม</w:t>
            </w:r>
          </w:p>
        </w:tc>
        <w:tc>
          <w:tcPr>
            <w:tcW w:w="810" w:type="dxa"/>
            <w:shd w:val="clear" w:color="auto" w:fill="auto"/>
          </w:tcPr>
          <w:p w14:paraId="21A98DF3" w14:textId="77777777" w:rsidR="00A26734" w:rsidRPr="00394109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B776D4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64470" w14:textId="1D77ABF2" w:rsidR="00A26734" w:rsidRPr="00394109" w:rsidRDefault="00A26734" w:rsidP="004955CE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362,079</w:t>
            </w:r>
          </w:p>
        </w:tc>
        <w:tc>
          <w:tcPr>
            <w:tcW w:w="270" w:type="dxa"/>
            <w:shd w:val="clear" w:color="auto" w:fill="auto"/>
          </w:tcPr>
          <w:p w14:paraId="1D8C309E" w14:textId="77777777" w:rsidR="00A26734" w:rsidRPr="00394109" w:rsidRDefault="00A26734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1D7A8" w14:textId="49693495" w:rsidR="00A26734" w:rsidRPr="00394109" w:rsidRDefault="00A26734" w:rsidP="004955C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310,241</w:t>
            </w:r>
          </w:p>
        </w:tc>
      </w:tr>
    </w:tbl>
    <w:p w14:paraId="3BB34145" w14:textId="1975AB52" w:rsidR="00CB5A25" w:rsidRPr="00394109" w:rsidRDefault="00CB5A2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D2B5BDA" w14:textId="729E3DBC" w:rsidR="00AE0B4D" w:rsidRPr="00394109" w:rsidRDefault="00AE0B4D" w:rsidP="004955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การซื้อเงินลงทุนในบริษัทย่อยในระหว่างปีสิ้นสุดวันที่ 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="00117649" w:rsidRPr="00394109">
        <w:rPr>
          <w:rFonts w:ascii="Angsana New" w:hAnsi="Angsana New"/>
          <w:sz w:val="28"/>
          <w:szCs w:val="28"/>
          <w:lang w:val="en-US" w:bidi="th-TH"/>
        </w:rPr>
        <w:t xml:space="preserve">2562 </w:t>
      </w:r>
      <w:r w:rsidR="00117649"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และ </w:t>
      </w:r>
      <w:r w:rsidR="00117649" w:rsidRPr="00394109">
        <w:rPr>
          <w:rFonts w:ascii="Angsana New" w:hAnsi="Angsana New"/>
          <w:sz w:val="28"/>
          <w:szCs w:val="28"/>
          <w:lang w:val="en-US" w:bidi="th-TH"/>
        </w:rPr>
        <w:t>2561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>มีดังนี้</w:t>
      </w:r>
    </w:p>
    <w:p w14:paraId="136FAA4B" w14:textId="1AB9AEAF" w:rsidR="00AE0B4D" w:rsidRPr="00394109" w:rsidRDefault="00AE0B4D" w:rsidP="004955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p w14:paraId="51C8746D" w14:textId="77777777" w:rsidR="008E3079" w:rsidRPr="00394109" w:rsidRDefault="008E3079" w:rsidP="004955CE">
      <w:pPr>
        <w:pStyle w:val="Heading6"/>
        <w:ind w:left="540" w:right="-45"/>
        <w:jc w:val="thaiDistribute"/>
        <w:rPr>
          <w:rFonts w:asciiTheme="majorBidi" w:eastAsia="MS Mincho" w:hAnsiTheme="majorBidi"/>
          <w:b w:val="0"/>
          <w:bCs w:val="0"/>
          <w:sz w:val="28"/>
          <w:szCs w:val="28"/>
          <w:lang w:val="en-US" w:eastAsia="en-US"/>
        </w:rPr>
      </w:pP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เมื่อวันที่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lang w:val="en-US" w:eastAsia="en-US"/>
        </w:rPr>
        <w:t xml:space="preserve">15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กุมภาพันธ์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lang w:val="en-US" w:eastAsia="en-US"/>
        </w:rPr>
        <w:t xml:space="preserve">2562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บริษัทได้ลงทุนเพิ่มในบริษัท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วินท์คอม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เทคโนโลยี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(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เมียนมาร์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)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จำกัด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ซึ่งเป็นบริษัทที่จัดตั้งขึ้นในประเทศเมียนมาร์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เป็นจำนวนเงิน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lang w:val="en-US" w:eastAsia="en-US"/>
        </w:rPr>
        <w:t xml:space="preserve">4.72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ล้านบาท</w:t>
      </w:r>
      <w:r w:rsidRPr="00394109">
        <w:rPr>
          <w:rFonts w:asciiTheme="majorBidi" w:eastAsia="MS Mincho" w:hAnsiTheme="majorBidi"/>
          <w:b w:val="0"/>
          <w:bCs w:val="0"/>
          <w:sz w:val="28"/>
          <w:szCs w:val="28"/>
          <w:cs/>
          <w:lang w:val="en-US" w:eastAsia="en-US"/>
        </w:rPr>
        <w:t xml:space="preserve"> </w:t>
      </w:r>
      <w:r w:rsidRPr="00394109">
        <w:rPr>
          <w:rFonts w:asciiTheme="majorBidi" w:eastAsia="MS Mincho" w:hAnsiTheme="majorBidi" w:hint="cs"/>
          <w:b w:val="0"/>
          <w:bCs w:val="0"/>
          <w:sz w:val="28"/>
          <w:szCs w:val="28"/>
          <w:cs/>
          <w:lang w:val="en-US" w:eastAsia="en-US"/>
        </w:rPr>
        <w:t>สัดส่วนการลงทุนในบริษัทดังกล่าวไม่มีการเปลี่ยนแปลง</w:t>
      </w:r>
    </w:p>
    <w:p w14:paraId="520380F9" w14:textId="77777777" w:rsidR="008E3079" w:rsidRPr="00394109" w:rsidRDefault="008E3079" w:rsidP="004955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cs/>
          <w:lang w:val="en-US" w:bidi="th-TH"/>
        </w:rPr>
      </w:pPr>
    </w:p>
    <w:p w14:paraId="3DE4A888" w14:textId="2E553568" w:rsidR="008F730D" w:rsidRPr="00394109" w:rsidRDefault="008F730D" w:rsidP="004955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94109">
        <w:rPr>
          <w:rFonts w:ascii="Angsana New" w:hAnsi="Angsana New"/>
          <w:sz w:val="28"/>
          <w:szCs w:val="28"/>
          <w:cs/>
          <w:lang w:val="en-US" w:bidi="th-TH"/>
        </w:rPr>
        <w:t>เ</w:t>
      </w:r>
      <w:r w:rsidR="007C75E7"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มื่อวันที่ 16 พฤษภาคม 2561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บริษัทได้จัดตั้งบริษัท วินท์คอม เทคโนโลยี (เอสจี) จำกัด ซึ่งเป็นบริษัทที่จัดตั้งขึ้นในประเทศสิงคโปร์ โดยการลงทุนในหุ้นทุนซึ่งมีสิทธิออกเสียงในบริษัทดังกล่าวร้อยละ 100 </w:t>
      </w:r>
      <w:r w:rsidR="00FC319B" w:rsidRPr="00394109">
        <w:rPr>
          <w:rFonts w:ascii="Angsana New" w:hAnsi="Angsana New"/>
          <w:sz w:val="28"/>
          <w:szCs w:val="28"/>
          <w:cs/>
          <w:lang w:val="en-US" w:bidi="th-TH"/>
        </w:rPr>
        <w:t>บริษัทดังกล่าว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>ดำเนินธุรกิจหลักเกี่ยวกับการขายเครื่องคอมพิวเตอร์และอุปกรณ์รวมทั้งซอฟต์แวร์ที่เกี่ยวข้อง</w:t>
      </w:r>
      <w:r w:rsidR="00FC319B"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 ซึ่ง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มีทุนจดทะเบียนจำนวน 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100,000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เหรียญสิงคโปร์ และมีการเรียกชำระค่าหุ้นจำนวน 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21,000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เหรียญสิงคโปร์ (เทียบเท่า 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0.51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ล้านบาท) โดยเมื่อวันที่ </w:t>
      </w:r>
      <w:r w:rsidR="00A14688" w:rsidRPr="00394109">
        <w:rPr>
          <w:rFonts w:ascii="Angsana New" w:hAnsi="Angsana New"/>
          <w:sz w:val="28"/>
          <w:szCs w:val="28"/>
          <w:lang w:val="en-US" w:bidi="th-TH"/>
        </w:rPr>
        <w:br/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7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สิงหาคม 2561 บริษัทได้ชำระเงินลงทุนงวดแรก เป็นจำนวน 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20,000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>เหรียญสิงคโปร์ (เทียบเท่า</w:t>
      </w:r>
      <w:r w:rsidR="00A37E4B"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0.49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ล้านบาท) คงค้างค่าหุ้นจำนวน 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1,000 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เหรียญสิงคโปร์ (เทียบเท่า </w:t>
      </w:r>
      <w:r w:rsidRPr="00394109">
        <w:rPr>
          <w:rFonts w:ascii="Angsana New" w:hAnsi="Angsana New"/>
          <w:sz w:val="28"/>
          <w:szCs w:val="28"/>
          <w:lang w:val="en-US" w:bidi="th-TH"/>
        </w:rPr>
        <w:t>0.02</w:t>
      </w:r>
      <w:r w:rsidRPr="00394109">
        <w:rPr>
          <w:rFonts w:ascii="Angsana New" w:hAnsi="Angsana New"/>
          <w:sz w:val="28"/>
          <w:szCs w:val="28"/>
          <w:cs/>
          <w:lang w:val="en-US" w:bidi="th-TH"/>
        </w:rPr>
        <w:t xml:space="preserve"> ล้านบาท)</w:t>
      </w:r>
    </w:p>
    <w:p w14:paraId="14E2324C" w14:textId="77777777" w:rsidR="0099134F" w:rsidRPr="00394109" w:rsidRDefault="0099134F" w:rsidP="004955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p w14:paraId="08224679" w14:textId="15EE9067" w:rsidR="008F730D" w:rsidRPr="00394109" w:rsidRDefault="008F730D" w:rsidP="004955CE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94109">
        <w:rPr>
          <w:rFonts w:ascii="Angsana New" w:hAnsi="Angsana New"/>
          <w:sz w:val="28"/>
          <w:szCs w:val="28"/>
          <w:cs/>
          <w:lang w:val="en-US" w:bidi="th-TH"/>
        </w:rPr>
        <w:t>เมื่อวันที่ 13 กรกฎาคม 2561 บริษัทได้ลงทุนเพิ่มในบริษัท วินท์คอม เทคโนโลยี (เมียนมาร์) จำกัด ซึ่งเป็นบริษัทที่จัดตั้งขึ้นในประเทศเมียนมาร์ เป็นจำนวนเงิน 3.33 ล้านบาท สัดส่วนการลงทุนในบริษัทดังกล่าวไม่มีการเปลี่ยนแปลง</w:t>
      </w:r>
      <w:r w:rsidRPr="00394109">
        <w:rPr>
          <w:rFonts w:ascii="Angsana New" w:hAnsi="Angsana New"/>
          <w:sz w:val="28"/>
          <w:szCs w:val="28"/>
          <w:lang w:val="en-US" w:bidi="th-TH"/>
        </w:rPr>
        <w:t xml:space="preserve">    </w:t>
      </w:r>
    </w:p>
    <w:p w14:paraId="7C268D0A" w14:textId="77777777" w:rsidR="00A14688" w:rsidRPr="00394109" w:rsidRDefault="00A14688" w:rsidP="004955CE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20"/>
          <w:lang w:val="en-US" w:bidi="th-TH"/>
        </w:rPr>
      </w:pPr>
    </w:p>
    <w:p w14:paraId="7135A5A2" w14:textId="356D6B04" w:rsidR="00A00BB7" w:rsidRPr="00394109" w:rsidRDefault="00FD43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94109">
        <w:rPr>
          <w:rFonts w:ascii="Angsana New" w:hAnsi="Angsana New"/>
          <w:sz w:val="28"/>
          <w:szCs w:val="28"/>
        </w:rPr>
        <w:t xml:space="preserve">17 </w:t>
      </w:r>
      <w:r w:rsidRPr="00394109">
        <w:rPr>
          <w:rFonts w:ascii="Angsana New" w:hAnsi="Angsana New"/>
          <w:sz w:val="28"/>
          <w:szCs w:val="28"/>
          <w:cs/>
        </w:rPr>
        <w:t xml:space="preserve">ตุลาคม </w:t>
      </w:r>
      <w:r w:rsidRPr="00394109">
        <w:rPr>
          <w:rFonts w:ascii="Angsana New" w:hAnsi="Angsana New"/>
          <w:sz w:val="28"/>
          <w:szCs w:val="28"/>
        </w:rPr>
        <w:t xml:space="preserve">2561 </w:t>
      </w:r>
      <w:r w:rsidRPr="00394109">
        <w:rPr>
          <w:rFonts w:ascii="Angsana New" w:hAnsi="Angsana New"/>
          <w:sz w:val="28"/>
          <w:szCs w:val="28"/>
          <w:cs/>
        </w:rPr>
        <w:t>บริษัทได้ดำเนินการเข้าซื้อหุ้นสามัญของบริษัท ไอ-ซีเคียว จำกัด (</w:t>
      </w:r>
      <w:r w:rsidRPr="00394109">
        <w:rPr>
          <w:rFonts w:ascii="Angsana New" w:hAnsi="Angsana New"/>
          <w:sz w:val="28"/>
          <w:szCs w:val="28"/>
        </w:rPr>
        <w:t xml:space="preserve">“I-SECURE”) </w:t>
      </w:r>
      <w:r w:rsidRPr="00394109">
        <w:rPr>
          <w:rFonts w:ascii="Angsana New" w:hAnsi="Angsana New"/>
          <w:sz w:val="28"/>
          <w:szCs w:val="28"/>
          <w:cs/>
        </w:rPr>
        <w:t>ตามมติของ</w:t>
      </w:r>
      <w:r w:rsidR="00A14688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  <w:cs/>
        </w:rPr>
        <w:t xml:space="preserve">ที่ประชุมวิสามัญผู้ถือหุ้น ครั้งที่ </w:t>
      </w:r>
      <w:r w:rsidRPr="00394109">
        <w:rPr>
          <w:rFonts w:ascii="Angsana New" w:hAnsi="Angsana New"/>
          <w:sz w:val="28"/>
          <w:szCs w:val="28"/>
        </w:rPr>
        <w:t xml:space="preserve">1/2561 </w:t>
      </w:r>
      <w:r w:rsidRPr="00394109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394109">
        <w:rPr>
          <w:rFonts w:ascii="Angsana New" w:hAnsi="Angsana New"/>
          <w:sz w:val="28"/>
          <w:szCs w:val="28"/>
        </w:rPr>
        <w:t xml:space="preserve">12 </w:t>
      </w:r>
      <w:r w:rsidRPr="00394109">
        <w:rPr>
          <w:rFonts w:ascii="Angsana New" w:hAnsi="Angsana New"/>
          <w:sz w:val="28"/>
          <w:szCs w:val="28"/>
          <w:cs/>
        </w:rPr>
        <w:t xml:space="preserve">ตุลาคม </w:t>
      </w:r>
      <w:r w:rsidRPr="00394109">
        <w:rPr>
          <w:rFonts w:ascii="Angsana New" w:hAnsi="Angsana New"/>
          <w:sz w:val="28"/>
          <w:szCs w:val="28"/>
        </w:rPr>
        <w:t xml:space="preserve">2561 </w:t>
      </w:r>
      <w:r w:rsidRPr="00394109">
        <w:rPr>
          <w:rFonts w:ascii="Angsana New" w:hAnsi="Angsana New"/>
          <w:sz w:val="28"/>
          <w:szCs w:val="28"/>
          <w:cs/>
        </w:rPr>
        <w:t>โดยการลงทุนในหุ้นทุนมีสัดส่วนการถือหุ้นในบริษัทดังกล่าวร้อยละ 100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และ</w:t>
      </w:r>
      <w:r w:rsidR="00065C91" w:rsidRPr="00394109">
        <w:rPr>
          <w:rFonts w:ascii="Angsana New" w:hAnsi="Angsana New"/>
          <w:sz w:val="28"/>
          <w:szCs w:val="28"/>
          <w:cs/>
        </w:rPr>
        <w:t>ราคาซื้อเงินลงทุนดังกล่าวตามม</w:t>
      </w:r>
      <w:r w:rsidR="00F90CE8" w:rsidRPr="00394109">
        <w:rPr>
          <w:rFonts w:ascii="Angsana New" w:hAnsi="Angsana New"/>
          <w:sz w:val="28"/>
          <w:szCs w:val="28"/>
          <w:cs/>
        </w:rPr>
        <w:t>ูลค่ายุติธรรม ณ วันที่ซื้อธุรกิจ</w:t>
      </w:r>
      <w:r w:rsidR="00FC2DFC" w:rsidRPr="00394109">
        <w:rPr>
          <w:rFonts w:ascii="Angsana New" w:hAnsi="Angsana New" w:hint="cs"/>
          <w:sz w:val="28"/>
          <w:szCs w:val="28"/>
          <w:cs/>
        </w:rPr>
        <w:t>หลังปรับปรุง</w:t>
      </w:r>
      <w:r w:rsidR="00065C91" w:rsidRPr="00394109">
        <w:rPr>
          <w:rFonts w:ascii="Angsana New" w:hAnsi="Angsana New"/>
          <w:sz w:val="28"/>
          <w:szCs w:val="28"/>
          <w:cs/>
        </w:rPr>
        <w:t xml:space="preserve"> มีจำนวน</w:t>
      </w:r>
      <w:r w:rsidR="002F0683" w:rsidRPr="00394109">
        <w:rPr>
          <w:rFonts w:ascii="Angsana New" w:hAnsi="Angsana New"/>
          <w:sz w:val="28"/>
          <w:szCs w:val="28"/>
        </w:rPr>
        <w:t xml:space="preserve"> 27</w:t>
      </w:r>
      <w:r w:rsidR="00065C91" w:rsidRPr="00394109">
        <w:rPr>
          <w:rFonts w:ascii="Angsana New" w:hAnsi="Angsana New"/>
          <w:sz w:val="28"/>
          <w:szCs w:val="28"/>
        </w:rPr>
        <w:t>3.</w:t>
      </w:r>
      <w:r w:rsidR="002F0683" w:rsidRPr="00394109">
        <w:rPr>
          <w:rFonts w:ascii="Angsana New" w:hAnsi="Angsana New"/>
          <w:sz w:val="28"/>
          <w:szCs w:val="28"/>
        </w:rPr>
        <w:t>55</w:t>
      </w:r>
      <w:r w:rsidR="00065C91" w:rsidRPr="00394109">
        <w:rPr>
          <w:rFonts w:ascii="Angsana New" w:hAnsi="Angsana New"/>
          <w:sz w:val="28"/>
          <w:szCs w:val="28"/>
        </w:rPr>
        <w:t xml:space="preserve"> </w:t>
      </w:r>
      <w:r w:rsidR="00065C91" w:rsidRPr="00394109">
        <w:rPr>
          <w:rFonts w:ascii="Angsana New" w:hAnsi="Angsana New"/>
          <w:sz w:val="28"/>
          <w:szCs w:val="28"/>
          <w:cs/>
        </w:rPr>
        <w:t xml:space="preserve">ล้านบาท </w:t>
      </w:r>
      <w:r w:rsidR="001F20B7" w:rsidRPr="00394109">
        <w:rPr>
          <w:rFonts w:ascii="Angsana New" w:hAnsi="Angsana New"/>
          <w:sz w:val="28"/>
          <w:szCs w:val="28"/>
        </w:rPr>
        <w:t>(</w:t>
      </w:r>
      <w:r w:rsidR="001F20B7" w:rsidRPr="00394109">
        <w:rPr>
          <w:rFonts w:ascii="Angsana New" w:hAnsi="Angsana New"/>
          <w:sz w:val="28"/>
          <w:szCs w:val="28"/>
          <w:cs/>
        </w:rPr>
        <w:t>ดูหมายเหตุ</w:t>
      </w:r>
      <w:r w:rsidR="00F75EC5" w:rsidRPr="00394109">
        <w:rPr>
          <w:rFonts w:ascii="Angsana New" w:hAnsi="Angsana New" w:hint="cs"/>
          <w:sz w:val="28"/>
          <w:szCs w:val="28"/>
          <w:cs/>
        </w:rPr>
        <w:t>ข้อ</w:t>
      </w:r>
      <w:r w:rsidR="001F20B7" w:rsidRPr="00394109">
        <w:rPr>
          <w:rFonts w:ascii="Angsana New" w:hAnsi="Angsana New"/>
          <w:sz w:val="28"/>
          <w:szCs w:val="28"/>
          <w:cs/>
        </w:rPr>
        <w:t xml:space="preserve"> </w:t>
      </w:r>
      <w:r w:rsidR="001F20B7" w:rsidRPr="00394109">
        <w:rPr>
          <w:rFonts w:ascii="Angsana New" w:hAnsi="Angsana New"/>
          <w:sz w:val="28"/>
          <w:szCs w:val="28"/>
        </w:rPr>
        <w:t>4)</w:t>
      </w:r>
    </w:p>
    <w:p w14:paraId="38179915" w14:textId="15BAE286" w:rsidR="00A26734" w:rsidRPr="00A153F5" w:rsidRDefault="00A2673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4798798" w14:textId="3C2D7CC0" w:rsidR="00E17E33" w:rsidRPr="00394109" w:rsidRDefault="00E17E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การทดสอบการด้อยค่า</w:t>
      </w:r>
    </w:p>
    <w:p w14:paraId="155397AE" w14:textId="77777777" w:rsidR="00E17E33" w:rsidRPr="00394109" w:rsidRDefault="00E17E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2EEB04C" w14:textId="63D6D88C" w:rsidR="00AE0B4D" w:rsidRPr="00394109" w:rsidRDefault="00E17E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4109">
        <w:rPr>
          <w:rFonts w:ascii="Angsana New" w:hAnsi="Angsana New"/>
          <w:sz w:val="28"/>
          <w:szCs w:val="28"/>
          <w:cs/>
        </w:rPr>
        <w:t>ผู้บริหารของ</w:t>
      </w:r>
      <w:r w:rsidR="003B6752" w:rsidRPr="00394109">
        <w:rPr>
          <w:rFonts w:ascii="Angsana New" w:hAnsi="Angsana New"/>
          <w:sz w:val="28"/>
          <w:szCs w:val="28"/>
          <w:cs/>
        </w:rPr>
        <w:t>กลุ่ม</w:t>
      </w:r>
      <w:r w:rsidRPr="00394109">
        <w:rPr>
          <w:rFonts w:ascii="Angsana New" w:hAnsi="Angsana New"/>
          <w:sz w:val="28"/>
          <w:szCs w:val="28"/>
          <w:cs/>
        </w:rPr>
        <w:t>บริษัทได้มีการทดสอบการด้อยค่าของมูลค่าตามบัญชีของเงินลงทุนในบริษัทย่อย โดยใช้</w:t>
      </w:r>
      <w:r w:rsidR="00A37E4B" w:rsidRPr="00394109">
        <w:rPr>
          <w:rFonts w:ascii="Angsana New" w:hAnsi="Angsana New"/>
          <w:sz w:val="28"/>
          <w:szCs w:val="28"/>
          <w:cs/>
        </w:rPr>
        <w:t>เ</w:t>
      </w:r>
      <w:r w:rsidRPr="00394109">
        <w:rPr>
          <w:rFonts w:ascii="Angsana New" w:hAnsi="Angsana New"/>
          <w:sz w:val="28"/>
          <w:szCs w:val="28"/>
          <w:cs/>
        </w:rPr>
        <w:t xml:space="preserve">ทคนิคและข้อสมมติที่สำคัญเช่นเดียวกับที่อธิบายไว้ในหมายเหตุข้อ </w:t>
      </w:r>
      <w:r w:rsidRPr="00394109">
        <w:rPr>
          <w:rFonts w:ascii="Angsana New" w:hAnsi="Angsana New"/>
          <w:sz w:val="28"/>
          <w:szCs w:val="28"/>
        </w:rPr>
        <w:t>13</w:t>
      </w:r>
      <w:r w:rsidR="003B6752" w:rsidRPr="00394109">
        <w:rPr>
          <w:rFonts w:ascii="Angsana New" w:hAnsi="Angsana New"/>
          <w:sz w:val="28"/>
          <w:szCs w:val="28"/>
          <w:cs/>
        </w:rPr>
        <w:t xml:space="preserve"> ใน</w:t>
      </w:r>
      <w:r w:rsidRPr="00394109">
        <w:rPr>
          <w:rFonts w:ascii="Angsana New" w:hAnsi="Angsana New"/>
          <w:sz w:val="28"/>
          <w:szCs w:val="28"/>
          <w:cs/>
        </w:rPr>
        <w:t>เรื่อง</w:t>
      </w:r>
      <w:r w:rsidR="003B6752" w:rsidRPr="00394109">
        <w:rPr>
          <w:rFonts w:ascii="Angsana New" w:hAnsi="Angsana New"/>
          <w:sz w:val="28"/>
          <w:szCs w:val="28"/>
          <w:cs/>
        </w:rPr>
        <w:t>เกี่ยวกับ</w:t>
      </w:r>
      <w:r w:rsidRPr="00394109">
        <w:rPr>
          <w:rFonts w:ascii="Angsana New" w:hAnsi="Angsana New"/>
          <w:sz w:val="28"/>
          <w:szCs w:val="28"/>
          <w:cs/>
        </w:rPr>
        <w:t>การทดสอบการด้อยค่า</w:t>
      </w:r>
      <w:r w:rsidR="00F35242" w:rsidRPr="0039410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394109" w:rsidRDefault="00D13E29" w:rsidP="004955CE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394109" w:rsidSect="0046617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576" w:left="1440" w:header="634" w:footer="662" w:gutter="0"/>
          <w:pgNumType w:start="19"/>
          <w:cols w:space="720"/>
        </w:sectPr>
      </w:pPr>
    </w:p>
    <w:p w14:paraId="228318BE" w14:textId="77777777" w:rsidR="003D53C9" w:rsidRPr="00394109" w:rsidRDefault="008C00A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Pr="00394109">
        <w:rPr>
          <w:rFonts w:ascii="Angsana New" w:hAnsi="Angsana New"/>
          <w:sz w:val="28"/>
          <w:szCs w:val="28"/>
        </w:rPr>
        <w:t xml:space="preserve">31 </w:t>
      </w:r>
      <w:r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="00117649" w:rsidRPr="00394109">
        <w:rPr>
          <w:rFonts w:ascii="Angsana New" w:hAnsi="Angsana New"/>
          <w:sz w:val="28"/>
          <w:szCs w:val="28"/>
        </w:rPr>
        <w:t xml:space="preserve">2562 </w:t>
      </w:r>
      <w:r w:rsidR="00117649" w:rsidRPr="00394109">
        <w:rPr>
          <w:rFonts w:ascii="Angsana New" w:hAnsi="Angsana New"/>
          <w:sz w:val="28"/>
          <w:szCs w:val="28"/>
          <w:cs/>
        </w:rPr>
        <w:t xml:space="preserve">และ </w:t>
      </w:r>
      <w:r w:rsidR="00117649" w:rsidRPr="00394109">
        <w:rPr>
          <w:rFonts w:ascii="Angsana New" w:hAnsi="Angsana New"/>
          <w:sz w:val="28"/>
          <w:szCs w:val="28"/>
        </w:rPr>
        <w:t>2561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มีดังนี้</w:t>
      </w:r>
      <w:r w:rsidR="00EF2E5E" w:rsidRPr="00394109">
        <w:rPr>
          <w:rFonts w:ascii="Angsana New" w:hAnsi="Angsana New"/>
          <w:sz w:val="28"/>
          <w:szCs w:val="28"/>
        </w:rPr>
        <w:t xml:space="preserve"> </w:t>
      </w:r>
    </w:p>
    <w:p w14:paraId="1A58FB94" w14:textId="77777777" w:rsidR="007C2A00" w:rsidRPr="00394109" w:rsidRDefault="007C2A0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6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810"/>
        <w:gridCol w:w="180"/>
        <w:gridCol w:w="810"/>
      </w:tblGrid>
      <w:tr w:rsidR="00142940" w:rsidRPr="00394109" w14:paraId="737DFEB0" w14:textId="77777777" w:rsidTr="00CF77C2">
        <w:trPr>
          <w:cantSplit/>
          <w:tblHeader/>
        </w:trPr>
        <w:tc>
          <w:tcPr>
            <w:tcW w:w="2250" w:type="dxa"/>
            <w:vAlign w:val="bottom"/>
          </w:tcPr>
          <w:p w14:paraId="62B82C56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4E89DBB3" w14:textId="78D41DE1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1B815CDC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6E237A6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90" w:type="dxa"/>
            <w:gridSpan w:val="23"/>
            <w:hideMark/>
          </w:tcPr>
          <w:p w14:paraId="305978DA" w14:textId="4D27472C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2940" w:rsidRPr="00394109" w14:paraId="6E732AAF" w14:textId="77777777" w:rsidTr="00CF77C2">
        <w:trPr>
          <w:cantSplit/>
          <w:trHeight w:val="507"/>
          <w:tblHeader/>
        </w:trPr>
        <w:tc>
          <w:tcPr>
            <w:tcW w:w="2250" w:type="dxa"/>
            <w:vAlign w:val="bottom"/>
            <w:hideMark/>
          </w:tcPr>
          <w:p w14:paraId="43A08852" w14:textId="77777777" w:rsidR="00142940" w:rsidRPr="00394109" w:rsidRDefault="00142940" w:rsidP="004955CE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450" w:type="dxa"/>
          </w:tcPr>
          <w:p w14:paraId="009A784D" w14:textId="04FC72AA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0294D312" w14:textId="679F7F7C" w:rsidR="00142940" w:rsidRPr="00394109" w:rsidRDefault="00142940" w:rsidP="004955CE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BD08B28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14:paraId="176A537F" w14:textId="5F7DE53F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6511F4E5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7CECD326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246D5078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</w:p>
          <w:p w14:paraId="10B4C238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018BA1C9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4CA3B6A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D562F78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E67EB5B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63BCD6F3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E8F20C3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3E8B5AD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018E89B7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45D91E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6A7311D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2713E2FA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40F76890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142940" w:rsidRPr="00394109" w14:paraId="0DE596EE" w14:textId="77777777" w:rsidTr="00CF77C2">
        <w:trPr>
          <w:cantSplit/>
          <w:trHeight w:val="389"/>
          <w:tblHeader/>
        </w:trPr>
        <w:tc>
          <w:tcPr>
            <w:tcW w:w="2250" w:type="dxa"/>
          </w:tcPr>
          <w:p w14:paraId="53397BA0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56F1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0A77859B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D7A0EB4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14:paraId="23E7FB2B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1" w:type="dxa"/>
          </w:tcPr>
          <w:p w14:paraId="07C73D47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14:paraId="1F66CF14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5475684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14:paraId="04A080A0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8253014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14:paraId="70BD243B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323EC9D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438FC35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9304770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  <w:tc>
          <w:tcPr>
            <w:tcW w:w="180" w:type="dxa"/>
          </w:tcPr>
          <w:p w14:paraId="1C31406C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FA434B0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9863D2C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2561</w:t>
            </w:r>
          </w:p>
        </w:tc>
      </w:tr>
      <w:tr w:rsidR="00142940" w:rsidRPr="00394109" w14:paraId="4DDDDDCA" w14:textId="77777777" w:rsidTr="00CF77C2">
        <w:trPr>
          <w:cantSplit/>
          <w:trHeight w:val="68"/>
          <w:tblHeader/>
        </w:trPr>
        <w:tc>
          <w:tcPr>
            <w:tcW w:w="2250" w:type="dxa"/>
          </w:tcPr>
          <w:p w14:paraId="3BDBE90D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7E886139" w14:textId="2E10BD4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C7BC86A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20DBD1A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hideMark/>
          </w:tcPr>
          <w:p w14:paraId="0D46DAC6" w14:textId="2CF0EF01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7243A735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50" w:type="dxa"/>
            <w:gridSpan w:val="19"/>
            <w:hideMark/>
          </w:tcPr>
          <w:p w14:paraId="28728ED2" w14:textId="77777777" w:rsidR="00142940" w:rsidRPr="00394109" w:rsidRDefault="00142940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10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F77C2" w:rsidRPr="00394109" w14:paraId="7C038F56" w14:textId="77777777" w:rsidTr="00CF77C2">
        <w:trPr>
          <w:cantSplit/>
        </w:trPr>
        <w:tc>
          <w:tcPr>
            <w:tcW w:w="2250" w:type="dxa"/>
            <w:hideMark/>
          </w:tcPr>
          <w:p w14:paraId="53925D82" w14:textId="77777777" w:rsidR="00CF77C2" w:rsidRPr="00394109" w:rsidRDefault="00CF77C2" w:rsidP="004955CE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วินท์คอม เทคโนโลยี </w:t>
            </w:r>
          </w:p>
          <w:p w14:paraId="311A16E0" w14:textId="77777777" w:rsidR="00CF77C2" w:rsidRPr="00394109" w:rsidRDefault="00CF77C2" w:rsidP="004955CE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(เมียนมาร์) จำกัด</w:t>
            </w:r>
          </w:p>
        </w:tc>
        <w:tc>
          <w:tcPr>
            <w:tcW w:w="450" w:type="dxa"/>
          </w:tcPr>
          <w:p w14:paraId="50EC5043" w14:textId="770E9BDC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  <w:p w14:paraId="14CFFFB9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(1)</w:t>
            </w:r>
          </w:p>
        </w:tc>
        <w:tc>
          <w:tcPr>
            <w:tcW w:w="900" w:type="dxa"/>
          </w:tcPr>
          <w:p w14:paraId="182BA951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0309D2B" w14:textId="5E0B3DFF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5C44BEF4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1AD32FBA" w14:textId="541C49B6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2DAB914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0BFB0B30" w14:textId="77777777" w:rsidR="00CF77C2" w:rsidRPr="00394109" w:rsidRDefault="00CF77C2" w:rsidP="004955C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</w:tcPr>
          <w:p w14:paraId="38E8D886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7C76D56" w14:textId="77777777" w:rsidR="00CF77C2" w:rsidRPr="00394109" w:rsidRDefault="00CF77C2" w:rsidP="004955CE">
            <w:pPr>
              <w:pStyle w:val="acctfourfigures"/>
              <w:tabs>
                <w:tab w:val="decimal" w:pos="3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18BA6239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377C06FA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CE9A6A6" w14:textId="2505A2E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16,556</w:t>
            </w:r>
          </w:p>
        </w:tc>
        <w:tc>
          <w:tcPr>
            <w:tcW w:w="181" w:type="dxa"/>
          </w:tcPr>
          <w:p w14:paraId="6AAB12DB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14:paraId="09994B9B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111694A" w14:textId="46FEED1D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11,842</w:t>
            </w:r>
          </w:p>
        </w:tc>
        <w:tc>
          <w:tcPr>
            <w:tcW w:w="180" w:type="dxa"/>
          </w:tcPr>
          <w:p w14:paraId="54011951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3525AC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6F30AE2" w14:textId="32A12432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16,556</w:t>
            </w:r>
          </w:p>
        </w:tc>
        <w:tc>
          <w:tcPr>
            <w:tcW w:w="180" w:type="dxa"/>
          </w:tcPr>
          <w:p w14:paraId="04F539F3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EBCDB72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E3B78C9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11,842</w:t>
            </w:r>
          </w:p>
        </w:tc>
        <w:tc>
          <w:tcPr>
            <w:tcW w:w="180" w:type="dxa"/>
          </w:tcPr>
          <w:p w14:paraId="0A957EBB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2B78E5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2C99C12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109</w:t>
            </w:r>
          </w:p>
        </w:tc>
        <w:tc>
          <w:tcPr>
            <w:tcW w:w="180" w:type="dxa"/>
          </w:tcPr>
          <w:p w14:paraId="7B751ED3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572C7F02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1116164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  15</w:t>
            </w:r>
          </w:p>
        </w:tc>
        <w:tc>
          <w:tcPr>
            <w:tcW w:w="180" w:type="dxa"/>
          </w:tcPr>
          <w:p w14:paraId="72D22838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35DE5F5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  <w:p w14:paraId="444B93FD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22791C4A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1B3F1262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  <w:p w14:paraId="5DB108B9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6BA89A37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3E31173B" w14:textId="77777777" w:rsidR="00CF77C2" w:rsidRPr="00394109" w:rsidRDefault="00CF77C2" w:rsidP="004955CE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C5517F5" w14:textId="373191A1" w:rsidR="00CF77C2" w:rsidRPr="00394109" w:rsidRDefault="00CF77C2" w:rsidP="004955CE">
            <w:pPr>
              <w:pStyle w:val="acctfourfigures"/>
              <w:tabs>
                <w:tab w:val="decimal" w:pos="6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    109</w:t>
            </w:r>
          </w:p>
        </w:tc>
        <w:tc>
          <w:tcPr>
            <w:tcW w:w="180" w:type="dxa"/>
          </w:tcPr>
          <w:p w14:paraId="678516ED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12AB1826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DA5C858" w14:textId="1D706488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15</w:t>
            </w:r>
          </w:p>
        </w:tc>
      </w:tr>
      <w:tr w:rsidR="00CF77C2" w:rsidRPr="00394109" w14:paraId="62FEC17D" w14:textId="77777777" w:rsidTr="00CF77C2">
        <w:trPr>
          <w:cantSplit/>
        </w:trPr>
        <w:tc>
          <w:tcPr>
            <w:tcW w:w="2250" w:type="dxa"/>
            <w:hideMark/>
          </w:tcPr>
          <w:p w14:paraId="2F9EDF5D" w14:textId="77777777" w:rsidR="00CF77C2" w:rsidRPr="00394109" w:rsidRDefault="00CF77C2" w:rsidP="004955CE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วินท์คอม เทคโนโลยี</w:t>
            </w:r>
          </w:p>
          <w:p w14:paraId="7CEBB5D8" w14:textId="77777777" w:rsidR="00CF77C2" w:rsidRPr="00394109" w:rsidRDefault="00CF77C2" w:rsidP="004955CE">
            <w:pPr>
              <w:tabs>
                <w:tab w:val="clear" w:pos="227"/>
                <w:tab w:val="clear" w:pos="454"/>
                <w:tab w:val="left" w:pos="29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  (เอสจี) จำกัด</w:t>
            </w:r>
          </w:p>
        </w:tc>
        <w:tc>
          <w:tcPr>
            <w:tcW w:w="450" w:type="dxa"/>
          </w:tcPr>
          <w:p w14:paraId="79AC0F1C" w14:textId="33D4DB4F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  <w:p w14:paraId="58CC97E3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(2)</w:t>
            </w:r>
          </w:p>
        </w:tc>
        <w:tc>
          <w:tcPr>
            <w:tcW w:w="900" w:type="dxa"/>
          </w:tcPr>
          <w:p w14:paraId="70565AF7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B14E784" w14:textId="3BECB52F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ABF7A4C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5E1D7BDE" w14:textId="545E8FCC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C25D3DC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423D5B17" w14:textId="77777777" w:rsidR="00CF77C2" w:rsidRPr="00394109" w:rsidRDefault="00CF77C2" w:rsidP="004955C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46DC55BA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DD18848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3A65DF1D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12D34C6" w14:textId="77777777" w:rsidR="00CF77C2" w:rsidRPr="00394109" w:rsidRDefault="00CF77C2" w:rsidP="004955CE">
            <w:pPr>
              <w:pStyle w:val="acctfourfigures"/>
              <w:tabs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6E4E7694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</w:tcPr>
          <w:p w14:paraId="53280646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14:paraId="35F53F62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A3F7AC6" w14:textId="2DAB9C01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513</w:t>
            </w:r>
          </w:p>
        </w:tc>
        <w:tc>
          <w:tcPr>
            <w:tcW w:w="180" w:type="dxa"/>
          </w:tcPr>
          <w:p w14:paraId="3055D1ED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4E001F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50E2413" w14:textId="43455155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513</w:t>
            </w:r>
          </w:p>
        </w:tc>
        <w:tc>
          <w:tcPr>
            <w:tcW w:w="180" w:type="dxa"/>
          </w:tcPr>
          <w:p w14:paraId="6A8AEAA1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59CA6C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506FFAE" w14:textId="5B283A84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513</w:t>
            </w:r>
          </w:p>
        </w:tc>
        <w:tc>
          <w:tcPr>
            <w:tcW w:w="180" w:type="dxa"/>
          </w:tcPr>
          <w:p w14:paraId="388B9E70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49FB90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444AB17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14,431</w:t>
            </w:r>
          </w:p>
        </w:tc>
        <w:tc>
          <w:tcPr>
            <w:tcW w:w="180" w:type="dxa"/>
          </w:tcPr>
          <w:p w14:paraId="49645AC9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9FBAB29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6E20B14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 4,200</w:t>
            </w:r>
          </w:p>
        </w:tc>
        <w:tc>
          <w:tcPr>
            <w:tcW w:w="180" w:type="dxa"/>
          </w:tcPr>
          <w:p w14:paraId="18CFC72C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618B2B5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  </w:t>
            </w:r>
          </w:p>
          <w:p w14:paraId="2C8CADC9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2BF3BE61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0DB5838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</w:t>
            </w:r>
          </w:p>
          <w:p w14:paraId="39D43309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1CB6C02E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29F76B5F" w14:textId="77777777" w:rsidR="00CF77C2" w:rsidRPr="00394109" w:rsidRDefault="00CF77C2" w:rsidP="004955CE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3DEDA01" w14:textId="101F4937" w:rsidR="00CF77C2" w:rsidRPr="00394109" w:rsidRDefault="00CF77C2" w:rsidP="004955CE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14,431</w:t>
            </w:r>
          </w:p>
        </w:tc>
        <w:tc>
          <w:tcPr>
            <w:tcW w:w="180" w:type="dxa"/>
          </w:tcPr>
          <w:p w14:paraId="675E1E92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A0E5FE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695FC5A" w14:textId="0BA43CFC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  4,200</w:t>
            </w:r>
          </w:p>
        </w:tc>
      </w:tr>
      <w:tr w:rsidR="00CF77C2" w:rsidRPr="00394109" w14:paraId="53B0CF52" w14:textId="77777777" w:rsidTr="00CF77C2">
        <w:trPr>
          <w:cantSplit/>
          <w:trHeight w:val="80"/>
        </w:trPr>
        <w:tc>
          <w:tcPr>
            <w:tcW w:w="2250" w:type="dxa"/>
            <w:hideMark/>
          </w:tcPr>
          <w:p w14:paraId="6251CC79" w14:textId="77777777" w:rsidR="00CF77C2" w:rsidRPr="00394109" w:rsidRDefault="00CF77C2" w:rsidP="004955C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71E25A8" w14:textId="58C3916B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900" w:type="dxa"/>
          </w:tcPr>
          <w:p w14:paraId="75C3DD3D" w14:textId="02EFA4DE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FE17AC3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021D5DE6" w14:textId="2EC392BF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3BA7E7F8" w14:textId="77777777" w:rsidR="00CF77C2" w:rsidRPr="00394109" w:rsidRDefault="00CF77C2" w:rsidP="004955C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hideMark/>
          </w:tcPr>
          <w:p w14:paraId="337ADD67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100</w:t>
            </w:r>
          </w:p>
        </w:tc>
        <w:tc>
          <w:tcPr>
            <w:tcW w:w="180" w:type="dxa"/>
          </w:tcPr>
          <w:p w14:paraId="0B8C8DC4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274769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1" w:type="dxa"/>
          </w:tcPr>
          <w:p w14:paraId="3FEB4B41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40B2DAB9" w14:textId="1C43B284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14:paraId="287DCA71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CC25B7" w14:textId="06DE8F18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249,833</w:t>
            </w:r>
          </w:p>
        </w:tc>
        <w:tc>
          <w:tcPr>
            <w:tcW w:w="180" w:type="dxa"/>
          </w:tcPr>
          <w:p w14:paraId="3ECFE76D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8EE0382" w14:textId="1EE4F598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249,833</w:t>
            </w:r>
          </w:p>
        </w:tc>
        <w:tc>
          <w:tcPr>
            <w:tcW w:w="180" w:type="dxa"/>
          </w:tcPr>
          <w:p w14:paraId="6E0973EE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BB16C44" w14:textId="6C13636F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277,990</w:t>
            </w:r>
          </w:p>
        </w:tc>
        <w:tc>
          <w:tcPr>
            <w:tcW w:w="180" w:type="dxa"/>
          </w:tcPr>
          <w:p w14:paraId="609361D0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111C652C" w14:textId="4B510EC0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252,114</w:t>
            </w:r>
          </w:p>
        </w:tc>
        <w:tc>
          <w:tcPr>
            <w:tcW w:w="180" w:type="dxa"/>
          </w:tcPr>
          <w:p w14:paraId="0961FF16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F83A804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48D15DB2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hideMark/>
          </w:tcPr>
          <w:p w14:paraId="23045101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77A456F2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76A87BF8" w14:textId="093478DE" w:rsidR="00CF77C2" w:rsidRPr="00394109" w:rsidRDefault="00CF77C2" w:rsidP="004955CE">
            <w:pPr>
              <w:pStyle w:val="acctfourfigures"/>
              <w:tabs>
                <w:tab w:val="decimal" w:pos="6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277,990</w:t>
            </w:r>
          </w:p>
        </w:tc>
        <w:tc>
          <w:tcPr>
            <w:tcW w:w="180" w:type="dxa"/>
          </w:tcPr>
          <w:p w14:paraId="38A8D540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4009D157" w14:textId="21A8363A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252,114</w:t>
            </w:r>
          </w:p>
        </w:tc>
      </w:tr>
      <w:tr w:rsidR="00CF77C2" w:rsidRPr="00394109" w14:paraId="2F857550" w14:textId="77777777" w:rsidTr="00CF77C2">
        <w:trPr>
          <w:cantSplit/>
        </w:trPr>
        <w:tc>
          <w:tcPr>
            <w:tcW w:w="2250" w:type="dxa"/>
            <w:hideMark/>
          </w:tcPr>
          <w:p w14:paraId="410E5907" w14:textId="77777777" w:rsidR="00CF77C2" w:rsidRPr="00394109" w:rsidRDefault="00CF77C2" w:rsidP="004955CE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5E7A2C05" w14:textId="0186E263" w:rsidR="00CF77C2" w:rsidRPr="00394109" w:rsidRDefault="00CF77C2" w:rsidP="004955CE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(4)</w:t>
            </w:r>
          </w:p>
        </w:tc>
        <w:tc>
          <w:tcPr>
            <w:tcW w:w="900" w:type="dxa"/>
          </w:tcPr>
          <w:p w14:paraId="2DF6CB66" w14:textId="3E94957E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8F7A9C5" w14:textId="77777777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2B5FBB3C" w14:textId="282F485C" w:rsidR="00CF77C2" w:rsidRPr="00394109" w:rsidRDefault="00CF77C2" w:rsidP="004955CE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51</w:t>
            </w:r>
          </w:p>
        </w:tc>
        <w:tc>
          <w:tcPr>
            <w:tcW w:w="180" w:type="dxa"/>
          </w:tcPr>
          <w:p w14:paraId="129EBAF3" w14:textId="77777777" w:rsidR="00CF77C2" w:rsidRPr="00394109" w:rsidRDefault="00CF77C2" w:rsidP="004955C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hideMark/>
          </w:tcPr>
          <w:p w14:paraId="6E76C10F" w14:textId="77777777" w:rsidR="00CF77C2" w:rsidRPr="00394109" w:rsidRDefault="00CF77C2" w:rsidP="004955CE">
            <w:pPr>
              <w:pStyle w:val="acctfourfigures"/>
              <w:tabs>
                <w:tab w:val="decimal" w:pos="46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51</w:t>
            </w:r>
          </w:p>
        </w:tc>
        <w:tc>
          <w:tcPr>
            <w:tcW w:w="180" w:type="dxa"/>
          </w:tcPr>
          <w:p w14:paraId="5CD952E9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184E953B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1" w:type="dxa"/>
          </w:tcPr>
          <w:p w14:paraId="19BFB115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69F93264" w14:textId="2EB1BDA3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40,000</w:t>
            </w:r>
          </w:p>
        </w:tc>
        <w:tc>
          <w:tcPr>
            <w:tcW w:w="180" w:type="dxa"/>
          </w:tcPr>
          <w:p w14:paraId="180F1646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63D25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20,400</w:t>
            </w:r>
          </w:p>
        </w:tc>
        <w:tc>
          <w:tcPr>
            <w:tcW w:w="180" w:type="dxa"/>
          </w:tcPr>
          <w:p w14:paraId="56F47361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7AFB4041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20,400</w:t>
            </w:r>
          </w:p>
        </w:tc>
        <w:tc>
          <w:tcPr>
            <w:tcW w:w="180" w:type="dxa"/>
          </w:tcPr>
          <w:p w14:paraId="13DCECA9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6FCA5E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69,549</w:t>
            </w:r>
          </w:p>
        </w:tc>
        <w:tc>
          <w:tcPr>
            <w:tcW w:w="180" w:type="dxa"/>
          </w:tcPr>
          <w:p w14:paraId="64B329C0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48558E08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53,912</w:t>
            </w:r>
          </w:p>
        </w:tc>
        <w:tc>
          <w:tcPr>
            <w:tcW w:w="180" w:type="dxa"/>
          </w:tcPr>
          <w:p w14:paraId="1536963C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A2E40A7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0B73441A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hideMark/>
          </w:tcPr>
          <w:p w14:paraId="60084F78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</w:tcPr>
          <w:p w14:paraId="39DD8703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02913E75" w14:textId="48901A2C" w:rsidR="00CF77C2" w:rsidRPr="00394109" w:rsidRDefault="00CF77C2" w:rsidP="004955CE">
            <w:pPr>
              <w:pStyle w:val="acctfourfigures"/>
              <w:tabs>
                <w:tab w:val="decimal" w:pos="6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69,549</w:t>
            </w:r>
          </w:p>
        </w:tc>
        <w:tc>
          <w:tcPr>
            <w:tcW w:w="180" w:type="dxa"/>
          </w:tcPr>
          <w:p w14:paraId="1915C31B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hideMark/>
          </w:tcPr>
          <w:p w14:paraId="72EAA9EA" w14:textId="06535F2A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 xml:space="preserve">  53,912</w:t>
            </w:r>
          </w:p>
        </w:tc>
      </w:tr>
      <w:tr w:rsidR="00CF77C2" w:rsidRPr="00394109" w14:paraId="3DED1741" w14:textId="77777777" w:rsidTr="00CF77C2">
        <w:trPr>
          <w:cantSplit/>
          <w:trHeight w:val="197"/>
        </w:trPr>
        <w:tc>
          <w:tcPr>
            <w:tcW w:w="2250" w:type="dxa"/>
            <w:vAlign w:val="bottom"/>
            <w:hideMark/>
          </w:tcPr>
          <w:p w14:paraId="2DF248EB" w14:textId="77777777" w:rsidR="00CF77C2" w:rsidRPr="00394109" w:rsidRDefault="00CF77C2" w:rsidP="004955CE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2E42475" w14:textId="703E9755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173DBB9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7DB65A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</w:tcPr>
          <w:p w14:paraId="445BC28F" w14:textId="1038B4D3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F43C17E" w14:textId="77777777" w:rsidR="00CF77C2" w:rsidRPr="00394109" w:rsidRDefault="00CF77C2" w:rsidP="004955CE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</w:tcPr>
          <w:p w14:paraId="3562B493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6B62EEA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77777777" w:rsidR="00CF77C2" w:rsidRPr="00394109" w:rsidRDefault="00CF77C2" w:rsidP="004955CE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A6D23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77777777" w:rsidR="00CF77C2" w:rsidRPr="00394109" w:rsidRDefault="00CF77C2" w:rsidP="004955CE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145A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476F75BA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287,302</w:t>
            </w:r>
          </w:p>
        </w:tc>
        <w:tc>
          <w:tcPr>
            <w:tcW w:w="180" w:type="dxa"/>
            <w:vAlign w:val="bottom"/>
          </w:tcPr>
          <w:p w14:paraId="26F07D46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37EAAA81" w:rsidR="00CF77C2" w:rsidRPr="00394109" w:rsidRDefault="00CF77C2" w:rsidP="004955C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,588</w:t>
            </w:r>
          </w:p>
        </w:tc>
        <w:tc>
          <w:tcPr>
            <w:tcW w:w="180" w:type="dxa"/>
            <w:vAlign w:val="bottom"/>
          </w:tcPr>
          <w:p w14:paraId="498320AA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88EE5A" w14:textId="2A04CCEB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362,079</w:t>
            </w:r>
          </w:p>
        </w:tc>
        <w:tc>
          <w:tcPr>
            <w:tcW w:w="180" w:type="dxa"/>
            <w:vAlign w:val="bottom"/>
          </w:tcPr>
          <w:p w14:paraId="0E2CCF4F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819D0A7" w14:textId="6F938303" w:rsidR="00CF77C2" w:rsidRPr="00394109" w:rsidRDefault="00CF77C2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310,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180" w:type="dxa"/>
          </w:tcPr>
          <w:p w14:paraId="41669765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CAD9C8" w14:textId="77777777" w:rsidR="00CF77C2" w:rsidRPr="00394109" w:rsidRDefault="00CF77C2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5C118A32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EF9760" w14:textId="77777777" w:rsidR="00CF77C2" w:rsidRPr="00394109" w:rsidRDefault="00CF77C2" w:rsidP="004955CE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  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 xml:space="preserve">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2D8F1757" w14:textId="77777777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7F39CC" w14:textId="53F670F5" w:rsidR="00CF77C2" w:rsidRPr="00394109" w:rsidRDefault="00CF77C2" w:rsidP="004955CE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362,079</w:t>
            </w:r>
          </w:p>
        </w:tc>
        <w:tc>
          <w:tcPr>
            <w:tcW w:w="180" w:type="dxa"/>
            <w:vAlign w:val="bottom"/>
          </w:tcPr>
          <w:p w14:paraId="5CD9351A" w14:textId="77777777" w:rsidR="00CF77C2" w:rsidRPr="00394109" w:rsidRDefault="00CF77C2" w:rsidP="004955CE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D7192A" w14:textId="279583E5" w:rsidR="00CF77C2" w:rsidRPr="00394109" w:rsidRDefault="00CF77C2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310,241</w:t>
            </w:r>
          </w:p>
        </w:tc>
      </w:tr>
    </w:tbl>
    <w:p w14:paraId="4BA1FEE4" w14:textId="77777777" w:rsidR="000F2B5C" w:rsidRPr="00394109" w:rsidRDefault="000F2B5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58543D8E" w14:textId="77777777" w:rsidR="008E3079" w:rsidRPr="00394109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394109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32CA5777" w14:textId="05450232" w:rsidR="008E3079" w:rsidRPr="00394109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394109">
        <w:rPr>
          <w:rFonts w:asciiTheme="majorBidi" w:eastAsia="MS Mincho" w:hAnsiTheme="majorBidi" w:cstheme="majorBidi"/>
          <w:sz w:val="28"/>
          <w:szCs w:val="28"/>
          <w:cs/>
        </w:rPr>
        <w:t>(1) ให้บริการเกี่ยวกับการติดตั้ง ให้คำปรึกษา และซ่อมบำรุงเกี่ยวกับระบบคอมพิวเตอร์</w:t>
      </w:r>
      <w:r w:rsidR="00203713" w:rsidRPr="00394109">
        <w:rPr>
          <w:rFonts w:asciiTheme="majorBidi" w:eastAsia="MS Mincho" w:hAnsiTheme="majorBidi" w:cstheme="majorBidi"/>
          <w:sz w:val="28"/>
          <w:szCs w:val="28"/>
        </w:rPr>
        <w:tab/>
      </w:r>
      <w:r w:rsidRPr="00394109">
        <w:rPr>
          <w:rFonts w:asciiTheme="majorBidi" w:eastAsia="MS Mincho" w:hAnsiTheme="majorBidi" w:cstheme="majorBidi"/>
          <w:sz w:val="28"/>
          <w:szCs w:val="28"/>
          <w:cs/>
        </w:rPr>
        <w:tab/>
        <w:t>(3) ให้บริการเกี่ยวกับระบบรักษาความปลอดภัยทางคอมพิวเตอร์และระบบเครือข่าย</w:t>
      </w:r>
    </w:p>
    <w:p w14:paraId="178A32C5" w14:textId="77777777" w:rsidR="008E3079" w:rsidRPr="00394109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394109">
        <w:rPr>
          <w:rFonts w:asciiTheme="majorBidi" w:eastAsia="MS Mincho" w:hAnsiTheme="majorBidi" w:cstheme="majorBidi"/>
          <w:sz w:val="28"/>
          <w:szCs w:val="28"/>
          <w:cs/>
        </w:rPr>
        <w:t>(2) การขายเครื่องคอมพิวเตอร์ และอุปกรณ์รวมทั้งซอฟต์แวร์ที่เกี่ยวข้อง</w:t>
      </w:r>
      <w:r w:rsidRPr="00394109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394109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394109">
        <w:rPr>
          <w:rFonts w:asciiTheme="majorBidi" w:eastAsia="MS Mincho" w:hAnsiTheme="majorBidi" w:cstheme="majorBidi"/>
          <w:sz w:val="28"/>
          <w:szCs w:val="28"/>
          <w:cs/>
        </w:rPr>
        <w:tab/>
        <w:t>(4)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34D53FE5" w14:textId="77777777" w:rsidR="00265D04" w:rsidRPr="00394109" w:rsidRDefault="00265D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21A773F8" w14:textId="39555942" w:rsidR="00462B09" w:rsidRPr="00394109" w:rsidRDefault="007E136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hAnsi="Angsana New"/>
          <w:sz w:val="28"/>
          <w:szCs w:val="28"/>
        </w:rPr>
      </w:pPr>
      <w:r w:rsidRPr="00394109">
        <w:rPr>
          <w:rFonts w:ascii="Angsana New" w:eastAsia="MS Mincho" w:hAnsi="Angsana New"/>
          <w:sz w:val="28"/>
          <w:szCs w:val="28"/>
          <w:cs/>
        </w:rPr>
        <w:t>บริษัทไม่มีเงินปันผลรับจากเงินลงทุนดังกล่าวข้างต้น</w:t>
      </w:r>
      <w:r w:rsidRPr="00394109">
        <w:rPr>
          <w:rFonts w:ascii="Angsana New" w:hAnsi="Angsana New"/>
          <w:sz w:val="28"/>
          <w:szCs w:val="28"/>
          <w:cs/>
        </w:rPr>
        <w:t>สำหรับปี</w:t>
      </w:r>
      <w:r w:rsidRPr="00394109">
        <w:rPr>
          <w:rFonts w:ascii="Angsana New" w:eastAsia="MS Mincho" w:hAnsi="Angsana New"/>
          <w:sz w:val="28"/>
          <w:szCs w:val="28"/>
          <w:cs/>
        </w:rPr>
        <w:t xml:space="preserve"> </w:t>
      </w:r>
      <w:r w:rsidR="00117649" w:rsidRPr="00394109">
        <w:rPr>
          <w:rFonts w:ascii="Angsana New" w:hAnsi="Angsana New"/>
          <w:sz w:val="28"/>
          <w:szCs w:val="28"/>
        </w:rPr>
        <w:t xml:space="preserve">2562 </w:t>
      </w:r>
      <w:r w:rsidR="00117649" w:rsidRPr="00394109">
        <w:rPr>
          <w:rFonts w:ascii="Angsana New" w:hAnsi="Angsana New"/>
          <w:sz w:val="28"/>
          <w:szCs w:val="28"/>
          <w:cs/>
        </w:rPr>
        <w:t xml:space="preserve">และ </w:t>
      </w:r>
      <w:r w:rsidR="00117649" w:rsidRPr="00394109">
        <w:rPr>
          <w:rFonts w:ascii="Angsana New" w:hAnsi="Angsana New"/>
          <w:sz w:val="28"/>
          <w:szCs w:val="28"/>
        </w:rPr>
        <w:t>2561</w:t>
      </w:r>
    </w:p>
    <w:p w14:paraId="08CD9E91" w14:textId="5E712842" w:rsidR="008E3079" w:rsidRPr="00394109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8E3079" w:rsidRPr="00394109" w:rsidSect="000A56D7">
          <w:pgSz w:w="16834" w:h="11909" w:orient="landscape" w:code="9"/>
          <w:pgMar w:top="1440" w:right="1152" w:bottom="1019" w:left="1152" w:header="720" w:footer="720" w:gutter="0"/>
          <w:cols w:space="720"/>
          <w:docGrid w:linePitch="360"/>
        </w:sectPr>
      </w:pPr>
    </w:p>
    <w:p w14:paraId="5348DC05" w14:textId="60C8C077" w:rsidR="00FC6C94" w:rsidRPr="00394109" w:rsidRDefault="005A5C8C" w:rsidP="004955CE">
      <w:pPr>
        <w:pStyle w:val="Heading6"/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US"/>
        </w:rPr>
      </w:pPr>
      <w:r w:rsidRPr="00394109">
        <w:rPr>
          <w:rFonts w:ascii="Angsana New" w:hAnsi="Angsana New"/>
          <w:sz w:val="30"/>
          <w:szCs w:val="30"/>
          <w:lang w:val="en-US"/>
        </w:rPr>
        <w:lastRenderedPageBreak/>
        <w:t>11</w:t>
      </w:r>
      <w:r w:rsidRPr="00394109">
        <w:rPr>
          <w:rFonts w:ascii="Angsana New" w:hAnsi="Angsana New"/>
          <w:sz w:val="30"/>
          <w:szCs w:val="30"/>
          <w:lang w:val="en-US"/>
        </w:rPr>
        <w:tab/>
      </w:r>
      <w:r w:rsidR="00027795" w:rsidRPr="00394109">
        <w:rPr>
          <w:rFonts w:ascii="Angsana New" w:hAnsi="Angsana New"/>
          <w:sz w:val="28"/>
          <w:szCs w:val="28"/>
          <w:cs/>
          <w:lang w:val="en-US"/>
        </w:rPr>
        <w:t>ส่วน</w:t>
      </w:r>
      <w:r w:rsidR="00A26734" w:rsidRPr="00394109">
        <w:rPr>
          <w:rFonts w:ascii="Angsana New" w:hAnsi="Angsana New" w:hint="cs"/>
          <w:sz w:val="28"/>
          <w:szCs w:val="28"/>
          <w:cs/>
          <w:lang w:val="en-US"/>
        </w:rPr>
        <w:t>ได้เสีย</w:t>
      </w:r>
      <w:r w:rsidR="00FC6C94" w:rsidRPr="00394109">
        <w:rPr>
          <w:rFonts w:ascii="Angsana New" w:hAnsi="Angsana New"/>
          <w:sz w:val="28"/>
          <w:szCs w:val="28"/>
          <w:cs/>
          <w:lang w:val="en-US"/>
        </w:rPr>
        <w:t>ที่ไม่มีอำนาจควบคุม</w:t>
      </w:r>
    </w:p>
    <w:p w14:paraId="2D2D8043" w14:textId="77777777" w:rsidR="00FC6C94" w:rsidRPr="00394109" w:rsidRDefault="00FC6C94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59E5904" w14:textId="77777777" w:rsidR="00FC6C94" w:rsidRPr="00394109" w:rsidRDefault="00FC6C94" w:rsidP="004955CE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ก่อนตัดรายการระหว่างกัน</w:t>
      </w:r>
    </w:p>
    <w:p w14:paraId="66C9BDA6" w14:textId="77777777" w:rsidR="00FC6C94" w:rsidRPr="00394109" w:rsidRDefault="00FC6C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0"/>
          <w:szCs w:val="20"/>
        </w:rPr>
      </w:pPr>
    </w:p>
    <w:tbl>
      <w:tblPr>
        <w:tblW w:w="88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720"/>
        <w:gridCol w:w="2070"/>
      </w:tblGrid>
      <w:tr w:rsidR="00906CEC" w:rsidRPr="00394109" w14:paraId="444F8A8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8948" w14:textId="77777777" w:rsidR="00906CEC" w:rsidRPr="00394109" w:rsidRDefault="00906CEC" w:rsidP="004955CE">
            <w:pPr>
              <w:pStyle w:val="acctfourfigures"/>
              <w:spacing w:line="240" w:lineRule="atLeast"/>
              <w:ind w:left="188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87249" w14:textId="77777777" w:rsidR="00906CEC" w:rsidRPr="00394109" w:rsidRDefault="00906CEC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4046" w14:textId="77777777" w:rsidR="00906CEC" w:rsidRPr="00394109" w:rsidRDefault="00906CEC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 xml:space="preserve">31 </w:t>
            </w:r>
            <w:r w:rsidRPr="00394109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 w:rsidRPr="00394109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>2562</w:t>
            </w:r>
          </w:p>
        </w:tc>
      </w:tr>
      <w:tr w:rsidR="00906CEC" w:rsidRPr="00394109" w14:paraId="501F3DCA" w14:textId="77777777" w:rsidTr="007C1E27">
        <w:trPr>
          <w:cantSplit/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59B9" w14:textId="77777777" w:rsidR="00906CEC" w:rsidRPr="00394109" w:rsidRDefault="00906CEC" w:rsidP="004955CE">
            <w:pPr>
              <w:pStyle w:val="acctfourfigures"/>
              <w:spacing w:line="240" w:lineRule="atLeast"/>
              <w:ind w:left="373" w:hanging="18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F1A3" w14:textId="77777777" w:rsidR="00906CEC" w:rsidRPr="00394109" w:rsidRDefault="00906CEC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C8C4E" w14:textId="6317A727" w:rsidR="00906CEC" w:rsidRPr="00394109" w:rsidRDefault="00906CEC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906CEC" w:rsidRPr="00394109" w14:paraId="4B8D608C" w14:textId="77777777" w:rsidTr="007C1E27">
        <w:trPr>
          <w:cantSplit/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43BA" w14:textId="77777777" w:rsidR="00906CEC" w:rsidRPr="00394109" w:rsidRDefault="00906CEC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0C23" w14:textId="77777777" w:rsidR="00906CEC" w:rsidRPr="00394109" w:rsidRDefault="00906CEC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8530" w14:textId="77777777" w:rsidR="00906CEC" w:rsidRPr="00394109" w:rsidRDefault="00906CEC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021F6B" w:rsidRPr="00394109" w14:paraId="7D0D29B1" w14:textId="77777777" w:rsidTr="007C1E27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DBA19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FF63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5C8B" w14:textId="560019AF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  <w:t>49%</w:t>
            </w:r>
          </w:p>
        </w:tc>
      </w:tr>
      <w:tr w:rsidR="00021F6B" w:rsidRPr="00394109" w14:paraId="40752951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056C66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1C840F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0308CA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</w:tr>
      <w:tr w:rsidR="00021F6B" w:rsidRPr="00394109" w14:paraId="7945EC1F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ECC89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B981E1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B873FA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173,826</w:t>
            </w:r>
          </w:p>
        </w:tc>
      </w:tr>
      <w:tr w:rsidR="00021F6B" w:rsidRPr="00394109" w14:paraId="2B1AD1DE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06B36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9DAA17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932C63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29,748</w:t>
            </w:r>
          </w:p>
        </w:tc>
      </w:tr>
      <w:tr w:rsidR="00021F6B" w:rsidRPr="00394109" w14:paraId="6425D353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20DD0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08A812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24ADA1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(61,797)</w:t>
            </w:r>
          </w:p>
        </w:tc>
      </w:tr>
      <w:tr w:rsidR="00021F6B" w:rsidRPr="00394109" w14:paraId="0FBCA247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90F31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387DD4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FFC3D" w14:textId="584CE160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5,405)</w:t>
            </w:r>
          </w:p>
        </w:tc>
      </w:tr>
      <w:tr w:rsidR="00021F6B" w:rsidRPr="00394109" w14:paraId="7BA3DC74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49D8" w14:textId="77777777" w:rsidR="00021F6B" w:rsidRPr="00394109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DFCB51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7D930" w14:textId="62F8394E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136,372</w:t>
            </w:r>
          </w:p>
        </w:tc>
      </w:tr>
      <w:tr w:rsidR="00021F6B" w:rsidRPr="00394109" w14:paraId="70F67BBB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D3C0F" w14:textId="77777777" w:rsidR="00021F6B" w:rsidRPr="00394109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05F746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EBFA84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66,822</w:t>
            </w:r>
          </w:p>
        </w:tc>
      </w:tr>
      <w:tr w:rsidR="00021F6B" w:rsidRPr="00394109" w14:paraId="2798B1B2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5B6B6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6F2EAB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E4C0E" w14:textId="66013539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6508B466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5AFC4" w14:textId="77777777" w:rsidR="00021F6B" w:rsidRPr="00394109" w:rsidRDefault="00021F6B" w:rsidP="004955CE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94AB3A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98C50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66,822</w:t>
            </w:r>
          </w:p>
        </w:tc>
      </w:tr>
      <w:tr w:rsidR="00021F6B" w:rsidRPr="00394109" w14:paraId="195A21AC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FD9702" w14:textId="77777777" w:rsidR="00021F6B" w:rsidRPr="00394109" w:rsidRDefault="00021F6B" w:rsidP="004955CE">
            <w:pPr>
              <w:pStyle w:val="ListBullet3"/>
              <w:numPr>
                <w:ilvl w:val="0"/>
                <w:numId w:val="0"/>
              </w:num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96D50F" w14:textId="77777777" w:rsidR="00021F6B" w:rsidRPr="00394109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78762B" w14:textId="77777777" w:rsidR="00021F6B" w:rsidRPr="00394109" w:rsidRDefault="00021F6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021F6B" w:rsidRPr="00394109" w14:paraId="620723A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A72FD" w14:textId="77777777" w:rsidR="00021F6B" w:rsidRPr="00394109" w:rsidRDefault="00021F6B" w:rsidP="004955CE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AA33E5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95A5D2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390,490</w:t>
            </w:r>
          </w:p>
        </w:tc>
      </w:tr>
      <w:tr w:rsidR="00021F6B" w:rsidRPr="00394109" w14:paraId="41030CA9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FD0FA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30E4B4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C2BE15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30,065</w:t>
            </w:r>
          </w:p>
        </w:tc>
      </w:tr>
      <w:tr w:rsidR="00021F6B" w:rsidRPr="00394109" w14:paraId="124FD11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991DA" w14:textId="77777777" w:rsidR="00021F6B" w:rsidRPr="00394109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D2598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82A69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6F1CA17B" w14:textId="77777777" w:rsidTr="007C1E27">
        <w:trPr>
          <w:cantSplit/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3C1F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กำไรขาดทุนเบ็ดเสร็จรวม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B01FCB" w14:textId="77777777" w:rsidR="00021F6B" w:rsidRPr="00394109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80DE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30,065</w:t>
            </w:r>
          </w:p>
        </w:tc>
      </w:tr>
      <w:tr w:rsidR="00021F6B" w:rsidRPr="00394109" w14:paraId="0644784B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BEDE9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92D1CC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8743E4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14,732</w:t>
            </w:r>
          </w:p>
        </w:tc>
      </w:tr>
      <w:tr w:rsidR="00021F6B" w:rsidRPr="00394109" w14:paraId="0172A76C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B4DEB1" w14:textId="2F213A7E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D01FFE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81822" w14:textId="45141613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3F8E2D6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EBB3D5" w14:textId="30D0D4EE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5ED848" w14:textId="77777777" w:rsidR="00021F6B" w:rsidRPr="00394109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C3445" w14:textId="6D78BB85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14,732</w:t>
            </w:r>
          </w:p>
        </w:tc>
      </w:tr>
      <w:tr w:rsidR="00021F6B" w:rsidRPr="00394109" w14:paraId="75E65142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78F65" w14:textId="77777777" w:rsidR="00021F6B" w:rsidRPr="00394109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D4C75F" w14:textId="77777777" w:rsidR="00021F6B" w:rsidRPr="00394109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F14B65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5D3D31E0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C85394" w14:textId="61230305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3B1F51" w14:textId="77777777" w:rsidR="00021F6B" w:rsidRPr="00394109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D5C5C" w14:textId="4CA313CC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1BC2B614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5357" w14:textId="50473565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F8D6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30779" w14:textId="1E590F93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005EB03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20BC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88C4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16"/>
                <w:szCs w:val="16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A49114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</w:tr>
      <w:tr w:rsidR="00021F6B" w:rsidRPr="00394109" w14:paraId="1363FC15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B33F" w14:textId="79FB7043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29DD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85E30C" w14:textId="3E0EC22F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47,522</w:t>
            </w:r>
          </w:p>
        </w:tc>
      </w:tr>
      <w:tr w:rsidR="00021F6B" w:rsidRPr="00394109" w14:paraId="4AEBE97C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FE054" w14:textId="77777777" w:rsidR="00021F6B" w:rsidRPr="00394109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BFCC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13C151" w14:textId="33545CE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(19,470)</w:t>
            </w:r>
          </w:p>
        </w:tc>
      </w:tr>
      <w:tr w:rsidR="00CF77C2" w:rsidRPr="00394109" w14:paraId="13EA401E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92891" w14:textId="77777777" w:rsidR="00CF77C2" w:rsidRPr="00394109" w:rsidRDefault="00CF77C2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  <w:p w14:paraId="78463071" w14:textId="77777777" w:rsidR="00CF77C2" w:rsidRPr="00394109" w:rsidRDefault="00CF77C2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right="-167" w:hanging="18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  </w:t>
            </w: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proofErr w:type="gramStart"/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:</w:t>
            </w:r>
            <w:proofErr w:type="gramEnd"/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ไม่มี</w:t>
            </w: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)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BD633A" w14:textId="77777777" w:rsidR="00CF77C2" w:rsidRPr="00394109" w:rsidRDefault="00CF77C2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2B55E5C" w14:textId="77777777" w:rsidR="00CF77C2" w:rsidRPr="00394109" w:rsidRDefault="00CF77C2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  <w:p w14:paraId="77946B6E" w14:textId="78ECE25F" w:rsidR="00CF77C2" w:rsidRPr="00394109" w:rsidRDefault="00CF77C2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477DE5C3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957BDC3" w14:textId="4DC8C332" w:rsidR="00021F6B" w:rsidRPr="00394109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17ED6F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C7E16" w14:textId="0C10B7D2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130</w:t>
            </w:r>
          </w:p>
        </w:tc>
      </w:tr>
      <w:tr w:rsidR="00021F6B" w:rsidRPr="00394109" w14:paraId="455F8E2F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A7AC5" w14:textId="590B58A0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349010" w14:textId="77777777" w:rsidR="00021F6B" w:rsidRPr="00394109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78E01" w14:textId="7A5CFF84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      28,182</w:t>
            </w:r>
          </w:p>
        </w:tc>
      </w:tr>
      <w:tr w:rsidR="00021F6B" w:rsidRPr="00394109" w14:paraId="2E4F0FF0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9D66" w14:textId="77777777" w:rsidR="00021F6B" w:rsidRPr="00394109" w:rsidRDefault="00021F6B" w:rsidP="004955CE">
            <w:pPr>
              <w:pStyle w:val="acctfourfigures"/>
              <w:spacing w:line="240" w:lineRule="atLeast"/>
              <w:ind w:left="188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5A4512" w14:textId="77777777" w:rsidR="00021F6B" w:rsidRPr="00394109" w:rsidRDefault="00021F6B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89669" w14:textId="77777777" w:rsidR="00021F6B" w:rsidRPr="00394109" w:rsidRDefault="00021F6B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 xml:space="preserve">31 </w:t>
            </w:r>
            <w:r w:rsidRPr="00394109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 w:rsidRPr="00394109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>2561</w:t>
            </w:r>
          </w:p>
        </w:tc>
      </w:tr>
      <w:tr w:rsidR="00021F6B" w:rsidRPr="00394109" w14:paraId="1AF4685B" w14:textId="77777777" w:rsidTr="007C1E27">
        <w:trPr>
          <w:cantSplit/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4334" w14:textId="77777777" w:rsidR="00021F6B" w:rsidRPr="00394109" w:rsidRDefault="00021F6B" w:rsidP="004955CE">
            <w:pPr>
              <w:pStyle w:val="acctfourfigures"/>
              <w:spacing w:line="240" w:lineRule="atLeast"/>
              <w:ind w:left="373" w:hanging="18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F3A4" w14:textId="77777777" w:rsidR="00021F6B" w:rsidRPr="00394109" w:rsidRDefault="00021F6B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09581" w14:textId="4E539630" w:rsidR="00021F6B" w:rsidRPr="00394109" w:rsidRDefault="00021F6B" w:rsidP="004955CE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021F6B" w:rsidRPr="00394109" w14:paraId="230F950D" w14:textId="77777777" w:rsidTr="007C1E27">
        <w:trPr>
          <w:cantSplit/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3384" w14:textId="77777777" w:rsidR="00021F6B" w:rsidRPr="00394109" w:rsidRDefault="00021F6B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91B3C" w14:textId="77777777" w:rsidR="00021F6B" w:rsidRPr="00394109" w:rsidRDefault="00021F6B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67CD4" w14:textId="77777777" w:rsidR="00021F6B" w:rsidRPr="00394109" w:rsidRDefault="00021F6B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021F6B" w:rsidRPr="00394109" w14:paraId="55E8181D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D5EADE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003A4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87EE0" w14:textId="085D2272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49%</w:t>
            </w:r>
          </w:p>
        </w:tc>
      </w:tr>
      <w:tr w:rsidR="00021F6B" w:rsidRPr="00394109" w14:paraId="6C97C8FC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43F1E7FA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25D3AB0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DA135C0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</w:tr>
      <w:tr w:rsidR="00021F6B" w:rsidRPr="00394109" w14:paraId="306CD3A2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065B45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CE812F4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E2BC68D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      183,334</w:t>
            </w:r>
          </w:p>
        </w:tc>
      </w:tr>
      <w:tr w:rsidR="00021F6B" w:rsidRPr="00394109" w14:paraId="3D53693A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FC178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3AE0DB5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50AEED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        28,431</w:t>
            </w:r>
          </w:p>
        </w:tc>
      </w:tr>
      <w:tr w:rsidR="00021F6B" w:rsidRPr="00394109" w14:paraId="05F61D50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F8B993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F41EA2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B480BB6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(101,717)</w:t>
            </w:r>
          </w:p>
        </w:tc>
      </w:tr>
      <w:tr w:rsidR="00021F6B" w:rsidRPr="00394109" w14:paraId="4405A599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F3185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0ABA2A5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B59EC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(3,741)</w:t>
            </w:r>
          </w:p>
        </w:tc>
      </w:tr>
      <w:tr w:rsidR="00021F6B" w:rsidRPr="00394109" w14:paraId="3170853C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AEC9F5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7867AA4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1BE015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   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106,307</w:t>
            </w:r>
          </w:p>
        </w:tc>
      </w:tr>
      <w:tr w:rsidR="00021F6B" w:rsidRPr="00394109" w14:paraId="2E6FD9D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B40F29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AB672DB" w14:textId="77777777" w:rsidR="00021F6B" w:rsidRPr="00394109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612907" w14:textId="77777777" w:rsidR="00021F6B" w:rsidRPr="00394109" w:rsidRDefault="00021F6B" w:rsidP="004955CE">
            <w:pPr>
              <w:pStyle w:val="acctmergecolhdg"/>
              <w:spacing w:line="240" w:lineRule="atLeast"/>
              <w:ind w:right="190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  <w:t>52,090</w:t>
            </w:r>
          </w:p>
        </w:tc>
      </w:tr>
      <w:tr w:rsidR="00021F6B" w:rsidRPr="00394109" w14:paraId="50F025EC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050751" w14:textId="266EE564" w:rsidR="00021F6B" w:rsidRPr="00394109" w:rsidRDefault="00021F6B" w:rsidP="004955CE">
            <w:pPr>
              <w:pStyle w:val="acctfourfigures"/>
              <w:tabs>
                <w:tab w:val="decimal" w:pos="0"/>
                <w:tab w:val="left" w:pos="443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ตัดรายการระหว่างกัน</w:t>
            </w: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ab/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F66BB8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8F3BA6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670F9C09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BA7AD" w14:textId="77777777" w:rsidR="00021F6B" w:rsidRPr="00394109" w:rsidRDefault="00021F6B" w:rsidP="004955CE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8C62A1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0789B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52,090</w:t>
            </w:r>
          </w:p>
        </w:tc>
      </w:tr>
      <w:tr w:rsidR="00021F6B" w:rsidRPr="00394109" w14:paraId="290E4364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CE1FB48" w14:textId="77777777" w:rsidR="00021F6B" w:rsidRPr="00394109" w:rsidRDefault="00021F6B" w:rsidP="004955CE">
            <w:pPr>
              <w:pStyle w:val="ListBullet3"/>
              <w:numPr>
                <w:ilvl w:val="0"/>
                <w:numId w:val="0"/>
              </w:num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71D637" w14:textId="77777777" w:rsidR="00021F6B" w:rsidRPr="00394109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33ECBE" w14:textId="77777777" w:rsidR="00021F6B" w:rsidRPr="00394109" w:rsidRDefault="00021F6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eastAsia="en-GB"/>
              </w:rPr>
            </w:pPr>
          </w:p>
        </w:tc>
      </w:tr>
      <w:tr w:rsidR="00021F6B" w:rsidRPr="00394109" w14:paraId="755719C9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3C0B4D" w14:textId="77777777" w:rsidR="00021F6B" w:rsidRPr="00394109" w:rsidRDefault="00021F6B" w:rsidP="004955CE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8A56BF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32ECC0E" w14:textId="77777777" w:rsidR="00021F6B" w:rsidRPr="00394109" w:rsidRDefault="00021F6B" w:rsidP="004955CE">
            <w:pPr>
              <w:pStyle w:val="acctmergecolhdg"/>
              <w:spacing w:line="240" w:lineRule="atLeast"/>
              <w:ind w:right="190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  <w:t>422,686</w:t>
            </w:r>
          </w:p>
        </w:tc>
      </w:tr>
      <w:tr w:rsidR="00021F6B" w:rsidRPr="00394109" w14:paraId="2EE93FBB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853905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6E9382D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C1CFB80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2170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27,280</w:t>
            </w:r>
          </w:p>
        </w:tc>
      </w:tr>
      <w:tr w:rsidR="00021F6B" w:rsidRPr="00394109" w14:paraId="6A090741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3EC7DE" w14:textId="77777777" w:rsidR="00021F6B" w:rsidRPr="00394109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866ECF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55C8E7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after="0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281</w:t>
            </w:r>
          </w:p>
        </w:tc>
      </w:tr>
      <w:tr w:rsidR="00021F6B" w:rsidRPr="00394109" w14:paraId="6F60F03C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68316F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กำไรขาดทุนเบ็ดเสร็จรวม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33D73F2" w14:textId="77777777" w:rsidR="00021F6B" w:rsidRPr="00394109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95F83D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27,561</w:t>
            </w:r>
          </w:p>
        </w:tc>
      </w:tr>
      <w:tr w:rsidR="00021F6B" w:rsidRPr="00394109" w14:paraId="2E58F661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D10D9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5AC5A21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0A833A" w14:textId="77777777" w:rsidR="00021F6B" w:rsidRPr="00394109" w:rsidRDefault="00021F6B" w:rsidP="004955CE">
            <w:pPr>
              <w:pStyle w:val="acctmergecolhdg"/>
              <w:spacing w:line="240" w:lineRule="atLeast"/>
              <w:ind w:right="190"/>
              <w:jc w:val="righ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 w:val="0"/>
                <w:bCs/>
                <w:sz w:val="28"/>
                <w:szCs w:val="28"/>
              </w:rPr>
              <w:t>13,367</w:t>
            </w:r>
          </w:p>
        </w:tc>
      </w:tr>
      <w:tr w:rsidR="00021F6B" w:rsidRPr="00394109" w14:paraId="4ACE10CE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106CBD6" w14:textId="4D5B2FD0" w:rsidR="00021F6B" w:rsidRPr="00394109" w:rsidRDefault="00021F6B" w:rsidP="004955CE">
            <w:pPr>
              <w:pStyle w:val="acctfourfigures"/>
              <w:tabs>
                <w:tab w:val="decimal" w:pos="0"/>
                <w:tab w:val="left" w:pos="443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CC67228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6692F" w14:textId="6F831353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78C1C15B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C234ADE" w14:textId="384411E2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FBF759" w14:textId="77777777" w:rsidR="00021F6B" w:rsidRPr="00394109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CDCDC" w14:textId="58375145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13,367</w:t>
            </w:r>
          </w:p>
        </w:tc>
      </w:tr>
      <w:tr w:rsidR="00021F6B" w:rsidRPr="00394109" w14:paraId="38643BA3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0A475" w14:textId="77777777" w:rsidR="00021F6B" w:rsidRPr="00394109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E1ECFB" w14:textId="77777777" w:rsidR="00021F6B" w:rsidRPr="00394109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54D0FCE" w14:textId="610143AC" w:rsidR="00021F6B" w:rsidRPr="00394109" w:rsidRDefault="00021F6B" w:rsidP="004955CE">
            <w:pPr>
              <w:pStyle w:val="acctmergecolhdg"/>
              <w:spacing w:line="240" w:lineRule="atLeast"/>
              <w:ind w:right="190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  <w:t>138</w:t>
            </w:r>
          </w:p>
        </w:tc>
      </w:tr>
      <w:tr w:rsidR="00021F6B" w:rsidRPr="00394109" w14:paraId="7FA78345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850A1F8" w14:textId="493676AB" w:rsidR="00021F6B" w:rsidRPr="00394109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62AB6B" w14:textId="77777777" w:rsidR="00021F6B" w:rsidRPr="00394109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6F952" w14:textId="06ADCB91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394109" w14:paraId="506756DE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3EF04" w14:textId="1C297795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5D86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194D3" w14:textId="23620744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</w:tabs>
              <w:spacing w:after="0"/>
              <w:ind w:right="19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138</w:t>
            </w:r>
          </w:p>
        </w:tc>
      </w:tr>
      <w:tr w:rsidR="00021F6B" w:rsidRPr="00394109" w14:paraId="6C7B8699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659A" w14:textId="77777777" w:rsidR="00021F6B" w:rsidRPr="00394109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0"/>
                <w:cs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6757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0"/>
                <w:szCs w:val="20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9E83664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2083"/>
              </w:tabs>
              <w:spacing w:line="240" w:lineRule="atLeast"/>
              <w:ind w:right="103"/>
              <w:jc w:val="right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021F6B" w:rsidRPr="00394109" w14:paraId="4580D33E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E768" w14:textId="5E8ADC5C" w:rsidR="00021F6B" w:rsidRPr="00394109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54C6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8462185" w14:textId="41BFC0DC" w:rsidR="00021F6B" w:rsidRPr="00394109" w:rsidRDefault="00021F6B" w:rsidP="004955CE">
            <w:pPr>
              <w:pStyle w:val="acctmergecolhdg"/>
              <w:spacing w:line="240" w:lineRule="atLeast"/>
              <w:ind w:right="190"/>
              <w:jc w:val="right"/>
              <w:rPr>
                <w:rFonts w:ascii="Angsana New" w:hAnsi="Angsana New"/>
                <w:b w:val="0"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 w:val="0"/>
                <w:bCs/>
                <w:sz w:val="28"/>
                <w:szCs w:val="28"/>
                <w:lang w:eastAsia="en-GB"/>
              </w:rPr>
              <w:t>18,963</w:t>
            </w:r>
          </w:p>
        </w:tc>
      </w:tr>
      <w:tr w:rsidR="00021F6B" w:rsidRPr="00394109" w14:paraId="0D27D5A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7C5200" w14:textId="77777777" w:rsidR="00021F6B" w:rsidRPr="00394109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28B2F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A828B53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(3,902)</w:t>
            </w:r>
          </w:p>
        </w:tc>
      </w:tr>
      <w:tr w:rsidR="00021F6B" w:rsidRPr="00394109" w14:paraId="5CACE327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3C5417" w14:textId="77777777" w:rsidR="00021F6B" w:rsidRPr="00394109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  <w:p w14:paraId="4172C9D3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right="-167" w:hanging="18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  </w:t>
            </w: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proofErr w:type="gramStart"/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:</w:t>
            </w:r>
            <w:proofErr w:type="gramEnd"/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ไม่มี</w:t>
            </w: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)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BB58AD4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E9BC56D" w14:textId="77777777" w:rsidR="00021F6B" w:rsidRPr="00394109" w:rsidRDefault="00021F6B" w:rsidP="004955CE">
            <w:pPr>
              <w:pStyle w:val="acctfourfigures"/>
              <w:tabs>
                <w:tab w:val="decimal" w:pos="1723"/>
              </w:tabs>
              <w:spacing w:line="240" w:lineRule="atLeast"/>
              <w:ind w:right="373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  <w:p w14:paraId="28F1BB58" w14:textId="19E6DA93" w:rsidR="00021F6B" w:rsidRPr="00394109" w:rsidRDefault="00021F6B" w:rsidP="004955CE">
            <w:pPr>
              <w:pStyle w:val="acctfourfigures"/>
              <w:tabs>
                <w:tab w:val="clear" w:pos="765"/>
                <w:tab w:val="decimal" w:pos="1451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  -</w:t>
            </w:r>
          </w:p>
        </w:tc>
      </w:tr>
      <w:tr w:rsidR="00021F6B" w:rsidRPr="00394109" w14:paraId="30A19EE8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F4AED8A" w14:textId="1576B2CD" w:rsidR="00021F6B" w:rsidRPr="00394109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87B73A" w14:textId="77777777" w:rsidR="00021F6B" w:rsidRPr="00394109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CFBB7" w14:textId="53244633" w:rsidR="00021F6B" w:rsidRPr="00394109" w:rsidRDefault="00021F6B" w:rsidP="004955CE">
            <w:pPr>
              <w:pStyle w:val="acctmergecolhdg"/>
              <w:spacing w:line="240" w:lineRule="atLeast"/>
              <w:ind w:right="190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 w:val="0"/>
                <w:bCs/>
                <w:sz w:val="28"/>
                <w:szCs w:val="28"/>
                <w:lang w:eastAsia="en-GB"/>
              </w:rPr>
              <w:t>412</w:t>
            </w:r>
          </w:p>
        </w:tc>
      </w:tr>
      <w:tr w:rsidR="00021F6B" w:rsidRPr="00394109" w14:paraId="4F739721" w14:textId="77777777" w:rsidTr="007C1E27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3343E" w14:textId="215373E0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เงินสดและรายการเทียบเท่าเงินสดเพิ่มขึ้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น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482FFF" w14:textId="77777777" w:rsidR="00021F6B" w:rsidRPr="00394109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6450B" w14:textId="77777777" w:rsidR="00021F6B" w:rsidRPr="00394109" w:rsidRDefault="00021F6B" w:rsidP="004955CE">
            <w:pPr>
              <w:pStyle w:val="acctmergecolhdg"/>
              <w:spacing w:line="240" w:lineRule="atLeast"/>
              <w:ind w:right="190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15,473</w:t>
            </w:r>
          </w:p>
        </w:tc>
      </w:tr>
    </w:tbl>
    <w:p w14:paraId="2079A88E" w14:textId="216D78F2" w:rsidR="009F5502" w:rsidRPr="00394109" w:rsidRDefault="009F5502" w:rsidP="004955CE">
      <w:pPr>
        <w:rPr>
          <w:rFonts w:ascii="Angsana New" w:hAnsi="Angsana New"/>
          <w:sz w:val="22"/>
          <w:szCs w:val="22"/>
          <w:lang w:eastAsia="x-none"/>
        </w:rPr>
      </w:pPr>
    </w:p>
    <w:p w14:paraId="7FC59CA6" w14:textId="77777777" w:rsidR="009F5502" w:rsidRPr="00394109" w:rsidRDefault="009F550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eastAsia="x-none"/>
        </w:rPr>
      </w:pPr>
      <w:r w:rsidRPr="00394109">
        <w:rPr>
          <w:rFonts w:ascii="Angsana New" w:hAnsi="Angsana New"/>
          <w:sz w:val="22"/>
          <w:szCs w:val="22"/>
          <w:lang w:eastAsia="x-none"/>
        </w:rPr>
        <w:br w:type="page"/>
      </w:r>
    </w:p>
    <w:p w14:paraId="5A41D680" w14:textId="77777777" w:rsidR="009D12FE" w:rsidRPr="00394109" w:rsidRDefault="005A5C8C" w:rsidP="004955CE">
      <w:pPr>
        <w:pStyle w:val="Heading6"/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US"/>
        </w:rPr>
      </w:pPr>
      <w:r w:rsidRPr="00394109">
        <w:rPr>
          <w:rFonts w:ascii="Angsana New" w:hAnsi="Angsana New"/>
          <w:sz w:val="28"/>
          <w:szCs w:val="28"/>
          <w:lang w:val="en-US"/>
        </w:rPr>
        <w:lastRenderedPageBreak/>
        <w:t>12</w:t>
      </w:r>
      <w:r w:rsidRPr="00394109">
        <w:rPr>
          <w:rFonts w:ascii="Angsana New" w:hAnsi="Angsana New"/>
          <w:sz w:val="28"/>
          <w:szCs w:val="28"/>
          <w:lang w:val="en-US"/>
        </w:rPr>
        <w:tab/>
      </w:r>
      <w:r w:rsidR="009D12FE" w:rsidRPr="00394109">
        <w:rPr>
          <w:rFonts w:ascii="Angsana New" w:hAnsi="Angsana New"/>
          <w:sz w:val="28"/>
          <w:szCs w:val="28"/>
          <w:cs/>
          <w:lang w:val="en-US"/>
        </w:rPr>
        <w:t>อุปกรณ์</w:t>
      </w:r>
    </w:p>
    <w:p w14:paraId="2ACED208" w14:textId="78D6E6DD" w:rsidR="002A0540" w:rsidRPr="00394109" w:rsidRDefault="002A0540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48045D" w:rsidRPr="00394109" w14:paraId="24D286DF" w14:textId="77777777" w:rsidTr="00C40F4D">
        <w:trPr>
          <w:trHeight w:val="378"/>
          <w:tblHeader/>
        </w:trPr>
        <w:tc>
          <w:tcPr>
            <w:tcW w:w="2250" w:type="dxa"/>
            <w:shd w:val="clear" w:color="auto" w:fill="auto"/>
          </w:tcPr>
          <w:p w14:paraId="72BF5D0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13"/>
          </w:tcPr>
          <w:p w14:paraId="325FEB4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045D" w:rsidRPr="00394109" w14:paraId="58488313" w14:textId="77777777" w:rsidTr="00C40F4D">
        <w:trPr>
          <w:tblHeader/>
        </w:trPr>
        <w:tc>
          <w:tcPr>
            <w:tcW w:w="2250" w:type="dxa"/>
            <w:shd w:val="clear" w:color="auto" w:fill="auto"/>
          </w:tcPr>
          <w:p w14:paraId="3B8CDEB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4829A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72E77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  <w:p w14:paraId="0826035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3559FA6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7E892F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5BF5F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F8AAF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  <w:shd w:val="clear" w:color="auto" w:fill="auto"/>
          </w:tcPr>
          <w:p w14:paraId="08C3F7E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0A7D3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เครื่อง</w:t>
            </w:r>
          </w:p>
          <w:p w14:paraId="6A734D9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ตกแต่ง</w:t>
            </w:r>
          </w:p>
          <w:p w14:paraId="6474C88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F3D32F0" w14:textId="77777777" w:rsidR="0048045D" w:rsidRPr="00394109" w:rsidRDefault="0048045D" w:rsidP="004955C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D809D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  <w:p w14:paraId="0FFF33B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  <w:p w14:paraId="4C6E969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70" w:type="dxa"/>
            <w:shd w:val="clear" w:color="auto" w:fill="auto"/>
          </w:tcPr>
          <w:p w14:paraId="49940CC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BAF3A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ยาน</w:t>
            </w:r>
          </w:p>
          <w:p w14:paraId="5223155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พาหนะ</w:t>
            </w:r>
          </w:p>
        </w:tc>
        <w:tc>
          <w:tcPr>
            <w:tcW w:w="270" w:type="dxa"/>
          </w:tcPr>
          <w:p w14:paraId="26F61D6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D36CE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</w:tcPr>
          <w:p w14:paraId="2C05F4B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A1B0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3B896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12EE3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8045D" w:rsidRPr="00394109" w14:paraId="6543BEED" w14:textId="77777777" w:rsidTr="00C40F4D">
        <w:trPr>
          <w:trHeight w:val="252"/>
          <w:tblHeader/>
        </w:trPr>
        <w:tc>
          <w:tcPr>
            <w:tcW w:w="2250" w:type="dxa"/>
            <w:shd w:val="clear" w:color="auto" w:fill="auto"/>
          </w:tcPr>
          <w:p w14:paraId="70D94F5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13"/>
          </w:tcPr>
          <w:p w14:paraId="5BC665F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045D" w:rsidRPr="00394109" w14:paraId="01581A1D" w14:textId="77777777" w:rsidTr="00C40F4D">
        <w:trPr>
          <w:trHeight w:val="360"/>
        </w:trPr>
        <w:tc>
          <w:tcPr>
            <w:tcW w:w="2250" w:type="dxa"/>
            <w:shd w:val="clear" w:color="auto" w:fill="auto"/>
          </w:tcPr>
          <w:p w14:paraId="73007B6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A776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12AC2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639EB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CC11F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DA21D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24C7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D479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BFCF6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3BB8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E8E5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567D7C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CDD94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14D5B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48045D" w:rsidRPr="00394109" w14:paraId="348F7FC6" w14:textId="77777777" w:rsidTr="00C40F4D">
        <w:tc>
          <w:tcPr>
            <w:tcW w:w="2250" w:type="dxa"/>
            <w:shd w:val="clear" w:color="auto" w:fill="auto"/>
          </w:tcPr>
          <w:p w14:paraId="2BEE8069" w14:textId="6BAC4FAC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2208D1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208D1"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2208D1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2208D1"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14:paraId="77C1069F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31,267</w:t>
            </w:r>
          </w:p>
        </w:tc>
        <w:tc>
          <w:tcPr>
            <w:tcW w:w="270" w:type="dxa"/>
            <w:shd w:val="clear" w:color="auto" w:fill="auto"/>
          </w:tcPr>
          <w:p w14:paraId="4327FC3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0044C68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8,485</w:t>
            </w:r>
          </w:p>
        </w:tc>
        <w:tc>
          <w:tcPr>
            <w:tcW w:w="270" w:type="dxa"/>
            <w:shd w:val="clear" w:color="auto" w:fill="auto"/>
          </w:tcPr>
          <w:p w14:paraId="6FF41DF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32EE4C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6,902</w:t>
            </w:r>
          </w:p>
        </w:tc>
        <w:tc>
          <w:tcPr>
            <w:tcW w:w="270" w:type="dxa"/>
          </w:tcPr>
          <w:p w14:paraId="390A670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1E4F4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10,220</w:t>
            </w:r>
          </w:p>
        </w:tc>
        <w:tc>
          <w:tcPr>
            <w:tcW w:w="270" w:type="dxa"/>
            <w:shd w:val="clear" w:color="auto" w:fill="auto"/>
          </w:tcPr>
          <w:p w14:paraId="28D362C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824BC8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4,810</w:t>
            </w:r>
          </w:p>
        </w:tc>
        <w:tc>
          <w:tcPr>
            <w:tcW w:w="270" w:type="dxa"/>
          </w:tcPr>
          <w:p w14:paraId="31A2146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F621C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7A2E5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002F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61,684</w:t>
            </w:r>
          </w:p>
        </w:tc>
      </w:tr>
      <w:tr w:rsidR="0048045D" w:rsidRPr="00394109" w14:paraId="1610938E" w14:textId="77777777" w:rsidTr="00C40F4D">
        <w:trPr>
          <w:trHeight w:val="225"/>
        </w:trPr>
        <w:tc>
          <w:tcPr>
            <w:tcW w:w="2250" w:type="dxa"/>
            <w:shd w:val="clear" w:color="auto" w:fill="auto"/>
          </w:tcPr>
          <w:p w14:paraId="00259CE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0233A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3,136</w:t>
            </w:r>
          </w:p>
        </w:tc>
        <w:tc>
          <w:tcPr>
            <w:tcW w:w="270" w:type="dxa"/>
            <w:shd w:val="clear" w:color="auto" w:fill="auto"/>
          </w:tcPr>
          <w:p w14:paraId="758525D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8FDC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70" w:type="dxa"/>
            <w:shd w:val="clear" w:color="auto" w:fill="auto"/>
          </w:tcPr>
          <w:p w14:paraId="43FD558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C7BEE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937</w:t>
            </w:r>
          </w:p>
        </w:tc>
        <w:tc>
          <w:tcPr>
            <w:tcW w:w="270" w:type="dxa"/>
          </w:tcPr>
          <w:p w14:paraId="51F3F5C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7293DF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270" w:type="dxa"/>
            <w:shd w:val="clear" w:color="auto" w:fill="auto"/>
          </w:tcPr>
          <w:p w14:paraId="243B290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A2253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7AC53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EC89B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14:paraId="286C67A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D07B2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6,996</w:t>
            </w:r>
          </w:p>
        </w:tc>
      </w:tr>
      <w:tr w:rsidR="0048045D" w:rsidRPr="00394109" w14:paraId="61795F3C" w14:textId="77777777" w:rsidTr="00C40F4D">
        <w:trPr>
          <w:trHeight w:val="225"/>
        </w:trPr>
        <w:tc>
          <w:tcPr>
            <w:tcW w:w="2250" w:type="dxa"/>
            <w:shd w:val="clear" w:color="auto" w:fill="auto"/>
          </w:tcPr>
          <w:p w14:paraId="14F97E0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shd w:val="clear" w:color="auto" w:fill="auto"/>
          </w:tcPr>
          <w:p w14:paraId="4264013F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10,818</w:t>
            </w:r>
          </w:p>
        </w:tc>
        <w:tc>
          <w:tcPr>
            <w:tcW w:w="270" w:type="dxa"/>
            <w:shd w:val="clear" w:color="auto" w:fill="auto"/>
          </w:tcPr>
          <w:p w14:paraId="1190A4A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509818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B9A6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1EF9E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2,824</w:t>
            </w:r>
          </w:p>
        </w:tc>
        <w:tc>
          <w:tcPr>
            <w:tcW w:w="270" w:type="dxa"/>
          </w:tcPr>
          <w:p w14:paraId="5F66956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D7F1D08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1,953</w:t>
            </w:r>
          </w:p>
        </w:tc>
        <w:tc>
          <w:tcPr>
            <w:tcW w:w="270" w:type="dxa"/>
            <w:shd w:val="clear" w:color="auto" w:fill="auto"/>
          </w:tcPr>
          <w:p w14:paraId="1089C31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DA3D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5262B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A0EB0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462F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34D91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15,595</w:t>
            </w:r>
          </w:p>
        </w:tc>
      </w:tr>
      <w:tr w:rsidR="0048045D" w:rsidRPr="00394109" w14:paraId="631A2B6D" w14:textId="77777777" w:rsidTr="00C40F4D">
        <w:tc>
          <w:tcPr>
            <w:tcW w:w="2250" w:type="dxa"/>
            <w:shd w:val="clear" w:color="auto" w:fill="auto"/>
          </w:tcPr>
          <w:p w14:paraId="084761C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7E049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(587)</w:t>
            </w:r>
          </w:p>
        </w:tc>
        <w:tc>
          <w:tcPr>
            <w:tcW w:w="270" w:type="dxa"/>
            <w:shd w:val="clear" w:color="auto" w:fill="auto"/>
          </w:tcPr>
          <w:p w14:paraId="3E83597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0C1C0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(413)</w:t>
            </w:r>
          </w:p>
        </w:tc>
        <w:tc>
          <w:tcPr>
            <w:tcW w:w="270" w:type="dxa"/>
            <w:shd w:val="clear" w:color="auto" w:fill="auto"/>
          </w:tcPr>
          <w:p w14:paraId="7B9CCED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B7660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270" w:type="dxa"/>
          </w:tcPr>
          <w:p w14:paraId="1BD1A0E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16F557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CEFDA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E48FA3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5670FA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D005F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159B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5CFB1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(1,025)</w:t>
            </w:r>
          </w:p>
        </w:tc>
      </w:tr>
      <w:tr w:rsidR="0048045D" w:rsidRPr="00394109" w14:paraId="7DEA3185" w14:textId="77777777" w:rsidTr="00C40F4D">
        <w:tc>
          <w:tcPr>
            <w:tcW w:w="2250" w:type="dxa"/>
            <w:shd w:val="clear" w:color="auto" w:fill="auto"/>
          </w:tcPr>
          <w:p w14:paraId="7E00CEA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 </w:t>
            </w:r>
          </w:p>
          <w:p w14:paraId="00050FF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D42908F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DB09444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44,634</w:t>
            </w:r>
          </w:p>
        </w:tc>
        <w:tc>
          <w:tcPr>
            <w:tcW w:w="270" w:type="dxa"/>
            <w:shd w:val="clear" w:color="auto" w:fill="auto"/>
          </w:tcPr>
          <w:p w14:paraId="5A34E5F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A6833B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93CEC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8,613</w:t>
            </w:r>
          </w:p>
        </w:tc>
        <w:tc>
          <w:tcPr>
            <w:tcW w:w="270" w:type="dxa"/>
            <w:shd w:val="clear" w:color="auto" w:fill="auto"/>
          </w:tcPr>
          <w:p w14:paraId="2370EBC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E122DA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A6F0D67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10,638</w:t>
            </w:r>
          </w:p>
        </w:tc>
        <w:tc>
          <w:tcPr>
            <w:tcW w:w="270" w:type="dxa"/>
          </w:tcPr>
          <w:p w14:paraId="7162142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C70B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13,123</w:t>
            </w:r>
          </w:p>
        </w:tc>
        <w:tc>
          <w:tcPr>
            <w:tcW w:w="270" w:type="dxa"/>
            <w:shd w:val="clear" w:color="auto" w:fill="auto"/>
          </w:tcPr>
          <w:p w14:paraId="246DE8A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2973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4,810</w:t>
            </w:r>
          </w:p>
        </w:tc>
        <w:tc>
          <w:tcPr>
            <w:tcW w:w="270" w:type="dxa"/>
          </w:tcPr>
          <w:p w14:paraId="57F02FA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4614AF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3851CF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14:paraId="74B56E5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729C4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83,250</w:t>
            </w:r>
          </w:p>
        </w:tc>
      </w:tr>
      <w:tr w:rsidR="0048045D" w:rsidRPr="00394109" w14:paraId="565B962F" w14:textId="77777777" w:rsidTr="00C40F4D">
        <w:tc>
          <w:tcPr>
            <w:tcW w:w="2250" w:type="dxa"/>
            <w:shd w:val="clear" w:color="auto" w:fill="auto"/>
          </w:tcPr>
          <w:p w14:paraId="1C7ABC1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8FAE08" w14:textId="0F607EB0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</w:t>
            </w:r>
            <w:r w:rsidR="004C5FBA" w:rsidRPr="00394109">
              <w:rPr>
                <w:rFonts w:ascii="Angsana New" w:hAnsi="Angsana New"/>
                <w:sz w:val="28"/>
                <w:szCs w:val="28"/>
              </w:rPr>
              <w:t>,514</w:t>
            </w:r>
          </w:p>
        </w:tc>
        <w:tc>
          <w:tcPr>
            <w:tcW w:w="270" w:type="dxa"/>
            <w:shd w:val="clear" w:color="auto" w:fill="auto"/>
          </w:tcPr>
          <w:p w14:paraId="4214284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AB8B7" w14:textId="64DAC2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256CF47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EA29C1" w14:textId="4A90479B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1,780</w:t>
            </w:r>
          </w:p>
        </w:tc>
        <w:tc>
          <w:tcPr>
            <w:tcW w:w="270" w:type="dxa"/>
          </w:tcPr>
          <w:p w14:paraId="3550AC6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2F1C1DA" w14:textId="455AB606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  <w:tc>
          <w:tcPr>
            <w:tcW w:w="270" w:type="dxa"/>
            <w:shd w:val="clear" w:color="auto" w:fill="auto"/>
          </w:tcPr>
          <w:p w14:paraId="3FA6C66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52637" w14:textId="27619883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6,700</w:t>
            </w:r>
          </w:p>
        </w:tc>
        <w:tc>
          <w:tcPr>
            <w:tcW w:w="270" w:type="dxa"/>
          </w:tcPr>
          <w:p w14:paraId="526807E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046044" w14:textId="6E8A7902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3,488</w:t>
            </w:r>
          </w:p>
        </w:tc>
        <w:tc>
          <w:tcPr>
            <w:tcW w:w="270" w:type="dxa"/>
            <w:shd w:val="clear" w:color="auto" w:fill="auto"/>
          </w:tcPr>
          <w:p w14:paraId="4EEDFCC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B0628E5" w14:textId="1DA94EA5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19,</w:t>
            </w:r>
            <w:r w:rsidR="00CB16B9" w:rsidRPr="00394109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48045D" w:rsidRPr="00394109" w14:paraId="7E0D5F6D" w14:textId="77777777" w:rsidTr="00C40F4D">
        <w:tc>
          <w:tcPr>
            <w:tcW w:w="2250" w:type="dxa"/>
            <w:shd w:val="clear" w:color="auto" w:fill="auto"/>
          </w:tcPr>
          <w:p w14:paraId="129D5D5F" w14:textId="24E2CC8E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3A13C640" w14:textId="6A0C4657" w:rsidR="0048045D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23A95CB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355CB2B" w14:textId="551C2FB4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FF46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31088F" w14:textId="18B28911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252245A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ED7844B" w14:textId="46A9AAFE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4,641</w:t>
            </w:r>
          </w:p>
        </w:tc>
        <w:tc>
          <w:tcPr>
            <w:tcW w:w="270" w:type="dxa"/>
            <w:shd w:val="clear" w:color="auto" w:fill="auto"/>
          </w:tcPr>
          <w:p w14:paraId="1CFAFC8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B775C0" w14:textId="7611BDDE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2D405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30ADBB2" w14:textId="76E998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(4,775)</w:t>
            </w:r>
          </w:p>
        </w:tc>
        <w:tc>
          <w:tcPr>
            <w:tcW w:w="270" w:type="dxa"/>
            <w:shd w:val="clear" w:color="auto" w:fill="auto"/>
          </w:tcPr>
          <w:p w14:paraId="429B001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5EAC86" w14:textId="6190834F" w:rsidR="0048045D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  <w:tr w:rsidR="0048045D" w:rsidRPr="00394109" w14:paraId="761B190B" w14:textId="77777777" w:rsidTr="00C40F4D">
        <w:tc>
          <w:tcPr>
            <w:tcW w:w="2250" w:type="dxa"/>
            <w:shd w:val="clear" w:color="auto" w:fill="auto"/>
          </w:tcPr>
          <w:p w14:paraId="6212D52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</w:tcPr>
          <w:p w14:paraId="078728A3" w14:textId="2425FC9C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(922)</w:t>
            </w:r>
          </w:p>
        </w:tc>
        <w:tc>
          <w:tcPr>
            <w:tcW w:w="270" w:type="dxa"/>
            <w:shd w:val="clear" w:color="auto" w:fill="auto"/>
          </w:tcPr>
          <w:p w14:paraId="672E99E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1D41974" w14:textId="6A4B1F9C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1306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0A171E" w14:textId="11EF6CE3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(1,8</w:t>
            </w:r>
            <w:r w:rsidR="00005755" w:rsidRPr="00394109">
              <w:rPr>
                <w:rFonts w:ascii="Angsana New" w:hAnsi="Angsana New"/>
                <w:sz w:val="28"/>
                <w:szCs w:val="28"/>
              </w:rPr>
              <w:t>82</w:t>
            </w:r>
            <w:r w:rsidRPr="00394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25998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D7F1899" w14:textId="683C9D56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(1,953)</w:t>
            </w:r>
          </w:p>
        </w:tc>
        <w:tc>
          <w:tcPr>
            <w:tcW w:w="270" w:type="dxa"/>
            <w:shd w:val="clear" w:color="auto" w:fill="auto"/>
          </w:tcPr>
          <w:p w14:paraId="5FDF6F8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9C6BF53" w14:textId="68414D03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(1,670)</w:t>
            </w:r>
          </w:p>
        </w:tc>
        <w:tc>
          <w:tcPr>
            <w:tcW w:w="270" w:type="dxa"/>
          </w:tcPr>
          <w:p w14:paraId="78A6A3D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E8ADB9" w14:textId="2C346939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5D6FA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90D3D3" w14:textId="5169E3E4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(6,427)</w:t>
            </w:r>
          </w:p>
        </w:tc>
      </w:tr>
      <w:tr w:rsidR="0048045D" w:rsidRPr="00394109" w14:paraId="0E4A5B7B" w14:textId="77777777" w:rsidTr="00C40F4D">
        <w:tc>
          <w:tcPr>
            <w:tcW w:w="2250" w:type="dxa"/>
            <w:shd w:val="clear" w:color="auto" w:fill="auto"/>
          </w:tcPr>
          <w:p w14:paraId="089CC19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BA36" w14:textId="388F1B71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49,535</w:t>
            </w:r>
          </w:p>
        </w:tc>
        <w:tc>
          <w:tcPr>
            <w:tcW w:w="270" w:type="dxa"/>
            <w:shd w:val="clear" w:color="auto" w:fill="auto"/>
          </w:tcPr>
          <w:p w14:paraId="168657A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5CD5" w14:textId="6CF7592F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9,006</w:t>
            </w:r>
          </w:p>
        </w:tc>
        <w:tc>
          <w:tcPr>
            <w:tcW w:w="270" w:type="dxa"/>
            <w:shd w:val="clear" w:color="auto" w:fill="auto"/>
          </w:tcPr>
          <w:p w14:paraId="32E2363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462A61" w14:textId="2DFA8F9B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10,</w:t>
            </w:r>
            <w:r w:rsidR="0000575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70" w:type="dxa"/>
          </w:tcPr>
          <w:p w14:paraId="3DD49BA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3923C" w14:textId="5A70EC83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17,197</w:t>
            </w:r>
          </w:p>
        </w:tc>
        <w:tc>
          <w:tcPr>
            <w:tcW w:w="270" w:type="dxa"/>
            <w:shd w:val="clear" w:color="auto" w:fill="auto"/>
          </w:tcPr>
          <w:p w14:paraId="26EDCF5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89B72" w14:textId="08E37C80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9,840</w:t>
            </w:r>
          </w:p>
        </w:tc>
        <w:tc>
          <w:tcPr>
            <w:tcW w:w="270" w:type="dxa"/>
          </w:tcPr>
          <w:p w14:paraId="72B01F8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B68A4E" w14:textId="4792A4B1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1AE4D3B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C7BC" w14:textId="2023A501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96,277</w:t>
            </w:r>
          </w:p>
        </w:tc>
      </w:tr>
      <w:tr w:rsidR="0048045D" w:rsidRPr="00394109" w14:paraId="274AB0BD" w14:textId="77777777" w:rsidTr="00C40F4D">
        <w:trPr>
          <w:trHeight w:val="70"/>
        </w:trPr>
        <w:tc>
          <w:tcPr>
            <w:tcW w:w="2250" w:type="dxa"/>
            <w:shd w:val="clear" w:color="auto" w:fill="auto"/>
          </w:tcPr>
          <w:p w14:paraId="55A42B8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272D4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800654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9BA3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BA8D79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762D9D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4C438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883B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572CBB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FF08F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070C5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71836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8CAF4C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DB23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045D" w:rsidRPr="00394109" w14:paraId="22F5F5C8" w14:textId="77777777" w:rsidTr="00C40F4D">
        <w:tc>
          <w:tcPr>
            <w:tcW w:w="2250" w:type="dxa"/>
            <w:shd w:val="clear" w:color="auto" w:fill="auto"/>
          </w:tcPr>
          <w:p w14:paraId="776B048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9558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74108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A48F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BDB0E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A3855D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24E0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9626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00D1C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7D6AC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6552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3CA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59609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DBEBE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45D" w:rsidRPr="00394109" w14:paraId="1C786D43" w14:textId="77777777" w:rsidTr="00C40F4D">
        <w:tc>
          <w:tcPr>
            <w:tcW w:w="2250" w:type="dxa"/>
            <w:shd w:val="clear" w:color="auto" w:fill="auto"/>
          </w:tcPr>
          <w:p w14:paraId="50E2AC9B" w14:textId="60915479" w:rsidR="0048045D" w:rsidRPr="00394109" w:rsidRDefault="002208D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4A3E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20,508</w:t>
            </w:r>
          </w:p>
        </w:tc>
        <w:tc>
          <w:tcPr>
            <w:tcW w:w="270" w:type="dxa"/>
            <w:shd w:val="clear" w:color="auto" w:fill="auto"/>
          </w:tcPr>
          <w:p w14:paraId="0411B15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CCFBD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3,218</w:t>
            </w:r>
          </w:p>
        </w:tc>
        <w:tc>
          <w:tcPr>
            <w:tcW w:w="270" w:type="dxa"/>
            <w:shd w:val="clear" w:color="auto" w:fill="auto"/>
          </w:tcPr>
          <w:p w14:paraId="13E671E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AB6124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2,427</w:t>
            </w:r>
          </w:p>
        </w:tc>
        <w:tc>
          <w:tcPr>
            <w:tcW w:w="270" w:type="dxa"/>
          </w:tcPr>
          <w:p w14:paraId="6BBA4F7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58824B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2,959</w:t>
            </w:r>
          </w:p>
        </w:tc>
        <w:tc>
          <w:tcPr>
            <w:tcW w:w="270" w:type="dxa"/>
            <w:shd w:val="clear" w:color="auto" w:fill="auto"/>
          </w:tcPr>
          <w:p w14:paraId="32F60E4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48F56D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1,624</w:t>
            </w:r>
          </w:p>
        </w:tc>
        <w:tc>
          <w:tcPr>
            <w:tcW w:w="270" w:type="dxa"/>
          </w:tcPr>
          <w:p w14:paraId="2A028EA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F26963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5ECDF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E10903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30,736</w:t>
            </w:r>
          </w:p>
        </w:tc>
      </w:tr>
      <w:tr w:rsidR="0048045D" w:rsidRPr="00394109" w14:paraId="6C19AB28" w14:textId="77777777" w:rsidTr="00C40F4D">
        <w:tc>
          <w:tcPr>
            <w:tcW w:w="2250" w:type="dxa"/>
            <w:shd w:val="clear" w:color="auto" w:fill="auto"/>
          </w:tcPr>
          <w:p w14:paraId="5304656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B3E860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4,071</w:t>
            </w:r>
          </w:p>
        </w:tc>
        <w:tc>
          <w:tcPr>
            <w:tcW w:w="270" w:type="dxa"/>
            <w:shd w:val="clear" w:color="auto" w:fill="auto"/>
          </w:tcPr>
          <w:p w14:paraId="12E6ACA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A4D3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1,684</w:t>
            </w:r>
          </w:p>
        </w:tc>
        <w:tc>
          <w:tcPr>
            <w:tcW w:w="270" w:type="dxa"/>
            <w:shd w:val="clear" w:color="auto" w:fill="auto"/>
          </w:tcPr>
          <w:p w14:paraId="0CF1534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14C740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1,379</w:t>
            </w:r>
          </w:p>
        </w:tc>
        <w:tc>
          <w:tcPr>
            <w:tcW w:w="270" w:type="dxa"/>
          </w:tcPr>
          <w:p w14:paraId="352CB0C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E86838F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2,262</w:t>
            </w:r>
          </w:p>
        </w:tc>
        <w:tc>
          <w:tcPr>
            <w:tcW w:w="270" w:type="dxa"/>
            <w:shd w:val="clear" w:color="auto" w:fill="auto"/>
          </w:tcPr>
          <w:p w14:paraId="5971C07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BF0916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801</w:t>
            </w:r>
          </w:p>
        </w:tc>
        <w:tc>
          <w:tcPr>
            <w:tcW w:w="270" w:type="dxa"/>
          </w:tcPr>
          <w:p w14:paraId="570815C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37836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B9BF2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8E7B50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10,197</w:t>
            </w:r>
          </w:p>
        </w:tc>
      </w:tr>
      <w:tr w:rsidR="0048045D" w:rsidRPr="00394109" w14:paraId="66FF95AD" w14:textId="77777777" w:rsidTr="00C40F4D">
        <w:tc>
          <w:tcPr>
            <w:tcW w:w="2250" w:type="dxa"/>
            <w:shd w:val="clear" w:color="auto" w:fill="auto"/>
          </w:tcPr>
          <w:p w14:paraId="2FC80C0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83259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8,180</w:t>
            </w:r>
          </w:p>
        </w:tc>
        <w:tc>
          <w:tcPr>
            <w:tcW w:w="270" w:type="dxa"/>
            <w:shd w:val="clear" w:color="auto" w:fill="auto"/>
          </w:tcPr>
          <w:p w14:paraId="4A44F32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2312A4F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0FE4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98B580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2,609</w:t>
            </w:r>
          </w:p>
        </w:tc>
        <w:tc>
          <w:tcPr>
            <w:tcW w:w="270" w:type="dxa"/>
          </w:tcPr>
          <w:p w14:paraId="0277CE1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928F82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1,586</w:t>
            </w:r>
          </w:p>
        </w:tc>
        <w:tc>
          <w:tcPr>
            <w:tcW w:w="270" w:type="dxa"/>
            <w:shd w:val="clear" w:color="auto" w:fill="auto"/>
          </w:tcPr>
          <w:p w14:paraId="43C3EC4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E4CF613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89284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DAB21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EED9B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B235EF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12,375</w:t>
            </w:r>
          </w:p>
        </w:tc>
      </w:tr>
      <w:tr w:rsidR="0048045D" w:rsidRPr="00394109" w14:paraId="48FF3725" w14:textId="77777777" w:rsidTr="00C40F4D">
        <w:tc>
          <w:tcPr>
            <w:tcW w:w="2250" w:type="dxa"/>
            <w:shd w:val="clear" w:color="auto" w:fill="auto"/>
          </w:tcPr>
          <w:p w14:paraId="761E0D8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9BB4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(421)</w:t>
            </w:r>
          </w:p>
        </w:tc>
        <w:tc>
          <w:tcPr>
            <w:tcW w:w="270" w:type="dxa"/>
            <w:shd w:val="clear" w:color="auto" w:fill="auto"/>
          </w:tcPr>
          <w:p w14:paraId="7C9348E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1586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(299)</w:t>
            </w:r>
          </w:p>
        </w:tc>
        <w:tc>
          <w:tcPr>
            <w:tcW w:w="270" w:type="dxa"/>
            <w:shd w:val="clear" w:color="auto" w:fill="auto"/>
          </w:tcPr>
          <w:p w14:paraId="6688689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2048A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(19)</w:t>
            </w:r>
          </w:p>
        </w:tc>
        <w:tc>
          <w:tcPr>
            <w:tcW w:w="270" w:type="dxa"/>
          </w:tcPr>
          <w:p w14:paraId="639047E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23077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E3247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FA01A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1F490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40683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A7F9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82E730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(739)</w:t>
            </w:r>
          </w:p>
        </w:tc>
      </w:tr>
      <w:tr w:rsidR="0048045D" w:rsidRPr="00394109" w14:paraId="495D335A" w14:textId="77777777" w:rsidTr="00C40F4D">
        <w:tc>
          <w:tcPr>
            <w:tcW w:w="2250" w:type="dxa"/>
            <w:shd w:val="clear" w:color="auto" w:fill="auto"/>
          </w:tcPr>
          <w:p w14:paraId="01F3665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 </w:t>
            </w:r>
          </w:p>
          <w:p w14:paraId="71AA515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FFCE8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32,338</w:t>
            </w:r>
          </w:p>
        </w:tc>
        <w:tc>
          <w:tcPr>
            <w:tcW w:w="270" w:type="dxa"/>
            <w:shd w:val="clear" w:color="auto" w:fill="auto"/>
          </w:tcPr>
          <w:p w14:paraId="49A3D48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1C5E8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4,603</w:t>
            </w:r>
          </w:p>
        </w:tc>
        <w:tc>
          <w:tcPr>
            <w:tcW w:w="270" w:type="dxa"/>
            <w:shd w:val="clear" w:color="auto" w:fill="auto"/>
          </w:tcPr>
          <w:p w14:paraId="3463896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99B3A3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3161FB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6,396</w:t>
            </w:r>
          </w:p>
        </w:tc>
        <w:tc>
          <w:tcPr>
            <w:tcW w:w="270" w:type="dxa"/>
          </w:tcPr>
          <w:p w14:paraId="02CC468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1B9F9E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B56D2F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6,807</w:t>
            </w:r>
          </w:p>
        </w:tc>
        <w:tc>
          <w:tcPr>
            <w:tcW w:w="270" w:type="dxa"/>
            <w:shd w:val="clear" w:color="auto" w:fill="auto"/>
          </w:tcPr>
          <w:p w14:paraId="792A548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7FA931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2E8D81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2,425</w:t>
            </w:r>
          </w:p>
        </w:tc>
        <w:tc>
          <w:tcPr>
            <w:tcW w:w="270" w:type="dxa"/>
          </w:tcPr>
          <w:p w14:paraId="09B750F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8AAB0D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74EBAB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5CCD9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D475FD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356480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52,569</w:t>
            </w:r>
          </w:p>
        </w:tc>
      </w:tr>
      <w:tr w:rsidR="0048045D" w:rsidRPr="00394109" w14:paraId="2F73D0F1" w14:textId="77777777" w:rsidTr="00C40F4D">
        <w:tc>
          <w:tcPr>
            <w:tcW w:w="2250" w:type="dxa"/>
            <w:shd w:val="clear" w:color="auto" w:fill="auto"/>
          </w:tcPr>
          <w:p w14:paraId="1787EE0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C305FD" w14:textId="439CBE16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5,7</w:t>
            </w:r>
            <w:r w:rsidR="00C962C3"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="00CB16B9" w:rsidRPr="00394109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8C9A26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6783E2" w14:textId="32A5A0F6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1,685</w:t>
            </w:r>
          </w:p>
        </w:tc>
        <w:tc>
          <w:tcPr>
            <w:tcW w:w="270" w:type="dxa"/>
            <w:shd w:val="clear" w:color="auto" w:fill="auto"/>
          </w:tcPr>
          <w:p w14:paraId="003B5FB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D42842" w14:textId="1ECB1983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3,7</w:t>
            </w:r>
            <w:r w:rsidR="00C962C3" w:rsidRPr="00394109">
              <w:rPr>
                <w:rFonts w:ascii="Angsana New" w:hAnsi="Angsana New"/>
                <w:sz w:val="28"/>
                <w:szCs w:val="28"/>
              </w:rPr>
              <w:t>4</w:t>
            </w:r>
            <w:r w:rsidRPr="003941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6191C9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C6B4A19" w14:textId="1B4BDB72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6B0693C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660D68B" w14:textId="148C94E2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270" w:type="dxa"/>
          </w:tcPr>
          <w:p w14:paraId="7C137FD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1B4F5E" w14:textId="70386828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085E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9DE47C4" w14:textId="64103F51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12,80</w:t>
            </w:r>
            <w:r w:rsidR="00CB16B9"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B16B9" w:rsidRPr="00394109" w14:paraId="652E85B8" w14:textId="77777777" w:rsidTr="00C40F4D">
        <w:tc>
          <w:tcPr>
            <w:tcW w:w="2250" w:type="dxa"/>
            <w:shd w:val="clear" w:color="auto" w:fill="auto"/>
          </w:tcPr>
          <w:p w14:paraId="745F9072" w14:textId="677EAC73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355AAE" w14:textId="0967D9E9" w:rsidR="00CB16B9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6E48307" w14:textId="77777777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8377C3" w14:textId="3740A9F6" w:rsidR="00CB16B9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9653FA" w14:textId="77777777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205305" w14:textId="46C50CD9" w:rsidR="00CB16B9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1DBF4E" w14:textId="77777777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6410109" w14:textId="108AB4E8" w:rsidR="00CB16B9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D166C1" w14:textId="77777777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A5F9B3C" w14:textId="344AD41E" w:rsidR="00CB16B9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D30B37" w14:textId="77777777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61FC39" w14:textId="35B84057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15D5DF" w14:textId="77777777" w:rsidR="00CB16B9" w:rsidRPr="00394109" w:rsidRDefault="00CB16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5BAAA93" w14:textId="3FD121B5" w:rsidR="00CB16B9" w:rsidRPr="00394109" w:rsidRDefault="00CB16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48045D" w:rsidRPr="00394109" w14:paraId="4969E167" w14:textId="77777777" w:rsidTr="00C40F4D">
        <w:tc>
          <w:tcPr>
            <w:tcW w:w="2250" w:type="dxa"/>
            <w:shd w:val="clear" w:color="auto" w:fill="auto"/>
          </w:tcPr>
          <w:p w14:paraId="1149114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1FBF" w14:textId="25A0195B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(901)</w:t>
            </w:r>
          </w:p>
        </w:tc>
        <w:tc>
          <w:tcPr>
            <w:tcW w:w="270" w:type="dxa"/>
            <w:shd w:val="clear" w:color="auto" w:fill="auto"/>
          </w:tcPr>
          <w:p w14:paraId="33B3B06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82A32E" w14:textId="09F970A2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ACDB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1B8B3" w14:textId="07B311B9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(1,880)</w:t>
            </w:r>
          </w:p>
        </w:tc>
        <w:tc>
          <w:tcPr>
            <w:tcW w:w="270" w:type="dxa"/>
          </w:tcPr>
          <w:p w14:paraId="23C763C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4A837C" w14:textId="69FEF60C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(1,667)</w:t>
            </w:r>
          </w:p>
        </w:tc>
        <w:tc>
          <w:tcPr>
            <w:tcW w:w="270" w:type="dxa"/>
            <w:shd w:val="clear" w:color="auto" w:fill="auto"/>
          </w:tcPr>
          <w:p w14:paraId="4CA2F18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17CA51" w14:textId="50E40AFA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(726)</w:t>
            </w:r>
          </w:p>
        </w:tc>
        <w:tc>
          <w:tcPr>
            <w:tcW w:w="270" w:type="dxa"/>
          </w:tcPr>
          <w:p w14:paraId="05B940D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F979E2" w14:textId="3FB56313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59DA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3E059B" w14:textId="58F78D68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(5,174)</w:t>
            </w:r>
          </w:p>
        </w:tc>
      </w:tr>
      <w:tr w:rsidR="0048045D" w:rsidRPr="00394109" w14:paraId="4DCE126A" w14:textId="77777777" w:rsidTr="00C40F4D">
        <w:tc>
          <w:tcPr>
            <w:tcW w:w="2250" w:type="dxa"/>
            <w:shd w:val="clear" w:color="auto" w:fill="auto"/>
          </w:tcPr>
          <w:p w14:paraId="7DF8FAF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D72D" w14:textId="625921E4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37,</w:t>
            </w:r>
            <w:r w:rsidR="00C962C3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CB16B9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1AEBB4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7C25" w14:textId="26E4099E" w:rsidR="0048045D" w:rsidRPr="00394109" w:rsidRDefault="002D1FE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6,288</w:t>
            </w:r>
          </w:p>
        </w:tc>
        <w:tc>
          <w:tcPr>
            <w:tcW w:w="270" w:type="dxa"/>
            <w:shd w:val="clear" w:color="auto" w:fill="auto"/>
          </w:tcPr>
          <w:p w14:paraId="48CE59C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562871" w14:textId="0C8AEF7C" w:rsidR="0048045D" w:rsidRPr="00394109" w:rsidRDefault="002D1FE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8,2</w:t>
            </w:r>
            <w:r w:rsidR="00C962C3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175A3D0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4EC5" w14:textId="7A3D552C" w:rsidR="0048045D" w:rsidRPr="00394109" w:rsidRDefault="002D1FE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5,810</w:t>
            </w:r>
          </w:p>
        </w:tc>
        <w:tc>
          <w:tcPr>
            <w:tcW w:w="270" w:type="dxa"/>
            <w:shd w:val="clear" w:color="auto" w:fill="auto"/>
          </w:tcPr>
          <w:p w14:paraId="00AEC6D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EA52" w14:textId="0764FE83" w:rsidR="0048045D" w:rsidRPr="00394109" w:rsidRDefault="002D1FE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2,664</w:t>
            </w:r>
          </w:p>
        </w:tc>
        <w:tc>
          <w:tcPr>
            <w:tcW w:w="270" w:type="dxa"/>
          </w:tcPr>
          <w:p w14:paraId="199D240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7D1157" w14:textId="488495D2" w:rsidR="0048045D" w:rsidRPr="00394109" w:rsidRDefault="002D1FE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F11C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A74C2" w14:textId="073BCD3A" w:rsidR="0048045D" w:rsidRPr="00394109" w:rsidRDefault="002D1FE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60,2</w:t>
            </w:r>
            <w:r w:rsidR="00CB16B9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</w:p>
        </w:tc>
      </w:tr>
      <w:tr w:rsidR="0048045D" w:rsidRPr="00394109" w14:paraId="3B7E9778" w14:textId="77777777" w:rsidTr="002D1FE1">
        <w:trPr>
          <w:trHeight w:val="368"/>
        </w:trPr>
        <w:tc>
          <w:tcPr>
            <w:tcW w:w="2250" w:type="dxa"/>
            <w:shd w:val="clear" w:color="auto" w:fill="auto"/>
          </w:tcPr>
          <w:p w14:paraId="5FCDBE6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0E9AEF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5AA60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A04744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DAC4A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0B8444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81FC49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C681B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6A482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EECB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ACF01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829B1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585605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CD6A9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045D" w:rsidRPr="00394109" w14:paraId="3E82DB71" w14:textId="77777777" w:rsidTr="002D1FE1">
        <w:trPr>
          <w:trHeight w:val="368"/>
        </w:trPr>
        <w:tc>
          <w:tcPr>
            <w:tcW w:w="2250" w:type="dxa"/>
            <w:shd w:val="clear" w:color="auto" w:fill="auto"/>
          </w:tcPr>
          <w:p w14:paraId="58F8E18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11E9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30185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22C15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60B4A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7FF100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17DB6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49C57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29D43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EA48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BAE6D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E36ECD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2813E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02FB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423A" w:rsidRPr="00394109" w14:paraId="0F77DF9F" w14:textId="77777777" w:rsidTr="002D1FE1">
        <w:trPr>
          <w:trHeight w:val="368"/>
        </w:trPr>
        <w:tc>
          <w:tcPr>
            <w:tcW w:w="2250" w:type="dxa"/>
            <w:shd w:val="clear" w:color="auto" w:fill="auto"/>
          </w:tcPr>
          <w:p w14:paraId="314D4BDD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64279C" w14:textId="77777777" w:rsidR="0093423A" w:rsidRPr="00394109" w:rsidRDefault="009342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6509312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26D5B5" w14:textId="77777777" w:rsidR="0093423A" w:rsidRPr="00394109" w:rsidRDefault="009342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E1551F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78B7455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BFAB434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DFE1C3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6E502DB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AB5FB4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B83558F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48760845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328172E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E30ED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423A" w:rsidRPr="00394109" w14:paraId="5841AB97" w14:textId="77777777" w:rsidTr="002D1FE1">
        <w:trPr>
          <w:trHeight w:val="368"/>
        </w:trPr>
        <w:tc>
          <w:tcPr>
            <w:tcW w:w="2250" w:type="dxa"/>
            <w:shd w:val="clear" w:color="auto" w:fill="auto"/>
          </w:tcPr>
          <w:p w14:paraId="0984A7C0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241564" w14:textId="77777777" w:rsidR="0093423A" w:rsidRPr="00394109" w:rsidRDefault="009342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055705A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C3EA11" w14:textId="77777777" w:rsidR="0093423A" w:rsidRPr="00394109" w:rsidRDefault="009342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F73895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D42A4FD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0573A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DF1354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1F54D64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A6C0EF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444EDD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9925D6A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1658EA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5DE5B2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3423A" w:rsidRPr="00394109" w14:paraId="553A760A" w14:textId="77777777" w:rsidTr="002D1FE1">
        <w:trPr>
          <w:trHeight w:val="368"/>
        </w:trPr>
        <w:tc>
          <w:tcPr>
            <w:tcW w:w="2250" w:type="dxa"/>
            <w:shd w:val="clear" w:color="auto" w:fill="auto"/>
          </w:tcPr>
          <w:p w14:paraId="4787468C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A5668" w14:textId="77777777" w:rsidR="0093423A" w:rsidRPr="00394109" w:rsidRDefault="009342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C19CB0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4DBA9" w14:textId="77777777" w:rsidR="0093423A" w:rsidRPr="00394109" w:rsidRDefault="009342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8BC66C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E4809E2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FE543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B2418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A45DCB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AF33F9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69D8B6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2AB7E54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1A4FE8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846A1" w14:textId="77777777" w:rsidR="0093423A" w:rsidRPr="00394109" w:rsidRDefault="009342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045D" w:rsidRPr="00394109" w14:paraId="5B3B2725" w14:textId="77777777" w:rsidTr="00C40F4D">
        <w:trPr>
          <w:trHeight w:val="368"/>
        </w:trPr>
        <w:tc>
          <w:tcPr>
            <w:tcW w:w="2250" w:type="dxa"/>
            <w:shd w:val="clear" w:color="auto" w:fill="auto"/>
          </w:tcPr>
          <w:p w14:paraId="0285990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4D8C58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0DF92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BBD8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41FF9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CF6215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9BAE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34280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F074E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C18C0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58E4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1352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F10BE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61BA7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045D" w:rsidRPr="00394109" w14:paraId="0A143121" w14:textId="77777777" w:rsidTr="00C40F4D">
        <w:tc>
          <w:tcPr>
            <w:tcW w:w="2250" w:type="dxa"/>
            <w:shd w:val="clear" w:color="auto" w:fill="auto"/>
          </w:tcPr>
          <w:p w14:paraId="07598DF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A7CFD7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DDD2AC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BF96B8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05FD1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CC2D7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F7C46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359AE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84455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65080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2F0C95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2A6899D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9E2D6C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55511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48045D" w:rsidRPr="00394109" w14:paraId="286055B9" w14:textId="77777777" w:rsidTr="00C40F4D">
        <w:trPr>
          <w:trHeight w:val="80"/>
        </w:trPr>
        <w:tc>
          <w:tcPr>
            <w:tcW w:w="2250" w:type="dxa"/>
            <w:shd w:val="clear" w:color="auto" w:fill="auto"/>
          </w:tcPr>
          <w:p w14:paraId="6FA2B5AF" w14:textId="47DFEFA8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</w:t>
            </w:r>
            <w:r w:rsidR="00E019AC" w:rsidRPr="00394109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20F95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10,638</w:t>
            </w:r>
          </w:p>
        </w:tc>
        <w:tc>
          <w:tcPr>
            <w:tcW w:w="270" w:type="dxa"/>
            <w:shd w:val="clear" w:color="auto" w:fill="auto"/>
          </w:tcPr>
          <w:p w14:paraId="1C0AD86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1D823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7218A5A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EB94C03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4,475</w:t>
            </w:r>
          </w:p>
        </w:tc>
        <w:tc>
          <w:tcPr>
            <w:tcW w:w="270" w:type="dxa"/>
          </w:tcPr>
          <w:p w14:paraId="05A5F2C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5E533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7,261</w:t>
            </w:r>
          </w:p>
        </w:tc>
        <w:tc>
          <w:tcPr>
            <w:tcW w:w="270" w:type="dxa"/>
            <w:shd w:val="clear" w:color="auto" w:fill="auto"/>
          </w:tcPr>
          <w:p w14:paraId="1FAA556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68D7057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B1B9E1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7337D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32A99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A2032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27,641</w:t>
            </w:r>
          </w:p>
        </w:tc>
      </w:tr>
      <w:tr w:rsidR="0048045D" w:rsidRPr="00394109" w14:paraId="0D207924" w14:textId="77777777" w:rsidTr="00C40F4D">
        <w:tc>
          <w:tcPr>
            <w:tcW w:w="2250" w:type="dxa"/>
            <w:shd w:val="clear" w:color="auto" w:fill="auto"/>
          </w:tcPr>
          <w:p w14:paraId="12C5709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D87F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14:paraId="59D67F5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4DF7683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22D8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9292E6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E6965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153E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9D954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460A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3,186</w:t>
            </w:r>
          </w:p>
        </w:tc>
        <w:tc>
          <w:tcPr>
            <w:tcW w:w="270" w:type="dxa"/>
          </w:tcPr>
          <w:p w14:paraId="6CAD497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EE8A07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1CD3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B008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3,307</w:t>
            </w:r>
          </w:p>
        </w:tc>
      </w:tr>
      <w:tr w:rsidR="0048045D" w:rsidRPr="00394109" w14:paraId="41C72375" w14:textId="77777777" w:rsidTr="00C40F4D">
        <w:tc>
          <w:tcPr>
            <w:tcW w:w="2250" w:type="dxa"/>
            <w:shd w:val="clear" w:color="auto" w:fill="auto"/>
          </w:tcPr>
          <w:p w14:paraId="31D406B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33E07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10,759</w:t>
            </w:r>
          </w:p>
        </w:tc>
        <w:tc>
          <w:tcPr>
            <w:tcW w:w="270" w:type="dxa"/>
            <w:shd w:val="clear" w:color="auto" w:fill="auto"/>
          </w:tcPr>
          <w:p w14:paraId="333F635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1ECE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5,267</w:t>
            </w:r>
          </w:p>
        </w:tc>
        <w:tc>
          <w:tcPr>
            <w:tcW w:w="270" w:type="dxa"/>
            <w:shd w:val="clear" w:color="auto" w:fill="auto"/>
          </w:tcPr>
          <w:p w14:paraId="0D7AF30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0CB00F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4,475</w:t>
            </w:r>
          </w:p>
        </w:tc>
        <w:tc>
          <w:tcPr>
            <w:tcW w:w="270" w:type="dxa"/>
          </w:tcPr>
          <w:p w14:paraId="46F16D0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1A40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7,261</w:t>
            </w:r>
          </w:p>
        </w:tc>
        <w:tc>
          <w:tcPr>
            <w:tcW w:w="270" w:type="dxa"/>
            <w:shd w:val="clear" w:color="auto" w:fill="auto"/>
          </w:tcPr>
          <w:p w14:paraId="6F2F6B2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D93C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3,186</w:t>
            </w:r>
          </w:p>
        </w:tc>
        <w:tc>
          <w:tcPr>
            <w:tcW w:w="270" w:type="dxa"/>
          </w:tcPr>
          <w:p w14:paraId="348A009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D45AAE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B91D2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A14454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30,948</w:t>
            </w:r>
          </w:p>
        </w:tc>
      </w:tr>
      <w:tr w:rsidR="0048045D" w:rsidRPr="00394109" w14:paraId="0746FBE6" w14:textId="77777777" w:rsidTr="00C40F4D">
        <w:tc>
          <w:tcPr>
            <w:tcW w:w="2250" w:type="dxa"/>
            <w:shd w:val="clear" w:color="auto" w:fill="auto"/>
          </w:tcPr>
          <w:p w14:paraId="0FA80A4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F50A3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6E546F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F8190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D7A4E5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81D8348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4222D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083F3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112F14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FB94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2D1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8B1AF3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639B496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C341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045D" w:rsidRPr="00394109" w14:paraId="6EEB975D" w14:textId="77777777" w:rsidTr="00C40F4D">
        <w:tc>
          <w:tcPr>
            <w:tcW w:w="2250" w:type="dxa"/>
            <w:shd w:val="clear" w:color="auto" w:fill="auto"/>
            <w:vAlign w:val="bottom"/>
          </w:tcPr>
          <w:p w14:paraId="493A5A1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 </w:t>
            </w:r>
          </w:p>
          <w:p w14:paraId="5E9F967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B8F0C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8B8DF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1DE98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55715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CE9134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494D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1F7326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91275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9EE05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243A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923E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A3E38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DC21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045D" w:rsidRPr="00394109" w14:paraId="020F8BBD" w14:textId="77777777" w:rsidTr="00C40F4D">
        <w:tc>
          <w:tcPr>
            <w:tcW w:w="2250" w:type="dxa"/>
            <w:shd w:val="clear" w:color="auto" w:fill="auto"/>
          </w:tcPr>
          <w:p w14:paraId="1DB14E49" w14:textId="74F9E5A2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</w:t>
            </w:r>
            <w:r w:rsidR="00E019AC" w:rsidRPr="00394109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150F80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12,207</w:t>
            </w:r>
          </w:p>
        </w:tc>
        <w:tc>
          <w:tcPr>
            <w:tcW w:w="270" w:type="dxa"/>
            <w:shd w:val="clear" w:color="auto" w:fill="auto"/>
          </w:tcPr>
          <w:p w14:paraId="6100783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FCFB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14:paraId="7BA03FC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55AC6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4,242</w:t>
            </w:r>
          </w:p>
        </w:tc>
        <w:tc>
          <w:tcPr>
            <w:tcW w:w="270" w:type="dxa"/>
          </w:tcPr>
          <w:p w14:paraId="10C2CE3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6E110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6,316</w:t>
            </w:r>
          </w:p>
        </w:tc>
        <w:tc>
          <w:tcPr>
            <w:tcW w:w="270" w:type="dxa"/>
            <w:shd w:val="clear" w:color="auto" w:fill="auto"/>
          </w:tcPr>
          <w:p w14:paraId="4590662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0503001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1,137</w:t>
            </w:r>
          </w:p>
        </w:tc>
        <w:tc>
          <w:tcPr>
            <w:tcW w:w="270" w:type="dxa"/>
          </w:tcPr>
          <w:p w14:paraId="0F4E5C9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FCAA5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14:paraId="751FF77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666A79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29,344</w:t>
            </w:r>
          </w:p>
        </w:tc>
      </w:tr>
      <w:tr w:rsidR="0048045D" w:rsidRPr="00394109" w14:paraId="1CE9C70B" w14:textId="77777777" w:rsidTr="00C40F4D">
        <w:tc>
          <w:tcPr>
            <w:tcW w:w="2250" w:type="dxa"/>
            <w:shd w:val="clear" w:color="auto" w:fill="auto"/>
          </w:tcPr>
          <w:p w14:paraId="297074BA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ADDB6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70" w:type="dxa"/>
            <w:shd w:val="clear" w:color="auto" w:fill="auto"/>
          </w:tcPr>
          <w:p w14:paraId="1F586D4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66092D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D3E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1FDC2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D5D1E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A346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8E12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920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  <w:tc>
          <w:tcPr>
            <w:tcW w:w="270" w:type="dxa"/>
          </w:tcPr>
          <w:p w14:paraId="6A6C8EC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AE5FF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A3F08C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0340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</w:tr>
      <w:tr w:rsidR="0048045D" w:rsidRPr="00394109" w14:paraId="0BA571A3" w14:textId="77777777" w:rsidTr="00C40F4D">
        <w:tc>
          <w:tcPr>
            <w:tcW w:w="2250" w:type="dxa"/>
            <w:shd w:val="clear" w:color="auto" w:fill="auto"/>
          </w:tcPr>
          <w:p w14:paraId="4F85AF3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952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12,296</w:t>
            </w:r>
          </w:p>
        </w:tc>
        <w:tc>
          <w:tcPr>
            <w:tcW w:w="270" w:type="dxa"/>
            <w:shd w:val="clear" w:color="auto" w:fill="auto"/>
          </w:tcPr>
          <w:p w14:paraId="1CCC2B3F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3C6F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4,010</w:t>
            </w:r>
          </w:p>
        </w:tc>
        <w:tc>
          <w:tcPr>
            <w:tcW w:w="270" w:type="dxa"/>
            <w:shd w:val="clear" w:color="auto" w:fill="auto"/>
          </w:tcPr>
          <w:p w14:paraId="2914924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3B74A6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4,242</w:t>
            </w:r>
          </w:p>
        </w:tc>
        <w:tc>
          <w:tcPr>
            <w:tcW w:w="270" w:type="dxa"/>
          </w:tcPr>
          <w:p w14:paraId="24F6BE2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99A56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6,316</w:t>
            </w:r>
          </w:p>
        </w:tc>
        <w:tc>
          <w:tcPr>
            <w:tcW w:w="270" w:type="dxa"/>
            <w:shd w:val="clear" w:color="auto" w:fill="auto"/>
          </w:tcPr>
          <w:p w14:paraId="24D2A99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B3B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2,385</w:t>
            </w:r>
          </w:p>
        </w:tc>
        <w:tc>
          <w:tcPr>
            <w:tcW w:w="270" w:type="dxa"/>
          </w:tcPr>
          <w:p w14:paraId="6219535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9F3036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1,432</w:t>
            </w:r>
          </w:p>
        </w:tc>
        <w:tc>
          <w:tcPr>
            <w:tcW w:w="270" w:type="dxa"/>
            <w:shd w:val="clear" w:color="auto" w:fill="auto"/>
          </w:tcPr>
          <w:p w14:paraId="760947E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86347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30,681</w:t>
            </w:r>
          </w:p>
        </w:tc>
      </w:tr>
      <w:tr w:rsidR="0048045D" w:rsidRPr="00394109" w14:paraId="4DAF43A2" w14:textId="77777777" w:rsidTr="00C40F4D">
        <w:tc>
          <w:tcPr>
            <w:tcW w:w="2250" w:type="dxa"/>
            <w:shd w:val="clear" w:color="auto" w:fill="auto"/>
            <w:vAlign w:val="bottom"/>
          </w:tcPr>
          <w:p w14:paraId="650541B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B62E7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208AA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740E32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F5172B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AB05E4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0DB7C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4FE66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4684C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FFF0A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C7E013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EEC10A5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1475851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3F51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8045D" w:rsidRPr="00394109" w14:paraId="73006482" w14:textId="77777777" w:rsidTr="00C40F4D">
        <w:tc>
          <w:tcPr>
            <w:tcW w:w="2250" w:type="dxa"/>
            <w:shd w:val="clear" w:color="auto" w:fill="auto"/>
          </w:tcPr>
          <w:p w14:paraId="57C27F7B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A1858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C3879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5F6F25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37BB94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23EE24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39897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B1DDEE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9BBDB8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9EF8B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78E12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F123BED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91E8D0" w14:textId="77777777" w:rsidR="0048045D" w:rsidRPr="00394109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D34D3" w14:textId="77777777" w:rsidR="0048045D" w:rsidRPr="00394109" w:rsidRDefault="0048045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5F11" w:rsidRPr="00394109" w14:paraId="6E475A29" w14:textId="77777777" w:rsidTr="00C40F4D">
        <w:tc>
          <w:tcPr>
            <w:tcW w:w="2250" w:type="dxa"/>
            <w:shd w:val="clear" w:color="auto" w:fill="auto"/>
          </w:tcPr>
          <w:p w14:paraId="74D6742D" w14:textId="31EB5D61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</w:t>
            </w:r>
            <w:r w:rsidR="00E019AC" w:rsidRPr="00394109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33DFB3" w14:textId="55A2C1C4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12,2</w:t>
            </w:r>
            <w:r w:rsidR="00C962C3" w:rsidRPr="00394109">
              <w:rPr>
                <w:rFonts w:ascii="Angsana New" w:hAnsi="Angsana New"/>
                <w:sz w:val="28"/>
                <w:szCs w:val="28"/>
              </w:rPr>
              <w:t>9</w:t>
            </w:r>
            <w:r w:rsidR="00CB16B9"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B19D1E1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5AE9C" w14:textId="1533359E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2,718</w:t>
            </w:r>
          </w:p>
        </w:tc>
        <w:tc>
          <w:tcPr>
            <w:tcW w:w="270" w:type="dxa"/>
            <w:shd w:val="clear" w:color="auto" w:fill="auto"/>
          </w:tcPr>
          <w:p w14:paraId="1158528B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46356FF" w14:textId="0209F0C9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</w:t>
            </w:r>
            <w:r w:rsidR="00C962C3" w:rsidRPr="00394109">
              <w:rPr>
                <w:rFonts w:ascii="Angsana New" w:hAnsi="Angsana New"/>
                <w:sz w:val="28"/>
                <w:szCs w:val="28"/>
              </w:rPr>
              <w:t>28</w:t>
            </w:r>
            <w:r w:rsidRPr="003941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20D2676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89750C" w14:textId="55262A10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11,387</w:t>
            </w:r>
          </w:p>
        </w:tc>
        <w:tc>
          <w:tcPr>
            <w:tcW w:w="270" w:type="dxa"/>
            <w:shd w:val="clear" w:color="auto" w:fill="auto"/>
          </w:tcPr>
          <w:p w14:paraId="1D5C5B0D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1DC7C7" w14:textId="5CFC8DFC" w:rsidR="00A65F11" w:rsidRPr="00394109" w:rsidRDefault="00675A0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3,380</w:t>
            </w:r>
          </w:p>
        </w:tc>
        <w:tc>
          <w:tcPr>
            <w:tcW w:w="270" w:type="dxa"/>
          </w:tcPr>
          <w:p w14:paraId="40861720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3320DF3" w14:textId="59E62E5A" w:rsidR="00A65F11" w:rsidRPr="00394109" w:rsidRDefault="00675A0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624E0F9F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BA39C6" w14:textId="7855AFCF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>2,213</w:t>
            </w:r>
          </w:p>
        </w:tc>
      </w:tr>
      <w:tr w:rsidR="00A65F11" w:rsidRPr="00394109" w14:paraId="53145A12" w14:textId="77777777" w:rsidTr="00C40F4D">
        <w:tc>
          <w:tcPr>
            <w:tcW w:w="2250" w:type="dxa"/>
            <w:shd w:val="clear" w:color="auto" w:fill="auto"/>
          </w:tcPr>
          <w:p w14:paraId="425AD30D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F72D0" w14:textId="23BE0F9E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35C46E47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BC77608" w14:textId="4D69F2F8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07DB63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E782D92" w14:textId="749AF460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791440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70ACFC4" w14:textId="779DF05F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15710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5D7E1" w14:textId="3C171CCE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3137AF20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46370A" w14:textId="55B42FCA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BA615C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5E162" w14:textId="0C1EB390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</w:t>
            </w:r>
            <w:r w:rsidR="00005755"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>853</w:t>
            </w:r>
          </w:p>
        </w:tc>
      </w:tr>
      <w:tr w:rsidR="00A65F11" w:rsidRPr="00394109" w14:paraId="4F00A0F5" w14:textId="77777777" w:rsidTr="00C40F4D">
        <w:tc>
          <w:tcPr>
            <w:tcW w:w="2250" w:type="dxa"/>
            <w:shd w:val="clear" w:color="auto" w:fill="auto"/>
          </w:tcPr>
          <w:p w14:paraId="4ED04CD7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0A7F4" w14:textId="23DC61C1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12,3</w:t>
            </w:r>
            <w:r w:rsidR="00C962C3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B16B9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7D7F8F0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5B2A2" w14:textId="02442C15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2,718</w:t>
            </w:r>
          </w:p>
        </w:tc>
        <w:tc>
          <w:tcPr>
            <w:tcW w:w="270" w:type="dxa"/>
            <w:shd w:val="clear" w:color="auto" w:fill="auto"/>
          </w:tcPr>
          <w:p w14:paraId="5552A11B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FB61BF" w14:textId="7CF3598E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C962C3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28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FE1CD88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969885" w14:textId="76BCA0C9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11,387</w:t>
            </w:r>
          </w:p>
        </w:tc>
        <w:tc>
          <w:tcPr>
            <w:tcW w:w="270" w:type="dxa"/>
            <w:shd w:val="clear" w:color="auto" w:fill="auto"/>
          </w:tcPr>
          <w:p w14:paraId="0066166A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7689CB" w14:textId="263D51C6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7,1</w:t>
            </w:r>
            <w:r w:rsidR="0000575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</w:p>
        </w:tc>
        <w:tc>
          <w:tcPr>
            <w:tcW w:w="270" w:type="dxa"/>
          </w:tcPr>
          <w:p w14:paraId="49910DCF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CCB96FD" w14:textId="6AA87AB1" w:rsidR="00A65F11" w:rsidRPr="00394109" w:rsidRDefault="00675A0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096C4B1E" w14:textId="77777777" w:rsidR="00A65F11" w:rsidRPr="00394109" w:rsidRDefault="00A65F1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8A8442" w14:textId="7E2B816F" w:rsidR="00A65F11" w:rsidRPr="00394109" w:rsidRDefault="00A65F1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0575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6,066</w:t>
            </w:r>
          </w:p>
        </w:tc>
      </w:tr>
    </w:tbl>
    <w:p w14:paraId="335BB216" w14:textId="5FCBBC33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25FFD1F0" w14:textId="62259CC2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7FB9DA2" w14:textId="6ADB43EA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78C94FB5" w14:textId="5E03BB94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03FFB1A" w14:textId="4190E239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6E436D03" w14:textId="2BB9F0CC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17577A62" w14:textId="11FEC4E4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75D416A6" w14:textId="6475C481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15007FC7" w14:textId="4F32B2E2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67056DC7" w14:textId="565157CA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09A1BAD3" w14:textId="1C88ED59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4C0627C1" w14:textId="232FE856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7FF1012E" w14:textId="77777777" w:rsidR="003630EA" w:rsidRPr="00394109" w:rsidRDefault="003630EA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900"/>
        <w:gridCol w:w="255"/>
        <w:gridCol w:w="15"/>
        <w:gridCol w:w="900"/>
        <w:gridCol w:w="270"/>
        <w:gridCol w:w="900"/>
        <w:gridCol w:w="270"/>
        <w:gridCol w:w="900"/>
      </w:tblGrid>
      <w:tr w:rsidR="00406C05" w:rsidRPr="00394109" w14:paraId="7DEC496A" w14:textId="77777777" w:rsidTr="00532A3A">
        <w:trPr>
          <w:tblHeader/>
        </w:trPr>
        <w:tc>
          <w:tcPr>
            <w:tcW w:w="2520" w:type="dxa"/>
          </w:tcPr>
          <w:p w14:paraId="736D3FEE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  <w:hideMark/>
          </w:tcPr>
          <w:p w14:paraId="413A8AD1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C05" w:rsidRPr="00394109" w14:paraId="541C70DA" w14:textId="77777777" w:rsidTr="00532A3A">
        <w:trPr>
          <w:tblHeader/>
        </w:trPr>
        <w:tc>
          <w:tcPr>
            <w:tcW w:w="2520" w:type="dxa"/>
          </w:tcPr>
          <w:p w14:paraId="6CC97160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0F521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71CDB4B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B9BBC2E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  <w:p w14:paraId="208F24E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E886773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1F567F7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EA2499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EF18E7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</w:tcPr>
          <w:p w14:paraId="199B1BFB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6E8D194A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ab/>
              <w:t>เครื่อง</w:t>
            </w:r>
          </w:p>
          <w:p w14:paraId="3610130F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ตกแต่ง</w:t>
            </w:r>
          </w:p>
          <w:p w14:paraId="21B804F0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55" w:type="dxa"/>
          </w:tcPr>
          <w:p w14:paraId="2BA2208A" w14:textId="77777777" w:rsidR="00406C05" w:rsidRPr="00394109" w:rsidRDefault="00406C05" w:rsidP="004955C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5" w:type="dxa"/>
            <w:gridSpan w:val="2"/>
            <w:hideMark/>
          </w:tcPr>
          <w:p w14:paraId="05C70E33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  <w:p w14:paraId="4078799E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  <w:p w14:paraId="68DE79F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9FAC5B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47FB90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ยาน</w:t>
            </w:r>
          </w:p>
          <w:p w14:paraId="12EAEAB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พาหนะ</w:t>
            </w:r>
          </w:p>
        </w:tc>
        <w:tc>
          <w:tcPr>
            <w:tcW w:w="270" w:type="dxa"/>
          </w:tcPr>
          <w:p w14:paraId="593B0A6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0BEE4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13591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30EDB8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06C05" w:rsidRPr="00394109" w14:paraId="118A77A7" w14:textId="77777777" w:rsidTr="00532A3A">
        <w:trPr>
          <w:tblHeader/>
        </w:trPr>
        <w:tc>
          <w:tcPr>
            <w:tcW w:w="2520" w:type="dxa"/>
          </w:tcPr>
          <w:p w14:paraId="62224032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  <w:hideMark/>
          </w:tcPr>
          <w:p w14:paraId="5705B8A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6C05" w:rsidRPr="00394109" w14:paraId="68B2A9CD" w14:textId="77777777" w:rsidTr="00532A3A">
        <w:tc>
          <w:tcPr>
            <w:tcW w:w="2520" w:type="dxa"/>
            <w:hideMark/>
          </w:tcPr>
          <w:p w14:paraId="081CFAFE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5AD5940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9C9B6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025D23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ABBF3B0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076F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55" w:type="dxa"/>
          </w:tcPr>
          <w:p w14:paraId="566094E8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23D6471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32CE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1F4CD3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3147E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5F771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406C05" w:rsidRPr="00394109" w14:paraId="5C6A0EE2" w14:textId="77777777" w:rsidTr="00532A3A">
        <w:tc>
          <w:tcPr>
            <w:tcW w:w="2520" w:type="dxa"/>
            <w:hideMark/>
          </w:tcPr>
          <w:p w14:paraId="29291223" w14:textId="0A1D8284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675A0D" w:rsidRPr="0039410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="00675A0D" w:rsidRPr="0039410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14:paraId="27A99B70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25,611</w:t>
            </w:r>
          </w:p>
        </w:tc>
        <w:tc>
          <w:tcPr>
            <w:tcW w:w="270" w:type="dxa"/>
          </w:tcPr>
          <w:p w14:paraId="30BCDF8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58D8B8C0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8,485</w:t>
            </w:r>
          </w:p>
        </w:tc>
        <w:tc>
          <w:tcPr>
            <w:tcW w:w="270" w:type="dxa"/>
          </w:tcPr>
          <w:p w14:paraId="0D34951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5493A93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992</w:t>
            </w:r>
          </w:p>
        </w:tc>
        <w:tc>
          <w:tcPr>
            <w:tcW w:w="255" w:type="dxa"/>
          </w:tcPr>
          <w:p w14:paraId="5558E65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  <w:hideMark/>
          </w:tcPr>
          <w:p w14:paraId="4E89F970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1E33295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BC688F0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3,140</w:t>
            </w:r>
          </w:p>
        </w:tc>
        <w:tc>
          <w:tcPr>
            <w:tcW w:w="270" w:type="dxa"/>
          </w:tcPr>
          <w:p w14:paraId="7A8022D8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0C5B97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38,836</w:t>
            </w:r>
          </w:p>
        </w:tc>
      </w:tr>
      <w:tr w:rsidR="00406C05" w:rsidRPr="00394109" w14:paraId="60096CE4" w14:textId="77777777" w:rsidTr="00532A3A">
        <w:tc>
          <w:tcPr>
            <w:tcW w:w="2520" w:type="dxa"/>
            <w:hideMark/>
          </w:tcPr>
          <w:p w14:paraId="6BC9D47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  <w:hideMark/>
          </w:tcPr>
          <w:p w14:paraId="38E87CF9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2,116</w:t>
            </w:r>
          </w:p>
        </w:tc>
        <w:tc>
          <w:tcPr>
            <w:tcW w:w="270" w:type="dxa"/>
          </w:tcPr>
          <w:p w14:paraId="4A0F28A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297AAD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70" w:type="dxa"/>
          </w:tcPr>
          <w:p w14:paraId="4F81027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347A62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55" w:type="dxa"/>
          </w:tcPr>
          <w:p w14:paraId="0EBF199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hideMark/>
          </w:tcPr>
          <w:p w14:paraId="5445786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28798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3CC25A3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CCAB05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BC9994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2,672</w:t>
            </w:r>
          </w:p>
        </w:tc>
      </w:tr>
      <w:tr w:rsidR="00406C05" w:rsidRPr="00394109" w14:paraId="61814A95" w14:textId="77777777" w:rsidTr="00532A3A">
        <w:tc>
          <w:tcPr>
            <w:tcW w:w="2520" w:type="dxa"/>
            <w:hideMark/>
          </w:tcPr>
          <w:p w14:paraId="64A34097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1D1EC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(442)</w:t>
            </w:r>
          </w:p>
        </w:tc>
        <w:tc>
          <w:tcPr>
            <w:tcW w:w="270" w:type="dxa"/>
          </w:tcPr>
          <w:p w14:paraId="090F2840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7C6B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(413)</w:t>
            </w:r>
          </w:p>
        </w:tc>
        <w:tc>
          <w:tcPr>
            <w:tcW w:w="270" w:type="dxa"/>
          </w:tcPr>
          <w:p w14:paraId="64E00FE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02469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55" w:type="dxa"/>
          </w:tcPr>
          <w:p w14:paraId="061188C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99383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5CE92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69BFF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F6E436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9DD85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(861)</w:t>
            </w:r>
          </w:p>
        </w:tc>
      </w:tr>
      <w:tr w:rsidR="00406C05" w:rsidRPr="00394109" w14:paraId="22DB7D56" w14:textId="77777777" w:rsidTr="00532A3A">
        <w:tc>
          <w:tcPr>
            <w:tcW w:w="2520" w:type="dxa"/>
            <w:hideMark/>
          </w:tcPr>
          <w:p w14:paraId="3817332F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  <w:p w14:paraId="6D1371FB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089735" w14:textId="77777777" w:rsidR="00406C05" w:rsidRPr="00394109" w:rsidRDefault="007B33DC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27,285</w:t>
            </w:r>
          </w:p>
        </w:tc>
        <w:tc>
          <w:tcPr>
            <w:tcW w:w="270" w:type="dxa"/>
          </w:tcPr>
          <w:p w14:paraId="4A9D8AD2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E36778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8,613</w:t>
            </w:r>
          </w:p>
        </w:tc>
        <w:tc>
          <w:tcPr>
            <w:tcW w:w="270" w:type="dxa"/>
          </w:tcPr>
          <w:p w14:paraId="67051D84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4A4A3043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B2A55F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1,001</w:t>
            </w:r>
          </w:p>
        </w:tc>
        <w:tc>
          <w:tcPr>
            <w:tcW w:w="255" w:type="dxa"/>
          </w:tcPr>
          <w:p w14:paraId="42313747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22885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48D6555D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95BB1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3,140</w:t>
            </w:r>
          </w:p>
        </w:tc>
        <w:tc>
          <w:tcPr>
            <w:tcW w:w="270" w:type="dxa"/>
          </w:tcPr>
          <w:p w14:paraId="4837F158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32A47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40,647</w:t>
            </w:r>
          </w:p>
        </w:tc>
      </w:tr>
      <w:tr w:rsidR="009066F1" w:rsidRPr="00394109" w14:paraId="732AD97E" w14:textId="77777777" w:rsidTr="00532A3A">
        <w:tc>
          <w:tcPr>
            <w:tcW w:w="2520" w:type="dxa"/>
            <w:hideMark/>
          </w:tcPr>
          <w:p w14:paraId="59641080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ED9EA8B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777</w:t>
            </w:r>
          </w:p>
        </w:tc>
        <w:tc>
          <w:tcPr>
            <w:tcW w:w="270" w:type="dxa"/>
          </w:tcPr>
          <w:p w14:paraId="3907D3DA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5727AF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270" w:type="dxa"/>
          </w:tcPr>
          <w:p w14:paraId="369A6E71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8BC748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55" w:type="dxa"/>
          </w:tcPr>
          <w:p w14:paraId="5668F404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3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136615A6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224</w:t>
            </w:r>
          </w:p>
        </w:tc>
        <w:tc>
          <w:tcPr>
            <w:tcW w:w="270" w:type="dxa"/>
          </w:tcPr>
          <w:p w14:paraId="4E592CC3" w14:textId="77777777" w:rsidR="009066F1" w:rsidRPr="00394109" w:rsidRDefault="009066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171C2A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70" w:type="dxa"/>
          </w:tcPr>
          <w:p w14:paraId="67A0639A" w14:textId="77777777" w:rsidR="009066F1" w:rsidRPr="00394109" w:rsidRDefault="009066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19FDD0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4,403</w:t>
            </w:r>
          </w:p>
        </w:tc>
      </w:tr>
      <w:tr w:rsidR="009066F1" w:rsidRPr="00394109" w14:paraId="5434F080" w14:textId="77777777" w:rsidTr="00532A3A">
        <w:tc>
          <w:tcPr>
            <w:tcW w:w="2520" w:type="dxa"/>
            <w:hideMark/>
          </w:tcPr>
          <w:p w14:paraId="4DE6BB2C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27A75F54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70" w:type="dxa"/>
          </w:tcPr>
          <w:p w14:paraId="5B00D2E9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813BA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09B3AA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E6C95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38D85237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5DD6E9C3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2B941" w14:textId="77777777" w:rsidR="009066F1" w:rsidRPr="00394109" w:rsidRDefault="009066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19BD2A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7AEA31" w14:textId="77777777" w:rsidR="009066F1" w:rsidRPr="00394109" w:rsidRDefault="009066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775642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(22)</w:t>
            </w:r>
          </w:p>
        </w:tc>
      </w:tr>
      <w:tr w:rsidR="009066F1" w:rsidRPr="00394109" w14:paraId="036951B8" w14:textId="77777777" w:rsidTr="00532A3A">
        <w:tc>
          <w:tcPr>
            <w:tcW w:w="2520" w:type="dxa"/>
            <w:hideMark/>
          </w:tcPr>
          <w:p w14:paraId="0DFB4621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1B7A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28,040</w:t>
            </w:r>
          </w:p>
        </w:tc>
        <w:tc>
          <w:tcPr>
            <w:tcW w:w="270" w:type="dxa"/>
          </w:tcPr>
          <w:p w14:paraId="47312010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F2AF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9,006</w:t>
            </w:r>
          </w:p>
        </w:tc>
        <w:tc>
          <w:tcPr>
            <w:tcW w:w="270" w:type="dxa"/>
          </w:tcPr>
          <w:p w14:paraId="4015FA7E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7823A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1,010</w:t>
            </w:r>
          </w:p>
        </w:tc>
        <w:tc>
          <w:tcPr>
            <w:tcW w:w="255" w:type="dxa"/>
          </w:tcPr>
          <w:p w14:paraId="3A8BA55D" w14:textId="77777777" w:rsidR="009066F1" w:rsidRPr="00394109" w:rsidRDefault="009066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3C6C4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832</w:t>
            </w:r>
          </w:p>
        </w:tc>
        <w:tc>
          <w:tcPr>
            <w:tcW w:w="270" w:type="dxa"/>
          </w:tcPr>
          <w:p w14:paraId="1AFD08D9" w14:textId="77777777" w:rsidR="009066F1" w:rsidRPr="00394109" w:rsidRDefault="009066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936C8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6,140</w:t>
            </w:r>
          </w:p>
        </w:tc>
        <w:tc>
          <w:tcPr>
            <w:tcW w:w="270" w:type="dxa"/>
          </w:tcPr>
          <w:p w14:paraId="2BC7A193" w14:textId="77777777" w:rsidR="009066F1" w:rsidRPr="00394109" w:rsidRDefault="009066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E5541" w14:textId="77777777" w:rsidR="009066F1" w:rsidRPr="00394109" w:rsidRDefault="009066F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45,028</w:t>
            </w:r>
          </w:p>
        </w:tc>
      </w:tr>
      <w:tr w:rsidR="00406C05" w:rsidRPr="00394109" w14:paraId="765178B0" w14:textId="77777777" w:rsidTr="00532A3A">
        <w:tc>
          <w:tcPr>
            <w:tcW w:w="2520" w:type="dxa"/>
          </w:tcPr>
          <w:p w14:paraId="7A70AEA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FE9EA7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" w:type="dxa"/>
          </w:tcPr>
          <w:p w14:paraId="5BD53D0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935FA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16C889C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659FBB9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55" w:type="dxa"/>
          </w:tcPr>
          <w:p w14:paraId="651AA1A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9B94FE6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653B138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690E3E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27541F1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398288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</w:tr>
      <w:tr w:rsidR="00406C05" w:rsidRPr="00394109" w14:paraId="4C4803B2" w14:textId="77777777" w:rsidTr="00532A3A">
        <w:tc>
          <w:tcPr>
            <w:tcW w:w="2520" w:type="dxa"/>
            <w:hideMark/>
          </w:tcPr>
          <w:p w14:paraId="2E8FFD9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14:paraId="6501254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012728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8131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1CA1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831260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364B8E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A1743F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91AD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5F6FDE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35F34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7839A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C05" w:rsidRPr="00394109" w14:paraId="3454D4BC" w14:textId="77777777" w:rsidTr="00532A3A">
        <w:tc>
          <w:tcPr>
            <w:tcW w:w="2520" w:type="dxa"/>
            <w:hideMark/>
          </w:tcPr>
          <w:p w14:paraId="01C2A992" w14:textId="056CC67B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675A0D" w:rsidRPr="00394109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675A0D" w:rsidRPr="00394109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  <w:hideMark/>
          </w:tcPr>
          <w:p w14:paraId="23EFFAB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18,889</w:t>
            </w:r>
          </w:p>
        </w:tc>
        <w:tc>
          <w:tcPr>
            <w:tcW w:w="270" w:type="dxa"/>
          </w:tcPr>
          <w:p w14:paraId="48720C8F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5A589EC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3,218</w:t>
            </w:r>
          </w:p>
        </w:tc>
        <w:tc>
          <w:tcPr>
            <w:tcW w:w="270" w:type="dxa"/>
          </w:tcPr>
          <w:p w14:paraId="14CFB6B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FA191CC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832</w:t>
            </w:r>
          </w:p>
        </w:tc>
        <w:tc>
          <w:tcPr>
            <w:tcW w:w="255" w:type="dxa"/>
          </w:tcPr>
          <w:p w14:paraId="746340F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  <w:hideMark/>
          </w:tcPr>
          <w:p w14:paraId="1EBFEEF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270" w:type="dxa"/>
          </w:tcPr>
          <w:p w14:paraId="443F4C3A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B5C266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  <w:tc>
          <w:tcPr>
            <w:tcW w:w="270" w:type="dxa"/>
          </w:tcPr>
          <w:p w14:paraId="29396B39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AD33995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24,806</w:t>
            </w:r>
          </w:p>
        </w:tc>
      </w:tr>
      <w:tr w:rsidR="00406C05" w:rsidRPr="00394109" w14:paraId="3A8EBFDC" w14:textId="77777777" w:rsidTr="00532A3A">
        <w:tc>
          <w:tcPr>
            <w:tcW w:w="2520" w:type="dxa"/>
            <w:hideMark/>
          </w:tcPr>
          <w:p w14:paraId="3571EE57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  <w:hideMark/>
          </w:tcPr>
          <w:p w14:paraId="6ED1425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2,402</w:t>
            </w:r>
          </w:p>
        </w:tc>
        <w:tc>
          <w:tcPr>
            <w:tcW w:w="270" w:type="dxa"/>
          </w:tcPr>
          <w:p w14:paraId="6CEBE3EA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0938B35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1,684</w:t>
            </w:r>
          </w:p>
        </w:tc>
        <w:tc>
          <w:tcPr>
            <w:tcW w:w="270" w:type="dxa"/>
          </w:tcPr>
          <w:p w14:paraId="27504C31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4E87C8C5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55" w:type="dxa"/>
          </w:tcPr>
          <w:p w14:paraId="4A2E06A8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  <w:hideMark/>
          </w:tcPr>
          <w:p w14:paraId="62C233B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70" w:type="dxa"/>
          </w:tcPr>
          <w:p w14:paraId="4F48029F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8997E9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467</w:t>
            </w:r>
          </w:p>
        </w:tc>
        <w:tc>
          <w:tcPr>
            <w:tcW w:w="270" w:type="dxa"/>
          </w:tcPr>
          <w:p w14:paraId="539AC8EA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741A9338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4,776</w:t>
            </w:r>
          </w:p>
        </w:tc>
      </w:tr>
      <w:tr w:rsidR="00406C05" w:rsidRPr="00394109" w14:paraId="36E0B636" w14:textId="77777777" w:rsidTr="00532A3A">
        <w:tc>
          <w:tcPr>
            <w:tcW w:w="2520" w:type="dxa"/>
            <w:hideMark/>
          </w:tcPr>
          <w:p w14:paraId="11631FC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712B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(282)</w:t>
            </w:r>
          </w:p>
        </w:tc>
        <w:tc>
          <w:tcPr>
            <w:tcW w:w="270" w:type="dxa"/>
          </w:tcPr>
          <w:p w14:paraId="4A261F98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96E2A3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(299)</w:t>
            </w:r>
          </w:p>
        </w:tc>
        <w:tc>
          <w:tcPr>
            <w:tcW w:w="270" w:type="dxa"/>
          </w:tcPr>
          <w:p w14:paraId="3E814794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3D3BC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255" w:type="dxa"/>
          </w:tcPr>
          <w:p w14:paraId="27FE740B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68BE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232F2B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576F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419C40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417C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(587)</w:t>
            </w:r>
          </w:p>
        </w:tc>
      </w:tr>
      <w:tr w:rsidR="00406C05" w:rsidRPr="00394109" w14:paraId="30655B2C" w14:textId="77777777" w:rsidTr="00532A3A">
        <w:tc>
          <w:tcPr>
            <w:tcW w:w="2520" w:type="dxa"/>
            <w:hideMark/>
          </w:tcPr>
          <w:p w14:paraId="65BB00C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</w:t>
            </w:r>
          </w:p>
          <w:p w14:paraId="5219668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7EFE2B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21,009</w:t>
            </w:r>
          </w:p>
        </w:tc>
        <w:tc>
          <w:tcPr>
            <w:tcW w:w="270" w:type="dxa"/>
          </w:tcPr>
          <w:p w14:paraId="29E9892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3F1BE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4,603</w:t>
            </w:r>
          </w:p>
        </w:tc>
        <w:tc>
          <w:tcPr>
            <w:tcW w:w="270" w:type="dxa"/>
          </w:tcPr>
          <w:p w14:paraId="331DF6A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8C7C8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B92E7D0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883</w:t>
            </w:r>
          </w:p>
        </w:tc>
        <w:tc>
          <w:tcPr>
            <w:tcW w:w="255" w:type="dxa"/>
          </w:tcPr>
          <w:p w14:paraId="7DD41869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B96C1B" w14:textId="77777777" w:rsidR="00406C05" w:rsidRPr="00394109" w:rsidRDefault="003060EC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608</w:t>
            </w:r>
          </w:p>
        </w:tc>
        <w:tc>
          <w:tcPr>
            <w:tcW w:w="270" w:type="dxa"/>
          </w:tcPr>
          <w:p w14:paraId="00751A4F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7EFBA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1,892</w:t>
            </w:r>
          </w:p>
        </w:tc>
        <w:tc>
          <w:tcPr>
            <w:tcW w:w="270" w:type="dxa"/>
          </w:tcPr>
          <w:p w14:paraId="4D88FCED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B5BEB7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28,995</w:t>
            </w:r>
          </w:p>
        </w:tc>
      </w:tr>
      <w:tr w:rsidR="00406C05" w:rsidRPr="00394109" w14:paraId="5CB39962" w14:textId="77777777" w:rsidTr="00532A3A">
        <w:tc>
          <w:tcPr>
            <w:tcW w:w="2520" w:type="dxa"/>
            <w:hideMark/>
          </w:tcPr>
          <w:p w14:paraId="3B677523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B058481" w14:textId="22D29D30" w:rsidR="00406C05" w:rsidRPr="00394109" w:rsidRDefault="00B66F39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2,45</w:t>
            </w:r>
            <w:r w:rsidR="002737DB" w:rsidRPr="00394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6DB8F29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3FB816" w14:textId="1FAB8096" w:rsidR="00406C05" w:rsidRPr="00394109" w:rsidRDefault="00B66F39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1,685</w:t>
            </w:r>
          </w:p>
        </w:tc>
        <w:tc>
          <w:tcPr>
            <w:tcW w:w="270" w:type="dxa"/>
          </w:tcPr>
          <w:p w14:paraId="0686226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2E26703" w14:textId="4600FE8F" w:rsidR="00406C05" w:rsidRPr="00394109" w:rsidRDefault="00B66F39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70" w:type="dxa"/>
            <w:gridSpan w:val="2"/>
          </w:tcPr>
          <w:p w14:paraId="2296D4A1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67E59B" w14:textId="46C7780E" w:rsidR="00406C05" w:rsidRPr="00394109" w:rsidRDefault="003060EC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270" w:type="dxa"/>
          </w:tcPr>
          <w:p w14:paraId="1FE018D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326C0E8" w14:textId="04E4FFD3" w:rsidR="00406C05" w:rsidRPr="00394109" w:rsidRDefault="006358C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270" w:type="dxa"/>
          </w:tcPr>
          <w:p w14:paraId="30C37054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B91DA8" w14:textId="6036FCC5" w:rsidR="00406C05" w:rsidRPr="00394109" w:rsidRDefault="006358C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4,79</w:t>
            </w:r>
            <w:r w:rsidR="002737DB" w:rsidRPr="00394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06C05" w:rsidRPr="00394109" w14:paraId="328AFDDD" w14:textId="77777777" w:rsidTr="00532A3A">
        <w:tc>
          <w:tcPr>
            <w:tcW w:w="2520" w:type="dxa"/>
            <w:hideMark/>
          </w:tcPr>
          <w:p w14:paraId="71103F42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AE15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70" w:type="dxa"/>
          </w:tcPr>
          <w:p w14:paraId="19BE0CB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A549F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14:paraId="608D1B92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98A4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  <w:gridSpan w:val="2"/>
          </w:tcPr>
          <w:p w14:paraId="415794E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67FE" w14:textId="77777777" w:rsidR="00406C05" w:rsidRPr="00394109" w:rsidRDefault="003060EC" w:rsidP="004955CE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14:paraId="16176CF1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2215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3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751752DF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2DA6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(4)</w:t>
            </w:r>
          </w:p>
        </w:tc>
      </w:tr>
      <w:tr w:rsidR="00406C05" w:rsidRPr="00394109" w14:paraId="3C99B793" w14:textId="77777777" w:rsidTr="00532A3A">
        <w:tc>
          <w:tcPr>
            <w:tcW w:w="2520" w:type="dxa"/>
            <w:hideMark/>
          </w:tcPr>
          <w:p w14:paraId="1939E8D8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66CFA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23,46</w:t>
            </w:r>
            <w:r w:rsidR="00DE3B70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4AF89B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3E61C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6,288</w:t>
            </w:r>
          </w:p>
        </w:tc>
        <w:tc>
          <w:tcPr>
            <w:tcW w:w="270" w:type="dxa"/>
          </w:tcPr>
          <w:p w14:paraId="60DFA0D4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9CB24" w14:textId="77777777" w:rsidR="00406C05" w:rsidRPr="00394109" w:rsidRDefault="00B66F39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940</w:t>
            </w:r>
          </w:p>
        </w:tc>
        <w:tc>
          <w:tcPr>
            <w:tcW w:w="270" w:type="dxa"/>
            <w:gridSpan w:val="2"/>
          </w:tcPr>
          <w:p w14:paraId="24631406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3EC0C" w14:textId="77777777" w:rsidR="00406C05" w:rsidRPr="00394109" w:rsidRDefault="003060EC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754</w:t>
            </w:r>
          </w:p>
        </w:tc>
        <w:tc>
          <w:tcPr>
            <w:tcW w:w="270" w:type="dxa"/>
          </w:tcPr>
          <w:p w14:paraId="19832EE0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A08C9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2,344</w:t>
            </w:r>
          </w:p>
        </w:tc>
        <w:tc>
          <w:tcPr>
            <w:tcW w:w="270" w:type="dxa"/>
          </w:tcPr>
          <w:p w14:paraId="0E1FF6D1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63B3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33,7</w:t>
            </w:r>
            <w:r w:rsidR="00DE3B70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</w:p>
        </w:tc>
      </w:tr>
      <w:tr w:rsidR="00253FF4" w:rsidRPr="00394109" w14:paraId="08872274" w14:textId="77777777" w:rsidTr="003630EA">
        <w:trPr>
          <w:trHeight w:val="217"/>
        </w:trPr>
        <w:tc>
          <w:tcPr>
            <w:tcW w:w="2520" w:type="dxa"/>
          </w:tcPr>
          <w:p w14:paraId="70244B74" w14:textId="77777777" w:rsidR="00253FF4" w:rsidRPr="00394109" w:rsidRDefault="00253FF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6FA52A" w14:textId="77777777" w:rsidR="00253FF4" w:rsidRPr="00394109" w:rsidRDefault="00253FF4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45201832" w14:textId="77777777" w:rsidR="00253FF4" w:rsidRPr="00394109" w:rsidRDefault="00253FF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4D0B21" w14:textId="77777777" w:rsidR="00253FF4" w:rsidRPr="00394109" w:rsidRDefault="00253FF4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55B0F071" w14:textId="77777777" w:rsidR="00253FF4" w:rsidRPr="00394109" w:rsidRDefault="00253FF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4F7D8" w14:textId="77777777" w:rsidR="00253FF4" w:rsidRPr="00394109" w:rsidRDefault="00253FF4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gridSpan w:val="2"/>
          </w:tcPr>
          <w:p w14:paraId="59A4D64F" w14:textId="77777777" w:rsidR="00253FF4" w:rsidRPr="00394109" w:rsidRDefault="00253FF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E816C" w14:textId="77777777" w:rsidR="00253FF4" w:rsidRPr="00394109" w:rsidRDefault="00253FF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77E313" w14:textId="77777777" w:rsidR="00253FF4" w:rsidRPr="00394109" w:rsidRDefault="00253FF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4F3DBF" w14:textId="77777777" w:rsidR="00253FF4" w:rsidRPr="00394109" w:rsidRDefault="00253FF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00AD2A" w14:textId="77777777" w:rsidR="00253FF4" w:rsidRPr="00394109" w:rsidRDefault="00253FF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0009DC" w14:textId="77777777" w:rsidR="00253FF4" w:rsidRPr="00394109" w:rsidRDefault="00253FF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06C05" w:rsidRPr="00394109" w14:paraId="55EFC507" w14:textId="77777777" w:rsidTr="00532A3A">
        <w:tc>
          <w:tcPr>
            <w:tcW w:w="2520" w:type="dxa"/>
            <w:hideMark/>
          </w:tcPr>
          <w:p w14:paraId="43417456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  <w:p w14:paraId="4118E9EC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0" w:type="dxa"/>
            <w:vAlign w:val="bottom"/>
          </w:tcPr>
          <w:p w14:paraId="73D2E50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9967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FE010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9A953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61E22C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2E5FC5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1CBB5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CE4D6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F3977F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7ADF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AAE5B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C05" w:rsidRPr="00394109" w14:paraId="53697A0D" w14:textId="77777777" w:rsidTr="00532A3A">
        <w:tc>
          <w:tcPr>
            <w:tcW w:w="2520" w:type="dxa"/>
            <w:hideMark/>
          </w:tcPr>
          <w:p w14:paraId="6A6693ED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hideMark/>
          </w:tcPr>
          <w:p w14:paraId="7C45EAFF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6,601</w:t>
            </w:r>
          </w:p>
        </w:tc>
        <w:tc>
          <w:tcPr>
            <w:tcW w:w="270" w:type="dxa"/>
          </w:tcPr>
          <w:p w14:paraId="21553B2A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hideMark/>
          </w:tcPr>
          <w:p w14:paraId="5DCB7DEB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5,267</w:t>
            </w:r>
          </w:p>
        </w:tc>
        <w:tc>
          <w:tcPr>
            <w:tcW w:w="270" w:type="dxa"/>
          </w:tcPr>
          <w:p w14:paraId="62AA7B08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hideMark/>
          </w:tcPr>
          <w:p w14:paraId="413ED9DE" w14:textId="77777777" w:rsidR="00406C05" w:rsidRPr="00394109" w:rsidRDefault="00687AB8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270" w:type="dxa"/>
            <w:gridSpan w:val="2"/>
          </w:tcPr>
          <w:p w14:paraId="2338EC12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hideMark/>
          </w:tcPr>
          <w:p w14:paraId="59C540E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166</w:t>
            </w:r>
          </w:p>
        </w:tc>
        <w:tc>
          <w:tcPr>
            <w:tcW w:w="270" w:type="dxa"/>
          </w:tcPr>
          <w:p w14:paraId="7F570FD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hideMark/>
          </w:tcPr>
          <w:p w14:paraId="4A07A0F8" w14:textId="77777777" w:rsidR="00406C05" w:rsidRPr="00394109" w:rsidRDefault="007C139A" w:rsidP="004955CE">
            <w:pPr>
              <w:pStyle w:val="BodyText"/>
              <w:tabs>
                <w:tab w:val="clear" w:pos="227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    </w:t>
            </w:r>
            <w:r w:rsidR="00406C05"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1B7194C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hideMark/>
          </w:tcPr>
          <w:p w14:paraId="08522BDD" w14:textId="77777777" w:rsidR="00406C05" w:rsidRPr="00394109" w:rsidRDefault="007C139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</w:t>
            </w:r>
            <w:r w:rsidR="00406C05"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>12,194</w:t>
            </w:r>
          </w:p>
        </w:tc>
      </w:tr>
      <w:tr w:rsidR="00406C05" w:rsidRPr="00394109" w14:paraId="27C1A87D" w14:textId="77777777" w:rsidTr="00253FF4">
        <w:trPr>
          <w:trHeight w:val="263"/>
        </w:trPr>
        <w:tc>
          <w:tcPr>
            <w:tcW w:w="2520" w:type="dxa"/>
            <w:hideMark/>
          </w:tcPr>
          <w:p w14:paraId="107C2A7A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6576D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270" w:type="dxa"/>
          </w:tcPr>
          <w:p w14:paraId="0504A08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9024A8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DAF5E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98E72" w14:textId="77777777" w:rsidR="00406C05" w:rsidRPr="00394109" w:rsidRDefault="00687AB8" w:rsidP="004955CE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37A5CD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985FD" w14:textId="77777777" w:rsidR="00406C05" w:rsidRPr="00394109" w:rsidRDefault="00687AB8" w:rsidP="004955CE">
            <w:pPr>
              <w:pStyle w:val="BodyText"/>
              <w:tabs>
                <w:tab w:val="clear" w:pos="227"/>
                <w:tab w:val="clear" w:pos="454"/>
                <w:tab w:val="decimal" w:pos="43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    </w:t>
            </w:r>
            <w:r w:rsidR="00406C05"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37A636D8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92C0BA" w14:textId="77777777" w:rsidR="00406C05" w:rsidRPr="00394109" w:rsidRDefault="007C139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  </w:t>
            </w:r>
            <w:r w:rsidR="00406C05"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>1,715</w:t>
            </w:r>
            <w:r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270" w:type="dxa"/>
          </w:tcPr>
          <w:p w14:paraId="5EF88B9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11038B" w14:textId="77777777" w:rsidR="00406C05" w:rsidRPr="00394109" w:rsidRDefault="007C139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 xml:space="preserve">     </w:t>
            </w:r>
            <w:r w:rsidR="00406C05" w:rsidRPr="00394109">
              <w:rPr>
                <w:rFonts w:ascii="Angsana New" w:hAnsi="Angsana New"/>
                <w:sz w:val="28"/>
                <w:szCs w:val="28"/>
                <w:lang w:val="en-GB" w:bidi="ar-SA"/>
              </w:rPr>
              <w:t>1,836</w:t>
            </w:r>
          </w:p>
        </w:tc>
      </w:tr>
      <w:tr w:rsidR="00406C05" w:rsidRPr="00394109" w14:paraId="289C7BC7" w14:textId="77777777" w:rsidTr="00532A3A">
        <w:tc>
          <w:tcPr>
            <w:tcW w:w="2520" w:type="dxa"/>
          </w:tcPr>
          <w:p w14:paraId="4B6997B5" w14:textId="77777777" w:rsidR="00406C05" w:rsidRPr="00394109" w:rsidRDefault="00406C05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CEDC921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6,722</w:t>
            </w:r>
          </w:p>
        </w:tc>
        <w:tc>
          <w:tcPr>
            <w:tcW w:w="270" w:type="dxa"/>
          </w:tcPr>
          <w:p w14:paraId="3949D0A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D766F2" w14:textId="77777777" w:rsidR="00406C05" w:rsidRPr="00394109" w:rsidRDefault="006358C1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5,267</w:t>
            </w:r>
          </w:p>
        </w:tc>
        <w:tc>
          <w:tcPr>
            <w:tcW w:w="270" w:type="dxa"/>
          </w:tcPr>
          <w:p w14:paraId="6595338B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E74F56" w14:textId="77777777" w:rsidR="00406C05" w:rsidRPr="00394109" w:rsidRDefault="00687AB8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160</w:t>
            </w:r>
          </w:p>
        </w:tc>
        <w:tc>
          <w:tcPr>
            <w:tcW w:w="270" w:type="dxa"/>
            <w:gridSpan w:val="2"/>
          </w:tcPr>
          <w:p w14:paraId="6FDB6909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F597375" w14:textId="77777777" w:rsidR="00406C05" w:rsidRPr="00394109" w:rsidRDefault="00687AB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    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166</w:t>
            </w:r>
          </w:p>
        </w:tc>
        <w:tc>
          <w:tcPr>
            <w:tcW w:w="270" w:type="dxa"/>
          </w:tcPr>
          <w:p w14:paraId="35AF2CA4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5060F4" w14:textId="77777777" w:rsidR="00406C05" w:rsidRPr="00394109" w:rsidRDefault="007C139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 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1,715</w:t>
            </w:r>
          </w:p>
        </w:tc>
        <w:tc>
          <w:tcPr>
            <w:tcW w:w="270" w:type="dxa"/>
          </w:tcPr>
          <w:p w14:paraId="52A42E28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F8B933D" w14:textId="77777777" w:rsidR="00406C05" w:rsidRPr="00394109" w:rsidRDefault="007C139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 xml:space="preserve">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14,030</w:t>
            </w:r>
          </w:p>
        </w:tc>
      </w:tr>
      <w:tr w:rsidR="004A6DC4" w:rsidRPr="00394109" w14:paraId="693575D3" w14:textId="77777777" w:rsidTr="00021F6B">
        <w:tc>
          <w:tcPr>
            <w:tcW w:w="2520" w:type="dxa"/>
          </w:tcPr>
          <w:p w14:paraId="213B0DC5" w14:textId="77777777" w:rsidR="004A6DC4" w:rsidRPr="00394109" w:rsidRDefault="004A6DC4" w:rsidP="004955C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18BFACE" w14:textId="77777777" w:rsidR="004A6DC4" w:rsidRPr="00394109" w:rsidRDefault="004A6DC4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221B28A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01CB1BCC" w14:textId="77777777" w:rsidR="004A6DC4" w:rsidRPr="00394109" w:rsidRDefault="004A6DC4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67F61568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6A02EBE" w14:textId="77777777" w:rsidR="004A6DC4" w:rsidRPr="00394109" w:rsidRDefault="004A6DC4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</w:tcPr>
          <w:p w14:paraId="2A2E1873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56CBD0F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79DB4A6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8283A17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A4972E0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EC8D238" w14:textId="77777777" w:rsidR="004A6DC4" w:rsidRPr="00394109" w:rsidRDefault="004A6DC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021F6B" w:rsidRPr="00394109" w14:paraId="55E211CF" w14:textId="77777777" w:rsidTr="00021F6B">
        <w:tc>
          <w:tcPr>
            <w:tcW w:w="2520" w:type="dxa"/>
          </w:tcPr>
          <w:p w14:paraId="5D671E0E" w14:textId="77777777" w:rsidR="00021F6B" w:rsidRPr="00394109" w:rsidRDefault="00021F6B" w:rsidP="004955C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7F8F89E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566B712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089CFB5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1F22600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1A8A045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</w:tcPr>
          <w:p w14:paraId="4D1961D7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CB48B9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4EB1D652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77DDF6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6C8AD57F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52D4CA5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021F6B" w:rsidRPr="00394109" w14:paraId="22894D09" w14:textId="77777777" w:rsidTr="00021F6B">
        <w:tc>
          <w:tcPr>
            <w:tcW w:w="2520" w:type="dxa"/>
          </w:tcPr>
          <w:p w14:paraId="1720CDB5" w14:textId="77777777" w:rsidR="00021F6B" w:rsidRPr="00394109" w:rsidRDefault="00021F6B" w:rsidP="004955C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08044F6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33E271A7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2ED6CF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CF36D15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1ACAD13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</w:tcPr>
          <w:p w14:paraId="487881B3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149B06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B8C1DB4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95C6B24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9871B84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F37962E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021F6B" w:rsidRPr="00394109" w14:paraId="438BB70A" w14:textId="77777777" w:rsidTr="00021F6B">
        <w:tc>
          <w:tcPr>
            <w:tcW w:w="2520" w:type="dxa"/>
          </w:tcPr>
          <w:p w14:paraId="28DEDAFD" w14:textId="77777777" w:rsidR="00021F6B" w:rsidRPr="00394109" w:rsidRDefault="00021F6B" w:rsidP="004955C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83E80A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7699017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7C98EA2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A71B33E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6F63BED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</w:tcPr>
          <w:p w14:paraId="2F65A3E1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94CABBA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3D64F93A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BA0D2B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2D98286D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153B676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021F6B" w:rsidRPr="00394109" w14:paraId="6AB30E5F" w14:textId="77777777" w:rsidTr="00021F6B">
        <w:tc>
          <w:tcPr>
            <w:tcW w:w="2520" w:type="dxa"/>
          </w:tcPr>
          <w:p w14:paraId="1966BF1C" w14:textId="77777777" w:rsidR="00021F6B" w:rsidRPr="00394109" w:rsidRDefault="00021F6B" w:rsidP="004955C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5BE4A13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02C7785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4F20123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3224AB2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598643B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</w:tcPr>
          <w:p w14:paraId="224A15E9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F374365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56213290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29D92FB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021C8AC4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C04440B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021F6B" w:rsidRPr="00394109" w14:paraId="3A90460B" w14:textId="77777777" w:rsidTr="00021F6B">
        <w:tc>
          <w:tcPr>
            <w:tcW w:w="2520" w:type="dxa"/>
          </w:tcPr>
          <w:p w14:paraId="35F3104A" w14:textId="77777777" w:rsidR="00021F6B" w:rsidRPr="00394109" w:rsidRDefault="00021F6B" w:rsidP="004955C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8C4C0B9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3F224AE1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19F7321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7D108736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E2014BB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gridSpan w:val="2"/>
          </w:tcPr>
          <w:p w14:paraId="2FC83C5A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2FC00A42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75565D57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D47CADE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</w:tcPr>
          <w:p w14:paraId="163E6EA8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7427EBDC" w14:textId="77777777" w:rsidR="00021F6B" w:rsidRPr="00394109" w:rsidRDefault="00021F6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9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14744" w:rsidRPr="00394109" w14:paraId="52D181EE" w14:textId="77777777" w:rsidTr="00532A3A">
        <w:tc>
          <w:tcPr>
            <w:tcW w:w="2520" w:type="dxa"/>
            <w:vAlign w:val="bottom"/>
          </w:tcPr>
          <w:p w14:paraId="1C620558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2561  </w:t>
            </w:r>
          </w:p>
          <w:p w14:paraId="3873FC12" w14:textId="7773C7FF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549A0B90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A8907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2792BA" w14:textId="77777777" w:rsidR="00914744" w:rsidRPr="00394109" w:rsidRDefault="00914744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4EAD2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92160DE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8DF1AD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7D4932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6DEAB6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D2495F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581BA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5E8998" w14:textId="77777777" w:rsidR="00914744" w:rsidRPr="00394109" w:rsidRDefault="00914744" w:rsidP="004955CE">
            <w:pPr>
              <w:tabs>
                <w:tab w:val="clear" w:pos="227"/>
                <w:tab w:val="clear" w:pos="454"/>
                <w:tab w:val="clear" w:pos="680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06C05" w:rsidRPr="00394109" w14:paraId="32D2ADAD" w14:textId="77777777" w:rsidTr="00532A3A">
        <w:tc>
          <w:tcPr>
            <w:tcW w:w="2520" w:type="dxa"/>
            <w:hideMark/>
          </w:tcPr>
          <w:p w14:paraId="1E7B4F55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hideMark/>
          </w:tcPr>
          <w:p w14:paraId="7B9F241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6,187</w:t>
            </w:r>
          </w:p>
        </w:tc>
        <w:tc>
          <w:tcPr>
            <w:tcW w:w="270" w:type="dxa"/>
          </w:tcPr>
          <w:p w14:paraId="2338EA70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A13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4,010</w:t>
            </w:r>
          </w:p>
        </w:tc>
        <w:tc>
          <w:tcPr>
            <w:tcW w:w="270" w:type="dxa"/>
          </w:tcPr>
          <w:p w14:paraId="1CE42668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77A232A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118</w:t>
            </w:r>
          </w:p>
        </w:tc>
        <w:tc>
          <w:tcPr>
            <w:tcW w:w="270" w:type="dxa"/>
            <w:gridSpan w:val="2"/>
          </w:tcPr>
          <w:p w14:paraId="247F2151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C2DEDAD" w14:textId="4E85B8BD" w:rsidR="00406C05" w:rsidRPr="00394109" w:rsidRDefault="004A6DC4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</w:tcPr>
          <w:p w14:paraId="4903EA1A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638C2A2" w14:textId="77777777" w:rsidR="00406C05" w:rsidRPr="00394109" w:rsidRDefault="008D43D1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8F9CD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3281A639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10,315</w:t>
            </w:r>
          </w:p>
        </w:tc>
      </w:tr>
      <w:tr w:rsidR="00406C05" w:rsidRPr="00394109" w14:paraId="4BD5A602" w14:textId="77777777" w:rsidTr="00532A3A">
        <w:tc>
          <w:tcPr>
            <w:tcW w:w="2520" w:type="dxa"/>
            <w:hideMark/>
          </w:tcPr>
          <w:p w14:paraId="575D9EF0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A735E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270" w:type="dxa"/>
          </w:tcPr>
          <w:p w14:paraId="52CBBB2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D7B802" w14:textId="77777777" w:rsidR="00406C05" w:rsidRPr="00394109" w:rsidRDefault="008D43D1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ABB13B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EF6DF3" w14:textId="77777777" w:rsidR="00406C05" w:rsidRPr="00394109" w:rsidRDefault="008D43D1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D59FEC3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8F3F80" w14:textId="77777777" w:rsidR="00406C05" w:rsidRPr="00394109" w:rsidRDefault="007C139A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="00406C05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840856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40A860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  <w:tc>
          <w:tcPr>
            <w:tcW w:w="270" w:type="dxa"/>
          </w:tcPr>
          <w:p w14:paraId="7188629C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3BDE8E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1,337</w:t>
            </w:r>
          </w:p>
        </w:tc>
      </w:tr>
      <w:tr w:rsidR="00406C05" w:rsidRPr="00394109" w14:paraId="21BFAFB2" w14:textId="77777777" w:rsidTr="00532A3A">
        <w:tc>
          <w:tcPr>
            <w:tcW w:w="2520" w:type="dxa"/>
          </w:tcPr>
          <w:p w14:paraId="5E4E6BF3" w14:textId="77777777" w:rsidR="00406C05" w:rsidRPr="00394109" w:rsidRDefault="00406C05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901F39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6,276</w:t>
            </w:r>
          </w:p>
        </w:tc>
        <w:tc>
          <w:tcPr>
            <w:tcW w:w="270" w:type="dxa"/>
          </w:tcPr>
          <w:p w14:paraId="110A8E4C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D01C31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4,010</w:t>
            </w:r>
          </w:p>
        </w:tc>
        <w:tc>
          <w:tcPr>
            <w:tcW w:w="270" w:type="dxa"/>
          </w:tcPr>
          <w:p w14:paraId="27A71C25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EF891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  <w:gridSpan w:val="2"/>
          </w:tcPr>
          <w:p w14:paraId="106BF6EE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ECB053" w14:textId="77777777" w:rsidR="00406C05" w:rsidRPr="00394109" w:rsidRDefault="007C139A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</w:t>
            </w:r>
            <w:r w:rsidR="00406C0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352BE8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E22F4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1,248</w:t>
            </w:r>
          </w:p>
        </w:tc>
        <w:tc>
          <w:tcPr>
            <w:tcW w:w="270" w:type="dxa"/>
          </w:tcPr>
          <w:p w14:paraId="6D3BD7D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BD4E771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11,652</w:t>
            </w:r>
          </w:p>
        </w:tc>
      </w:tr>
      <w:tr w:rsidR="00406C05" w:rsidRPr="00394109" w14:paraId="287119A2" w14:textId="77777777" w:rsidTr="003630EA">
        <w:trPr>
          <w:trHeight w:val="269"/>
        </w:trPr>
        <w:tc>
          <w:tcPr>
            <w:tcW w:w="2520" w:type="dxa"/>
          </w:tcPr>
          <w:p w14:paraId="51C40ABE" w14:textId="77777777" w:rsidR="00406C05" w:rsidRPr="00394109" w:rsidRDefault="00406C05" w:rsidP="004955CE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CF503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FB053B2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7CB2D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68A4C66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1B0BB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4005E14E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1526A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3E387A0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6B3CF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9BCC5E5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B6CA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06C05" w:rsidRPr="00394109" w14:paraId="1ECC6BED" w14:textId="77777777" w:rsidTr="00532A3A">
        <w:tc>
          <w:tcPr>
            <w:tcW w:w="2520" w:type="dxa"/>
            <w:hideMark/>
          </w:tcPr>
          <w:p w14:paraId="15F122D0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5ED13990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9A256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999CF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75A3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BCC971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88EF9C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5CFB60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48B8F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0AC630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20617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907459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06C05" w:rsidRPr="00394109" w14:paraId="2BFE1EA4" w14:textId="77777777" w:rsidTr="00532A3A">
        <w:tc>
          <w:tcPr>
            <w:tcW w:w="2520" w:type="dxa"/>
            <w:hideMark/>
          </w:tcPr>
          <w:p w14:paraId="235524A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146C3EC4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4,5</w:t>
            </w:r>
            <w:r w:rsidR="008D43D1" w:rsidRPr="00394109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14:paraId="17B090BD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AD6A97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2,718</w:t>
            </w:r>
          </w:p>
        </w:tc>
        <w:tc>
          <w:tcPr>
            <w:tcW w:w="270" w:type="dxa"/>
          </w:tcPr>
          <w:p w14:paraId="76DF0B1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B8F194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70" w:type="dxa"/>
            <w:gridSpan w:val="2"/>
          </w:tcPr>
          <w:p w14:paraId="0318A997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2EABC4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6D807AF5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4FA0A67" w14:textId="77777777" w:rsidR="00406C05" w:rsidRPr="00394109" w:rsidRDefault="008D43D1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4B668D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6E05EF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2E666B0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7,38</w:t>
            </w:r>
            <w:r w:rsidR="008D43D1" w:rsidRPr="0039410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406C05" w:rsidRPr="00394109" w14:paraId="00D9AFA2" w14:textId="77777777" w:rsidTr="00532A3A">
        <w:tc>
          <w:tcPr>
            <w:tcW w:w="2520" w:type="dxa"/>
            <w:hideMark/>
          </w:tcPr>
          <w:p w14:paraId="4EEA55F7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0BD26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70" w:type="dxa"/>
          </w:tcPr>
          <w:p w14:paraId="44951B2B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401B96" w14:textId="77777777" w:rsidR="00406C05" w:rsidRPr="00394109" w:rsidRDefault="008D43D1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B668D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6F1099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DCA5E1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37D4A2F2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C01A4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757E7B6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612A21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3,796</w:t>
            </w:r>
          </w:p>
        </w:tc>
        <w:tc>
          <w:tcPr>
            <w:tcW w:w="270" w:type="dxa"/>
          </w:tcPr>
          <w:p w14:paraId="6499F4F3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6FAA1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3,853</w:t>
            </w:r>
          </w:p>
        </w:tc>
      </w:tr>
      <w:tr w:rsidR="00406C05" w:rsidRPr="00394109" w14:paraId="7EF61D6B" w14:textId="77777777" w:rsidTr="004A6DC4">
        <w:trPr>
          <w:trHeight w:val="395"/>
        </w:trPr>
        <w:tc>
          <w:tcPr>
            <w:tcW w:w="2520" w:type="dxa"/>
          </w:tcPr>
          <w:p w14:paraId="3A3395B9" w14:textId="77777777" w:rsidR="00406C05" w:rsidRPr="00394109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39E33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4,5</w:t>
            </w:r>
            <w:r w:rsidR="008D43D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77</w:t>
            </w:r>
          </w:p>
        </w:tc>
        <w:tc>
          <w:tcPr>
            <w:tcW w:w="270" w:type="dxa"/>
          </w:tcPr>
          <w:p w14:paraId="6DD900C3" w14:textId="77777777" w:rsidR="00406C05" w:rsidRPr="00394109" w:rsidRDefault="00406C0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F2ACE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2,718</w:t>
            </w:r>
          </w:p>
        </w:tc>
        <w:tc>
          <w:tcPr>
            <w:tcW w:w="270" w:type="dxa"/>
          </w:tcPr>
          <w:p w14:paraId="301A0551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BE27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  <w:gridSpan w:val="2"/>
          </w:tcPr>
          <w:p w14:paraId="5B6DD42E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71C5D9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270" w:type="dxa"/>
          </w:tcPr>
          <w:p w14:paraId="6ABFE734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599C5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3,796</w:t>
            </w:r>
          </w:p>
        </w:tc>
        <w:tc>
          <w:tcPr>
            <w:tcW w:w="270" w:type="dxa"/>
          </w:tcPr>
          <w:p w14:paraId="5AB8F946" w14:textId="77777777" w:rsidR="00406C05" w:rsidRPr="00394109" w:rsidRDefault="00406C05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3FE30D" w14:textId="77777777" w:rsidR="00406C05" w:rsidRPr="00394109" w:rsidRDefault="004B668D" w:rsidP="004955C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11,23</w:t>
            </w:r>
            <w:r w:rsidR="008D43D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</w:tbl>
    <w:p w14:paraId="42D39ED0" w14:textId="77777777" w:rsidR="00406C05" w:rsidRPr="00394109" w:rsidRDefault="00406C05" w:rsidP="004955CE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16BC7614" w14:textId="07224D46" w:rsidR="001C5E02" w:rsidRPr="00394109" w:rsidRDefault="00783F83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t>ราคาทรัพย์สินของ</w:t>
      </w:r>
      <w:r w:rsidR="00741D15" w:rsidRPr="00394109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บริษัทก่อนหักค่าเสื่อมราคาสะสมของอุปกรณ์ ซึ่งได้คิดค่าเสื่อมราคาเต็มจำนวนแล้ว แต่ยังคงใช้งานจนถึง ณ วันที่ </w:t>
      </w:r>
      <w:r w:rsidRPr="00394109">
        <w:rPr>
          <w:rFonts w:asciiTheme="majorBidi" w:hAnsiTheme="majorBidi" w:cstheme="majorBidi"/>
          <w:sz w:val="28"/>
          <w:szCs w:val="28"/>
        </w:rPr>
        <w:t xml:space="preserve">31 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94109">
        <w:rPr>
          <w:rFonts w:asciiTheme="majorBidi" w:hAnsiTheme="majorBidi" w:cstheme="majorBidi"/>
          <w:sz w:val="28"/>
          <w:szCs w:val="28"/>
        </w:rPr>
        <w:t>25</w:t>
      </w:r>
      <w:r w:rsidR="004954D9" w:rsidRPr="00394109">
        <w:rPr>
          <w:rFonts w:asciiTheme="majorBidi" w:hAnsiTheme="majorBidi" w:cstheme="majorBidi"/>
          <w:sz w:val="28"/>
          <w:szCs w:val="28"/>
        </w:rPr>
        <w:t>6</w:t>
      </w:r>
      <w:r w:rsidR="00117649" w:rsidRPr="00394109">
        <w:rPr>
          <w:rFonts w:asciiTheme="majorBidi" w:hAnsiTheme="majorBidi" w:cstheme="majorBidi"/>
          <w:sz w:val="28"/>
          <w:szCs w:val="28"/>
        </w:rPr>
        <w:t>2</w:t>
      </w:r>
      <w:r w:rsidRPr="00394109">
        <w:rPr>
          <w:rFonts w:asciiTheme="majorBidi" w:hAnsiTheme="majorBidi" w:cstheme="majorBidi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r w:rsidR="004A6DC4" w:rsidRPr="00394109">
        <w:rPr>
          <w:rFonts w:asciiTheme="majorBidi" w:hAnsiTheme="majorBidi" w:cstheme="majorBidi"/>
          <w:sz w:val="28"/>
          <w:szCs w:val="28"/>
        </w:rPr>
        <w:t>40.85</w:t>
      </w:r>
      <w:r w:rsidR="00AF2B90" w:rsidRPr="00394109">
        <w:rPr>
          <w:rFonts w:asciiTheme="majorBidi" w:hAnsiTheme="majorBidi" w:cstheme="majorBidi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84E57" w:rsidRPr="0039410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84E57" w:rsidRPr="00394109">
        <w:rPr>
          <w:rFonts w:asciiTheme="majorBidi" w:hAnsiTheme="majorBidi" w:cstheme="majorBidi"/>
          <w:sz w:val="28"/>
          <w:szCs w:val="28"/>
        </w:rPr>
        <w:t xml:space="preserve">29.14 </w:t>
      </w:r>
      <w:r w:rsidR="00C84E57" w:rsidRPr="00394109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A6DC4" w:rsidRPr="00394109">
        <w:rPr>
          <w:rFonts w:asciiTheme="majorBidi" w:hAnsiTheme="majorBidi" w:cstheme="majorBidi"/>
          <w:sz w:val="28"/>
          <w:szCs w:val="28"/>
        </w:rPr>
        <w:t xml:space="preserve"> </w:t>
      </w:r>
      <w:r w:rsidR="004A6DC4" w:rsidRPr="00394109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C84E57" w:rsidRPr="00394109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94109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954D9" w:rsidRPr="00394109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117649" w:rsidRPr="00394109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394109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741D15" w:rsidRPr="00394109">
        <w:rPr>
          <w:rFonts w:asciiTheme="majorBidi" w:hAnsiTheme="majorBidi" w:cstheme="majorBidi"/>
          <w:i/>
          <w:iCs/>
          <w:sz w:val="28"/>
          <w:szCs w:val="28"/>
        </w:rPr>
        <w:t xml:space="preserve">31.15 </w:t>
      </w:r>
      <w:r w:rsidR="00741D15" w:rsidRPr="0039410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4A6DC4" w:rsidRPr="003941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41D15" w:rsidRPr="00394109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117649" w:rsidRPr="00394109">
        <w:rPr>
          <w:rFonts w:asciiTheme="majorBidi" w:hAnsiTheme="majorBidi" w:cstheme="majorBidi"/>
          <w:i/>
          <w:iCs/>
          <w:sz w:val="28"/>
          <w:szCs w:val="28"/>
        </w:rPr>
        <w:t>20.65</w:t>
      </w:r>
      <w:r w:rsidRPr="00394109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A26734" w:rsidRPr="00394109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26734" w:rsidRPr="00394109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394109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13E0D7A" w14:textId="77777777" w:rsidR="00EC27BA" w:rsidRPr="00394109" w:rsidRDefault="00EC27BA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70A9A55" w14:textId="77777777" w:rsidR="002414D2" w:rsidRPr="00394109" w:rsidRDefault="002414D2" w:rsidP="004955CE">
      <w:pPr>
        <w:pStyle w:val="Heading6"/>
        <w:tabs>
          <w:tab w:val="left" w:pos="360"/>
          <w:tab w:val="left" w:pos="540"/>
        </w:tabs>
        <w:jc w:val="thaiDistribute"/>
        <w:rPr>
          <w:rFonts w:ascii="Angsana New" w:hAnsi="Angsana New"/>
          <w:lang w:val="en-US"/>
        </w:rPr>
      </w:pPr>
      <w:r w:rsidRPr="00394109">
        <w:rPr>
          <w:rFonts w:ascii="Angsana New" w:hAnsi="Angsana New"/>
          <w:sz w:val="28"/>
          <w:szCs w:val="28"/>
          <w:lang w:val="en-US"/>
        </w:rPr>
        <w:t xml:space="preserve">13 </w:t>
      </w:r>
      <w:r w:rsidR="001C5E02" w:rsidRPr="00394109">
        <w:rPr>
          <w:rFonts w:ascii="Angsana New" w:hAnsi="Angsana New"/>
          <w:sz w:val="28"/>
          <w:szCs w:val="28"/>
          <w:cs/>
          <w:lang w:val="en-US"/>
        </w:rPr>
        <w:t xml:space="preserve">    </w:t>
      </w:r>
      <w:r w:rsidR="001C5E02" w:rsidRPr="00394109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207F6F" w:rsidRPr="00394109">
        <w:rPr>
          <w:rFonts w:ascii="Angsana New" w:hAnsi="Angsana New"/>
          <w:sz w:val="28"/>
          <w:szCs w:val="28"/>
          <w:cs/>
          <w:lang w:val="en-US"/>
        </w:rPr>
        <w:t>ค่าค</w:t>
      </w:r>
      <w:r w:rsidR="00D91E68" w:rsidRPr="00394109">
        <w:rPr>
          <w:rFonts w:ascii="Angsana New" w:hAnsi="Angsana New"/>
          <w:sz w:val="28"/>
          <w:szCs w:val="28"/>
          <w:cs/>
          <w:lang w:val="en-US"/>
        </w:rPr>
        <w:t>ว</w:t>
      </w:r>
      <w:r w:rsidR="00207F6F" w:rsidRPr="00394109">
        <w:rPr>
          <w:rFonts w:ascii="Angsana New" w:hAnsi="Angsana New"/>
          <w:sz w:val="28"/>
          <w:szCs w:val="28"/>
          <w:cs/>
          <w:lang w:val="en-US"/>
        </w:rPr>
        <w:t>ามนิยม</w:t>
      </w:r>
    </w:p>
    <w:p w14:paraId="4CCF8A24" w14:textId="77777777" w:rsidR="00207F6F" w:rsidRPr="00394109" w:rsidRDefault="00207F6F" w:rsidP="00495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394109">
        <w:rPr>
          <w:rFonts w:ascii="Angsana New" w:hAnsi="Angsana New"/>
          <w:sz w:val="20"/>
          <w:szCs w:val="20"/>
          <w:cs/>
          <w:lang w:eastAsia="x-none"/>
        </w:rPr>
        <w:tab/>
      </w: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0"/>
        <w:gridCol w:w="807"/>
        <w:gridCol w:w="1108"/>
        <w:gridCol w:w="263"/>
        <w:gridCol w:w="1146"/>
        <w:gridCol w:w="323"/>
        <w:gridCol w:w="1075"/>
        <w:gridCol w:w="323"/>
        <w:gridCol w:w="1103"/>
      </w:tblGrid>
      <w:tr w:rsidR="00207F6F" w:rsidRPr="00394109" w14:paraId="154F2527" w14:textId="77777777" w:rsidTr="00A153F5">
        <w:trPr>
          <w:trHeight w:hRule="exact" w:val="374"/>
        </w:trPr>
        <w:tc>
          <w:tcPr>
            <w:tcW w:w="1632" w:type="pct"/>
          </w:tcPr>
          <w:p w14:paraId="50F36A0F" w14:textId="77777777" w:rsidR="00207F6F" w:rsidRPr="00394109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25389944" w14:textId="77777777" w:rsidR="00207F6F" w:rsidRPr="00394109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pct"/>
            <w:gridSpan w:val="3"/>
          </w:tcPr>
          <w:p w14:paraId="075C9B0D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pct"/>
          </w:tcPr>
          <w:p w14:paraId="06B4F0EE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pct"/>
            <w:gridSpan w:val="3"/>
          </w:tcPr>
          <w:p w14:paraId="668B9E92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F6F" w:rsidRPr="00394109" w14:paraId="177005E8" w14:textId="77777777" w:rsidTr="00A153F5">
        <w:trPr>
          <w:trHeight w:hRule="exact" w:val="374"/>
        </w:trPr>
        <w:tc>
          <w:tcPr>
            <w:tcW w:w="1632" w:type="pct"/>
          </w:tcPr>
          <w:p w14:paraId="1851020B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76C80E4C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7" w:type="pct"/>
          </w:tcPr>
          <w:p w14:paraId="73D9838D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pct"/>
          </w:tcPr>
          <w:p w14:paraId="7A98A17E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4C7866EB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7" w:type="pct"/>
          </w:tcPr>
          <w:p w14:paraId="421120DC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26266972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7" w:type="pct"/>
          </w:tcPr>
          <w:p w14:paraId="2AA805DE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0AF5EC1F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07F6F" w:rsidRPr="00394109" w14:paraId="68E6B4EF" w14:textId="77777777" w:rsidTr="00A26734">
        <w:trPr>
          <w:trHeight w:hRule="exact" w:val="374"/>
        </w:trPr>
        <w:tc>
          <w:tcPr>
            <w:tcW w:w="1632" w:type="pct"/>
          </w:tcPr>
          <w:p w14:paraId="3F9F41F0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5BB177EA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26" w:type="pct"/>
            <w:gridSpan w:val="7"/>
          </w:tcPr>
          <w:p w14:paraId="42524325" w14:textId="77777777" w:rsidR="00207F6F" w:rsidRPr="00394109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7F6F" w:rsidRPr="00394109" w14:paraId="68238785" w14:textId="77777777" w:rsidTr="00A153F5">
        <w:trPr>
          <w:trHeight w:hRule="exact" w:val="374"/>
        </w:trPr>
        <w:tc>
          <w:tcPr>
            <w:tcW w:w="1632" w:type="pct"/>
          </w:tcPr>
          <w:p w14:paraId="75B83480" w14:textId="77777777" w:rsidR="00207F6F" w:rsidRPr="00394109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42" w:type="pct"/>
          </w:tcPr>
          <w:p w14:paraId="36C3001F" w14:textId="77777777" w:rsidR="00207F6F" w:rsidRPr="00394109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7" w:type="pct"/>
          </w:tcPr>
          <w:p w14:paraId="71E87535" w14:textId="77777777" w:rsidR="00207F6F" w:rsidRPr="00394109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144" w:type="pct"/>
          </w:tcPr>
          <w:p w14:paraId="7DE56B2F" w14:textId="77777777" w:rsidR="00207F6F" w:rsidRPr="00394109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654DF0DE" w14:textId="77777777" w:rsidR="00207F6F" w:rsidRPr="00394109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177" w:type="pct"/>
          </w:tcPr>
          <w:p w14:paraId="7A1E6C28" w14:textId="77777777" w:rsidR="00207F6F" w:rsidRPr="00394109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</w:tcPr>
          <w:p w14:paraId="7C282FDE" w14:textId="77777777" w:rsidR="00207F6F" w:rsidRPr="00394109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177" w:type="pct"/>
          </w:tcPr>
          <w:p w14:paraId="2CC142DF" w14:textId="77777777" w:rsidR="00207F6F" w:rsidRPr="00394109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604" w:type="pct"/>
          </w:tcPr>
          <w:p w14:paraId="0D2F3C28" w14:textId="77777777" w:rsidR="00207F6F" w:rsidRPr="00394109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</w:tr>
      <w:tr w:rsidR="00307B6A" w:rsidRPr="00394109" w14:paraId="7577076F" w14:textId="77777777" w:rsidTr="00A153F5">
        <w:trPr>
          <w:trHeight w:hRule="exact" w:val="374"/>
        </w:trPr>
        <w:tc>
          <w:tcPr>
            <w:tcW w:w="1632" w:type="pct"/>
          </w:tcPr>
          <w:p w14:paraId="3612F3FA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442" w:type="pct"/>
          </w:tcPr>
          <w:p w14:paraId="10267E90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2FD20B64" w14:textId="6542A949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44" w:type="pct"/>
          </w:tcPr>
          <w:p w14:paraId="280BD432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68D845F9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4C014A0E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</w:tcPr>
          <w:p w14:paraId="6882EACD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0176B403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604" w:type="pct"/>
          </w:tcPr>
          <w:p w14:paraId="41E47C08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307B6A" w:rsidRPr="00394109" w14:paraId="42E43561" w14:textId="77777777" w:rsidTr="00A153F5">
        <w:trPr>
          <w:trHeight w:hRule="exact" w:val="374"/>
        </w:trPr>
        <w:tc>
          <w:tcPr>
            <w:tcW w:w="1632" w:type="pct"/>
          </w:tcPr>
          <w:p w14:paraId="72653265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442" w:type="pct"/>
          </w:tcPr>
          <w:p w14:paraId="2F4B3D4F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607" w:type="pct"/>
          </w:tcPr>
          <w:p w14:paraId="747BD9D6" w14:textId="67E38D12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E60D449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73BCE3EF" w14:textId="44F34FF4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77" w:type="pct"/>
          </w:tcPr>
          <w:p w14:paraId="30814BD9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</w:tcPr>
          <w:p w14:paraId="6B479FC4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35C91D89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604" w:type="pct"/>
          </w:tcPr>
          <w:p w14:paraId="7F7EEA01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307B6A" w:rsidRPr="00394109" w14:paraId="7603499C" w14:textId="77777777" w:rsidTr="00A153F5">
        <w:trPr>
          <w:trHeight w:hRule="exact" w:val="374"/>
        </w:trPr>
        <w:tc>
          <w:tcPr>
            <w:tcW w:w="1632" w:type="pct"/>
          </w:tcPr>
          <w:p w14:paraId="47E09E62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442" w:type="pct"/>
          </w:tcPr>
          <w:p w14:paraId="0F28EEC5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305CB4E3" w14:textId="1EFB0C7C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44" w:type="pct"/>
          </w:tcPr>
          <w:p w14:paraId="6F944094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257E5EFC" w14:textId="3FEA8DF0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77" w:type="pct"/>
          </w:tcPr>
          <w:p w14:paraId="7C0EAEB4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5A512254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759EE2EE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6B74AC4F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307B6A" w:rsidRPr="00394109" w14:paraId="1315D96E" w14:textId="77777777" w:rsidTr="00A153F5">
        <w:trPr>
          <w:trHeight w:hRule="exact" w:val="300"/>
        </w:trPr>
        <w:tc>
          <w:tcPr>
            <w:tcW w:w="1632" w:type="pct"/>
          </w:tcPr>
          <w:p w14:paraId="502536BE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2" w:type="pct"/>
          </w:tcPr>
          <w:p w14:paraId="3EB1E972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4A558CC3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4F05E038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2F7793D8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" w:type="pct"/>
          </w:tcPr>
          <w:p w14:paraId="196F9499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68A45DDD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" w:type="pct"/>
          </w:tcPr>
          <w:p w14:paraId="04B1CE8A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344D4326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7B6A" w:rsidRPr="00394109" w14:paraId="07E492A4" w14:textId="77777777" w:rsidTr="00A153F5">
        <w:trPr>
          <w:trHeight w:hRule="exact" w:val="374"/>
        </w:trPr>
        <w:tc>
          <w:tcPr>
            <w:tcW w:w="1632" w:type="pct"/>
          </w:tcPr>
          <w:p w14:paraId="4FD2A242" w14:textId="04A1137F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442" w:type="pct"/>
          </w:tcPr>
          <w:p w14:paraId="5EA791F8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D97C8AF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22FAC980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0A110ADF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" w:type="pct"/>
          </w:tcPr>
          <w:p w14:paraId="4ADAB88B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43E69ACA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" w:type="pct"/>
          </w:tcPr>
          <w:p w14:paraId="00CD1F9D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4" w:type="pct"/>
          </w:tcPr>
          <w:p w14:paraId="5842708C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7B6A" w:rsidRPr="00394109" w14:paraId="296BA25D" w14:textId="77777777" w:rsidTr="00A153F5">
        <w:trPr>
          <w:trHeight w:hRule="exact" w:val="374"/>
        </w:trPr>
        <w:tc>
          <w:tcPr>
            <w:tcW w:w="1632" w:type="pct"/>
          </w:tcPr>
          <w:p w14:paraId="37839B99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42" w:type="pct"/>
          </w:tcPr>
          <w:p w14:paraId="4EF511A0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2AB2072F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ACA6AAC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</w:tcPr>
          <w:p w14:paraId="126AFEBC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7" w:type="pct"/>
          </w:tcPr>
          <w:p w14:paraId="2DBB3941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2904CFB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74E5EEE7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</w:tcPr>
          <w:p w14:paraId="340B1D31" w14:textId="77777777" w:rsidR="00307B6A" w:rsidRPr="00394109" w:rsidRDefault="00307B6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7B6A" w:rsidRPr="00394109" w14:paraId="19A18CDA" w14:textId="77777777" w:rsidTr="00A153F5">
        <w:trPr>
          <w:trHeight w:hRule="exact" w:val="374"/>
        </w:trPr>
        <w:tc>
          <w:tcPr>
            <w:tcW w:w="1632" w:type="pct"/>
          </w:tcPr>
          <w:p w14:paraId="2140A127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442" w:type="pct"/>
          </w:tcPr>
          <w:p w14:paraId="47732711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7AE7F1C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4" w:type="pct"/>
          </w:tcPr>
          <w:p w14:paraId="6C4F1708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31338126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1FEE505F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148DFD85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264382DA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6FFAD21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307B6A" w:rsidRPr="00394109" w14:paraId="3915DFFA" w14:textId="77777777" w:rsidTr="00A153F5">
        <w:trPr>
          <w:trHeight w:hRule="exact" w:val="374"/>
        </w:trPr>
        <w:tc>
          <w:tcPr>
            <w:tcW w:w="1632" w:type="pct"/>
          </w:tcPr>
          <w:p w14:paraId="65A55412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2" w:type="pct"/>
          </w:tcPr>
          <w:p w14:paraId="12971E51" w14:textId="77777777" w:rsidR="00307B6A" w:rsidRPr="00394109" w:rsidRDefault="00307B6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4A72D2DB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        -</w:t>
            </w:r>
          </w:p>
        </w:tc>
        <w:tc>
          <w:tcPr>
            <w:tcW w:w="144" w:type="pct"/>
          </w:tcPr>
          <w:p w14:paraId="320FF5B3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29519B36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3ABC2F86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</w:tcPr>
          <w:p w14:paraId="6077F767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755B0E72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4146180F" w14:textId="77777777" w:rsidR="00307B6A" w:rsidRPr="00394109" w:rsidRDefault="00307B6A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</w:tbl>
    <w:p w14:paraId="44E1174A" w14:textId="3D90E7B3" w:rsidR="006810AC" w:rsidRDefault="006810AC" w:rsidP="00495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rPr>
          <w:rFonts w:ascii="Angsana New" w:hAnsi="Angsana New"/>
          <w:sz w:val="20"/>
          <w:szCs w:val="20"/>
          <w:lang w:eastAsia="x-none"/>
        </w:rPr>
      </w:pPr>
    </w:p>
    <w:p w14:paraId="7B15A0A1" w14:textId="77777777" w:rsidR="00A153F5" w:rsidRPr="00394109" w:rsidRDefault="00A153F5" w:rsidP="00495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706"/>
        <w:rPr>
          <w:rFonts w:ascii="Angsana New" w:hAnsi="Angsana New"/>
          <w:sz w:val="20"/>
          <w:szCs w:val="20"/>
          <w:lang w:eastAsia="x-none"/>
        </w:rPr>
      </w:pP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0"/>
        <w:gridCol w:w="807"/>
        <w:gridCol w:w="1108"/>
        <w:gridCol w:w="263"/>
        <w:gridCol w:w="1146"/>
        <w:gridCol w:w="323"/>
        <w:gridCol w:w="1075"/>
        <w:gridCol w:w="323"/>
        <w:gridCol w:w="1103"/>
      </w:tblGrid>
      <w:tr w:rsidR="00A26734" w:rsidRPr="00394109" w14:paraId="43079833" w14:textId="77777777" w:rsidTr="00A153F5">
        <w:trPr>
          <w:trHeight w:hRule="exact" w:val="374"/>
        </w:trPr>
        <w:tc>
          <w:tcPr>
            <w:tcW w:w="1632" w:type="pct"/>
          </w:tcPr>
          <w:p w14:paraId="56D2EA4B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74731530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9" w:type="pct"/>
            <w:gridSpan w:val="3"/>
          </w:tcPr>
          <w:p w14:paraId="7E00B963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7" w:type="pct"/>
          </w:tcPr>
          <w:p w14:paraId="7CD4FAFB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1" w:type="pct"/>
            <w:gridSpan w:val="3"/>
          </w:tcPr>
          <w:p w14:paraId="11AD5E4E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734" w:rsidRPr="00394109" w14:paraId="7BF7983B" w14:textId="77777777" w:rsidTr="00A153F5">
        <w:trPr>
          <w:trHeight w:hRule="exact" w:val="374"/>
        </w:trPr>
        <w:tc>
          <w:tcPr>
            <w:tcW w:w="1632" w:type="pct"/>
          </w:tcPr>
          <w:p w14:paraId="1566A968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1E7DBC32" w14:textId="78D63F4A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58A99398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44" w:type="pct"/>
          </w:tcPr>
          <w:p w14:paraId="7C90085B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8" w:type="pct"/>
          </w:tcPr>
          <w:p w14:paraId="3C9D789B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77" w:type="pct"/>
          </w:tcPr>
          <w:p w14:paraId="00289B5E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30DD1C72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77" w:type="pct"/>
          </w:tcPr>
          <w:p w14:paraId="2D991D34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602294F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26734" w:rsidRPr="00394109" w14:paraId="4858281D" w14:textId="77777777" w:rsidTr="00A153F5">
        <w:trPr>
          <w:trHeight w:hRule="exact" w:val="374"/>
        </w:trPr>
        <w:tc>
          <w:tcPr>
            <w:tcW w:w="1632" w:type="pct"/>
          </w:tcPr>
          <w:p w14:paraId="2470B713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2" w:type="pct"/>
          </w:tcPr>
          <w:p w14:paraId="132C2BA5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26" w:type="pct"/>
            <w:gridSpan w:val="7"/>
          </w:tcPr>
          <w:p w14:paraId="20932752" w14:textId="77777777" w:rsidR="00A26734" w:rsidRPr="00394109" w:rsidRDefault="00A2673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26734" w:rsidRPr="00394109" w14:paraId="5BCC6886" w14:textId="77777777" w:rsidTr="00A153F5">
        <w:trPr>
          <w:trHeight w:hRule="exact" w:val="374"/>
        </w:trPr>
        <w:tc>
          <w:tcPr>
            <w:tcW w:w="1632" w:type="pct"/>
          </w:tcPr>
          <w:p w14:paraId="4340F033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 ทางบัญชี</w:t>
            </w:r>
          </w:p>
        </w:tc>
        <w:tc>
          <w:tcPr>
            <w:tcW w:w="442" w:type="pct"/>
          </w:tcPr>
          <w:p w14:paraId="2D4BBCFB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4D9DA49A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44" w:type="pct"/>
          </w:tcPr>
          <w:p w14:paraId="33C0835C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</w:tcPr>
          <w:p w14:paraId="7B7C2AF9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77" w:type="pct"/>
          </w:tcPr>
          <w:p w14:paraId="65898864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</w:tcPr>
          <w:p w14:paraId="684260EF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77" w:type="pct"/>
          </w:tcPr>
          <w:p w14:paraId="558D8D49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05" w:type="pct"/>
          </w:tcPr>
          <w:p w14:paraId="327208E8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A26734" w:rsidRPr="00394109" w14:paraId="71182547" w14:textId="77777777" w:rsidTr="00A153F5">
        <w:trPr>
          <w:trHeight w:hRule="exact" w:val="374"/>
        </w:trPr>
        <w:tc>
          <w:tcPr>
            <w:tcW w:w="1632" w:type="pct"/>
          </w:tcPr>
          <w:p w14:paraId="4BD2B804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442" w:type="pct"/>
          </w:tcPr>
          <w:p w14:paraId="6DEA5B66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2C1521D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44" w:type="pct"/>
          </w:tcPr>
          <w:p w14:paraId="5D77F854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5E7E8787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37223E27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37B73E87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0BE68B27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2674FCEF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A26734" w:rsidRPr="00394109" w14:paraId="28FC79B8" w14:textId="77777777" w:rsidTr="00A153F5">
        <w:trPr>
          <w:trHeight w:hRule="exact" w:val="374"/>
        </w:trPr>
        <w:tc>
          <w:tcPr>
            <w:tcW w:w="1632" w:type="pct"/>
          </w:tcPr>
          <w:p w14:paraId="465B076F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442" w:type="pct"/>
          </w:tcPr>
          <w:p w14:paraId="2D3903DE" w14:textId="77777777" w:rsidR="00A26734" w:rsidRPr="00394109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  <w:bottom w:val="double" w:sz="4" w:space="0" w:color="auto"/>
            </w:tcBorders>
          </w:tcPr>
          <w:p w14:paraId="7F562D9E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44" w:type="pct"/>
          </w:tcPr>
          <w:p w14:paraId="2820FBAA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</w:tcPr>
          <w:p w14:paraId="14636694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210,007</w:t>
            </w:r>
          </w:p>
        </w:tc>
        <w:tc>
          <w:tcPr>
            <w:tcW w:w="177" w:type="pct"/>
          </w:tcPr>
          <w:p w14:paraId="4462E99F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</w:tcPr>
          <w:p w14:paraId="21A958E6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77" w:type="pct"/>
          </w:tcPr>
          <w:p w14:paraId="78C424C0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05" w:type="pct"/>
            <w:tcBorders>
              <w:top w:val="double" w:sz="4" w:space="0" w:color="auto"/>
              <w:bottom w:val="double" w:sz="4" w:space="0" w:color="auto"/>
            </w:tcBorders>
          </w:tcPr>
          <w:p w14:paraId="17C2D89B" w14:textId="77777777" w:rsidR="00A26734" w:rsidRPr="00394109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394109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</w:tbl>
    <w:p w14:paraId="40B8FD45" w14:textId="77777777" w:rsidR="00A26734" w:rsidRPr="00394109" w:rsidRDefault="00A2673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47394B" w14:textId="7A48E334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ค่าความนิยมเกิดจากการที่บริษัทซื้อหุ้นในอัตราส่วนร้อยละ</w:t>
      </w:r>
      <w:r w:rsidR="00675A0D" w:rsidRPr="00394109">
        <w:rPr>
          <w:rFonts w:ascii="Angsana New" w:hAnsi="Angsana New"/>
          <w:sz w:val="28"/>
          <w:szCs w:val="28"/>
        </w:rPr>
        <w:t xml:space="preserve"> 100 </w:t>
      </w:r>
      <w:r w:rsidRPr="00394109">
        <w:rPr>
          <w:rFonts w:ascii="Angsana New" w:hAnsi="Angsana New"/>
          <w:sz w:val="28"/>
          <w:szCs w:val="28"/>
          <w:cs/>
        </w:rPr>
        <w:t>ของบริษัท ไอ</w:t>
      </w:r>
      <w:r w:rsidRPr="00394109">
        <w:rPr>
          <w:rFonts w:ascii="Angsana New" w:hAnsi="Angsana New"/>
          <w:sz w:val="28"/>
          <w:szCs w:val="28"/>
        </w:rPr>
        <w:t>-</w:t>
      </w:r>
      <w:r w:rsidRPr="00394109">
        <w:rPr>
          <w:rFonts w:ascii="Angsana New" w:hAnsi="Angsana New"/>
          <w:sz w:val="28"/>
          <w:szCs w:val="28"/>
          <w:cs/>
        </w:rPr>
        <w:t xml:space="preserve">ซีเคียว จำกัด </w:t>
      </w:r>
      <w:r w:rsidRPr="00394109">
        <w:rPr>
          <w:rFonts w:ascii="Angsana New" w:hAnsi="Angsana New"/>
          <w:spacing w:val="-6"/>
          <w:sz w:val="28"/>
          <w:szCs w:val="28"/>
        </w:rPr>
        <w:t>(</w:t>
      </w:r>
      <w:r w:rsidRPr="00394109">
        <w:rPr>
          <w:rFonts w:ascii="Angsana New" w:hAnsi="Angsana New"/>
          <w:spacing w:val="-6"/>
          <w:sz w:val="28"/>
          <w:szCs w:val="28"/>
          <w:cs/>
        </w:rPr>
        <w:t>ดูหมายเหตุ</w:t>
      </w:r>
      <w:r w:rsidR="00F75EC5" w:rsidRPr="00394109">
        <w:rPr>
          <w:rFonts w:ascii="Angsana New" w:hAnsi="Angsana New" w:hint="cs"/>
          <w:sz w:val="28"/>
          <w:szCs w:val="28"/>
          <w:cs/>
        </w:rPr>
        <w:t>ข้อ</w:t>
      </w:r>
      <w:r w:rsidRPr="00394109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pacing w:val="-6"/>
          <w:sz w:val="28"/>
          <w:szCs w:val="28"/>
        </w:rPr>
        <w:t>4)</w:t>
      </w:r>
    </w:p>
    <w:p w14:paraId="696DA9B1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13D507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การทดสอบการด้อยค่า</w:t>
      </w:r>
    </w:p>
    <w:p w14:paraId="26E02C56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1119AF7" w14:textId="744374F1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มูลค่าที่จะได้รับคืนมาจากมูลค่าจากการใช้</w:t>
      </w:r>
      <w:r w:rsidR="006F24F2" w:rsidRPr="00394109">
        <w:rPr>
          <w:rFonts w:ascii="Angsana New" w:hAnsi="Angsana New" w:hint="cs"/>
          <w:sz w:val="28"/>
          <w:szCs w:val="28"/>
          <w:cs/>
        </w:rPr>
        <w:t>ของหน่วยสินทรัพย์ที่ก่อให้เกิดเงินสดที่มีค่าความนิยม</w:t>
      </w:r>
      <w:r w:rsidRPr="00394109">
        <w:rPr>
          <w:rFonts w:ascii="Angsana New" w:hAnsi="Angsana New"/>
          <w:sz w:val="28"/>
          <w:szCs w:val="28"/>
          <w:cs/>
        </w:rPr>
        <w:t xml:space="preserve"> ซึ่งประมาณจากการคิดลดกระแสเงินสดที่จะได้รับในอนาคตที่เกิดขึ้นจากการ</w:t>
      </w:r>
      <w:r w:rsidR="00547894" w:rsidRPr="00394109">
        <w:rPr>
          <w:rFonts w:ascii="Angsana New" w:hAnsi="Angsana New" w:hint="cs"/>
          <w:sz w:val="28"/>
          <w:szCs w:val="28"/>
          <w:cs/>
        </w:rPr>
        <w:t>ดำเนินงานต่อเนื่องของบริษัท ไอ</w:t>
      </w:r>
      <w:r w:rsidR="00547894" w:rsidRPr="00394109">
        <w:rPr>
          <w:rFonts w:ascii="Angsana New" w:hAnsi="Angsana New"/>
          <w:sz w:val="28"/>
          <w:szCs w:val="28"/>
        </w:rPr>
        <w:t>-</w:t>
      </w:r>
      <w:r w:rsidR="00547894" w:rsidRPr="00394109">
        <w:rPr>
          <w:rFonts w:ascii="Angsana New" w:hAnsi="Angsana New" w:hint="cs"/>
          <w:sz w:val="28"/>
          <w:szCs w:val="28"/>
          <w:cs/>
        </w:rPr>
        <w:t>ซีเคียว จำกัด</w:t>
      </w:r>
    </w:p>
    <w:p w14:paraId="1B72A04B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77C1752" w14:textId="682A20B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</w:p>
    <w:p w14:paraId="0E975B01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8AE5A7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อัตราคิดลด</w:t>
      </w:r>
    </w:p>
    <w:p w14:paraId="6E992745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484844C" w14:textId="5E093B0D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อัตราคิดลดคำนวณมาจากวิธีต้นทุนถัวเฉลี่ยถ่วงน้ำหนักของเงินทุนซึ่งประกอบด้วยข้อสมมติทางการเงินที่สำคัญ ได้แก่ ต้นทุนของหนี้สิน และต้นทุนของส่วนของผู้ถือหุ้น</w:t>
      </w:r>
      <w:r w:rsidR="00A26734" w:rsidRPr="00394109">
        <w:rPr>
          <w:rFonts w:ascii="Angsana New" w:hAnsi="Angsana New" w:hint="cs"/>
          <w:sz w:val="28"/>
          <w:szCs w:val="28"/>
          <w:cs/>
        </w:rPr>
        <w:t xml:space="preserve"> ในอัตราร้อยละ </w:t>
      </w:r>
      <w:r w:rsidR="00A26734" w:rsidRPr="00394109">
        <w:rPr>
          <w:rFonts w:ascii="Angsana New" w:hAnsi="Angsana New"/>
          <w:sz w:val="28"/>
          <w:szCs w:val="28"/>
        </w:rPr>
        <w:t>9</w:t>
      </w:r>
      <w:r w:rsidR="00547894" w:rsidRPr="00394109">
        <w:rPr>
          <w:rFonts w:ascii="Angsana New" w:hAnsi="Angsana New"/>
          <w:sz w:val="28"/>
          <w:szCs w:val="28"/>
        </w:rPr>
        <w:t>.03</w:t>
      </w:r>
    </w:p>
    <w:p w14:paraId="6AD3FF65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E500666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  <w:cs/>
        </w:rPr>
        <w:t>ประมาณการการเติบโตของกำไรสุทธิหลังค่าใช้จ่ายภาษีเงินได้</w:t>
      </w:r>
    </w:p>
    <w:p w14:paraId="4F1243EE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C4E93D" w14:textId="77777777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ประมาณการการเติบโตของกำไรสุทธิหลังค่าใช้จ่ายภาษีเงินได้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ซึ่งการเติบโตของรายได้ประมาณการมาจากประสบการณ์ในอดีต และประมาณการการเติบโตของยอดขาย </w:t>
      </w:r>
    </w:p>
    <w:p w14:paraId="3F349297" w14:textId="026FD756" w:rsidR="008B3F81" w:rsidRPr="00394109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618F041" w14:textId="460B455E" w:rsidR="00586DA8" w:rsidRPr="00394109" w:rsidRDefault="00586DA8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Pr="00394109">
        <w:rPr>
          <w:rFonts w:ascii="Angsana New" w:hAnsi="Angsana New"/>
          <w:sz w:val="28"/>
          <w:szCs w:val="28"/>
          <w:cs/>
        </w:rPr>
        <w:t xml:space="preserve"> 2 </w:t>
      </w:r>
      <w:r w:rsidRPr="00394109">
        <w:rPr>
          <w:rFonts w:ascii="Angsana New" w:hAnsi="Angsana New" w:hint="cs"/>
          <w:sz w:val="28"/>
          <w:szCs w:val="28"/>
          <w:cs/>
        </w:rPr>
        <w:t>ข้อได้แก่</w:t>
      </w:r>
      <w:r w:rsidR="009E629A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อัตราคิดลด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และอัตราการเพิ่มขึ้นของรายได้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โดยในปี</w:t>
      </w:r>
      <w:r w:rsidRPr="00394109">
        <w:rPr>
          <w:rFonts w:ascii="Angsana New" w:hAnsi="Angsana New"/>
          <w:sz w:val="28"/>
          <w:szCs w:val="28"/>
          <w:cs/>
        </w:rPr>
        <w:t xml:space="preserve"> 2562 </w:t>
      </w:r>
      <w:r w:rsidRPr="00394109">
        <w:rPr>
          <w:rFonts w:ascii="Angsana New" w:hAnsi="Angsana New" w:hint="cs"/>
          <w:sz w:val="28"/>
          <w:szCs w:val="28"/>
          <w:cs/>
        </w:rPr>
        <w:t>หากอัตราคิดลดเพิ่มขึ้นร้อยละ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</w:rPr>
        <w:t>2</w:t>
      </w:r>
      <w:r w:rsidRPr="00394109">
        <w:rPr>
          <w:rFonts w:ascii="Angsana New" w:hAnsi="Angsana New"/>
          <w:sz w:val="28"/>
          <w:szCs w:val="28"/>
          <w:cs/>
        </w:rPr>
        <w:t>.</w:t>
      </w:r>
      <w:r w:rsidRPr="00394109">
        <w:rPr>
          <w:rFonts w:ascii="Angsana New" w:hAnsi="Angsana New"/>
          <w:sz w:val="28"/>
          <w:szCs w:val="28"/>
        </w:rPr>
        <w:t>03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หรืออัตราการเพิ่มขึ้นของรายได้ ลดลงร้อยละ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</w:rPr>
        <w:t>8</w:t>
      </w:r>
      <w:r w:rsidRPr="00394109">
        <w:rPr>
          <w:rFonts w:ascii="Angsana New" w:hAnsi="Angsana New"/>
          <w:sz w:val="28"/>
          <w:szCs w:val="28"/>
          <w:cs/>
        </w:rPr>
        <w:t>.</w:t>
      </w:r>
      <w:r w:rsidRPr="00394109">
        <w:rPr>
          <w:rFonts w:ascii="Angsana New" w:hAnsi="Angsana New"/>
          <w:sz w:val="28"/>
          <w:szCs w:val="28"/>
        </w:rPr>
        <w:t>75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จะส่งผลให้มูลค่าที่คาดว่าจะได้รับคืนของหน่วยสินทรัพย์ที่ก่อให้เกิดเงินสดเท่ากับมูลค่าตามบัญชี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</w:p>
    <w:p w14:paraId="548D3614" w14:textId="77777777" w:rsidR="00547894" w:rsidRPr="00394109" w:rsidRDefault="0054789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EE884FE" w14:textId="77777777" w:rsidR="008B3F81" w:rsidRPr="00394109" w:rsidRDefault="008B3F81" w:rsidP="004955CE">
      <w:pPr>
        <w:ind w:left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p w14:paraId="3E422712" w14:textId="77777777" w:rsidR="00A26734" w:rsidRPr="00394109" w:rsidRDefault="00A26734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39AB9D1A" w14:textId="77777777" w:rsidR="00F75EC5" w:rsidRPr="00394109" w:rsidRDefault="00F75EC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  <w:r w:rsidRPr="00394109">
        <w:rPr>
          <w:rFonts w:ascii="Angsana New" w:hAnsi="Angsana New"/>
          <w:sz w:val="28"/>
          <w:szCs w:val="28"/>
        </w:rPr>
        <w:br w:type="page"/>
      </w:r>
    </w:p>
    <w:p w14:paraId="3843CE32" w14:textId="33360005" w:rsidR="0027645D" w:rsidRPr="00394109" w:rsidRDefault="00C677F5" w:rsidP="004955CE">
      <w:pPr>
        <w:pStyle w:val="Heading6"/>
        <w:tabs>
          <w:tab w:val="left" w:pos="540"/>
        </w:tabs>
        <w:spacing w:line="370" w:lineRule="exact"/>
        <w:jc w:val="thaiDistribute"/>
        <w:rPr>
          <w:rFonts w:ascii="Angsana New" w:hAnsi="Angsana New"/>
          <w:sz w:val="28"/>
          <w:szCs w:val="28"/>
          <w:lang w:val="en-US"/>
        </w:rPr>
      </w:pPr>
      <w:r w:rsidRPr="00394109">
        <w:rPr>
          <w:rFonts w:ascii="Angsana New" w:hAnsi="Angsana New"/>
          <w:sz w:val="28"/>
          <w:szCs w:val="28"/>
          <w:lang w:val="en-US"/>
        </w:rPr>
        <w:lastRenderedPageBreak/>
        <w:t>14</w:t>
      </w:r>
      <w:r w:rsidR="005A5C8C" w:rsidRPr="00394109">
        <w:rPr>
          <w:rFonts w:ascii="Angsana New" w:hAnsi="Angsana New"/>
          <w:sz w:val="28"/>
          <w:szCs w:val="28"/>
          <w:lang w:val="en-US"/>
        </w:rPr>
        <w:tab/>
      </w:r>
      <w:r w:rsidR="0027645D" w:rsidRPr="00394109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</w:t>
      </w:r>
      <w:r w:rsidR="00D63E01" w:rsidRPr="00394109">
        <w:rPr>
          <w:rFonts w:ascii="Angsana New" w:hAnsi="Angsana New"/>
          <w:sz w:val="28"/>
          <w:szCs w:val="28"/>
          <w:cs/>
          <w:lang w:val="en-US"/>
        </w:rPr>
        <w:t>อื่น</w:t>
      </w:r>
    </w:p>
    <w:p w14:paraId="1C4A23E4" w14:textId="77777777" w:rsidR="008B3F81" w:rsidRPr="00394109" w:rsidRDefault="008B3F81" w:rsidP="004955C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990"/>
        <w:gridCol w:w="1080"/>
        <w:gridCol w:w="270"/>
        <w:gridCol w:w="1062"/>
        <w:gridCol w:w="270"/>
        <w:gridCol w:w="1080"/>
        <w:gridCol w:w="270"/>
        <w:gridCol w:w="1080"/>
      </w:tblGrid>
      <w:tr w:rsidR="00A57591" w:rsidRPr="00394109" w14:paraId="5F920B10" w14:textId="77777777" w:rsidTr="00A57591">
        <w:trPr>
          <w:tblHeader/>
        </w:trPr>
        <w:tc>
          <w:tcPr>
            <w:tcW w:w="3060" w:type="dxa"/>
            <w:shd w:val="clear" w:color="auto" w:fill="auto"/>
          </w:tcPr>
          <w:p w14:paraId="634F9F7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677511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6"/>
            <w:shd w:val="clear" w:color="auto" w:fill="auto"/>
          </w:tcPr>
          <w:p w14:paraId="00A6916C" w14:textId="1B368ACB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1259E4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</w:tcPr>
          <w:p w14:paraId="6B34B1B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57591" w:rsidRPr="00394109" w14:paraId="6BA13051" w14:textId="77777777" w:rsidTr="00A57591">
        <w:trPr>
          <w:tblHeader/>
        </w:trPr>
        <w:tc>
          <w:tcPr>
            <w:tcW w:w="3060" w:type="dxa"/>
            <w:shd w:val="clear" w:color="auto" w:fill="auto"/>
          </w:tcPr>
          <w:p w14:paraId="00BF3DC2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18F27C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0DFE4" w14:textId="6E5D04D4" w:rsidR="00A57591" w:rsidRPr="00394109" w:rsidRDefault="00A57591" w:rsidP="00CF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7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738A124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2ED35E5" w14:textId="77777777" w:rsidR="00A57591" w:rsidRPr="00394109" w:rsidRDefault="00A57591" w:rsidP="004955CE">
            <w:pPr>
              <w:tabs>
                <w:tab w:val="clear" w:pos="907"/>
                <w:tab w:val="decimal" w:pos="1145"/>
              </w:tabs>
              <w:spacing w:line="37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313959E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A9FE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42D9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26C6AF" w14:textId="77777777" w:rsidR="00A57591" w:rsidRPr="00394109" w:rsidRDefault="00A57591" w:rsidP="004955CE">
            <w:pPr>
              <w:tabs>
                <w:tab w:val="clear" w:pos="907"/>
                <w:tab w:val="decimal" w:pos="1145"/>
              </w:tabs>
              <w:spacing w:line="37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</w:tr>
      <w:tr w:rsidR="00A57591" w:rsidRPr="00394109" w14:paraId="208789C4" w14:textId="77777777" w:rsidTr="00A57591">
        <w:trPr>
          <w:tblHeader/>
        </w:trPr>
        <w:tc>
          <w:tcPr>
            <w:tcW w:w="3060" w:type="dxa"/>
            <w:shd w:val="clear" w:color="auto" w:fill="auto"/>
          </w:tcPr>
          <w:p w14:paraId="21C7804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236FFC5" w14:textId="3852AA34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7D91BA99" w14:textId="17938A8D" w:rsidR="00A57591" w:rsidRPr="00394109" w:rsidRDefault="00A57591" w:rsidP="00CF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7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AB07B5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F797B52" w14:textId="77777777" w:rsidR="00A57591" w:rsidRPr="00394109" w:rsidRDefault="00A57591" w:rsidP="004955CE">
            <w:pPr>
              <w:tabs>
                <w:tab w:val="clear" w:pos="907"/>
                <w:tab w:val="decimal" w:pos="1145"/>
              </w:tabs>
              <w:spacing w:line="37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0" w:type="dxa"/>
            <w:shd w:val="clear" w:color="auto" w:fill="auto"/>
          </w:tcPr>
          <w:p w14:paraId="327CDF2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9468F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C64DE0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7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A6729C" w14:textId="77777777" w:rsidR="00A57591" w:rsidRPr="00394109" w:rsidRDefault="00A57591" w:rsidP="004955CE">
            <w:pPr>
              <w:tabs>
                <w:tab w:val="clear" w:pos="907"/>
                <w:tab w:val="decimal" w:pos="1145"/>
              </w:tabs>
              <w:spacing w:line="37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</w:tr>
      <w:tr w:rsidR="00A57591" w:rsidRPr="00394109" w14:paraId="13E6F1C6" w14:textId="77777777" w:rsidTr="00A57591">
        <w:trPr>
          <w:tblHeader/>
        </w:trPr>
        <w:tc>
          <w:tcPr>
            <w:tcW w:w="3060" w:type="dxa"/>
            <w:shd w:val="clear" w:color="auto" w:fill="auto"/>
          </w:tcPr>
          <w:p w14:paraId="0ABCD56F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70626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0954C3C4" w14:textId="70696C65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7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57591" w:rsidRPr="00394109" w14:paraId="21310C48" w14:textId="77777777" w:rsidTr="00A57591">
        <w:tc>
          <w:tcPr>
            <w:tcW w:w="3060" w:type="dxa"/>
            <w:shd w:val="clear" w:color="auto" w:fill="auto"/>
          </w:tcPr>
          <w:p w14:paraId="1DD5FBE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57B29C2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E28AF" w14:textId="12C1F25A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DB91E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78F39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264CF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644B12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0BE3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AD30A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57591" w:rsidRPr="00394109" w14:paraId="461E9613" w14:textId="77777777" w:rsidTr="00A57591">
        <w:tc>
          <w:tcPr>
            <w:tcW w:w="3060" w:type="dxa"/>
            <w:shd w:val="clear" w:color="auto" w:fill="auto"/>
          </w:tcPr>
          <w:p w14:paraId="71B0D8C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มกราคม 25</w:t>
            </w:r>
            <w:r w:rsidRPr="00394109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3D476A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A4EF3" w14:textId="1089DC48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7,515</w:t>
            </w:r>
          </w:p>
        </w:tc>
        <w:tc>
          <w:tcPr>
            <w:tcW w:w="270" w:type="dxa"/>
            <w:shd w:val="clear" w:color="auto" w:fill="auto"/>
          </w:tcPr>
          <w:p w14:paraId="77337A5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E9796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270" w:type="dxa"/>
            <w:shd w:val="clear" w:color="auto" w:fill="auto"/>
          </w:tcPr>
          <w:p w14:paraId="73E352EF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197F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13,624</w:t>
            </w:r>
          </w:p>
        </w:tc>
        <w:tc>
          <w:tcPr>
            <w:tcW w:w="270" w:type="dxa"/>
          </w:tcPr>
          <w:p w14:paraId="395F52A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F33AA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6,134</w:t>
            </w:r>
          </w:p>
        </w:tc>
      </w:tr>
      <w:tr w:rsidR="00A57591" w:rsidRPr="00394109" w14:paraId="39206FEB" w14:textId="77777777" w:rsidTr="00A57591">
        <w:tc>
          <w:tcPr>
            <w:tcW w:w="3060" w:type="dxa"/>
            <w:shd w:val="clear" w:color="auto" w:fill="auto"/>
          </w:tcPr>
          <w:p w14:paraId="1E703C95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2A993F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0E643" w14:textId="5A3231B3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270" w:type="dxa"/>
            <w:shd w:val="clear" w:color="auto" w:fill="auto"/>
          </w:tcPr>
          <w:p w14:paraId="331E72C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261F59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D781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5E81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1,106</w:t>
            </w:r>
          </w:p>
        </w:tc>
        <w:tc>
          <w:tcPr>
            <w:tcW w:w="270" w:type="dxa"/>
          </w:tcPr>
          <w:p w14:paraId="7DE6C33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DB88E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A57591" w:rsidRPr="00394109" w14:paraId="26E52993" w14:textId="77777777" w:rsidTr="00A57591">
        <w:tc>
          <w:tcPr>
            <w:tcW w:w="3060" w:type="dxa"/>
            <w:shd w:val="clear" w:color="auto" w:fill="auto"/>
          </w:tcPr>
          <w:p w14:paraId="2C726E5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9EF84AC" w14:textId="2D3F8D62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F4BD5" w14:textId="77A7C2F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290CF08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073AC07" w14:textId="7F4A1F10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3,710</w:t>
            </w:r>
          </w:p>
        </w:tc>
        <w:tc>
          <w:tcPr>
            <w:tcW w:w="270" w:type="dxa"/>
            <w:shd w:val="clear" w:color="auto" w:fill="auto"/>
          </w:tcPr>
          <w:p w14:paraId="209B6B9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7BAB85" w14:textId="3A7F5F8F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  <w:tc>
          <w:tcPr>
            <w:tcW w:w="270" w:type="dxa"/>
          </w:tcPr>
          <w:p w14:paraId="746FC61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10143B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591" w:rsidRPr="00394109" w14:paraId="565FFA97" w14:textId="77777777" w:rsidTr="00A57591">
        <w:tc>
          <w:tcPr>
            <w:tcW w:w="3060" w:type="dxa"/>
            <w:shd w:val="clear" w:color="auto" w:fill="auto"/>
          </w:tcPr>
          <w:p w14:paraId="6495F294" w14:textId="77777777" w:rsidR="001C7B67" w:rsidRDefault="00A57591" w:rsidP="004955C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  <w:p w14:paraId="65DF08B3" w14:textId="07158383" w:rsidR="00A57591" w:rsidRPr="00394109" w:rsidRDefault="001C7B67" w:rsidP="001C7B6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="00A57591"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E93C86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  <w:p w14:paraId="23527D0B" w14:textId="77777777" w:rsidR="00A57591" w:rsidRPr="00394109" w:rsidRDefault="00A57591" w:rsidP="004955C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AF77" w14:textId="5428264F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8,811</w:t>
            </w:r>
          </w:p>
        </w:tc>
        <w:tc>
          <w:tcPr>
            <w:tcW w:w="270" w:type="dxa"/>
            <w:shd w:val="clear" w:color="auto" w:fill="auto"/>
          </w:tcPr>
          <w:p w14:paraId="7D214C6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2C5E" w14:textId="73D15631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</w:tcPr>
          <w:p w14:paraId="3A1BCBE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D1EF" w14:textId="6A9D2AE6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18,630</w:t>
            </w:r>
          </w:p>
        </w:tc>
        <w:tc>
          <w:tcPr>
            <w:tcW w:w="270" w:type="dxa"/>
          </w:tcPr>
          <w:p w14:paraId="3804A1C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BFB53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4BF34F9" w14:textId="15E1211B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6,214</w:t>
            </w:r>
          </w:p>
        </w:tc>
      </w:tr>
      <w:tr w:rsidR="00A57591" w:rsidRPr="00394109" w14:paraId="1916DDD9" w14:textId="77777777" w:rsidTr="00A57591">
        <w:tc>
          <w:tcPr>
            <w:tcW w:w="3060" w:type="dxa"/>
            <w:shd w:val="clear" w:color="auto" w:fill="auto"/>
          </w:tcPr>
          <w:p w14:paraId="3B1D4D4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4CE0C2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2B194C" w14:textId="3DC76081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06767DC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AC34CC7" w14:textId="37C17FE2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524D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32EF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70" w:type="dxa"/>
          </w:tcPr>
          <w:p w14:paraId="4C6C771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0B042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A57591" w:rsidRPr="00394109" w14:paraId="0C7B4878" w14:textId="77777777" w:rsidTr="00A57591">
        <w:tc>
          <w:tcPr>
            <w:tcW w:w="3060" w:type="dxa"/>
            <w:shd w:val="clear" w:color="auto" w:fill="auto"/>
          </w:tcPr>
          <w:p w14:paraId="1D4989B4" w14:textId="5F53D692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A73292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3476E3" w14:textId="57AEDED3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(193)</w:t>
            </w:r>
          </w:p>
        </w:tc>
        <w:tc>
          <w:tcPr>
            <w:tcW w:w="270" w:type="dxa"/>
            <w:shd w:val="clear" w:color="auto" w:fill="auto"/>
          </w:tcPr>
          <w:p w14:paraId="5CC1BAA7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F2290DB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BE28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CDF4AA" w14:textId="090BF1F0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(193)</w:t>
            </w:r>
          </w:p>
        </w:tc>
        <w:tc>
          <w:tcPr>
            <w:tcW w:w="270" w:type="dxa"/>
          </w:tcPr>
          <w:p w14:paraId="3C2FEA4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AD147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591" w:rsidRPr="00394109" w14:paraId="0C3F7015" w14:textId="77777777" w:rsidTr="00A57591">
        <w:tc>
          <w:tcPr>
            <w:tcW w:w="3060" w:type="dxa"/>
            <w:shd w:val="clear" w:color="auto" w:fill="auto"/>
          </w:tcPr>
          <w:p w14:paraId="1A709AB5" w14:textId="21E0FBC9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81D6BD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BD2F0" w14:textId="5729C2A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2E08427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DE9A945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F62B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4B6F48" w14:textId="0DEE0B1F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</w:tcPr>
          <w:p w14:paraId="25F904B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366EA4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591" w:rsidRPr="00394109" w14:paraId="1735E494" w14:textId="77777777" w:rsidTr="00A57591">
        <w:tc>
          <w:tcPr>
            <w:tcW w:w="3060" w:type="dxa"/>
            <w:shd w:val="clear" w:color="auto" w:fill="auto"/>
          </w:tcPr>
          <w:p w14:paraId="78BB9BAF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1EB9F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8268" w14:textId="7CEEE6F2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8,934</w:t>
            </w:r>
          </w:p>
        </w:tc>
        <w:tc>
          <w:tcPr>
            <w:tcW w:w="270" w:type="dxa"/>
            <w:shd w:val="clear" w:color="auto" w:fill="auto"/>
          </w:tcPr>
          <w:p w14:paraId="3BA7B71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7328" w14:textId="6ED27CC6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</w:tcPr>
          <w:p w14:paraId="26D69209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835" w14:textId="73A8B794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18,753</w:t>
            </w:r>
          </w:p>
        </w:tc>
        <w:tc>
          <w:tcPr>
            <w:tcW w:w="270" w:type="dxa"/>
          </w:tcPr>
          <w:p w14:paraId="5DEC30E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1DCC5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6,254</w:t>
            </w:r>
          </w:p>
        </w:tc>
      </w:tr>
      <w:tr w:rsidR="00A57591" w:rsidRPr="00394109" w14:paraId="4A421C84" w14:textId="77777777" w:rsidTr="00A57591">
        <w:trPr>
          <w:trHeight w:val="91"/>
        </w:trPr>
        <w:tc>
          <w:tcPr>
            <w:tcW w:w="3060" w:type="dxa"/>
            <w:shd w:val="clear" w:color="auto" w:fill="auto"/>
          </w:tcPr>
          <w:p w14:paraId="098EBE9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E1155B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32D08" w14:textId="67E38279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A5354E2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C5F2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C0B618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8D29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6A3588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86ED15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57591" w:rsidRPr="00394109" w14:paraId="5E7668AE" w14:textId="77777777" w:rsidTr="00A57591">
        <w:tc>
          <w:tcPr>
            <w:tcW w:w="3060" w:type="dxa"/>
            <w:shd w:val="clear" w:color="auto" w:fill="auto"/>
          </w:tcPr>
          <w:p w14:paraId="654CBE4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BACAF7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CB130" w14:textId="2D9FE902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9660E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90FFE9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A6D90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1744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B119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1E12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57591" w:rsidRPr="00394109" w14:paraId="1B0A7685" w14:textId="77777777" w:rsidTr="00A57591">
        <w:tc>
          <w:tcPr>
            <w:tcW w:w="3060" w:type="dxa"/>
            <w:shd w:val="clear" w:color="auto" w:fill="auto"/>
          </w:tcPr>
          <w:p w14:paraId="7F9AD62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มกราคม 25</w:t>
            </w:r>
            <w:r w:rsidRPr="00394109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325B82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170C3B" w14:textId="4424CEFE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5,978</w:t>
            </w:r>
          </w:p>
        </w:tc>
        <w:tc>
          <w:tcPr>
            <w:tcW w:w="270" w:type="dxa"/>
            <w:shd w:val="clear" w:color="auto" w:fill="auto"/>
          </w:tcPr>
          <w:p w14:paraId="793D20C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91E668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2,444</w:t>
            </w:r>
          </w:p>
        </w:tc>
        <w:tc>
          <w:tcPr>
            <w:tcW w:w="270" w:type="dxa"/>
            <w:shd w:val="clear" w:color="auto" w:fill="auto"/>
          </w:tcPr>
          <w:p w14:paraId="5E51125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9EC72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8,422</w:t>
            </w:r>
          </w:p>
        </w:tc>
        <w:tc>
          <w:tcPr>
            <w:tcW w:w="270" w:type="dxa"/>
          </w:tcPr>
          <w:p w14:paraId="3430C4E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FDC20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5,778</w:t>
            </w:r>
          </w:p>
        </w:tc>
      </w:tr>
      <w:tr w:rsidR="00A57591" w:rsidRPr="00394109" w14:paraId="5F3D35D6" w14:textId="77777777" w:rsidTr="00A57591">
        <w:tc>
          <w:tcPr>
            <w:tcW w:w="3060" w:type="dxa"/>
            <w:shd w:val="clear" w:color="auto" w:fill="auto"/>
          </w:tcPr>
          <w:p w14:paraId="7B71813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B13CAB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76FDF6" w14:textId="06C267C6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0BF99E4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39264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1,981</w:t>
            </w:r>
          </w:p>
        </w:tc>
        <w:tc>
          <w:tcPr>
            <w:tcW w:w="270" w:type="dxa"/>
            <w:shd w:val="clear" w:color="auto" w:fill="auto"/>
          </w:tcPr>
          <w:p w14:paraId="657EB65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59F5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2,492</w:t>
            </w:r>
          </w:p>
        </w:tc>
        <w:tc>
          <w:tcPr>
            <w:tcW w:w="270" w:type="dxa"/>
          </w:tcPr>
          <w:p w14:paraId="435FA46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31DEC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151</w:t>
            </w:r>
          </w:p>
        </w:tc>
      </w:tr>
      <w:tr w:rsidR="00A57591" w:rsidRPr="00394109" w14:paraId="608CF80C" w14:textId="77777777" w:rsidTr="00A57591">
        <w:tc>
          <w:tcPr>
            <w:tcW w:w="3060" w:type="dxa"/>
            <w:shd w:val="clear" w:color="auto" w:fill="auto"/>
          </w:tcPr>
          <w:p w14:paraId="4A474B0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1F4BF6" w14:textId="7E8F5FB5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52D4C" w14:textId="187ACD36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43777E79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B4D5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5372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1C2F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180</w:t>
            </w:r>
          </w:p>
        </w:tc>
        <w:tc>
          <w:tcPr>
            <w:tcW w:w="270" w:type="dxa"/>
          </w:tcPr>
          <w:p w14:paraId="5951318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E50F69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  <w:tab w:val="left" w:pos="6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      -</w:t>
            </w:r>
          </w:p>
        </w:tc>
      </w:tr>
      <w:tr w:rsidR="001C7B67" w:rsidRPr="00394109" w14:paraId="16E828B3" w14:textId="77777777" w:rsidTr="00A57591">
        <w:tc>
          <w:tcPr>
            <w:tcW w:w="3060" w:type="dxa"/>
            <w:shd w:val="clear" w:color="auto" w:fill="auto"/>
          </w:tcPr>
          <w:p w14:paraId="7635AF36" w14:textId="77777777" w:rsidR="001C7B67" w:rsidRDefault="001C7B67" w:rsidP="001C7B6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  <w:p w14:paraId="379AEB03" w14:textId="048FAFEB" w:rsidR="001C7B67" w:rsidRPr="00394109" w:rsidRDefault="001C7B67" w:rsidP="001C7B6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FD40C3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  <w:p w14:paraId="3C2F0C72" w14:textId="77777777" w:rsidR="001C7B67" w:rsidRPr="00394109" w:rsidRDefault="001C7B67" w:rsidP="001C7B6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A170" w14:textId="3491106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6,669</w:t>
            </w:r>
          </w:p>
        </w:tc>
        <w:tc>
          <w:tcPr>
            <w:tcW w:w="270" w:type="dxa"/>
            <w:shd w:val="clear" w:color="auto" w:fill="auto"/>
          </w:tcPr>
          <w:p w14:paraId="43DC2D3D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580C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4,425</w:t>
            </w:r>
          </w:p>
        </w:tc>
        <w:tc>
          <w:tcPr>
            <w:tcW w:w="270" w:type="dxa"/>
            <w:shd w:val="clear" w:color="auto" w:fill="auto"/>
          </w:tcPr>
          <w:p w14:paraId="1DFEAADD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A658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11,094</w:t>
            </w:r>
          </w:p>
        </w:tc>
        <w:tc>
          <w:tcPr>
            <w:tcW w:w="270" w:type="dxa"/>
          </w:tcPr>
          <w:p w14:paraId="31135171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C00ED7" w14:textId="77777777" w:rsidR="001C7B67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D281CDD" w14:textId="7D236AAB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5,929</w:t>
            </w:r>
          </w:p>
        </w:tc>
      </w:tr>
      <w:tr w:rsidR="00A57591" w:rsidRPr="00394109" w14:paraId="6037853B" w14:textId="77777777" w:rsidTr="00A57591">
        <w:tc>
          <w:tcPr>
            <w:tcW w:w="3060" w:type="dxa"/>
            <w:shd w:val="clear" w:color="auto" w:fill="auto"/>
          </w:tcPr>
          <w:p w14:paraId="636E096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61CAB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6BC555" w14:textId="57F865AF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347E0C9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2B5FE54" w14:textId="3C46FF49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270" w:type="dxa"/>
            <w:shd w:val="clear" w:color="auto" w:fill="auto"/>
          </w:tcPr>
          <w:p w14:paraId="7AEAD7E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6A58CB" w14:textId="6CFC027D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3,092</w:t>
            </w:r>
          </w:p>
        </w:tc>
        <w:tc>
          <w:tcPr>
            <w:tcW w:w="270" w:type="dxa"/>
          </w:tcPr>
          <w:p w14:paraId="70DD387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CCFDF5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A57591" w:rsidRPr="00394109" w14:paraId="6AE98250" w14:textId="77777777" w:rsidTr="00A57591">
        <w:tc>
          <w:tcPr>
            <w:tcW w:w="3060" w:type="dxa"/>
            <w:shd w:val="clear" w:color="auto" w:fill="auto"/>
          </w:tcPr>
          <w:p w14:paraId="268AB0AE" w14:textId="2B4D9D1A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18124F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A8D017" w14:textId="794F37AE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70" w:type="dxa"/>
            <w:shd w:val="clear" w:color="auto" w:fill="auto"/>
          </w:tcPr>
          <w:p w14:paraId="3443C3C5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6BA25FF" w14:textId="00D20324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5081C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8F767B" w14:textId="6DF0BC5C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70" w:type="dxa"/>
          </w:tcPr>
          <w:p w14:paraId="77C0EF39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FA653CC" w14:textId="228D7B44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591" w:rsidRPr="00394109" w14:paraId="01BA7B7C" w14:textId="77777777" w:rsidTr="009D4F44">
        <w:tc>
          <w:tcPr>
            <w:tcW w:w="3060" w:type="dxa"/>
            <w:shd w:val="clear" w:color="auto" w:fill="auto"/>
          </w:tcPr>
          <w:p w14:paraId="4CFF118F" w14:textId="630B4E2C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32B2E7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16EB7" w14:textId="55F5E3D8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7F116587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0E06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5DD31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7127C" w14:textId="32131EB3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</w:tcPr>
          <w:p w14:paraId="5F0CFAAF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F9EB09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57591" w:rsidRPr="00394109" w14:paraId="31C38432" w14:textId="77777777" w:rsidTr="009D4F44">
        <w:tc>
          <w:tcPr>
            <w:tcW w:w="3060" w:type="dxa"/>
            <w:shd w:val="clear" w:color="auto" w:fill="auto"/>
          </w:tcPr>
          <w:p w14:paraId="6A1FF4E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8255E6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305E1" w14:textId="3FE4D0A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7,193</w:t>
            </w:r>
          </w:p>
        </w:tc>
        <w:tc>
          <w:tcPr>
            <w:tcW w:w="270" w:type="dxa"/>
            <w:shd w:val="clear" w:color="auto" w:fill="auto"/>
          </w:tcPr>
          <w:p w14:paraId="7A056FE9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426B" w14:textId="37DEFDB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6,894</w:t>
            </w:r>
          </w:p>
        </w:tc>
        <w:tc>
          <w:tcPr>
            <w:tcW w:w="270" w:type="dxa"/>
            <w:shd w:val="clear" w:color="auto" w:fill="auto"/>
          </w:tcPr>
          <w:p w14:paraId="3B37D79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78C95" w14:textId="730CD178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14,087</w:t>
            </w:r>
          </w:p>
        </w:tc>
        <w:tc>
          <w:tcPr>
            <w:tcW w:w="270" w:type="dxa"/>
          </w:tcPr>
          <w:p w14:paraId="01B9153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6F6D5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6,060</w:t>
            </w:r>
          </w:p>
        </w:tc>
      </w:tr>
      <w:tr w:rsidR="00A57591" w:rsidRPr="00394109" w14:paraId="280A6091" w14:textId="77777777" w:rsidTr="009D4F44">
        <w:trPr>
          <w:trHeight w:val="38"/>
        </w:trPr>
        <w:tc>
          <w:tcPr>
            <w:tcW w:w="3060" w:type="dxa"/>
            <w:shd w:val="clear" w:color="auto" w:fill="auto"/>
          </w:tcPr>
          <w:p w14:paraId="06575AF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4D0FF9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DC5F" w14:textId="30555600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8012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10A7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AA394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4941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2FA4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980BD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A57591" w:rsidRPr="00394109" w14:paraId="4A01E5B8" w14:textId="77777777" w:rsidTr="009D4F44">
        <w:trPr>
          <w:trHeight w:val="80"/>
        </w:trPr>
        <w:tc>
          <w:tcPr>
            <w:tcW w:w="3060" w:type="dxa"/>
            <w:shd w:val="clear" w:color="auto" w:fill="auto"/>
          </w:tcPr>
          <w:p w14:paraId="34B342DD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B592A66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18E3D0" w14:textId="086CA741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E8800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F8346E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431F7F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C2B5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7B18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14FD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57591" w:rsidRPr="00394109" w14:paraId="2A547F13" w14:textId="77777777" w:rsidTr="00A57591">
        <w:tc>
          <w:tcPr>
            <w:tcW w:w="3060" w:type="dxa"/>
            <w:shd w:val="clear" w:color="auto" w:fill="auto"/>
          </w:tcPr>
          <w:p w14:paraId="45D6972A" w14:textId="77777777" w:rsidR="00A57591" w:rsidRPr="00394109" w:rsidRDefault="00A57591" w:rsidP="004955C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0E3DE3" w14:textId="77777777" w:rsidR="00A57591" w:rsidRPr="00394109" w:rsidRDefault="00A57591" w:rsidP="004955C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71FF7F" w14:textId="026CA54D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1,537</w:t>
            </w:r>
          </w:p>
        </w:tc>
        <w:tc>
          <w:tcPr>
            <w:tcW w:w="270" w:type="dxa"/>
            <w:shd w:val="clear" w:color="auto" w:fill="auto"/>
          </w:tcPr>
          <w:p w14:paraId="346391CA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DCC66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3,665</w:t>
            </w:r>
          </w:p>
        </w:tc>
        <w:tc>
          <w:tcPr>
            <w:tcW w:w="270" w:type="dxa"/>
            <w:shd w:val="clear" w:color="auto" w:fill="auto"/>
          </w:tcPr>
          <w:p w14:paraId="32B3427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9B72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5,202</w:t>
            </w:r>
          </w:p>
        </w:tc>
        <w:tc>
          <w:tcPr>
            <w:tcW w:w="270" w:type="dxa"/>
          </w:tcPr>
          <w:p w14:paraId="69C450E5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60597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356</w:t>
            </w:r>
          </w:p>
        </w:tc>
      </w:tr>
      <w:tr w:rsidR="001C7B67" w:rsidRPr="00394109" w14:paraId="70542B11" w14:textId="77777777" w:rsidTr="00A57591">
        <w:tc>
          <w:tcPr>
            <w:tcW w:w="3060" w:type="dxa"/>
            <w:shd w:val="clear" w:color="auto" w:fill="auto"/>
          </w:tcPr>
          <w:p w14:paraId="588E0351" w14:textId="77777777" w:rsidR="001C7B67" w:rsidRDefault="001C7B67" w:rsidP="001C7B6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  <w:p w14:paraId="564F5435" w14:textId="5B2229C5" w:rsidR="001C7B67" w:rsidRPr="00394109" w:rsidRDefault="001C7B67" w:rsidP="001C7B6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A31BC25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  <w:p w14:paraId="4B46E7A7" w14:textId="77777777" w:rsidR="001C7B67" w:rsidRPr="00394109" w:rsidRDefault="001C7B67" w:rsidP="001C7B67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E5E14" w14:textId="29916E72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2,142</w:t>
            </w:r>
          </w:p>
        </w:tc>
        <w:tc>
          <w:tcPr>
            <w:tcW w:w="270" w:type="dxa"/>
            <w:shd w:val="clear" w:color="auto" w:fill="auto"/>
          </w:tcPr>
          <w:p w14:paraId="0B4C0387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018D9" w14:textId="0CEE4F0F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5,394</w:t>
            </w:r>
          </w:p>
        </w:tc>
        <w:tc>
          <w:tcPr>
            <w:tcW w:w="270" w:type="dxa"/>
            <w:shd w:val="clear" w:color="auto" w:fill="auto"/>
          </w:tcPr>
          <w:p w14:paraId="16362FA0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DCB17" w14:textId="23B1C72D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7,536</w:t>
            </w:r>
          </w:p>
        </w:tc>
        <w:tc>
          <w:tcPr>
            <w:tcW w:w="270" w:type="dxa"/>
          </w:tcPr>
          <w:p w14:paraId="6CF51382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24B83F" w14:textId="77777777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0FA607C" w14:textId="18646288" w:rsidR="001C7B67" w:rsidRPr="00394109" w:rsidRDefault="001C7B67" w:rsidP="001C7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285</w:t>
            </w:r>
          </w:p>
        </w:tc>
      </w:tr>
      <w:tr w:rsidR="00A57591" w:rsidRPr="00394109" w14:paraId="3AB8D645" w14:textId="77777777" w:rsidTr="00A57591">
        <w:tc>
          <w:tcPr>
            <w:tcW w:w="3060" w:type="dxa"/>
            <w:shd w:val="clear" w:color="auto" w:fill="auto"/>
          </w:tcPr>
          <w:p w14:paraId="680529F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9967FCB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75C5E" w14:textId="6CAD90BC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1,741</w:t>
            </w:r>
          </w:p>
        </w:tc>
        <w:tc>
          <w:tcPr>
            <w:tcW w:w="270" w:type="dxa"/>
            <w:shd w:val="clear" w:color="auto" w:fill="auto"/>
          </w:tcPr>
          <w:p w14:paraId="660F5D1C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E8A4" w14:textId="5A8FF7FF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2,925</w:t>
            </w:r>
          </w:p>
        </w:tc>
        <w:tc>
          <w:tcPr>
            <w:tcW w:w="270" w:type="dxa"/>
            <w:shd w:val="clear" w:color="auto" w:fill="auto"/>
          </w:tcPr>
          <w:p w14:paraId="57B0C3E1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76296" w14:textId="7848432F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4,666</w:t>
            </w:r>
          </w:p>
        </w:tc>
        <w:tc>
          <w:tcPr>
            <w:tcW w:w="270" w:type="dxa"/>
          </w:tcPr>
          <w:p w14:paraId="3A6DD1C9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215D5D3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7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194</w:t>
            </w:r>
          </w:p>
        </w:tc>
      </w:tr>
    </w:tbl>
    <w:p w14:paraId="4FBD407C" w14:textId="77777777" w:rsidR="00D45E92" w:rsidRPr="00394109" w:rsidRDefault="00D45E9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7F63D410" w14:textId="59414683" w:rsidR="00D45E92" w:rsidRPr="00394109" w:rsidRDefault="00AF4E4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สัญญาให้บริกา</w:t>
      </w:r>
      <w:r w:rsidR="006C3023" w:rsidRPr="00394109">
        <w:rPr>
          <w:rFonts w:ascii="Angsana New" w:hAnsi="Angsana New"/>
          <w:sz w:val="28"/>
          <w:szCs w:val="28"/>
          <w:cs/>
        </w:rPr>
        <w:t>ร</w:t>
      </w:r>
      <w:r w:rsidR="00966DD9" w:rsidRPr="00394109">
        <w:rPr>
          <w:rFonts w:ascii="Angsana New" w:hAnsi="Angsana New"/>
          <w:sz w:val="28"/>
          <w:szCs w:val="28"/>
          <w:cs/>
        </w:rPr>
        <w:t>ข้างต้นเป็นสินท</w:t>
      </w:r>
      <w:r w:rsidR="00357159" w:rsidRPr="00394109">
        <w:rPr>
          <w:rFonts w:ascii="Angsana New" w:hAnsi="Angsana New"/>
          <w:sz w:val="28"/>
          <w:szCs w:val="28"/>
          <w:cs/>
        </w:rPr>
        <w:t>รัพย์ที่ได้มาจากการรวมธุรกิจ</w:t>
      </w:r>
      <w:r w:rsidR="0011177A" w:rsidRPr="00394109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11177A" w:rsidRPr="00394109">
        <w:rPr>
          <w:rFonts w:ascii="Angsana New" w:hAnsi="Angsana New"/>
          <w:sz w:val="28"/>
          <w:szCs w:val="28"/>
        </w:rPr>
        <w:t xml:space="preserve">2559 </w:t>
      </w:r>
      <w:r w:rsidR="0011177A" w:rsidRPr="00394109">
        <w:rPr>
          <w:rFonts w:ascii="Angsana New" w:hAnsi="Angsana New"/>
          <w:sz w:val="28"/>
          <w:szCs w:val="28"/>
          <w:cs/>
        </w:rPr>
        <w:t xml:space="preserve">และ </w:t>
      </w:r>
      <w:r w:rsidR="0011177A" w:rsidRPr="00394109">
        <w:rPr>
          <w:rFonts w:ascii="Angsana New" w:hAnsi="Angsana New"/>
          <w:sz w:val="28"/>
          <w:szCs w:val="28"/>
        </w:rPr>
        <w:t>2561</w:t>
      </w:r>
      <w:r w:rsidR="0011177A" w:rsidRPr="00394109">
        <w:rPr>
          <w:rFonts w:ascii="Angsana New" w:hAnsi="Angsana New"/>
          <w:sz w:val="28"/>
          <w:szCs w:val="28"/>
          <w:cs/>
        </w:rPr>
        <w:t xml:space="preserve"> </w:t>
      </w:r>
      <w:r w:rsidR="0011177A" w:rsidRPr="00394109">
        <w:rPr>
          <w:rFonts w:ascii="Angsana New" w:hAnsi="Angsana New"/>
          <w:sz w:val="28"/>
          <w:szCs w:val="28"/>
        </w:rPr>
        <w:t>(</w:t>
      </w:r>
      <w:r w:rsidR="0011177A" w:rsidRPr="00394109">
        <w:rPr>
          <w:rFonts w:ascii="Angsana New" w:hAnsi="Angsana New"/>
          <w:sz w:val="28"/>
          <w:szCs w:val="28"/>
          <w:cs/>
        </w:rPr>
        <w:t>ดูหมา</w:t>
      </w:r>
      <w:r w:rsidRPr="00394109">
        <w:rPr>
          <w:rFonts w:ascii="Angsana New" w:hAnsi="Angsana New"/>
          <w:sz w:val="28"/>
          <w:szCs w:val="28"/>
          <w:cs/>
        </w:rPr>
        <w:t>ยเหตุ</w:t>
      </w:r>
      <w:r w:rsidR="00F75EC5" w:rsidRPr="00394109">
        <w:rPr>
          <w:rFonts w:ascii="Angsana New" w:hAnsi="Angsana New" w:hint="cs"/>
          <w:sz w:val="28"/>
          <w:szCs w:val="28"/>
          <w:cs/>
        </w:rPr>
        <w:t>ข้อ</w:t>
      </w:r>
      <w:r w:rsidRPr="00394109">
        <w:rPr>
          <w:rFonts w:ascii="Angsana New" w:hAnsi="Angsana New"/>
          <w:sz w:val="28"/>
          <w:szCs w:val="28"/>
          <w:cs/>
        </w:rPr>
        <w:t xml:space="preserve"> </w:t>
      </w:r>
      <w:r w:rsidRPr="00394109">
        <w:rPr>
          <w:rFonts w:ascii="Angsana New" w:hAnsi="Angsana New"/>
          <w:sz w:val="28"/>
          <w:szCs w:val="28"/>
        </w:rPr>
        <w:t>4)</w:t>
      </w:r>
    </w:p>
    <w:p w14:paraId="127B63B4" w14:textId="2A968D9E" w:rsidR="005E277B" w:rsidRPr="00394109" w:rsidRDefault="00C677F5" w:rsidP="004955CE">
      <w:pPr>
        <w:pStyle w:val="Heading6"/>
        <w:tabs>
          <w:tab w:val="left" w:pos="450"/>
        </w:tabs>
        <w:ind w:left="540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/>
          <w:sz w:val="28"/>
          <w:szCs w:val="28"/>
          <w:lang w:val="en-US"/>
        </w:rPr>
        <w:lastRenderedPageBreak/>
        <w:t>1</w:t>
      </w:r>
      <w:r w:rsidR="00E413FB" w:rsidRPr="00394109">
        <w:rPr>
          <w:rFonts w:ascii="Angsana New" w:eastAsia="MS Mincho" w:hAnsi="Angsana New"/>
          <w:sz w:val="28"/>
          <w:szCs w:val="28"/>
          <w:lang w:val="en-US"/>
        </w:rPr>
        <w:t>5</w:t>
      </w:r>
      <w:r w:rsidR="005A5C8C" w:rsidRPr="00394109">
        <w:rPr>
          <w:rFonts w:ascii="Angsana New" w:eastAsia="MS Mincho" w:hAnsi="Angsana New"/>
          <w:sz w:val="28"/>
          <w:szCs w:val="28"/>
          <w:lang w:val="en-US"/>
        </w:rPr>
        <w:tab/>
      </w:r>
      <w:r w:rsidR="00F63C8A" w:rsidRPr="00394109">
        <w:rPr>
          <w:rFonts w:ascii="Angsana New" w:eastAsia="MS Mincho" w:hAnsi="Angsana New"/>
          <w:sz w:val="28"/>
          <w:szCs w:val="28"/>
          <w:lang w:val="en-US"/>
        </w:rPr>
        <w:tab/>
      </w:r>
      <w:r w:rsidR="00395DD3" w:rsidRPr="00394109">
        <w:rPr>
          <w:rFonts w:ascii="Angsana New" w:eastAsia="MS Mincho" w:hAnsi="Angsana New"/>
          <w:sz w:val="28"/>
          <w:szCs w:val="28"/>
          <w:cs/>
        </w:rPr>
        <w:t>หนี้สินที่มีภาระดอกเบี้ย</w:t>
      </w:r>
    </w:p>
    <w:p w14:paraId="418CE776" w14:textId="77777777" w:rsidR="000168B1" w:rsidRPr="00394109" w:rsidRDefault="000168B1" w:rsidP="004955CE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4"/>
        <w:gridCol w:w="256"/>
        <w:gridCol w:w="1034"/>
        <w:gridCol w:w="230"/>
        <w:gridCol w:w="999"/>
        <w:gridCol w:w="231"/>
        <w:gridCol w:w="702"/>
        <w:gridCol w:w="229"/>
        <w:gridCol w:w="992"/>
        <w:gridCol w:w="240"/>
        <w:gridCol w:w="992"/>
        <w:gridCol w:w="229"/>
        <w:gridCol w:w="817"/>
      </w:tblGrid>
      <w:tr w:rsidR="002741ED" w:rsidRPr="00394109" w14:paraId="4B182BC3" w14:textId="77777777" w:rsidTr="000168B1">
        <w:trPr>
          <w:tblHeader/>
        </w:trPr>
        <w:tc>
          <w:tcPr>
            <w:tcW w:w="2264" w:type="dxa"/>
          </w:tcPr>
          <w:p w14:paraId="4DF1058B" w14:textId="056E7CA3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326E8A0D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695" w:type="dxa"/>
            <w:gridSpan w:val="11"/>
          </w:tcPr>
          <w:p w14:paraId="55B2E56B" w14:textId="5124344A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741ED" w:rsidRPr="00394109" w14:paraId="325C6702" w14:textId="77777777" w:rsidTr="000168B1">
        <w:trPr>
          <w:tblHeader/>
        </w:trPr>
        <w:tc>
          <w:tcPr>
            <w:tcW w:w="2264" w:type="dxa"/>
          </w:tcPr>
          <w:p w14:paraId="7953B546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1B5E2BAD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6" w:type="dxa"/>
            <w:gridSpan w:val="5"/>
          </w:tcPr>
          <w:p w14:paraId="06BE5F66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29" w:type="dxa"/>
          </w:tcPr>
          <w:p w14:paraId="505E6D79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gridSpan w:val="5"/>
          </w:tcPr>
          <w:p w14:paraId="519A953F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741ED" w:rsidRPr="00394109" w14:paraId="35C02672" w14:textId="77777777" w:rsidTr="000168B1">
        <w:trPr>
          <w:tblHeader/>
        </w:trPr>
        <w:tc>
          <w:tcPr>
            <w:tcW w:w="2264" w:type="dxa"/>
          </w:tcPr>
          <w:p w14:paraId="1DE87864" w14:textId="7AB0256B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7A5F64CC" w14:textId="52988084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38AAE976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0FCB1761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D4CB0F6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022DCD93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32342BC9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vAlign w:val="center"/>
          </w:tcPr>
          <w:p w14:paraId="16809E62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F48D058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076DA966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50850F9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7B172CA8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3191ED2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741ED" w:rsidRPr="00394109" w14:paraId="6930DD8E" w14:textId="77777777" w:rsidTr="000168B1">
        <w:trPr>
          <w:tblHeader/>
        </w:trPr>
        <w:tc>
          <w:tcPr>
            <w:tcW w:w="2264" w:type="dxa"/>
          </w:tcPr>
          <w:p w14:paraId="278FBA2F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4FE65D96" w14:textId="77777777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695" w:type="dxa"/>
            <w:gridSpan w:val="11"/>
            <w:vAlign w:val="bottom"/>
          </w:tcPr>
          <w:p w14:paraId="53A12C64" w14:textId="638637CB" w:rsidR="002741ED" w:rsidRPr="00394109" w:rsidRDefault="002741E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715CD" w:rsidRPr="00394109" w14:paraId="20223B0B" w14:textId="77777777" w:rsidTr="000168B1">
        <w:tc>
          <w:tcPr>
            <w:tcW w:w="2264" w:type="dxa"/>
          </w:tcPr>
          <w:p w14:paraId="211415EC" w14:textId="77777777" w:rsidR="007715CD" w:rsidRPr="00394109" w:rsidRDefault="007715CD" w:rsidP="004955CE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6" w:type="dxa"/>
          </w:tcPr>
          <w:p w14:paraId="1A99B1EA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154B13CF" w14:textId="0C593C58" w:rsidR="007715CD" w:rsidRPr="00394109" w:rsidRDefault="000058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715CD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7C43AFB5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2B273A89" w14:textId="77777777" w:rsidR="007715CD" w:rsidRPr="00394109" w:rsidRDefault="007715C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BB8A5D8" w14:textId="7D75CC30" w:rsidR="007715CD" w:rsidRPr="00394109" w:rsidRDefault="007715C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05BF2950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11A08D60" w14:textId="600C5E34" w:rsidR="007715CD" w:rsidRPr="00394109" w:rsidRDefault="0000581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715CD"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575C4EE6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B4BC226" w14:textId="4AEF0324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  <w:tc>
          <w:tcPr>
            <w:tcW w:w="240" w:type="dxa"/>
            <w:vAlign w:val="bottom"/>
          </w:tcPr>
          <w:p w14:paraId="7463D131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3B1C86" w14:textId="77777777" w:rsidR="007715CD" w:rsidRPr="00394109" w:rsidRDefault="007715C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45D3724" w14:textId="1AFD5F3B" w:rsidR="007715CD" w:rsidRPr="00394109" w:rsidRDefault="007715C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7719411B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1EE3B1A1" w14:textId="70DDEC9B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177,000</w:t>
            </w:r>
          </w:p>
        </w:tc>
      </w:tr>
      <w:tr w:rsidR="00A57591" w:rsidRPr="00394109" w14:paraId="2621B809" w14:textId="77777777" w:rsidTr="000168B1">
        <w:tc>
          <w:tcPr>
            <w:tcW w:w="2264" w:type="dxa"/>
          </w:tcPr>
          <w:p w14:paraId="57160F26" w14:textId="77777777" w:rsidR="00A57591" w:rsidRPr="00394109" w:rsidRDefault="00A57591" w:rsidP="004955CE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56" w:type="dxa"/>
          </w:tcPr>
          <w:p w14:paraId="04501414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0F1EECA1" w14:textId="6C8AF5D3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  <w:tc>
          <w:tcPr>
            <w:tcW w:w="230" w:type="dxa"/>
            <w:vAlign w:val="bottom"/>
          </w:tcPr>
          <w:p w14:paraId="30689A2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77F1267E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7EEB6D1" w14:textId="47C1FC19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5BE831F0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5D09EFF" w14:textId="54537BE5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  <w:tc>
          <w:tcPr>
            <w:tcW w:w="229" w:type="dxa"/>
            <w:vAlign w:val="bottom"/>
          </w:tcPr>
          <w:p w14:paraId="5F70A28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F182C05" w14:textId="6C4A50D3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5,884</w:t>
            </w:r>
          </w:p>
        </w:tc>
        <w:tc>
          <w:tcPr>
            <w:tcW w:w="240" w:type="dxa"/>
            <w:vAlign w:val="bottom"/>
          </w:tcPr>
          <w:p w14:paraId="5D5DBC3E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E4775F3" w14:textId="77777777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00B7D3F" w14:textId="795EA0B0" w:rsidR="00A57591" w:rsidRPr="00394109" w:rsidRDefault="00A5759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03D0DB38" w14:textId="77777777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7E76943C" w14:textId="5610D21A" w:rsidR="00A57591" w:rsidRPr="00394109" w:rsidRDefault="00A5759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5,884</w:t>
            </w:r>
          </w:p>
        </w:tc>
      </w:tr>
      <w:tr w:rsidR="007715CD" w:rsidRPr="00394109" w14:paraId="730E85C1" w14:textId="77777777" w:rsidTr="000168B1">
        <w:tc>
          <w:tcPr>
            <w:tcW w:w="2264" w:type="dxa"/>
          </w:tcPr>
          <w:p w14:paraId="1B95A510" w14:textId="77777777" w:rsidR="007715CD" w:rsidRPr="00394109" w:rsidRDefault="007715CD" w:rsidP="004955CE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256" w:type="dxa"/>
          </w:tcPr>
          <w:p w14:paraId="56EA21BD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F1D4213" w14:textId="5DD5B9FB" w:rsidR="007715CD" w:rsidRPr="00394109" w:rsidRDefault="00675A0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507CBAC1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5C154EA9" w14:textId="1CC72AD9" w:rsidR="007715CD" w:rsidRPr="00394109" w:rsidRDefault="00675A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31" w:type="dxa"/>
            <w:vAlign w:val="bottom"/>
          </w:tcPr>
          <w:p w14:paraId="38778D5A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5D767502" w14:textId="4C8E9A19" w:rsidR="007715CD" w:rsidRPr="00394109" w:rsidRDefault="003003D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29" w:type="dxa"/>
            <w:vAlign w:val="bottom"/>
          </w:tcPr>
          <w:p w14:paraId="2473BA3A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6BBF726" w14:textId="0A4498A1" w:rsidR="007715CD" w:rsidRPr="00394109" w:rsidRDefault="00E6362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7405297E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515CBED" w14:textId="2FB0DFDD" w:rsidR="007715CD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229" w:type="dxa"/>
            <w:vAlign w:val="bottom"/>
          </w:tcPr>
          <w:p w14:paraId="303CEE08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C8485D2" w14:textId="1C682CF4" w:rsidR="007715CD" w:rsidRPr="00394109" w:rsidRDefault="001C78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1,42</w:t>
            </w:r>
            <w:r w:rsidR="00675A0D"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7715CD" w:rsidRPr="00394109" w14:paraId="171FB2BB" w14:textId="77777777" w:rsidTr="000168B1">
        <w:tc>
          <w:tcPr>
            <w:tcW w:w="2264" w:type="dxa"/>
          </w:tcPr>
          <w:p w14:paraId="7C07EAEB" w14:textId="533F684D" w:rsidR="007715CD" w:rsidRPr="00394109" w:rsidRDefault="007715CD" w:rsidP="004955CE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56" w:type="dxa"/>
          </w:tcPr>
          <w:p w14:paraId="56CC433D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C5D63" w14:textId="348B161D" w:rsidR="007715CD" w:rsidRPr="00394109" w:rsidRDefault="00675A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3,141</w:t>
            </w:r>
          </w:p>
        </w:tc>
        <w:tc>
          <w:tcPr>
            <w:tcW w:w="230" w:type="dxa"/>
            <w:vAlign w:val="bottom"/>
          </w:tcPr>
          <w:p w14:paraId="27D7A430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</w:tcPr>
          <w:p w14:paraId="16C29DC8" w14:textId="72C7D73D" w:rsidR="007715CD" w:rsidRPr="00394109" w:rsidRDefault="00675A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  <w:tc>
          <w:tcPr>
            <w:tcW w:w="231" w:type="dxa"/>
            <w:vAlign w:val="bottom"/>
          </w:tcPr>
          <w:p w14:paraId="432BBB0D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3C0CE" w14:textId="70587674" w:rsidR="007715CD" w:rsidRPr="00394109" w:rsidRDefault="002F662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6,211</w:t>
            </w:r>
          </w:p>
        </w:tc>
        <w:tc>
          <w:tcPr>
            <w:tcW w:w="229" w:type="dxa"/>
            <w:vAlign w:val="bottom"/>
          </w:tcPr>
          <w:p w14:paraId="2DF88BEF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D1549" w14:textId="68592BB3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6362C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240" w:type="dxa"/>
            <w:vAlign w:val="bottom"/>
          </w:tcPr>
          <w:p w14:paraId="7DC6539A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C824317" w14:textId="58B62CE4" w:rsidR="007715CD" w:rsidRPr="00394109" w:rsidRDefault="00675A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1,424</w:t>
            </w:r>
          </w:p>
        </w:tc>
        <w:tc>
          <w:tcPr>
            <w:tcW w:w="229" w:type="dxa"/>
            <w:vAlign w:val="bottom"/>
          </w:tcPr>
          <w:p w14:paraId="6C54A4D7" w14:textId="77777777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4C3FF" w14:textId="29FCECBB" w:rsidR="007715CD" w:rsidRPr="00394109" w:rsidRDefault="007715C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57591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</w:tr>
    </w:tbl>
    <w:p w14:paraId="7BFABB00" w14:textId="18024DBB" w:rsidR="00E6362C" w:rsidRPr="00394109" w:rsidRDefault="00E6362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p w14:paraId="776B958C" w14:textId="77777777" w:rsidR="00A57591" w:rsidRPr="00394109" w:rsidRDefault="00A57591" w:rsidP="004955C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  <w:r w:rsidRPr="00394109">
        <w:rPr>
          <w:rFonts w:ascii="Angsana New" w:hAnsi="Angsana New" w:hint="cs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Pr="00394109">
        <w:rPr>
          <w:rFonts w:ascii="Angsana New" w:hAnsi="Angsana New"/>
          <w:sz w:val="28"/>
          <w:szCs w:val="28"/>
          <w:rtl/>
          <w:cs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  <w:lang w:bidi="th-TH"/>
        </w:rPr>
        <w:t>โดยมีอัตราดอกเบี้ยคงที่ต่อปี</w:t>
      </w:r>
      <w:r w:rsidRPr="00394109">
        <w:rPr>
          <w:rFonts w:ascii="Angsana New" w:hAnsi="Angsana New"/>
          <w:sz w:val="28"/>
          <w:szCs w:val="28"/>
          <w:rtl/>
          <w:cs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  <w:lang w:bidi="th-TH"/>
        </w:rPr>
        <w:t>เงื่อนไขการเรียกชำระคืนเงินกู้เมื่อทวงถาม</w:t>
      </w:r>
    </w:p>
    <w:p w14:paraId="75551145" w14:textId="77777777" w:rsidR="00A57591" w:rsidRPr="00394109" w:rsidRDefault="00A57591" w:rsidP="004955CE">
      <w:pPr>
        <w:ind w:left="540"/>
        <w:rPr>
          <w:rFonts w:ascii="Angsana New" w:hAnsi="Angsana New"/>
          <w:sz w:val="20"/>
          <w:szCs w:val="20"/>
          <w:lang w:bidi="ar-SA"/>
        </w:rPr>
      </w:pPr>
    </w:p>
    <w:p w14:paraId="5B84762E" w14:textId="77777777" w:rsidR="00A57591" w:rsidRPr="009E629A" w:rsidRDefault="00A57591" w:rsidP="004955C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pacing w:val="-8"/>
          <w:sz w:val="28"/>
          <w:szCs w:val="28"/>
          <w:lang w:val="en-US" w:bidi="th-TH"/>
        </w:rPr>
      </w:pPr>
      <w:r w:rsidRPr="009E629A">
        <w:rPr>
          <w:rFonts w:ascii="Angsana New" w:hAnsi="Angsana New" w:hint="cs"/>
          <w:spacing w:val="-8"/>
          <w:sz w:val="28"/>
          <w:szCs w:val="28"/>
          <w:cs/>
          <w:lang w:bidi="th-TH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Pr="009E629A">
        <w:rPr>
          <w:rFonts w:ascii="Angsana New" w:hAnsi="Angsana New"/>
          <w:spacing w:val="-8"/>
          <w:sz w:val="28"/>
          <w:szCs w:val="28"/>
          <w:lang w:bidi="th-TH"/>
        </w:rPr>
        <w:t xml:space="preserve">MLR - 0.25 </w:t>
      </w:r>
      <w:r w:rsidRPr="009E629A">
        <w:rPr>
          <w:rFonts w:ascii="Angsana New" w:hAnsi="Angsana New" w:hint="cs"/>
          <w:spacing w:val="-8"/>
          <w:sz w:val="28"/>
          <w:szCs w:val="28"/>
          <w:cs/>
          <w:lang w:bidi="th-TH"/>
        </w:rPr>
        <w:t>ต่อปี</w:t>
      </w:r>
      <w:r w:rsidRPr="009E629A">
        <w:rPr>
          <w:rFonts w:ascii="Angsana New" w:hAnsi="Angsana New"/>
          <w:spacing w:val="-8"/>
          <w:sz w:val="28"/>
          <w:szCs w:val="28"/>
          <w:rtl/>
          <w:cs/>
        </w:rPr>
        <w:t xml:space="preserve"> </w:t>
      </w:r>
      <w:r w:rsidRPr="009E629A">
        <w:rPr>
          <w:rFonts w:ascii="Angsana New" w:hAnsi="Angsana New" w:hint="cs"/>
          <w:spacing w:val="-8"/>
          <w:sz w:val="28"/>
          <w:szCs w:val="28"/>
          <w:cs/>
          <w:lang w:bidi="th-TH"/>
        </w:rPr>
        <w:t xml:space="preserve">และมีกำหนดชำระภายในปี </w:t>
      </w:r>
      <w:r w:rsidRPr="009E629A">
        <w:rPr>
          <w:rFonts w:ascii="Angsana New" w:hAnsi="Angsana New"/>
          <w:spacing w:val="-8"/>
          <w:sz w:val="28"/>
          <w:szCs w:val="28"/>
          <w:lang w:val="en-US" w:bidi="th-TH"/>
        </w:rPr>
        <w:t>2564</w:t>
      </w:r>
    </w:p>
    <w:p w14:paraId="5CEFD281" w14:textId="77777777" w:rsidR="00A57591" w:rsidRPr="00394109" w:rsidRDefault="00A5759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Style w:val="TableGrid"/>
        <w:tblW w:w="92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4"/>
        <w:gridCol w:w="256"/>
        <w:gridCol w:w="1034"/>
        <w:gridCol w:w="230"/>
        <w:gridCol w:w="999"/>
        <w:gridCol w:w="231"/>
        <w:gridCol w:w="702"/>
        <w:gridCol w:w="229"/>
        <w:gridCol w:w="992"/>
        <w:gridCol w:w="240"/>
        <w:gridCol w:w="992"/>
        <w:gridCol w:w="229"/>
        <w:gridCol w:w="817"/>
      </w:tblGrid>
      <w:tr w:rsidR="000168B1" w:rsidRPr="00394109" w14:paraId="29BE6F4E" w14:textId="77777777" w:rsidTr="009E629A">
        <w:trPr>
          <w:tblHeader/>
        </w:trPr>
        <w:tc>
          <w:tcPr>
            <w:tcW w:w="2264" w:type="dxa"/>
          </w:tcPr>
          <w:p w14:paraId="2F3FFDBF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44F65D81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691" w:type="dxa"/>
            <w:gridSpan w:val="11"/>
          </w:tcPr>
          <w:p w14:paraId="3A6E04E4" w14:textId="3008BED8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68B1" w:rsidRPr="00394109" w14:paraId="5D2CEDA3" w14:textId="77777777" w:rsidTr="009E629A">
        <w:trPr>
          <w:tblHeader/>
        </w:trPr>
        <w:tc>
          <w:tcPr>
            <w:tcW w:w="2264" w:type="dxa"/>
          </w:tcPr>
          <w:p w14:paraId="09C0B9F6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41AAD5CE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92" w:type="dxa"/>
            <w:gridSpan w:val="5"/>
          </w:tcPr>
          <w:p w14:paraId="51D90598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29" w:type="dxa"/>
          </w:tcPr>
          <w:p w14:paraId="0DB8762F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gridSpan w:val="5"/>
          </w:tcPr>
          <w:p w14:paraId="789A9401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0168B1" w:rsidRPr="00394109" w14:paraId="33DCA76E" w14:textId="77777777" w:rsidTr="009E629A">
        <w:trPr>
          <w:tblHeader/>
        </w:trPr>
        <w:tc>
          <w:tcPr>
            <w:tcW w:w="2264" w:type="dxa"/>
          </w:tcPr>
          <w:p w14:paraId="1FA5690C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vAlign w:val="bottom"/>
          </w:tcPr>
          <w:p w14:paraId="27BBBB3E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34" w:type="dxa"/>
            <w:vAlign w:val="bottom"/>
          </w:tcPr>
          <w:p w14:paraId="680AF0BE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0" w:type="dxa"/>
            <w:vAlign w:val="bottom"/>
          </w:tcPr>
          <w:p w14:paraId="06C2A436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4225067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637386BD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6204DC4C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9" w:type="dxa"/>
            <w:vAlign w:val="center"/>
          </w:tcPr>
          <w:p w14:paraId="6F842F11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D0E88C0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40" w:type="dxa"/>
            <w:vAlign w:val="bottom"/>
          </w:tcPr>
          <w:p w14:paraId="71A1050A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94B41ED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9" w:type="dxa"/>
            <w:vAlign w:val="bottom"/>
          </w:tcPr>
          <w:p w14:paraId="672CED26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4192B2A8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0168B1" w:rsidRPr="00394109" w14:paraId="72E06D43" w14:textId="77777777" w:rsidTr="009E629A">
        <w:trPr>
          <w:tblHeader/>
        </w:trPr>
        <w:tc>
          <w:tcPr>
            <w:tcW w:w="2264" w:type="dxa"/>
          </w:tcPr>
          <w:p w14:paraId="330FFCFB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</w:tcPr>
          <w:p w14:paraId="0768F0BE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691" w:type="dxa"/>
            <w:gridSpan w:val="11"/>
            <w:vAlign w:val="bottom"/>
          </w:tcPr>
          <w:p w14:paraId="5FE86E68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168B1" w:rsidRPr="00394109" w14:paraId="403BE9F6" w14:textId="77777777" w:rsidTr="009E629A">
        <w:tc>
          <w:tcPr>
            <w:tcW w:w="2264" w:type="dxa"/>
          </w:tcPr>
          <w:p w14:paraId="26CC893F" w14:textId="77777777" w:rsidR="000168B1" w:rsidRPr="00394109" w:rsidRDefault="000168B1" w:rsidP="004955CE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56" w:type="dxa"/>
          </w:tcPr>
          <w:p w14:paraId="0FB9EA91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A686463" w14:textId="77777777" w:rsidR="000168B1" w:rsidRPr="00394109" w:rsidRDefault="000168B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41E00E25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</w:tcPr>
          <w:p w14:paraId="4B8B75A9" w14:textId="77777777" w:rsidR="000168B1" w:rsidRPr="00394109" w:rsidRDefault="000168B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02DB487" w14:textId="77777777" w:rsidR="000168B1" w:rsidRPr="00394109" w:rsidRDefault="000168B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1" w:type="dxa"/>
            <w:vAlign w:val="bottom"/>
          </w:tcPr>
          <w:p w14:paraId="34737A9B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4D3364CC" w14:textId="77777777" w:rsidR="000168B1" w:rsidRPr="00394109" w:rsidRDefault="000168B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47AED3CE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9005CAE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177,000</w:t>
            </w:r>
          </w:p>
        </w:tc>
        <w:tc>
          <w:tcPr>
            <w:tcW w:w="240" w:type="dxa"/>
            <w:vAlign w:val="bottom"/>
          </w:tcPr>
          <w:p w14:paraId="3DF046B1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45D4D914" w14:textId="77777777" w:rsidR="000168B1" w:rsidRPr="00394109" w:rsidRDefault="000168B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198B9DF" w14:textId="77777777" w:rsidR="000168B1" w:rsidRPr="00394109" w:rsidRDefault="000168B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29" w:type="dxa"/>
            <w:vAlign w:val="bottom"/>
          </w:tcPr>
          <w:p w14:paraId="2B1F5F2E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D931FE8" w14:textId="77777777" w:rsidR="000168B1" w:rsidRPr="00394109" w:rsidRDefault="000168B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177,000</w:t>
            </w:r>
          </w:p>
        </w:tc>
      </w:tr>
      <w:tr w:rsidR="00E6362C" w:rsidRPr="00394109" w14:paraId="35F47861" w14:textId="77777777" w:rsidTr="009E629A">
        <w:tc>
          <w:tcPr>
            <w:tcW w:w="2264" w:type="dxa"/>
          </w:tcPr>
          <w:p w14:paraId="173EAC24" w14:textId="77777777" w:rsidR="00E6362C" w:rsidRPr="00394109" w:rsidRDefault="00E6362C" w:rsidP="004955CE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256" w:type="dxa"/>
          </w:tcPr>
          <w:p w14:paraId="5A5E8C9C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</w:tcPr>
          <w:p w14:paraId="78452AF7" w14:textId="71073588" w:rsidR="00E6362C" w:rsidRPr="00394109" w:rsidRDefault="00E6362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108E2DF5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3985DCF5" w14:textId="09B6D522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31" w:type="dxa"/>
            <w:vAlign w:val="bottom"/>
          </w:tcPr>
          <w:p w14:paraId="5F7A6B62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2" w:type="dxa"/>
            <w:vAlign w:val="bottom"/>
          </w:tcPr>
          <w:p w14:paraId="76767A45" w14:textId="083807F5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229" w:type="dxa"/>
            <w:vAlign w:val="bottom"/>
          </w:tcPr>
          <w:p w14:paraId="3A3DA9F2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AAD6C92" w14:textId="14B39709" w:rsidR="00E6362C" w:rsidRPr="00394109" w:rsidRDefault="00E6362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40" w:type="dxa"/>
            <w:vAlign w:val="bottom"/>
          </w:tcPr>
          <w:p w14:paraId="1A2B1E11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032D43C7" w14:textId="0465D1C2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  <w:tc>
          <w:tcPr>
            <w:tcW w:w="229" w:type="dxa"/>
            <w:vAlign w:val="bottom"/>
          </w:tcPr>
          <w:p w14:paraId="7A8DD559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2E3EB00C" w14:textId="060C20A1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1,424</w:t>
            </w:r>
          </w:p>
        </w:tc>
      </w:tr>
      <w:tr w:rsidR="00E6362C" w:rsidRPr="00394109" w14:paraId="6AF82B2F" w14:textId="77777777" w:rsidTr="009E629A">
        <w:tc>
          <w:tcPr>
            <w:tcW w:w="2264" w:type="dxa"/>
          </w:tcPr>
          <w:p w14:paraId="6356816E" w14:textId="77777777" w:rsidR="00E6362C" w:rsidRPr="00394109" w:rsidRDefault="00E6362C" w:rsidP="004955CE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256" w:type="dxa"/>
          </w:tcPr>
          <w:p w14:paraId="08B051F9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6F457E58" w14:textId="057FCE6B" w:rsidR="00E6362C" w:rsidRPr="00394109" w:rsidRDefault="00E6362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0" w:type="dxa"/>
            <w:vAlign w:val="bottom"/>
          </w:tcPr>
          <w:p w14:paraId="580CDB58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F1C6F" w14:textId="19E75CF4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  <w:tc>
          <w:tcPr>
            <w:tcW w:w="231" w:type="dxa"/>
            <w:vAlign w:val="bottom"/>
          </w:tcPr>
          <w:p w14:paraId="7692ABC2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42D1B" w14:textId="6118359A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  <w:tc>
          <w:tcPr>
            <w:tcW w:w="229" w:type="dxa"/>
            <w:vAlign w:val="bottom"/>
          </w:tcPr>
          <w:p w14:paraId="2DD359EC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D88FB" w14:textId="25F8DF65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177,000</w:t>
            </w:r>
          </w:p>
        </w:tc>
        <w:tc>
          <w:tcPr>
            <w:tcW w:w="240" w:type="dxa"/>
            <w:vAlign w:val="bottom"/>
          </w:tcPr>
          <w:p w14:paraId="0DECBB49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2FBDC8BD" w14:textId="259AEC2B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1,424</w:t>
            </w:r>
          </w:p>
        </w:tc>
        <w:tc>
          <w:tcPr>
            <w:tcW w:w="229" w:type="dxa"/>
            <w:vAlign w:val="bottom"/>
          </w:tcPr>
          <w:p w14:paraId="1ECAD600" w14:textId="77777777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08195" w14:textId="03EF668D" w:rsidR="00E6362C" w:rsidRPr="00394109" w:rsidRDefault="00E6362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78,424</w:t>
            </w:r>
          </w:p>
        </w:tc>
      </w:tr>
    </w:tbl>
    <w:p w14:paraId="1361EFFA" w14:textId="070588E6" w:rsidR="000168B1" w:rsidRPr="00394109" w:rsidRDefault="000168B1" w:rsidP="004955CE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204" w:type="dxa"/>
        <w:tblInd w:w="450" w:type="dxa"/>
        <w:tblLook w:val="01E0" w:firstRow="1" w:lastRow="1" w:firstColumn="1" w:lastColumn="1" w:noHBand="0" w:noVBand="0"/>
      </w:tblPr>
      <w:tblGrid>
        <w:gridCol w:w="3312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F0024" w:rsidRPr="00394109" w14:paraId="4B3478A9" w14:textId="77777777" w:rsidTr="006E3A78">
        <w:trPr>
          <w:tblHeader/>
        </w:trPr>
        <w:tc>
          <w:tcPr>
            <w:tcW w:w="3312" w:type="dxa"/>
            <w:vMerge w:val="restart"/>
            <w:shd w:val="clear" w:color="auto" w:fill="auto"/>
          </w:tcPr>
          <w:p w14:paraId="0CF64436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5EA379FF" w14:textId="41935A0C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394109">
              <w:rPr>
                <w:rFonts w:ascii="Angsana New" w:hAnsi="Angsana New"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408C162F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7" w:type="dxa"/>
            <w:gridSpan w:val="3"/>
          </w:tcPr>
          <w:p w14:paraId="593BEE27" w14:textId="68F26D7A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2C2947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33" w:type="dxa"/>
            <w:gridSpan w:val="3"/>
          </w:tcPr>
          <w:p w14:paraId="18388434" w14:textId="6ADAFEF0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024" w:rsidRPr="00394109" w14:paraId="745EA1E7" w14:textId="77777777" w:rsidTr="006E3A78">
        <w:trPr>
          <w:tblHeader/>
        </w:trPr>
        <w:tc>
          <w:tcPr>
            <w:tcW w:w="3312" w:type="dxa"/>
            <w:vMerge/>
          </w:tcPr>
          <w:p w14:paraId="3705C6F5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73AE7D7E" w14:textId="4CF24F5B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8113879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B02A70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C58D22B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5683A066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2AD4EA9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AF6890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D4B1482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6F0024" w:rsidRPr="00394109" w14:paraId="737DFC14" w14:textId="77777777" w:rsidTr="006E3A78">
        <w:trPr>
          <w:tblHeader/>
        </w:trPr>
        <w:tc>
          <w:tcPr>
            <w:tcW w:w="3312" w:type="dxa"/>
          </w:tcPr>
          <w:p w14:paraId="6D7623A9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6842F743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0" w:type="dxa"/>
            <w:gridSpan w:val="7"/>
          </w:tcPr>
          <w:p w14:paraId="6C14C2B1" w14:textId="1490C252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0024" w:rsidRPr="00394109" w14:paraId="68EB552E" w14:textId="77777777" w:rsidTr="006E3A78">
        <w:trPr>
          <w:trHeight w:val="182"/>
        </w:trPr>
        <w:tc>
          <w:tcPr>
            <w:tcW w:w="3312" w:type="dxa"/>
          </w:tcPr>
          <w:p w14:paraId="433C8E2A" w14:textId="109D79F8" w:rsidR="006F0024" w:rsidRPr="00394109" w:rsidRDefault="006F0024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1002" w:type="dxa"/>
          </w:tcPr>
          <w:p w14:paraId="0526C7B0" w14:textId="06DB3D77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3BC76A07" w14:textId="11CF0EA7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69" w:type="dxa"/>
          </w:tcPr>
          <w:p w14:paraId="6C3B6622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DCA0D27" w14:textId="6D332042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0B67731A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1AB76F6F" w14:textId="2650C761" w:rsidR="006F0024" w:rsidRPr="00394109" w:rsidRDefault="006F002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AB7A4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09A3B88B" w14:textId="3006A90F" w:rsidR="006F0024" w:rsidRPr="00394109" w:rsidRDefault="006F002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0024" w:rsidRPr="00394109" w14:paraId="3F3CF215" w14:textId="77777777" w:rsidTr="006E3A78">
        <w:tc>
          <w:tcPr>
            <w:tcW w:w="3312" w:type="dxa"/>
          </w:tcPr>
          <w:p w14:paraId="272FB7C1" w14:textId="15B6804F" w:rsidR="006F0024" w:rsidRPr="00394109" w:rsidRDefault="006F0024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02" w:type="dxa"/>
          </w:tcPr>
          <w:p w14:paraId="6CA92C1F" w14:textId="23D1A4D2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310E8644" w14:textId="620E94EE" w:rsidR="006F0024" w:rsidRPr="00394109" w:rsidRDefault="006F002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541B2DA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770800" w14:textId="5F1401A5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  <w:tc>
          <w:tcPr>
            <w:tcW w:w="270" w:type="dxa"/>
          </w:tcPr>
          <w:p w14:paraId="357AA152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3C8B9EE8" w14:textId="7F34C5A3" w:rsidR="006F0024" w:rsidRPr="00394109" w:rsidRDefault="006F002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5BF522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09D804CD" w14:textId="6CABCB08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10,500</w:t>
            </w:r>
          </w:p>
        </w:tc>
      </w:tr>
      <w:tr w:rsidR="006F0024" w:rsidRPr="00394109" w14:paraId="62375046" w14:textId="77777777" w:rsidTr="006E3A78">
        <w:tc>
          <w:tcPr>
            <w:tcW w:w="3312" w:type="dxa"/>
          </w:tcPr>
          <w:p w14:paraId="693E5E49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2" w:type="dxa"/>
          </w:tcPr>
          <w:p w14:paraId="18B3FE73" w14:textId="77777777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C3532C8" w14:textId="1D8CE4D1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9" w:type="dxa"/>
          </w:tcPr>
          <w:p w14:paraId="2FE9F48E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D57B385" w14:textId="0FDE1453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11,186</w:t>
            </w:r>
          </w:p>
        </w:tc>
        <w:tc>
          <w:tcPr>
            <w:tcW w:w="270" w:type="dxa"/>
          </w:tcPr>
          <w:p w14:paraId="688EB72D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6162C96" w14:textId="613D141B" w:rsidR="006F0024" w:rsidRPr="00394109" w:rsidRDefault="006F002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B95E44" w14:textId="77777777" w:rsidR="006F0024" w:rsidRPr="00394109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162467E" w14:textId="1B649E10" w:rsidR="006F0024" w:rsidRPr="00394109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10,500</w:t>
            </w:r>
          </w:p>
        </w:tc>
      </w:tr>
    </w:tbl>
    <w:p w14:paraId="5166C9FE" w14:textId="6F5FF4A8" w:rsidR="00716966" w:rsidRPr="00394109" w:rsidRDefault="0071696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FF"/>
          <w:sz w:val="20"/>
          <w:szCs w:val="20"/>
        </w:rPr>
      </w:pPr>
    </w:p>
    <w:p w14:paraId="2CB2B8A0" w14:textId="3CD60CA9" w:rsidR="00716966" w:rsidRPr="00394109" w:rsidRDefault="00716966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</w:rPr>
        <w:t xml:space="preserve">* </w:t>
      </w:r>
      <w:r w:rsidRPr="00394109">
        <w:rPr>
          <w:rFonts w:ascii="Angsana New" w:hAnsi="Angsana New" w:hint="cs"/>
          <w:sz w:val="28"/>
          <w:szCs w:val="28"/>
          <w:cs/>
        </w:rPr>
        <w:t>บริษัทย่อยแห่งหนึ่งได้มีการมอบอำนาจการรับเงินจากลูกหนี้การค้าตามสัญญาให้กับธนาคาร</w:t>
      </w:r>
    </w:p>
    <w:p w14:paraId="3D8AA480" w14:textId="791BBA8E" w:rsidR="00716966" w:rsidRPr="00394109" w:rsidRDefault="00716966" w:rsidP="004955C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lastRenderedPageBreak/>
        <w:t>ณ วันที่</w:t>
      </w:r>
      <w:r w:rsidRPr="00394109">
        <w:rPr>
          <w:rFonts w:ascii="Angsana New" w:hAnsi="Angsana New"/>
          <w:sz w:val="28"/>
          <w:szCs w:val="28"/>
        </w:rPr>
        <w:t xml:space="preserve"> 31 </w:t>
      </w:r>
      <w:r w:rsidRPr="003941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394109">
        <w:rPr>
          <w:rFonts w:ascii="Angsana New" w:hAnsi="Angsana New"/>
          <w:sz w:val="28"/>
          <w:szCs w:val="28"/>
        </w:rPr>
        <w:t xml:space="preserve">2562 </w:t>
      </w:r>
      <w:r w:rsidRPr="00394109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C1C1A" w:rsidRPr="00394109">
        <w:rPr>
          <w:rFonts w:ascii="Angsana New" w:hAnsi="Angsana New"/>
          <w:sz w:val="28"/>
          <w:szCs w:val="28"/>
        </w:rPr>
        <w:t xml:space="preserve"> </w:t>
      </w:r>
      <w:r w:rsidR="00207E3D" w:rsidRPr="00394109">
        <w:rPr>
          <w:rFonts w:ascii="Angsana New" w:hAnsi="Angsana New"/>
          <w:sz w:val="28"/>
          <w:szCs w:val="28"/>
        </w:rPr>
        <w:t>816.03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ล้านบาท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>และ</w:t>
      </w:r>
      <w:r w:rsidRPr="00394109">
        <w:rPr>
          <w:rFonts w:ascii="Angsana New" w:hAnsi="Angsana New"/>
          <w:sz w:val="28"/>
          <w:szCs w:val="28"/>
          <w:rtl/>
          <w:cs/>
        </w:rPr>
        <w:t xml:space="preserve"> </w:t>
      </w:r>
      <w:r w:rsidRPr="00394109">
        <w:rPr>
          <w:rFonts w:ascii="Angsana New" w:hAnsi="Angsana New"/>
          <w:sz w:val="28"/>
          <w:szCs w:val="28"/>
        </w:rPr>
        <w:t xml:space="preserve">713.11 </w:t>
      </w:r>
      <w:r w:rsidRPr="00394109">
        <w:rPr>
          <w:rFonts w:ascii="Angsana New" w:hAnsi="Angsana New"/>
          <w:sz w:val="28"/>
          <w:szCs w:val="28"/>
          <w:cs/>
        </w:rPr>
        <w:t>ล้านบาท</w:t>
      </w:r>
      <w:r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394109">
        <w:rPr>
          <w:rFonts w:ascii="Angsana New" w:hAnsi="Angsana New"/>
          <w:i/>
          <w:iCs/>
          <w:sz w:val="28"/>
          <w:szCs w:val="28"/>
        </w:rPr>
        <w:t>(</w:t>
      </w:r>
      <w:r w:rsidRPr="00394109">
        <w:rPr>
          <w:rFonts w:ascii="Angsana New" w:hAnsi="Angsana New"/>
          <w:i/>
          <w:iCs/>
          <w:sz w:val="28"/>
          <w:szCs w:val="28"/>
          <w:rtl/>
          <w:cs/>
        </w:rPr>
        <w:t>25</w:t>
      </w:r>
      <w:r w:rsidRPr="00394109">
        <w:rPr>
          <w:rFonts w:ascii="Angsana New" w:hAnsi="Angsana New"/>
          <w:i/>
          <w:iCs/>
          <w:sz w:val="28"/>
          <w:szCs w:val="28"/>
        </w:rPr>
        <w:t xml:space="preserve">61: 620.04 </w:t>
      </w:r>
      <w:r w:rsidRPr="00394109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394109">
        <w:rPr>
          <w:rFonts w:ascii="Angsana New" w:hAnsi="Angsana New"/>
          <w:i/>
          <w:iCs/>
          <w:sz w:val="28"/>
          <w:szCs w:val="28"/>
        </w:rPr>
        <w:t xml:space="preserve"> </w:t>
      </w:r>
      <w:r w:rsidRPr="00394109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394109">
        <w:rPr>
          <w:rFonts w:ascii="Angsana New" w:hAnsi="Angsana New"/>
          <w:i/>
          <w:iCs/>
          <w:sz w:val="28"/>
          <w:szCs w:val="28"/>
        </w:rPr>
        <w:t xml:space="preserve"> 534.15 </w:t>
      </w:r>
      <w:r w:rsidRPr="00394109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394109">
        <w:rPr>
          <w:rFonts w:ascii="Angsana New" w:hAnsi="Angsana New"/>
          <w:i/>
          <w:iCs/>
          <w:sz w:val="28"/>
          <w:szCs w:val="28"/>
        </w:rPr>
        <w:t>)</w:t>
      </w:r>
    </w:p>
    <w:tbl>
      <w:tblPr>
        <w:tblpPr w:leftFromText="180" w:rightFromText="180" w:vertAnchor="text" w:horzAnchor="page" w:tblpX="1891" w:tblpY="217"/>
        <w:tblW w:w="9061" w:type="dxa"/>
        <w:tblLayout w:type="fixed"/>
        <w:tblLook w:val="01E0" w:firstRow="1" w:lastRow="1" w:firstColumn="1" w:lastColumn="1" w:noHBand="0" w:noVBand="0"/>
      </w:tblPr>
      <w:tblGrid>
        <w:gridCol w:w="2160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D77026" w:rsidRPr="00394109" w14:paraId="5646C30C" w14:textId="77777777" w:rsidTr="00A57591">
        <w:trPr>
          <w:tblHeader/>
        </w:trPr>
        <w:tc>
          <w:tcPr>
            <w:tcW w:w="2160" w:type="dxa"/>
          </w:tcPr>
          <w:p w14:paraId="3563CAFE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14:paraId="506F3B67" w14:textId="1343B3FE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/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="005A0F2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77026" w:rsidRPr="00394109" w14:paraId="52CD0E86" w14:textId="77777777" w:rsidTr="00A57591">
        <w:trPr>
          <w:tblHeader/>
        </w:trPr>
        <w:tc>
          <w:tcPr>
            <w:tcW w:w="2160" w:type="dxa"/>
          </w:tcPr>
          <w:p w14:paraId="73B57B06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14:paraId="143D82F4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6D5822A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14:paraId="17EF4F97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GB"/>
              </w:rPr>
              <w:t>2561</w:t>
            </w:r>
          </w:p>
        </w:tc>
      </w:tr>
      <w:tr w:rsidR="00D77026" w:rsidRPr="00394109" w14:paraId="7AB55B13" w14:textId="77777777" w:rsidTr="00A57591">
        <w:trPr>
          <w:trHeight w:val="432"/>
          <w:tblHeader/>
        </w:trPr>
        <w:tc>
          <w:tcPr>
            <w:tcW w:w="2160" w:type="dxa"/>
            <w:shd w:val="clear" w:color="auto" w:fill="auto"/>
            <w:vAlign w:val="bottom"/>
          </w:tcPr>
          <w:p w14:paraId="1FB30D23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330BC51E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95DBB9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394109">
              <w:rPr>
                <w:rFonts w:ascii="Angsana New" w:hAnsi="Angsana New"/>
                <w:sz w:val="28"/>
                <w:szCs w:val="28"/>
              </w:rPr>
              <w:br/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11B4184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DAD41B7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BEDE61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765DAFF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F4578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8690ED3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br/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394109">
              <w:rPr>
                <w:rFonts w:ascii="Angsana New" w:hAnsi="Angsana New"/>
                <w:sz w:val="28"/>
                <w:szCs w:val="28"/>
              </w:rPr>
              <w:br/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A5C71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91FD6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F724D7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14:paraId="1B4D2C9E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D77026" w:rsidRPr="00394109" w14:paraId="29C546DA" w14:textId="77777777" w:rsidTr="00A57591">
        <w:trPr>
          <w:tblHeader/>
        </w:trPr>
        <w:tc>
          <w:tcPr>
            <w:tcW w:w="2160" w:type="dxa"/>
          </w:tcPr>
          <w:p w14:paraId="1A73D227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14:paraId="6851EB85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77026" w:rsidRPr="00394109" w14:paraId="46AEC527" w14:textId="77777777" w:rsidTr="00A57591">
        <w:trPr>
          <w:tblHeader/>
        </w:trPr>
        <w:tc>
          <w:tcPr>
            <w:tcW w:w="2160" w:type="dxa"/>
          </w:tcPr>
          <w:p w14:paraId="103BE480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6901" w:type="dxa"/>
            <w:gridSpan w:val="12"/>
          </w:tcPr>
          <w:p w14:paraId="64B9CB07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D77026" w:rsidRPr="00394109" w14:paraId="6D19DAF8" w14:textId="77777777" w:rsidTr="00A57591">
        <w:tc>
          <w:tcPr>
            <w:tcW w:w="2160" w:type="dxa"/>
          </w:tcPr>
          <w:p w14:paraId="39CE3B71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CB2276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582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6F5DC7E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1187629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79D910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789104E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4363D7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45A1155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66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7EF1A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7C90C9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9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1BCB4EC8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619A0760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57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</w:tr>
      <w:tr w:rsidR="00D77026" w:rsidRPr="00394109" w14:paraId="75596EB5" w14:textId="77777777" w:rsidTr="00A57591">
        <w:tc>
          <w:tcPr>
            <w:tcW w:w="2160" w:type="dxa"/>
          </w:tcPr>
          <w:p w14:paraId="13F247EB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1 - 5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BDC488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2,972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B297E29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1D99BD3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3BB895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7224F82E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2,631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1E491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3BA38DC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862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2433E1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E6FE0D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9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DAD2538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3679AFC8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853</w:t>
            </w:r>
          </w:p>
        </w:tc>
      </w:tr>
      <w:tr w:rsidR="00D77026" w:rsidRPr="00394109" w14:paraId="298A20DB" w14:textId="77777777" w:rsidTr="00A57591">
        <w:tc>
          <w:tcPr>
            <w:tcW w:w="2160" w:type="dxa"/>
          </w:tcPr>
          <w:p w14:paraId="02F91AE8" w14:textId="77777777" w:rsidR="00D77026" w:rsidRPr="00394109" w:rsidRDefault="00D7702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89E138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3,554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991D7E5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143FA9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B1D92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0A4874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3,070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A3885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A730DD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1,5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0A7384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FE51B6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10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5091AD40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04D15" w14:textId="77777777" w:rsidR="00D77026" w:rsidRPr="00394109" w:rsidRDefault="00D7702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1,42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335474B7" w14:textId="2EB0008E" w:rsidR="00E6362C" w:rsidRPr="00394109" w:rsidRDefault="00E6362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0"/>
          <w:szCs w:val="20"/>
          <w:lang w:eastAsia="x-none"/>
        </w:rPr>
      </w:pPr>
    </w:p>
    <w:p w14:paraId="1DE969F4" w14:textId="1AEDE41A" w:rsidR="000103CB" w:rsidRPr="00394109" w:rsidRDefault="00C677F5" w:rsidP="004955CE">
      <w:pPr>
        <w:pStyle w:val="Heading6"/>
        <w:tabs>
          <w:tab w:val="left" w:pos="450"/>
        </w:tabs>
        <w:ind w:left="540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394109">
        <w:rPr>
          <w:rFonts w:ascii="Angsana New" w:eastAsia="MS Mincho" w:hAnsi="Angsana New"/>
          <w:sz w:val="28"/>
          <w:szCs w:val="28"/>
          <w:lang w:val="en-US"/>
        </w:rPr>
        <w:t>1</w:t>
      </w:r>
      <w:r w:rsidR="005E6946" w:rsidRPr="00394109">
        <w:rPr>
          <w:rFonts w:ascii="Angsana New" w:eastAsia="MS Mincho" w:hAnsi="Angsana New"/>
          <w:sz w:val="28"/>
          <w:szCs w:val="28"/>
          <w:lang w:val="en-US"/>
        </w:rPr>
        <w:t>6</w:t>
      </w:r>
      <w:r w:rsidR="005A5C8C" w:rsidRPr="00394109">
        <w:rPr>
          <w:rFonts w:ascii="Angsana New" w:eastAsia="MS Mincho" w:hAnsi="Angsana New"/>
          <w:sz w:val="28"/>
          <w:szCs w:val="28"/>
          <w:lang w:val="en-US"/>
        </w:rPr>
        <w:tab/>
      </w:r>
      <w:r w:rsidR="00F63C8A" w:rsidRPr="00394109">
        <w:rPr>
          <w:rFonts w:ascii="Angsana New" w:eastAsia="MS Mincho" w:hAnsi="Angsana New"/>
          <w:sz w:val="28"/>
          <w:szCs w:val="28"/>
          <w:lang w:val="en-US"/>
        </w:rPr>
        <w:tab/>
      </w:r>
      <w:r w:rsidR="00A57F80" w:rsidRPr="00394109">
        <w:rPr>
          <w:rFonts w:ascii="Angsana New" w:eastAsia="MS Mincho" w:hAnsi="Angsana New"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1E927362" w14:textId="77777777" w:rsidR="0055353A" w:rsidRPr="00394109" w:rsidRDefault="0055353A" w:rsidP="004955CE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394109" w14:paraId="75178BA1" w14:textId="77777777" w:rsidTr="00F63C8A">
        <w:tc>
          <w:tcPr>
            <w:tcW w:w="3330" w:type="dxa"/>
            <w:shd w:val="clear" w:color="auto" w:fill="auto"/>
          </w:tcPr>
          <w:p w14:paraId="736143DA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74E672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0B9A51E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D003390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BC6CF9C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353A" w:rsidRPr="00394109" w14:paraId="42A819A0" w14:textId="77777777" w:rsidTr="00F63C8A">
        <w:tc>
          <w:tcPr>
            <w:tcW w:w="3330" w:type="dxa"/>
            <w:shd w:val="clear" w:color="auto" w:fill="auto"/>
          </w:tcPr>
          <w:p w14:paraId="23549846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6287C6" w14:textId="77777777" w:rsidR="0055353A" w:rsidRPr="00394109" w:rsidRDefault="005535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01FFA8AD" w14:textId="77777777" w:rsidR="0055353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47F69E22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D5B6A" w14:textId="77777777" w:rsidR="0055353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1048D2EB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D039F1" w14:textId="77777777" w:rsidR="0055353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34BB1B5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ED60D2" w14:textId="77777777" w:rsidR="0055353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</w:tr>
      <w:tr w:rsidR="00B11A98" w:rsidRPr="00394109" w14:paraId="2CFD68FB" w14:textId="77777777" w:rsidTr="00F63C8A">
        <w:tc>
          <w:tcPr>
            <w:tcW w:w="3330" w:type="dxa"/>
            <w:shd w:val="clear" w:color="auto" w:fill="auto"/>
          </w:tcPr>
          <w:p w14:paraId="45EBF7F3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94038A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1588BF1" w14:textId="77777777" w:rsidR="00B11A98" w:rsidRPr="00394109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5353A" w:rsidRPr="00394109" w14:paraId="418A29C7" w14:textId="77777777" w:rsidTr="00F63C8A">
        <w:tc>
          <w:tcPr>
            <w:tcW w:w="3330" w:type="dxa"/>
            <w:shd w:val="clear" w:color="auto" w:fill="auto"/>
          </w:tcPr>
          <w:p w14:paraId="10B12327" w14:textId="77777777" w:rsidR="0055353A" w:rsidRPr="00394109" w:rsidRDefault="005535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9E4AF5" w14:textId="77777777" w:rsidR="0055353A" w:rsidRPr="00394109" w:rsidRDefault="005535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AE9742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ED9B5E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36E1733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7CE642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9A2693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C6C2DF" w14:textId="77777777" w:rsidR="0055353A" w:rsidRPr="00394109" w:rsidRDefault="0055353A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2ECD62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756" w:rsidRPr="00394109" w14:paraId="42838A51" w14:textId="77777777" w:rsidTr="00F63C8A">
        <w:tc>
          <w:tcPr>
            <w:tcW w:w="3330" w:type="dxa"/>
            <w:shd w:val="clear" w:color="auto" w:fill="auto"/>
          </w:tcPr>
          <w:p w14:paraId="6C7196D3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CB40D31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6B0A6A" w14:textId="77777777" w:rsidR="00156756" w:rsidRPr="00394109" w:rsidRDefault="00690D60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F7B306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FD3D4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524DDC7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5D0757" w14:textId="77777777" w:rsidR="00156756" w:rsidRPr="00394109" w:rsidRDefault="0081006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65EF6BBF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0561B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410</w:t>
            </w:r>
          </w:p>
        </w:tc>
      </w:tr>
      <w:tr w:rsidR="00156756" w:rsidRPr="00394109" w14:paraId="0DB1D957" w14:textId="77777777" w:rsidTr="00F63C8A">
        <w:tc>
          <w:tcPr>
            <w:tcW w:w="3330" w:type="dxa"/>
            <w:shd w:val="clear" w:color="auto" w:fill="auto"/>
          </w:tcPr>
          <w:p w14:paraId="4B5E2C87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DF0E7B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B83E9" w14:textId="4E31C2F4" w:rsidR="00156756" w:rsidRPr="00394109" w:rsidRDefault="00690D6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158,91</w:t>
            </w:r>
            <w:r w:rsidR="00445BC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4406BF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67AD94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14:paraId="31EDED2E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FB0D1A2" w14:textId="77777777" w:rsidR="00156756" w:rsidRPr="00394109" w:rsidRDefault="0081006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113,537</w:t>
            </w:r>
          </w:p>
        </w:tc>
        <w:tc>
          <w:tcPr>
            <w:tcW w:w="270" w:type="dxa"/>
            <w:shd w:val="clear" w:color="auto" w:fill="auto"/>
          </w:tcPr>
          <w:p w14:paraId="0D66F81D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493638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123,217</w:t>
            </w:r>
          </w:p>
        </w:tc>
      </w:tr>
      <w:tr w:rsidR="00156756" w:rsidRPr="00394109" w14:paraId="1CEFADCE" w14:textId="77777777" w:rsidTr="00F63C8A">
        <w:tc>
          <w:tcPr>
            <w:tcW w:w="3330" w:type="dxa"/>
            <w:shd w:val="clear" w:color="auto" w:fill="auto"/>
          </w:tcPr>
          <w:p w14:paraId="7AEB8DA8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A668EF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1458E3" w14:textId="2F202B1E" w:rsidR="00156756" w:rsidRPr="00394109" w:rsidRDefault="00690D6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158,91</w:t>
            </w:r>
            <w:r w:rsidR="00445BC5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7A2E1E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EC1CBF6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206,536</w:t>
            </w:r>
          </w:p>
        </w:tc>
        <w:tc>
          <w:tcPr>
            <w:tcW w:w="262" w:type="dxa"/>
            <w:shd w:val="clear" w:color="auto" w:fill="auto"/>
          </w:tcPr>
          <w:p w14:paraId="1BBA832C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D46EA8D" w14:textId="77777777" w:rsidR="00156756" w:rsidRPr="00394109" w:rsidRDefault="0081006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113,710</w:t>
            </w:r>
          </w:p>
        </w:tc>
        <w:tc>
          <w:tcPr>
            <w:tcW w:w="270" w:type="dxa"/>
            <w:shd w:val="clear" w:color="auto" w:fill="auto"/>
          </w:tcPr>
          <w:p w14:paraId="04A10C93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6C25B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123,627</w:t>
            </w:r>
          </w:p>
        </w:tc>
      </w:tr>
      <w:tr w:rsidR="00156756" w:rsidRPr="00394109" w14:paraId="4A2F29C4" w14:textId="77777777" w:rsidTr="00F63C8A">
        <w:tc>
          <w:tcPr>
            <w:tcW w:w="3330" w:type="dxa"/>
            <w:shd w:val="clear" w:color="auto" w:fill="auto"/>
          </w:tcPr>
          <w:p w14:paraId="31EB86E3" w14:textId="77777777" w:rsidR="00156756" w:rsidRPr="001C7B67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A27E25" w14:textId="77777777" w:rsidR="00156756" w:rsidRPr="001C7B67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CE1672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401EC8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2E9B2CD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A7D3BA3" w14:textId="77777777" w:rsidR="00156756" w:rsidRPr="001C7B67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165BBE6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E63EAB" w14:textId="77777777" w:rsidR="00156756" w:rsidRPr="001C7B67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FF1756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156756" w:rsidRPr="00394109" w14:paraId="1479F474" w14:textId="77777777" w:rsidTr="00F63C8A">
        <w:tc>
          <w:tcPr>
            <w:tcW w:w="3330" w:type="dxa"/>
            <w:shd w:val="clear" w:color="auto" w:fill="auto"/>
          </w:tcPr>
          <w:p w14:paraId="0E6210DC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32D746D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D875C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82A462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8D131B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C6DD9A8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D43CC2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FB26D7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0DF4E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756" w:rsidRPr="00394109" w14:paraId="462BFFE8" w14:textId="77777777" w:rsidTr="00F63C8A">
        <w:tc>
          <w:tcPr>
            <w:tcW w:w="3330" w:type="dxa"/>
            <w:shd w:val="clear" w:color="auto" w:fill="auto"/>
          </w:tcPr>
          <w:p w14:paraId="25A3BD24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59BCDFF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53A60CB" w14:textId="77777777" w:rsidR="00156756" w:rsidRPr="00394109" w:rsidRDefault="00C31FC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62" w:type="dxa"/>
            <w:shd w:val="clear" w:color="auto" w:fill="auto"/>
          </w:tcPr>
          <w:p w14:paraId="7BA00536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4F4F508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10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4691D09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8B8FAD" w14:textId="4BAB7B5D" w:rsidR="00156756" w:rsidRPr="00394109" w:rsidRDefault="00E911A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666</w:t>
            </w:r>
          </w:p>
        </w:tc>
        <w:tc>
          <w:tcPr>
            <w:tcW w:w="270" w:type="dxa"/>
            <w:shd w:val="clear" w:color="auto" w:fill="auto"/>
          </w:tcPr>
          <w:p w14:paraId="3813BC89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34A1B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156756" w:rsidRPr="00394109" w14:paraId="5DFB7D9A" w14:textId="77777777" w:rsidTr="00F63C8A">
        <w:tc>
          <w:tcPr>
            <w:tcW w:w="3330" w:type="dxa"/>
            <w:shd w:val="clear" w:color="auto" w:fill="auto"/>
          </w:tcPr>
          <w:p w14:paraId="210543BF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04AF68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CA0B62" w14:textId="279DBA97" w:rsidR="00156756" w:rsidRPr="00394109" w:rsidRDefault="00690D6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30</w:t>
            </w:r>
            <w:r w:rsidR="00712E4A"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E84AE8" w:rsidRPr="00394109">
              <w:rPr>
                <w:rFonts w:ascii="Angsana New" w:hAnsi="Angsana New"/>
                <w:sz w:val="28"/>
                <w:szCs w:val="28"/>
              </w:rPr>
              <w:t>4</w:t>
            </w:r>
            <w:r w:rsidR="00712E4A" w:rsidRPr="00394109">
              <w:rPr>
                <w:rFonts w:ascii="Angsana New" w:hAnsi="Angsana New"/>
                <w:sz w:val="28"/>
                <w:szCs w:val="28"/>
              </w:rPr>
              <w:t>5</w:t>
            </w:r>
            <w:r w:rsidR="00E84AE8" w:rsidRPr="0039410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2A23B04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62F63E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266,572</w:t>
            </w:r>
          </w:p>
        </w:tc>
        <w:tc>
          <w:tcPr>
            <w:tcW w:w="262" w:type="dxa"/>
            <w:shd w:val="clear" w:color="auto" w:fill="auto"/>
          </w:tcPr>
          <w:p w14:paraId="5319286E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730D9AF" w14:textId="3A12F5FF" w:rsidR="00156756" w:rsidRPr="00394109" w:rsidRDefault="0081006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</w:t>
            </w:r>
            <w:r w:rsidR="00E911A9"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E911A9" w:rsidRPr="00394109">
              <w:rPr>
                <w:rFonts w:ascii="Angsana New" w:hAnsi="Angsana New"/>
                <w:sz w:val="28"/>
                <w:szCs w:val="28"/>
              </w:rPr>
              <w:t>,0</w:t>
            </w:r>
            <w:r w:rsidR="00712E4A" w:rsidRPr="00394109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781BBA41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C54BD8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184,423</w:t>
            </w:r>
          </w:p>
        </w:tc>
      </w:tr>
      <w:tr w:rsidR="00156756" w:rsidRPr="00394109" w14:paraId="395B25D9" w14:textId="77777777" w:rsidTr="00F63C8A">
        <w:tc>
          <w:tcPr>
            <w:tcW w:w="3330" w:type="dxa"/>
            <w:shd w:val="clear" w:color="auto" w:fill="auto"/>
          </w:tcPr>
          <w:p w14:paraId="140E5883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5664BB9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3992D" w14:textId="70973D4F" w:rsidR="00156756" w:rsidRPr="00394109" w:rsidRDefault="00690D6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2DC82A3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76148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14:paraId="7D2BEBEE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1581" w14:textId="7464C044" w:rsidR="00156756" w:rsidRPr="00394109" w:rsidRDefault="0081006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911A9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E911A9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,7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3FD0BC12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BDFF2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184,569</w:t>
            </w:r>
          </w:p>
        </w:tc>
      </w:tr>
      <w:tr w:rsidR="00156756" w:rsidRPr="00394109" w14:paraId="0809F595" w14:textId="77777777" w:rsidTr="00F63C8A">
        <w:tc>
          <w:tcPr>
            <w:tcW w:w="3330" w:type="dxa"/>
            <w:shd w:val="clear" w:color="auto" w:fill="auto"/>
          </w:tcPr>
          <w:p w14:paraId="78C7D4FD" w14:textId="77777777" w:rsidR="00156756" w:rsidRPr="001C7B67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542E1FA" w14:textId="77777777" w:rsidR="00156756" w:rsidRPr="001C7B67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3F53C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143C839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53335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56A65DF" w14:textId="77777777" w:rsidR="00156756" w:rsidRPr="001C7B67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123F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6FECDA" w14:textId="77777777" w:rsidR="00156756" w:rsidRPr="001C7B67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E4BAD" w14:textId="77777777" w:rsidR="00156756" w:rsidRPr="001C7B67" w:rsidRDefault="00156756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156756" w:rsidRPr="00394109" w14:paraId="6842E945" w14:textId="77777777" w:rsidTr="00F63C8A">
        <w:tc>
          <w:tcPr>
            <w:tcW w:w="3330" w:type="dxa"/>
            <w:shd w:val="clear" w:color="auto" w:fill="auto"/>
          </w:tcPr>
          <w:p w14:paraId="011EFE6B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130592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DC97C71" w14:textId="6DE026B5" w:rsidR="00156756" w:rsidRPr="00394109" w:rsidRDefault="00690D6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35B7EE8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C47843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473,210</w:t>
            </w:r>
          </w:p>
        </w:tc>
        <w:tc>
          <w:tcPr>
            <w:tcW w:w="262" w:type="dxa"/>
            <w:shd w:val="clear" w:color="auto" w:fill="auto"/>
          </w:tcPr>
          <w:p w14:paraId="0EA92361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9BF0699" w14:textId="690DA641" w:rsidR="00156756" w:rsidRPr="00394109" w:rsidRDefault="00FA58A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911A9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,4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006CE491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893F0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308,196</w:t>
            </w:r>
          </w:p>
        </w:tc>
      </w:tr>
    </w:tbl>
    <w:p w14:paraId="01E481EF" w14:textId="311659FB" w:rsidR="00357A19" w:rsidRPr="00394109" w:rsidRDefault="0059715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394109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2913A2" w:rsidRPr="00394109">
        <w:rPr>
          <w:rFonts w:asciiTheme="majorBidi" w:hAnsiTheme="majorBidi" w:cstheme="majorBidi"/>
          <w:sz w:val="28"/>
          <w:szCs w:val="28"/>
          <w:lang w:val="x-none" w:eastAsia="x-none"/>
        </w:rPr>
        <w:tab/>
      </w:r>
    </w:p>
    <w:p w14:paraId="6CBC39F2" w14:textId="77777777" w:rsidR="000833D2" w:rsidRPr="00394109" w:rsidRDefault="000833D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="Angsana New" w:hAnsi="Angsana New"/>
          <w:sz w:val="22"/>
          <w:szCs w:val="22"/>
          <w:lang w:val="x-none" w:eastAsia="x-none"/>
        </w:rPr>
      </w:pPr>
    </w:p>
    <w:p w14:paraId="0DBC8CB4" w14:textId="77777777" w:rsidR="0060060A" w:rsidRPr="00394109" w:rsidRDefault="0060060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br w:type="page"/>
      </w:r>
    </w:p>
    <w:p w14:paraId="36595F34" w14:textId="37748FC7" w:rsidR="00A57F80" w:rsidRPr="00394109" w:rsidRDefault="0059715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lastRenderedPageBreak/>
        <w:t>เจ้าหนี้อื่นประกอบด้วย</w:t>
      </w:r>
    </w:p>
    <w:p w14:paraId="1DA61C45" w14:textId="77777777" w:rsidR="0055353A" w:rsidRPr="00394109" w:rsidRDefault="0055353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="Angsana New" w:hAnsi="Angsana New"/>
          <w:sz w:val="16"/>
          <w:szCs w:val="16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394109" w14:paraId="7CB75525" w14:textId="77777777" w:rsidTr="00F63C8A">
        <w:tc>
          <w:tcPr>
            <w:tcW w:w="3330" w:type="dxa"/>
            <w:shd w:val="clear" w:color="auto" w:fill="auto"/>
          </w:tcPr>
          <w:p w14:paraId="08974D66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F80FCBA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6C27AB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A3A722A" w14:textId="77777777" w:rsidR="0055353A" w:rsidRPr="00394109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3A5AB9" w14:textId="77777777" w:rsidR="0055353A" w:rsidRPr="00394109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E5E9E" w:rsidRPr="00394109" w14:paraId="5AA6780B" w14:textId="77777777" w:rsidTr="00F63C8A">
        <w:tc>
          <w:tcPr>
            <w:tcW w:w="3330" w:type="dxa"/>
            <w:shd w:val="clear" w:color="auto" w:fill="auto"/>
          </w:tcPr>
          <w:p w14:paraId="204A575E" w14:textId="77777777" w:rsidR="003E5E9E" w:rsidRPr="00394109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066C6A" w14:textId="552C667A" w:rsidR="003E5E9E" w:rsidRPr="00394109" w:rsidRDefault="00705072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147A125A" w14:textId="77777777" w:rsidR="003E5E9E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2A1EB321" w14:textId="77777777" w:rsidR="003E5E9E" w:rsidRPr="00394109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CAC7CF" w14:textId="77777777" w:rsidR="003E5E9E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5C6053B2" w14:textId="77777777" w:rsidR="003E5E9E" w:rsidRPr="00394109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77CB79" w14:textId="77777777" w:rsidR="003E5E9E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CC5CBCD" w14:textId="77777777" w:rsidR="003E5E9E" w:rsidRPr="00394109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287892" w14:textId="77777777" w:rsidR="003E5E9E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E5E9E" w:rsidRPr="00394109" w14:paraId="4D04169D" w14:textId="77777777" w:rsidTr="00F63C8A">
        <w:tc>
          <w:tcPr>
            <w:tcW w:w="3330" w:type="dxa"/>
            <w:shd w:val="clear" w:color="auto" w:fill="auto"/>
          </w:tcPr>
          <w:p w14:paraId="3F581357" w14:textId="77777777" w:rsidR="003E5E9E" w:rsidRPr="00394109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EAC62D" w14:textId="77777777" w:rsidR="003E5E9E" w:rsidRPr="00394109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9C17075" w14:textId="77777777" w:rsidR="003E5E9E" w:rsidRPr="00394109" w:rsidRDefault="003E5E9E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6756" w:rsidRPr="00394109" w14:paraId="5008B134" w14:textId="77777777" w:rsidTr="00F63C8A">
        <w:tc>
          <w:tcPr>
            <w:tcW w:w="3330" w:type="dxa"/>
            <w:shd w:val="clear" w:color="auto" w:fill="auto"/>
            <w:vAlign w:val="center"/>
          </w:tcPr>
          <w:p w14:paraId="30E46445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4E77FBC" w14:textId="77702124" w:rsidR="00156756" w:rsidRPr="00394109" w:rsidRDefault="00705072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19</w:t>
            </w:r>
          </w:p>
        </w:tc>
        <w:tc>
          <w:tcPr>
            <w:tcW w:w="990" w:type="dxa"/>
            <w:shd w:val="clear" w:color="auto" w:fill="auto"/>
          </w:tcPr>
          <w:p w14:paraId="001C32E1" w14:textId="25E32637" w:rsidR="00156756" w:rsidRPr="00394109" w:rsidRDefault="003C6D2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E84AE8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911A9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84AE8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04</w:t>
            </w:r>
          </w:p>
        </w:tc>
        <w:tc>
          <w:tcPr>
            <w:tcW w:w="262" w:type="dxa"/>
            <w:shd w:val="clear" w:color="auto" w:fill="auto"/>
          </w:tcPr>
          <w:p w14:paraId="54D8A49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62E762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106,867</w:t>
            </w:r>
          </w:p>
        </w:tc>
        <w:tc>
          <w:tcPr>
            <w:tcW w:w="262" w:type="dxa"/>
            <w:shd w:val="clear" w:color="auto" w:fill="auto"/>
          </w:tcPr>
          <w:p w14:paraId="0F772A08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9943E69" w14:textId="1BF7B5EA" w:rsidR="00156756" w:rsidRPr="00394109" w:rsidRDefault="00DE14D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E911A9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07</w:t>
            </w:r>
            <w:r w:rsidR="006C2A63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72B2340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F437A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81,916</w:t>
            </w:r>
          </w:p>
        </w:tc>
      </w:tr>
      <w:tr w:rsidR="00156756" w:rsidRPr="00394109" w14:paraId="721C9C00" w14:textId="77777777" w:rsidTr="00F63C8A">
        <w:tc>
          <w:tcPr>
            <w:tcW w:w="3330" w:type="dxa"/>
            <w:shd w:val="clear" w:color="auto" w:fill="auto"/>
            <w:vAlign w:val="center"/>
          </w:tcPr>
          <w:p w14:paraId="7882EB0F" w14:textId="77777777" w:rsidR="00156756" w:rsidRPr="00394109" w:rsidRDefault="00156756" w:rsidP="004955C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80901D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59781" w14:textId="431AA74B" w:rsidR="00156756" w:rsidRPr="00394109" w:rsidRDefault="003C6D2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  <w:r w:rsidR="00E911A9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59320A1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B96F6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69,730</w:t>
            </w:r>
          </w:p>
        </w:tc>
        <w:tc>
          <w:tcPr>
            <w:tcW w:w="262" w:type="dxa"/>
            <w:shd w:val="clear" w:color="auto" w:fill="auto"/>
          </w:tcPr>
          <w:p w14:paraId="37F420A8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959D48" w14:textId="341BFB1D" w:rsidR="00156756" w:rsidRPr="00394109" w:rsidRDefault="00DE14D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E911A9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712E4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6C2A63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BF9B3D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B342F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37,465</w:t>
            </w:r>
          </w:p>
        </w:tc>
      </w:tr>
      <w:tr w:rsidR="00F75EC5" w:rsidRPr="00394109" w14:paraId="113CC1EC" w14:textId="77777777" w:rsidTr="00F63C8A">
        <w:tc>
          <w:tcPr>
            <w:tcW w:w="3330" w:type="dxa"/>
            <w:shd w:val="clear" w:color="auto" w:fill="auto"/>
            <w:vAlign w:val="center"/>
          </w:tcPr>
          <w:p w14:paraId="577DD12F" w14:textId="7A218A44" w:rsidR="00F75EC5" w:rsidRPr="00394109" w:rsidRDefault="00F75EC5" w:rsidP="004955C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0CEDBE2" w14:textId="77777777" w:rsidR="00F75EC5" w:rsidRPr="00394109" w:rsidRDefault="00F75EC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D61E7A" w14:textId="73C24ACF" w:rsidR="00F75EC5" w:rsidRPr="00394109" w:rsidRDefault="00F75EC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18,881</w:t>
            </w:r>
          </w:p>
        </w:tc>
        <w:tc>
          <w:tcPr>
            <w:tcW w:w="262" w:type="dxa"/>
            <w:shd w:val="clear" w:color="auto" w:fill="auto"/>
          </w:tcPr>
          <w:p w14:paraId="335C230F" w14:textId="77777777" w:rsidR="00F75EC5" w:rsidRPr="00394109" w:rsidRDefault="00F75EC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B9D049" w14:textId="7FBCEDFE" w:rsidR="00F75EC5" w:rsidRPr="00394109" w:rsidRDefault="00F75EC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12,157</w:t>
            </w:r>
          </w:p>
        </w:tc>
        <w:tc>
          <w:tcPr>
            <w:tcW w:w="262" w:type="dxa"/>
            <w:shd w:val="clear" w:color="auto" w:fill="auto"/>
          </w:tcPr>
          <w:p w14:paraId="2378788F" w14:textId="77777777" w:rsidR="00F75EC5" w:rsidRPr="00394109" w:rsidRDefault="00F75EC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B5B920" w14:textId="0E0320CA" w:rsidR="00F75EC5" w:rsidRPr="00394109" w:rsidRDefault="00F75EC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14,952</w:t>
            </w:r>
          </w:p>
        </w:tc>
        <w:tc>
          <w:tcPr>
            <w:tcW w:w="270" w:type="dxa"/>
            <w:shd w:val="clear" w:color="auto" w:fill="auto"/>
          </w:tcPr>
          <w:p w14:paraId="598BDCC9" w14:textId="77777777" w:rsidR="00F75EC5" w:rsidRPr="00394109" w:rsidRDefault="00F75EC5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1F4E4" w14:textId="290D8E12" w:rsidR="00F75EC5" w:rsidRPr="00394109" w:rsidRDefault="00F75EC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8,386</w:t>
            </w:r>
          </w:p>
        </w:tc>
      </w:tr>
      <w:tr w:rsidR="00F75EC5" w:rsidRPr="00394109" w14:paraId="3D249A26" w14:textId="77777777" w:rsidTr="00F63C8A">
        <w:tc>
          <w:tcPr>
            <w:tcW w:w="3330" w:type="dxa"/>
            <w:shd w:val="clear" w:color="auto" w:fill="auto"/>
            <w:vAlign w:val="center"/>
          </w:tcPr>
          <w:p w14:paraId="4E999486" w14:textId="77777777" w:rsidR="00F75EC5" w:rsidRPr="00394109" w:rsidRDefault="00F75EC5" w:rsidP="00274CA1">
            <w:pPr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E3C180" w14:textId="77777777" w:rsidR="00F75EC5" w:rsidRPr="00394109" w:rsidRDefault="00F75EC5" w:rsidP="00274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83501F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4,890</w:t>
            </w:r>
          </w:p>
        </w:tc>
        <w:tc>
          <w:tcPr>
            <w:tcW w:w="262" w:type="dxa"/>
            <w:shd w:val="clear" w:color="auto" w:fill="auto"/>
          </w:tcPr>
          <w:p w14:paraId="28A5A295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5B087D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65,306</w:t>
            </w:r>
          </w:p>
        </w:tc>
        <w:tc>
          <w:tcPr>
            <w:tcW w:w="262" w:type="dxa"/>
            <w:shd w:val="clear" w:color="auto" w:fill="auto"/>
          </w:tcPr>
          <w:p w14:paraId="4061A5DC" w14:textId="77777777" w:rsidR="00F75EC5" w:rsidRPr="00394109" w:rsidRDefault="00F75EC5" w:rsidP="0027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24CBE6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3,444</w:t>
            </w:r>
          </w:p>
        </w:tc>
        <w:tc>
          <w:tcPr>
            <w:tcW w:w="270" w:type="dxa"/>
            <w:shd w:val="clear" w:color="auto" w:fill="auto"/>
          </w:tcPr>
          <w:p w14:paraId="07AF34BD" w14:textId="77777777" w:rsidR="00F75EC5" w:rsidRPr="00394109" w:rsidRDefault="00F75EC5" w:rsidP="00274CA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86E5A3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52,850</w:t>
            </w:r>
          </w:p>
        </w:tc>
      </w:tr>
      <w:tr w:rsidR="00F75EC5" w:rsidRPr="00394109" w14:paraId="618744E8" w14:textId="77777777" w:rsidTr="00F63C8A">
        <w:tc>
          <w:tcPr>
            <w:tcW w:w="3330" w:type="dxa"/>
            <w:shd w:val="clear" w:color="auto" w:fill="auto"/>
          </w:tcPr>
          <w:p w14:paraId="54DB1F0A" w14:textId="77777777" w:rsidR="00F75EC5" w:rsidRPr="00394109" w:rsidRDefault="00F75EC5" w:rsidP="00274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42A709" w14:textId="77777777" w:rsidR="00F75EC5" w:rsidRPr="00394109" w:rsidRDefault="00F75EC5" w:rsidP="00274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0EED66" w14:textId="5C5CEF61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8,152</w:t>
            </w:r>
          </w:p>
        </w:tc>
        <w:tc>
          <w:tcPr>
            <w:tcW w:w="262" w:type="dxa"/>
            <w:shd w:val="clear" w:color="auto" w:fill="auto"/>
          </w:tcPr>
          <w:p w14:paraId="6CB60F89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7EDE6D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12,614</w:t>
            </w:r>
          </w:p>
        </w:tc>
        <w:tc>
          <w:tcPr>
            <w:tcW w:w="262" w:type="dxa"/>
            <w:shd w:val="clear" w:color="auto" w:fill="auto"/>
          </w:tcPr>
          <w:p w14:paraId="6127C58D" w14:textId="77777777" w:rsidR="00F75EC5" w:rsidRPr="00394109" w:rsidRDefault="00F75EC5" w:rsidP="0027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D296C7" w14:textId="5C229163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2,33</w:t>
            </w:r>
            <w:r w:rsidR="006C2A63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2EF20FE" w14:textId="77777777" w:rsidR="00F75EC5" w:rsidRPr="00394109" w:rsidRDefault="00F75EC5" w:rsidP="00274CA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D17BCD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3,952</w:t>
            </w:r>
          </w:p>
        </w:tc>
      </w:tr>
      <w:tr w:rsidR="00F75EC5" w:rsidRPr="00394109" w14:paraId="113CB4F2" w14:textId="77777777" w:rsidTr="00F63C8A">
        <w:tc>
          <w:tcPr>
            <w:tcW w:w="3330" w:type="dxa"/>
            <w:shd w:val="clear" w:color="auto" w:fill="auto"/>
          </w:tcPr>
          <w:p w14:paraId="1D6B6587" w14:textId="77777777" w:rsidR="00F75EC5" w:rsidRPr="00394109" w:rsidRDefault="00F75EC5" w:rsidP="00274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C22BF70" w14:textId="77777777" w:rsidR="00F75EC5" w:rsidRPr="00394109" w:rsidRDefault="00F75EC5" w:rsidP="00274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BE6" w14:textId="7EB38AAF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3B3032B9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B794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266,674</w:t>
            </w:r>
          </w:p>
        </w:tc>
        <w:tc>
          <w:tcPr>
            <w:tcW w:w="262" w:type="dxa"/>
            <w:shd w:val="clear" w:color="auto" w:fill="auto"/>
          </w:tcPr>
          <w:p w14:paraId="598D7079" w14:textId="77777777" w:rsidR="00F75EC5" w:rsidRPr="00394109" w:rsidRDefault="00F75EC5" w:rsidP="00274C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0A548" w14:textId="6F6841E8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,7</w:t>
            </w:r>
            <w:r w:rsidR="00712E4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59716E08" w14:textId="77777777" w:rsidR="00F75EC5" w:rsidRPr="00394109" w:rsidRDefault="00F75EC5" w:rsidP="00274CA1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0F8E" w14:textId="77777777" w:rsidR="00F75EC5" w:rsidRPr="00394109" w:rsidRDefault="00F75EC5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184,569</w:t>
            </w:r>
          </w:p>
        </w:tc>
      </w:tr>
    </w:tbl>
    <w:p w14:paraId="47055A51" w14:textId="1820E75B" w:rsidR="00EF4742" w:rsidRPr="00394109" w:rsidRDefault="00EF4742" w:rsidP="0027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16"/>
          <w:szCs w:val="16"/>
          <w:lang w:eastAsia="x-none"/>
        </w:rPr>
      </w:pPr>
    </w:p>
    <w:p w14:paraId="69AEF3DF" w14:textId="0256624A" w:rsidR="003F3A28" w:rsidRPr="00394109" w:rsidRDefault="00C677F5" w:rsidP="00274CA1">
      <w:pPr>
        <w:pStyle w:val="Heading6"/>
        <w:tabs>
          <w:tab w:val="left" w:pos="450"/>
        </w:tabs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394109">
        <w:rPr>
          <w:rFonts w:ascii="Angsana New" w:eastAsia="MS Mincho" w:hAnsi="Angsana New" w:hint="cs"/>
          <w:sz w:val="28"/>
          <w:szCs w:val="28"/>
          <w:lang w:val="en-US"/>
        </w:rPr>
        <w:t>1</w:t>
      </w:r>
      <w:r w:rsidR="00563851" w:rsidRPr="00394109">
        <w:rPr>
          <w:rFonts w:ascii="Angsana New" w:eastAsia="MS Mincho" w:hAnsi="Angsana New" w:hint="cs"/>
          <w:sz w:val="28"/>
          <w:szCs w:val="28"/>
          <w:lang w:val="en-US"/>
        </w:rPr>
        <w:t>7</w:t>
      </w:r>
      <w:r w:rsidR="005A5C8C" w:rsidRPr="00394109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63C8A" w:rsidRPr="00394109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9933E2" w:rsidRPr="00394109">
        <w:rPr>
          <w:rFonts w:ascii="Angsana New" w:eastAsia="MS Mincho" w:hAnsi="Angsana New" w:hint="cs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CEAB9E" w14:textId="0E099904" w:rsidR="00D1278D" w:rsidRPr="00394109" w:rsidRDefault="00D1278D" w:rsidP="00274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45"/>
        </w:tabs>
        <w:spacing w:line="240" w:lineRule="auto"/>
        <w:rPr>
          <w:rFonts w:ascii="Angsana New" w:hAnsi="Angsana New"/>
          <w:sz w:val="16"/>
          <w:szCs w:val="16"/>
          <w:lang w:eastAsia="x-none"/>
        </w:rPr>
      </w:pPr>
    </w:p>
    <w:p w14:paraId="4E9AC508" w14:textId="7E507377" w:rsidR="00357807" w:rsidRPr="00394109" w:rsidRDefault="00357807" w:rsidP="00274C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4F0889" w:rsidRPr="00394109">
        <w:rPr>
          <w:rFonts w:ascii="Angsana New" w:hAnsi="Angsana New" w:hint="cs"/>
          <w:sz w:val="28"/>
          <w:szCs w:val="28"/>
          <w:cs/>
        </w:rPr>
        <w:t>และ</w:t>
      </w:r>
      <w:r w:rsidRPr="00394109">
        <w:rPr>
          <w:rFonts w:ascii="Angsana New" w:hAnsi="Angsana New" w:hint="cs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94109">
        <w:rPr>
          <w:rFonts w:ascii="Angsana New" w:hAnsi="Angsana New" w:hint="cs"/>
          <w:sz w:val="28"/>
          <w:szCs w:val="28"/>
        </w:rPr>
        <w:t xml:space="preserve">2541 </w:t>
      </w:r>
      <w:r w:rsidRPr="00394109">
        <w:rPr>
          <w:rFonts w:ascii="Angsana New" w:hAnsi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D530545" w14:textId="77777777" w:rsidR="00357A19" w:rsidRPr="00394109" w:rsidRDefault="00357A1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1060"/>
        </w:tabs>
        <w:rPr>
          <w:rFonts w:ascii="Angsana New" w:eastAsia="Calibri" w:hAnsi="Angsan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F14A69" w:rsidRPr="00394109" w14:paraId="11E8DEF7" w14:textId="77777777" w:rsidTr="00375EC0">
        <w:trPr>
          <w:tblHeader/>
        </w:trPr>
        <w:tc>
          <w:tcPr>
            <w:tcW w:w="3240" w:type="dxa"/>
            <w:hideMark/>
          </w:tcPr>
          <w:p w14:paraId="74FE1F59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     </w:t>
            </w:r>
          </w:p>
        </w:tc>
        <w:tc>
          <w:tcPr>
            <w:tcW w:w="990" w:type="dxa"/>
          </w:tcPr>
          <w:p w14:paraId="5405A021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6DCE322" w14:textId="77777777" w:rsidR="00F14A69" w:rsidRPr="00394109" w:rsidRDefault="00F14A69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62A93F28" w14:textId="77777777" w:rsidR="00F14A69" w:rsidRPr="00394109" w:rsidRDefault="00F14A69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14A69" w:rsidRPr="00394109" w14:paraId="7FB63805" w14:textId="77777777" w:rsidTr="00375EC0">
        <w:trPr>
          <w:tblHeader/>
        </w:trPr>
        <w:tc>
          <w:tcPr>
            <w:tcW w:w="3240" w:type="dxa"/>
          </w:tcPr>
          <w:p w14:paraId="2DBE5FC1" w14:textId="77777777" w:rsidR="00F14A69" w:rsidRPr="00394109" w:rsidRDefault="00375EC0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  <w:hideMark/>
          </w:tcPr>
          <w:p w14:paraId="7B6C4786" w14:textId="77777777" w:rsidR="00F14A69" w:rsidRPr="00394109" w:rsidRDefault="00F14A6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hideMark/>
          </w:tcPr>
          <w:p w14:paraId="0400ECC6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</w:tcPr>
          <w:p w14:paraId="32881C9B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2ABE3463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  <w:tc>
          <w:tcPr>
            <w:tcW w:w="262" w:type="dxa"/>
          </w:tcPr>
          <w:p w14:paraId="5DEC77C7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53BC07E0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F86FC81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891E2CA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</w:tr>
      <w:tr w:rsidR="00F14A69" w:rsidRPr="00394109" w14:paraId="433E531C" w14:textId="77777777" w:rsidTr="00375EC0">
        <w:trPr>
          <w:tblHeader/>
        </w:trPr>
        <w:tc>
          <w:tcPr>
            <w:tcW w:w="3240" w:type="dxa"/>
          </w:tcPr>
          <w:p w14:paraId="0C901374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E46F188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2AC9E36" w14:textId="77777777" w:rsidR="00F14A69" w:rsidRPr="00394109" w:rsidRDefault="00F14A69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14A69" w:rsidRPr="00394109" w14:paraId="4D0F0E78" w14:textId="77777777" w:rsidTr="00F14A69">
        <w:tc>
          <w:tcPr>
            <w:tcW w:w="3240" w:type="dxa"/>
            <w:hideMark/>
          </w:tcPr>
          <w:p w14:paraId="49073CAD" w14:textId="77777777" w:rsidR="00F14A69" w:rsidRPr="00394109" w:rsidRDefault="00F14A69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35AF9B14" w14:textId="77777777" w:rsidR="00F14A69" w:rsidRPr="00394109" w:rsidRDefault="00F14A6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CDD2D20" w14:textId="0358F869" w:rsidR="00F14A69" w:rsidRPr="00274CA1" w:rsidRDefault="001E2AD6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4CA1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  1</w:t>
            </w:r>
            <w:r w:rsidRPr="00274CA1">
              <w:rPr>
                <w:rFonts w:ascii="Angsana New" w:hAnsi="Angsana New"/>
                <w:sz w:val="28"/>
                <w:szCs w:val="28"/>
                <w:lang w:val="en-US" w:bidi="th-TH"/>
              </w:rPr>
              <w:t>3,019</w:t>
            </w:r>
          </w:p>
        </w:tc>
        <w:tc>
          <w:tcPr>
            <w:tcW w:w="262" w:type="dxa"/>
          </w:tcPr>
          <w:p w14:paraId="3C18FCD1" w14:textId="77777777" w:rsidR="00F14A69" w:rsidRPr="00394109" w:rsidRDefault="00F14A69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25A7AFC0" w14:textId="77777777" w:rsidR="00F14A69" w:rsidRPr="00394109" w:rsidRDefault="00F4027D" w:rsidP="004955CE">
            <w:pPr>
              <w:pStyle w:val="acctfourfigures"/>
              <w:tabs>
                <w:tab w:val="clear" w:pos="765"/>
                <w:tab w:val="left" w:pos="519"/>
                <w:tab w:val="decimal" w:pos="620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802707"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F14A69" w:rsidRPr="00394109">
              <w:rPr>
                <w:rFonts w:ascii="Angsana New" w:hAnsi="Angsana New" w:hint="cs"/>
                <w:sz w:val="28"/>
                <w:szCs w:val="28"/>
              </w:rPr>
              <w:t>11,972</w:t>
            </w:r>
          </w:p>
        </w:tc>
        <w:tc>
          <w:tcPr>
            <w:tcW w:w="262" w:type="dxa"/>
          </w:tcPr>
          <w:p w14:paraId="2D0E19B7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10FD4777" w14:textId="3BEB40C1" w:rsidR="00F14A69" w:rsidRPr="00394109" w:rsidRDefault="001E2AD6" w:rsidP="004955CE">
            <w:pPr>
              <w:pStyle w:val="acctfourfigures"/>
              <w:tabs>
                <w:tab w:val="clear" w:pos="765"/>
                <w:tab w:val="left" w:pos="519"/>
                <w:tab w:val="decimal" w:pos="620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Pr="00394109">
              <w:rPr>
                <w:rFonts w:ascii="Angsana New" w:hAnsi="Angsana New"/>
                <w:sz w:val="28"/>
                <w:szCs w:val="28"/>
              </w:rPr>
              <w:t>7,821</w:t>
            </w:r>
          </w:p>
        </w:tc>
        <w:tc>
          <w:tcPr>
            <w:tcW w:w="270" w:type="dxa"/>
          </w:tcPr>
          <w:p w14:paraId="5FAB6CBB" w14:textId="77777777" w:rsidR="00F14A69" w:rsidRPr="00394109" w:rsidRDefault="00F14A6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E772D3B" w14:textId="77777777" w:rsidR="00F14A69" w:rsidRPr="00394109" w:rsidRDefault="004E6810" w:rsidP="004955CE">
            <w:pPr>
              <w:pStyle w:val="acctfourfigures"/>
              <w:tabs>
                <w:tab w:val="clear" w:pos="765"/>
                <w:tab w:val="decimal" w:pos="426"/>
                <w:tab w:val="left" w:pos="519"/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="00F14A69" w:rsidRPr="00394109">
              <w:rPr>
                <w:rFonts w:ascii="Angsana New" w:hAnsi="Angsana New" w:hint="cs"/>
                <w:sz w:val="28"/>
                <w:szCs w:val="28"/>
              </w:rPr>
              <w:t>9,827</w:t>
            </w:r>
          </w:p>
        </w:tc>
      </w:tr>
      <w:tr w:rsidR="00F14A69" w:rsidRPr="00394109" w14:paraId="755A6C0A" w14:textId="77777777" w:rsidTr="00F14A69">
        <w:trPr>
          <w:trHeight w:val="243"/>
        </w:trPr>
        <w:tc>
          <w:tcPr>
            <w:tcW w:w="3240" w:type="dxa"/>
          </w:tcPr>
          <w:p w14:paraId="55AAE9DC" w14:textId="77777777" w:rsidR="00F14A69" w:rsidRPr="00274CA1" w:rsidRDefault="00F14A69" w:rsidP="004955CE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DA75B7" w14:textId="77777777" w:rsidR="00F14A69" w:rsidRPr="00274CA1" w:rsidRDefault="00F14A6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FE2AA53" w14:textId="77777777" w:rsidR="00F14A69" w:rsidRPr="00274CA1" w:rsidRDefault="00F14A69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05ACF884" w14:textId="77777777" w:rsidR="00F14A69" w:rsidRPr="00274CA1" w:rsidRDefault="00F14A69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</w:tcPr>
          <w:p w14:paraId="57C68292" w14:textId="77777777" w:rsidR="00F14A69" w:rsidRPr="00274CA1" w:rsidRDefault="00F14A69" w:rsidP="004955CE">
            <w:pPr>
              <w:pStyle w:val="acctfourfigures"/>
              <w:tabs>
                <w:tab w:val="decimal" w:pos="426"/>
                <w:tab w:val="left" w:pos="519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</w:tcPr>
          <w:p w14:paraId="758BF1BA" w14:textId="77777777" w:rsidR="00F14A69" w:rsidRPr="00274CA1" w:rsidRDefault="00F14A69" w:rsidP="004955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98" w:type="dxa"/>
          </w:tcPr>
          <w:p w14:paraId="14C572D8" w14:textId="77777777" w:rsidR="00F14A69" w:rsidRPr="00274CA1" w:rsidRDefault="00F14A69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75D38F20" w14:textId="77777777" w:rsidR="00F14A69" w:rsidRPr="00274CA1" w:rsidRDefault="00F14A6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26A37A" w14:textId="77777777" w:rsidR="00F14A69" w:rsidRPr="00274CA1" w:rsidRDefault="00F14A69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</w:tr>
      <w:tr w:rsidR="00F14A69" w:rsidRPr="00394109" w14:paraId="47F410AB" w14:textId="77777777" w:rsidTr="00F14A69">
        <w:tc>
          <w:tcPr>
            <w:tcW w:w="3240" w:type="dxa"/>
            <w:hideMark/>
          </w:tcPr>
          <w:p w14:paraId="28EFAAFA" w14:textId="77777777" w:rsidR="00F14A69" w:rsidRPr="00394109" w:rsidRDefault="00F14A69" w:rsidP="004955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  <w:hideMark/>
          </w:tcPr>
          <w:p w14:paraId="0D7F0FAA" w14:textId="2BF1509A" w:rsidR="00F14A69" w:rsidRPr="00394109" w:rsidRDefault="00F14A6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>2</w:t>
            </w:r>
            <w:r w:rsidR="004F0889" w:rsidRPr="00394109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>0</w:t>
            </w:r>
          </w:p>
        </w:tc>
        <w:tc>
          <w:tcPr>
            <w:tcW w:w="990" w:type="dxa"/>
          </w:tcPr>
          <w:p w14:paraId="5E88B43D" w14:textId="77777777" w:rsidR="00F14A69" w:rsidRPr="00274CA1" w:rsidRDefault="00F14A69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D776CF0" w14:textId="77777777" w:rsidR="00F14A69" w:rsidRPr="00394109" w:rsidRDefault="00F14A69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9B18CB" w14:textId="77777777" w:rsidR="00F14A69" w:rsidRPr="00394109" w:rsidRDefault="00F14A69" w:rsidP="004955CE">
            <w:pPr>
              <w:pStyle w:val="acctfourfigures"/>
              <w:tabs>
                <w:tab w:val="decimal" w:pos="426"/>
                <w:tab w:val="left" w:pos="51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F14A69" w:rsidRPr="00394109" w:rsidRDefault="00F14A69" w:rsidP="004955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7597E333" w14:textId="77777777" w:rsidR="00F14A69" w:rsidRPr="00394109" w:rsidRDefault="00F14A69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42492" w14:textId="77777777" w:rsidR="00F14A69" w:rsidRPr="00394109" w:rsidRDefault="00F14A6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2BD76B" w14:textId="77777777" w:rsidR="00F14A69" w:rsidRPr="00394109" w:rsidRDefault="00F14A69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049C" w:rsidRPr="00394109" w14:paraId="79BED6EC" w14:textId="77777777" w:rsidTr="00F14A69">
        <w:tc>
          <w:tcPr>
            <w:tcW w:w="3240" w:type="dxa"/>
            <w:hideMark/>
          </w:tcPr>
          <w:p w14:paraId="79304011" w14:textId="77777777" w:rsidR="0090049C" w:rsidRPr="00394109" w:rsidRDefault="0090049C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4B16C51C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394A39B" w14:textId="718A3826" w:rsidR="0090049C" w:rsidRPr="00394109" w:rsidRDefault="0090049C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4CA1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    3,</w:t>
            </w:r>
            <w:r w:rsidR="00F0672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445BC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91</w:t>
            </w:r>
          </w:p>
        </w:tc>
        <w:tc>
          <w:tcPr>
            <w:tcW w:w="262" w:type="dxa"/>
          </w:tcPr>
          <w:p w14:paraId="38554262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39E0719C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  <w:tab w:val="left" w:pos="51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3,557</w:t>
            </w:r>
          </w:p>
        </w:tc>
        <w:tc>
          <w:tcPr>
            <w:tcW w:w="262" w:type="dxa"/>
          </w:tcPr>
          <w:p w14:paraId="72733680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48FEBB9E" w14:textId="4EEED7D2" w:rsidR="0090049C" w:rsidRPr="00394109" w:rsidRDefault="0090049C" w:rsidP="004955CE">
            <w:pPr>
              <w:pStyle w:val="acctfourfigures"/>
              <w:tabs>
                <w:tab w:val="clear" w:pos="765"/>
                <w:tab w:val="left" w:pos="519"/>
                <w:tab w:val="decimal" w:pos="620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394109">
              <w:rPr>
                <w:rFonts w:ascii="Angsana New" w:hAnsi="Angsana New"/>
                <w:sz w:val="28"/>
                <w:szCs w:val="28"/>
              </w:rPr>
              <w:t>1,</w:t>
            </w:r>
            <w:r w:rsidR="00445BC5" w:rsidRPr="00394109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6F70849F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A9CBB00" w14:textId="77777777" w:rsidR="0090049C" w:rsidRPr="00394109" w:rsidRDefault="0090049C" w:rsidP="004955CE">
            <w:pPr>
              <w:pStyle w:val="acctfourfigures"/>
              <w:tabs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1,573</w:t>
            </w:r>
          </w:p>
        </w:tc>
      </w:tr>
      <w:tr w:rsidR="0090049C" w:rsidRPr="00394109" w14:paraId="52EB38F9" w14:textId="77777777" w:rsidTr="00F14A69">
        <w:tc>
          <w:tcPr>
            <w:tcW w:w="3240" w:type="dxa"/>
            <w:hideMark/>
          </w:tcPr>
          <w:p w14:paraId="29481977" w14:textId="77777777" w:rsidR="0090049C" w:rsidRPr="00394109" w:rsidRDefault="0090049C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</w:tcPr>
          <w:p w14:paraId="4E05BC47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14C5A9" w14:textId="4F3B40CC" w:rsidR="0090049C" w:rsidRPr="00274CA1" w:rsidRDefault="0090049C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4CA1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</w:t>
            </w:r>
            <w:r w:rsidR="00445BC5" w:rsidRPr="00274CA1">
              <w:rPr>
                <w:rFonts w:ascii="Angsana New" w:hAnsi="Angsana New"/>
                <w:sz w:val="28"/>
                <w:szCs w:val="28"/>
                <w:lang w:val="en-US" w:bidi="th-TH"/>
              </w:rPr>
              <w:t>3,078</w:t>
            </w:r>
          </w:p>
        </w:tc>
        <w:tc>
          <w:tcPr>
            <w:tcW w:w="262" w:type="dxa"/>
          </w:tcPr>
          <w:p w14:paraId="30EFC461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794D8ADC" w14:textId="77777777" w:rsidR="0090049C" w:rsidRPr="00394109" w:rsidRDefault="0090049C" w:rsidP="004955CE">
            <w:pPr>
              <w:pStyle w:val="acctfourfigures"/>
              <w:tabs>
                <w:tab w:val="decimal" w:pos="426"/>
                <w:tab w:val="left" w:pos="51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   192</w:t>
            </w:r>
          </w:p>
        </w:tc>
        <w:tc>
          <w:tcPr>
            <w:tcW w:w="262" w:type="dxa"/>
          </w:tcPr>
          <w:p w14:paraId="2ED52105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41608379" w14:textId="2C149554" w:rsidR="0090049C" w:rsidRPr="00394109" w:rsidRDefault="0090049C" w:rsidP="004955CE">
            <w:pPr>
              <w:pStyle w:val="acctfourfigures"/>
              <w:tabs>
                <w:tab w:val="clear" w:pos="765"/>
                <w:tab w:val="left" w:pos="519"/>
                <w:tab w:val="decimal" w:pos="620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Pr="00394109">
              <w:rPr>
                <w:rFonts w:ascii="Angsana New" w:hAnsi="Angsana New"/>
                <w:sz w:val="28"/>
                <w:szCs w:val="28"/>
              </w:rPr>
              <w:t>2,</w:t>
            </w:r>
            <w:r w:rsidR="00445BC5" w:rsidRPr="00394109"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270" w:type="dxa"/>
          </w:tcPr>
          <w:p w14:paraId="2EA09DD0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2D2FAC5" w14:textId="77777777" w:rsidR="0090049C" w:rsidRPr="00394109" w:rsidRDefault="0090049C" w:rsidP="004955CE">
            <w:pPr>
              <w:pStyle w:val="acctfourfigures"/>
              <w:tabs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  192</w:t>
            </w:r>
          </w:p>
        </w:tc>
      </w:tr>
      <w:tr w:rsidR="0090049C" w:rsidRPr="00394109" w14:paraId="3F172445" w14:textId="77777777" w:rsidTr="004F0889">
        <w:tc>
          <w:tcPr>
            <w:tcW w:w="3240" w:type="dxa"/>
            <w:hideMark/>
          </w:tcPr>
          <w:p w14:paraId="24F58765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7A57E67C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171D" w14:textId="593AA4D4" w:rsidR="0090049C" w:rsidRPr="00274CA1" w:rsidRDefault="0090049C" w:rsidP="00274CA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74CA1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       </w:t>
            </w:r>
            <w:r w:rsidR="00445BC5" w:rsidRPr="00274CA1">
              <w:rPr>
                <w:rFonts w:ascii="Angsana New" w:hAnsi="Angsana New"/>
                <w:sz w:val="28"/>
                <w:szCs w:val="28"/>
                <w:lang w:val="en-US" w:bidi="th-TH"/>
              </w:rPr>
              <w:t>401</w:t>
            </w:r>
          </w:p>
        </w:tc>
        <w:tc>
          <w:tcPr>
            <w:tcW w:w="262" w:type="dxa"/>
          </w:tcPr>
          <w:p w14:paraId="31AD74F3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C57B4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  <w:tab w:val="left" w:pos="519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   306</w:t>
            </w:r>
          </w:p>
        </w:tc>
        <w:tc>
          <w:tcPr>
            <w:tcW w:w="262" w:type="dxa"/>
          </w:tcPr>
          <w:p w14:paraId="656D94E4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DC60" w14:textId="49C40ED7" w:rsidR="0090049C" w:rsidRPr="00394109" w:rsidRDefault="0090049C" w:rsidP="004955CE">
            <w:pPr>
              <w:pStyle w:val="acctfourfigures"/>
              <w:tabs>
                <w:tab w:val="clear" w:pos="765"/>
                <w:tab w:val="left" w:pos="519"/>
                <w:tab w:val="decimal" w:pos="620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Pr="00394109">
              <w:rPr>
                <w:rFonts w:ascii="Angsana New" w:hAnsi="Angsana New"/>
                <w:sz w:val="28"/>
                <w:szCs w:val="28"/>
              </w:rPr>
              <w:t>2</w:t>
            </w:r>
            <w:r w:rsidR="00445BC5" w:rsidRPr="00394109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270" w:type="dxa"/>
          </w:tcPr>
          <w:p w14:paraId="6E1417C7" w14:textId="77777777" w:rsidR="0090049C" w:rsidRPr="00394109" w:rsidRDefault="0090049C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12362" w14:textId="77777777" w:rsidR="0090049C" w:rsidRPr="00394109" w:rsidRDefault="0090049C" w:rsidP="004955CE">
            <w:pPr>
              <w:pStyle w:val="acctfourfigures"/>
              <w:tabs>
                <w:tab w:val="decimal" w:pos="6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  251</w:t>
            </w:r>
          </w:p>
        </w:tc>
      </w:tr>
      <w:tr w:rsidR="0090049C" w:rsidRPr="00394109" w14:paraId="05F3F919" w14:textId="77777777" w:rsidTr="004F0889">
        <w:tc>
          <w:tcPr>
            <w:tcW w:w="3240" w:type="dxa"/>
          </w:tcPr>
          <w:p w14:paraId="75D73159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B8D0BB5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6F9A4" w14:textId="10C9968A" w:rsidR="0090049C" w:rsidRPr="00274CA1" w:rsidRDefault="00117F70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74C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7,4</w:t>
            </w:r>
            <w:r w:rsidR="00723830" w:rsidRPr="00274CA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62" w:type="dxa"/>
          </w:tcPr>
          <w:p w14:paraId="1FA3EF15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17BEAF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4,055</w:t>
            </w:r>
          </w:p>
        </w:tc>
        <w:tc>
          <w:tcPr>
            <w:tcW w:w="262" w:type="dxa"/>
          </w:tcPr>
          <w:p w14:paraId="7CFB3967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6321B" w14:textId="3771634A" w:rsidR="0090049C" w:rsidRPr="00394109" w:rsidRDefault="0090049C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4,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270" w:type="dxa"/>
          </w:tcPr>
          <w:p w14:paraId="504D223B" w14:textId="77777777" w:rsidR="0090049C" w:rsidRPr="00394109" w:rsidRDefault="0090049C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2704E8" w14:textId="77777777" w:rsidR="0090049C" w:rsidRPr="00394109" w:rsidRDefault="0090049C" w:rsidP="004955CE">
            <w:pPr>
              <w:pStyle w:val="acctfourfigures"/>
              <w:tabs>
                <w:tab w:val="decimal" w:pos="69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2,016</w:t>
            </w:r>
          </w:p>
        </w:tc>
      </w:tr>
      <w:tr w:rsidR="0090049C" w:rsidRPr="00394109" w14:paraId="07807395" w14:textId="77777777" w:rsidTr="004F0889">
        <w:tc>
          <w:tcPr>
            <w:tcW w:w="3240" w:type="dxa"/>
            <w:hideMark/>
          </w:tcPr>
          <w:p w14:paraId="7BA7EC20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741A82BB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8162A8F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56B75B5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68F7EB7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9FD03C8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A86C634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F6E9BB9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158D216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49C" w:rsidRPr="00394109" w14:paraId="59BADDFF" w14:textId="77777777" w:rsidTr="00F14A69">
        <w:tc>
          <w:tcPr>
            <w:tcW w:w="3240" w:type="dxa"/>
            <w:hideMark/>
          </w:tcPr>
          <w:p w14:paraId="65DEC995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ขาดทุนจากการประมาณตาม </w:t>
            </w:r>
          </w:p>
          <w:p w14:paraId="2EE84AA6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990" w:type="dxa"/>
          </w:tcPr>
          <w:p w14:paraId="20847CE7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5B85F0C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D22FA84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1F18BC5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A8BDB09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725EB345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105773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BF7BA82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49C" w:rsidRPr="00394109" w14:paraId="6C14F96F" w14:textId="77777777" w:rsidTr="00F14A69">
        <w:tc>
          <w:tcPr>
            <w:tcW w:w="3240" w:type="dxa"/>
            <w:hideMark/>
          </w:tcPr>
          <w:p w14:paraId="70E3787E" w14:textId="7960D726" w:rsidR="0090049C" w:rsidRPr="00394109" w:rsidRDefault="0090049C" w:rsidP="004955CE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61927973" w14:textId="77777777" w:rsidR="0090049C" w:rsidRPr="00394109" w:rsidRDefault="0090049C" w:rsidP="004955C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B4A1E66" w14:textId="49709F62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57CFEED" w14:textId="77777777" w:rsidR="0090049C" w:rsidRPr="00394109" w:rsidRDefault="0090049C" w:rsidP="004955CE">
            <w:pPr>
              <w:pStyle w:val="acctfourfigures"/>
              <w:tabs>
                <w:tab w:val="left" w:pos="227"/>
                <w:tab w:val="left" w:pos="454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574CBC10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1,085</w:t>
            </w:r>
          </w:p>
        </w:tc>
        <w:tc>
          <w:tcPr>
            <w:tcW w:w="262" w:type="dxa"/>
          </w:tcPr>
          <w:p w14:paraId="35D7964B" w14:textId="77777777" w:rsidR="0090049C" w:rsidRPr="00394109" w:rsidRDefault="0090049C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2AAD84FA" w14:textId="66240421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D33A78" w14:textId="77777777" w:rsidR="0090049C" w:rsidRPr="00394109" w:rsidRDefault="0090049C" w:rsidP="004955CE">
            <w:pPr>
              <w:tabs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B76EAA9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467</w:t>
            </w:r>
          </w:p>
        </w:tc>
      </w:tr>
      <w:tr w:rsidR="0090049C" w:rsidRPr="00394109" w14:paraId="5FF46342" w14:textId="77777777" w:rsidTr="00F14A69">
        <w:tc>
          <w:tcPr>
            <w:tcW w:w="3240" w:type="dxa"/>
            <w:hideMark/>
          </w:tcPr>
          <w:p w14:paraId="7BB1FF52" w14:textId="286F25CF" w:rsidR="0090049C" w:rsidRPr="00394109" w:rsidRDefault="0090049C" w:rsidP="004955CE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769CF17C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DE91642" w14:textId="009F4F71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207D7B0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31EA6291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(1,254)</w:t>
            </w:r>
          </w:p>
        </w:tc>
        <w:tc>
          <w:tcPr>
            <w:tcW w:w="262" w:type="dxa"/>
          </w:tcPr>
          <w:p w14:paraId="07D4103F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6D8003DF" w14:textId="0EBF642C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216AAF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406B257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(866)</w:t>
            </w:r>
          </w:p>
        </w:tc>
      </w:tr>
      <w:tr w:rsidR="0090049C" w:rsidRPr="00394109" w14:paraId="6172C932" w14:textId="77777777" w:rsidTr="00725C0A">
        <w:tc>
          <w:tcPr>
            <w:tcW w:w="3240" w:type="dxa"/>
            <w:hideMark/>
          </w:tcPr>
          <w:p w14:paraId="3D90C8E6" w14:textId="0547509C" w:rsidR="0090049C" w:rsidRPr="00394109" w:rsidRDefault="0090049C" w:rsidP="004955CE">
            <w:pPr>
              <w:pStyle w:val="ListParagraph"/>
              <w:numPr>
                <w:ilvl w:val="0"/>
                <w:numId w:val="30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จากประสบการณ์</w:t>
            </w:r>
          </w:p>
        </w:tc>
        <w:tc>
          <w:tcPr>
            <w:tcW w:w="990" w:type="dxa"/>
          </w:tcPr>
          <w:p w14:paraId="7677E4EF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6ACAB" w14:textId="7AB7578C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F6B0219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3C5B2A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(1,575)</w:t>
            </w:r>
          </w:p>
        </w:tc>
        <w:tc>
          <w:tcPr>
            <w:tcW w:w="262" w:type="dxa"/>
          </w:tcPr>
          <w:p w14:paraId="51822B2E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BF6426" w14:textId="5F729AF6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71B084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8D7FF6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(993)</w:t>
            </w:r>
          </w:p>
        </w:tc>
      </w:tr>
      <w:tr w:rsidR="0090049C" w:rsidRPr="00394109" w14:paraId="03E19991" w14:textId="77777777" w:rsidTr="00725C0A">
        <w:tc>
          <w:tcPr>
            <w:tcW w:w="3240" w:type="dxa"/>
          </w:tcPr>
          <w:p w14:paraId="7C931FEE" w14:textId="77777777" w:rsidR="0090049C" w:rsidRPr="00394109" w:rsidRDefault="0090049C" w:rsidP="004955CE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33CDAC8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A20518" w14:textId="66A68A39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22AA4CC7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5026B6" w14:textId="71E51690" w:rsidR="0090049C" w:rsidRPr="00394109" w:rsidRDefault="0090049C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(1,744)</w:t>
            </w:r>
          </w:p>
        </w:tc>
        <w:tc>
          <w:tcPr>
            <w:tcW w:w="262" w:type="dxa"/>
          </w:tcPr>
          <w:p w14:paraId="6FEA0BB3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FCE56" w14:textId="4AAFCB4C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B79E8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089C2" w14:textId="0D2108DB" w:rsidR="0090049C" w:rsidRPr="00394109" w:rsidRDefault="0090049C" w:rsidP="004955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(1,392)</w:t>
            </w:r>
          </w:p>
        </w:tc>
      </w:tr>
      <w:tr w:rsidR="0090049C" w:rsidRPr="00394109" w14:paraId="1F70FCC0" w14:textId="77777777" w:rsidTr="00CC168B">
        <w:tc>
          <w:tcPr>
            <w:tcW w:w="3240" w:type="dxa"/>
            <w:hideMark/>
          </w:tcPr>
          <w:p w14:paraId="00CD0B1A" w14:textId="1C56D904" w:rsidR="0090049C" w:rsidRPr="00394109" w:rsidRDefault="0090049C" w:rsidP="004955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อื่น ๆ</w:t>
            </w:r>
          </w:p>
        </w:tc>
        <w:tc>
          <w:tcPr>
            <w:tcW w:w="990" w:type="dxa"/>
          </w:tcPr>
          <w:p w14:paraId="552F8A20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BD2C639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000B3388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48C48C12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373E7A10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72DD9206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937E4B2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04D4586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0049C" w:rsidRPr="00394109" w14:paraId="1C4722A1" w14:textId="77777777" w:rsidTr="00725C0A">
        <w:tc>
          <w:tcPr>
            <w:tcW w:w="3240" w:type="dxa"/>
            <w:hideMark/>
          </w:tcPr>
          <w:p w14:paraId="4C9D07C6" w14:textId="77777777" w:rsidR="0090049C" w:rsidRPr="00394109" w:rsidRDefault="0090049C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90" w:type="dxa"/>
          </w:tcPr>
          <w:p w14:paraId="3F400F58" w14:textId="23C0E536" w:rsidR="0090049C" w:rsidRPr="00394109" w:rsidRDefault="00F75EC5" w:rsidP="004955CE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179989B3" w14:textId="1E119589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78444CA0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6F3C8398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1,366</w:t>
            </w:r>
          </w:p>
        </w:tc>
        <w:tc>
          <w:tcPr>
            <w:tcW w:w="262" w:type="dxa"/>
          </w:tcPr>
          <w:p w14:paraId="7F914697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034E101C" w14:textId="55170D15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CCC262" w14:textId="77777777" w:rsidR="0090049C" w:rsidRPr="00394109" w:rsidRDefault="0090049C" w:rsidP="004955CE">
            <w:pPr>
              <w:tabs>
                <w:tab w:val="clear" w:pos="454"/>
                <w:tab w:val="decimal" w:pos="530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E4A1CFF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117F70" w:rsidRPr="00394109" w14:paraId="5E7FF3C1" w14:textId="77777777" w:rsidTr="00725C0A">
        <w:tc>
          <w:tcPr>
            <w:tcW w:w="3240" w:type="dxa"/>
            <w:hideMark/>
          </w:tcPr>
          <w:p w14:paraId="7008329B" w14:textId="77777777" w:rsidR="00117F70" w:rsidRPr="00394109" w:rsidRDefault="00117F70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058A6663" w14:textId="77777777" w:rsidR="00117F70" w:rsidRPr="00394109" w:rsidRDefault="00117F7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86A408" w14:textId="1AD22E08" w:rsidR="00117F70" w:rsidRPr="00394109" w:rsidRDefault="00117F7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687)</w:t>
            </w:r>
          </w:p>
        </w:tc>
        <w:tc>
          <w:tcPr>
            <w:tcW w:w="262" w:type="dxa"/>
          </w:tcPr>
          <w:p w14:paraId="2D4F85FF" w14:textId="77777777" w:rsidR="00117F70" w:rsidRPr="00394109" w:rsidRDefault="00117F70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hideMark/>
          </w:tcPr>
          <w:p w14:paraId="5ED45F3A" w14:textId="77777777" w:rsidR="00117F70" w:rsidRPr="00394109" w:rsidRDefault="00117F7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(2,630)</w:t>
            </w:r>
          </w:p>
        </w:tc>
        <w:tc>
          <w:tcPr>
            <w:tcW w:w="262" w:type="dxa"/>
          </w:tcPr>
          <w:p w14:paraId="14561AE0" w14:textId="77777777" w:rsidR="00117F70" w:rsidRPr="00394109" w:rsidRDefault="00117F70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4651BEF1" w14:textId="705DBCBC" w:rsidR="00117F70" w:rsidRPr="00394109" w:rsidRDefault="00117F70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170CE6" w14:textId="77777777" w:rsidR="00117F70" w:rsidRPr="00394109" w:rsidRDefault="00117F70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1456BC3C" w14:textId="77777777" w:rsidR="00117F70" w:rsidRPr="00394109" w:rsidRDefault="00117F70" w:rsidP="004955CE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2,630)</w:t>
            </w:r>
          </w:p>
        </w:tc>
      </w:tr>
      <w:tr w:rsidR="00117F70" w:rsidRPr="00394109" w14:paraId="05B0C802" w14:textId="77777777" w:rsidTr="00725C0A">
        <w:tc>
          <w:tcPr>
            <w:tcW w:w="3240" w:type="dxa"/>
          </w:tcPr>
          <w:p w14:paraId="4C453818" w14:textId="77777777" w:rsidR="00117F70" w:rsidRPr="00394109" w:rsidRDefault="00117F70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685D49A" w14:textId="77777777" w:rsidR="00117F70" w:rsidRPr="00394109" w:rsidRDefault="00117F7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9D04B" w14:textId="4C2141E9" w:rsidR="00117F70" w:rsidRPr="00394109" w:rsidRDefault="00117F7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(687)</w:t>
            </w:r>
          </w:p>
        </w:tc>
        <w:tc>
          <w:tcPr>
            <w:tcW w:w="262" w:type="dxa"/>
          </w:tcPr>
          <w:p w14:paraId="6FF8977F" w14:textId="77777777" w:rsidR="00117F70" w:rsidRPr="00394109" w:rsidRDefault="00117F70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2ED8E391" w14:textId="426B68D9" w:rsidR="00117F70" w:rsidRPr="00394109" w:rsidRDefault="00117F70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(1,264)</w:t>
            </w:r>
          </w:p>
        </w:tc>
        <w:tc>
          <w:tcPr>
            <w:tcW w:w="262" w:type="dxa"/>
          </w:tcPr>
          <w:p w14:paraId="519EF20A" w14:textId="77777777" w:rsidR="00117F70" w:rsidRPr="00394109" w:rsidRDefault="00117F70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59B84498" w14:textId="571E7DE5" w:rsidR="00117F70" w:rsidRPr="00394109" w:rsidRDefault="00117F70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D2C68B1" w14:textId="77777777" w:rsidR="00117F70" w:rsidRPr="00394109" w:rsidRDefault="00117F70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BB9103C" w14:textId="59CA1DDC" w:rsidR="00117F70" w:rsidRPr="00394109" w:rsidRDefault="00117F70" w:rsidP="004955CE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(2,630)</w:t>
            </w:r>
          </w:p>
        </w:tc>
      </w:tr>
      <w:tr w:rsidR="0090049C" w:rsidRPr="00394109" w14:paraId="2BC1D09E" w14:textId="77777777" w:rsidTr="00F14A69">
        <w:tc>
          <w:tcPr>
            <w:tcW w:w="3240" w:type="dxa"/>
            <w:hideMark/>
          </w:tcPr>
          <w:p w14:paraId="6DB72886" w14:textId="77777777" w:rsidR="0090049C" w:rsidRPr="00394109" w:rsidRDefault="0090049C" w:rsidP="004955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269A8EB9" w14:textId="77777777" w:rsidR="0090049C" w:rsidRPr="00394109" w:rsidRDefault="0090049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2145E" w14:textId="358A4E09" w:rsidR="0090049C" w:rsidRPr="00394109" w:rsidRDefault="009004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9,80</w:t>
            </w:r>
            <w:r w:rsidR="00723830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</w:tcPr>
          <w:p w14:paraId="57B426B9" w14:textId="77777777" w:rsidR="0090049C" w:rsidRPr="00394109" w:rsidRDefault="0090049C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3E7979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13,019</w:t>
            </w:r>
          </w:p>
        </w:tc>
        <w:tc>
          <w:tcPr>
            <w:tcW w:w="262" w:type="dxa"/>
          </w:tcPr>
          <w:p w14:paraId="38C6F0DF" w14:textId="77777777" w:rsidR="0090049C" w:rsidRPr="00394109" w:rsidRDefault="0090049C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1373A7" w14:textId="25EF16E4" w:rsidR="0090049C" w:rsidRPr="00394109" w:rsidRDefault="0090049C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12,002</w:t>
            </w:r>
          </w:p>
        </w:tc>
        <w:tc>
          <w:tcPr>
            <w:tcW w:w="270" w:type="dxa"/>
          </w:tcPr>
          <w:p w14:paraId="5C48A2EF" w14:textId="77777777" w:rsidR="0090049C" w:rsidRPr="00394109" w:rsidRDefault="0090049C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99F9FC9" w14:textId="77777777" w:rsidR="0090049C" w:rsidRPr="00394109" w:rsidRDefault="0090049C" w:rsidP="004955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7,821</w:t>
            </w:r>
          </w:p>
        </w:tc>
      </w:tr>
    </w:tbl>
    <w:p w14:paraId="1EA522D1" w14:textId="41585CBC" w:rsidR="004C1C1A" w:rsidRPr="00394109" w:rsidRDefault="004C1C1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7FF70C51" w14:textId="62DEF68B" w:rsidR="00F14A69" w:rsidRPr="00394109" w:rsidRDefault="00223DDF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เมื่อวันที่</w:t>
      </w:r>
      <w:r w:rsidRPr="00394109">
        <w:rPr>
          <w:rFonts w:ascii="Angsana New" w:hAnsi="Angsana New" w:hint="cs"/>
          <w:sz w:val="28"/>
          <w:szCs w:val="28"/>
        </w:rPr>
        <w:t xml:space="preserve"> 5 </w:t>
      </w:r>
      <w:r w:rsidRPr="00394109">
        <w:rPr>
          <w:rFonts w:ascii="Angsana New" w:hAnsi="Angsana New" w:hint="cs"/>
          <w:sz w:val="28"/>
          <w:szCs w:val="28"/>
          <w:cs/>
        </w:rPr>
        <w:t>เมษายน</w:t>
      </w:r>
      <w:r w:rsidRPr="00394109">
        <w:rPr>
          <w:rFonts w:ascii="Angsana New" w:hAnsi="Angsana New" w:hint="cs"/>
          <w:sz w:val="28"/>
          <w:szCs w:val="28"/>
          <w:rtl/>
          <w:lang w:bidi="ar-SA"/>
        </w:rPr>
        <w:t xml:space="preserve"> </w:t>
      </w:r>
      <w:r w:rsidRPr="00394109">
        <w:rPr>
          <w:rFonts w:ascii="Angsana New" w:hAnsi="Angsana New" w:hint="cs"/>
          <w:sz w:val="28"/>
          <w:szCs w:val="28"/>
        </w:rPr>
        <w:t xml:space="preserve">2562 </w:t>
      </w:r>
      <w:r w:rsidRPr="00394109">
        <w:rPr>
          <w:rFonts w:ascii="Angsana New" w:hAnsi="Angsana New" w:hint="cs"/>
          <w:sz w:val="28"/>
          <w:szCs w:val="28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94109">
        <w:rPr>
          <w:rFonts w:ascii="Angsana New" w:hAnsi="Angsana New" w:hint="cs"/>
          <w:sz w:val="28"/>
          <w:szCs w:val="28"/>
        </w:rPr>
        <w:t>20</w:t>
      </w:r>
      <w:r w:rsidRPr="00394109">
        <w:rPr>
          <w:rFonts w:ascii="Angsana New" w:hAnsi="Angsana New" w:hint="cs"/>
          <w:sz w:val="28"/>
          <w:szCs w:val="28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394109">
        <w:rPr>
          <w:rFonts w:ascii="Angsana New" w:hAnsi="Angsana New" w:hint="cs"/>
          <w:sz w:val="28"/>
          <w:szCs w:val="28"/>
        </w:rPr>
        <w:t>400</w:t>
      </w:r>
      <w:r w:rsidRPr="00394109">
        <w:rPr>
          <w:rFonts w:ascii="Angsana New" w:hAnsi="Angsana New" w:hint="cs"/>
          <w:sz w:val="28"/>
          <w:szCs w:val="28"/>
          <w:cs/>
        </w:rPr>
        <w:t xml:space="preserve"> วัน กลุ่มบริษัทจึงแก้ไขโครงการผลประโยชน์เมื่อเกษียณแก่พนักงานในปี </w:t>
      </w:r>
      <w:r w:rsidRPr="00394109">
        <w:rPr>
          <w:rFonts w:ascii="Angsana New" w:hAnsi="Angsana New" w:hint="cs"/>
          <w:sz w:val="28"/>
          <w:szCs w:val="28"/>
        </w:rPr>
        <w:t>2562</w:t>
      </w:r>
      <w:r w:rsidRPr="00394109">
        <w:rPr>
          <w:rFonts w:ascii="Angsana New" w:hAnsi="Angsana New" w:hint="cs"/>
          <w:sz w:val="28"/>
          <w:szCs w:val="28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0E9B394A" w14:textId="77777777" w:rsidR="00727045" w:rsidRPr="00394109" w:rsidRDefault="0072704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06"/>
        <w:jc w:val="thaiDistribute"/>
        <w:rPr>
          <w:rFonts w:ascii="Angsana New" w:eastAsia="Calibri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6"/>
        <w:gridCol w:w="1134"/>
        <w:gridCol w:w="262"/>
        <w:gridCol w:w="998"/>
        <w:gridCol w:w="262"/>
        <w:gridCol w:w="998"/>
        <w:gridCol w:w="270"/>
        <w:gridCol w:w="990"/>
      </w:tblGrid>
      <w:tr w:rsidR="004C7AD6" w:rsidRPr="00394109" w14:paraId="662B608C" w14:textId="77777777" w:rsidTr="004C7AD6">
        <w:tc>
          <w:tcPr>
            <w:tcW w:w="3240" w:type="dxa"/>
            <w:hideMark/>
          </w:tcPr>
          <w:p w14:paraId="1F0FF1DC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ข้อสมมติหลักในการประมาณการตาม   </w:t>
            </w:r>
          </w:p>
        </w:tc>
        <w:tc>
          <w:tcPr>
            <w:tcW w:w="846" w:type="dxa"/>
          </w:tcPr>
          <w:p w14:paraId="41BE4343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  <w:vAlign w:val="bottom"/>
            <w:hideMark/>
          </w:tcPr>
          <w:p w14:paraId="3B273FFA" w14:textId="77777777" w:rsidR="004C7AD6" w:rsidRPr="00394109" w:rsidRDefault="004C7AD6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6BCE1D1B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5D3F72FE" w14:textId="77777777" w:rsidR="004C7AD6" w:rsidRPr="00394109" w:rsidRDefault="004C7AD6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C7AD6" w:rsidRPr="00394109" w14:paraId="5DEF98CB" w14:textId="77777777" w:rsidTr="004C7AD6">
        <w:tc>
          <w:tcPr>
            <w:tcW w:w="3240" w:type="dxa"/>
          </w:tcPr>
          <w:p w14:paraId="2923D8BE" w14:textId="77777777" w:rsidR="004C7AD6" w:rsidRPr="00394109" w:rsidRDefault="007D3B9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846" w:type="dxa"/>
          </w:tcPr>
          <w:p w14:paraId="5F3EAA7E" w14:textId="77777777" w:rsidR="004C7AD6" w:rsidRPr="00394109" w:rsidRDefault="004C7AD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14:paraId="021F89D4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</w:tcPr>
          <w:p w14:paraId="0EF74CA1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40438253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  <w:tc>
          <w:tcPr>
            <w:tcW w:w="262" w:type="dxa"/>
          </w:tcPr>
          <w:p w14:paraId="78EB7FB8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hideMark/>
          </w:tcPr>
          <w:p w14:paraId="7D8FA050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A06219D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84443F3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</w:tr>
      <w:tr w:rsidR="004C7AD6" w:rsidRPr="00394109" w14:paraId="2DA0EFD4" w14:textId="77777777" w:rsidTr="004C7AD6">
        <w:tc>
          <w:tcPr>
            <w:tcW w:w="3240" w:type="dxa"/>
          </w:tcPr>
          <w:p w14:paraId="4BC58394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14:paraId="7355AAD1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4" w:type="dxa"/>
            <w:gridSpan w:val="7"/>
            <w:vAlign w:val="bottom"/>
            <w:hideMark/>
          </w:tcPr>
          <w:p w14:paraId="3886FCE7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4C1C1A" w:rsidRPr="00394109" w14:paraId="1B60D00E" w14:textId="77777777" w:rsidTr="004C7AD6">
        <w:tc>
          <w:tcPr>
            <w:tcW w:w="3240" w:type="dxa"/>
            <w:hideMark/>
          </w:tcPr>
          <w:p w14:paraId="121D5D8D" w14:textId="77777777" w:rsidR="004C1C1A" w:rsidRPr="00394109" w:rsidRDefault="004C1C1A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46" w:type="dxa"/>
          </w:tcPr>
          <w:p w14:paraId="0B9AB348" w14:textId="77777777" w:rsidR="004C1C1A" w:rsidRPr="00394109" w:rsidRDefault="004C1C1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8DC8874" w14:textId="46DC7508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2.31 - 3.26</w:t>
            </w:r>
          </w:p>
        </w:tc>
        <w:tc>
          <w:tcPr>
            <w:tcW w:w="262" w:type="dxa"/>
          </w:tcPr>
          <w:p w14:paraId="4F6BA5ED" w14:textId="77777777" w:rsidR="004C1C1A" w:rsidRPr="00394109" w:rsidRDefault="004C1C1A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6FC9627E" w14:textId="77777777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2.31 - 3.26</w:t>
            </w:r>
          </w:p>
        </w:tc>
        <w:tc>
          <w:tcPr>
            <w:tcW w:w="262" w:type="dxa"/>
          </w:tcPr>
          <w:p w14:paraId="1BD45D1C" w14:textId="77777777" w:rsidR="004C1C1A" w:rsidRPr="00394109" w:rsidRDefault="004C1C1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D04ACDA" w14:textId="0D98D342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2.53</w:t>
            </w:r>
          </w:p>
        </w:tc>
        <w:tc>
          <w:tcPr>
            <w:tcW w:w="270" w:type="dxa"/>
          </w:tcPr>
          <w:p w14:paraId="7767EB14" w14:textId="77777777" w:rsidR="004C1C1A" w:rsidRPr="00394109" w:rsidRDefault="004C1C1A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8B24DD5" w14:textId="77777777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2.53</w:t>
            </w:r>
          </w:p>
        </w:tc>
      </w:tr>
      <w:tr w:rsidR="004C1C1A" w:rsidRPr="00394109" w14:paraId="1ACEB347" w14:textId="77777777" w:rsidTr="004C7AD6">
        <w:tc>
          <w:tcPr>
            <w:tcW w:w="3240" w:type="dxa"/>
            <w:hideMark/>
          </w:tcPr>
          <w:p w14:paraId="6C1A5D3C" w14:textId="77777777" w:rsidR="004C1C1A" w:rsidRPr="00394109" w:rsidRDefault="004C1C1A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46" w:type="dxa"/>
          </w:tcPr>
          <w:p w14:paraId="4A77B0D2" w14:textId="77777777" w:rsidR="004C1C1A" w:rsidRPr="00394109" w:rsidRDefault="004C1C1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C74306" w14:textId="12829744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3.00 - 5.00</w:t>
            </w:r>
          </w:p>
        </w:tc>
        <w:tc>
          <w:tcPr>
            <w:tcW w:w="262" w:type="dxa"/>
          </w:tcPr>
          <w:p w14:paraId="33633C1C" w14:textId="77777777" w:rsidR="004C1C1A" w:rsidRPr="00394109" w:rsidRDefault="004C1C1A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0105CCA0" w14:textId="77777777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3.00 - 5.00</w:t>
            </w:r>
          </w:p>
        </w:tc>
        <w:tc>
          <w:tcPr>
            <w:tcW w:w="262" w:type="dxa"/>
          </w:tcPr>
          <w:p w14:paraId="5687D06B" w14:textId="77777777" w:rsidR="004C1C1A" w:rsidRPr="00394109" w:rsidRDefault="004C1C1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3537EDA" w14:textId="3AED365C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5.00</w:t>
            </w:r>
          </w:p>
        </w:tc>
        <w:tc>
          <w:tcPr>
            <w:tcW w:w="270" w:type="dxa"/>
          </w:tcPr>
          <w:p w14:paraId="2536384E" w14:textId="77777777" w:rsidR="004C1C1A" w:rsidRPr="00394109" w:rsidRDefault="004C1C1A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C1ACA46" w14:textId="77777777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5.00</w:t>
            </w:r>
          </w:p>
        </w:tc>
      </w:tr>
      <w:tr w:rsidR="004C1C1A" w:rsidRPr="00394109" w14:paraId="2935F6A6" w14:textId="77777777" w:rsidTr="004C7AD6">
        <w:tc>
          <w:tcPr>
            <w:tcW w:w="3240" w:type="dxa"/>
            <w:hideMark/>
          </w:tcPr>
          <w:p w14:paraId="06C06817" w14:textId="77777777" w:rsidR="004C1C1A" w:rsidRPr="00394109" w:rsidRDefault="004C1C1A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846" w:type="dxa"/>
          </w:tcPr>
          <w:p w14:paraId="1E65DDCD" w14:textId="77777777" w:rsidR="004C1C1A" w:rsidRPr="00394109" w:rsidRDefault="004C1C1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4FAB1BA" w14:textId="36F1B9A3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0 - 25</w:t>
            </w:r>
          </w:p>
        </w:tc>
        <w:tc>
          <w:tcPr>
            <w:tcW w:w="262" w:type="dxa"/>
          </w:tcPr>
          <w:p w14:paraId="60810582" w14:textId="77777777" w:rsidR="004C1C1A" w:rsidRPr="00394109" w:rsidRDefault="004C1C1A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50BD3D5E" w14:textId="77777777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0 - 25</w:t>
            </w:r>
          </w:p>
        </w:tc>
        <w:tc>
          <w:tcPr>
            <w:tcW w:w="262" w:type="dxa"/>
          </w:tcPr>
          <w:p w14:paraId="06E823A2" w14:textId="77777777" w:rsidR="004C1C1A" w:rsidRPr="00394109" w:rsidRDefault="004C1C1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2ABA139" w14:textId="394B47C8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0 - 25</w:t>
            </w:r>
          </w:p>
        </w:tc>
        <w:tc>
          <w:tcPr>
            <w:tcW w:w="270" w:type="dxa"/>
          </w:tcPr>
          <w:p w14:paraId="5D54B0FE" w14:textId="77777777" w:rsidR="004C1C1A" w:rsidRPr="00394109" w:rsidRDefault="004C1C1A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516DD56" w14:textId="77777777" w:rsidR="004C1C1A" w:rsidRPr="00394109" w:rsidRDefault="004C1C1A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0 - 25</w:t>
            </w:r>
          </w:p>
        </w:tc>
      </w:tr>
    </w:tbl>
    <w:p w14:paraId="1643FFF2" w14:textId="77777777" w:rsidR="003F3A28" w:rsidRPr="00394109" w:rsidRDefault="003F3A2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Theme="majorBidi" w:hAnsiTheme="majorBidi" w:cstheme="majorBidi"/>
          <w:b/>
          <w:bCs/>
          <w:i/>
          <w:iCs/>
          <w:color w:val="0000FF"/>
          <w:sz w:val="20"/>
          <w:szCs w:val="20"/>
        </w:rPr>
      </w:pPr>
    </w:p>
    <w:p w14:paraId="49BE9EE3" w14:textId="77777777" w:rsidR="004C7AD6" w:rsidRPr="00394109" w:rsidRDefault="004C7AD6" w:rsidP="004955CE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394109" w:rsidRDefault="003F3A2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0"/>
          <w:szCs w:val="20"/>
        </w:rPr>
      </w:pPr>
    </w:p>
    <w:p w14:paraId="71946AD4" w14:textId="60851BCE" w:rsidR="004C7AD6" w:rsidRPr="00394109" w:rsidRDefault="004C7AD6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Pr="00394109">
        <w:rPr>
          <w:rFonts w:ascii="Angsana New" w:hAnsi="Angsana New" w:hint="cs"/>
          <w:sz w:val="28"/>
          <w:szCs w:val="28"/>
        </w:rPr>
        <w:t xml:space="preserve">31 </w:t>
      </w:r>
      <w:r w:rsidRPr="0039410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394109">
        <w:rPr>
          <w:rFonts w:ascii="Angsana New" w:hAnsi="Angsana New" w:hint="cs"/>
          <w:sz w:val="28"/>
          <w:szCs w:val="28"/>
        </w:rPr>
        <w:t>2562</w:t>
      </w:r>
      <w:r w:rsidR="006F75A6" w:rsidRPr="00394109">
        <w:rPr>
          <w:rFonts w:ascii="Angsana New" w:hAnsi="Angsana New"/>
          <w:sz w:val="28"/>
          <w:szCs w:val="28"/>
        </w:rPr>
        <w:t xml:space="preserve"> </w:t>
      </w:r>
      <w:r w:rsidR="006F75A6" w:rsidRPr="00394109">
        <w:rPr>
          <w:rFonts w:ascii="Angsana New" w:hAnsi="Angsana New" w:hint="cs"/>
          <w:sz w:val="28"/>
          <w:szCs w:val="28"/>
          <w:cs/>
        </w:rPr>
        <w:t xml:space="preserve">และ </w:t>
      </w:r>
      <w:r w:rsidR="006F75A6" w:rsidRPr="00394109">
        <w:rPr>
          <w:rFonts w:ascii="Angsana New" w:hAnsi="Angsana New"/>
          <w:sz w:val="28"/>
          <w:szCs w:val="28"/>
        </w:rPr>
        <w:t>2561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F05EE3" w:rsidRPr="00394109">
        <w:rPr>
          <w:rFonts w:ascii="Angsana New" w:hAnsi="Angsana New" w:hint="cs"/>
          <w:sz w:val="28"/>
          <w:szCs w:val="28"/>
        </w:rPr>
        <w:t>16.52</w:t>
      </w:r>
      <w:r w:rsidR="006F75A6" w:rsidRPr="00394109">
        <w:rPr>
          <w:rFonts w:ascii="Angsana New" w:hAnsi="Angsana New"/>
          <w:sz w:val="28"/>
          <w:szCs w:val="28"/>
        </w:rPr>
        <w:t xml:space="preserve"> - </w:t>
      </w:r>
      <w:r w:rsidR="00F05EE3" w:rsidRPr="00394109">
        <w:rPr>
          <w:rFonts w:ascii="Angsana New" w:hAnsi="Angsana New" w:hint="cs"/>
          <w:sz w:val="28"/>
          <w:szCs w:val="28"/>
        </w:rPr>
        <w:t xml:space="preserve">26.65 </w:t>
      </w:r>
      <w:r w:rsidRPr="00394109">
        <w:rPr>
          <w:rFonts w:ascii="Angsana New" w:hAnsi="Angsana New" w:hint="cs"/>
          <w:sz w:val="28"/>
          <w:szCs w:val="28"/>
          <w:cs/>
        </w:rPr>
        <w:t>ปี</w:t>
      </w:r>
      <w:r w:rsidR="006F75A6" w:rsidRPr="00394109">
        <w:rPr>
          <w:rFonts w:ascii="Angsana New" w:hAnsi="Angsana New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 xml:space="preserve">และสำหรับบริษัทเป็นระยะเวลา </w:t>
      </w:r>
      <w:r w:rsidR="00F05EE3" w:rsidRPr="00394109">
        <w:rPr>
          <w:rFonts w:ascii="Angsana New" w:hAnsi="Angsana New" w:hint="cs"/>
          <w:sz w:val="28"/>
          <w:szCs w:val="28"/>
        </w:rPr>
        <w:t xml:space="preserve">26.65 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 xml:space="preserve">ปี </w:t>
      </w:r>
    </w:p>
    <w:p w14:paraId="1CCC97B5" w14:textId="77777777" w:rsidR="00825A06" w:rsidRPr="00394109" w:rsidRDefault="00825A06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14:paraId="65D32BB8" w14:textId="6FE4B771" w:rsidR="003F3A28" w:rsidRPr="00394109" w:rsidRDefault="00825A0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  <w:r w:rsidRPr="00394109">
        <w:rPr>
          <w:rFonts w:ascii="Angsana New" w:hAnsi="Angsana New"/>
          <w:sz w:val="20"/>
          <w:szCs w:val="20"/>
        </w:rPr>
        <w:br w:type="page"/>
      </w:r>
    </w:p>
    <w:p w14:paraId="7141107A" w14:textId="77777777" w:rsidR="003F3A28" w:rsidRPr="00394109" w:rsidRDefault="003F3A2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FF"/>
          <w:sz w:val="28"/>
          <w:szCs w:val="28"/>
        </w:rPr>
      </w:pPr>
      <w:r w:rsidRPr="00394109">
        <w:rPr>
          <w:rFonts w:ascii="Angsana New" w:eastAsia="Calibri" w:hAnsi="Angsana New" w:hint="cs"/>
          <w:b/>
          <w:bCs/>
          <w:i/>
          <w:iCs/>
          <w:sz w:val="28"/>
          <w:szCs w:val="28"/>
          <w:cs/>
        </w:rPr>
        <w:lastRenderedPageBreak/>
        <w:t>การวิเคราะห์ความอ่อนไหว</w:t>
      </w:r>
    </w:p>
    <w:p w14:paraId="682201F8" w14:textId="77777777" w:rsidR="003F3A28" w:rsidRPr="00394109" w:rsidRDefault="003F3A2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7BB2656D" w14:textId="0C07E0FE" w:rsidR="00223DDF" w:rsidRPr="00394109" w:rsidRDefault="00223DD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17A7D615" w:rsidR="00CC168B" w:rsidRPr="00394109" w:rsidRDefault="00CC168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4"/>
        <w:gridCol w:w="1037"/>
        <w:gridCol w:w="233"/>
        <w:gridCol w:w="1067"/>
        <w:gridCol w:w="233"/>
        <w:gridCol w:w="1025"/>
        <w:gridCol w:w="235"/>
        <w:gridCol w:w="1058"/>
      </w:tblGrid>
      <w:tr w:rsidR="004C7AD6" w:rsidRPr="00394109" w14:paraId="4994E8E4" w14:textId="77777777" w:rsidTr="00AE4FF0">
        <w:trPr>
          <w:trHeight w:val="20"/>
        </w:trPr>
        <w:tc>
          <w:tcPr>
            <w:tcW w:w="4094" w:type="dxa"/>
          </w:tcPr>
          <w:p w14:paraId="7C44ED1D" w14:textId="77777777" w:rsidR="004C7AD6" w:rsidRPr="00394109" w:rsidRDefault="004C7AD6" w:rsidP="004955C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888" w:type="dxa"/>
            <w:gridSpan w:val="7"/>
            <w:hideMark/>
          </w:tcPr>
          <w:p w14:paraId="7B49642C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4C7AD6" w:rsidRPr="00394109" w14:paraId="03E808B7" w14:textId="77777777" w:rsidTr="00AE4FF0">
        <w:trPr>
          <w:trHeight w:val="20"/>
        </w:trPr>
        <w:tc>
          <w:tcPr>
            <w:tcW w:w="4094" w:type="dxa"/>
            <w:hideMark/>
          </w:tcPr>
          <w:p w14:paraId="70B744DF" w14:textId="77777777" w:rsidR="004C7AD6" w:rsidRPr="00394109" w:rsidRDefault="004C7AD6" w:rsidP="004955C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41DA1B3E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6753F9A8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18" w:type="dxa"/>
            <w:gridSpan w:val="3"/>
            <w:hideMark/>
          </w:tcPr>
          <w:p w14:paraId="1B9D7D99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ลดลง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4C7AD6" w:rsidRPr="00394109" w14:paraId="302B3456" w14:textId="77777777" w:rsidTr="00AE4FF0">
        <w:trPr>
          <w:trHeight w:val="20"/>
        </w:trPr>
        <w:tc>
          <w:tcPr>
            <w:tcW w:w="4094" w:type="dxa"/>
            <w:hideMark/>
          </w:tcPr>
          <w:p w14:paraId="77A2F572" w14:textId="77777777" w:rsidR="004C7AD6" w:rsidRPr="00394109" w:rsidRDefault="00C9793B" w:rsidP="004955CE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="004C7AD6"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4C7AD6"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31 </w:t>
            </w:r>
            <w:r w:rsidR="004C7AD6"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hideMark/>
          </w:tcPr>
          <w:p w14:paraId="41AF139F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2562</w:t>
            </w:r>
          </w:p>
        </w:tc>
        <w:tc>
          <w:tcPr>
            <w:tcW w:w="233" w:type="dxa"/>
          </w:tcPr>
          <w:p w14:paraId="74908251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66E4492C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2561</w:t>
            </w:r>
          </w:p>
        </w:tc>
        <w:tc>
          <w:tcPr>
            <w:tcW w:w="233" w:type="dxa"/>
          </w:tcPr>
          <w:p w14:paraId="5ED7FE9D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hideMark/>
          </w:tcPr>
          <w:p w14:paraId="1F4FC0E0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2562</w:t>
            </w:r>
          </w:p>
        </w:tc>
        <w:tc>
          <w:tcPr>
            <w:tcW w:w="235" w:type="dxa"/>
          </w:tcPr>
          <w:p w14:paraId="51A7242C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14237AD0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2561</w:t>
            </w:r>
          </w:p>
        </w:tc>
      </w:tr>
      <w:tr w:rsidR="004C7AD6" w:rsidRPr="00394109" w14:paraId="79B0C9B7" w14:textId="77777777" w:rsidTr="00AE4FF0">
        <w:trPr>
          <w:trHeight w:val="20"/>
        </w:trPr>
        <w:tc>
          <w:tcPr>
            <w:tcW w:w="4094" w:type="dxa"/>
          </w:tcPr>
          <w:p w14:paraId="0483989E" w14:textId="77777777" w:rsidR="004C7AD6" w:rsidRPr="00394109" w:rsidRDefault="004C7AD6" w:rsidP="004955CE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88" w:type="dxa"/>
            <w:gridSpan w:val="7"/>
            <w:vAlign w:val="center"/>
            <w:hideMark/>
          </w:tcPr>
          <w:p w14:paraId="4782A2EA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4C7AD6" w:rsidRPr="00394109" w14:paraId="6E0D7F45" w14:textId="77777777" w:rsidTr="00AE4FF0">
        <w:trPr>
          <w:trHeight w:val="20"/>
        </w:trPr>
        <w:tc>
          <w:tcPr>
            <w:tcW w:w="4094" w:type="dxa"/>
            <w:hideMark/>
          </w:tcPr>
          <w:p w14:paraId="0E37621A" w14:textId="77777777" w:rsidR="004C7AD6" w:rsidRPr="00394109" w:rsidRDefault="004C7AD6" w:rsidP="004955CE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DBB3338" w14:textId="19AAE6F1" w:rsidR="004C7AD6" w:rsidRPr="00394109" w:rsidRDefault="00DE4138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(1,942)</w:t>
            </w:r>
          </w:p>
        </w:tc>
        <w:tc>
          <w:tcPr>
            <w:tcW w:w="233" w:type="dxa"/>
            <w:vAlign w:val="center"/>
          </w:tcPr>
          <w:p w14:paraId="11A8D8E4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15956BE3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(1,223)</w:t>
            </w:r>
          </w:p>
        </w:tc>
        <w:tc>
          <w:tcPr>
            <w:tcW w:w="233" w:type="dxa"/>
            <w:vAlign w:val="center"/>
          </w:tcPr>
          <w:p w14:paraId="20589AC4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vAlign w:val="center"/>
          </w:tcPr>
          <w:p w14:paraId="023606A2" w14:textId="725709B6" w:rsidR="004C7AD6" w:rsidRPr="00394109" w:rsidRDefault="00DE4138" w:rsidP="004955C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2,289</w:t>
            </w:r>
          </w:p>
        </w:tc>
        <w:tc>
          <w:tcPr>
            <w:tcW w:w="235" w:type="dxa"/>
            <w:vAlign w:val="center"/>
          </w:tcPr>
          <w:p w14:paraId="6DA91585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center"/>
            <w:hideMark/>
          </w:tcPr>
          <w:p w14:paraId="0AAB70A7" w14:textId="77777777" w:rsidR="004C7AD6" w:rsidRPr="00394109" w:rsidRDefault="004C7AD6" w:rsidP="004955C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1,433</w:t>
            </w:r>
          </w:p>
        </w:tc>
      </w:tr>
      <w:tr w:rsidR="004C7AD6" w:rsidRPr="00394109" w14:paraId="4A275ECF" w14:textId="77777777" w:rsidTr="00AE4FF0">
        <w:trPr>
          <w:trHeight w:val="20"/>
        </w:trPr>
        <w:tc>
          <w:tcPr>
            <w:tcW w:w="4094" w:type="dxa"/>
            <w:hideMark/>
          </w:tcPr>
          <w:p w14:paraId="16D87AA5" w14:textId="77777777" w:rsidR="004C7AD6" w:rsidRPr="00394109" w:rsidRDefault="004C7AD6" w:rsidP="004955CE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9E5DA18" w14:textId="4AD6C919" w:rsidR="004C7AD6" w:rsidRPr="00394109" w:rsidRDefault="00DE4138" w:rsidP="004955C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2,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470</w:t>
            </w:r>
          </w:p>
        </w:tc>
        <w:tc>
          <w:tcPr>
            <w:tcW w:w="233" w:type="dxa"/>
          </w:tcPr>
          <w:p w14:paraId="51EC8F81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7B4A17F5" w14:textId="77777777" w:rsidR="004C7AD6" w:rsidRPr="00394109" w:rsidRDefault="004C7AD6" w:rsidP="004955C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1,419</w:t>
            </w:r>
          </w:p>
        </w:tc>
        <w:tc>
          <w:tcPr>
            <w:tcW w:w="233" w:type="dxa"/>
          </w:tcPr>
          <w:p w14:paraId="648618DF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</w:tcPr>
          <w:p w14:paraId="0775216B" w14:textId="3145CD6D" w:rsidR="004C7AD6" w:rsidRPr="00394109" w:rsidRDefault="00DE4138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(2,124)</w:t>
            </w:r>
          </w:p>
        </w:tc>
        <w:tc>
          <w:tcPr>
            <w:tcW w:w="235" w:type="dxa"/>
          </w:tcPr>
          <w:p w14:paraId="338FC9C2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2E3BE0AF" w14:textId="77777777" w:rsidR="004C7AD6" w:rsidRPr="00394109" w:rsidRDefault="004C7AD6" w:rsidP="004955C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(1,235)</w:t>
            </w:r>
          </w:p>
        </w:tc>
      </w:tr>
      <w:tr w:rsidR="004C7AD6" w:rsidRPr="00394109" w14:paraId="6D2648E5" w14:textId="77777777" w:rsidTr="00AE4FF0">
        <w:trPr>
          <w:trHeight w:val="20"/>
        </w:trPr>
        <w:tc>
          <w:tcPr>
            <w:tcW w:w="4094" w:type="dxa"/>
            <w:hideMark/>
          </w:tcPr>
          <w:p w14:paraId="636CFEBE" w14:textId="77777777" w:rsidR="004C7AD6" w:rsidRPr="00394109" w:rsidRDefault="004C7AD6" w:rsidP="004955CE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037" w:type="dxa"/>
            <w:vAlign w:val="bottom"/>
          </w:tcPr>
          <w:p w14:paraId="6775AD2A" w14:textId="40310030" w:rsidR="004C7AD6" w:rsidRPr="00394109" w:rsidRDefault="00DE4138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(2,082)</w:t>
            </w:r>
          </w:p>
        </w:tc>
        <w:tc>
          <w:tcPr>
            <w:tcW w:w="233" w:type="dxa"/>
            <w:vAlign w:val="bottom"/>
          </w:tcPr>
          <w:p w14:paraId="288124E9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bottom"/>
            <w:hideMark/>
          </w:tcPr>
          <w:p w14:paraId="7D71D3C2" w14:textId="77777777" w:rsidR="004C7AD6" w:rsidRPr="00394109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(1,307)</w:t>
            </w:r>
          </w:p>
        </w:tc>
        <w:tc>
          <w:tcPr>
            <w:tcW w:w="233" w:type="dxa"/>
            <w:vAlign w:val="bottom"/>
          </w:tcPr>
          <w:p w14:paraId="12D5C6DF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vAlign w:val="bottom"/>
          </w:tcPr>
          <w:p w14:paraId="2E3B0333" w14:textId="5CFAF69A" w:rsidR="004C7AD6" w:rsidRPr="00394109" w:rsidRDefault="00DE4138" w:rsidP="004955C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880</w:t>
            </w:r>
          </w:p>
        </w:tc>
        <w:tc>
          <w:tcPr>
            <w:tcW w:w="235" w:type="dxa"/>
            <w:vAlign w:val="bottom"/>
          </w:tcPr>
          <w:p w14:paraId="28F6791F" w14:textId="77777777" w:rsidR="004C7AD6" w:rsidRPr="00394109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bottom"/>
            <w:hideMark/>
          </w:tcPr>
          <w:p w14:paraId="12915994" w14:textId="77777777" w:rsidR="004C7AD6" w:rsidRPr="00394109" w:rsidRDefault="004C7AD6" w:rsidP="004955C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506</w:t>
            </w:r>
          </w:p>
        </w:tc>
      </w:tr>
      <w:tr w:rsidR="006F75A6" w:rsidRPr="00394109" w14:paraId="4B18DD30" w14:textId="77777777" w:rsidTr="00AE4FF0">
        <w:trPr>
          <w:trHeight w:val="20"/>
        </w:trPr>
        <w:tc>
          <w:tcPr>
            <w:tcW w:w="4094" w:type="dxa"/>
          </w:tcPr>
          <w:p w14:paraId="6690E9EA" w14:textId="77777777" w:rsidR="006F75A6" w:rsidRPr="00394109" w:rsidRDefault="006F75A6" w:rsidP="004955CE">
            <w:pPr>
              <w:ind w:left="234" w:right="198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  <w:vAlign w:val="bottom"/>
          </w:tcPr>
          <w:p w14:paraId="606AA8DF" w14:textId="77777777" w:rsidR="006F75A6" w:rsidRPr="00394109" w:rsidRDefault="006F75A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  <w:vAlign w:val="bottom"/>
          </w:tcPr>
          <w:p w14:paraId="76DD5E4E" w14:textId="77777777" w:rsidR="006F75A6" w:rsidRPr="00394109" w:rsidRDefault="006F75A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  <w:vAlign w:val="bottom"/>
          </w:tcPr>
          <w:p w14:paraId="2577DABC" w14:textId="77777777" w:rsidR="006F75A6" w:rsidRPr="00394109" w:rsidRDefault="006F75A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33" w:type="dxa"/>
            <w:vAlign w:val="bottom"/>
          </w:tcPr>
          <w:p w14:paraId="020F36A4" w14:textId="77777777" w:rsidR="006F75A6" w:rsidRPr="00394109" w:rsidRDefault="006F75A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5" w:type="dxa"/>
            <w:vAlign w:val="bottom"/>
          </w:tcPr>
          <w:p w14:paraId="1CAFEAFA" w14:textId="77777777" w:rsidR="006F75A6" w:rsidRPr="00394109" w:rsidRDefault="006F75A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  <w:vAlign w:val="bottom"/>
          </w:tcPr>
          <w:p w14:paraId="23D6318C" w14:textId="77777777" w:rsidR="006F75A6" w:rsidRPr="00394109" w:rsidRDefault="006F75A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  <w:vAlign w:val="bottom"/>
          </w:tcPr>
          <w:p w14:paraId="6B377F3B" w14:textId="77777777" w:rsidR="006F75A6" w:rsidRPr="00394109" w:rsidRDefault="006F75A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6F75A6" w:rsidRPr="00394109" w14:paraId="50E77B28" w14:textId="77777777" w:rsidTr="0046617E">
        <w:trPr>
          <w:trHeight w:val="68"/>
        </w:trPr>
        <w:tc>
          <w:tcPr>
            <w:tcW w:w="4094" w:type="dxa"/>
          </w:tcPr>
          <w:p w14:paraId="2F7D2782" w14:textId="77777777" w:rsidR="006F75A6" w:rsidRPr="00394109" w:rsidRDefault="006F75A6" w:rsidP="004955CE">
            <w:pPr>
              <w:ind w:left="234" w:right="198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2B453B2D" w14:textId="2B63F72B" w:rsidR="006F75A6" w:rsidRPr="00394109" w:rsidRDefault="006F75A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233" w:type="dxa"/>
            <w:vAlign w:val="bottom"/>
          </w:tcPr>
          <w:p w14:paraId="19FBE625" w14:textId="77777777" w:rsidR="006F75A6" w:rsidRPr="00394109" w:rsidRDefault="006F75A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18" w:type="dxa"/>
            <w:gridSpan w:val="3"/>
            <w:vAlign w:val="bottom"/>
          </w:tcPr>
          <w:p w14:paraId="3BD0B61E" w14:textId="40DB95D0" w:rsidR="006F75A6" w:rsidRPr="00394109" w:rsidRDefault="006F75A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ลดลง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</w:tr>
      <w:tr w:rsidR="009B4564" w:rsidRPr="00394109" w14:paraId="2213F08E" w14:textId="77777777" w:rsidTr="00AE4FF0">
        <w:trPr>
          <w:trHeight w:val="20"/>
        </w:trPr>
        <w:tc>
          <w:tcPr>
            <w:tcW w:w="4094" w:type="dxa"/>
            <w:hideMark/>
          </w:tcPr>
          <w:p w14:paraId="70C779FE" w14:textId="77777777" w:rsidR="009B4564" w:rsidRPr="00394109" w:rsidRDefault="009B4564" w:rsidP="004955CE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2F9FE868" w14:textId="18ADAE80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118</w:t>
            </w:r>
          </w:p>
        </w:tc>
        <w:tc>
          <w:tcPr>
            <w:tcW w:w="233" w:type="dxa"/>
          </w:tcPr>
          <w:p w14:paraId="24A39D3F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33D44DF5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33" w:type="dxa"/>
          </w:tcPr>
          <w:p w14:paraId="72BF8233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</w:tcPr>
          <w:p w14:paraId="37F2C255" w14:textId="7C83657E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>(71)</w:t>
            </w:r>
          </w:p>
        </w:tc>
        <w:tc>
          <w:tcPr>
            <w:tcW w:w="235" w:type="dxa"/>
          </w:tcPr>
          <w:p w14:paraId="77160E9E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243BB824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(74)</w:t>
            </w:r>
          </w:p>
        </w:tc>
      </w:tr>
      <w:tr w:rsidR="00021F6B" w:rsidRPr="00394109" w14:paraId="1E7E6665" w14:textId="77777777" w:rsidTr="00CB5A25">
        <w:trPr>
          <w:trHeight w:val="20"/>
        </w:trPr>
        <w:tc>
          <w:tcPr>
            <w:tcW w:w="4094" w:type="dxa"/>
          </w:tcPr>
          <w:p w14:paraId="39110975" w14:textId="77777777" w:rsidR="00021F6B" w:rsidRPr="00394109" w:rsidRDefault="00021F6B" w:rsidP="004955CE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  <w:vAlign w:val="bottom"/>
          </w:tcPr>
          <w:p w14:paraId="5DA4A1B9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  <w:vAlign w:val="bottom"/>
          </w:tcPr>
          <w:p w14:paraId="0FDD1658" w14:textId="77777777" w:rsidR="00021F6B" w:rsidRPr="00394109" w:rsidRDefault="00021F6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  <w:vAlign w:val="bottom"/>
          </w:tcPr>
          <w:p w14:paraId="2FAEE32B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33" w:type="dxa"/>
            <w:vAlign w:val="bottom"/>
          </w:tcPr>
          <w:p w14:paraId="634DC11C" w14:textId="77777777" w:rsidR="00021F6B" w:rsidRPr="00394109" w:rsidRDefault="00021F6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5" w:type="dxa"/>
            <w:vAlign w:val="bottom"/>
          </w:tcPr>
          <w:p w14:paraId="38F63CDE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  <w:vAlign w:val="bottom"/>
          </w:tcPr>
          <w:p w14:paraId="5989E77D" w14:textId="77777777" w:rsidR="00021F6B" w:rsidRPr="00394109" w:rsidRDefault="00021F6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  <w:vAlign w:val="bottom"/>
          </w:tcPr>
          <w:p w14:paraId="1A829442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9B4564" w:rsidRPr="00394109" w14:paraId="2127B480" w14:textId="77777777" w:rsidTr="00AE4FF0">
        <w:trPr>
          <w:trHeight w:val="20"/>
        </w:trPr>
        <w:tc>
          <w:tcPr>
            <w:tcW w:w="4094" w:type="dxa"/>
          </w:tcPr>
          <w:p w14:paraId="1007425F" w14:textId="77777777" w:rsidR="009B4564" w:rsidRPr="00394109" w:rsidRDefault="009B4564" w:rsidP="004955C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888" w:type="dxa"/>
            <w:gridSpan w:val="7"/>
            <w:hideMark/>
          </w:tcPr>
          <w:p w14:paraId="0189DE74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B4564" w:rsidRPr="00394109" w14:paraId="3CA1613A" w14:textId="77777777" w:rsidTr="00AE4FF0">
        <w:trPr>
          <w:trHeight w:val="20"/>
          <w:tblHeader/>
        </w:trPr>
        <w:tc>
          <w:tcPr>
            <w:tcW w:w="4094" w:type="dxa"/>
            <w:hideMark/>
          </w:tcPr>
          <w:p w14:paraId="0B445A5C" w14:textId="77777777" w:rsidR="009B4564" w:rsidRPr="00394109" w:rsidRDefault="009B4564" w:rsidP="004955C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584B41D1" w14:textId="77777777" w:rsidR="009B4564" w:rsidRPr="00394109" w:rsidRDefault="009B456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5A28CE92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18" w:type="dxa"/>
            <w:gridSpan w:val="3"/>
            <w:hideMark/>
          </w:tcPr>
          <w:p w14:paraId="6A899EE3" w14:textId="77777777" w:rsidR="009B4564" w:rsidRPr="00394109" w:rsidRDefault="009B456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ลดลง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9B4564" w:rsidRPr="00394109" w14:paraId="67C12212" w14:textId="77777777" w:rsidTr="00AE4FF0">
        <w:trPr>
          <w:trHeight w:val="20"/>
          <w:tblHeader/>
        </w:trPr>
        <w:tc>
          <w:tcPr>
            <w:tcW w:w="4094" w:type="dxa"/>
            <w:hideMark/>
          </w:tcPr>
          <w:p w14:paraId="161BC417" w14:textId="77777777" w:rsidR="009B4564" w:rsidRPr="00394109" w:rsidRDefault="009B4564" w:rsidP="004955CE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31 </w:t>
            </w: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hideMark/>
          </w:tcPr>
          <w:p w14:paraId="423E6DEA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2562</w:t>
            </w:r>
          </w:p>
        </w:tc>
        <w:tc>
          <w:tcPr>
            <w:tcW w:w="233" w:type="dxa"/>
          </w:tcPr>
          <w:p w14:paraId="700B6F64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01BD30D0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2561</w:t>
            </w:r>
          </w:p>
        </w:tc>
        <w:tc>
          <w:tcPr>
            <w:tcW w:w="233" w:type="dxa"/>
          </w:tcPr>
          <w:p w14:paraId="52065B2D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hideMark/>
          </w:tcPr>
          <w:p w14:paraId="58E4AF5B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2562</w:t>
            </w:r>
          </w:p>
        </w:tc>
        <w:tc>
          <w:tcPr>
            <w:tcW w:w="235" w:type="dxa"/>
          </w:tcPr>
          <w:p w14:paraId="58281704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1507CFF2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 w:bidi="th-TH"/>
              </w:rPr>
              <w:t>2561</w:t>
            </w:r>
          </w:p>
        </w:tc>
      </w:tr>
      <w:tr w:rsidR="009B4564" w:rsidRPr="00394109" w14:paraId="78666931" w14:textId="77777777" w:rsidTr="00AE4FF0">
        <w:trPr>
          <w:trHeight w:val="20"/>
          <w:tblHeader/>
        </w:trPr>
        <w:tc>
          <w:tcPr>
            <w:tcW w:w="4094" w:type="dxa"/>
          </w:tcPr>
          <w:p w14:paraId="7744FE5A" w14:textId="77777777" w:rsidR="009B4564" w:rsidRPr="00394109" w:rsidRDefault="009B4564" w:rsidP="004955CE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88" w:type="dxa"/>
            <w:gridSpan w:val="7"/>
            <w:vAlign w:val="center"/>
            <w:hideMark/>
          </w:tcPr>
          <w:p w14:paraId="2CDEBF87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9B4564" w:rsidRPr="00394109" w14:paraId="642E6081" w14:textId="77777777" w:rsidTr="00AE4FF0">
        <w:trPr>
          <w:trHeight w:val="20"/>
        </w:trPr>
        <w:tc>
          <w:tcPr>
            <w:tcW w:w="4094" w:type="dxa"/>
            <w:hideMark/>
          </w:tcPr>
          <w:p w14:paraId="0BDE8420" w14:textId="77777777" w:rsidR="009B4564" w:rsidRPr="00394109" w:rsidRDefault="009B4564" w:rsidP="004955CE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27F74E5" w14:textId="3285B8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(969)</w:t>
            </w:r>
          </w:p>
        </w:tc>
        <w:tc>
          <w:tcPr>
            <w:tcW w:w="233" w:type="dxa"/>
            <w:vAlign w:val="center"/>
          </w:tcPr>
          <w:p w14:paraId="1EB47B04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0CE00BD1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(670)</w:t>
            </w:r>
          </w:p>
        </w:tc>
        <w:tc>
          <w:tcPr>
            <w:tcW w:w="233" w:type="dxa"/>
            <w:vAlign w:val="center"/>
          </w:tcPr>
          <w:p w14:paraId="0A320FB8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vAlign w:val="center"/>
          </w:tcPr>
          <w:p w14:paraId="3D91C190" w14:textId="59571DB2" w:rsidR="009B4564" w:rsidRPr="00394109" w:rsidRDefault="009B4564" w:rsidP="004955CE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1,111</w:t>
            </w:r>
          </w:p>
        </w:tc>
        <w:tc>
          <w:tcPr>
            <w:tcW w:w="235" w:type="dxa"/>
            <w:vAlign w:val="center"/>
          </w:tcPr>
          <w:p w14:paraId="1BBB823D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center"/>
            <w:hideMark/>
          </w:tcPr>
          <w:p w14:paraId="0380183C" w14:textId="77777777" w:rsidR="009B4564" w:rsidRPr="00394109" w:rsidRDefault="009B4564" w:rsidP="004955CE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          767</w:t>
            </w:r>
          </w:p>
        </w:tc>
      </w:tr>
      <w:tr w:rsidR="009B4564" w:rsidRPr="00394109" w14:paraId="45E99253" w14:textId="77777777" w:rsidTr="00AE4FF0">
        <w:trPr>
          <w:trHeight w:val="20"/>
        </w:trPr>
        <w:tc>
          <w:tcPr>
            <w:tcW w:w="4094" w:type="dxa"/>
            <w:hideMark/>
          </w:tcPr>
          <w:p w14:paraId="6239233B" w14:textId="77777777" w:rsidR="009B4564" w:rsidRPr="00394109" w:rsidRDefault="009B4564" w:rsidP="004955CE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45097DA1" w14:textId="32D98CDA" w:rsidR="009B4564" w:rsidRPr="00394109" w:rsidRDefault="009B4564" w:rsidP="004955C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1,197</w:t>
            </w:r>
          </w:p>
        </w:tc>
        <w:tc>
          <w:tcPr>
            <w:tcW w:w="233" w:type="dxa"/>
          </w:tcPr>
          <w:p w14:paraId="1825523F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6AD0FCAC" w14:textId="77777777" w:rsidR="009B4564" w:rsidRPr="00394109" w:rsidRDefault="009B4564" w:rsidP="004955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         740</w:t>
            </w:r>
          </w:p>
        </w:tc>
        <w:tc>
          <w:tcPr>
            <w:tcW w:w="233" w:type="dxa"/>
          </w:tcPr>
          <w:p w14:paraId="6E7A3EC1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8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25" w:type="dxa"/>
          </w:tcPr>
          <w:p w14:paraId="62C65E15" w14:textId="4CF93C7E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(1,061)</w:t>
            </w:r>
          </w:p>
        </w:tc>
        <w:tc>
          <w:tcPr>
            <w:tcW w:w="235" w:type="dxa"/>
          </w:tcPr>
          <w:p w14:paraId="6F144217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77384CDC" w14:textId="77777777" w:rsidR="009B4564" w:rsidRPr="00394109" w:rsidRDefault="009B4564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(661)</w:t>
            </w:r>
          </w:p>
        </w:tc>
      </w:tr>
      <w:tr w:rsidR="009B4564" w:rsidRPr="00394109" w14:paraId="1AA6A599" w14:textId="77777777" w:rsidTr="00AE4FF0">
        <w:trPr>
          <w:trHeight w:val="20"/>
        </w:trPr>
        <w:tc>
          <w:tcPr>
            <w:tcW w:w="4094" w:type="dxa"/>
            <w:hideMark/>
          </w:tcPr>
          <w:p w14:paraId="2C9F647A" w14:textId="77777777" w:rsidR="009B4564" w:rsidRPr="00394109" w:rsidRDefault="009B4564" w:rsidP="004955CE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037" w:type="dxa"/>
            <w:vAlign w:val="bottom"/>
          </w:tcPr>
          <w:p w14:paraId="79DE6C7E" w14:textId="29BADE69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(1,034)</w:t>
            </w:r>
          </w:p>
        </w:tc>
        <w:tc>
          <w:tcPr>
            <w:tcW w:w="233" w:type="dxa"/>
            <w:vAlign w:val="bottom"/>
          </w:tcPr>
          <w:p w14:paraId="64F5053F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bottom"/>
            <w:hideMark/>
          </w:tcPr>
          <w:p w14:paraId="26D73C3F" w14:textId="77777777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(714)</w:t>
            </w:r>
          </w:p>
        </w:tc>
        <w:tc>
          <w:tcPr>
            <w:tcW w:w="233" w:type="dxa"/>
            <w:vAlign w:val="bottom"/>
          </w:tcPr>
          <w:p w14:paraId="2A2F081E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  <w:vAlign w:val="bottom"/>
          </w:tcPr>
          <w:p w14:paraId="69572875" w14:textId="0CC5E855" w:rsidR="009B4564" w:rsidRPr="00394109" w:rsidRDefault="009B4564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317</w:t>
            </w:r>
          </w:p>
        </w:tc>
        <w:tc>
          <w:tcPr>
            <w:tcW w:w="235" w:type="dxa"/>
            <w:vAlign w:val="bottom"/>
          </w:tcPr>
          <w:p w14:paraId="4FB80E3C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bottom"/>
            <w:hideMark/>
          </w:tcPr>
          <w:p w14:paraId="6306E5B1" w14:textId="77777777" w:rsidR="009B4564" w:rsidRPr="00394109" w:rsidRDefault="009B4564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         209</w:t>
            </w:r>
          </w:p>
        </w:tc>
      </w:tr>
      <w:tr w:rsidR="00021F6B" w:rsidRPr="00394109" w14:paraId="17D96F29" w14:textId="77777777" w:rsidTr="00AE4FF0">
        <w:trPr>
          <w:trHeight w:val="20"/>
        </w:trPr>
        <w:tc>
          <w:tcPr>
            <w:tcW w:w="4094" w:type="dxa"/>
          </w:tcPr>
          <w:p w14:paraId="627F065C" w14:textId="77777777" w:rsidR="00021F6B" w:rsidRPr="00394109" w:rsidRDefault="00021F6B" w:rsidP="004955CE">
            <w:pPr>
              <w:ind w:left="234" w:right="198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  <w:vAlign w:val="bottom"/>
          </w:tcPr>
          <w:p w14:paraId="3E23DDD9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lang w:val="en-US" w:eastAsia="en-GB" w:bidi="th-TH"/>
              </w:rPr>
            </w:pPr>
          </w:p>
        </w:tc>
        <w:tc>
          <w:tcPr>
            <w:tcW w:w="233" w:type="dxa"/>
            <w:vAlign w:val="bottom"/>
          </w:tcPr>
          <w:p w14:paraId="0102B34A" w14:textId="77777777" w:rsidR="00021F6B" w:rsidRPr="00394109" w:rsidRDefault="00021F6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  <w:vAlign w:val="bottom"/>
          </w:tcPr>
          <w:p w14:paraId="5FA4CF1C" w14:textId="77777777" w:rsidR="00021F6B" w:rsidRPr="00394109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33" w:type="dxa"/>
            <w:vAlign w:val="bottom"/>
          </w:tcPr>
          <w:p w14:paraId="50AA4BF9" w14:textId="77777777" w:rsidR="00021F6B" w:rsidRPr="00394109" w:rsidRDefault="00021F6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5" w:type="dxa"/>
            <w:vAlign w:val="bottom"/>
          </w:tcPr>
          <w:p w14:paraId="30317CDB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0"/>
                <w:lang w:val="en-US" w:eastAsia="en-GB" w:bidi="th-TH"/>
              </w:rPr>
            </w:pPr>
          </w:p>
        </w:tc>
        <w:tc>
          <w:tcPr>
            <w:tcW w:w="235" w:type="dxa"/>
            <w:vAlign w:val="bottom"/>
          </w:tcPr>
          <w:p w14:paraId="758F9886" w14:textId="77777777" w:rsidR="00021F6B" w:rsidRPr="00394109" w:rsidRDefault="00021F6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  <w:vAlign w:val="bottom"/>
          </w:tcPr>
          <w:p w14:paraId="20DB4B03" w14:textId="77777777" w:rsidR="00021F6B" w:rsidRPr="00394109" w:rsidRDefault="00021F6B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0"/>
                <w:lang w:val="en-US" w:eastAsia="en-GB" w:bidi="th-TH"/>
              </w:rPr>
            </w:pPr>
          </w:p>
        </w:tc>
      </w:tr>
      <w:tr w:rsidR="009B4564" w:rsidRPr="00394109" w14:paraId="5EDF5C92" w14:textId="77777777" w:rsidTr="00AE4FF0">
        <w:trPr>
          <w:trHeight w:val="20"/>
        </w:trPr>
        <w:tc>
          <w:tcPr>
            <w:tcW w:w="4094" w:type="dxa"/>
          </w:tcPr>
          <w:p w14:paraId="747296FA" w14:textId="77777777" w:rsidR="009B4564" w:rsidRPr="00394109" w:rsidRDefault="009B4564" w:rsidP="004955CE">
            <w:pPr>
              <w:ind w:left="234" w:right="198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26216677" w14:textId="0DAD5591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233" w:type="dxa"/>
            <w:vAlign w:val="bottom"/>
          </w:tcPr>
          <w:p w14:paraId="6A649D39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18" w:type="dxa"/>
            <w:gridSpan w:val="3"/>
            <w:vAlign w:val="bottom"/>
          </w:tcPr>
          <w:p w14:paraId="51FFD6C6" w14:textId="4DB85F09" w:rsidR="009B4564" w:rsidRPr="00394109" w:rsidRDefault="009B4564" w:rsidP="004955CE">
            <w:pPr>
              <w:pStyle w:val="acctfourfigures"/>
              <w:tabs>
                <w:tab w:val="left" w:pos="696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ลดลง</w:t>
            </w: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</w:tr>
      <w:tr w:rsidR="009B4564" w:rsidRPr="00394109" w14:paraId="709480E9" w14:textId="77777777" w:rsidTr="00AE4FF0">
        <w:trPr>
          <w:trHeight w:val="20"/>
        </w:trPr>
        <w:tc>
          <w:tcPr>
            <w:tcW w:w="4094" w:type="dxa"/>
            <w:hideMark/>
          </w:tcPr>
          <w:p w14:paraId="062BA073" w14:textId="77777777" w:rsidR="009B4564" w:rsidRPr="00394109" w:rsidRDefault="009B4564" w:rsidP="004955CE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52B7024A" w14:textId="0A60119E" w:rsidR="009B4564" w:rsidRPr="00394109" w:rsidRDefault="009B4564" w:rsidP="004955CE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57</w:t>
            </w:r>
          </w:p>
        </w:tc>
        <w:tc>
          <w:tcPr>
            <w:tcW w:w="233" w:type="dxa"/>
          </w:tcPr>
          <w:p w14:paraId="51DFB8A8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0EBBF4D4" w14:textId="77777777" w:rsidR="009B4564" w:rsidRPr="00394109" w:rsidRDefault="009B4564" w:rsidP="004955C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39</w:t>
            </w:r>
          </w:p>
        </w:tc>
        <w:tc>
          <w:tcPr>
            <w:tcW w:w="233" w:type="dxa"/>
          </w:tcPr>
          <w:p w14:paraId="5BAC1CCA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5" w:type="dxa"/>
          </w:tcPr>
          <w:p w14:paraId="74D95EED" w14:textId="34B8DD4E" w:rsidR="009B4564" w:rsidRPr="00394109" w:rsidRDefault="009B4564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(57)</w:t>
            </w:r>
          </w:p>
        </w:tc>
        <w:tc>
          <w:tcPr>
            <w:tcW w:w="235" w:type="dxa"/>
          </w:tcPr>
          <w:p w14:paraId="521B995E" w14:textId="77777777" w:rsidR="009B4564" w:rsidRPr="00394109" w:rsidRDefault="009B456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07D77AF3" w14:textId="77777777" w:rsidR="009B4564" w:rsidRPr="00394109" w:rsidRDefault="009B4564" w:rsidP="004955CE">
            <w:pPr>
              <w:pStyle w:val="acctfourfigures"/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(39)</w:t>
            </w:r>
          </w:p>
        </w:tc>
      </w:tr>
    </w:tbl>
    <w:p w14:paraId="0C22532C" w14:textId="77777777" w:rsidR="00233F06" w:rsidRPr="00394109" w:rsidRDefault="00233F0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77700336" w14:textId="77777777" w:rsidR="004A1BB9" w:rsidRPr="00394109" w:rsidRDefault="004A1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 w:rsidRPr="00394109">
        <w:rPr>
          <w:rFonts w:ascii="Angsana New" w:eastAsia="MS Mincho" w:hAnsi="Angsana New"/>
          <w:sz w:val="28"/>
          <w:szCs w:val="28"/>
        </w:rPr>
        <w:br w:type="page"/>
      </w:r>
    </w:p>
    <w:p w14:paraId="1BDD8173" w14:textId="75A26E8C" w:rsidR="00473BF4" w:rsidRPr="00394109" w:rsidRDefault="006B0788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/>
          <w:sz w:val="28"/>
          <w:szCs w:val="28"/>
          <w:lang w:val="en-US"/>
        </w:rPr>
        <w:lastRenderedPageBreak/>
        <w:t>1</w:t>
      </w:r>
      <w:r w:rsidR="007539FE" w:rsidRPr="00394109">
        <w:rPr>
          <w:rFonts w:ascii="Angsana New" w:eastAsia="MS Mincho" w:hAnsi="Angsana New"/>
          <w:sz w:val="28"/>
          <w:szCs w:val="28"/>
          <w:lang w:val="en-US"/>
        </w:rPr>
        <w:t>8</w:t>
      </w:r>
      <w:r w:rsidR="000F6980" w:rsidRPr="00394109">
        <w:rPr>
          <w:rFonts w:ascii="Angsana New" w:eastAsia="MS Mincho" w:hAnsi="Angsana New"/>
          <w:sz w:val="28"/>
          <w:szCs w:val="28"/>
          <w:lang w:val="en-US"/>
        </w:rPr>
        <w:tab/>
      </w:r>
      <w:r w:rsidR="00603BB9" w:rsidRPr="00394109">
        <w:rPr>
          <w:rFonts w:ascii="Angsana New" w:eastAsia="MS Mincho" w:hAnsi="Angsana New" w:hint="cs"/>
          <w:sz w:val="28"/>
          <w:szCs w:val="28"/>
          <w:cs/>
        </w:rPr>
        <w:t>ส่วนเกินมูลค่าหุ้นและสำรอง</w:t>
      </w:r>
    </w:p>
    <w:p w14:paraId="2F360769" w14:textId="46C724CE" w:rsidR="00603BB9" w:rsidRPr="00394109" w:rsidRDefault="00603BB9" w:rsidP="004955CE">
      <w:pPr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6B929728" w14:textId="77777777" w:rsidR="00603BB9" w:rsidRPr="00394109" w:rsidRDefault="00603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9410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1BDBADC" w14:textId="77777777" w:rsidR="00603BB9" w:rsidRPr="00394109" w:rsidRDefault="00603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16B68854" w14:textId="77777777" w:rsidR="00603BB9" w:rsidRPr="00394109" w:rsidRDefault="00603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94109">
        <w:rPr>
          <w:rFonts w:ascii="Angsana New" w:hAnsi="Angsana New"/>
          <w:sz w:val="28"/>
          <w:szCs w:val="28"/>
        </w:rPr>
        <w:t>2535</w:t>
      </w:r>
      <w:r w:rsidRPr="00394109">
        <w:rPr>
          <w:rFonts w:ascii="Angsana New" w:hAnsi="Angsana New"/>
          <w:sz w:val="28"/>
          <w:szCs w:val="28"/>
          <w:cs/>
        </w:rPr>
        <w:t xml:space="preserve"> มาตรา </w:t>
      </w:r>
      <w:r w:rsidRPr="00394109">
        <w:rPr>
          <w:rFonts w:ascii="Angsana New" w:hAnsi="Angsana New"/>
          <w:sz w:val="28"/>
          <w:szCs w:val="28"/>
        </w:rPr>
        <w:t>51</w:t>
      </w:r>
      <w:r w:rsidRPr="00394109">
        <w:rPr>
          <w:rFonts w:ascii="Angsana New" w:hAnsi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94109">
        <w:rPr>
          <w:rFonts w:ascii="Angsana New" w:hAnsi="Angsana New"/>
          <w:sz w:val="28"/>
          <w:szCs w:val="28"/>
        </w:rPr>
        <w:t>“</w:t>
      </w:r>
      <w:r w:rsidRPr="00394109">
        <w:rPr>
          <w:rFonts w:ascii="Angsana New" w:hAnsi="Angsana New"/>
          <w:sz w:val="28"/>
          <w:szCs w:val="28"/>
          <w:cs/>
        </w:rPr>
        <w:t>ส่วนเกินมูลค่าหุ้น</w:t>
      </w:r>
      <w:r w:rsidRPr="00394109">
        <w:rPr>
          <w:rFonts w:ascii="Angsana New" w:hAnsi="Angsana New"/>
          <w:sz w:val="28"/>
          <w:szCs w:val="28"/>
        </w:rPr>
        <w:t>”</w:t>
      </w:r>
      <w:r w:rsidRPr="00394109">
        <w:rPr>
          <w:rFonts w:ascii="Angsana New" w:hAnsi="Angsana New"/>
          <w:sz w:val="28"/>
          <w:szCs w:val="28"/>
          <w:cs/>
        </w:rPr>
        <w:t>)</w:t>
      </w:r>
      <w:r w:rsidRPr="00394109">
        <w:rPr>
          <w:rFonts w:ascii="Angsana New" w:hAnsi="Angsana New" w:hint="cs"/>
          <w:sz w:val="28"/>
          <w:szCs w:val="28"/>
          <w:cs/>
        </w:rPr>
        <w:t xml:space="preserve"> ส่วนเกินมูลค่าหุ้น</w:t>
      </w:r>
      <w:r w:rsidRPr="00394109">
        <w:rPr>
          <w:rFonts w:ascii="Angsana New" w:hAnsi="Angsana New"/>
          <w:sz w:val="28"/>
          <w:szCs w:val="28"/>
          <w:cs/>
        </w:rPr>
        <w:t>นี้จะนำไปจ่ายเป็นเงินปันผลไม่ได้</w:t>
      </w:r>
    </w:p>
    <w:p w14:paraId="60DBCE9F" w14:textId="77777777" w:rsidR="00603BB9" w:rsidRPr="00394109" w:rsidRDefault="00603BB9" w:rsidP="004955CE">
      <w:pPr>
        <w:spacing w:line="240" w:lineRule="auto"/>
        <w:rPr>
          <w:rFonts w:ascii="Angsana New" w:eastAsia="MS Mincho" w:hAnsi="Angsana New"/>
          <w:sz w:val="20"/>
          <w:szCs w:val="20"/>
          <w:cs/>
        </w:rPr>
      </w:pPr>
    </w:p>
    <w:p w14:paraId="0F4143A8" w14:textId="77777777" w:rsidR="00785D38" w:rsidRPr="00394109" w:rsidRDefault="00785D38" w:rsidP="004955CE">
      <w:pPr>
        <w:ind w:left="540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สำรองประกอบด้วย</w:t>
      </w:r>
    </w:p>
    <w:p w14:paraId="55CD5075" w14:textId="77777777" w:rsidR="00785D38" w:rsidRPr="00394109" w:rsidRDefault="00785D38" w:rsidP="004955CE">
      <w:pPr>
        <w:tabs>
          <w:tab w:val="clear" w:pos="454"/>
          <w:tab w:val="left" w:pos="540"/>
        </w:tabs>
        <w:ind w:left="540"/>
        <w:rPr>
          <w:rFonts w:ascii="Angsana New" w:hAnsi="Angsana New"/>
          <w:sz w:val="20"/>
          <w:szCs w:val="20"/>
        </w:rPr>
      </w:pPr>
    </w:p>
    <w:p w14:paraId="40947CD5" w14:textId="77777777" w:rsidR="00785D38" w:rsidRPr="00394109" w:rsidRDefault="00785D38" w:rsidP="004955CE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การจัดสรรกำไร และ</w:t>
      </w:r>
      <w:r w:rsidRPr="00394109">
        <w:rPr>
          <w:rFonts w:ascii="Angsana New" w:hAnsi="Angsana New"/>
          <w:b/>
          <w:bCs/>
          <w:i/>
          <w:iCs/>
          <w:sz w:val="28"/>
          <w:szCs w:val="28"/>
        </w:rPr>
        <w:t>/</w:t>
      </w: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หรือ กำไรสะสม</w:t>
      </w:r>
    </w:p>
    <w:p w14:paraId="1B85D98A" w14:textId="77777777" w:rsidR="00785D38" w:rsidRPr="00394109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20"/>
          <w:szCs w:val="20"/>
        </w:rPr>
      </w:pPr>
    </w:p>
    <w:p w14:paraId="78F734A8" w14:textId="77777777" w:rsidR="00785D38" w:rsidRPr="00394109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8"/>
          <w:szCs w:val="28"/>
        </w:rPr>
      </w:pPr>
      <w:r w:rsidRPr="00394109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3EAC13B5" w14:textId="77777777" w:rsidR="00D97666" w:rsidRPr="00394109" w:rsidRDefault="00D9766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14:paraId="6A7CD833" w14:textId="77777777" w:rsidR="00785D38" w:rsidRPr="00394109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394109">
        <w:rPr>
          <w:rFonts w:ascii="Angsana New" w:hAnsi="Angsana New"/>
          <w:sz w:val="28"/>
          <w:szCs w:val="28"/>
        </w:rPr>
        <w:t>2535</w:t>
      </w:r>
      <w:r w:rsidRPr="00394109">
        <w:rPr>
          <w:rFonts w:ascii="Angsana New" w:hAnsi="Angsana New"/>
          <w:sz w:val="28"/>
          <w:szCs w:val="28"/>
          <w:cs/>
        </w:rPr>
        <w:t xml:space="preserve"> มาตรา </w:t>
      </w:r>
      <w:r w:rsidRPr="00394109">
        <w:rPr>
          <w:rFonts w:ascii="Angsana New" w:hAnsi="Angsana New"/>
          <w:sz w:val="28"/>
          <w:szCs w:val="28"/>
        </w:rPr>
        <w:t>116</w:t>
      </w:r>
      <w:r w:rsidRPr="00394109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(</w:t>
      </w:r>
      <w:r w:rsidRPr="00394109">
        <w:rPr>
          <w:rFonts w:ascii="Angsana New" w:hAnsi="Angsana New"/>
          <w:sz w:val="28"/>
          <w:szCs w:val="28"/>
        </w:rPr>
        <w:t>“</w:t>
      </w:r>
      <w:r w:rsidRPr="00394109">
        <w:rPr>
          <w:rFonts w:ascii="Angsana New" w:hAnsi="Angsana New"/>
          <w:sz w:val="28"/>
          <w:szCs w:val="28"/>
          <w:cs/>
        </w:rPr>
        <w:t>สำรองตามกฎหมาย</w:t>
      </w:r>
      <w:r w:rsidRPr="00394109">
        <w:rPr>
          <w:rFonts w:ascii="Angsana New" w:hAnsi="Angsana New"/>
          <w:sz w:val="28"/>
          <w:szCs w:val="28"/>
        </w:rPr>
        <w:t>”</w:t>
      </w:r>
      <w:r w:rsidRPr="00394109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Pr="00394109">
        <w:rPr>
          <w:rFonts w:ascii="Angsana New" w:hAnsi="Angsana New"/>
          <w:sz w:val="28"/>
          <w:szCs w:val="28"/>
        </w:rPr>
        <w:t xml:space="preserve">5 </w:t>
      </w:r>
      <w:r w:rsidRPr="00394109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94109">
        <w:rPr>
          <w:rFonts w:ascii="Angsana New" w:hAnsi="Angsana New"/>
          <w:sz w:val="28"/>
          <w:szCs w:val="28"/>
        </w:rPr>
        <w:t xml:space="preserve">10 </w:t>
      </w:r>
      <w:r w:rsidRPr="00394109">
        <w:rPr>
          <w:rFonts w:ascii="Angsana New" w:hAnsi="Angsana New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527F0760" w14:textId="77777777" w:rsidR="00337664" w:rsidRPr="00394109" w:rsidRDefault="0033766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E4AC876" w14:textId="65E11AD4" w:rsidR="00785D38" w:rsidRPr="00394109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5F9E422F" w14:textId="77777777" w:rsidR="00C92AF2" w:rsidRPr="00394109" w:rsidRDefault="00C92AF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07469978" w14:textId="660A9045" w:rsidR="00785D38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</w:rPr>
      </w:pPr>
      <w:r w:rsidRPr="00394109">
        <w:rPr>
          <w:rFonts w:ascii="Angsana New" w:hAnsi="Angsana New"/>
          <w:b/>
          <w:bCs/>
          <w:sz w:val="28"/>
          <w:szCs w:val="28"/>
          <w:cs/>
        </w:rPr>
        <w:t>ผลต่างจากการแปลงค่างบการเงิน</w:t>
      </w:r>
    </w:p>
    <w:p w14:paraId="3E4DA3BF" w14:textId="77777777" w:rsidR="000057A0" w:rsidRPr="000057A0" w:rsidRDefault="000057A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3A7A3C34" w14:textId="77777777" w:rsidR="00785D38" w:rsidRPr="00394109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3F2A3A36" w14:textId="6B2EFEF3" w:rsidR="00DE4138" w:rsidRPr="00394109" w:rsidRDefault="00DE41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52081058" w14:textId="77777777" w:rsidR="00F4452B" w:rsidRPr="00394109" w:rsidRDefault="007539FE" w:rsidP="004955CE">
      <w:pPr>
        <w:pStyle w:val="Heading6"/>
        <w:tabs>
          <w:tab w:val="left" w:pos="540"/>
          <w:tab w:val="left" w:pos="630"/>
        </w:tabs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  <w:lang w:val="th-TH"/>
        </w:rPr>
        <w:t>19</w:t>
      </w:r>
      <w:r w:rsidR="000F6980" w:rsidRPr="00394109">
        <w:rPr>
          <w:rFonts w:ascii="Angsana New" w:hAnsi="Angsana New"/>
          <w:sz w:val="28"/>
          <w:szCs w:val="28"/>
          <w:cs/>
          <w:lang w:val="th-TH"/>
        </w:rPr>
        <w:tab/>
      </w:r>
      <w:r w:rsidR="006B0788" w:rsidRPr="00394109">
        <w:rPr>
          <w:rFonts w:ascii="Angsana New" w:hAnsi="Angsana New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1A67DAEF" w14:textId="77777777" w:rsidR="00F4452B" w:rsidRPr="00394109" w:rsidRDefault="00F4452B" w:rsidP="004955CE">
      <w:pPr>
        <w:spacing w:line="240" w:lineRule="auto"/>
        <w:ind w:left="900"/>
        <w:rPr>
          <w:rFonts w:ascii="Angsana New" w:hAnsi="Angsana New"/>
          <w:sz w:val="20"/>
          <w:szCs w:val="20"/>
        </w:rPr>
      </w:pPr>
    </w:p>
    <w:p w14:paraId="1D46C9EF" w14:textId="555DE07C" w:rsidR="004C09E1" w:rsidRPr="00394109" w:rsidRDefault="00B045F5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ผู้บริหารพิจารณาว่า</w:t>
      </w:r>
      <w:r w:rsidR="004C09E1" w:rsidRPr="00394109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4C09E1" w:rsidRPr="00394109">
        <w:rPr>
          <w:rFonts w:ascii="Angsana New" w:hAnsi="Angsana New" w:hint="cs"/>
          <w:sz w:val="28"/>
          <w:szCs w:val="28"/>
        </w:rPr>
        <w:t>/</w:t>
      </w:r>
      <w:r w:rsidR="004C09E1" w:rsidRPr="00394109">
        <w:rPr>
          <w:rFonts w:ascii="Angsana New" w:hAnsi="Angsana New" w:hint="cs"/>
          <w:sz w:val="28"/>
          <w:szCs w:val="28"/>
          <w:cs/>
        </w:rPr>
        <w:t xml:space="preserve">บริษัทมี </w:t>
      </w:r>
      <w:r w:rsidR="004C09E1" w:rsidRPr="00394109">
        <w:rPr>
          <w:rFonts w:ascii="Angsana New" w:hAnsi="Angsana New" w:hint="cs"/>
          <w:sz w:val="28"/>
          <w:szCs w:val="28"/>
        </w:rPr>
        <w:t xml:space="preserve">2 </w:t>
      </w:r>
      <w:r w:rsidR="004C09E1" w:rsidRPr="00394109">
        <w:rPr>
          <w:rFonts w:ascii="Angsana New" w:hAnsi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4C09E1" w:rsidRPr="00394109">
        <w:rPr>
          <w:rFonts w:ascii="Angsana New" w:hAnsi="Angsana New" w:hint="cs"/>
          <w:sz w:val="28"/>
          <w:szCs w:val="28"/>
        </w:rPr>
        <w:t>/</w:t>
      </w:r>
      <w:r w:rsidR="004C09E1" w:rsidRPr="00394109">
        <w:rPr>
          <w:rFonts w:ascii="Angsana New" w:hAnsi="Angsana New" w:hint="cs"/>
          <w:sz w:val="28"/>
          <w:szCs w:val="28"/>
          <w:cs/>
        </w:rPr>
        <w:t>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</w:t>
      </w:r>
      <w:r w:rsidR="004C09E1" w:rsidRPr="00394109">
        <w:rPr>
          <w:rFonts w:ascii="Angsana New" w:hAnsi="Angsana New" w:hint="cs"/>
          <w:sz w:val="28"/>
          <w:szCs w:val="28"/>
        </w:rPr>
        <w:t>/</w:t>
      </w:r>
      <w:r w:rsidR="004C09E1" w:rsidRPr="00394109">
        <w:rPr>
          <w:rFonts w:ascii="Angsana New" w:hAnsi="Angsana New" w:hint="cs"/>
          <w:sz w:val="28"/>
          <w:szCs w:val="28"/>
          <w:cs/>
        </w:rPr>
        <w:t>บริษัท โดยสรุปมีดังนี้</w:t>
      </w:r>
    </w:p>
    <w:p w14:paraId="3FBD97C3" w14:textId="77777777" w:rsidR="00357A19" w:rsidRPr="00394109" w:rsidRDefault="00357A1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773E7AF" w14:textId="77777777" w:rsidR="00F4452B" w:rsidRPr="00394109" w:rsidRDefault="00F4452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Pr="00394109">
        <w:rPr>
          <w:rFonts w:ascii="Angsana New" w:hAnsi="Angsana New" w:hint="cs"/>
          <w:sz w:val="28"/>
          <w:szCs w:val="28"/>
        </w:rPr>
        <w:t>1</w:t>
      </w:r>
      <w:r w:rsidRPr="00394109">
        <w:rPr>
          <w:rFonts w:ascii="Angsana New" w:hAnsi="Angsana New" w:hint="cs"/>
          <w:sz w:val="28"/>
          <w:szCs w:val="28"/>
          <w:cs/>
        </w:rPr>
        <w:t xml:space="preserve"> </w:t>
      </w:r>
      <w:r w:rsidR="00B11484" w:rsidRPr="00394109">
        <w:rPr>
          <w:rFonts w:ascii="Angsana New" w:eastAsia="Cordia New" w:hAnsi="Angsana New" w:hint="cs"/>
          <w:color w:val="000000"/>
          <w:sz w:val="28"/>
          <w:szCs w:val="28"/>
          <w:cs/>
        </w:rPr>
        <w:t>ขายสินค้า</w:t>
      </w:r>
    </w:p>
    <w:p w14:paraId="648C083A" w14:textId="77777777" w:rsidR="00217593" w:rsidRPr="00394109" w:rsidRDefault="00F4452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Pr="00394109">
        <w:rPr>
          <w:rFonts w:ascii="Angsana New" w:hAnsi="Angsana New" w:hint="cs"/>
          <w:sz w:val="28"/>
          <w:szCs w:val="28"/>
        </w:rPr>
        <w:t>2</w:t>
      </w:r>
      <w:r w:rsidRPr="00394109">
        <w:rPr>
          <w:rFonts w:ascii="Angsana New" w:hAnsi="Angsana New" w:hint="cs"/>
          <w:sz w:val="28"/>
          <w:szCs w:val="28"/>
          <w:cs/>
        </w:rPr>
        <w:t xml:space="preserve"> </w:t>
      </w:r>
      <w:r w:rsidRPr="00394109">
        <w:rPr>
          <w:rFonts w:ascii="Angsana New" w:eastAsia="Cordia New" w:hAnsi="Angsana New" w:hint="cs"/>
          <w:color w:val="000000"/>
          <w:sz w:val="28"/>
          <w:szCs w:val="28"/>
          <w:cs/>
        </w:rPr>
        <w:t>บริการ</w:t>
      </w:r>
    </w:p>
    <w:p w14:paraId="6B24893C" w14:textId="77777777" w:rsidR="004C09E1" w:rsidRPr="00394109" w:rsidRDefault="004C09E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4D1FF1D1" w14:textId="373BAE6B" w:rsidR="004A1BB9" w:rsidRPr="00394109" w:rsidRDefault="004C09E1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color w:val="0000CC"/>
          <w:sz w:val="20"/>
          <w:szCs w:val="20"/>
        </w:rPr>
      </w:pPr>
      <w:r w:rsidRPr="00394109">
        <w:rPr>
          <w:rFonts w:ascii="Angsana New" w:hAnsi="Angsana New" w:hint="cs"/>
          <w:sz w:val="28"/>
          <w:szCs w:val="28"/>
          <w:cs/>
        </w:rPr>
        <w:t>ผลการดำเนินงานของแต่ละส่วนงานวัดโดยใช้กำไรขั้นต้น ซึ่งนำเสนอในรายงานการจัดการภายในและสอบทานโดย</w:t>
      </w:r>
      <w:r w:rsidR="000057A0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</w:t>
      </w:r>
      <w:r w:rsidRPr="00394109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กำไร</w:t>
      </w:r>
      <w:r w:rsidRPr="00394109">
        <w:rPr>
          <w:rFonts w:ascii="Angsana New" w:hAnsi="Angsana New" w:hint="cs"/>
          <w:color w:val="000000"/>
          <w:sz w:val="28"/>
          <w:szCs w:val="28"/>
          <w:cs/>
        </w:rPr>
        <w:t>ขั้นต้น</w:t>
      </w:r>
      <w:r w:rsidRPr="00394109">
        <w:rPr>
          <w:rFonts w:ascii="Angsana New" w:hAnsi="Angsana New" w:hint="cs"/>
          <w:sz w:val="28"/>
          <w:szCs w:val="28"/>
          <w:cs/>
        </w:rPr>
        <w:t>ในการวัดผล</w:t>
      </w:r>
      <w:r w:rsidR="000057A0">
        <w:rPr>
          <w:rFonts w:ascii="Angsana New" w:hAnsi="Angsana New"/>
          <w:sz w:val="28"/>
          <w:szCs w:val="28"/>
          <w:cs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  <w:r w:rsidR="004A1BB9" w:rsidRPr="00394109">
        <w:rPr>
          <w:rFonts w:ascii="Angsana New" w:hAnsi="Angsana New"/>
          <w:b/>
          <w:bCs/>
          <w:i/>
          <w:iCs/>
          <w:color w:val="0000CC"/>
          <w:sz w:val="20"/>
          <w:szCs w:val="20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90"/>
      </w:tblGrid>
      <w:tr w:rsidR="004C09E1" w:rsidRPr="00394109" w14:paraId="0FC3A3FA" w14:textId="77777777" w:rsidTr="005F107E">
        <w:trPr>
          <w:trHeight w:val="80"/>
          <w:tblHeader/>
        </w:trPr>
        <w:tc>
          <w:tcPr>
            <w:tcW w:w="2340" w:type="dxa"/>
          </w:tcPr>
          <w:p w14:paraId="4B2BBEB9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68408F3A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C09E1" w:rsidRPr="00394109" w14:paraId="316F8D88" w14:textId="77777777" w:rsidTr="005F107E">
        <w:trPr>
          <w:trHeight w:val="80"/>
          <w:tblHeader/>
        </w:trPr>
        <w:tc>
          <w:tcPr>
            <w:tcW w:w="2340" w:type="dxa"/>
          </w:tcPr>
          <w:p w14:paraId="5F76639E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5BD88E45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D21027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70" w:type="dxa"/>
            <w:vAlign w:val="bottom"/>
          </w:tcPr>
          <w:p w14:paraId="1DD6E029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5762385F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6E19662E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5F71F276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D21027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05FB2" w:rsidRPr="00394109" w14:paraId="6132530A" w14:textId="77777777" w:rsidTr="005F107E">
        <w:trPr>
          <w:tblHeader/>
        </w:trPr>
        <w:tc>
          <w:tcPr>
            <w:tcW w:w="2340" w:type="dxa"/>
            <w:hideMark/>
          </w:tcPr>
          <w:p w14:paraId="428852D8" w14:textId="47DF401C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="002A566D" w:rsidRPr="00D210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E05FB2" w:rsidRPr="00D210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D210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210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A566D" w:rsidRPr="00D2102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D210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2DF09BB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  <w:p w14:paraId="4184F591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4CDA315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FF61A37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F58BC06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D21027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A31F864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A12CF5F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EAA4E73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6904A94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889B71A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6424826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D21027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37D69C44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5BAF7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B525C8B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1B4E68F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3FDE047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7D91E605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D21027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D21027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</w:tr>
      <w:tr w:rsidR="004C09E1" w:rsidRPr="00394109" w14:paraId="4CC17B10" w14:textId="77777777" w:rsidTr="005F107E">
        <w:trPr>
          <w:tblHeader/>
        </w:trPr>
        <w:tc>
          <w:tcPr>
            <w:tcW w:w="2340" w:type="dxa"/>
          </w:tcPr>
          <w:p w14:paraId="62A87EF9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751BF636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5FB2" w:rsidRPr="00394109" w14:paraId="599A9104" w14:textId="77777777" w:rsidTr="005F107E">
        <w:tc>
          <w:tcPr>
            <w:tcW w:w="2340" w:type="dxa"/>
            <w:hideMark/>
          </w:tcPr>
          <w:p w14:paraId="359B01FC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16A7ECFA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3AF0C9" w14:textId="77777777" w:rsidR="004C09E1" w:rsidRPr="00D21027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34312D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F633D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EF778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8AE67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979044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865B4B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916DF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9F65EA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15BA58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05FB2" w:rsidRPr="00394109" w14:paraId="50975448" w14:textId="77777777" w:rsidTr="005F107E">
        <w:tc>
          <w:tcPr>
            <w:tcW w:w="2340" w:type="dxa"/>
            <w:vAlign w:val="bottom"/>
            <w:hideMark/>
          </w:tcPr>
          <w:p w14:paraId="19BA387F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2526" w14:textId="7ED6CF7D" w:rsidR="004C09E1" w:rsidRPr="00D21027" w:rsidRDefault="008E103F" w:rsidP="004955C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1,12</w:t>
            </w:r>
            <w:r w:rsidR="00F10263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6,498</w:t>
            </w:r>
          </w:p>
        </w:tc>
        <w:tc>
          <w:tcPr>
            <w:tcW w:w="270" w:type="dxa"/>
          </w:tcPr>
          <w:p w14:paraId="249BE172" w14:textId="77777777" w:rsidR="004C09E1" w:rsidRPr="00D21027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4A690" w14:textId="53AD57DF" w:rsidR="004C09E1" w:rsidRPr="00D21027" w:rsidRDefault="008E103F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41888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A0884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316</w:t>
            </w:r>
            <w:r w:rsidR="00941888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1A0884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1816951E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635938" w14:textId="0A645191" w:rsidR="004C09E1" w:rsidRPr="00D21027" w:rsidRDefault="008E103F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647,293</w:t>
            </w:r>
          </w:p>
        </w:tc>
        <w:tc>
          <w:tcPr>
            <w:tcW w:w="270" w:type="dxa"/>
          </w:tcPr>
          <w:p w14:paraId="3F629176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326B8" w14:textId="4ECE55E6" w:rsidR="004C09E1" w:rsidRPr="00D21027" w:rsidRDefault="00FB4D9D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85</w:t>
            </w:r>
            <w:r w:rsidRPr="00D21027">
              <w:rPr>
                <w:rFonts w:ascii="Angsana New" w:hAnsi="Angsana New"/>
                <w:sz w:val="28"/>
                <w:szCs w:val="28"/>
              </w:rPr>
              <w:t>,</w:t>
            </w:r>
            <w:r w:rsidR="000F18D6" w:rsidRPr="00D21027">
              <w:rPr>
                <w:rFonts w:ascii="Angsana New" w:hAnsi="Angsana New"/>
                <w:sz w:val="28"/>
                <w:szCs w:val="28"/>
              </w:rPr>
              <w:t>075</w:t>
            </w:r>
          </w:p>
        </w:tc>
        <w:tc>
          <w:tcPr>
            <w:tcW w:w="270" w:type="dxa"/>
          </w:tcPr>
          <w:p w14:paraId="33A14C4B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89EDB" w14:textId="0296442B" w:rsidR="004C09E1" w:rsidRPr="00D21027" w:rsidRDefault="008E103F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1,773,</w:t>
            </w:r>
            <w:r w:rsidR="005C39FC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791</w:t>
            </w:r>
          </w:p>
        </w:tc>
        <w:tc>
          <w:tcPr>
            <w:tcW w:w="270" w:type="dxa"/>
          </w:tcPr>
          <w:p w14:paraId="55F30795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6B8AB" w14:textId="3740B554" w:rsidR="004C09E1" w:rsidRPr="00D21027" w:rsidRDefault="008E103F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1,801,479</w:t>
            </w:r>
          </w:p>
        </w:tc>
      </w:tr>
      <w:tr w:rsidR="00E05FB2" w:rsidRPr="00394109" w14:paraId="1896A186" w14:textId="77777777" w:rsidTr="005F107E">
        <w:tc>
          <w:tcPr>
            <w:tcW w:w="2340" w:type="dxa"/>
          </w:tcPr>
          <w:p w14:paraId="58893807" w14:textId="77777777" w:rsidR="004043EB" w:rsidRPr="00D21027" w:rsidRDefault="004043E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33757A3" w14:textId="77777777" w:rsidR="004043EB" w:rsidRPr="00D21027" w:rsidRDefault="004043EB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29BBB1" w14:textId="77777777" w:rsidR="004043EB" w:rsidRPr="00D21027" w:rsidRDefault="004043EB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51246F8" w14:textId="77777777" w:rsidR="004043EB" w:rsidRPr="00D21027" w:rsidRDefault="004043E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93997DA" w14:textId="77777777" w:rsidR="004043EB" w:rsidRPr="00D21027" w:rsidRDefault="004043E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32E10" w14:textId="77777777" w:rsidR="004043EB" w:rsidRPr="00D21027" w:rsidRDefault="004043E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08AC134" w14:textId="77777777" w:rsidR="004043EB" w:rsidRPr="00D21027" w:rsidRDefault="004043E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622B3DF" w14:textId="77777777" w:rsidR="004043EB" w:rsidRPr="00D21027" w:rsidRDefault="004043E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C5B3807" w14:textId="77777777" w:rsidR="004043EB" w:rsidRPr="00D21027" w:rsidRDefault="004043E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2816E13" w14:textId="77777777" w:rsidR="004043EB" w:rsidRPr="00D21027" w:rsidRDefault="004043E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A68A4FF" w14:textId="77777777" w:rsidR="004043EB" w:rsidRPr="00D21027" w:rsidRDefault="004043E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8E992A" w14:textId="77777777" w:rsidR="004043EB" w:rsidRPr="00D21027" w:rsidRDefault="004043E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E05FB2" w:rsidRPr="00394109" w14:paraId="2FD7A0CC" w14:textId="77777777" w:rsidTr="005F107E">
        <w:tc>
          <w:tcPr>
            <w:tcW w:w="2340" w:type="dxa"/>
            <w:vAlign w:val="bottom"/>
          </w:tcPr>
          <w:p w14:paraId="442B1D19" w14:textId="530ED1FB" w:rsidR="00E05FB2" w:rsidRPr="00D21027" w:rsidRDefault="00E05FB2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2102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50821D9" w14:textId="77777777" w:rsidR="00E05FB2" w:rsidRPr="00D21027" w:rsidRDefault="00E05FB2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074C89" w14:textId="77777777" w:rsidR="00E05FB2" w:rsidRPr="00D21027" w:rsidRDefault="00E05FB2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7100149" w14:textId="77777777" w:rsidR="00E05FB2" w:rsidRPr="00D21027" w:rsidRDefault="00E05FB2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0DF503" w14:textId="77777777" w:rsidR="00E05FB2" w:rsidRPr="00D21027" w:rsidRDefault="00E05FB2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D1D01" w14:textId="77777777" w:rsidR="00E05FB2" w:rsidRPr="00D21027" w:rsidRDefault="00E05FB2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CE6994" w14:textId="77777777" w:rsidR="00E05FB2" w:rsidRPr="00D21027" w:rsidRDefault="00E05FB2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B55824" w14:textId="77777777" w:rsidR="00E05FB2" w:rsidRPr="00D21027" w:rsidRDefault="00E05FB2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031CD7" w14:textId="77777777" w:rsidR="00E05FB2" w:rsidRPr="00D21027" w:rsidRDefault="00E05FB2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76540C" w14:textId="77777777" w:rsidR="00E05FB2" w:rsidRPr="00D21027" w:rsidRDefault="00E05FB2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833897" w14:textId="77777777" w:rsidR="00E05FB2" w:rsidRPr="00D21027" w:rsidRDefault="00E05FB2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E9F72" w14:textId="77777777" w:rsidR="00E05FB2" w:rsidRPr="00D21027" w:rsidRDefault="00E05FB2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05FB2" w:rsidRPr="00394109" w14:paraId="26A613C1" w14:textId="77777777" w:rsidTr="005F107E">
        <w:tc>
          <w:tcPr>
            <w:tcW w:w="2340" w:type="dxa"/>
            <w:hideMark/>
          </w:tcPr>
          <w:p w14:paraId="07C9574C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226A62C" w14:textId="77777777" w:rsidR="004C09E1" w:rsidRPr="00D21027" w:rsidRDefault="004C09E1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FC1BC3A" w14:textId="77777777" w:rsidR="004C09E1" w:rsidRPr="00D21027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5ED988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C15CA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6CC8FE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676D3F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D6F3D6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552C95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C5A26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3B2DC1" w14:textId="77777777" w:rsidR="004C09E1" w:rsidRPr="00D21027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5007" w14:textId="77777777" w:rsidR="004C09E1" w:rsidRPr="00D21027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05FB2" w:rsidRPr="00394109" w14:paraId="174250FA" w14:textId="77777777" w:rsidTr="005F107E">
        <w:tc>
          <w:tcPr>
            <w:tcW w:w="2340" w:type="dxa"/>
            <w:hideMark/>
          </w:tcPr>
          <w:p w14:paraId="4C50ACA7" w14:textId="6C977746" w:rsidR="00B70A21" w:rsidRPr="00D21027" w:rsidRDefault="00B70A21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4DFC5ED4" w14:textId="3063CA3D" w:rsidR="00B70A21" w:rsidRPr="00D21027" w:rsidRDefault="00B70A21" w:rsidP="004955C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81</w:t>
            </w:r>
            <w:r w:rsidR="00F10263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9,213</w:t>
            </w:r>
          </w:p>
        </w:tc>
        <w:tc>
          <w:tcPr>
            <w:tcW w:w="270" w:type="dxa"/>
          </w:tcPr>
          <w:p w14:paraId="65CED4E3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9FB8E" w14:textId="40023656" w:rsidR="00B70A21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986</w:t>
            </w:r>
            <w:r w:rsidR="00FB4D9D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70" w:type="dxa"/>
          </w:tcPr>
          <w:p w14:paraId="41C4506D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E3746" w14:textId="60CD8B53" w:rsidR="00B70A21" w:rsidRPr="00D21027" w:rsidRDefault="00B70A21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</w:rPr>
              <w:t>620</w:t>
            </w:r>
            <w:r w:rsidRPr="00D21027">
              <w:rPr>
                <w:rFonts w:ascii="Angsana New" w:hAnsi="Angsana New"/>
                <w:sz w:val="28"/>
                <w:szCs w:val="28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</w:rPr>
              <w:t>583</w:t>
            </w:r>
          </w:p>
        </w:tc>
        <w:tc>
          <w:tcPr>
            <w:tcW w:w="270" w:type="dxa"/>
          </w:tcPr>
          <w:p w14:paraId="0AAB2B76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AEF5BA" w14:textId="0665CEBD" w:rsidR="00B70A21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417</w:t>
            </w:r>
            <w:r w:rsidR="00FB4D9D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270" w:type="dxa"/>
          </w:tcPr>
          <w:p w14:paraId="4A15D2B0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075EA" w14:textId="2EEDAEA0" w:rsidR="00B70A21" w:rsidRPr="00D21027" w:rsidRDefault="00B70A2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439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5C39FC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70" w:type="dxa"/>
          </w:tcPr>
          <w:p w14:paraId="3DF872E4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C6958" w14:textId="6D2CA498" w:rsidR="00B70A21" w:rsidRPr="00D21027" w:rsidRDefault="00FB4D9D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1,4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03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609</w:t>
            </w:r>
          </w:p>
        </w:tc>
      </w:tr>
      <w:tr w:rsidR="00E05FB2" w:rsidRPr="00394109" w14:paraId="2B0E4880" w14:textId="77777777" w:rsidTr="005F107E">
        <w:tc>
          <w:tcPr>
            <w:tcW w:w="2340" w:type="dxa"/>
            <w:hideMark/>
          </w:tcPr>
          <w:p w14:paraId="662951F9" w14:textId="77777777" w:rsidR="00B70A21" w:rsidRPr="00D21027" w:rsidRDefault="00B70A21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5A3A9E6A" w14:textId="5536AF4A" w:rsidR="00B70A21" w:rsidRPr="00D21027" w:rsidRDefault="00B70A21" w:rsidP="004955C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194,670</w:t>
            </w:r>
          </w:p>
        </w:tc>
        <w:tc>
          <w:tcPr>
            <w:tcW w:w="270" w:type="dxa"/>
          </w:tcPr>
          <w:p w14:paraId="15DC2400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DBF29" w14:textId="40939767" w:rsidR="00B70A21" w:rsidRPr="00D21027" w:rsidRDefault="00B70A2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515</w:t>
            </w:r>
          </w:p>
        </w:tc>
        <w:tc>
          <w:tcPr>
            <w:tcW w:w="270" w:type="dxa"/>
          </w:tcPr>
          <w:p w14:paraId="5C7B5359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953CE" w14:textId="3DDE0C9D" w:rsidR="00B70A21" w:rsidRPr="00D21027" w:rsidRDefault="00B70A21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D21027">
              <w:rPr>
                <w:rFonts w:ascii="Angsana New" w:hAnsi="Angsana New"/>
                <w:sz w:val="28"/>
                <w:szCs w:val="28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</w:rPr>
              <w:t>586</w:t>
            </w:r>
          </w:p>
        </w:tc>
        <w:tc>
          <w:tcPr>
            <w:tcW w:w="270" w:type="dxa"/>
          </w:tcPr>
          <w:p w14:paraId="6C50AA79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A8DD57" w14:textId="268B62AA" w:rsidR="00B70A21" w:rsidRPr="00D21027" w:rsidRDefault="00B70A21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72</w:t>
            </w:r>
            <w:r w:rsidR="00FB4D9D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2404D6B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6AA41" w14:textId="785E6DA8" w:rsidR="00B70A21" w:rsidRPr="00D21027" w:rsidRDefault="00B70A2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203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</w:p>
        </w:tc>
        <w:tc>
          <w:tcPr>
            <w:tcW w:w="270" w:type="dxa"/>
          </w:tcPr>
          <w:p w14:paraId="671E7C25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D8404" w14:textId="2BDAA111" w:rsidR="00B70A21" w:rsidRPr="00D21027" w:rsidRDefault="00B70A2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29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FB4D9D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,2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FB4D9D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E05FB2" w:rsidRPr="00394109" w14:paraId="1FC92CE6" w14:textId="77777777" w:rsidTr="005F107E">
        <w:tc>
          <w:tcPr>
            <w:tcW w:w="2340" w:type="dxa"/>
            <w:hideMark/>
          </w:tcPr>
          <w:p w14:paraId="5E000F12" w14:textId="77777777" w:rsidR="00B70A21" w:rsidRPr="00D21027" w:rsidRDefault="00B70A21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434F04B3" w14:textId="481000E9" w:rsidR="00B70A21" w:rsidRPr="00D21027" w:rsidRDefault="00B70A21" w:rsidP="004955C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87,342</w:t>
            </w:r>
          </w:p>
        </w:tc>
        <w:tc>
          <w:tcPr>
            <w:tcW w:w="270" w:type="dxa"/>
          </w:tcPr>
          <w:p w14:paraId="497414BA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C0B46" w14:textId="2CAA61A3" w:rsidR="00B70A21" w:rsidRPr="00D21027" w:rsidRDefault="00B70A2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59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766</w:t>
            </w:r>
          </w:p>
        </w:tc>
        <w:tc>
          <w:tcPr>
            <w:tcW w:w="270" w:type="dxa"/>
          </w:tcPr>
          <w:p w14:paraId="51593EE4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CE8F16" w14:textId="002E0FFD" w:rsidR="00B70A21" w:rsidRPr="00D21027" w:rsidRDefault="00B70A21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D21027">
              <w:rPr>
                <w:rFonts w:ascii="Angsana New" w:hAnsi="Angsana New"/>
                <w:sz w:val="28"/>
                <w:szCs w:val="28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</w:rPr>
              <w:t>929</w:t>
            </w:r>
          </w:p>
        </w:tc>
        <w:tc>
          <w:tcPr>
            <w:tcW w:w="270" w:type="dxa"/>
          </w:tcPr>
          <w:p w14:paraId="7A542C29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2F13B0" w14:textId="6FE03685" w:rsidR="00B70A21" w:rsidRPr="00D21027" w:rsidRDefault="00B70A21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0F18D6"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493</w:t>
            </w:r>
          </w:p>
        </w:tc>
        <w:tc>
          <w:tcPr>
            <w:tcW w:w="270" w:type="dxa"/>
          </w:tcPr>
          <w:p w14:paraId="4B1304E7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FF413" w14:textId="219214BB" w:rsidR="00B70A21" w:rsidRPr="00D21027" w:rsidRDefault="00B70A2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91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271</w:t>
            </w:r>
          </w:p>
        </w:tc>
        <w:tc>
          <w:tcPr>
            <w:tcW w:w="270" w:type="dxa"/>
          </w:tcPr>
          <w:p w14:paraId="003354CC" w14:textId="77777777" w:rsidR="00B70A21" w:rsidRPr="00D21027" w:rsidRDefault="00B70A21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C0F" w14:textId="1F1C2960" w:rsidR="00B70A21" w:rsidRPr="00D21027" w:rsidRDefault="00B70A2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75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259</w:t>
            </w:r>
          </w:p>
        </w:tc>
      </w:tr>
      <w:tr w:rsidR="000F18D6" w:rsidRPr="00394109" w14:paraId="7321A74B" w14:textId="77777777" w:rsidTr="0044396B">
        <w:tc>
          <w:tcPr>
            <w:tcW w:w="2340" w:type="dxa"/>
            <w:hideMark/>
          </w:tcPr>
          <w:p w14:paraId="03CC466E" w14:textId="77777777" w:rsidR="000F18D6" w:rsidRPr="00D21027" w:rsidRDefault="000F18D6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964" w14:textId="051969CC" w:rsidR="000F18D6" w:rsidRPr="00D21027" w:rsidRDefault="000F18D6" w:rsidP="004955C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25,273</w:t>
            </w:r>
          </w:p>
        </w:tc>
        <w:tc>
          <w:tcPr>
            <w:tcW w:w="270" w:type="dxa"/>
          </w:tcPr>
          <w:p w14:paraId="4E276A58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83B7" w14:textId="4C08F3E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13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95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BF4E3D6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57935" w14:textId="69172CB9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Pr="00D21027">
              <w:rPr>
                <w:rFonts w:ascii="Angsana New" w:hAnsi="Angsana New"/>
                <w:sz w:val="28"/>
                <w:szCs w:val="28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</w:rPr>
              <w:t>195</w:t>
            </w:r>
          </w:p>
        </w:tc>
        <w:tc>
          <w:tcPr>
            <w:tcW w:w="270" w:type="dxa"/>
          </w:tcPr>
          <w:p w14:paraId="0497D8C0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2DFD7" w14:textId="518A3043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1</w:t>
            </w:r>
            <w:r w:rsidRPr="00D21027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,414</w:t>
            </w:r>
          </w:p>
        </w:tc>
        <w:tc>
          <w:tcPr>
            <w:tcW w:w="270" w:type="dxa"/>
          </w:tcPr>
          <w:p w14:paraId="7C322DBE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CEC8" w14:textId="56B2A074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39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/>
              </w:rPr>
              <w:t>468</w:t>
            </w:r>
          </w:p>
        </w:tc>
        <w:tc>
          <w:tcPr>
            <w:tcW w:w="270" w:type="dxa"/>
          </w:tcPr>
          <w:p w14:paraId="423692C4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94750" w14:textId="543AAC89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26,370</w:t>
            </w:r>
          </w:p>
        </w:tc>
      </w:tr>
      <w:tr w:rsidR="000F18D6" w:rsidRPr="00394109" w14:paraId="15645BA7" w14:textId="77777777" w:rsidTr="005F107E">
        <w:tc>
          <w:tcPr>
            <w:tcW w:w="2340" w:type="dxa"/>
            <w:vAlign w:val="bottom"/>
            <w:hideMark/>
          </w:tcPr>
          <w:p w14:paraId="6D1BE34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10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AFE85" w14:textId="7E2A23C7" w:rsidR="000F18D6" w:rsidRPr="00D21027" w:rsidRDefault="000F18D6" w:rsidP="004955CE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1,126,498</w:t>
            </w:r>
          </w:p>
        </w:tc>
        <w:tc>
          <w:tcPr>
            <w:tcW w:w="270" w:type="dxa"/>
          </w:tcPr>
          <w:p w14:paraId="0F332B88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19B382" w14:textId="55CA5F5D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1,316,404</w:t>
            </w:r>
          </w:p>
        </w:tc>
        <w:tc>
          <w:tcPr>
            <w:tcW w:w="270" w:type="dxa"/>
          </w:tcPr>
          <w:p w14:paraId="2A08576C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E91DE" w14:textId="3560D220" w:rsidR="000F18D6" w:rsidRPr="00D21027" w:rsidRDefault="000F18D6" w:rsidP="004955C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647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293</w:t>
            </w:r>
          </w:p>
        </w:tc>
        <w:tc>
          <w:tcPr>
            <w:tcW w:w="270" w:type="dxa"/>
          </w:tcPr>
          <w:p w14:paraId="52FEBE00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E35D" w14:textId="0D846E38" w:rsidR="000F18D6" w:rsidRPr="00D21027" w:rsidRDefault="000F18D6" w:rsidP="004955CE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85,075</w:t>
            </w:r>
          </w:p>
        </w:tc>
        <w:tc>
          <w:tcPr>
            <w:tcW w:w="270" w:type="dxa"/>
          </w:tcPr>
          <w:p w14:paraId="55DE26B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788B" w14:textId="781A3755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773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,791</w:t>
            </w:r>
          </w:p>
        </w:tc>
        <w:tc>
          <w:tcPr>
            <w:tcW w:w="270" w:type="dxa"/>
          </w:tcPr>
          <w:p w14:paraId="23404C55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D1891" w14:textId="2AD76FEF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801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479</w:t>
            </w:r>
          </w:p>
        </w:tc>
      </w:tr>
      <w:tr w:rsidR="000F18D6" w:rsidRPr="00394109" w14:paraId="3C9F5800" w14:textId="77777777" w:rsidTr="005F107E">
        <w:tc>
          <w:tcPr>
            <w:tcW w:w="2340" w:type="dxa"/>
            <w:vAlign w:val="bottom"/>
            <w:hideMark/>
          </w:tcPr>
          <w:p w14:paraId="5C20824C" w14:textId="3D744A6C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6338D07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B62334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0715DAF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823A33F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A62DC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CEF4F0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78B1C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3607EE9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F188A6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8141BED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021D9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0F18D6" w:rsidRPr="00394109" w14:paraId="3105CEA6" w14:textId="77777777" w:rsidTr="005F107E">
        <w:tc>
          <w:tcPr>
            <w:tcW w:w="2340" w:type="dxa"/>
            <w:vAlign w:val="bottom"/>
          </w:tcPr>
          <w:p w14:paraId="3157F232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034C436F" w14:textId="15F328C1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10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1FC39965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E087A5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C08828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34176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1F4EE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CDF846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BA568B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96E66A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125B21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3EED1C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1B2922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18D6" w:rsidRPr="00394109" w14:paraId="6ACA4867" w14:textId="77777777" w:rsidTr="005F107E">
        <w:tc>
          <w:tcPr>
            <w:tcW w:w="2340" w:type="dxa"/>
            <w:vAlign w:val="bottom"/>
            <w:hideMark/>
          </w:tcPr>
          <w:p w14:paraId="47FFCD7E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3B7B3E47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2110C07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3072109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8B54D4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20B7A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F2595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118BF0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32429C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32655D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7830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A0F51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EF4424" w:rsidRPr="00394109" w14:paraId="682A6D0A" w14:textId="77777777" w:rsidTr="005F107E">
        <w:tc>
          <w:tcPr>
            <w:tcW w:w="2340" w:type="dxa"/>
            <w:vAlign w:val="bottom"/>
            <w:hideMark/>
          </w:tcPr>
          <w:p w14:paraId="6D48772D" w14:textId="77777777" w:rsidR="00EF4424" w:rsidRPr="00D21027" w:rsidRDefault="00EF4424" w:rsidP="00EF442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1010D896" w14:textId="580B91AD" w:rsidR="00EF4424" w:rsidRPr="00D21027" w:rsidRDefault="00EF4424" w:rsidP="00EF4424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11</w:t>
            </w: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8,300</w:t>
            </w:r>
          </w:p>
        </w:tc>
        <w:tc>
          <w:tcPr>
            <w:tcW w:w="270" w:type="dxa"/>
          </w:tcPr>
          <w:p w14:paraId="7151A0DF" w14:textId="77777777" w:rsidR="00EF4424" w:rsidRPr="00D21027" w:rsidRDefault="00EF4424" w:rsidP="00EF442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95758F" w14:textId="5C5A810B" w:rsidR="00EF4424" w:rsidRPr="00D21027" w:rsidRDefault="00EF4424" w:rsidP="00EF442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1,316,038</w:t>
            </w:r>
          </w:p>
        </w:tc>
        <w:tc>
          <w:tcPr>
            <w:tcW w:w="270" w:type="dxa"/>
          </w:tcPr>
          <w:p w14:paraId="77CBD42D" w14:textId="77777777" w:rsidR="00EF4424" w:rsidRPr="00D21027" w:rsidRDefault="00EF4424" w:rsidP="00EF442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7AB65" w14:textId="77D208A8" w:rsidR="00EF4424" w:rsidRPr="00D21027" w:rsidRDefault="00EF4424" w:rsidP="00EF4424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973502" w14:textId="77777777" w:rsidR="00EF4424" w:rsidRPr="00D21027" w:rsidRDefault="00EF4424" w:rsidP="00EF442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D9561B" w14:textId="0FA3DA37" w:rsidR="00EF4424" w:rsidRPr="00D21027" w:rsidRDefault="00EF4424" w:rsidP="00EF4424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C9357C" w14:textId="77777777" w:rsidR="00EF4424" w:rsidRPr="00D21027" w:rsidRDefault="00EF4424" w:rsidP="00EF442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58A33" w14:textId="7D5865EF" w:rsidR="00EF4424" w:rsidRPr="00D21027" w:rsidRDefault="00EF4424" w:rsidP="00EF442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1,118,300</w:t>
            </w:r>
          </w:p>
        </w:tc>
        <w:tc>
          <w:tcPr>
            <w:tcW w:w="270" w:type="dxa"/>
          </w:tcPr>
          <w:p w14:paraId="5C638A30" w14:textId="77777777" w:rsidR="00EF4424" w:rsidRPr="00D21027" w:rsidRDefault="00EF4424" w:rsidP="00EF442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92E19" w14:textId="132C5406" w:rsidR="00EF4424" w:rsidRPr="00D21027" w:rsidRDefault="00EF4424" w:rsidP="00EF4424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1,316,038</w:t>
            </w:r>
          </w:p>
        </w:tc>
      </w:tr>
      <w:tr w:rsidR="000F18D6" w:rsidRPr="00394109" w14:paraId="416E5B5C" w14:textId="77777777" w:rsidTr="005F107E">
        <w:tc>
          <w:tcPr>
            <w:tcW w:w="2340" w:type="dxa"/>
            <w:vAlign w:val="bottom"/>
            <w:hideMark/>
          </w:tcPr>
          <w:p w14:paraId="3EA6117E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03F9E818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49819D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FE33E9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1A3D40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7E4A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75C60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3A0E7F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4AFAD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53E95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E8A0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14B30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18D6" w:rsidRPr="00394109" w14:paraId="77AAA790" w14:textId="77777777" w:rsidTr="005F107E">
        <w:tc>
          <w:tcPr>
            <w:tcW w:w="2340" w:type="dxa"/>
            <w:vAlign w:val="bottom"/>
            <w:hideMark/>
          </w:tcPr>
          <w:p w14:paraId="41B3BA0E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26F57890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21EFF1C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2DA3FF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F94AC5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65F4D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72F10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9479A6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B975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8D93D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72D8B2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FEED9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18D6" w:rsidRPr="00394109" w14:paraId="3DD75DE9" w14:textId="77777777" w:rsidTr="005F107E">
        <w:tc>
          <w:tcPr>
            <w:tcW w:w="2340" w:type="dxa"/>
            <w:vAlign w:val="bottom"/>
            <w:hideMark/>
          </w:tcPr>
          <w:p w14:paraId="68EB2A02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20B781BE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F928E5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3A2AEFD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1FD29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DDB00F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B80FCF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43424E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53767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F47BB0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39DB3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9BA360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18D6" w:rsidRPr="00394109" w14:paraId="2E3E9F87" w14:textId="77777777" w:rsidTr="005F107E">
        <w:tc>
          <w:tcPr>
            <w:tcW w:w="2340" w:type="dxa"/>
            <w:vAlign w:val="bottom"/>
            <w:hideMark/>
          </w:tcPr>
          <w:p w14:paraId="0A3A8ACA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02EB2461" w14:textId="0AFCC6F7" w:rsidR="000F18D6" w:rsidRPr="00D21027" w:rsidRDefault="000F18D6" w:rsidP="004955C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F4B2C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5397BA" w14:textId="19040345" w:rsidR="000F18D6" w:rsidRPr="00D21027" w:rsidRDefault="000F18D6" w:rsidP="004955C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F082A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11077" w14:textId="246A4D54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69,281</w:t>
            </w:r>
          </w:p>
        </w:tc>
        <w:tc>
          <w:tcPr>
            <w:tcW w:w="270" w:type="dxa"/>
          </w:tcPr>
          <w:p w14:paraId="7F719039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B6E998" w14:textId="17CA129F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17,923</w:t>
            </w:r>
          </w:p>
        </w:tc>
        <w:tc>
          <w:tcPr>
            <w:tcW w:w="270" w:type="dxa"/>
          </w:tcPr>
          <w:p w14:paraId="7E2C550A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76543" w14:textId="6C9BC85D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69,281</w:t>
            </w:r>
          </w:p>
        </w:tc>
        <w:tc>
          <w:tcPr>
            <w:tcW w:w="270" w:type="dxa"/>
          </w:tcPr>
          <w:p w14:paraId="4D845BEF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C7BA2F" w14:textId="4A310853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17,923</w:t>
            </w:r>
          </w:p>
        </w:tc>
      </w:tr>
      <w:tr w:rsidR="000F18D6" w:rsidRPr="00394109" w14:paraId="421237AB" w14:textId="77777777" w:rsidTr="005F107E">
        <w:tc>
          <w:tcPr>
            <w:tcW w:w="2340" w:type="dxa"/>
            <w:vAlign w:val="bottom"/>
            <w:hideMark/>
          </w:tcPr>
          <w:p w14:paraId="337ABA96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0654DD58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BC2C13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F383BB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118AEF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0BA447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A0D2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C6CD48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BE2DA2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E95798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D267D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E591AC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18D6" w:rsidRPr="00394109" w14:paraId="58455754" w14:textId="77777777" w:rsidTr="005F107E">
        <w:tc>
          <w:tcPr>
            <w:tcW w:w="2340" w:type="dxa"/>
            <w:vAlign w:val="bottom"/>
            <w:hideMark/>
          </w:tcPr>
          <w:p w14:paraId="4FEE803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D21027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8FFA5" w14:textId="184C445D" w:rsidR="000F18D6" w:rsidRPr="00D21027" w:rsidRDefault="000F18D6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21027">
              <w:rPr>
                <w:rFonts w:ascii="Angsana New" w:hAnsi="Angsana New"/>
                <w:sz w:val="28"/>
                <w:szCs w:val="28"/>
                <w:cs/>
                <w:lang w:bidi="th-TH"/>
              </w:rPr>
              <w:t>8</w:t>
            </w:r>
            <w:r w:rsidRPr="00D21027">
              <w:rPr>
                <w:rFonts w:ascii="Angsana New" w:hAnsi="Angsana New"/>
                <w:sz w:val="28"/>
                <w:szCs w:val="28"/>
              </w:rPr>
              <w:t>,</w:t>
            </w:r>
            <w:r w:rsidRPr="00D21027">
              <w:rPr>
                <w:rFonts w:ascii="Angsana New" w:hAnsi="Angsana New"/>
                <w:sz w:val="28"/>
                <w:szCs w:val="28"/>
                <w:cs/>
                <w:lang w:bidi="th-TH"/>
              </w:rPr>
              <w:t>19</w:t>
            </w:r>
            <w:r w:rsidRPr="00D21027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</w:tcPr>
          <w:p w14:paraId="53340B9F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AEB2D3" w14:textId="195DF520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bidi="th-TH"/>
              </w:rPr>
              <w:t>366</w:t>
            </w:r>
          </w:p>
        </w:tc>
        <w:tc>
          <w:tcPr>
            <w:tcW w:w="270" w:type="dxa"/>
          </w:tcPr>
          <w:p w14:paraId="5F0EF6E2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18B6" w14:textId="7BE656A6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578,012</w:t>
            </w:r>
          </w:p>
        </w:tc>
        <w:tc>
          <w:tcPr>
            <w:tcW w:w="270" w:type="dxa"/>
          </w:tcPr>
          <w:p w14:paraId="231AEB71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020D" w14:textId="686FD9B3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467,152</w:t>
            </w:r>
          </w:p>
        </w:tc>
        <w:tc>
          <w:tcPr>
            <w:tcW w:w="270" w:type="dxa"/>
          </w:tcPr>
          <w:p w14:paraId="1FA688D0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501B" w14:textId="7E7DC668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586,210</w:t>
            </w:r>
          </w:p>
        </w:tc>
        <w:tc>
          <w:tcPr>
            <w:tcW w:w="270" w:type="dxa"/>
          </w:tcPr>
          <w:p w14:paraId="429CECA8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0" w14:textId="09EA9E99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4</w:t>
            </w:r>
            <w:r w:rsidR="00EF4424">
              <w:rPr>
                <w:rFonts w:ascii="Angsana New" w:hAnsi="Angsana New"/>
                <w:sz w:val="28"/>
                <w:szCs w:val="28"/>
              </w:rPr>
              <w:t>67</w:t>
            </w:r>
            <w:r w:rsidRPr="00D21027">
              <w:rPr>
                <w:rFonts w:ascii="Angsana New" w:hAnsi="Angsana New"/>
                <w:sz w:val="28"/>
                <w:szCs w:val="28"/>
              </w:rPr>
              <w:t>,</w:t>
            </w:r>
            <w:r w:rsidR="00EF4424">
              <w:rPr>
                <w:rFonts w:ascii="Angsana New" w:hAnsi="Angsana New"/>
                <w:sz w:val="28"/>
                <w:szCs w:val="28"/>
              </w:rPr>
              <w:t>518</w:t>
            </w:r>
          </w:p>
        </w:tc>
      </w:tr>
      <w:tr w:rsidR="000F18D6" w:rsidRPr="00394109" w14:paraId="36DD9ABE" w14:textId="77777777" w:rsidTr="005F107E">
        <w:tc>
          <w:tcPr>
            <w:tcW w:w="2340" w:type="dxa"/>
            <w:vAlign w:val="bottom"/>
            <w:hideMark/>
          </w:tcPr>
          <w:p w14:paraId="77341F82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10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9B0F2" w14:textId="254FF00B" w:rsidR="000F18D6" w:rsidRPr="00D21027" w:rsidRDefault="000F18D6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12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6,498</w:t>
            </w:r>
          </w:p>
        </w:tc>
        <w:tc>
          <w:tcPr>
            <w:tcW w:w="270" w:type="dxa"/>
          </w:tcPr>
          <w:p w14:paraId="79F5EAFC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4B2CA" w14:textId="26E4501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1,316,404</w:t>
            </w:r>
          </w:p>
        </w:tc>
        <w:tc>
          <w:tcPr>
            <w:tcW w:w="270" w:type="dxa"/>
          </w:tcPr>
          <w:p w14:paraId="688BE94A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1AA07" w14:textId="413654B0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647,293</w:t>
            </w:r>
          </w:p>
        </w:tc>
        <w:tc>
          <w:tcPr>
            <w:tcW w:w="270" w:type="dxa"/>
          </w:tcPr>
          <w:p w14:paraId="3B64A8D5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C880" w14:textId="79618558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85,075</w:t>
            </w:r>
          </w:p>
        </w:tc>
        <w:tc>
          <w:tcPr>
            <w:tcW w:w="270" w:type="dxa"/>
          </w:tcPr>
          <w:p w14:paraId="68F19729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F6BC" w14:textId="19FB2F51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1,773,791</w:t>
            </w:r>
          </w:p>
        </w:tc>
        <w:tc>
          <w:tcPr>
            <w:tcW w:w="270" w:type="dxa"/>
          </w:tcPr>
          <w:p w14:paraId="324640EC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612B" w14:textId="24250ECB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</w:rPr>
              <w:t>1,801,479</w:t>
            </w:r>
          </w:p>
        </w:tc>
      </w:tr>
      <w:tr w:rsidR="000F18D6" w:rsidRPr="00394109" w14:paraId="7F741F19" w14:textId="77777777" w:rsidTr="005F107E">
        <w:tc>
          <w:tcPr>
            <w:tcW w:w="2340" w:type="dxa"/>
            <w:vAlign w:val="bottom"/>
          </w:tcPr>
          <w:p w14:paraId="6E8648FB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ABCD8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11B8775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856F1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E9C214E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6B1A9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69CA71D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7E2FF5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02027E3C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B16810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14F2045C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9E0009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0F18D6" w:rsidRPr="00394109" w14:paraId="66713580" w14:textId="77777777" w:rsidTr="005F107E">
        <w:tc>
          <w:tcPr>
            <w:tcW w:w="2340" w:type="dxa"/>
            <w:hideMark/>
          </w:tcPr>
          <w:p w14:paraId="24DA0D60" w14:textId="31B3A600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C3FE920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DF54E2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4C816EE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245E1D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3B341D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4AEB24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B9D2B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39535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EE67C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1CC72A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115EDD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0F18D6" w:rsidRPr="00394109" w14:paraId="36EC7C07" w14:textId="77777777" w:rsidTr="0044396B">
        <w:tc>
          <w:tcPr>
            <w:tcW w:w="2340" w:type="dxa"/>
            <w:vAlign w:val="bottom"/>
            <w:hideMark/>
          </w:tcPr>
          <w:p w14:paraId="201E5AF3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4793E1E3" w14:textId="7456274D" w:rsidR="000F18D6" w:rsidRPr="00D21027" w:rsidRDefault="000F18D6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1,126,498</w:t>
            </w:r>
          </w:p>
        </w:tc>
        <w:tc>
          <w:tcPr>
            <w:tcW w:w="270" w:type="dxa"/>
          </w:tcPr>
          <w:p w14:paraId="0F4D917E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DD341F3" w14:textId="4CE70AFE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1,316,404</w:t>
            </w:r>
          </w:p>
        </w:tc>
        <w:tc>
          <w:tcPr>
            <w:tcW w:w="270" w:type="dxa"/>
          </w:tcPr>
          <w:p w14:paraId="1C95E371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432990" w14:textId="6EBC2FBA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378,633</w:t>
            </w:r>
          </w:p>
        </w:tc>
        <w:tc>
          <w:tcPr>
            <w:tcW w:w="270" w:type="dxa"/>
          </w:tcPr>
          <w:p w14:paraId="549E460A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1C779" w14:textId="1F1F8E72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294,918</w:t>
            </w:r>
          </w:p>
        </w:tc>
        <w:tc>
          <w:tcPr>
            <w:tcW w:w="270" w:type="dxa"/>
          </w:tcPr>
          <w:p w14:paraId="147E3EA2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357FE1" w14:textId="48CC4DEB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1,505,131</w:t>
            </w:r>
          </w:p>
        </w:tc>
        <w:tc>
          <w:tcPr>
            <w:tcW w:w="270" w:type="dxa"/>
          </w:tcPr>
          <w:p w14:paraId="0177A8F8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77B" w14:textId="3B21128D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1,611,322</w:t>
            </w:r>
          </w:p>
        </w:tc>
      </w:tr>
      <w:tr w:rsidR="000F18D6" w:rsidRPr="00394109" w14:paraId="100731B3" w14:textId="77777777" w:rsidTr="005F107E">
        <w:tc>
          <w:tcPr>
            <w:tcW w:w="2340" w:type="dxa"/>
            <w:vAlign w:val="bottom"/>
            <w:hideMark/>
          </w:tcPr>
          <w:p w14:paraId="295EDE87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BAD8C" w14:textId="075B7D30" w:rsidR="000F18D6" w:rsidRPr="00D21027" w:rsidRDefault="000F18D6" w:rsidP="004955C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8D98CC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B81C8" w14:textId="5BDE5E3F" w:rsidR="000F18D6" w:rsidRPr="00D21027" w:rsidRDefault="000F18D6" w:rsidP="004955CE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1EADEB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30F87" w14:textId="76003C30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268,660</w:t>
            </w:r>
          </w:p>
        </w:tc>
        <w:tc>
          <w:tcPr>
            <w:tcW w:w="270" w:type="dxa"/>
          </w:tcPr>
          <w:p w14:paraId="77776AF5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F2CB2" w14:textId="743B5B4E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190,157</w:t>
            </w:r>
          </w:p>
        </w:tc>
        <w:tc>
          <w:tcPr>
            <w:tcW w:w="270" w:type="dxa"/>
          </w:tcPr>
          <w:p w14:paraId="67726D85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84BF" w14:textId="23A13F6E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268,660</w:t>
            </w:r>
          </w:p>
        </w:tc>
        <w:tc>
          <w:tcPr>
            <w:tcW w:w="270" w:type="dxa"/>
          </w:tcPr>
          <w:p w14:paraId="5F516FC6" w14:textId="77777777" w:rsidR="000F18D6" w:rsidRPr="00D21027" w:rsidRDefault="000F18D6" w:rsidP="004955C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758" w14:textId="485E6812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21027">
              <w:rPr>
                <w:rFonts w:ascii="Angsana New" w:hAnsi="Angsana New"/>
                <w:sz w:val="28"/>
                <w:szCs w:val="28"/>
              </w:rPr>
              <w:t>190,157</w:t>
            </w:r>
          </w:p>
        </w:tc>
      </w:tr>
      <w:tr w:rsidR="000F18D6" w:rsidRPr="00394109" w14:paraId="67C42E1A" w14:textId="77777777" w:rsidTr="005F107E">
        <w:tc>
          <w:tcPr>
            <w:tcW w:w="2340" w:type="dxa"/>
            <w:hideMark/>
          </w:tcPr>
          <w:p w14:paraId="7F0A54A0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D6B98" w14:textId="3E903B0D" w:rsidR="000F18D6" w:rsidRPr="00D21027" w:rsidRDefault="000F18D6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1,126,498</w:t>
            </w:r>
          </w:p>
        </w:tc>
        <w:tc>
          <w:tcPr>
            <w:tcW w:w="270" w:type="dxa"/>
          </w:tcPr>
          <w:p w14:paraId="7CF58E97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C3807" w14:textId="469D538B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1,316,404</w:t>
            </w:r>
          </w:p>
        </w:tc>
        <w:tc>
          <w:tcPr>
            <w:tcW w:w="270" w:type="dxa"/>
          </w:tcPr>
          <w:p w14:paraId="19AE6A7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63B4E" w14:textId="5F4DEF69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647,293</w:t>
            </w:r>
          </w:p>
        </w:tc>
        <w:tc>
          <w:tcPr>
            <w:tcW w:w="270" w:type="dxa"/>
          </w:tcPr>
          <w:p w14:paraId="628DF966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5A4A1" w14:textId="2F267E6B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  <w:t>4</w:t>
            </w: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85,075</w:t>
            </w:r>
          </w:p>
        </w:tc>
        <w:tc>
          <w:tcPr>
            <w:tcW w:w="270" w:type="dxa"/>
          </w:tcPr>
          <w:p w14:paraId="1CA9A7E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3217" w14:textId="56D89688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1,773,791</w:t>
            </w:r>
          </w:p>
        </w:tc>
        <w:tc>
          <w:tcPr>
            <w:tcW w:w="270" w:type="dxa"/>
          </w:tcPr>
          <w:p w14:paraId="3D805D8B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17863" w14:textId="32191F50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21027">
              <w:rPr>
                <w:rFonts w:ascii="Angsana New" w:hAnsi="Angsana New"/>
                <w:b/>
                <w:bCs/>
                <w:sz w:val="28"/>
                <w:szCs w:val="28"/>
              </w:rPr>
              <w:t>1,801,479</w:t>
            </w:r>
          </w:p>
        </w:tc>
      </w:tr>
      <w:tr w:rsidR="000F18D6" w:rsidRPr="00394109" w14:paraId="3E3E1BDE" w14:textId="77777777" w:rsidTr="005F107E">
        <w:tc>
          <w:tcPr>
            <w:tcW w:w="2340" w:type="dxa"/>
          </w:tcPr>
          <w:p w14:paraId="6C2987DE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E2E96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5DE95D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E6975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B06AB9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AFE0B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DF0C6BD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F2DC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DE5D695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60B36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6C904D6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6713" w14:textId="7777777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0F18D6" w:rsidRPr="00394109" w14:paraId="12BEFF34" w14:textId="77777777" w:rsidTr="005F107E">
        <w:tc>
          <w:tcPr>
            <w:tcW w:w="2340" w:type="dxa"/>
            <w:vAlign w:val="bottom"/>
            <w:hideMark/>
          </w:tcPr>
          <w:p w14:paraId="6FBFF6ED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1027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D2102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D5CA" w14:textId="094E5A65" w:rsidR="000F18D6" w:rsidRPr="00D21027" w:rsidRDefault="000F18D6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139,600</w:t>
            </w:r>
          </w:p>
        </w:tc>
        <w:tc>
          <w:tcPr>
            <w:tcW w:w="270" w:type="dxa"/>
          </w:tcPr>
          <w:p w14:paraId="2DC66B3E" w14:textId="77777777" w:rsidR="000F18D6" w:rsidRPr="00D21027" w:rsidRDefault="000F18D6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D0097" w14:textId="0A1A35C5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109,164</w:t>
            </w:r>
          </w:p>
        </w:tc>
        <w:tc>
          <w:tcPr>
            <w:tcW w:w="270" w:type="dxa"/>
          </w:tcPr>
          <w:p w14:paraId="7DDC7D3D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BD8BF1" w14:textId="1B08A395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243,492</w:t>
            </w:r>
          </w:p>
        </w:tc>
        <w:tc>
          <w:tcPr>
            <w:tcW w:w="270" w:type="dxa"/>
          </w:tcPr>
          <w:p w14:paraId="18AE5CEB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F57F8" w14:textId="5C2EEFDB" w:rsidR="000F18D6" w:rsidRPr="00D21027" w:rsidRDefault="000F18D6" w:rsidP="004955CE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165,807</w:t>
            </w:r>
          </w:p>
        </w:tc>
        <w:tc>
          <w:tcPr>
            <w:tcW w:w="270" w:type="dxa"/>
          </w:tcPr>
          <w:p w14:paraId="574EB290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2526B1" w14:textId="418CFA40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383,092</w:t>
            </w:r>
          </w:p>
        </w:tc>
        <w:tc>
          <w:tcPr>
            <w:tcW w:w="270" w:type="dxa"/>
          </w:tcPr>
          <w:p w14:paraId="094A08C1" w14:textId="77777777" w:rsidR="000F18D6" w:rsidRPr="00D21027" w:rsidRDefault="000F18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3E8D48" w14:textId="03A2DD67" w:rsidR="000F18D6" w:rsidRPr="00D21027" w:rsidRDefault="000F18D6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21027">
              <w:rPr>
                <w:rFonts w:ascii="Angsana New" w:hAnsi="Angsana New"/>
                <w:sz w:val="28"/>
                <w:szCs w:val="28"/>
                <w:lang w:val="en-US" w:bidi="th-TH"/>
              </w:rPr>
              <w:t>274,971</w:t>
            </w:r>
          </w:p>
        </w:tc>
      </w:tr>
    </w:tbl>
    <w:p w14:paraId="009C7D0B" w14:textId="0E75CAA4" w:rsidR="000833D2" w:rsidRPr="00394109" w:rsidRDefault="000833D2" w:rsidP="004955CE">
      <w:pPr>
        <w:spacing w:line="240" w:lineRule="auto"/>
        <w:rPr>
          <w:rFonts w:asciiTheme="majorBidi" w:eastAsia="MS Mincho" w:hAnsiTheme="majorBidi" w:cstheme="majorBidi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08"/>
        <w:gridCol w:w="270"/>
        <w:gridCol w:w="900"/>
        <w:gridCol w:w="270"/>
        <w:gridCol w:w="990"/>
        <w:gridCol w:w="270"/>
        <w:gridCol w:w="990"/>
      </w:tblGrid>
      <w:tr w:rsidR="004C09E1" w:rsidRPr="00394109" w14:paraId="53E78801" w14:textId="77777777" w:rsidTr="00295297">
        <w:trPr>
          <w:trHeight w:val="80"/>
          <w:tblHeader/>
        </w:trPr>
        <w:tc>
          <w:tcPr>
            <w:tcW w:w="2340" w:type="dxa"/>
          </w:tcPr>
          <w:p w14:paraId="78AA971C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4373FE17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C09E1" w:rsidRPr="00394109" w14:paraId="73599355" w14:textId="77777777" w:rsidTr="00295297">
        <w:trPr>
          <w:trHeight w:val="80"/>
          <w:tblHeader/>
        </w:trPr>
        <w:tc>
          <w:tcPr>
            <w:tcW w:w="2340" w:type="dxa"/>
          </w:tcPr>
          <w:p w14:paraId="74596B6C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257AFF01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7A958B1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8" w:type="dxa"/>
            <w:gridSpan w:val="3"/>
            <w:vAlign w:val="bottom"/>
            <w:hideMark/>
          </w:tcPr>
          <w:p w14:paraId="56053D3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209E3E9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0792A53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4C09E1" w:rsidRPr="00394109" w14:paraId="5200F451" w14:textId="77777777" w:rsidTr="00295297">
        <w:trPr>
          <w:tblHeader/>
        </w:trPr>
        <w:tc>
          <w:tcPr>
            <w:tcW w:w="2340" w:type="dxa"/>
            <w:hideMark/>
          </w:tcPr>
          <w:p w14:paraId="22F76689" w14:textId="548CC11F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="008C0F71"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8C0F71"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825653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  <w:p w14:paraId="1DA7F753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  <w:tab w:val="left" w:pos="720"/>
                <w:tab w:val="left" w:pos="88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</w:tcPr>
          <w:p w14:paraId="4FC7DB8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413EBD7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EF740C5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394109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262" w:type="dxa"/>
          </w:tcPr>
          <w:p w14:paraId="0E7C846F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59F1590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AF094E5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A8CCFA3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27066DC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CADD1F8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394109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35CE1C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D4F2C9F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716F9D9C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61FE5F4F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69B3A6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C1D7AE8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394109">
              <w:rPr>
                <w:rFonts w:ascii="Angsana New" w:hAnsi="Angsana New" w:hint="cs"/>
                <w:b/>
                <w:sz w:val="28"/>
                <w:szCs w:val="28"/>
                <w:cs/>
              </w:rPr>
              <w:t>6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1</w:t>
            </w:r>
          </w:p>
        </w:tc>
      </w:tr>
      <w:tr w:rsidR="004C09E1" w:rsidRPr="00394109" w14:paraId="4208AF90" w14:textId="77777777" w:rsidTr="00295297">
        <w:trPr>
          <w:tblHeader/>
        </w:trPr>
        <w:tc>
          <w:tcPr>
            <w:tcW w:w="2340" w:type="dxa"/>
          </w:tcPr>
          <w:p w14:paraId="09A99FB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4B602217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9E1" w:rsidRPr="00394109" w14:paraId="598C89E8" w14:textId="77777777" w:rsidTr="00295297">
        <w:tc>
          <w:tcPr>
            <w:tcW w:w="2340" w:type="dxa"/>
            <w:hideMark/>
          </w:tcPr>
          <w:p w14:paraId="6243EDA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6301A876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1A8B3EC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00B44A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553499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ECFB66F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96ACE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73AEAB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00E26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F9CB01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EDB383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0C93BE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09E1" w:rsidRPr="00394109" w14:paraId="18542A55" w14:textId="77777777" w:rsidTr="00295297">
        <w:tc>
          <w:tcPr>
            <w:tcW w:w="2340" w:type="dxa"/>
            <w:vAlign w:val="bottom"/>
            <w:hideMark/>
          </w:tcPr>
          <w:p w14:paraId="7F9377B9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64EA5E" w14:textId="5DD263C5" w:rsidR="004C09E1" w:rsidRPr="00394109" w:rsidRDefault="005C4D48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</w:t>
            </w:r>
            <w:r w:rsidR="005C39F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9,244</w:t>
            </w:r>
          </w:p>
        </w:tc>
        <w:tc>
          <w:tcPr>
            <w:tcW w:w="262" w:type="dxa"/>
          </w:tcPr>
          <w:p w14:paraId="55800338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086AD7" w14:textId="33AF9308" w:rsidR="004C09E1" w:rsidRPr="00394109" w:rsidRDefault="005C4D48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1,060,414</w:t>
            </w:r>
          </w:p>
        </w:tc>
        <w:tc>
          <w:tcPr>
            <w:tcW w:w="262" w:type="dxa"/>
          </w:tcPr>
          <w:p w14:paraId="7CF7785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1AC2E" w14:textId="1FE70E2D" w:rsidR="004C09E1" w:rsidRPr="00394109" w:rsidRDefault="005C4D48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261,87</w:t>
            </w:r>
            <w:r w:rsidR="005C39F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2C7284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0A473" w14:textId="59A9C6F7" w:rsidR="004C09E1" w:rsidRPr="00394109" w:rsidRDefault="005C4D48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229,236</w:t>
            </w:r>
          </w:p>
        </w:tc>
        <w:tc>
          <w:tcPr>
            <w:tcW w:w="270" w:type="dxa"/>
          </w:tcPr>
          <w:p w14:paraId="3F91B14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4A16E1" w14:textId="09454851" w:rsidR="004C09E1" w:rsidRPr="00394109" w:rsidRDefault="005C4D48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95</w:t>
            </w:r>
            <w:r w:rsidR="005C39F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1,121</w:t>
            </w:r>
          </w:p>
        </w:tc>
        <w:tc>
          <w:tcPr>
            <w:tcW w:w="270" w:type="dxa"/>
          </w:tcPr>
          <w:p w14:paraId="5C5C90C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AF05E" w14:textId="0E2F7185" w:rsidR="004C09E1" w:rsidRPr="00394109" w:rsidRDefault="005C4D48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1,289,650</w:t>
            </w:r>
          </w:p>
        </w:tc>
      </w:tr>
      <w:tr w:rsidR="004C09E1" w:rsidRPr="00394109" w14:paraId="00AA55FA" w14:textId="77777777" w:rsidTr="00295297">
        <w:tc>
          <w:tcPr>
            <w:tcW w:w="2340" w:type="dxa"/>
          </w:tcPr>
          <w:p w14:paraId="6FE8ACBC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37886E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</w:tcPr>
          <w:p w14:paraId="0979BF9A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8300B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</w:tcPr>
          <w:p w14:paraId="1B17D93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49D78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F49EEE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7D9E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46304D9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BDA24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706F5B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0CBC8E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4C09E1" w:rsidRPr="00394109" w14:paraId="456FA6A8" w14:textId="77777777" w:rsidTr="00295297">
        <w:tc>
          <w:tcPr>
            <w:tcW w:w="2340" w:type="dxa"/>
            <w:vAlign w:val="bottom"/>
            <w:hideMark/>
          </w:tcPr>
          <w:p w14:paraId="21B108C0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1FA978AF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38782C4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0B06957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AC5FF61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8E2FEBC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534B9D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888D4B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A1461F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0BDEDC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71A8B0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615111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09E1" w:rsidRPr="00394109" w14:paraId="5E286D36" w14:textId="77777777" w:rsidTr="00295297">
        <w:tc>
          <w:tcPr>
            <w:tcW w:w="2340" w:type="dxa"/>
            <w:hideMark/>
          </w:tcPr>
          <w:p w14:paraId="67595EAF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6A924FBD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A0A02A5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D142685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68718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049883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FAD64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FA71A0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E5F29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97B728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5A7DD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9B0C02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09E1" w:rsidRPr="00394109" w14:paraId="06E3754A" w14:textId="77777777" w:rsidTr="00295297">
        <w:tc>
          <w:tcPr>
            <w:tcW w:w="2340" w:type="dxa"/>
            <w:hideMark/>
          </w:tcPr>
          <w:p w14:paraId="4FF28B34" w14:textId="01EC9832" w:rsidR="004C09E1" w:rsidRPr="00394109" w:rsidRDefault="004C09E1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6D33AE2" w14:textId="01F4FEC2" w:rsidR="004C09E1" w:rsidRPr="00394109" w:rsidRDefault="00306635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614</w:t>
            </w:r>
            <w:r w:rsidR="000A746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,738</w:t>
            </w:r>
          </w:p>
        </w:tc>
        <w:tc>
          <w:tcPr>
            <w:tcW w:w="262" w:type="dxa"/>
          </w:tcPr>
          <w:p w14:paraId="1086C6A6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1D7F79EA" w14:textId="77777777" w:rsidR="004C09E1" w:rsidRPr="00394109" w:rsidRDefault="00306635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774,944</w:t>
            </w:r>
          </w:p>
        </w:tc>
        <w:tc>
          <w:tcPr>
            <w:tcW w:w="262" w:type="dxa"/>
          </w:tcPr>
          <w:p w14:paraId="3E74D4E8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2318AC63" w14:textId="77319556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251,58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49A1F38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AC653D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179,449</w:t>
            </w:r>
          </w:p>
        </w:tc>
        <w:tc>
          <w:tcPr>
            <w:tcW w:w="270" w:type="dxa"/>
          </w:tcPr>
          <w:p w14:paraId="1BB489FD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1E648E" w14:textId="138C0487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86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6,324</w:t>
            </w:r>
          </w:p>
        </w:tc>
        <w:tc>
          <w:tcPr>
            <w:tcW w:w="270" w:type="dxa"/>
          </w:tcPr>
          <w:p w14:paraId="41049DE3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29E282" w14:textId="77777777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954,393</w:t>
            </w:r>
          </w:p>
        </w:tc>
      </w:tr>
      <w:tr w:rsidR="004C09E1" w:rsidRPr="00394109" w14:paraId="4EE621F7" w14:textId="77777777" w:rsidTr="00295297">
        <w:tc>
          <w:tcPr>
            <w:tcW w:w="2340" w:type="dxa"/>
            <w:hideMark/>
          </w:tcPr>
          <w:p w14:paraId="5F17461D" w14:textId="77777777" w:rsidR="004C09E1" w:rsidRPr="00394109" w:rsidRDefault="004C09E1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1AE9A326" w14:textId="77777777" w:rsidR="004C09E1" w:rsidRPr="00394109" w:rsidRDefault="00306635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45,383</w:t>
            </w:r>
          </w:p>
        </w:tc>
        <w:tc>
          <w:tcPr>
            <w:tcW w:w="262" w:type="dxa"/>
          </w:tcPr>
          <w:p w14:paraId="1024AFC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6A77A633" w14:textId="77777777" w:rsidR="004C09E1" w:rsidRPr="00394109" w:rsidRDefault="00306635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216,018</w:t>
            </w:r>
          </w:p>
        </w:tc>
        <w:tc>
          <w:tcPr>
            <w:tcW w:w="262" w:type="dxa"/>
          </w:tcPr>
          <w:p w14:paraId="0B2FF4FB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9D5FDBA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6,362</w:t>
            </w:r>
          </w:p>
        </w:tc>
        <w:tc>
          <w:tcPr>
            <w:tcW w:w="270" w:type="dxa"/>
          </w:tcPr>
          <w:p w14:paraId="3173996B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D17756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36,811</w:t>
            </w:r>
          </w:p>
        </w:tc>
        <w:tc>
          <w:tcPr>
            <w:tcW w:w="270" w:type="dxa"/>
          </w:tcPr>
          <w:p w14:paraId="10DBF370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6D751" w14:textId="77777777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51,745</w:t>
            </w:r>
          </w:p>
        </w:tc>
        <w:tc>
          <w:tcPr>
            <w:tcW w:w="270" w:type="dxa"/>
          </w:tcPr>
          <w:p w14:paraId="444F312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1D0F71" w14:textId="77777777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252,829</w:t>
            </w:r>
          </w:p>
        </w:tc>
      </w:tr>
      <w:tr w:rsidR="004C09E1" w:rsidRPr="00394109" w14:paraId="1088E8A0" w14:textId="77777777" w:rsidTr="00295297">
        <w:tc>
          <w:tcPr>
            <w:tcW w:w="2340" w:type="dxa"/>
            <w:hideMark/>
          </w:tcPr>
          <w:p w14:paraId="6DB1D83F" w14:textId="77777777" w:rsidR="004C09E1" w:rsidRPr="00394109" w:rsidRDefault="004C09E1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5AC1C8B8" w14:textId="77777777" w:rsidR="004C09E1" w:rsidRPr="00394109" w:rsidRDefault="00306635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29,123</w:t>
            </w:r>
          </w:p>
        </w:tc>
        <w:tc>
          <w:tcPr>
            <w:tcW w:w="262" w:type="dxa"/>
          </w:tcPr>
          <w:p w14:paraId="573E20F8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0583BA0A" w14:textId="7CBCED2E" w:rsidR="004C09E1" w:rsidRPr="00394109" w:rsidRDefault="00306635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59,60</w:t>
            </w:r>
            <w:r w:rsidR="00434386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</w:tcPr>
          <w:p w14:paraId="2984D359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7ACBC45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3,929</w:t>
            </w:r>
          </w:p>
        </w:tc>
        <w:tc>
          <w:tcPr>
            <w:tcW w:w="270" w:type="dxa"/>
          </w:tcPr>
          <w:p w14:paraId="68BF9315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A7BAD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12,976</w:t>
            </w:r>
          </w:p>
        </w:tc>
        <w:tc>
          <w:tcPr>
            <w:tcW w:w="270" w:type="dxa"/>
          </w:tcPr>
          <w:p w14:paraId="2DE756AB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4A827" w14:textId="77777777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33,052</w:t>
            </w:r>
          </w:p>
        </w:tc>
        <w:tc>
          <w:tcPr>
            <w:tcW w:w="270" w:type="dxa"/>
          </w:tcPr>
          <w:p w14:paraId="2AE3A55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A5417" w14:textId="44533A85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72,58</w:t>
            </w:r>
            <w:r w:rsidR="00434386" w:rsidRPr="0039410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4C09E1" w:rsidRPr="00394109" w14:paraId="20B81AB2" w14:textId="77777777" w:rsidTr="00295297">
        <w:tc>
          <w:tcPr>
            <w:tcW w:w="2340" w:type="dxa"/>
            <w:hideMark/>
          </w:tcPr>
          <w:p w14:paraId="6F50F5BF" w14:textId="77777777" w:rsidR="004C09E1" w:rsidRPr="00394109" w:rsidRDefault="004C09E1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0A65D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A756C4" w:rsidRPr="0039410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E2AE892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8F803" w14:textId="24C45DFE" w:rsidR="004C09E1" w:rsidRPr="00394109" w:rsidRDefault="00306635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9,84</w:t>
            </w:r>
            <w:r w:rsidR="00434386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2" w:type="dxa"/>
          </w:tcPr>
          <w:p w14:paraId="11BF762A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F276" w14:textId="77777777" w:rsidR="004C09E1" w:rsidRPr="00394109" w:rsidRDefault="00A756C4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 </w:t>
            </w:r>
            <w:r w:rsidR="00306635"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768478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49CC6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      -</w:t>
            </w:r>
          </w:p>
        </w:tc>
        <w:tc>
          <w:tcPr>
            <w:tcW w:w="270" w:type="dxa"/>
          </w:tcPr>
          <w:p w14:paraId="7BBF4612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02157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  <w:r w:rsidR="00A756C4"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E3BE9BC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2B720" w14:textId="2F3DD492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9,84</w:t>
            </w:r>
            <w:r w:rsidR="00434386" w:rsidRPr="00394109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4C09E1" w:rsidRPr="00394109" w14:paraId="272FDCE2" w14:textId="77777777" w:rsidTr="00295297">
        <w:tc>
          <w:tcPr>
            <w:tcW w:w="2340" w:type="dxa"/>
            <w:vAlign w:val="bottom"/>
            <w:hideMark/>
          </w:tcPr>
          <w:p w14:paraId="51E4F0DC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90BBA" w14:textId="284EB525" w:rsidR="004C09E1" w:rsidRPr="00394109" w:rsidRDefault="00306635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68</w:t>
            </w:r>
            <w:r w:rsidR="000A746C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9,244</w:t>
            </w:r>
          </w:p>
        </w:tc>
        <w:tc>
          <w:tcPr>
            <w:tcW w:w="262" w:type="dxa"/>
          </w:tcPr>
          <w:p w14:paraId="2B43B650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5E970" w14:textId="77777777" w:rsidR="004C09E1" w:rsidRPr="00394109" w:rsidRDefault="00306635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1,060,414</w:t>
            </w:r>
          </w:p>
        </w:tc>
        <w:tc>
          <w:tcPr>
            <w:tcW w:w="262" w:type="dxa"/>
          </w:tcPr>
          <w:p w14:paraId="60C94760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417FA" w14:textId="249138E8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261,87</w:t>
            </w:r>
            <w:r w:rsidR="000A746C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11D88D17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978D5" w14:textId="77777777" w:rsidR="004C09E1" w:rsidRPr="00394109" w:rsidRDefault="00306635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229,236</w:t>
            </w:r>
          </w:p>
        </w:tc>
        <w:tc>
          <w:tcPr>
            <w:tcW w:w="270" w:type="dxa"/>
          </w:tcPr>
          <w:p w14:paraId="6F8D562C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FCB2D" w14:textId="5EC54C9E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="000A746C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51,121</w:t>
            </w:r>
          </w:p>
        </w:tc>
        <w:tc>
          <w:tcPr>
            <w:tcW w:w="270" w:type="dxa"/>
          </w:tcPr>
          <w:p w14:paraId="7092341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65AA3" w14:textId="77777777" w:rsidR="004C09E1" w:rsidRPr="00394109" w:rsidRDefault="00306635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1,289,650</w:t>
            </w:r>
          </w:p>
        </w:tc>
      </w:tr>
      <w:tr w:rsidR="000A2217" w:rsidRPr="00394109" w14:paraId="6B35DB34" w14:textId="77777777" w:rsidTr="00295297">
        <w:tc>
          <w:tcPr>
            <w:tcW w:w="2340" w:type="dxa"/>
            <w:vAlign w:val="bottom"/>
          </w:tcPr>
          <w:p w14:paraId="61D68104" w14:textId="77777777" w:rsidR="000A2217" w:rsidRPr="00394109" w:rsidRDefault="000A221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20566F" w14:textId="77777777" w:rsidR="000A2217" w:rsidRPr="00394109" w:rsidRDefault="000A2217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5CA0D450" w14:textId="77777777" w:rsidR="000A2217" w:rsidRPr="00394109" w:rsidRDefault="000A2217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FDE1CC" w14:textId="77777777" w:rsidR="000A2217" w:rsidRPr="00394109" w:rsidRDefault="000A2217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46CC15B1" w14:textId="77777777" w:rsidR="000A2217" w:rsidRPr="00394109" w:rsidRDefault="000A221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90530" w14:textId="77777777" w:rsidR="000A2217" w:rsidRPr="00394109" w:rsidRDefault="000A2217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DF8CCC4" w14:textId="77777777" w:rsidR="000A2217" w:rsidRPr="00394109" w:rsidRDefault="000A221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D45C3D" w14:textId="77777777" w:rsidR="000A2217" w:rsidRPr="00394109" w:rsidRDefault="000A2217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9E34C41" w14:textId="77777777" w:rsidR="000A2217" w:rsidRPr="00394109" w:rsidRDefault="000A221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F12704" w14:textId="77777777" w:rsidR="000A2217" w:rsidRPr="00394109" w:rsidRDefault="000A2217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1729048" w14:textId="77777777" w:rsidR="000A2217" w:rsidRPr="00394109" w:rsidRDefault="000A221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15ED1A" w14:textId="77777777" w:rsidR="000A2217" w:rsidRPr="00394109" w:rsidRDefault="000A2217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4C09E1" w:rsidRPr="00394109" w14:paraId="0E0A6039" w14:textId="77777777" w:rsidTr="00295297">
        <w:tc>
          <w:tcPr>
            <w:tcW w:w="2340" w:type="dxa"/>
            <w:vAlign w:val="bottom"/>
            <w:hideMark/>
          </w:tcPr>
          <w:p w14:paraId="7239906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2564E7F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2B243CB6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839D242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D43F409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2F5D0BD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B55C9D6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2CF527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5ADEA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ADAE3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0072E1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43FCDA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480C3D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09E1" w:rsidRPr="00394109" w14:paraId="4B4E82B2" w14:textId="77777777" w:rsidTr="00295297">
        <w:tc>
          <w:tcPr>
            <w:tcW w:w="2340" w:type="dxa"/>
            <w:vAlign w:val="bottom"/>
            <w:hideMark/>
          </w:tcPr>
          <w:p w14:paraId="3F1A18F0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394109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73B8BCC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26EFE6D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7239C5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C30F86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DB5DECF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3173C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34800D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2140E0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C29629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0772F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D35AC8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7B1F6B" w:rsidRPr="00394109" w14:paraId="1CB70115" w14:textId="77777777" w:rsidTr="00295297">
        <w:tc>
          <w:tcPr>
            <w:tcW w:w="2340" w:type="dxa"/>
            <w:vAlign w:val="bottom"/>
            <w:hideMark/>
          </w:tcPr>
          <w:p w14:paraId="1DF8D0EA" w14:textId="77777777" w:rsidR="007B1F6B" w:rsidRPr="00394109" w:rsidRDefault="007B1F6B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6D736A36" w14:textId="1E45BE38" w:rsidR="007B1F6B" w:rsidRPr="00394109" w:rsidRDefault="007B1F6B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</w:t>
            </w:r>
            <w:r w:rsidR="000A746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1,047</w:t>
            </w:r>
          </w:p>
        </w:tc>
        <w:tc>
          <w:tcPr>
            <w:tcW w:w="262" w:type="dxa"/>
          </w:tcPr>
          <w:p w14:paraId="7FBE8536" w14:textId="77777777" w:rsidR="007B1F6B" w:rsidRPr="00394109" w:rsidRDefault="007B1F6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B096286" w14:textId="77777777" w:rsidR="007B1F6B" w:rsidRPr="00394109" w:rsidRDefault="007B1F6B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1,060,414</w:t>
            </w:r>
          </w:p>
        </w:tc>
        <w:tc>
          <w:tcPr>
            <w:tcW w:w="262" w:type="dxa"/>
          </w:tcPr>
          <w:p w14:paraId="42159CE6" w14:textId="77777777" w:rsidR="007B1F6B" w:rsidRPr="00394109" w:rsidRDefault="007B1F6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23104D0" w14:textId="77777777" w:rsidR="007B1F6B" w:rsidRPr="00394109" w:rsidRDefault="007B1F6B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92708F" w14:textId="77777777" w:rsidR="007B1F6B" w:rsidRPr="00394109" w:rsidRDefault="007B1F6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F5055A" w14:textId="77777777" w:rsidR="007B1F6B" w:rsidRPr="00394109" w:rsidRDefault="007B1F6B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DB1AA6" w14:textId="77777777" w:rsidR="007B1F6B" w:rsidRPr="00394109" w:rsidRDefault="007B1F6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9A1AAF" w14:textId="217EAFE5" w:rsidR="007B1F6B" w:rsidRPr="00394109" w:rsidRDefault="007B1F6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68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1,047</w:t>
            </w:r>
          </w:p>
        </w:tc>
        <w:tc>
          <w:tcPr>
            <w:tcW w:w="270" w:type="dxa"/>
          </w:tcPr>
          <w:p w14:paraId="4DFE973F" w14:textId="77777777" w:rsidR="007B1F6B" w:rsidRPr="00394109" w:rsidRDefault="007B1F6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FD2667" w14:textId="77777777" w:rsidR="007B1F6B" w:rsidRPr="00394109" w:rsidRDefault="00685DA4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1,060,414</w:t>
            </w:r>
          </w:p>
        </w:tc>
      </w:tr>
      <w:tr w:rsidR="004C09E1" w:rsidRPr="00394109" w14:paraId="68C7D4C7" w14:textId="77777777" w:rsidTr="00295297">
        <w:tc>
          <w:tcPr>
            <w:tcW w:w="2340" w:type="dxa"/>
            <w:vAlign w:val="bottom"/>
            <w:hideMark/>
          </w:tcPr>
          <w:p w14:paraId="2FC42593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394109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12E23E17" w14:textId="77777777" w:rsidR="004C09E1" w:rsidRPr="00394109" w:rsidRDefault="004C09E1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C74A8FD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283A0F6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C3004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vAlign w:val="bottom"/>
          </w:tcPr>
          <w:p w14:paraId="59EE1721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A327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6DF0A5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5AA61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A562D2B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FB40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07AF9A3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C09E1" w:rsidRPr="00394109" w14:paraId="5A033CD1" w14:textId="77777777" w:rsidTr="00295297">
        <w:tc>
          <w:tcPr>
            <w:tcW w:w="2340" w:type="dxa"/>
            <w:vAlign w:val="bottom"/>
            <w:hideMark/>
          </w:tcPr>
          <w:p w14:paraId="553ACC1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394109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09C9" w14:textId="77777777" w:rsidR="004C09E1" w:rsidRPr="00394109" w:rsidRDefault="00A756C4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8,197</w:t>
            </w:r>
          </w:p>
        </w:tc>
        <w:tc>
          <w:tcPr>
            <w:tcW w:w="262" w:type="dxa"/>
          </w:tcPr>
          <w:p w14:paraId="54E83AC9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417E5" w14:textId="77777777" w:rsidR="004C09E1" w:rsidRPr="00394109" w:rsidRDefault="00A756C4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FB59517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7896" w14:textId="3714BA35" w:rsidR="004C09E1" w:rsidRPr="00394109" w:rsidRDefault="00A756C4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261,87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1C8FD52E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21283" w14:textId="77777777" w:rsidR="004C09E1" w:rsidRPr="00394109" w:rsidRDefault="007B1F6B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229,236</w:t>
            </w:r>
          </w:p>
        </w:tc>
        <w:tc>
          <w:tcPr>
            <w:tcW w:w="270" w:type="dxa"/>
          </w:tcPr>
          <w:p w14:paraId="65BD0C65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1729C" w14:textId="5B3B0442" w:rsidR="004C09E1" w:rsidRPr="00394109" w:rsidRDefault="00685DA4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270,07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6E67E14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F699B" w14:textId="77777777" w:rsidR="004C09E1" w:rsidRPr="00394109" w:rsidRDefault="00685DA4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229,236</w:t>
            </w:r>
          </w:p>
        </w:tc>
      </w:tr>
      <w:tr w:rsidR="004C09E1" w:rsidRPr="00394109" w14:paraId="0D6A0153" w14:textId="77777777" w:rsidTr="00295297">
        <w:tc>
          <w:tcPr>
            <w:tcW w:w="2340" w:type="dxa"/>
            <w:vAlign w:val="bottom"/>
            <w:hideMark/>
          </w:tcPr>
          <w:p w14:paraId="4941122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941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1BE5A" w14:textId="3509661F" w:rsidR="004C09E1" w:rsidRPr="00394109" w:rsidRDefault="000A746C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68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9,244</w:t>
            </w:r>
          </w:p>
        </w:tc>
        <w:tc>
          <w:tcPr>
            <w:tcW w:w="262" w:type="dxa"/>
          </w:tcPr>
          <w:p w14:paraId="20D06348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D79CD" w14:textId="77777777" w:rsidR="004C09E1" w:rsidRPr="00394109" w:rsidRDefault="00A756C4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1,060,414</w:t>
            </w:r>
          </w:p>
        </w:tc>
        <w:tc>
          <w:tcPr>
            <w:tcW w:w="262" w:type="dxa"/>
          </w:tcPr>
          <w:p w14:paraId="69B69399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9449A" w14:textId="03344B60" w:rsidR="004C09E1" w:rsidRPr="00394109" w:rsidRDefault="00A756C4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261,87</w:t>
            </w:r>
            <w:r w:rsidR="000A746C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41D990A0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E2B4E" w14:textId="77777777" w:rsidR="004C09E1" w:rsidRPr="00394109" w:rsidRDefault="007B1F6B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229,236</w:t>
            </w:r>
          </w:p>
        </w:tc>
        <w:tc>
          <w:tcPr>
            <w:tcW w:w="270" w:type="dxa"/>
          </w:tcPr>
          <w:p w14:paraId="33203FB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9AE17" w14:textId="3424088E" w:rsidR="004C09E1" w:rsidRPr="00394109" w:rsidRDefault="000A746C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51,121</w:t>
            </w:r>
          </w:p>
        </w:tc>
        <w:tc>
          <w:tcPr>
            <w:tcW w:w="270" w:type="dxa"/>
          </w:tcPr>
          <w:p w14:paraId="7AD89B4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A7EA9" w14:textId="77777777" w:rsidR="004C09E1" w:rsidRPr="00394109" w:rsidRDefault="00685DA4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1,289,650</w:t>
            </w:r>
          </w:p>
        </w:tc>
      </w:tr>
      <w:tr w:rsidR="004C09E1" w:rsidRPr="00394109" w14:paraId="5D1ED005" w14:textId="77777777" w:rsidTr="00295297">
        <w:tc>
          <w:tcPr>
            <w:tcW w:w="2340" w:type="dxa"/>
            <w:vAlign w:val="bottom"/>
          </w:tcPr>
          <w:p w14:paraId="36C17E28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1966E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5C4C1E5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4F300E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62" w:type="dxa"/>
          </w:tcPr>
          <w:p w14:paraId="50F355F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35A625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7F33A2D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FC1F26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3543E26D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23F8D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14:paraId="565CB06E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E94C3F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4C09E1" w:rsidRPr="00394109" w14:paraId="377C4EE5" w14:textId="77777777" w:rsidTr="00295297">
        <w:tc>
          <w:tcPr>
            <w:tcW w:w="2340" w:type="dxa"/>
            <w:hideMark/>
          </w:tcPr>
          <w:p w14:paraId="021F466F" w14:textId="0F9C8ABD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4DDB20C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8041FCC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44B0BC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3D12D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9085CDA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DF117A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AE5FF2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A38C98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55A093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FDFCE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DBC0B3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4C09E1" w:rsidRPr="00394109" w14:paraId="5997060D" w14:textId="77777777" w:rsidTr="00295297">
        <w:tc>
          <w:tcPr>
            <w:tcW w:w="2340" w:type="dxa"/>
            <w:vAlign w:val="bottom"/>
            <w:hideMark/>
          </w:tcPr>
          <w:p w14:paraId="36EB860D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048278EB" w14:textId="083888CC" w:rsidR="004C09E1" w:rsidRPr="00394109" w:rsidRDefault="000A746C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689,244</w:t>
            </w:r>
          </w:p>
        </w:tc>
        <w:tc>
          <w:tcPr>
            <w:tcW w:w="262" w:type="dxa"/>
          </w:tcPr>
          <w:p w14:paraId="1C657AD5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7C25FE57" w14:textId="77777777" w:rsidR="004C09E1" w:rsidRPr="00394109" w:rsidRDefault="00685DA4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1,060,414</w:t>
            </w:r>
          </w:p>
        </w:tc>
        <w:tc>
          <w:tcPr>
            <w:tcW w:w="262" w:type="dxa"/>
          </w:tcPr>
          <w:p w14:paraId="589B3BF3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5657CC4B" w14:textId="77777777" w:rsidR="004C09E1" w:rsidRPr="00394109" w:rsidRDefault="00685DA4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141,318</w:t>
            </w:r>
          </w:p>
        </w:tc>
        <w:tc>
          <w:tcPr>
            <w:tcW w:w="270" w:type="dxa"/>
          </w:tcPr>
          <w:p w14:paraId="01452C1F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A50B1" w14:textId="77777777" w:rsidR="004C09E1" w:rsidRPr="00394109" w:rsidRDefault="00880AFE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89,466</w:t>
            </w:r>
          </w:p>
        </w:tc>
        <w:tc>
          <w:tcPr>
            <w:tcW w:w="270" w:type="dxa"/>
          </w:tcPr>
          <w:p w14:paraId="67B66F51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D953A3" w14:textId="31CDD63F" w:rsidR="004C09E1" w:rsidRPr="00394109" w:rsidRDefault="00880AFE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8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30,562</w:t>
            </w:r>
          </w:p>
        </w:tc>
        <w:tc>
          <w:tcPr>
            <w:tcW w:w="270" w:type="dxa"/>
          </w:tcPr>
          <w:p w14:paraId="186A6C8F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36358" w14:textId="77777777" w:rsidR="004C09E1" w:rsidRPr="00394109" w:rsidRDefault="00880AFE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1,149,880</w:t>
            </w:r>
          </w:p>
        </w:tc>
      </w:tr>
      <w:tr w:rsidR="004C09E1" w:rsidRPr="00394109" w14:paraId="0E2804C7" w14:textId="77777777" w:rsidTr="00295297">
        <w:tc>
          <w:tcPr>
            <w:tcW w:w="2340" w:type="dxa"/>
            <w:vAlign w:val="bottom"/>
            <w:hideMark/>
          </w:tcPr>
          <w:p w14:paraId="11D00DD2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EF6BF" w14:textId="77777777" w:rsidR="004C09E1" w:rsidRPr="00394109" w:rsidRDefault="00685DA4" w:rsidP="004955CE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262" w:type="dxa"/>
          </w:tcPr>
          <w:p w14:paraId="543CE5D6" w14:textId="77777777" w:rsidR="004C09E1" w:rsidRPr="00394109" w:rsidRDefault="004C09E1" w:rsidP="004955CE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A24AD" w14:textId="77777777" w:rsidR="004C09E1" w:rsidRPr="00394109" w:rsidRDefault="00685DA4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262" w:type="dxa"/>
          </w:tcPr>
          <w:p w14:paraId="1A6DC3D6" w14:textId="77777777" w:rsidR="004C09E1" w:rsidRPr="00394109" w:rsidRDefault="004C09E1" w:rsidP="004955CE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EAB0D" w14:textId="4577929C" w:rsidR="004C09E1" w:rsidRPr="00394109" w:rsidRDefault="00685DA4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120,55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7F50868" w14:textId="77777777" w:rsidR="004C09E1" w:rsidRPr="00394109" w:rsidRDefault="004C09E1" w:rsidP="004955CE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07332" w14:textId="77777777" w:rsidR="004C09E1" w:rsidRPr="00394109" w:rsidRDefault="00880AFE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139,770</w:t>
            </w:r>
          </w:p>
        </w:tc>
        <w:tc>
          <w:tcPr>
            <w:tcW w:w="270" w:type="dxa"/>
          </w:tcPr>
          <w:p w14:paraId="2F6010D8" w14:textId="77777777" w:rsidR="004C09E1" w:rsidRPr="00394109" w:rsidRDefault="004C09E1" w:rsidP="004955CE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2F37B" w14:textId="7A7CF466" w:rsidR="004C09E1" w:rsidRPr="00394109" w:rsidRDefault="00880AFE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120,55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3BF37453" w14:textId="77777777" w:rsidR="004C09E1" w:rsidRPr="00394109" w:rsidRDefault="004C09E1" w:rsidP="004955CE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2684D" w14:textId="77777777" w:rsidR="004C09E1" w:rsidRPr="00394109" w:rsidRDefault="00880AFE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139,770</w:t>
            </w:r>
          </w:p>
        </w:tc>
      </w:tr>
      <w:tr w:rsidR="004C09E1" w:rsidRPr="00394109" w14:paraId="077CC0E8" w14:textId="77777777" w:rsidTr="00295297">
        <w:tc>
          <w:tcPr>
            <w:tcW w:w="2340" w:type="dxa"/>
            <w:hideMark/>
          </w:tcPr>
          <w:p w14:paraId="304BFF9D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A0226" w14:textId="5899BBEE" w:rsidR="004C09E1" w:rsidRPr="00394109" w:rsidRDefault="000A746C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689,244</w:t>
            </w:r>
          </w:p>
        </w:tc>
        <w:tc>
          <w:tcPr>
            <w:tcW w:w="262" w:type="dxa"/>
          </w:tcPr>
          <w:p w14:paraId="25515D06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A7457" w14:textId="77777777" w:rsidR="004C09E1" w:rsidRPr="00394109" w:rsidRDefault="00685DA4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1,060,414</w:t>
            </w:r>
          </w:p>
        </w:tc>
        <w:tc>
          <w:tcPr>
            <w:tcW w:w="262" w:type="dxa"/>
          </w:tcPr>
          <w:p w14:paraId="37FDFA2F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3A8FB" w14:textId="15A87D40" w:rsidR="004C09E1" w:rsidRPr="00394109" w:rsidRDefault="00685DA4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261,87</w:t>
            </w:r>
            <w:r w:rsidR="000A746C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12658BC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6FCF1" w14:textId="77777777" w:rsidR="004C09E1" w:rsidRPr="00394109" w:rsidRDefault="00880AFE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229,236</w:t>
            </w:r>
          </w:p>
        </w:tc>
        <w:tc>
          <w:tcPr>
            <w:tcW w:w="270" w:type="dxa"/>
          </w:tcPr>
          <w:p w14:paraId="4DC25875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84F1B" w14:textId="27A928BD" w:rsidR="004C09E1" w:rsidRPr="00394109" w:rsidRDefault="000A746C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51,121</w:t>
            </w:r>
          </w:p>
        </w:tc>
        <w:tc>
          <w:tcPr>
            <w:tcW w:w="270" w:type="dxa"/>
          </w:tcPr>
          <w:p w14:paraId="268F870B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C685E" w14:textId="77777777" w:rsidR="004C09E1" w:rsidRPr="00394109" w:rsidRDefault="00880AFE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1,289,650</w:t>
            </w:r>
          </w:p>
        </w:tc>
      </w:tr>
      <w:tr w:rsidR="004C09E1" w:rsidRPr="00394109" w14:paraId="4B1142CE" w14:textId="77777777" w:rsidTr="00295297">
        <w:tc>
          <w:tcPr>
            <w:tcW w:w="2340" w:type="dxa"/>
          </w:tcPr>
          <w:p w14:paraId="58014757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AC440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1E79774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0C91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62B0DED4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6826" w14:textId="77777777" w:rsidR="004C09E1" w:rsidRPr="00394109" w:rsidRDefault="004C09E1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51E53A51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B1E53" w14:textId="77777777" w:rsidR="004C09E1" w:rsidRPr="00394109" w:rsidRDefault="004C09E1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79C73B61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DE149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FF8A0D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EFA33" w14:textId="77777777" w:rsidR="004C09E1" w:rsidRPr="00394109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4C09E1" w:rsidRPr="00394109" w14:paraId="71085424" w14:textId="77777777" w:rsidTr="00295297">
        <w:tc>
          <w:tcPr>
            <w:tcW w:w="2340" w:type="dxa"/>
            <w:vAlign w:val="bottom"/>
            <w:hideMark/>
          </w:tcPr>
          <w:p w14:paraId="703CAF3A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39410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1B2E77" w14:textId="2E57C930" w:rsidR="004C09E1" w:rsidRPr="00394109" w:rsidRDefault="00757D1E" w:rsidP="004955CE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89,</w:t>
            </w:r>
            <w:r w:rsidR="000A746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62" w:type="dxa"/>
          </w:tcPr>
          <w:p w14:paraId="24D288BD" w14:textId="77777777" w:rsidR="004C09E1" w:rsidRPr="00394109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477A7" w14:textId="112F7FA2" w:rsidR="004C09E1" w:rsidRPr="00394109" w:rsidRDefault="008E64DB" w:rsidP="004955CE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82,897</w:t>
            </w:r>
          </w:p>
        </w:tc>
        <w:tc>
          <w:tcPr>
            <w:tcW w:w="262" w:type="dxa"/>
          </w:tcPr>
          <w:p w14:paraId="60FF15F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FA6578" w14:textId="3BBCA3DA" w:rsidR="004C09E1" w:rsidRPr="00394109" w:rsidRDefault="00757D1E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4</w:t>
            </w:r>
            <w:r w:rsidR="000A746C" w:rsidRPr="00394109">
              <w:rPr>
                <w:rFonts w:ascii="Angsana New" w:hAnsi="Angsana New"/>
                <w:sz w:val="28"/>
                <w:szCs w:val="28"/>
              </w:rPr>
              <w:t>9,274</w:t>
            </w:r>
          </w:p>
        </w:tc>
        <w:tc>
          <w:tcPr>
            <w:tcW w:w="270" w:type="dxa"/>
          </w:tcPr>
          <w:p w14:paraId="0513840A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D2622" w14:textId="108E5A5D" w:rsidR="004C09E1" w:rsidRPr="00394109" w:rsidRDefault="008E64DB" w:rsidP="004955C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54,052</w:t>
            </w:r>
          </w:p>
        </w:tc>
        <w:tc>
          <w:tcPr>
            <w:tcW w:w="270" w:type="dxa"/>
          </w:tcPr>
          <w:p w14:paraId="6B6CD086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88D48" w14:textId="501F7973" w:rsidR="004C09E1" w:rsidRPr="00394109" w:rsidRDefault="00873D39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138,</w:t>
            </w:r>
            <w:r w:rsidR="000A746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70" w:type="dxa"/>
          </w:tcPr>
          <w:p w14:paraId="39A0CC83" w14:textId="77777777" w:rsidR="004C09E1" w:rsidRPr="00394109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D290C2" w14:textId="61863451" w:rsidR="004C09E1" w:rsidRPr="00394109" w:rsidRDefault="008E64DB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136,949</w:t>
            </w:r>
          </w:p>
        </w:tc>
      </w:tr>
    </w:tbl>
    <w:p w14:paraId="58102972" w14:textId="77777777" w:rsidR="000833D2" w:rsidRPr="00394109" w:rsidRDefault="000833D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D1DD777" w14:textId="77777777" w:rsidR="0060060A" w:rsidRPr="00394109" w:rsidRDefault="0060060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394109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160451AA" w14:textId="156E8CD7" w:rsidR="00F14CC6" w:rsidRPr="00394109" w:rsidRDefault="00F14CC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333131"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รายได้ กำไรหรือขาดทุนของส่วนงานที่รายงาน</w:t>
      </w:r>
    </w:p>
    <w:p w14:paraId="3EBDAB2B" w14:textId="77777777" w:rsidR="00D231BE" w:rsidRPr="00394109" w:rsidRDefault="00D231B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68"/>
        <w:gridCol w:w="1082"/>
        <w:gridCol w:w="262"/>
        <w:gridCol w:w="998"/>
        <w:gridCol w:w="262"/>
        <w:gridCol w:w="998"/>
        <w:gridCol w:w="270"/>
        <w:gridCol w:w="990"/>
      </w:tblGrid>
      <w:tr w:rsidR="00D231BE" w:rsidRPr="00394109" w14:paraId="73257B03" w14:textId="77777777" w:rsidTr="00CC05A3">
        <w:trPr>
          <w:tblHeader/>
        </w:trPr>
        <w:tc>
          <w:tcPr>
            <w:tcW w:w="3870" w:type="dxa"/>
            <w:shd w:val="clear" w:color="auto" w:fill="auto"/>
          </w:tcPr>
          <w:p w14:paraId="0D5C643F" w14:textId="77777777" w:rsidR="00D231BE" w:rsidRPr="00394109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2C7E6D46" w14:textId="77777777" w:rsidR="00D231BE" w:rsidRPr="00394109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0932EC9A" w14:textId="77777777" w:rsidR="00D231BE" w:rsidRPr="00394109" w:rsidRDefault="00D231B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1AB7F14" w14:textId="77777777" w:rsidR="00D231BE" w:rsidRPr="00394109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B36DF69" w14:textId="77777777" w:rsidR="00D231BE" w:rsidRPr="00394109" w:rsidRDefault="00D231B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231BE" w:rsidRPr="00394109" w14:paraId="64ADF47C" w14:textId="77777777" w:rsidTr="00CC05A3">
        <w:trPr>
          <w:tblHeader/>
        </w:trPr>
        <w:tc>
          <w:tcPr>
            <w:tcW w:w="3870" w:type="dxa"/>
            <w:shd w:val="clear" w:color="auto" w:fill="auto"/>
          </w:tcPr>
          <w:p w14:paraId="7FED17F3" w14:textId="77777777" w:rsidR="00D231BE" w:rsidRPr="00394109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45BCBAD7" w14:textId="77777777" w:rsidR="00D231BE" w:rsidRPr="00394109" w:rsidRDefault="00D231B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458A3CB" w14:textId="77777777" w:rsidR="00D231BE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07908CD9" w14:textId="77777777" w:rsidR="00D231BE" w:rsidRPr="00394109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781C1A" w14:textId="77777777" w:rsidR="00D231BE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4DDADEEC" w14:textId="77777777" w:rsidR="00D231BE" w:rsidRPr="00394109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A6D687" w14:textId="77777777" w:rsidR="00D231BE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B80EE3A" w14:textId="77777777" w:rsidR="00D231BE" w:rsidRPr="00394109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402A92" w14:textId="77777777" w:rsidR="002006A7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</w:tr>
      <w:tr w:rsidR="00B11A98" w:rsidRPr="00394109" w14:paraId="11601B91" w14:textId="77777777" w:rsidTr="00CC05A3">
        <w:trPr>
          <w:tblHeader/>
        </w:trPr>
        <w:tc>
          <w:tcPr>
            <w:tcW w:w="3870" w:type="dxa"/>
            <w:shd w:val="clear" w:color="auto" w:fill="auto"/>
          </w:tcPr>
          <w:p w14:paraId="008923E6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2832E2C8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7"/>
            <w:shd w:val="clear" w:color="auto" w:fill="auto"/>
            <w:vAlign w:val="bottom"/>
          </w:tcPr>
          <w:p w14:paraId="4332DD49" w14:textId="77777777" w:rsidR="00B11A98" w:rsidRPr="00394109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006A7" w:rsidRPr="00394109" w14:paraId="27ACD601" w14:textId="77777777" w:rsidTr="00CC05A3">
        <w:tc>
          <w:tcPr>
            <w:tcW w:w="3870" w:type="dxa"/>
            <w:shd w:val="clear" w:color="auto" w:fill="auto"/>
          </w:tcPr>
          <w:p w14:paraId="2F0E43F9" w14:textId="77777777" w:rsidR="002006A7" w:rsidRPr="00394109" w:rsidRDefault="002006A7" w:rsidP="004955C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1526712" w14:textId="77777777" w:rsidR="002006A7" w:rsidRPr="00394109" w:rsidRDefault="002006A7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148FF8B" w14:textId="77777777" w:rsidR="002006A7" w:rsidRPr="00394109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88067D0" w14:textId="77777777" w:rsidR="002006A7" w:rsidRPr="00394109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1B7B1F" w14:textId="77777777" w:rsidR="002006A7" w:rsidRPr="00394109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64EFE99" w14:textId="77777777" w:rsidR="002006A7" w:rsidRPr="00394109" w:rsidRDefault="002006A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F89FF1C" w14:textId="77777777" w:rsidR="002006A7" w:rsidRPr="00394109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0CBE1D" w14:textId="77777777" w:rsidR="002006A7" w:rsidRPr="00394109" w:rsidRDefault="002006A7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E60DD1" w14:textId="77777777" w:rsidR="002006A7" w:rsidRPr="00394109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756" w:rsidRPr="00394109" w14:paraId="05956CC3" w14:textId="77777777" w:rsidTr="00156756">
        <w:trPr>
          <w:trHeight w:val="60"/>
        </w:trPr>
        <w:tc>
          <w:tcPr>
            <w:tcW w:w="3870" w:type="dxa"/>
            <w:shd w:val="clear" w:color="auto" w:fill="auto"/>
          </w:tcPr>
          <w:p w14:paraId="2C9ABE5B" w14:textId="77777777" w:rsidR="00156756" w:rsidRPr="00394109" w:rsidRDefault="00156756" w:rsidP="004955C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กำไรขั้นต้นตามส่วนงานที่รายงาน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4785624E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3191B7B" w14:textId="7093846E" w:rsidR="00156756" w:rsidRPr="00394109" w:rsidRDefault="003B0DA0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38</w:t>
            </w:r>
            <w:r w:rsidR="000A746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3,092</w:t>
            </w:r>
          </w:p>
        </w:tc>
        <w:tc>
          <w:tcPr>
            <w:tcW w:w="262" w:type="dxa"/>
            <w:shd w:val="clear" w:color="auto" w:fill="auto"/>
          </w:tcPr>
          <w:p w14:paraId="5540330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AF231E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274,971</w:t>
            </w:r>
          </w:p>
        </w:tc>
        <w:tc>
          <w:tcPr>
            <w:tcW w:w="262" w:type="dxa"/>
            <w:shd w:val="clear" w:color="auto" w:fill="auto"/>
          </w:tcPr>
          <w:p w14:paraId="5870C0F5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8A75BA1" w14:textId="127DCD07" w:rsidR="00156756" w:rsidRPr="00394109" w:rsidRDefault="003B0DA0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138,</w:t>
            </w:r>
            <w:r w:rsidR="004566B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14:paraId="47732D84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A60EE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136,949</w:t>
            </w:r>
          </w:p>
        </w:tc>
      </w:tr>
      <w:tr w:rsidR="00156756" w:rsidRPr="00394109" w14:paraId="479754DF" w14:textId="77777777" w:rsidTr="00CC05A3">
        <w:tc>
          <w:tcPr>
            <w:tcW w:w="3870" w:type="dxa"/>
            <w:shd w:val="clear" w:color="auto" w:fill="auto"/>
          </w:tcPr>
          <w:p w14:paraId="507A2FF5" w14:textId="77777777" w:rsidR="00156756" w:rsidRPr="00394109" w:rsidRDefault="00156756" w:rsidP="004955C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7A8EAFE7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EFF3252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3A41F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07F5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21D657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8A81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C63894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7549A6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156756" w:rsidRPr="00394109" w14:paraId="42B2905E" w14:textId="77777777" w:rsidTr="00CC05A3">
        <w:tc>
          <w:tcPr>
            <w:tcW w:w="3870" w:type="dxa"/>
            <w:shd w:val="clear" w:color="auto" w:fill="auto"/>
          </w:tcPr>
          <w:p w14:paraId="139FDAB0" w14:textId="77777777" w:rsidR="00156756" w:rsidRPr="00394109" w:rsidRDefault="00156756" w:rsidP="004955C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76954616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7AEA404" w14:textId="1BF0DE98" w:rsidR="00156756" w:rsidRPr="00394109" w:rsidRDefault="003B0DA0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8,03</w:t>
            </w:r>
            <w:r w:rsidR="000A746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1D7083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62185F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12,871</w:t>
            </w:r>
          </w:p>
        </w:tc>
        <w:tc>
          <w:tcPr>
            <w:tcW w:w="262" w:type="dxa"/>
            <w:shd w:val="clear" w:color="auto" w:fill="auto"/>
          </w:tcPr>
          <w:p w14:paraId="7B4D9C72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77BA7F" w14:textId="57C62739" w:rsidR="00156756" w:rsidRPr="00394109" w:rsidRDefault="003B0DA0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5,012</w:t>
            </w:r>
          </w:p>
        </w:tc>
        <w:tc>
          <w:tcPr>
            <w:tcW w:w="270" w:type="dxa"/>
            <w:shd w:val="clear" w:color="auto" w:fill="auto"/>
          </w:tcPr>
          <w:p w14:paraId="6B3A885B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8DEC6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7,916</w:t>
            </w:r>
          </w:p>
        </w:tc>
      </w:tr>
      <w:tr w:rsidR="00156756" w:rsidRPr="00394109" w14:paraId="1257B754" w14:textId="77777777" w:rsidTr="00CC05A3">
        <w:tc>
          <w:tcPr>
            <w:tcW w:w="3870" w:type="dxa"/>
            <w:shd w:val="clear" w:color="auto" w:fill="auto"/>
          </w:tcPr>
          <w:p w14:paraId="57595065" w14:textId="77777777" w:rsidR="00156756" w:rsidRPr="00394109" w:rsidRDefault="00156756" w:rsidP="004955C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186E2243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4252993" w14:textId="1FEE65A1" w:rsidR="00156756" w:rsidRPr="00394109" w:rsidRDefault="003B0DA0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(55,595)</w:t>
            </w:r>
          </w:p>
        </w:tc>
        <w:tc>
          <w:tcPr>
            <w:tcW w:w="262" w:type="dxa"/>
            <w:shd w:val="clear" w:color="auto" w:fill="auto"/>
          </w:tcPr>
          <w:p w14:paraId="30B8BFF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AA8950F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(43,768)</w:t>
            </w:r>
          </w:p>
        </w:tc>
        <w:tc>
          <w:tcPr>
            <w:tcW w:w="262" w:type="dxa"/>
            <w:shd w:val="clear" w:color="auto" w:fill="auto"/>
          </w:tcPr>
          <w:p w14:paraId="706B3ABC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B939C7" w14:textId="1F15F757" w:rsidR="00156756" w:rsidRPr="00394109" w:rsidRDefault="003B0DA0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(28,86</w:t>
            </w:r>
            <w:r w:rsidR="00AF11DE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EA6E52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97104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(26,896)</w:t>
            </w:r>
          </w:p>
        </w:tc>
      </w:tr>
      <w:tr w:rsidR="00156756" w:rsidRPr="00394109" w14:paraId="36C6B8DE" w14:textId="77777777" w:rsidTr="00CC05A3">
        <w:tc>
          <w:tcPr>
            <w:tcW w:w="3870" w:type="dxa"/>
            <w:shd w:val="clear" w:color="auto" w:fill="auto"/>
          </w:tcPr>
          <w:p w14:paraId="4A20D4F3" w14:textId="77777777" w:rsidR="00156756" w:rsidRPr="00394109" w:rsidRDefault="00156756" w:rsidP="004955C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8965A66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B16D903" w14:textId="53F1E1EC" w:rsidR="00156756" w:rsidRPr="00394109" w:rsidRDefault="003B0DA0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</w:t>
            </w:r>
            <w:r w:rsidR="008918E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35,913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6903FC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EA85B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(152,282)</w:t>
            </w:r>
          </w:p>
        </w:tc>
        <w:tc>
          <w:tcPr>
            <w:tcW w:w="262" w:type="dxa"/>
            <w:shd w:val="clear" w:color="auto" w:fill="auto"/>
          </w:tcPr>
          <w:p w14:paraId="2E196719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4EFD8" w14:textId="07FC793D" w:rsidR="00156756" w:rsidRPr="00394109" w:rsidRDefault="00CE3C99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AF11DE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AF11DE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290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C1E911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17027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(61,397)</w:t>
            </w:r>
          </w:p>
        </w:tc>
      </w:tr>
      <w:tr w:rsidR="00156756" w:rsidRPr="00394109" w14:paraId="11C0E899" w14:textId="77777777" w:rsidTr="00CC05A3">
        <w:tc>
          <w:tcPr>
            <w:tcW w:w="3870" w:type="dxa"/>
            <w:shd w:val="clear" w:color="auto" w:fill="auto"/>
          </w:tcPr>
          <w:p w14:paraId="00AEFF7C" w14:textId="77777777" w:rsidR="00156756" w:rsidRPr="00394109" w:rsidRDefault="00156756" w:rsidP="004955C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48BDB9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47300E7" w14:textId="7173A923" w:rsidR="00156756" w:rsidRPr="00394109" w:rsidRDefault="00CE3C99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8918E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8918E5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453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AF657D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94963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(2,361)</w:t>
            </w:r>
          </w:p>
        </w:tc>
        <w:tc>
          <w:tcPr>
            <w:tcW w:w="262" w:type="dxa"/>
            <w:shd w:val="clear" w:color="auto" w:fill="auto"/>
          </w:tcPr>
          <w:p w14:paraId="1A5498C6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75AC16" w14:textId="144C375C" w:rsidR="00156756" w:rsidRPr="00394109" w:rsidRDefault="00CE3C99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AF11DE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AF11DE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741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579EC2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725F5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(1,615)</w:t>
            </w:r>
          </w:p>
        </w:tc>
      </w:tr>
      <w:tr w:rsidR="00156756" w:rsidRPr="00394109" w14:paraId="012BBB07" w14:textId="77777777" w:rsidTr="00CC05A3">
        <w:tc>
          <w:tcPr>
            <w:tcW w:w="3870" w:type="dxa"/>
            <w:shd w:val="clear" w:color="auto" w:fill="auto"/>
          </w:tcPr>
          <w:p w14:paraId="30A7F473" w14:textId="77777777" w:rsidR="00156756" w:rsidRPr="00394109" w:rsidRDefault="00156756" w:rsidP="004955CE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659A277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7BA7C09" w14:textId="40A7C839" w:rsidR="00156756" w:rsidRPr="00394109" w:rsidRDefault="00CE3C99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351FB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E7D0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DF75AB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B2122F" w14:textId="5D9D0509" w:rsidR="00156756" w:rsidRPr="00394109" w:rsidRDefault="00CE3C99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47,7</w:t>
            </w:r>
            <w:r w:rsidR="00AF11DE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28709906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AB501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14,470</w:t>
            </w:r>
          </w:p>
        </w:tc>
      </w:tr>
      <w:tr w:rsidR="00156756" w:rsidRPr="00394109" w14:paraId="6A9649A2" w14:textId="77777777" w:rsidTr="00CC05A3">
        <w:tc>
          <w:tcPr>
            <w:tcW w:w="3870" w:type="dxa"/>
            <w:shd w:val="clear" w:color="auto" w:fill="auto"/>
          </w:tcPr>
          <w:p w14:paraId="05B2B206" w14:textId="77777777" w:rsidR="00156756" w:rsidRPr="00394109" w:rsidRDefault="00156756" w:rsidP="004955C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364365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733C" w14:textId="5BA1F021" w:rsidR="00156756" w:rsidRPr="00394109" w:rsidRDefault="008918E5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</w:t>
            </w:r>
            <w:r w:rsidR="00CE3C99"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42459E7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DE526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89,431</w:t>
            </w:r>
          </w:p>
        </w:tc>
        <w:tc>
          <w:tcPr>
            <w:tcW w:w="262" w:type="dxa"/>
            <w:shd w:val="clear" w:color="auto" w:fill="auto"/>
          </w:tcPr>
          <w:p w14:paraId="72AC9E12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0C60" w14:textId="32B07BCA" w:rsidR="00156756" w:rsidRPr="00394109" w:rsidRDefault="00AF11DE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</w:t>
            </w:r>
            <w:r w:rsidR="00CE3C99"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270" w:type="dxa"/>
            <w:shd w:val="clear" w:color="auto" w:fill="auto"/>
          </w:tcPr>
          <w:p w14:paraId="1E9CB830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BFD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69,427</w:t>
            </w:r>
          </w:p>
        </w:tc>
      </w:tr>
      <w:tr w:rsidR="00156756" w:rsidRPr="00394109" w14:paraId="665D1B16" w14:textId="77777777" w:rsidTr="00CC05A3">
        <w:tc>
          <w:tcPr>
            <w:tcW w:w="3870" w:type="dxa"/>
            <w:shd w:val="clear" w:color="auto" w:fill="auto"/>
          </w:tcPr>
          <w:p w14:paraId="2293C46A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19E2D3F4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2DE9E90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9D3332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6C1B87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CF7D82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430ED15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829296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E3E480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56756" w:rsidRPr="00394109" w14:paraId="04C84C18" w14:textId="77777777" w:rsidTr="00CC05A3">
        <w:tc>
          <w:tcPr>
            <w:tcW w:w="3870" w:type="dxa"/>
            <w:shd w:val="clear" w:color="auto" w:fill="auto"/>
          </w:tcPr>
          <w:p w14:paraId="1CE51B32" w14:textId="77777777" w:rsidR="00156756" w:rsidRPr="00394109" w:rsidRDefault="00156756" w:rsidP="004955C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1C511ED7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6F18D121" w14:textId="046CBC93" w:rsidR="00156756" w:rsidRPr="00394109" w:rsidRDefault="008918E5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CE3C99"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FB77B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A746C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FB77B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261BD39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490A085" w14:textId="4D9277C0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1,2</w:t>
            </w:r>
            <w:r w:rsidR="00012D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012DF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955</w:t>
            </w:r>
          </w:p>
        </w:tc>
        <w:tc>
          <w:tcPr>
            <w:tcW w:w="262" w:type="dxa"/>
            <w:shd w:val="clear" w:color="auto" w:fill="auto"/>
          </w:tcPr>
          <w:p w14:paraId="0B6ADA4C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D455021" w14:textId="2145DA52" w:rsidR="00156756" w:rsidRPr="00394109" w:rsidRDefault="008918E5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</w:t>
            </w:r>
            <w:r w:rsidR="00FB77B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CE3C99"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FB77B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71FD683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B750EDE" w14:textId="29F7CFAF" w:rsidR="00156756" w:rsidRPr="00394109" w:rsidRDefault="00F577B1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1,042</w:t>
            </w:r>
            <w:r w:rsidR="00156756"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682</w:t>
            </w:r>
          </w:p>
        </w:tc>
      </w:tr>
      <w:tr w:rsidR="00156756" w:rsidRPr="00394109" w14:paraId="65B196FD" w14:textId="77777777" w:rsidTr="00CC05A3">
        <w:tc>
          <w:tcPr>
            <w:tcW w:w="3870" w:type="dxa"/>
            <w:shd w:val="clear" w:color="auto" w:fill="auto"/>
          </w:tcPr>
          <w:p w14:paraId="131BE87F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0B31752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61926DB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987156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E4C5AF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4BAEEC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1C8255C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205B33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757931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156756" w:rsidRPr="00394109" w14:paraId="06ED800E" w14:textId="77777777" w:rsidTr="00CC05A3">
        <w:tc>
          <w:tcPr>
            <w:tcW w:w="3870" w:type="dxa"/>
            <w:shd w:val="clear" w:color="auto" w:fill="auto"/>
          </w:tcPr>
          <w:p w14:paraId="68FA615E" w14:textId="77777777" w:rsidR="00156756" w:rsidRPr="00394109" w:rsidRDefault="00156756" w:rsidP="004955CE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8763DD8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B2F7A7C" w14:textId="2EE40344" w:rsidR="00156756" w:rsidRPr="00394109" w:rsidRDefault="008918E5" w:rsidP="004955CE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</w:t>
            </w:r>
            <w:r w:rsidR="00FB77B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4566B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E84AE8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FB77B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262" w:type="dxa"/>
            <w:shd w:val="clear" w:color="auto" w:fill="auto"/>
          </w:tcPr>
          <w:p w14:paraId="077AB9E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A3B422B" w14:textId="370A88D4" w:rsidR="00156756" w:rsidRPr="00394109" w:rsidRDefault="00F577B1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824</w:t>
            </w:r>
            <w:r w:rsidR="00156756"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005</w:t>
            </w:r>
          </w:p>
        </w:tc>
        <w:tc>
          <w:tcPr>
            <w:tcW w:w="262" w:type="dxa"/>
            <w:shd w:val="clear" w:color="auto" w:fill="auto"/>
          </w:tcPr>
          <w:p w14:paraId="1E661E46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EA4352D" w14:textId="24307B56" w:rsidR="00156756" w:rsidRPr="00394109" w:rsidRDefault="008918E5" w:rsidP="004955C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850591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4566BA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850591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98DFB5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FCAECDB" w14:textId="08E4990E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0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</w:t>
            </w:r>
            <w:r w:rsidR="00F577B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F577B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704</w:t>
            </w:r>
          </w:p>
        </w:tc>
      </w:tr>
    </w:tbl>
    <w:p w14:paraId="60563B2D" w14:textId="77777777" w:rsidR="00A856F5" w:rsidRPr="00394109" w:rsidRDefault="00A856F5" w:rsidP="004955CE">
      <w:pPr>
        <w:ind w:left="313" w:firstLine="22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7291FFC" w14:textId="77777777" w:rsidR="00B64E50" w:rsidRPr="00394109" w:rsidRDefault="00B64E50" w:rsidP="004955CE">
      <w:pPr>
        <w:ind w:left="680" w:hanging="140"/>
        <w:rPr>
          <w:rFonts w:ascii="Angsana New" w:hAnsi="Angsana New"/>
          <w:b/>
          <w:bCs/>
          <w:i/>
          <w:iCs/>
          <w:sz w:val="28"/>
          <w:szCs w:val="28"/>
          <w:cs/>
        </w:rPr>
      </w:pPr>
      <w:bookmarkStart w:id="10" w:name="_Hlk33139193"/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ลูกค้ารายใหญ่</w:t>
      </w:r>
      <w:r w:rsidRPr="00394109">
        <w:rPr>
          <w:rFonts w:ascii="Angsana New" w:hAnsi="Angsana New" w:hint="cs"/>
          <w:b/>
          <w:bCs/>
          <w:i/>
          <w:iCs/>
          <w:sz w:val="28"/>
          <w:szCs w:val="28"/>
        </w:rPr>
        <w:t xml:space="preserve"> </w:t>
      </w:r>
    </w:p>
    <w:p w14:paraId="2FBD034E" w14:textId="77777777" w:rsidR="00B64E50" w:rsidRPr="00394109" w:rsidRDefault="00B64E50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1348B60" w14:textId="76487428" w:rsidR="00B64E50" w:rsidRPr="00394109" w:rsidRDefault="00B64E50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รายได้จากลูกค้ารายใหญ่ </w:t>
      </w:r>
      <w:r w:rsidR="002D0FF3" w:rsidRPr="00394109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1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รายจากส่วนงานที่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1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2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ของกลุ่มบริษัทและบริษัทเป็นเงินประมาณ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 </w:t>
      </w:r>
      <w:r w:rsidR="00EE2448" w:rsidRPr="00394109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266</w:t>
      </w:r>
      <w:r w:rsidR="0015040F" w:rsidRPr="00394109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ล้านบาท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="00EE2448" w:rsidRPr="00394109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>260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 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ล้านบาท ตามลำดับ </w:t>
      </w:r>
      <w:r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>(</w:t>
      </w:r>
      <w:r w:rsidR="002421C9"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>25</w:t>
      </w:r>
      <w:r w:rsidR="0015040F"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>6</w:t>
      </w:r>
      <w:r w:rsidR="00156756"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>1</w:t>
      </w:r>
      <w:r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>:</w:t>
      </w:r>
      <w:r w:rsidR="00EE2448" w:rsidRPr="00394109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 2 </w:t>
      </w:r>
      <w:r w:rsidR="00EE2448"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>ราย</w:t>
      </w:r>
      <w:r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="00156756"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 xml:space="preserve">238 </w:t>
      </w:r>
      <w:r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 xml:space="preserve">ล้านบาท และ </w:t>
      </w:r>
      <w:r w:rsidR="00156756"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>154</w:t>
      </w:r>
      <w:r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394109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>ล้านบาท ตามลำดับ)</w:t>
      </w:r>
      <w:r w:rsidRPr="00394109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 จากรายได้รวมของกลุ่มบริษัทและบริษัท</w:t>
      </w:r>
    </w:p>
    <w:p w14:paraId="435024D1" w14:textId="2E8EA1B8" w:rsidR="004A1BB9" w:rsidRPr="00394109" w:rsidRDefault="004A1BB9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990"/>
        <w:gridCol w:w="270"/>
        <w:gridCol w:w="1080"/>
        <w:gridCol w:w="180"/>
        <w:gridCol w:w="966"/>
        <w:gridCol w:w="24"/>
      </w:tblGrid>
      <w:tr w:rsidR="000111A3" w:rsidRPr="006C634C" w14:paraId="23E728CF" w14:textId="77777777" w:rsidTr="00370D37">
        <w:trPr>
          <w:tblHeader/>
        </w:trPr>
        <w:tc>
          <w:tcPr>
            <w:tcW w:w="4140" w:type="dxa"/>
          </w:tcPr>
          <w:p w14:paraId="4859CCFA" w14:textId="77777777" w:rsidR="000111A3" w:rsidRPr="00C30E8B" w:rsidRDefault="000111A3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44084E72" w14:textId="4F63CE86" w:rsidR="000111A3" w:rsidRPr="00C30E8B" w:rsidRDefault="000111A3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DB632D3" w14:textId="77777777" w:rsidR="000111A3" w:rsidRPr="00C30E8B" w:rsidRDefault="000111A3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4"/>
            <w:hideMark/>
          </w:tcPr>
          <w:p w14:paraId="21C8801A" w14:textId="42F6CF4F" w:rsidR="000111A3" w:rsidRPr="00C30E8B" w:rsidRDefault="000111A3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61242" w:rsidRPr="006C634C" w14:paraId="411D6E85" w14:textId="77777777" w:rsidTr="00370D37">
        <w:trPr>
          <w:trHeight w:val="103"/>
          <w:tblHeader/>
        </w:trPr>
        <w:tc>
          <w:tcPr>
            <w:tcW w:w="4140" w:type="dxa"/>
          </w:tcPr>
          <w:p w14:paraId="76154BFC" w14:textId="77777777" w:rsidR="00261242" w:rsidRPr="00C30E8B" w:rsidRDefault="00261242" w:rsidP="004955CE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hideMark/>
          </w:tcPr>
          <w:p w14:paraId="1BBBD578" w14:textId="77777777" w:rsidR="00261242" w:rsidRPr="00C30E8B" w:rsidRDefault="00261242" w:rsidP="004955CE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C30E8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สินทรัพย์ที่เกิดจากสัญญา</w:t>
            </w:r>
          </w:p>
        </w:tc>
        <w:tc>
          <w:tcPr>
            <w:tcW w:w="270" w:type="dxa"/>
          </w:tcPr>
          <w:p w14:paraId="0FF9298C" w14:textId="77777777" w:rsidR="00261242" w:rsidRPr="00C30E8B" w:rsidRDefault="00261242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4BBA83D" w14:textId="77777777" w:rsidR="00261242" w:rsidRPr="00C30E8B" w:rsidRDefault="00261242" w:rsidP="004955C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C30E8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</w:tc>
        <w:tc>
          <w:tcPr>
            <w:tcW w:w="270" w:type="dxa"/>
          </w:tcPr>
          <w:p w14:paraId="0E3217D6" w14:textId="77777777" w:rsidR="00261242" w:rsidRPr="00C30E8B" w:rsidRDefault="00261242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2C920E5" w14:textId="360A4D85" w:rsidR="00261242" w:rsidRPr="00C30E8B" w:rsidRDefault="00261242" w:rsidP="004955CE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สินทรัพย์ที่เกิดจากสัญญา</w:t>
            </w:r>
          </w:p>
        </w:tc>
        <w:tc>
          <w:tcPr>
            <w:tcW w:w="180" w:type="dxa"/>
          </w:tcPr>
          <w:p w14:paraId="68FFB4D9" w14:textId="77777777" w:rsidR="00261242" w:rsidRPr="00C30E8B" w:rsidRDefault="00261242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  <w:hideMark/>
          </w:tcPr>
          <w:p w14:paraId="34C9E9DC" w14:textId="0D40D138" w:rsidR="00261242" w:rsidRPr="00C30E8B" w:rsidRDefault="00261242" w:rsidP="004955C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</w:tc>
      </w:tr>
      <w:tr w:rsidR="000111A3" w:rsidRPr="00C30E8B" w14:paraId="4CEE2E4F" w14:textId="77777777" w:rsidTr="00370D37">
        <w:trPr>
          <w:gridAfter w:val="1"/>
          <w:wAfter w:w="24" w:type="dxa"/>
          <w:tblHeader/>
        </w:trPr>
        <w:tc>
          <w:tcPr>
            <w:tcW w:w="4140" w:type="dxa"/>
          </w:tcPr>
          <w:p w14:paraId="2125B6BD" w14:textId="77777777" w:rsidR="000111A3" w:rsidRPr="00C30E8B" w:rsidRDefault="000111A3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836" w:type="dxa"/>
            <w:gridSpan w:val="7"/>
            <w:hideMark/>
          </w:tcPr>
          <w:p w14:paraId="3C776F1B" w14:textId="06EAA82E" w:rsidR="000111A3" w:rsidRPr="00C30E8B" w:rsidRDefault="000111A3" w:rsidP="004955CE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="00261242" w:rsidRPr="00C30E8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C30E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นบาท</w:t>
            </w:r>
            <w:r w:rsidRPr="00C30E8B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0111A3" w:rsidRPr="006C634C" w14:paraId="35001E13" w14:textId="77777777" w:rsidTr="00370D37">
        <w:trPr>
          <w:cantSplit/>
        </w:trPr>
        <w:tc>
          <w:tcPr>
            <w:tcW w:w="4140" w:type="dxa"/>
            <w:hideMark/>
          </w:tcPr>
          <w:p w14:paraId="68735BD2" w14:textId="250D32BD" w:rsidR="000111A3" w:rsidRPr="00C30E8B" w:rsidRDefault="000111A3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C30E8B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  <w:r w:rsidRPr="00C30E8B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C30E8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30E8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hideMark/>
          </w:tcPr>
          <w:p w14:paraId="24C4CADD" w14:textId="438124C1" w:rsidR="000111A3" w:rsidRPr="00C30E8B" w:rsidRDefault="000057A0" w:rsidP="004955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49,728</w:t>
            </w:r>
          </w:p>
        </w:tc>
        <w:tc>
          <w:tcPr>
            <w:tcW w:w="270" w:type="dxa"/>
          </w:tcPr>
          <w:p w14:paraId="2CA73F4D" w14:textId="77777777" w:rsidR="000111A3" w:rsidRPr="00C30E8B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7343D99" w14:textId="12C1EBDE" w:rsidR="000111A3" w:rsidRPr="00C30E8B" w:rsidRDefault="000111A3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0057A0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106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0057A0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867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A2BDB25" w14:textId="77777777" w:rsidR="000111A3" w:rsidRPr="00C30E8B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1F82D5A3" w14:textId="1D946148" w:rsidR="000111A3" w:rsidRPr="00C30E8B" w:rsidRDefault="00370D37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11,348</w:t>
            </w:r>
          </w:p>
        </w:tc>
        <w:tc>
          <w:tcPr>
            <w:tcW w:w="180" w:type="dxa"/>
          </w:tcPr>
          <w:p w14:paraId="794A94B8" w14:textId="77777777" w:rsidR="000111A3" w:rsidRPr="00C30E8B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  <w:hideMark/>
          </w:tcPr>
          <w:p w14:paraId="3D385420" w14:textId="7ED13DFF" w:rsidR="000111A3" w:rsidRPr="00C30E8B" w:rsidRDefault="000111A3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370D37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81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370D37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916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0057A0" w:rsidRPr="006C634C" w14:paraId="2D87B8EA" w14:textId="77777777" w:rsidTr="00370D37">
        <w:trPr>
          <w:cantSplit/>
        </w:trPr>
        <w:tc>
          <w:tcPr>
            <w:tcW w:w="4140" w:type="dxa"/>
            <w:hideMark/>
          </w:tcPr>
          <w:p w14:paraId="608E9F8F" w14:textId="77777777" w:rsidR="000057A0" w:rsidRPr="00C30E8B" w:rsidRDefault="000057A0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C30E8B">
              <w:rPr>
                <w:rFonts w:ascii="Angsana New" w:hAnsi="Angsana New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4B58641A" w14:textId="4861604D" w:rsidR="000057A0" w:rsidRPr="00C30E8B" w:rsidRDefault="000057A0" w:rsidP="004955C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04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6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</w:t>
            </w:r>
          </w:p>
        </w:tc>
        <w:tc>
          <w:tcPr>
            <w:tcW w:w="270" w:type="dxa"/>
          </w:tcPr>
          <w:p w14:paraId="190529C4" w14:textId="77777777" w:rsidR="000057A0" w:rsidRPr="00C30E8B" w:rsidRDefault="000057A0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6200264" w14:textId="7AEF0B15" w:rsidR="000057A0" w:rsidRPr="00C30E8B" w:rsidRDefault="00C30E8B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204</w:t>
            </w:r>
            <w:r w:rsidR="000057A0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887</w:t>
            </w:r>
          </w:p>
        </w:tc>
        <w:tc>
          <w:tcPr>
            <w:tcW w:w="270" w:type="dxa"/>
          </w:tcPr>
          <w:p w14:paraId="4508AD64" w14:textId="77777777" w:rsidR="000057A0" w:rsidRPr="00C30E8B" w:rsidRDefault="000057A0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8F0A0ED" w14:textId="6D89948E" w:rsidR="000057A0" w:rsidRPr="00C30E8B" w:rsidRDefault="000057A0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52,785</w:t>
            </w:r>
          </w:p>
        </w:tc>
        <w:tc>
          <w:tcPr>
            <w:tcW w:w="180" w:type="dxa"/>
          </w:tcPr>
          <w:p w14:paraId="425AAEDD" w14:textId="77777777" w:rsidR="000057A0" w:rsidRPr="00C30E8B" w:rsidRDefault="000057A0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</w:tcPr>
          <w:p w14:paraId="2BF33D69" w14:textId="7EBC2E00" w:rsidR="000057A0" w:rsidRPr="00C30E8B" w:rsidRDefault="000057A0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37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845</w:t>
            </w:r>
          </w:p>
        </w:tc>
      </w:tr>
      <w:tr w:rsidR="00370D37" w:rsidRPr="006C634C" w14:paraId="524582FB" w14:textId="77777777" w:rsidTr="00370D37">
        <w:trPr>
          <w:cantSplit/>
        </w:trPr>
        <w:tc>
          <w:tcPr>
            <w:tcW w:w="4140" w:type="dxa"/>
            <w:hideMark/>
          </w:tcPr>
          <w:p w14:paraId="48F89A8B" w14:textId="77777777" w:rsidR="00370D37" w:rsidRPr="00C30E8B" w:rsidRDefault="00370D37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C30E8B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  <w:hideMark/>
          </w:tcPr>
          <w:p w14:paraId="33D2D4F9" w14:textId="0434DC2C" w:rsidR="00370D37" w:rsidRPr="00C30E8B" w:rsidRDefault="00370D37" w:rsidP="004955C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A411964" w14:textId="77777777" w:rsidR="00370D37" w:rsidRPr="00C30E8B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E77EF5C" w14:textId="0AF2AF82" w:rsidR="00370D37" w:rsidRPr="00C30E8B" w:rsidRDefault="00370D37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(2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</w:t>
            </w:r>
            <w:r w:rsidR="000057A0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4,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="000057A0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A269B0E" w14:textId="77777777" w:rsidR="00370D37" w:rsidRPr="00C30E8B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06171AAB" w14:textId="1612D784" w:rsidR="00370D37" w:rsidRPr="00C30E8B" w:rsidRDefault="00370D37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3F66B689" w14:textId="77777777" w:rsidR="00370D37" w:rsidRPr="00C30E8B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  <w:hideMark/>
          </w:tcPr>
          <w:p w14:paraId="62758A3F" w14:textId="1B6DD647" w:rsidR="00370D37" w:rsidRPr="00C30E8B" w:rsidRDefault="00370D37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92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008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370D37" w:rsidRPr="006C634C" w14:paraId="0053B3F4" w14:textId="77777777" w:rsidTr="00370D37">
        <w:trPr>
          <w:cantSplit/>
        </w:trPr>
        <w:tc>
          <w:tcPr>
            <w:tcW w:w="4140" w:type="dxa"/>
          </w:tcPr>
          <w:p w14:paraId="4FBEA6D5" w14:textId="77777777" w:rsidR="00370D37" w:rsidRPr="00C30E8B" w:rsidRDefault="00370D37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C30E8B">
              <w:rPr>
                <w:rFonts w:ascii="Angsana New" w:hAnsi="Angsana New"/>
                <w:sz w:val="28"/>
                <w:szCs w:val="28"/>
                <w:cs/>
              </w:rPr>
              <w:t>โอนไปลูกหนี้การค้า</w:t>
            </w:r>
          </w:p>
        </w:tc>
        <w:tc>
          <w:tcPr>
            <w:tcW w:w="1080" w:type="dxa"/>
            <w:hideMark/>
          </w:tcPr>
          <w:p w14:paraId="5750B774" w14:textId="1AC1D60F" w:rsidR="00370D37" w:rsidRPr="00C30E8B" w:rsidRDefault="00370D37" w:rsidP="004955C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411</w:t>
            </w:r>
            <w:r w:rsidR="000057A0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C30E8B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48</w:t>
            </w:r>
            <w:r w:rsidR="000057A0"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0</w:t>
            </w: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4E9AC524" w14:textId="77777777" w:rsidR="00370D37" w:rsidRPr="00C30E8B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2289D46A" w14:textId="12D48AC3" w:rsidR="00370D37" w:rsidRPr="00C30E8B" w:rsidRDefault="00370D37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CA6B449" w14:textId="77777777" w:rsidR="00370D37" w:rsidRPr="00C30E8B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425F1CD3" w14:textId="500DC395" w:rsidR="00370D37" w:rsidRPr="00C30E8B" w:rsidRDefault="00370D37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(53,775)</w:t>
            </w:r>
          </w:p>
        </w:tc>
        <w:tc>
          <w:tcPr>
            <w:tcW w:w="180" w:type="dxa"/>
          </w:tcPr>
          <w:p w14:paraId="55E1AF5B" w14:textId="77777777" w:rsidR="00370D37" w:rsidRPr="00C30E8B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  <w:hideMark/>
          </w:tcPr>
          <w:p w14:paraId="4E1114B1" w14:textId="77777777" w:rsidR="00370D37" w:rsidRPr="00C30E8B" w:rsidRDefault="00370D37" w:rsidP="00C30E8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111A3" w:rsidRPr="00394109" w14:paraId="27F183FC" w14:textId="77777777" w:rsidTr="00370D37">
        <w:trPr>
          <w:cantSplit/>
        </w:trPr>
        <w:tc>
          <w:tcPr>
            <w:tcW w:w="4140" w:type="dxa"/>
          </w:tcPr>
          <w:p w14:paraId="162432B6" w14:textId="77777777" w:rsidR="000111A3" w:rsidRPr="00C30E8B" w:rsidRDefault="000111A3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2562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BAA20" w14:textId="577168F2" w:rsidR="000111A3" w:rsidRPr="00C30E8B" w:rsidRDefault="000057A0" w:rsidP="00C30E8B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</w:t>
            </w:r>
            <w:r w:rsidR="000111A3"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881</w:t>
            </w:r>
          </w:p>
        </w:tc>
        <w:tc>
          <w:tcPr>
            <w:tcW w:w="270" w:type="dxa"/>
          </w:tcPr>
          <w:p w14:paraId="0FFA7F4B" w14:textId="77777777" w:rsidR="000111A3" w:rsidRPr="00C30E8B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F228C8" w14:textId="3B6B2DFE" w:rsidR="000111A3" w:rsidRPr="00C30E8B" w:rsidRDefault="000111A3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0057A0"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166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0057A0"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704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40132D8A" w14:textId="77777777" w:rsidR="000111A3" w:rsidRPr="00C30E8B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C6D968" w14:textId="4AEA4BB6" w:rsidR="000111A3" w:rsidRPr="00C30E8B" w:rsidRDefault="00370D37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10</w:t>
            </w:r>
            <w:r w:rsidR="000111A3"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358</w:t>
            </w:r>
          </w:p>
        </w:tc>
        <w:tc>
          <w:tcPr>
            <w:tcW w:w="180" w:type="dxa"/>
          </w:tcPr>
          <w:p w14:paraId="798F2F30" w14:textId="77777777" w:rsidR="000111A3" w:rsidRPr="00C30E8B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123E6D" w14:textId="0A9E1DFA" w:rsidR="000111A3" w:rsidRPr="00C30E8B" w:rsidRDefault="000111A3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370D37"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136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370D37"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079</w:t>
            </w: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</w:tr>
    </w:tbl>
    <w:p w14:paraId="30DEE124" w14:textId="2ABA6D32" w:rsidR="004A1BB9" w:rsidRPr="00394109" w:rsidRDefault="004A1BB9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p w14:paraId="059DB1AC" w14:textId="77777777" w:rsidR="00370D37" w:rsidRPr="00394109" w:rsidRDefault="00370D37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  <w:lang w:val="en-AU"/>
        </w:rPr>
        <w:lastRenderedPageBreak/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394109">
        <w:rPr>
          <w:rFonts w:ascii="Angsana New" w:hAnsi="Angsana New" w:hint="cs"/>
          <w:sz w:val="28"/>
          <w:szCs w:val="28"/>
          <w:cs/>
        </w:rPr>
        <w:t xml:space="preserve">ธิของกลุ่มบริษัทในการได้รับสิ่งตอบแทนจากการขายสินค้าภายใต้สัญญาเช่าการเงิน 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0DB5CFCE" w14:textId="77777777" w:rsidR="00370D37" w:rsidRPr="00394109" w:rsidRDefault="00370D37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F1CDC8" w14:textId="77777777" w:rsidR="00370D37" w:rsidRPr="00394109" w:rsidRDefault="00370D37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3642D009" w14:textId="77777777" w:rsidR="00370D37" w:rsidRPr="00394109" w:rsidRDefault="00370D37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tbl>
      <w:tblPr>
        <w:tblW w:w="90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58"/>
        <w:gridCol w:w="908"/>
        <w:gridCol w:w="271"/>
        <w:gridCol w:w="998"/>
        <w:gridCol w:w="265"/>
        <w:gridCol w:w="896"/>
        <w:gridCol w:w="271"/>
        <w:gridCol w:w="896"/>
        <w:gridCol w:w="271"/>
        <w:gridCol w:w="978"/>
        <w:gridCol w:w="236"/>
        <w:gridCol w:w="930"/>
        <w:gridCol w:w="7"/>
      </w:tblGrid>
      <w:tr w:rsidR="004A1BB9" w:rsidRPr="006C634C" w14:paraId="5409B3E4" w14:textId="77777777" w:rsidTr="000057A0">
        <w:trPr>
          <w:tblHeader/>
        </w:trPr>
        <w:tc>
          <w:tcPr>
            <w:tcW w:w="1188" w:type="pct"/>
            <w:vMerge w:val="restart"/>
            <w:vAlign w:val="bottom"/>
          </w:tcPr>
          <w:p w14:paraId="54E263C5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11" w:name="_Hlk33325711"/>
            <w:r w:rsidRPr="00C30E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รายได้ที่คาดว่าจะรับรู้ในอนาคตจากภาระที่ยังปฏิบัติไม่เสร็จสิ้น</w:t>
            </w:r>
            <w:r w:rsidRPr="00C30E8B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  <w:bookmarkEnd w:id="11"/>
          </w:p>
        </w:tc>
        <w:tc>
          <w:tcPr>
            <w:tcW w:w="1837" w:type="pct"/>
            <w:gridSpan w:val="5"/>
          </w:tcPr>
          <w:p w14:paraId="0C1A7115" w14:textId="5376D23F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D70F769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6" w:type="pct"/>
            <w:gridSpan w:val="6"/>
          </w:tcPr>
          <w:p w14:paraId="21D06D9C" w14:textId="7314A4B9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1242" w:rsidRPr="006C634C" w14:paraId="102B30CA" w14:textId="77777777" w:rsidTr="000057A0">
        <w:trPr>
          <w:trHeight w:val="794"/>
          <w:tblHeader/>
        </w:trPr>
        <w:tc>
          <w:tcPr>
            <w:tcW w:w="1188" w:type="pct"/>
            <w:vMerge/>
          </w:tcPr>
          <w:p w14:paraId="134710D7" w14:textId="77777777" w:rsidR="004A1BB9" w:rsidRPr="00C30E8B" w:rsidRDefault="004A1BB9" w:rsidP="004955CE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285DC7DF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30C97F98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9" w:type="pct"/>
            <w:vAlign w:val="bottom"/>
          </w:tcPr>
          <w:p w14:paraId="3D30ABEE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9" w:type="pct"/>
            <w:vAlign w:val="bottom"/>
          </w:tcPr>
          <w:p w14:paraId="0F40AEC4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43FAB3" w14:textId="77777777" w:rsidR="00F75EC5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3F7D5EDC" w14:textId="6BE46D5A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6" w:type="pct"/>
            <w:vAlign w:val="bottom"/>
          </w:tcPr>
          <w:p w14:paraId="47ACE69A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3" w:type="pct"/>
            <w:vAlign w:val="bottom"/>
          </w:tcPr>
          <w:p w14:paraId="63366626" w14:textId="77777777" w:rsidR="00F75EC5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4F178320" w14:textId="0BF5792D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9" w:type="pct"/>
            <w:vAlign w:val="bottom"/>
          </w:tcPr>
          <w:p w14:paraId="540E5304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vAlign w:val="bottom"/>
          </w:tcPr>
          <w:p w14:paraId="4493ABFA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70396265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49" w:type="pct"/>
            <w:vAlign w:val="bottom"/>
          </w:tcPr>
          <w:p w14:paraId="6480AEF5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  <w:vAlign w:val="bottom"/>
          </w:tcPr>
          <w:p w14:paraId="37C4C6FE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CC43E5" w14:textId="77777777" w:rsidR="00F75EC5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1312DDE3" w14:textId="5B685686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0" w:type="pct"/>
            <w:vAlign w:val="bottom"/>
          </w:tcPr>
          <w:p w14:paraId="55D6F83F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gridSpan w:val="2"/>
            <w:vAlign w:val="bottom"/>
          </w:tcPr>
          <w:p w14:paraId="32FE7E3A" w14:textId="77777777" w:rsidR="004A1BB9" w:rsidRPr="00C30E8B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683D3BC7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A1BB9" w:rsidRPr="00C30E8B" w14:paraId="0263DDDE" w14:textId="77777777" w:rsidTr="000057A0">
        <w:trPr>
          <w:gridAfter w:val="1"/>
          <w:wAfter w:w="4" w:type="pct"/>
          <w:tblHeader/>
        </w:trPr>
        <w:tc>
          <w:tcPr>
            <w:tcW w:w="1188" w:type="pct"/>
          </w:tcPr>
          <w:p w14:paraId="63FB73A5" w14:textId="30CFF73F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08" w:type="pct"/>
            <w:gridSpan w:val="11"/>
          </w:tcPr>
          <w:p w14:paraId="40907EF9" w14:textId="3F8A7F88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61242" w:rsidRPr="00C30E8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C30E8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1BB9" w:rsidRPr="00C30E8B" w14:paraId="692B5234" w14:textId="77777777" w:rsidTr="000057A0">
        <w:trPr>
          <w:gridAfter w:val="1"/>
          <w:wAfter w:w="4" w:type="pct"/>
          <w:tblHeader/>
        </w:trPr>
        <w:tc>
          <w:tcPr>
            <w:tcW w:w="1188" w:type="pct"/>
          </w:tcPr>
          <w:p w14:paraId="4C434518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C30E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C30E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C30E8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3808" w:type="pct"/>
            <w:gridSpan w:val="11"/>
          </w:tcPr>
          <w:p w14:paraId="4BBE9372" w14:textId="77777777" w:rsidR="004A1BB9" w:rsidRPr="00C30E8B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057A0" w:rsidRPr="006C634C" w14:paraId="41081858" w14:textId="77777777" w:rsidTr="000057A0">
        <w:trPr>
          <w:trHeight w:val="68"/>
        </w:trPr>
        <w:tc>
          <w:tcPr>
            <w:tcW w:w="1188" w:type="pct"/>
          </w:tcPr>
          <w:p w14:paraId="4B723EB6" w14:textId="25A9E6A4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C30E8B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500" w:type="pct"/>
          </w:tcPr>
          <w:p w14:paraId="78DCA0DC" w14:textId="2FDA7853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>18,177</w:t>
            </w:r>
          </w:p>
        </w:tc>
        <w:tc>
          <w:tcPr>
            <w:tcW w:w="149" w:type="pct"/>
          </w:tcPr>
          <w:p w14:paraId="43140278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71AF9AD2" w14:textId="1630E34A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Cs/>
                <w:sz w:val="28"/>
                <w:szCs w:val="28"/>
              </w:rPr>
              <w:t>6,235</w:t>
            </w:r>
          </w:p>
        </w:tc>
        <w:tc>
          <w:tcPr>
            <w:tcW w:w="146" w:type="pct"/>
          </w:tcPr>
          <w:p w14:paraId="78D35356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5E30FD8E" w14:textId="60D8CB9B" w:rsidR="000057A0" w:rsidRPr="00C30E8B" w:rsidRDefault="000057A0" w:rsidP="004955C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9" w:type="pct"/>
          </w:tcPr>
          <w:p w14:paraId="187C1F68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6CCDA50E" w14:textId="3AC21A0A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>18,177</w:t>
            </w:r>
          </w:p>
        </w:tc>
        <w:tc>
          <w:tcPr>
            <w:tcW w:w="149" w:type="pct"/>
          </w:tcPr>
          <w:p w14:paraId="284206D8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080D5095" w14:textId="1A9D5489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Cs/>
                <w:sz w:val="28"/>
                <w:szCs w:val="28"/>
              </w:rPr>
              <w:t>6,235</w:t>
            </w:r>
          </w:p>
        </w:tc>
        <w:tc>
          <w:tcPr>
            <w:tcW w:w="130" w:type="pct"/>
          </w:tcPr>
          <w:p w14:paraId="01D91BE1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gridSpan w:val="2"/>
          </w:tcPr>
          <w:p w14:paraId="010F3F9D" w14:textId="41B24DC9" w:rsidR="000057A0" w:rsidRPr="00C30E8B" w:rsidRDefault="000057A0" w:rsidP="004955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057A0" w:rsidRPr="006C634C" w14:paraId="37551C93" w14:textId="77777777" w:rsidTr="000057A0">
        <w:trPr>
          <w:trHeight w:val="68"/>
        </w:trPr>
        <w:tc>
          <w:tcPr>
            <w:tcW w:w="1188" w:type="pct"/>
          </w:tcPr>
          <w:p w14:paraId="64BBED2A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C30E8B">
              <w:rPr>
                <w:rFonts w:ascii="Angsana New" w:eastAsia="MS Mincho" w:hAnsi="Angsana New" w:hint="cs"/>
                <w:sz w:val="28"/>
                <w:szCs w:val="28"/>
                <w:cs/>
              </w:rPr>
              <w:t>บำรุงรักษา</w:t>
            </w:r>
          </w:p>
          <w:p w14:paraId="5486D4AA" w14:textId="361DA8A1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C30E8B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500" w:type="pct"/>
          </w:tcPr>
          <w:p w14:paraId="2C79DEC5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9526D" w14:textId="7DEE6583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>52,511</w:t>
            </w:r>
          </w:p>
        </w:tc>
        <w:tc>
          <w:tcPr>
            <w:tcW w:w="149" w:type="pct"/>
          </w:tcPr>
          <w:p w14:paraId="3BFC032E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48A0AA6E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2BE8C" w14:textId="7A922EBB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>41,604</w:t>
            </w:r>
          </w:p>
        </w:tc>
        <w:tc>
          <w:tcPr>
            <w:tcW w:w="146" w:type="pct"/>
          </w:tcPr>
          <w:p w14:paraId="4024DB99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3478EE70" w14:textId="77777777" w:rsidR="000057A0" w:rsidRPr="00C30E8B" w:rsidRDefault="000057A0" w:rsidP="004955C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1095525" w14:textId="7413BE50" w:rsidR="000057A0" w:rsidRPr="00C30E8B" w:rsidRDefault="000057A0" w:rsidP="004955C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9" w:type="pct"/>
          </w:tcPr>
          <w:p w14:paraId="3E14611B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4517024A" w14:textId="77777777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EDE1B88" w14:textId="6B2FD07B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Cs/>
                <w:sz w:val="28"/>
                <w:szCs w:val="28"/>
              </w:rPr>
              <w:t>27,515</w:t>
            </w:r>
          </w:p>
        </w:tc>
        <w:tc>
          <w:tcPr>
            <w:tcW w:w="149" w:type="pct"/>
          </w:tcPr>
          <w:p w14:paraId="19D2F844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3C4CD2A0" w14:textId="77777777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8B0399" w14:textId="531309AC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>23,352</w:t>
            </w:r>
          </w:p>
        </w:tc>
        <w:tc>
          <w:tcPr>
            <w:tcW w:w="130" w:type="pct"/>
          </w:tcPr>
          <w:p w14:paraId="6915D594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gridSpan w:val="2"/>
          </w:tcPr>
          <w:p w14:paraId="66624DE3" w14:textId="77777777" w:rsidR="000057A0" w:rsidRPr="00C30E8B" w:rsidRDefault="000057A0" w:rsidP="004955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AF762C" w14:textId="2C702C5A" w:rsidR="000057A0" w:rsidRPr="00C30E8B" w:rsidRDefault="000057A0" w:rsidP="004955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057A0" w:rsidRPr="006C634C" w14:paraId="560A70FE" w14:textId="77777777" w:rsidTr="000057A0">
        <w:trPr>
          <w:trHeight w:val="68"/>
        </w:trPr>
        <w:tc>
          <w:tcPr>
            <w:tcW w:w="1188" w:type="pct"/>
          </w:tcPr>
          <w:p w14:paraId="4B71FC42" w14:textId="24DA9AED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30E8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500" w:type="pct"/>
          </w:tcPr>
          <w:p w14:paraId="6EE7550D" w14:textId="73C23205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149" w:type="pct"/>
          </w:tcPr>
          <w:p w14:paraId="3BB6D533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</w:tcPr>
          <w:p w14:paraId="701DDA91" w14:textId="7187C434" w:rsidR="000057A0" w:rsidRPr="00C30E8B" w:rsidRDefault="000057A0" w:rsidP="004955C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6" w:type="pct"/>
          </w:tcPr>
          <w:p w14:paraId="4456F319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56B8DAD3" w14:textId="79904C90" w:rsidR="000057A0" w:rsidRPr="00C30E8B" w:rsidRDefault="000057A0" w:rsidP="004955C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9" w:type="pct"/>
          </w:tcPr>
          <w:p w14:paraId="0CAFBB34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</w:tcPr>
          <w:p w14:paraId="4CAD789B" w14:textId="5D94F6CF" w:rsidR="000057A0" w:rsidRPr="00C30E8B" w:rsidRDefault="000057A0" w:rsidP="004955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9" w:type="pct"/>
          </w:tcPr>
          <w:p w14:paraId="35F8AD6C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" w:type="pct"/>
          </w:tcPr>
          <w:p w14:paraId="2021DD48" w14:textId="77352F97" w:rsidR="000057A0" w:rsidRPr="00C30E8B" w:rsidRDefault="000057A0" w:rsidP="004955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0" w:type="pct"/>
          </w:tcPr>
          <w:p w14:paraId="4E32CCDA" w14:textId="77777777" w:rsidR="000057A0" w:rsidRPr="00C30E8B" w:rsidRDefault="000057A0" w:rsidP="004955CE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gridSpan w:val="2"/>
          </w:tcPr>
          <w:p w14:paraId="0DE99BCB" w14:textId="53C3DA1D" w:rsidR="000057A0" w:rsidRPr="00C30E8B" w:rsidRDefault="000057A0" w:rsidP="004955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057A0" w:rsidRPr="00394109" w14:paraId="5BB2CCFE" w14:textId="77777777" w:rsidTr="000057A0">
        <w:tc>
          <w:tcPr>
            <w:tcW w:w="1188" w:type="pct"/>
          </w:tcPr>
          <w:p w14:paraId="476858CD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00" w:type="pct"/>
            <w:tcBorders>
              <w:top w:val="single" w:sz="4" w:space="0" w:color="auto"/>
              <w:bottom w:val="double" w:sz="4" w:space="0" w:color="auto"/>
            </w:tcBorders>
          </w:tcPr>
          <w:p w14:paraId="092383B9" w14:textId="7CB801EF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71,909</w:t>
            </w:r>
          </w:p>
        </w:tc>
        <w:tc>
          <w:tcPr>
            <w:tcW w:w="149" w:type="pct"/>
          </w:tcPr>
          <w:p w14:paraId="3280FC1E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1954CF50" w14:textId="534EDE59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47,839</w:t>
            </w:r>
          </w:p>
        </w:tc>
        <w:tc>
          <w:tcPr>
            <w:tcW w:w="146" w:type="pct"/>
          </w:tcPr>
          <w:p w14:paraId="65A1DD51" w14:textId="77777777" w:rsidR="000057A0" w:rsidRPr="00C30E8B" w:rsidRDefault="000057A0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0DB4618B" w14:textId="432D7672" w:rsidR="000057A0" w:rsidRPr="00C30E8B" w:rsidRDefault="000057A0" w:rsidP="004955C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9" w:type="pct"/>
          </w:tcPr>
          <w:p w14:paraId="5C0EC14D" w14:textId="77777777" w:rsidR="000057A0" w:rsidRPr="00C30E8B" w:rsidRDefault="000057A0" w:rsidP="004955C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bottom w:val="double" w:sz="4" w:space="0" w:color="auto"/>
            </w:tcBorders>
          </w:tcPr>
          <w:p w14:paraId="3D1A7C77" w14:textId="483D130E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45,692</w:t>
            </w:r>
          </w:p>
        </w:tc>
        <w:tc>
          <w:tcPr>
            <w:tcW w:w="149" w:type="pct"/>
          </w:tcPr>
          <w:p w14:paraId="3C25C4BC" w14:textId="77777777" w:rsidR="000057A0" w:rsidRPr="00C30E8B" w:rsidRDefault="000057A0" w:rsidP="004955C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14:paraId="0FF94288" w14:textId="35D9BECA" w:rsidR="000057A0" w:rsidRPr="00C30E8B" w:rsidRDefault="000057A0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29,587</w:t>
            </w:r>
          </w:p>
        </w:tc>
        <w:tc>
          <w:tcPr>
            <w:tcW w:w="130" w:type="pct"/>
          </w:tcPr>
          <w:p w14:paraId="687A13E6" w14:textId="77777777" w:rsidR="000057A0" w:rsidRPr="00C30E8B" w:rsidRDefault="000057A0" w:rsidP="004955CE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51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E5A5D1C" w14:textId="6E412A7A" w:rsidR="000057A0" w:rsidRPr="00C30E8B" w:rsidRDefault="000057A0" w:rsidP="004955CE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30E8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56F1399" w14:textId="77777777" w:rsidR="004A1BB9" w:rsidRPr="00394109" w:rsidRDefault="004A1BB9" w:rsidP="004955CE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14FC0EE" w14:textId="1472DA4D" w:rsidR="004A1BB9" w:rsidRPr="00394109" w:rsidRDefault="004A1BB9" w:rsidP="004955CE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2BA9371D" w14:textId="77777777" w:rsidR="004A1BB9" w:rsidRPr="00394109" w:rsidRDefault="004A1BB9" w:rsidP="004955C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8BFB9E" w14:textId="2E25A2C2" w:rsidR="004A1BB9" w:rsidRPr="00394109" w:rsidRDefault="004A1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394109">
        <w:rPr>
          <w:rFonts w:asciiTheme="majorBidi" w:hAnsiTheme="majorBidi" w:cstheme="majorBidi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94109">
        <w:rPr>
          <w:rFonts w:asciiTheme="majorBidi" w:hAnsiTheme="majorBidi" w:cstheme="majorBidi"/>
          <w:sz w:val="28"/>
          <w:szCs w:val="28"/>
        </w:rPr>
        <w:t xml:space="preserve">31 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94109">
        <w:rPr>
          <w:rFonts w:asciiTheme="majorBidi" w:hAnsiTheme="majorBidi" w:cstheme="majorBidi"/>
          <w:sz w:val="28"/>
          <w:szCs w:val="28"/>
        </w:rPr>
        <w:t>2562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Pr="00394109">
        <w:rPr>
          <w:rFonts w:asciiTheme="majorBidi" w:hAnsiTheme="majorBidi" w:cstheme="majorBidi"/>
          <w:sz w:val="28"/>
          <w:szCs w:val="28"/>
        </w:rPr>
        <w:t xml:space="preserve"> </w:t>
      </w:r>
    </w:p>
    <w:p w14:paraId="5EF460D7" w14:textId="03F3F4AA" w:rsidR="004A1BB9" w:rsidRPr="00394109" w:rsidRDefault="004A1BB9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0FDD55B" w14:textId="60726CEC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20C989FB" w14:textId="5CB20219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4075A0A" w14:textId="34EFFD79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75DBE17F" w14:textId="01440A69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2A4FFCF1" w14:textId="25018FEE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47FB66D1" w14:textId="4E2CCB7F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27879A62" w14:textId="55691EA3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3CC94854" w14:textId="2C5A16AF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1724F372" w14:textId="6AA211A3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668B8882" w14:textId="77777777" w:rsidR="00261242" w:rsidRPr="00394109" w:rsidRDefault="00261242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bookmarkEnd w:id="10"/>
    <w:p w14:paraId="76458076" w14:textId="4F6B6203" w:rsidR="00942AAC" w:rsidRPr="00394109" w:rsidRDefault="00C677F5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b w:val="0"/>
          <w:bCs w:val="0"/>
          <w:sz w:val="28"/>
          <w:szCs w:val="28"/>
        </w:rPr>
      </w:pPr>
      <w:r w:rsidRPr="00394109">
        <w:rPr>
          <w:rFonts w:asciiTheme="majorBidi" w:eastAsia="MS Mincho" w:hAnsiTheme="majorBidi" w:cstheme="majorBidi"/>
          <w:sz w:val="28"/>
          <w:szCs w:val="28"/>
          <w:lang w:val="en-US"/>
        </w:rPr>
        <w:lastRenderedPageBreak/>
        <w:t>2</w:t>
      </w:r>
      <w:r w:rsidR="007539FE" w:rsidRPr="00394109">
        <w:rPr>
          <w:rFonts w:asciiTheme="majorBidi" w:eastAsia="MS Mincho" w:hAnsiTheme="majorBidi" w:cstheme="majorBidi"/>
          <w:sz w:val="28"/>
          <w:szCs w:val="28"/>
          <w:lang w:val="en-US"/>
        </w:rPr>
        <w:t>0</w:t>
      </w:r>
      <w:r w:rsidR="003F66C1" w:rsidRPr="00394109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394109">
        <w:rPr>
          <w:rFonts w:ascii="Angsana New" w:eastAsia="MS Mincho" w:hAnsi="Angsana New"/>
          <w:sz w:val="28"/>
          <w:szCs w:val="28"/>
          <w:cs/>
          <w:lang w:val="en-US"/>
        </w:rPr>
        <w:t>ค่าใช้จ่ายผลประโยชน์</w:t>
      </w:r>
      <w:r w:rsidR="00351B2B" w:rsidRPr="00394109">
        <w:rPr>
          <w:rFonts w:ascii="Angsana New" w:eastAsia="MS Mincho" w:hAnsi="Angsana New"/>
          <w:sz w:val="28"/>
          <w:szCs w:val="28"/>
          <w:cs/>
          <w:lang w:val="en-US"/>
        </w:rPr>
        <w:t>ของ</w:t>
      </w:r>
      <w:r w:rsidR="00942AAC" w:rsidRPr="00394109">
        <w:rPr>
          <w:rFonts w:ascii="Angsana New" w:eastAsia="MS Mincho" w:hAnsi="Angsana New"/>
          <w:sz w:val="28"/>
          <w:szCs w:val="28"/>
          <w:cs/>
          <w:lang w:val="en-US"/>
        </w:rPr>
        <w:t>พนักงาน</w:t>
      </w:r>
    </w:p>
    <w:p w14:paraId="635E3224" w14:textId="77777777" w:rsidR="00E07E67" w:rsidRPr="00394109" w:rsidRDefault="00E07E67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E07E67" w:rsidRPr="00394109" w14:paraId="68F10755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2FB671E9" w14:textId="77777777" w:rsidR="00E07E67" w:rsidRPr="00394109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53CC187" w14:textId="77777777" w:rsidR="00E07E67" w:rsidRPr="00394109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6D90F45" w14:textId="77777777" w:rsidR="00E07E67" w:rsidRPr="00394109" w:rsidRDefault="00E07E67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2B7885" w14:textId="77777777" w:rsidR="00E07E67" w:rsidRPr="00394109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EBB77D6" w14:textId="77777777" w:rsidR="00E07E67" w:rsidRPr="00394109" w:rsidRDefault="00E07E67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07E67" w:rsidRPr="00394109" w14:paraId="79E200CE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01B349BC" w14:textId="77777777" w:rsidR="00E07E67" w:rsidRPr="00394109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205C74" w14:textId="77777777" w:rsidR="00E07E67" w:rsidRPr="00394109" w:rsidRDefault="00E07E67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87BFF6" w14:textId="77777777" w:rsidR="00E07E67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1CDC077A" w14:textId="77777777" w:rsidR="00E07E67" w:rsidRPr="00394109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0179542" w14:textId="77777777" w:rsidR="00E07E67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63C5D8D2" w14:textId="77777777" w:rsidR="00E07E67" w:rsidRPr="00394109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1BD3F2" w14:textId="77777777" w:rsidR="00E07E67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E9EB4B9" w14:textId="77777777" w:rsidR="00E07E67" w:rsidRPr="00394109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87CD76" w14:textId="77777777" w:rsidR="00E07E67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</w:tr>
      <w:tr w:rsidR="00B11A98" w:rsidRPr="00394109" w14:paraId="26AD21B1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6E45CFFA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488E74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8DA986" w14:textId="77777777" w:rsidR="00B11A98" w:rsidRPr="00394109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6756" w:rsidRPr="00394109" w14:paraId="7A0C96AD" w14:textId="77777777" w:rsidTr="00C12FE4">
        <w:tc>
          <w:tcPr>
            <w:tcW w:w="3960" w:type="dxa"/>
            <w:shd w:val="clear" w:color="auto" w:fill="auto"/>
          </w:tcPr>
          <w:p w14:paraId="5AF25CFD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ค่าล่วงเวลาและโบนัส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E64003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326E5D" w14:textId="77777777" w:rsidR="00156756" w:rsidRPr="00394109" w:rsidRDefault="0018468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196,744</w:t>
            </w:r>
          </w:p>
        </w:tc>
        <w:tc>
          <w:tcPr>
            <w:tcW w:w="262" w:type="dxa"/>
            <w:shd w:val="clear" w:color="auto" w:fill="auto"/>
          </w:tcPr>
          <w:p w14:paraId="63C08CE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CEA265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142,215</w:t>
            </w:r>
          </w:p>
        </w:tc>
        <w:tc>
          <w:tcPr>
            <w:tcW w:w="262" w:type="dxa"/>
            <w:shd w:val="clear" w:color="auto" w:fill="auto"/>
          </w:tcPr>
          <w:p w14:paraId="6DCE3085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A2858D4" w14:textId="77777777" w:rsidR="00156756" w:rsidRPr="00394109" w:rsidRDefault="00EB05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55,584</w:t>
            </w:r>
          </w:p>
        </w:tc>
        <w:tc>
          <w:tcPr>
            <w:tcW w:w="270" w:type="dxa"/>
            <w:shd w:val="clear" w:color="auto" w:fill="auto"/>
          </w:tcPr>
          <w:p w14:paraId="18E46FE5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A5647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54,111</w:t>
            </w:r>
          </w:p>
        </w:tc>
      </w:tr>
      <w:tr w:rsidR="00156756" w:rsidRPr="00394109" w14:paraId="1DE04B6A" w14:textId="77777777" w:rsidTr="00C12FE4">
        <w:tc>
          <w:tcPr>
            <w:tcW w:w="3960" w:type="dxa"/>
            <w:shd w:val="clear" w:color="auto" w:fill="auto"/>
          </w:tcPr>
          <w:p w14:paraId="4FFD5C70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5D01C9D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E68A66" w14:textId="77777777" w:rsidR="00156756" w:rsidRPr="00394109" w:rsidRDefault="00EB05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13,182</w:t>
            </w:r>
          </w:p>
        </w:tc>
        <w:tc>
          <w:tcPr>
            <w:tcW w:w="262" w:type="dxa"/>
            <w:shd w:val="clear" w:color="auto" w:fill="auto"/>
          </w:tcPr>
          <w:p w14:paraId="3658635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E6E25B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12,994</w:t>
            </w:r>
          </w:p>
        </w:tc>
        <w:tc>
          <w:tcPr>
            <w:tcW w:w="262" w:type="dxa"/>
            <w:shd w:val="clear" w:color="auto" w:fill="auto"/>
          </w:tcPr>
          <w:p w14:paraId="6F86A548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7FAE79" w14:textId="77777777" w:rsidR="00156756" w:rsidRPr="00394109" w:rsidRDefault="00EB05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6,735</w:t>
            </w:r>
          </w:p>
        </w:tc>
        <w:tc>
          <w:tcPr>
            <w:tcW w:w="270" w:type="dxa"/>
            <w:shd w:val="clear" w:color="auto" w:fill="auto"/>
          </w:tcPr>
          <w:p w14:paraId="0C55206B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C94EC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7,219</w:t>
            </w:r>
          </w:p>
        </w:tc>
      </w:tr>
      <w:tr w:rsidR="00156756" w:rsidRPr="00394109" w14:paraId="159DB4F1" w14:textId="77777777" w:rsidTr="00C12FE4">
        <w:tc>
          <w:tcPr>
            <w:tcW w:w="3960" w:type="dxa"/>
            <w:shd w:val="clear" w:color="auto" w:fill="auto"/>
          </w:tcPr>
          <w:p w14:paraId="40B9E58B" w14:textId="77777777" w:rsidR="00156756" w:rsidRPr="00394109" w:rsidRDefault="00156756" w:rsidP="004955CE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6A7DCA3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C83C91" w14:textId="5476FA35" w:rsidR="00156756" w:rsidRPr="00394109" w:rsidRDefault="00CA43B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7,4</w:t>
            </w:r>
            <w:r w:rsidR="0041425C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62" w:type="dxa"/>
            <w:shd w:val="clear" w:color="auto" w:fill="auto"/>
          </w:tcPr>
          <w:p w14:paraId="7CC8815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31680FB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4,055</w:t>
            </w:r>
          </w:p>
        </w:tc>
        <w:tc>
          <w:tcPr>
            <w:tcW w:w="262" w:type="dxa"/>
            <w:shd w:val="clear" w:color="auto" w:fill="auto"/>
          </w:tcPr>
          <w:p w14:paraId="015EF4A1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2DB76FE" w14:textId="77777777" w:rsidR="00156756" w:rsidRPr="00394109" w:rsidRDefault="00EB05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4,181</w:t>
            </w:r>
          </w:p>
        </w:tc>
        <w:tc>
          <w:tcPr>
            <w:tcW w:w="270" w:type="dxa"/>
            <w:shd w:val="clear" w:color="auto" w:fill="auto"/>
          </w:tcPr>
          <w:p w14:paraId="2870B216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6CC3B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2,016</w:t>
            </w:r>
          </w:p>
        </w:tc>
      </w:tr>
      <w:tr w:rsidR="00156756" w:rsidRPr="00394109" w14:paraId="1F1CBD9E" w14:textId="77777777" w:rsidTr="00C12FE4">
        <w:tc>
          <w:tcPr>
            <w:tcW w:w="3960" w:type="dxa"/>
            <w:shd w:val="clear" w:color="auto" w:fill="auto"/>
          </w:tcPr>
          <w:p w14:paraId="5E332EC5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C961A03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70D089" w14:textId="77777777" w:rsidR="00156756" w:rsidRPr="00394109" w:rsidRDefault="00EB05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4,125</w:t>
            </w:r>
          </w:p>
        </w:tc>
        <w:tc>
          <w:tcPr>
            <w:tcW w:w="262" w:type="dxa"/>
            <w:shd w:val="clear" w:color="auto" w:fill="auto"/>
          </w:tcPr>
          <w:p w14:paraId="63FD03E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C8B1FC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2,380</w:t>
            </w:r>
          </w:p>
        </w:tc>
        <w:tc>
          <w:tcPr>
            <w:tcW w:w="262" w:type="dxa"/>
            <w:shd w:val="clear" w:color="auto" w:fill="auto"/>
          </w:tcPr>
          <w:p w14:paraId="004F59AF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304532" w14:textId="77777777" w:rsidR="00156756" w:rsidRPr="00394109" w:rsidRDefault="00EB05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1,164</w:t>
            </w:r>
          </w:p>
        </w:tc>
        <w:tc>
          <w:tcPr>
            <w:tcW w:w="270" w:type="dxa"/>
            <w:shd w:val="clear" w:color="auto" w:fill="auto"/>
          </w:tcPr>
          <w:p w14:paraId="79DB78F6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BC6FDF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1,038</w:t>
            </w:r>
          </w:p>
        </w:tc>
      </w:tr>
      <w:tr w:rsidR="00156756" w:rsidRPr="00394109" w14:paraId="1A856032" w14:textId="77777777" w:rsidTr="00C12FE4">
        <w:tc>
          <w:tcPr>
            <w:tcW w:w="3960" w:type="dxa"/>
            <w:shd w:val="clear" w:color="auto" w:fill="auto"/>
          </w:tcPr>
          <w:p w14:paraId="2CA316C3" w14:textId="77777777" w:rsidR="00156756" w:rsidRPr="00394109" w:rsidRDefault="00156756" w:rsidP="004955CE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AD11CE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90D2F2" w14:textId="6D9AA580" w:rsidR="00156756" w:rsidRPr="00394109" w:rsidRDefault="00CA43B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13,1</w:t>
            </w:r>
            <w:r w:rsidR="00AE1F90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62" w:type="dxa"/>
            <w:shd w:val="clear" w:color="auto" w:fill="auto"/>
          </w:tcPr>
          <w:p w14:paraId="6FF94FD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79320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13,279</w:t>
            </w:r>
          </w:p>
        </w:tc>
        <w:tc>
          <w:tcPr>
            <w:tcW w:w="262" w:type="dxa"/>
            <w:shd w:val="clear" w:color="auto" w:fill="auto"/>
          </w:tcPr>
          <w:p w14:paraId="26818D5D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18F98F" w14:textId="77777777" w:rsidR="00156756" w:rsidRPr="00394109" w:rsidRDefault="00EB05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3,348</w:t>
            </w:r>
          </w:p>
        </w:tc>
        <w:tc>
          <w:tcPr>
            <w:tcW w:w="270" w:type="dxa"/>
            <w:shd w:val="clear" w:color="auto" w:fill="auto"/>
          </w:tcPr>
          <w:p w14:paraId="002AB573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7FAFB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3,660</w:t>
            </w:r>
          </w:p>
        </w:tc>
      </w:tr>
      <w:tr w:rsidR="00156756" w:rsidRPr="00394109" w14:paraId="1620C3BD" w14:textId="77777777" w:rsidTr="00C12FE4">
        <w:tc>
          <w:tcPr>
            <w:tcW w:w="3960" w:type="dxa"/>
            <w:shd w:val="clear" w:color="auto" w:fill="auto"/>
          </w:tcPr>
          <w:p w14:paraId="09C8160D" w14:textId="77777777" w:rsidR="00156756" w:rsidRPr="00394109" w:rsidRDefault="00156756" w:rsidP="004955C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C02AC24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2BC7D" w14:textId="77777777" w:rsidR="00156756" w:rsidRPr="00394109" w:rsidRDefault="0077263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18468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184687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62" w:type="dxa"/>
            <w:shd w:val="clear" w:color="auto" w:fill="auto"/>
          </w:tcPr>
          <w:p w14:paraId="3155F85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47E2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174,923</w:t>
            </w:r>
          </w:p>
        </w:tc>
        <w:tc>
          <w:tcPr>
            <w:tcW w:w="262" w:type="dxa"/>
            <w:shd w:val="clear" w:color="auto" w:fill="auto"/>
          </w:tcPr>
          <w:p w14:paraId="7508EE51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B8A31" w14:textId="77777777" w:rsidR="00156756" w:rsidRPr="00394109" w:rsidRDefault="001A296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71,012</w:t>
            </w:r>
          </w:p>
        </w:tc>
        <w:tc>
          <w:tcPr>
            <w:tcW w:w="270" w:type="dxa"/>
            <w:shd w:val="clear" w:color="auto" w:fill="auto"/>
          </w:tcPr>
          <w:p w14:paraId="39E161E0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4B3C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68,044</w:t>
            </w:r>
          </w:p>
        </w:tc>
      </w:tr>
    </w:tbl>
    <w:p w14:paraId="0F8C9CF1" w14:textId="5E255BDD" w:rsidR="004A1BB9" w:rsidRPr="00394109" w:rsidRDefault="00942AAC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  <w:r w:rsidRPr="00394109">
        <w:rPr>
          <w:rFonts w:ascii="Angsana New" w:hAnsi="Angsana New"/>
          <w:i/>
          <w:iCs/>
          <w:sz w:val="28"/>
          <w:szCs w:val="28"/>
        </w:rPr>
        <w:tab/>
      </w:r>
    </w:p>
    <w:p w14:paraId="1F1CBBE7" w14:textId="206D8A97" w:rsidR="00571844" w:rsidRPr="00394109" w:rsidRDefault="004A1BB9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/>
          <w:i/>
          <w:iCs/>
          <w:sz w:val="28"/>
          <w:szCs w:val="28"/>
        </w:rPr>
        <w:tab/>
      </w:r>
      <w:r w:rsidR="00571844" w:rsidRPr="00394109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2C61536E" w14:textId="77777777" w:rsidR="00571844" w:rsidRPr="00394109" w:rsidRDefault="00571844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CCA6A85" w14:textId="77777777" w:rsidR="00571844" w:rsidRPr="00394109" w:rsidRDefault="00571844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/>
          <w:sz w:val="28"/>
          <w:szCs w:val="28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394109">
        <w:rPr>
          <w:rFonts w:ascii="Angsana New" w:hAnsi="Angsana New"/>
          <w:sz w:val="28"/>
          <w:szCs w:val="28"/>
        </w:rPr>
        <w:t>3</w:t>
      </w:r>
      <w:r w:rsidRPr="00394109">
        <w:rPr>
          <w:rFonts w:ascii="Angsana New" w:hAnsi="Angsana New"/>
          <w:sz w:val="28"/>
          <w:szCs w:val="28"/>
          <w:cs/>
        </w:rPr>
        <w:t xml:space="preserve"> ถึงอัตราร้อยละ </w:t>
      </w:r>
      <w:r w:rsidRPr="00394109">
        <w:rPr>
          <w:rFonts w:ascii="Angsana New" w:hAnsi="Angsana New"/>
          <w:sz w:val="28"/>
          <w:szCs w:val="28"/>
        </w:rPr>
        <w:t xml:space="preserve">15 </w:t>
      </w:r>
      <w:r w:rsidRPr="00394109">
        <w:rPr>
          <w:rFonts w:ascii="Angsana New" w:hAnsi="Angsana New"/>
          <w:sz w:val="28"/>
          <w:szCs w:val="28"/>
          <w:cs/>
        </w:rPr>
        <w:t xml:space="preserve">ของเงินเดือนทุกเดือน และกลุ่มบริษัทจ่ายสมทบในอัตราร้อยละ </w:t>
      </w:r>
      <w:r w:rsidRPr="00394109">
        <w:rPr>
          <w:rFonts w:ascii="Angsana New" w:hAnsi="Angsana New"/>
          <w:sz w:val="28"/>
          <w:szCs w:val="28"/>
        </w:rPr>
        <w:t xml:space="preserve">3 </w:t>
      </w:r>
      <w:r w:rsidRPr="00394109">
        <w:rPr>
          <w:rFonts w:ascii="Angsana New" w:hAnsi="Angsana New"/>
          <w:sz w:val="28"/>
          <w:szCs w:val="28"/>
          <w:cs/>
        </w:rPr>
        <w:t xml:space="preserve">ถึงอัตราร้อยละ </w:t>
      </w:r>
      <w:r w:rsidRPr="00394109">
        <w:rPr>
          <w:rFonts w:ascii="Angsana New" w:hAnsi="Angsana New"/>
          <w:sz w:val="28"/>
          <w:szCs w:val="28"/>
        </w:rPr>
        <w:t>5</w:t>
      </w:r>
      <w:r w:rsidRPr="00394109">
        <w:rPr>
          <w:rFonts w:ascii="Angsana New" w:hAnsi="Angsan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C6535B3" w14:textId="77777777" w:rsidR="00357A19" w:rsidRPr="00394109" w:rsidRDefault="00357A19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C9F583" w14:textId="77777777" w:rsidR="00942AAC" w:rsidRPr="00394109" w:rsidRDefault="00C677F5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394109">
        <w:rPr>
          <w:rFonts w:ascii="Angsana New" w:eastAsia="MS Mincho" w:hAnsi="Angsana New"/>
          <w:sz w:val="28"/>
          <w:szCs w:val="28"/>
          <w:lang w:val="en-US"/>
        </w:rPr>
        <w:t>2</w:t>
      </w:r>
      <w:r w:rsidR="007539FE" w:rsidRPr="00394109">
        <w:rPr>
          <w:rFonts w:ascii="Angsana New" w:eastAsia="MS Mincho" w:hAnsi="Angsana New"/>
          <w:sz w:val="28"/>
          <w:szCs w:val="28"/>
          <w:lang w:val="en-US"/>
        </w:rPr>
        <w:t>1</w:t>
      </w:r>
      <w:r w:rsidR="003F66C1" w:rsidRPr="00394109">
        <w:rPr>
          <w:rFonts w:ascii="Angsana New" w:eastAsia="MS Mincho" w:hAnsi="Angsana New"/>
          <w:sz w:val="28"/>
          <w:szCs w:val="28"/>
          <w:lang w:val="en-US"/>
        </w:rPr>
        <w:tab/>
      </w:r>
      <w:r w:rsidR="00942AAC" w:rsidRPr="00394109">
        <w:rPr>
          <w:rFonts w:ascii="Angsana New" w:eastAsia="MS Mincho" w:hAnsi="Angsana New"/>
          <w:sz w:val="28"/>
          <w:szCs w:val="28"/>
          <w:cs/>
          <w:lang w:val="en-US"/>
        </w:rPr>
        <w:t>ค่าใช้จ่ายตามลักษณะ</w:t>
      </w:r>
    </w:p>
    <w:p w14:paraId="3BDC6234" w14:textId="77777777" w:rsidR="00942AAC" w:rsidRPr="00394109" w:rsidRDefault="00942AAC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394109" w14:paraId="231E1F49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10B046E7" w14:textId="77777777" w:rsidR="00A66FBA" w:rsidRPr="00394109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9CC683" w14:textId="77777777" w:rsidR="00A66FBA" w:rsidRPr="00394109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786B13" w14:textId="77777777" w:rsidR="00A66FBA" w:rsidRPr="00394109" w:rsidRDefault="00A66FB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8B0AFC9" w14:textId="77777777" w:rsidR="00A66FBA" w:rsidRPr="00394109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D54A3D6" w14:textId="77777777" w:rsidR="00A66FBA" w:rsidRPr="00394109" w:rsidRDefault="00A66FB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A66FBA" w:rsidRPr="00394109" w14:paraId="75DDDF95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55A3057D" w14:textId="77777777" w:rsidR="00A66FBA" w:rsidRPr="00394109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1681AC" w14:textId="77777777" w:rsidR="00A66FBA" w:rsidRPr="00394109" w:rsidRDefault="00A66FB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7C798796" w14:textId="77777777" w:rsidR="00A66FB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5D53791B" w14:textId="77777777" w:rsidR="00A66FBA" w:rsidRPr="00394109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59E523" w14:textId="77777777" w:rsidR="00A66FB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14:paraId="21B851E0" w14:textId="77777777" w:rsidR="00A66FBA" w:rsidRPr="00394109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29AFE7" w14:textId="77777777" w:rsidR="00A66FB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54E0D3B" w14:textId="77777777" w:rsidR="00A66FBA" w:rsidRPr="00394109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5E61E2" w14:textId="77777777" w:rsidR="00A66FBA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</w:rPr>
              <w:t>2561</w:t>
            </w:r>
          </w:p>
        </w:tc>
      </w:tr>
      <w:tr w:rsidR="00B11A98" w:rsidRPr="00394109" w14:paraId="63ECE42D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5BD75814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AE854" w14:textId="77777777" w:rsidR="00B11A98" w:rsidRPr="00394109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8FE265" w14:textId="77777777" w:rsidR="00B11A98" w:rsidRPr="00394109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56756" w:rsidRPr="00394109" w14:paraId="173AFC7E" w14:textId="77777777" w:rsidTr="00C12FE4">
        <w:tc>
          <w:tcPr>
            <w:tcW w:w="3240" w:type="dxa"/>
            <w:shd w:val="clear" w:color="auto" w:fill="auto"/>
          </w:tcPr>
          <w:p w14:paraId="11FA87FD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สินค้าสำเร็จรูป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33FAF21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E63FF" w14:textId="1F570562" w:rsidR="00156756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</w:t>
            </w:r>
            <w:r w:rsidR="00AE1F90" w:rsidRPr="00394109">
              <w:rPr>
                <w:rFonts w:ascii="Angsana New" w:hAnsi="Angsana New"/>
                <w:sz w:val="28"/>
                <w:szCs w:val="28"/>
              </w:rPr>
              <w:t>2,306</w:t>
            </w:r>
          </w:p>
        </w:tc>
        <w:tc>
          <w:tcPr>
            <w:tcW w:w="262" w:type="dxa"/>
            <w:shd w:val="clear" w:color="auto" w:fill="auto"/>
          </w:tcPr>
          <w:p w14:paraId="07BF13C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660FC8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5,886</w:t>
            </w:r>
          </w:p>
        </w:tc>
        <w:tc>
          <w:tcPr>
            <w:tcW w:w="262" w:type="dxa"/>
            <w:shd w:val="clear" w:color="auto" w:fill="auto"/>
          </w:tcPr>
          <w:p w14:paraId="0E7853BC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31123D" w14:textId="529EF6F4" w:rsidR="00156756" w:rsidRPr="00394109" w:rsidRDefault="00E645C8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(2,</w:t>
            </w:r>
            <w:r w:rsidR="00AE1F90" w:rsidRPr="00394109">
              <w:rPr>
                <w:rFonts w:ascii="Angsana New" w:hAnsi="Angsana New"/>
                <w:sz w:val="28"/>
                <w:szCs w:val="28"/>
              </w:rPr>
              <w:t>134</w:t>
            </w:r>
            <w:r w:rsidRPr="00394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9577D1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2559B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24,650</w:t>
            </w:r>
          </w:p>
        </w:tc>
      </w:tr>
      <w:tr w:rsidR="00156756" w:rsidRPr="00394109" w14:paraId="41932922" w14:textId="77777777" w:rsidTr="00C12FE4">
        <w:tc>
          <w:tcPr>
            <w:tcW w:w="3240" w:type="dxa"/>
            <w:shd w:val="clear" w:color="auto" w:fill="auto"/>
          </w:tcPr>
          <w:p w14:paraId="4CF537CD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6A9EFE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73626936" w14:textId="554326C7" w:rsidR="00156756" w:rsidRPr="00394109" w:rsidRDefault="00AE1F90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972,484</w:t>
            </w:r>
          </w:p>
        </w:tc>
        <w:tc>
          <w:tcPr>
            <w:tcW w:w="262" w:type="dxa"/>
            <w:shd w:val="clear" w:color="auto" w:fill="auto"/>
          </w:tcPr>
          <w:p w14:paraId="216B2F0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7F82DD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1,156,932</w:t>
            </w:r>
          </w:p>
        </w:tc>
        <w:tc>
          <w:tcPr>
            <w:tcW w:w="262" w:type="dxa"/>
            <w:shd w:val="clear" w:color="auto" w:fill="auto"/>
          </w:tcPr>
          <w:p w14:paraId="77031BBE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4C4048" w14:textId="3A9406ED" w:rsidR="00156756" w:rsidRPr="00394109" w:rsidRDefault="00E645C8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599,3</w:t>
            </w:r>
            <w:r w:rsidR="00AE1F90" w:rsidRPr="00394109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14:paraId="014AF888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2D1BE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950,444</w:t>
            </w:r>
          </w:p>
        </w:tc>
      </w:tr>
      <w:tr w:rsidR="00156756" w:rsidRPr="00394109" w14:paraId="7F827CE4" w14:textId="77777777" w:rsidTr="00C12FE4">
        <w:tc>
          <w:tcPr>
            <w:tcW w:w="3240" w:type="dxa"/>
            <w:shd w:val="clear" w:color="auto" w:fill="auto"/>
          </w:tcPr>
          <w:p w14:paraId="459DCAA4" w14:textId="77777777" w:rsidR="00156756" w:rsidRPr="00394109" w:rsidRDefault="00156756" w:rsidP="004955CE">
            <w:pPr>
              <w:ind w:left="162" w:hanging="162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39410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ต้นทุนบริการจ่าย</w:t>
            </w:r>
          </w:p>
          <w:p w14:paraId="5173CA19" w14:textId="77777777" w:rsidR="00156756" w:rsidRPr="00394109" w:rsidRDefault="00156756" w:rsidP="004955CE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eastAsia="zh-CN"/>
              </w:rPr>
              <w:t xml:space="preserve">   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1CF6B9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3208A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7682A24A" w14:textId="653AE65F" w:rsidR="00122004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(43,</w:t>
            </w:r>
            <w:r w:rsidR="00AE1F90" w:rsidRPr="00394109">
              <w:rPr>
                <w:rFonts w:ascii="Angsana New" w:hAnsi="Angsana New"/>
                <w:sz w:val="28"/>
                <w:szCs w:val="28"/>
              </w:rPr>
              <w:t>972</w:t>
            </w:r>
            <w:r w:rsidRPr="00394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C98F6D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34300B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1C7EEEBB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(8,625)</w:t>
            </w:r>
          </w:p>
        </w:tc>
        <w:tc>
          <w:tcPr>
            <w:tcW w:w="262" w:type="dxa"/>
            <w:shd w:val="clear" w:color="auto" w:fill="auto"/>
          </w:tcPr>
          <w:p w14:paraId="4C9940A4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E51C313" w14:textId="77777777" w:rsidR="00122004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  <w:p w14:paraId="11B56E2C" w14:textId="1F7D65A8" w:rsidR="00156756" w:rsidRPr="00394109" w:rsidRDefault="00E645C8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(50,</w:t>
            </w:r>
            <w:r w:rsidR="00AE1F90" w:rsidRPr="00394109">
              <w:rPr>
                <w:rFonts w:ascii="Angsana New" w:hAnsi="Angsana New"/>
                <w:sz w:val="28"/>
                <w:szCs w:val="28"/>
              </w:rPr>
              <w:t>639</w:t>
            </w:r>
            <w:r w:rsidRPr="0039410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503F49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98C14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  <w:p w14:paraId="343C11C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(8,625)</w:t>
            </w:r>
          </w:p>
        </w:tc>
      </w:tr>
      <w:tr w:rsidR="00156756" w:rsidRPr="00394109" w14:paraId="26370755" w14:textId="77777777" w:rsidTr="00C12FE4">
        <w:tc>
          <w:tcPr>
            <w:tcW w:w="3240" w:type="dxa"/>
            <w:shd w:val="clear" w:color="auto" w:fill="auto"/>
          </w:tcPr>
          <w:p w14:paraId="4BFE3E39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A5F33C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713F88" w14:textId="0BE79718" w:rsidR="00156756" w:rsidRPr="00394109" w:rsidRDefault="00AE1F90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390,459</w:t>
            </w:r>
          </w:p>
        </w:tc>
        <w:tc>
          <w:tcPr>
            <w:tcW w:w="262" w:type="dxa"/>
            <w:shd w:val="clear" w:color="auto" w:fill="auto"/>
          </w:tcPr>
          <w:p w14:paraId="539F0C4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A6479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321,471</w:t>
            </w:r>
          </w:p>
        </w:tc>
        <w:tc>
          <w:tcPr>
            <w:tcW w:w="262" w:type="dxa"/>
            <w:shd w:val="clear" w:color="auto" w:fill="auto"/>
          </w:tcPr>
          <w:p w14:paraId="61158994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4BDA2B" w14:textId="4E8ECB0C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254,</w:t>
            </w:r>
            <w:r w:rsidR="00AE1F90" w:rsidRPr="00394109"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02FD7094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47FC8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174,113</w:t>
            </w:r>
          </w:p>
        </w:tc>
      </w:tr>
      <w:tr w:rsidR="00156756" w:rsidRPr="00394109" w14:paraId="398EDE7D" w14:textId="77777777" w:rsidTr="00C12FE4">
        <w:tc>
          <w:tcPr>
            <w:tcW w:w="3240" w:type="dxa"/>
            <w:shd w:val="clear" w:color="auto" w:fill="auto"/>
          </w:tcPr>
          <w:p w14:paraId="28211309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E3FADE" w14:textId="09BC67AF" w:rsidR="00156756" w:rsidRPr="00394109" w:rsidRDefault="00CA43B5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90" w:type="dxa"/>
            <w:shd w:val="clear" w:color="auto" w:fill="auto"/>
          </w:tcPr>
          <w:p w14:paraId="201BCBC6" w14:textId="57C678C4" w:rsidR="00156756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23</w:t>
            </w:r>
            <w:r w:rsidR="00072063" w:rsidRPr="00394109">
              <w:rPr>
                <w:rFonts w:ascii="Angsana New" w:hAnsi="Angsana New"/>
                <w:sz w:val="28"/>
                <w:szCs w:val="28"/>
              </w:rPr>
              <w:t>4</w:t>
            </w:r>
            <w:r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072063" w:rsidRPr="00394109">
              <w:rPr>
                <w:rFonts w:ascii="Angsana New" w:hAnsi="Angsana New"/>
                <w:sz w:val="28"/>
                <w:szCs w:val="28"/>
              </w:rPr>
              <w:t>69</w:t>
            </w:r>
            <w:r w:rsidR="00AE1F90" w:rsidRPr="0039410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14:paraId="65653C7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CCF99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174,923</w:t>
            </w:r>
          </w:p>
        </w:tc>
        <w:tc>
          <w:tcPr>
            <w:tcW w:w="262" w:type="dxa"/>
            <w:shd w:val="clear" w:color="auto" w:fill="auto"/>
          </w:tcPr>
          <w:p w14:paraId="0D9012B0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29B517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71,012</w:t>
            </w:r>
          </w:p>
        </w:tc>
        <w:tc>
          <w:tcPr>
            <w:tcW w:w="270" w:type="dxa"/>
            <w:shd w:val="clear" w:color="auto" w:fill="auto"/>
          </w:tcPr>
          <w:p w14:paraId="3A151450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91CB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68,044</w:t>
            </w:r>
          </w:p>
        </w:tc>
      </w:tr>
      <w:tr w:rsidR="00156756" w:rsidRPr="00394109" w14:paraId="7D04CB81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38FA249F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BBEFA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BA6725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9,275</w:t>
            </w:r>
          </w:p>
        </w:tc>
        <w:tc>
          <w:tcPr>
            <w:tcW w:w="262" w:type="dxa"/>
            <w:shd w:val="clear" w:color="auto" w:fill="auto"/>
          </w:tcPr>
          <w:p w14:paraId="6313C6B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BA3C6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8,811</w:t>
            </w:r>
          </w:p>
        </w:tc>
        <w:tc>
          <w:tcPr>
            <w:tcW w:w="262" w:type="dxa"/>
            <w:shd w:val="clear" w:color="auto" w:fill="auto"/>
          </w:tcPr>
          <w:p w14:paraId="6BAB4B66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78730E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4,382</w:t>
            </w:r>
          </w:p>
        </w:tc>
        <w:tc>
          <w:tcPr>
            <w:tcW w:w="270" w:type="dxa"/>
            <w:shd w:val="clear" w:color="auto" w:fill="auto"/>
          </w:tcPr>
          <w:p w14:paraId="18E2A240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7733A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5,665</w:t>
            </w:r>
          </w:p>
        </w:tc>
      </w:tr>
      <w:tr w:rsidR="00261242" w:rsidRPr="00394109" w14:paraId="45C2B8C4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60678137" w14:textId="77777777" w:rsidR="00261242" w:rsidRPr="00394109" w:rsidRDefault="00261242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DD4F364" w14:textId="77777777" w:rsidR="00261242" w:rsidRPr="00394109" w:rsidRDefault="00261242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D8A506A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E3BF3E8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08FFCC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D49F9F8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A07762A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B4CDF48" w14:textId="77777777" w:rsidR="00261242" w:rsidRPr="00394109" w:rsidRDefault="00261242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1EA593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1242" w:rsidRPr="00394109" w14:paraId="5D75DDD0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67C5953D" w14:textId="77777777" w:rsidR="00261242" w:rsidRPr="00394109" w:rsidRDefault="00261242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1FB2286" w14:textId="77777777" w:rsidR="00261242" w:rsidRPr="00394109" w:rsidRDefault="00261242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682E98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9D054BC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4F9021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F592809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A61F09C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585695" w14:textId="77777777" w:rsidR="00261242" w:rsidRPr="00394109" w:rsidRDefault="00261242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9FE57A9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1242" w:rsidRPr="00394109" w14:paraId="51D81483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257035C1" w14:textId="77777777" w:rsidR="00261242" w:rsidRPr="00394109" w:rsidRDefault="00261242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CCAFF3C" w14:textId="77777777" w:rsidR="00261242" w:rsidRPr="00394109" w:rsidRDefault="00261242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2AE7DA1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B168BB7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AFAB9A2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FB040A3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7AC7D5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504692" w14:textId="77777777" w:rsidR="00261242" w:rsidRPr="00394109" w:rsidRDefault="00261242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B02715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1242" w:rsidRPr="00394109" w14:paraId="0DA5C92F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135504CF" w14:textId="77777777" w:rsidR="00261242" w:rsidRPr="00394109" w:rsidRDefault="00261242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FA62E2D" w14:textId="77777777" w:rsidR="00261242" w:rsidRPr="00394109" w:rsidRDefault="00261242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54637EE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1DC9F85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E0870A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BA93652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95974B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D9F83B" w14:textId="77777777" w:rsidR="00261242" w:rsidRPr="00394109" w:rsidRDefault="00261242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14BD0F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756" w:rsidRPr="00394109" w14:paraId="58B1465E" w14:textId="77777777" w:rsidTr="000C3CEE">
        <w:tc>
          <w:tcPr>
            <w:tcW w:w="3240" w:type="dxa"/>
            <w:shd w:val="clear" w:color="auto" w:fill="auto"/>
          </w:tcPr>
          <w:p w14:paraId="3C000528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lastRenderedPageBreak/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7D29B95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12, 14</w:t>
            </w:r>
          </w:p>
        </w:tc>
        <w:tc>
          <w:tcPr>
            <w:tcW w:w="990" w:type="dxa"/>
            <w:shd w:val="clear" w:color="auto" w:fill="auto"/>
          </w:tcPr>
          <w:p w14:paraId="15A78AFC" w14:textId="5F1E21C5" w:rsidR="00156756" w:rsidRPr="00394109" w:rsidRDefault="00122004" w:rsidP="004955C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15,</w:t>
            </w:r>
            <w:r w:rsidR="000C3CEE" w:rsidRPr="00394109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  <w:r w:rsidR="005502C4" w:rsidRPr="00394109">
              <w:rPr>
                <w:rFonts w:ascii="Angsana New" w:hAnsi="Angsana New"/>
                <w:sz w:val="28"/>
                <w:szCs w:val="28"/>
                <w:lang w:bidi="th-TH"/>
              </w:rPr>
              <w:t>96</w:t>
            </w:r>
          </w:p>
        </w:tc>
        <w:tc>
          <w:tcPr>
            <w:tcW w:w="262" w:type="dxa"/>
            <w:shd w:val="clear" w:color="auto" w:fill="auto"/>
          </w:tcPr>
          <w:p w14:paraId="578B8F9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0101D26" w14:textId="77777777" w:rsidR="00156756" w:rsidRPr="00394109" w:rsidRDefault="00156756" w:rsidP="004955C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12,689</w:t>
            </w:r>
          </w:p>
        </w:tc>
        <w:tc>
          <w:tcPr>
            <w:tcW w:w="262" w:type="dxa"/>
            <w:shd w:val="clear" w:color="auto" w:fill="auto"/>
          </w:tcPr>
          <w:p w14:paraId="253B025D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3D66F2B" w14:textId="52034EA3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4,9</w:t>
            </w:r>
            <w:r w:rsidR="00E0503A" w:rsidRPr="00394109">
              <w:rPr>
                <w:rFonts w:ascii="Angsana New" w:hAnsi="Angsana New"/>
                <w:sz w:val="28"/>
                <w:szCs w:val="28"/>
                <w:lang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3473A61B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3B81959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4,927</w:t>
            </w:r>
          </w:p>
        </w:tc>
      </w:tr>
      <w:tr w:rsidR="00156756" w:rsidRPr="00394109" w14:paraId="7B56FDFA" w14:textId="77777777" w:rsidTr="00C12FE4">
        <w:tc>
          <w:tcPr>
            <w:tcW w:w="3240" w:type="dxa"/>
            <w:shd w:val="clear" w:color="auto" w:fill="auto"/>
          </w:tcPr>
          <w:p w14:paraId="23E57897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54FF6AC" w14:textId="56CE6B95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7B6F8B4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9,230</w:t>
            </w:r>
          </w:p>
        </w:tc>
        <w:tc>
          <w:tcPr>
            <w:tcW w:w="262" w:type="dxa"/>
            <w:shd w:val="clear" w:color="auto" w:fill="auto"/>
          </w:tcPr>
          <w:p w14:paraId="216FF18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E917D3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5,003</w:t>
            </w:r>
          </w:p>
        </w:tc>
        <w:tc>
          <w:tcPr>
            <w:tcW w:w="262" w:type="dxa"/>
            <w:shd w:val="clear" w:color="auto" w:fill="auto"/>
          </w:tcPr>
          <w:p w14:paraId="0E7E8C04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7CE3CC9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6,887</w:t>
            </w:r>
          </w:p>
        </w:tc>
        <w:tc>
          <w:tcPr>
            <w:tcW w:w="270" w:type="dxa"/>
            <w:shd w:val="clear" w:color="auto" w:fill="auto"/>
          </w:tcPr>
          <w:p w14:paraId="2DFEC1DD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6002C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4,937</w:t>
            </w:r>
          </w:p>
        </w:tc>
      </w:tr>
      <w:tr w:rsidR="00B77251" w:rsidRPr="00394109" w14:paraId="71CA71FE" w14:textId="77777777" w:rsidTr="00C12FE4">
        <w:tc>
          <w:tcPr>
            <w:tcW w:w="3240" w:type="dxa"/>
            <w:shd w:val="clear" w:color="auto" w:fill="auto"/>
          </w:tcPr>
          <w:p w14:paraId="60682ED7" w14:textId="77777777" w:rsidR="00F37024" w:rsidRPr="00394109" w:rsidRDefault="00E0503A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</w:t>
            </w:r>
            <w:r w:rsidR="00F37024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สำรองในช่วงเวลาที่วัด   </w:t>
            </w:r>
          </w:p>
          <w:p w14:paraId="230CBA2A" w14:textId="0A741A3D" w:rsidR="00B77251" w:rsidRPr="00394109" w:rsidRDefault="00F37024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  มูลค่าของการซื้อธุรกิจ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A4EAB42" w14:textId="77777777" w:rsidR="00B77251" w:rsidRPr="00394109" w:rsidRDefault="00B77251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397C55" w14:textId="77777777" w:rsidR="00B77251" w:rsidRPr="00394109" w:rsidRDefault="00B77251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770CE02F" w14:textId="1EBD26C4" w:rsidR="00F37024" w:rsidRPr="00394109" w:rsidRDefault="00F3702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23,715</w:t>
            </w:r>
          </w:p>
        </w:tc>
        <w:tc>
          <w:tcPr>
            <w:tcW w:w="262" w:type="dxa"/>
            <w:shd w:val="clear" w:color="auto" w:fill="auto"/>
          </w:tcPr>
          <w:p w14:paraId="440169C7" w14:textId="77777777" w:rsidR="00B77251" w:rsidRPr="00394109" w:rsidRDefault="00B77251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4DE849C" w14:textId="77777777" w:rsidR="00F37024" w:rsidRPr="00394109" w:rsidRDefault="00F3702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0543D721" w14:textId="352D45E0" w:rsidR="00B77251" w:rsidRPr="00394109" w:rsidRDefault="00F37024" w:rsidP="004955C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6A0CCAE" w14:textId="77777777" w:rsidR="00B77251" w:rsidRPr="00394109" w:rsidRDefault="00B7725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488E064" w14:textId="77777777" w:rsidR="00F37024" w:rsidRPr="00394109" w:rsidRDefault="00F3702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31D8F1D3" w14:textId="75DE1998" w:rsidR="00B77251" w:rsidRPr="00394109" w:rsidRDefault="00F3702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23,715</w:t>
            </w:r>
          </w:p>
        </w:tc>
        <w:tc>
          <w:tcPr>
            <w:tcW w:w="270" w:type="dxa"/>
            <w:shd w:val="clear" w:color="auto" w:fill="auto"/>
          </w:tcPr>
          <w:p w14:paraId="6AC1F17C" w14:textId="77777777" w:rsidR="00B77251" w:rsidRPr="00394109" w:rsidRDefault="00B77251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48B762" w14:textId="77777777" w:rsidR="00F37024" w:rsidRPr="00394109" w:rsidRDefault="00F3702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  <w:p w14:paraId="2D5A06FA" w14:textId="091002D1" w:rsidR="00B77251" w:rsidRPr="00394109" w:rsidRDefault="00F37024" w:rsidP="004955C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6756" w:rsidRPr="00394109" w14:paraId="1F9801AE" w14:textId="77777777" w:rsidTr="00C12FE4">
        <w:tc>
          <w:tcPr>
            <w:tcW w:w="3240" w:type="dxa"/>
            <w:shd w:val="clear" w:color="auto" w:fill="auto"/>
          </w:tcPr>
          <w:p w14:paraId="535A6BC9" w14:textId="77777777" w:rsidR="00156756" w:rsidRPr="00394109" w:rsidRDefault="00156756" w:rsidP="004955C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อุปกรณ์และค่าบริการ  </w:t>
            </w:r>
          </w:p>
          <w:p w14:paraId="4EE5E38C" w14:textId="77777777" w:rsidR="00156756" w:rsidRPr="00394109" w:rsidRDefault="00156756" w:rsidP="004955C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457506B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4B4FB8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E233288" w14:textId="77777777" w:rsidR="00122004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14,517</w:t>
            </w:r>
          </w:p>
        </w:tc>
        <w:tc>
          <w:tcPr>
            <w:tcW w:w="262" w:type="dxa"/>
            <w:shd w:val="clear" w:color="auto" w:fill="auto"/>
          </w:tcPr>
          <w:p w14:paraId="17564AE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483211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98F4D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13,800</w:t>
            </w:r>
          </w:p>
        </w:tc>
        <w:tc>
          <w:tcPr>
            <w:tcW w:w="262" w:type="dxa"/>
            <w:shd w:val="clear" w:color="auto" w:fill="auto"/>
          </w:tcPr>
          <w:p w14:paraId="27F52675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2D12E4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DE7F543" w14:textId="77777777" w:rsidR="00122004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3,207</w:t>
            </w:r>
          </w:p>
        </w:tc>
        <w:tc>
          <w:tcPr>
            <w:tcW w:w="270" w:type="dxa"/>
            <w:shd w:val="clear" w:color="auto" w:fill="auto"/>
          </w:tcPr>
          <w:p w14:paraId="36B8E508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373EA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86B1881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3,267</w:t>
            </w:r>
          </w:p>
        </w:tc>
      </w:tr>
      <w:tr w:rsidR="00156756" w:rsidRPr="00394109" w14:paraId="1813D4E1" w14:textId="77777777" w:rsidTr="00C12FE4">
        <w:tc>
          <w:tcPr>
            <w:tcW w:w="3240" w:type="dxa"/>
            <w:shd w:val="clear" w:color="auto" w:fill="auto"/>
          </w:tcPr>
          <w:p w14:paraId="25852A82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ค่าฝึกอบรมและสัมมนา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0BC7CD8" w14:textId="11DAD638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A0E261C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8,080</w:t>
            </w:r>
          </w:p>
        </w:tc>
        <w:tc>
          <w:tcPr>
            <w:tcW w:w="262" w:type="dxa"/>
            <w:shd w:val="clear" w:color="auto" w:fill="auto"/>
          </w:tcPr>
          <w:p w14:paraId="6BD8F07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C8EDB6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9,523</w:t>
            </w:r>
          </w:p>
        </w:tc>
        <w:tc>
          <w:tcPr>
            <w:tcW w:w="262" w:type="dxa"/>
            <w:shd w:val="clear" w:color="auto" w:fill="auto"/>
          </w:tcPr>
          <w:p w14:paraId="0F84D3B8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5BAFBB4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6,579</w:t>
            </w:r>
          </w:p>
        </w:tc>
        <w:tc>
          <w:tcPr>
            <w:tcW w:w="270" w:type="dxa"/>
            <w:shd w:val="clear" w:color="auto" w:fill="auto"/>
          </w:tcPr>
          <w:p w14:paraId="21571BA2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CBD76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7,089</w:t>
            </w:r>
          </w:p>
        </w:tc>
      </w:tr>
      <w:tr w:rsidR="00156756" w:rsidRPr="00394109" w14:paraId="0069A024" w14:textId="77777777" w:rsidTr="00C12FE4">
        <w:tc>
          <w:tcPr>
            <w:tcW w:w="3240" w:type="dxa"/>
            <w:shd w:val="clear" w:color="auto" w:fill="auto"/>
          </w:tcPr>
          <w:p w14:paraId="4BDA6745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4B8B05D" w14:textId="5054FEE0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52A1A7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4,170</w:t>
            </w:r>
          </w:p>
        </w:tc>
        <w:tc>
          <w:tcPr>
            <w:tcW w:w="262" w:type="dxa"/>
            <w:shd w:val="clear" w:color="auto" w:fill="auto"/>
          </w:tcPr>
          <w:p w14:paraId="59102A2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C2F0E7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3,655</w:t>
            </w:r>
          </w:p>
        </w:tc>
        <w:tc>
          <w:tcPr>
            <w:tcW w:w="262" w:type="dxa"/>
            <w:shd w:val="clear" w:color="auto" w:fill="auto"/>
          </w:tcPr>
          <w:p w14:paraId="144B9AD8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380043F" w14:textId="7777777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248</w:t>
            </w:r>
          </w:p>
        </w:tc>
        <w:tc>
          <w:tcPr>
            <w:tcW w:w="270" w:type="dxa"/>
            <w:shd w:val="clear" w:color="auto" w:fill="auto"/>
          </w:tcPr>
          <w:p w14:paraId="512FAC11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E8F772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268</w:t>
            </w:r>
          </w:p>
        </w:tc>
      </w:tr>
      <w:tr w:rsidR="00156756" w:rsidRPr="00394109" w14:paraId="087F4B26" w14:textId="77777777" w:rsidTr="00AE1F90">
        <w:tc>
          <w:tcPr>
            <w:tcW w:w="3240" w:type="dxa"/>
            <w:shd w:val="clear" w:color="auto" w:fill="auto"/>
          </w:tcPr>
          <w:p w14:paraId="6F3142BE" w14:textId="77777777" w:rsidR="00156756" w:rsidRPr="00394109" w:rsidRDefault="00156756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FDA5FAC" w14:textId="77777777" w:rsidR="00156756" w:rsidRPr="00394109" w:rsidRDefault="00156756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9519E3" w14:textId="6C4155D8" w:rsidR="00156756" w:rsidRPr="00394109" w:rsidRDefault="00926932" w:rsidP="004955C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31,</w:t>
            </w:r>
            <w:r w:rsidR="00C962C3" w:rsidRPr="00394109">
              <w:rPr>
                <w:rFonts w:ascii="Angsana New" w:hAnsi="Angsana New"/>
                <w:sz w:val="28"/>
                <w:szCs w:val="28"/>
                <w:lang w:bidi="th-TH"/>
              </w:rPr>
              <w:t>356</w:t>
            </w:r>
          </w:p>
        </w:tc>
        <w:tc>
          <w:tcPr>
            <w:tcW w:w="262" w:type="dxa"/>
            <w:shd w:val="clear" w:color="auto" w:fill="auto"/>
          </w:tcPr>
          <w:p w14:paraId="7E0EC91E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84671D2" w14:textId="77777777" w:rsidR="00156756" w:rsidRPr="00394109" w:rsidRDefault="00156756" w:rsidP="004955C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18,490</w:t>
            </w:r>
          </w:p>
        </w:tc>
        <w:tc>
          <w:tcPr>
            <w:tcW w:w="262" w:type="dxa"/>
            <w:shd w:val="clear" w:color="auto" w:fill="auto"/>
          </w:tcPr>
          <w:p w14:paraId="61894ABF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B0569D6" w14:textId="505D1857" w:rsidR="00156756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6,76</w:t>
            </w:r>
            <w:r w:rsidR="00220256" w:rsidRPr="0039410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9BA1886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BA82C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6,215</w:t>
            </w:r>
          </w:p>
        </w:tc>
      </w:tr>
      <w:tr w:rsidR="00156756" w:rsidRPr="00394109" w14:paraId="79030C99" w14:textId="77777777" w:rsidTr="0015040F">
        <w:tc>
          <w:tcPr>
            <w:tcW w:w="3240" w:type="dxa"/>
            <w:shd w:val="clear" w:color="auto" w:fill="auto"/>
          </w:tcPr>
          <w:p w14:paraId="167295E6" w14:textId="0FEDAFF8" w:rsidR="00156756" w:rsidRPr="00394109" w:rsidRDefault="00156756" w:rsidP="004955C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รวมต้นทุนขายและบริการ ต้นทุนใน</w:t>
            </w:r>
            <w:r w:rsidR="00105ACA"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</w:p>
          <w:p w14:paraId="617B62B8" w14:textId="2A9B3F4B" w:rsidR="00156756" w:rsidRPr="00394109" w:rsidRDefault="00105ACA" w:rsidP="004955CE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จัดจำหน่าย และค่าใช้จ่ายใน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การบริหาร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87154B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BA7F5" w14:textId="77777777" w:rsidR="00122004" w:rsidRPr="00394109" w:rsidRDefault="00122004" w:rsidP="004955CE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38672C8F" w14:textId="54F208A2" w:rsidR="00122004" w:rsidRPr="00394109" w:rsidRDefault="00122004" w:rsidP="004955CE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</w:t>
            </w:r>
            <w:r w:rsidR="0022025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</w:t>
            </w:r>
            <w:r w:rsidR="00AE1F90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2025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262" w:type="dxa"/>
            <w:shd w:val="clear" w:color="auto" w:fill="auto"/>
          </w:tcPr>
          <w:p w14:paraId="69253985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A3D7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48472C5" w14:textId="77777777" w:rsidR="00156756" w:rsidRPr="00394109" w:rsidRDefault="00156756" w:rsidP="004955CE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1,722,558</w:t>
            </w:r>
          </w:p>
        </w:tc>
        <w:tc>
          <w:tcPr>
            <w:tcW w:w="262" w:type="dxa"/>
            <w:shd w:val="clear" w:color="auto" w:fill="auto"/>
          </w:tcPr>
          <w:p w14:paraId="3833AB0F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1F1D1" w14:textId="77777777" w:rsidR="00122004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D868884" w14:textId="2E3FCC2C" w:rsidR="00122004" w:rsidRPr="00394109" w:rsidRDefault="00122004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22025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20256"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7D2FDC28" w14:textId="77777777" w:rsidR="00156756" w:rsidRPr="00394109" w:rsidRDefault="00156756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A34E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D8D18F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1,240,994</w:t>
            </w:r>
          </w:p>
        </w:tc>
      </w:tr>
    </w:tbl>
    <w:p w14:paraId="2A9D7CCE" w14:textId="5A37122A" w:rsidR="00E62E83" w:rsidRPr="00394109" w:rsidRDefault="00E62E8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0"/>
          <w:szCs w:val="20"/>
          <w:lang w:eastAsia="x-none"/>
        </w:rPr>
      </w:pPr>
    </w:p>
    <w:p w14:paraId="0233A687" w14:textId="4249F735" w:rsidR="004B5B07" w:rsidRPr="00394109" w:rsidRDefault="009939E6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394109">
        <w:rPr>
          <w:rFonts w:ascii="Angsana New" w:eastAsia="MS Mincho" w:hAnsi="Angsana New"/>
          <w:sz w:val="28"/>
          <w:szCs w:val="28"/>
          <w:lang w:val="en-US"/>
        </w:rPr>
        <w:t>2</w:t>
      </w:r>
      <w:r w:rsidR="007539FE" w:rsidRPr="00394109">
        <w:rPr>
          <w:rFonts w:ascii="Angsana New" w:eastAsia="MS Mincho" w:hAnsi="Angsana New"/>
          <w:sz w:val="28"/>
          <w:szCs w:val="28"/>
          <w:lang w:val="en-US"/>
        </w:rPr>
        <w:t>2</w:t>
      </w:r>
      <w:r w:rsidRPr="00394109">
        <w:rPr>
          <w:rFonts w:ascii="Angsana New" w:eastAsia="MS Mincho" w:hAnsi="Angsana New"/>
          <w:sz w:val="28"/>
          <w:szCs w:val="28"/>
          <w:lang w:val="en-US"/>
        </w:rPr>
        <w:t xml:space="preserve">       </w:t>
      </w:r>
      <w:r w:rsidR="004B5B07" w:rsidRPr="00394109">
        <w:rPr>
          <w:rFonts w:ascii="Angsana New" w:eastAsia="MS Mincho" w:hAnsi="Angsana New"/>
          <w:sz w:val="28"/>
          <w:szCs w:val="28"/>
          <w:cs/>
          <w:lang w:val="en-US"/>
        </w:rPr>
        <w:t>ภาษีเงินได้</w:t>
      </w:r>
    </w:p>
    <w:p w14:paraId="3F138F69" w14:textId="5FCDA5A5" w:rsidR="0089797B" w:rsidRPr="00394109" w:rsidRDefault="0089797B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0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4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394109" w14:paraId="002505B8" w14:textId="77777777" w:rsidTr="001111F9">
        <w:trPr>
          <w:tblHeader/>
        </w:trPr>
        <w:tc>
          <w:tcPr>
            <w:tcW w:w="4070" w:type="dxa"/>
            <w:gridSpan w:val="2"/>
          </w:tcPr>
          <w:p w14:paraId="1D51F701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bookmarkStart w:id="12" w:name="_Hlk33311720"/>
            <w:r w:rsidRPr="00394109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9797B" w:rsidRPr="00394109" w14:paraId="09A7F627" w14:textId="77777777" w:rsidTr="001111F9">
        <w:trPr>
          <w:tblHeader/>
        </w:trPr>
        <w:tc>
          <w:tcPr>
            <w:tcW w:w="3126" w:type="dxa"/>
          </w:tcPr>
          <w:p w14:paraId="275923C2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4" w:type="dxa"/>
          </w:tcPr>
          <w:p w14:paraId="21BDA0FF" w14:textId="29BB06DF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02D61E7F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9" w:type="dxa"/>
            <w:shd w:val="clear" w:color="auto" w:fill="auto"/>
            <w:vAlign w:val="center"/>
          </w:tcPr>
          <w:p w14:paraId="6B5CA907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5CCD68E8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9B880A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48" w:type="dxa"/>
            <w:shd w:val="clear" w:color="auto" w:fill="auto"/>
            <w:vAlign w:val="center"/>
          </w:tcPr>
          <w:p w14:paraId="14BEB0D7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center"/>
          </w:tcPr>
          <w:p w14:paraId="7292ED56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89797B" w:rsidRPr="00394109" w14:paraId="66D0EAF9" w14:textId="77777777" w:rsidTr="001111F9">
        <w:trPr>
          <w:tblHeader/>
        </w:trPr>
        <w:tc>
          <w:tcPr>
            <w:tcW w:w="3126" w:type="dxa"/>
          </w:tcPr>
          <w:p w14:paraId="0B9AFE07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4" w:type="dxa"/>
          </w:tcPr>
          <w:p w14:paraId="54100D70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797B" w:rsidRPr="00394109" w14:paraId="2B96B6B3" w14:textId="77777777" w:rsidTr="001111F9">
        <w:tc>
          <w:tcPr>
            <w:tcW w:w="4070" w:type="dxa"/>
            <w:gridSpan w:val="2"/>
          </w:tcPr>
          <w:p w14:paraId="77D345C5" w14:textId="24AA0D29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394109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9797B" w:rsidRPr="00394109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97B" w:rsidRPr="00394109" w14:paraId="22472820" w14:textId="77777777" w:rsidTr="001111F9">
        <w:tc>
          <w:tcPr>
            <w:tcW w:w="3126" w:type="dxa"/>
          </w:tcPr>
          <w:p w14:paraId="4FEBC193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สำหรับงวดปัจจุบัน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44" w:type="dxa"/>
          </w:tcPr>
          <w:p w14:paraId="226E085C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311CFC94" w:rsidR="0089797B" w:rsidRPr="00394109" w:rsidRDefault="004A5D2C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8,</w:t>
            </w:r>
            <w:r w:rsidR="008A1528" w:rsidRPr="00394109">
              <w:rPr>
                <w:rFonts w:ascii="Angsana New" w:hAnsi="Angsana New"/>
                <w:sz w:val="28"/>
                <w:szCs w:val="28"/>
                <w:lang w:bidi="th-TH"/>
              </w:rPr>
              <w:t>11</w:t>
            </w:r>
            <w:r w:rsidR="00105ACA" w:rsidRPr="00394109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  <w:tc>
          <w:tcPr>
            <w:tcW w:w="249" w:type="dxa"/>
          </w:tcPr>
          <w:p w14:paraId="2048C8CC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2D05B5E4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18,79</w:t>
            </w:r>
            <w:r w:rsidR="00427D57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48" w:type="dxa"/>
          </w:tcPr>
          <w:p w14:paraId="32FD6421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43DC292A" w:rsidR="0089797B" w:rsidRPr="00394109" w:rsidRDefault="00250DA8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9,56</w:t>
            </w:r>
            <w:r w:rsidR="00DA3C3B" w:rsidRPr="00394109">
              <w:rPr>
                <w:rFonts w:ascii="Angsana New" w:hAnsi="Angsana New"/>
                <w:sz w:val="28"/>
                <w:szCs w:val="28"/>
                <w:lang w:bidi="th-TH"/>
              </w:rPr>
              <w:t>3</w:t>
            </w:r>
          </w:p>
        </w:tc>
        <w:tc>
          <w:tcPr>
            <w:tcW w:w="248" w:type="dxa"/>
          </w:tcPr>
          <w:p w14:paraId="4D4A9127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7F33BD02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8,645</w:t>
            </w:r>
          </w:p>
        </w:tc>
      </w:tr>
      <w:tr w:rsidR="0089797B" w:rsidRPr="00394109" w14:paraId="68EB2264" w14:textId="77777777" w:rsidTr="001111F9">
        <w:tc>
          <w:tcPr>
            <w:tcW w:w="3126" w:type="dxa"/>
          </w:tcPr>
          <w:p w14:paraId="65531024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3E9F1A4F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8C10B62" w14:textId="2BD38566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20DEA1C5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vAlign w:val="bottom"/>
          </w:tcPr>
          <w:p w14:paraId="17F0BD17" w14:textId="441D1C4D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F497C3B" w14:textId="62BB3CEC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3066F5D" w14:textId="56CF1DE8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89797B" w:rsidRPr="00394109" w14:paraId="664D1250" w14:textId="77777777" w:rsidTr="001111F9">
        <w:tc>
          <w:tcPr>
            <w:tcW w:w="4070" w:type="dxa"/>
            <w:gridSpan w:val="2"/>
            <w:shd w:val="clear" w:color="auto" w:fill="auto"/>
          </w:tcPr>
          <w:p w14:paraId="1F934DD7" w14:textId="5B392912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11E0014" w14:textId="77777777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32BD4CF" w14:textId="77777777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38FF4CD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AF09A8" w14:textId="77777777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40BAD9" w14:textId="77777777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89797B" w:rsidRPr="00394109" w14:paraId="75D46123" w14:textId="77777777" w:rsidTr="001111F9">
        <w:tc>
          <w:tcPr>
            <w:tcW w:w="3126" w:type="dxa"/>
            <w:shd w:val="clear" w:color="auto" w:fill="auto"/>
          </w:tcPr>
          <w:p w14:paraId="35C46E17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39410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944" w:type="dxa"/>
            <w:shd w:val="clear" w:color="auto" w:fill="auto"/>
          </w:tcPr>
          <w:p w14:paraId="4BC038D4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50FA01" w14:textId="611B3C4D" w:rsidR="0089797B" w:rsidRPr="00394109" w:rsidRDefault="004A5D2C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5,</w:t>
            </w:r>
            <w:r w:rsidR="00DA3C3B" w:rsidRPr="00394109">
              <w:rPr>
                <w:rFonts w:ascii="Angsana New" w:hAnsi="Angsana New"/>
                <w:sz w:val="28"/>
                <w:szCs w:val="28"/>
                <w:lang w:bidi="th-TH"/>
              </w:rPr>
              <w:t>54</w:t>
            </w:r>
            <w:r w:rsidR="00105ACA" w:rsidRPr="00394109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86D3B" w14:textId="11311FD2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(1,15</w:t>
            </w:r>
            <w:r w:rsidR="00427D57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349FE" w14:textId="322DD089" w:rsidR="0089797B" w:rsidRPr="00394109" w:rsidRDefault="00E62E83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(4,68</w:t>
            </w:r>
            <w:r w:rsidR="00DA3C3B" w:rsidRPr="00394109">
              <w:rPr>
                <w:rFonts w:ascii="Angsana New" w:hAnsi="Angsana New"/>
                <w:sz w:val="28"/>
                <w:szCs w:val="28"/>
                <w:lang w:bidi="th-TH"/>
              </w:rPr>
              <w:t>9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97B9A1E" w14:textId="55E7F596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2,243</w:t>
            </w:r>
          </w:p>
        </w:tc>
      </w:tr>
      <w:tr w:rsidR="0089797B" w:rsidRPr="00394109" w14:paraId="3B8E7675" w14:textId="77777777" w:rsidTr="001111F9">
        <w:tc>
          <w:tcPr>
            <w:tcW w:w="3126" w:type="dxa"/>
            <w:shd w:val="clear" w:color="auto" w:fill="auto"/>
          </w:tcPr>
          <w:p w14:paraId="29FECBB7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44" w:type="dxa"/>
            <w:shd w:val="clear" w:color="auto" w:fill="auto"/>
          </w:tcPr>
          <w:p w14:paraId="2ED9FC2E" w14:textId="77777777" w:rsidR="0089797B" w:rsidRPr="00394109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4CFDB42B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</w:t>
            </w:r>
            <w:r w:rsidR="004A5D2C"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3,657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2DD247A7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17,643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20109C65" w:rsidR="0089797B" w:rsidRPr="00394109" w:rsidRDefault="00E62E83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4,87</w:t>
            </w:r>
            <w:r w:rsidR="00A013C2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89797B" w:rsidRPr="00394109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34892235" w:rsidR="0089797B" w:rsidRPr="00394109" w:rsidRDefault="0089797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10,888</w:t>
            </w:r>
          </w:p>
        </w:tc>
      </w:tr>
      <w:bookmarkEnd w:id="12"/>
    </w:tbl>
    <w:p w14:paraId="5DDEC10C" w14:textId="0DC0C2BB" w:rsidR="0090534E" w:rsidRPr="00394109" w:rsidRDefault="0090534E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36FB41DF" w14:textId="601ADBDB" w:rsidR="00261242" w:rsidRPr="00394109" w:rsidRDefault="00261242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01714438" w14:textId="7152BBC8" w:rsidR="00261242" w:rsidRPr="00394109" w:rsidRDefault="00261242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0DFAE4A4" w14:textId="6D2225B1" w:rsidR="00261242" w:rsidRPr="00394109" w:rsidRDefault="00261242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520CE765" w14:textId="77777777" w:rsidR="00261242" w:rsidRPr="00394109" w:rsidRDefault="00261242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342338" w:rsidRPr="00394109" w14:paraId="30445B11" w14:textId="77777777" w:rsidTr="001111F9">
        <w:trPr>
          <w:trHeight w:val="20"/>
          <w:tblHeader/>
        </w:trPr>
        <w:tc>
          <w:tcPr>
            <w:tcW w:w="2860" w:type="dxa"/>
          </w:tcPr>
          <w:p w14:paraId="1A2F672B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27959365" w14:textId="78B31553" w:rsidR="00342338" w:rsidRPr="00394109" w:rsidRDefault="00342338" w:rsidP="004955C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42338" w:rsidRPr="00394109" w14:paraId="7F13515A" w14:textId="77777777" w:rsidTr="001111F9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496658B1" w14:textId="7CCDFCF0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76655D02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29AE0658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1436381C" w14:textId="77777777" w:rsidR="00342338" w:rsidRPr="00394109" w:rsidRDefault="00342338" w:rsidP="004955C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342338" w:rsidRPr="00394109" w14:paraId="06CB88DB" w14:textId="77777777" w:rsidTr="001111F9">
        <w:trPr>
          <w:trHeight w:val="20"/>
          <w:tblHeader/>
        </w:trPr>
        <w:tc>
          <w:tcPr>
            <w:tcW w:w="2860" w:type="dxa"/>
            <w:vMerge/>
          </w:tcPr>
          <w:p w14:paraId="2324D8F7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57A44B87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54F2650A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21B1928" w14:textId="77777777" w:rsidR="00342338" w:rsidRPr="00394109" w:rsidRDefault="00342338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4A0FC49" w14:textId="6AC8A3E5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7EFB2D98" w14:textId="77777777" w:rsidR="00342338" w:rsidRPr="00394109" w:rsidRDefault="00342338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5111F73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7CF042BC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83D1CD6" w14:textId="77777777" w:rsidR="00342338" w:rsidRPr="00394109" w:rsidRDefault="00342338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B87FF01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3B4EAB38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40B65B9" w14:textId="77777777" w:rsidR="00342338" w:rsidRPr="00394109" w:rsidRDefault="00342338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44A5701" w14:textId="53130EF2" w:rsidR="00342338" w:rsidRPr="00394109" w:rsidRDefault="008B1FE3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42F89150" w14:textId="77777777" w:rsidR="00342338" w:rsidRPr="00394109" w:rsidRDefault="00342338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4EB7CA2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69193322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342338" w:rsidRPr="00394109" w14:paraId="4F855BEF" w14:textId="77777777" w:rsidTr="001111F9">
        <w:trPr>
          <w:trHeight w:val="20"/>
          <w:tblHeader/>
        </w:trPr>
        <w:tc>
          <w:tcPr>
            <w:tcW w:w="2860" w:type="dxa"/>
          </w:tcPr>
          <w:p w14:paraId="494DE371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4C1B547F" w14:textId="194B0BF0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342338" w:rsidRPr="00394109" w14:paraId="23BB21BC" w14:textId="77777777" w:rsidTr="001111F9">
        <w:trPr>
          <w:cantSplit/>
          <w:trHeight w:val="20"/>
        </w:trPr>
        <w:tc>
          <w:tcPr>
            <w:tcW w:w="2860" w:type="dxa"/>
          </w:tcPr>
          <w:p w14:paraId="4A24CAD2" w14:textId="77777777" w:rsidR="00342338" w:rsidRPr="00394109" w:rsidRDefault="00342338" w:rsidP="004955CE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0085C2D1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8F8E50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6C536A5A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23FB7D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A73C527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5F1B5E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69A9D9CF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415D349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4575F60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F2C721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ACE345A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2338" w:rsidRPr="00394109" w14:paraId="2E6BFCCE" w14:textId="77777777" w:rsidTr="001111F9">
        <w:trPr>
          <w:cantSplit/>
          <w:trHeight w:val="20"/>
        </w:trPr>
        <w:tc>
          <w:tcPr>
            <w:tcW w:w="2860" w:type="dxa"/>
          </w:tcPr>
          <w:p w14:paraId="3A925BE3" w14:textId="51F53FD2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กำไ</w:t>
            </w:r>
            <w:r w:rsidR="008B1FE3" w:rsidRPr="00394109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1BDBF121" w14:textId="6284E984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BE3469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1EED8D8B" w14:textId="6E050639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A5BC878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E265532" w14:textId="51CCABDF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9F4272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BC4DCBE" w14:textId="34B0C3CF" w:rsidR="00342338" w:rsidRPr="00394109" w:rsidRDefault="00342338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1,744</w:t>
            </w:r>
          </w:p>
        </w:tc>
        <w:tc>
          <w:tcPr>
            <w:tcW w:w="180" w:type="dxa"/>
            <w:vAlign w:val="bottom"/>
          </w:tcPr>
          <w:p w14:paraId="1A5529E3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0349A2B" w14:textId="73E8A09C" w:rsidR="00342338" w:rsidRPr="00394109" w:rsidRDefault="00342338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(349)</w:t>
            </w:r>
          </w:p>
        </w:tc>
        <w:tc>
          <w:tcPr>
            <w:tcW w:w="180" w:type="dxa"/>
          </w:tcPr>
          <w:p w14:paraId="0D0B4003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3A36525" w14:textId="1A2E7F43" w:rsidR="00342338" w:rsidRPr="00394109" w:rsidRDefault="00342338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1,395</w:t>
            </w:r>
          </w:p>
        </w:tc>
      </w:tr>
      <w:tr w:rsidR="00342338" w:rsidRPr="00394109" w14:paraId="13D42DDC" w14:textId="77777777" w:rsidTr="001111F9">
        <w:trPr>
          <w:cantSplit/>
          <w:trHeight w:val="20"/>
        </w:trPr>
        <w:tc>
          <w:tcPr>
            <w:tcW w:w="2860" w:type="dxa"/>
          </w:tcPr>
          <w:p w14:paraId="7FCE45CC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89095" w14:textId="24958E82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BAF6625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EE4DE4" w14:textId="1888D3C4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2F035C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0D0F8" w14:textId="4313A7B6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7D66FB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E45718" w14:textId="78E45525" w:rsidR="00342338" w:rsidRPr="00394109" w:rsidRDefault="00342338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1,744</w:t>
            </w:r>
          </w:p>
        </w:tc>
        <w:tc>
          <w:tcPr>
            <w:tcW w:w="180" w:type="dxa"/>
            <w:vAlign w:val="bottom"/>
          </w:tcPr>
          <w:p w14:paraId="70EDF820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54DD9B" w14:textId="3C25C231" w:rsidR="00342338" w:rsidRPr="00394109" w:rsidRDefault="00342338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(349)</w:t>
            </w:r>
          </w:p>
        </w:tc>
        <w:tc>
          <w:tcPr>
            <w:tcW w:w="180" w:type="dxa"/>
            <w:vAlign w:val="bottom"/>
          </w:tcPr>
          <w:p w14:paraId="76C6786B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069D7A" w14:textId="185A8099" w:rsidR="00342338" w:rsidRPr="00394109" w:rsidRDefault="00342338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1,395</w:t>
            </w:r>
          </w:p>
        </w:tc>
      </w:tr>
    </w:tbl>
    <w:p w14:paraId="53519E27" w14:textId="7C6B4E40" w:rsidR="001111F9" w:rsidRPr="00394109" w:rsidRDefault="001111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eastAsia="x-none"/>
        </w:rPr>
      </w:pPr>
    </w:p>
    <w:tbl>
      <w:tblPr>
        <w:tblW w:w="90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0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342338" w:rsidRPr="00394109" w14:paraId="3A0D6BFE" w14:textId="77777777" w:rsidTr="001111F9">
        <w:trPr>
          <w:trHeight w:val="20"/>
          <w:tblHeader/>
        </w:trPr>
        <w:tc>
          <w:tcPr>
            <w:tcW w:w="2860" w:type="dxa"/>
          </w:tcPr>
          <w:p w14:paraId="0A8EEE2E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28540340" w14:textId="5E14271C" w:rsidR="00342338" w:rsidRPr="00394109" w:rsidRDefault="00342338" w:rsidP="004955C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342338" w:rsidRPr="00394109" w14:paraId="54A9D462" w14:textId="77777777" w:rsidTr="001111F9">
        <w:trPr>
          <w:trHeight w:val="20"/>
          <w:tblHeader/>
        </w:trPr>
        <w:tc>
          <w:tcPr>
            <w:tcW w:w="2860" w:type="dxa"/>
            <w:vMerge w:val="restart"/>
            <w:vAlign w:val="bottom"/>
          </w:tcPr>
          <w:p w14:paraId="2FF4BC87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3057" w:type="dxa"/>
            <w:gridSpan w:val="5"/>
          </w:tcPr>
          <w:p w14:paraId="5AF144EF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14:paraId="74EE6002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5" w:type="dxa"/>
            <w:gridSpan w:val="5"/>
          </w:tcPr>
          <w:p w14:paraId="77E62F19" w14:textId="77777777" w:rsidR="00342338" w:rsidRPr="00394109" w:rsidRDefault="00342338" w:rsidP="004955CE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A4196" w:rsidRPr="00394109" w14:paraId="036DD69D" w14:textId="77777777" w:rsidTr="001111F9">
        <w:trPr>
          <w:trHeight w:val="20"/>
          <w:tblHeader/>
        </w:trPr>
        <w:tc>
          <w:tcPr>
            <w:tcW w:w="2860" w:type="dxa"/>
            <w:vMerge/>
          </w:tcPr>
          <w:p w14:paraId="124588A6" w14:textId="77777777" w:rsidR="009A4196" w:rsidRPr="00394109" w:rsidRDefault="009A419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1" w:type="dxa"/>
            <w:vAlign w:val="bottom"/>
          </w:tcPr>
          <w:p w14:paraId="2516BE2E" w14:textId="77777777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32918E98" w14:textId="748AC1ED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1839D5" w14:textId="77777777" w:rsidR="009A4196" w:rsidRPr="00394109" w:rsidRDefault="009A4196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D6F6756" w14:textId="1C777E7C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15DC289C" w14:textId="77777777" w:rsidR="009A4196" w:rsidRPr="00394109" w:rsidRDefault="009A4196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311C78CA" w14:textId="77777777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5DDF6B98" w14:textId="2C52A205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2F9D6E" w14:textId="77777777" w:rsidR="009A4196" w:rsidRPr="00394109" w:rsidRDefault="009A4196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1CBB6E93" w14:textId="77777777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ก่อน</w:t>
            </w:r>
          </w:p>
          <w:p w14:paraId="55AE50CA" w14:textId="5D8DAE7B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B5E4361" w14:textId="77777777" w:rsidR="009A4196" w:rsidRPr="00394109" w:rsidRDefault="009A4196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0A4BAC98" w14:textId="79BC4E08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180" w:type="dxa"/>
            <w:vAlign w:val="bottom"/>
          </w:tcPr>
          <w:p w14:paraId="1428FA38" w14:textId="77777777" w:rsidR="009A4196" w:rsidRPr="00394109" w:rsidRDefault="009A4196" w:rsidP="004955CE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3B15195" w14:textId="77777777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สุทธิจาก</w:t>
            </w:r>
          </w:p>
          <w:p w14:paraId="2FDB197E" w14:textId="5493944C" w:rsidR="009A4196" w:rsidRPr="00394109" w:rsidRDefault="009A4196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342338" w:rsidRPr="00394109" w14:paraId="45FE0352" w14:textId="77777777" w:rsidTr="001111F9">
        <w:trPr>
          <w:trHeight w:val="20"/>
          <w:tblHeader/>
        </w:trPr>
        <w:tc>
          <w:tcPr>
            <w:tcW w:w="2860" w:type="dxa"/>
          </w:tcPr>
          <w:p w14:paraId="27CEF55E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2" w:type="dxa"/>
            <w:gridSpan w:val="11"/>
          </w:tcPr>
          <w:p w14:paraId="49A7D0B1" w14:textId="77777777" w:rsidR="00342338" w:rsidRPr="00394109" w:rsidRDefault="00342338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394109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342338" w:rsidRPr="00394109" w14:paraId="71AEE4D9" w14:textId="77777777" w:rsidTr="001111F9">
        <w:trPr>
          <w:cantSplit/>
          <w:trHeight w:val="20"/>
        </w:trPr>
        <w:tc>
          <w:tcPr>
            <w:tcW w:w="2860" w:type="dxa"/>
          </w:tcPr>
          <w:p w14:paraId="3CD245A5" w14:textId="77777777" w:rsidR="00342338" w:rsidRPr="00394109" w:rsidRDefault="00342338" w:rsidP="004955CE">
            <w:pPr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69C69126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BB4037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079B368E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889E62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5C30FA4B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FF04F5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B6E128F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CAAC79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42478476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B168ED" w14:textId="77777777" w:rsidR="00342338" w:rsidRPr="00394109" w:rsidRDefault="00342338" w:rsidP="004955C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4D131F91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342338" w:rsidRPr="00394109" w14:paraId="1030A259" w14:textId="77777777" w:rsidTr="001111F9">
        <w:trPr>
          <w:cantSplit/>
          <w:trHeight w:val="20"/>
        </w:trPr>
        <w:tc>
          <w:tcPr>
            <w:tcW w:w="2860" w:type="dxa"/>
          </w:tcPr>
          <w:p w14:paraId="5D8E5D9A" w14:textId="0301206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</w:rPr>
              <w:t>กำไรจากการประมาณตามหลักคณิตศาสตร์ประกันภัย</w:t>
            </w:r>
          </w:p>
        </w:tc>
        <w:tc>
          <w:tcPr>
            <w:tcW w:w="871" w:type="dxa"/>
            <w:vAlign w:val="bottom"/>
          </w:tcPr>
          <w:p w14:paraId="39A9D80E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D25545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771E1D24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50EF8E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1102EFA2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AFD38C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537674" w14:textId="41B7793C" w:rsidR="00342338" w:rsidRPr="00394109" w:rsidRDefault="00AF5C89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1,</w:t>
            </w:r>
            <w:r w:rsidR="00C33247" w:rsidRPr="00394109">
              <w:rPr>
                <w:rFonts w:ascii="Angsana New" w:hAnsi="Angsana New"/>
                <w:sz w:val="28"/>
                <w:szCs w:val="28"/>
                <w:lang w:bidi="th-TH"/>
              </w:rPr>
              <w:t>392</w:t>
            </w:r>
          </w:p>
        </w:tc>
        <w:tc>
          <w:tcPr>
            <w:tcW w:w="180" w:type="dxa"/>
            <w:vAlign w:val="bottom"/>
          </w:tcPr>
          <w:p w14:paraId="38F41CC1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07FFDF13" w14:textId="7013E5AD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(278)</w:t>
            </w:r>
          </w:p>
        </w:tc>
        <w:tc>
          <w:tcPr>
            <w:tcW w:w="180" w:type="dxa"/>
          </w:tcPr>
          <w:p w14:paraId="7E1D8FE6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4F266D01" w14:textId="38E243E3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1,114</w:t>
            </w:r>
          </w:p>
        </w:tc>
      </w:tr>
      <w:tr w:rsidR="00342338" w:rsidRPr="00394109" w14:paraId="068CFEC0" w14:textId="77777777" w:rsidTr="001111F9">
        <w:trPr>
          <w:cantSplit/>
          <w:trHeight w:val="20"/>
        </w:trPr>
        <w:tc>
          <w:tcPr>
            <w:tcW w:w="2860" w:type="dxa"/>
          </w:tcPr>
          <w:p w14:paraId="4AE6579F" w14:textId="020FD49D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ส่วนแบ่งกำไรขาดทุนเบ็ดเสร็จอื่นในบริษัทย่อย</w:t>
            </w:r>
          </w:p>
        </w:tc>
        <w:tc>
          <w:tcPr>
            <w:tcW w:w="871" w:type="dxa"/>
            <w:vAlign w:val="bottom"/>
          </w:tcPr>
          <w:p w14:paraId="01BC53FE" w14:textId="3961DAE6" w:rsidR="00342338" w:rsidRPr="00394109" w:rsidRDefault="00C33247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EEF9F6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AF81F2B" w14:textId="7A177F6B" w:rsidR="00342338" w:rsidRPr="00394109" w:rsidRDefault="00C33247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D0AC6E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0F73E2D0" w14:textId="72803237" w:rsidR="00342338" w:rsidRPr="00394109" w:rsidRDefault="00C33247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D0F9EF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B1144C1" w14:textId="746A788B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179</w:t>
            </w:r>
          </w:p>
        </w:tc>
        <w:tc>
          <w:tcPr>
            <w:tcW w:w="180" w:type="dxa"/>
            <w:vAlign w:val="bottom"/>
          </w:tcPr>
          <w:p w14:paraId="70876E90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16A96AF9" w14:textId="292B51DE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(36)</w:t>
            </w:r>
          </w:p>
        </w:tc>
        <w:tc>
          <w:tcPr>
            <w:tcW w:w="180" w:type="dxa"/>
          </w:tcPr>
          <w:p w14:paraId="7C799238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9" w:type="dxa"/>
            <w:vAlign w:val="bottom"/>
          </w:tcPr>
          <w:p w14:paraId="5EEB5E49" w14:textId="2248D212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143</w:t>
            </w:r>
          </w:p>
        </w:tc>
      </w:tr>
      <w:tr w:rsidR="00342338" w:rsidRPr="00394109" w14:paraId="4C072700" w14:textId="77777777" w:rsidTr="001111F9">
        <w:trPr>
          <w:cantSplit/>
          <w:trHeight w:val="20"/>
        </w:trPr>
        <w:tc>
          <w:tcPr>
            <w:tcW w:w="2860" w:type="dxa"/>
          </w:tcPr>
          <w:p w14:paraId="34D0E1C9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72B15D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0B125A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CBF12B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EFDCBB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3D12A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AC334A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8819D" w14:textId="00FB4C80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1,571</w:t>
            </w:r>
          </w:p>
        </w:tc>
        <w:tc>
          <w:tcPr>
            <w:tcW w:w="180" w:type="dxa"/>
            <w:vAlign w:val="bottom"/>
          </w:tcPr>
          <w:p w14:paraId="17D134D0" w14:textId="77777777" w:rsidR="00342338" w:rsidRPr="00394109" w:rsidRDefault="00342338" w:rsidP="004955CE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3BBB2" w14:textId="46CDE726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(314)</w:t>
            </w:r>
          </w:p>
        </w:tc>
        <w:tc>
          <w:tcPr>
            <w:tcW w:w="180" w:type="dxa"/>
            <w:vAlign w:val="bottom"/>
          </w:tcPr>
          <w:p w14:paraId="6EA474FA" w14:textId="77777777" w:rsidR="00342338" w:rsidRPr="00394109" w:rsidRDefault="0034233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88871" w14:textId="3F8F61E1" w:rsidR="00342338" w:rsidRPr="00394109" w:rsidRDefault="00C33247" w:rsidP="004955CE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1,257</w:t>
            </w:r>
          </w:p>
        </w:tc>
      </w:tr>
    </w:tbl>
    <w:p w14:paraId="2779B85A" w14:textId="2DDB4605" w:rsidR="008C6594" w:rsidRPr="00394109" w:rsidRDefault="008C65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394109" w14:paraId="1374BA1F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687CD2E4" w14:textId="2A56C9FA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7009AE"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  <w:shd w:val="clear" w:color="auto" w:fill="auto"/>
          </w:tcPr>
          <w:p w14:paraId="17B3538A" w14:textId="45980AB6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3EA" w:rsidRPr="00394109" w14:paraId="0C688753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0015044B" w14:textId="7F7443B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525A3B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8675C12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</w:tr>
      <w:tr w:rsidR="00A223EA" w:rsidRPr="00394109" w14:paraId="243D2A19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211C2530" w14:textId="77777777" w:rsidR="00A223EA" w:rsidRPr="00394109" w:rsidRDefault="00A223EA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CB7874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6C934D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445788" w14:textId="7928B33E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23EA" w:rsidRPr="00394109" w14:paraId="36FE8F85" w14:textId="77777777" w:rsidTr="007009AE">
        <w:tc>
          <w:tcPr>
            <w:tcW w:w="4050" w:type="dxa"/>
            <w:shd w:val="clear" w:color="auto" w:fill="auto"/>
          </w:tcPr>
          <w:p w14:paraId="5984D6B9" w14:textId="070B118F" w:rsidR="00A223EA" w:rsidRPr="00394109" w:rsidRDefault="00A223E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82E68A6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3FEC88B0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95,167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294EBB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3D20D8ED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89,431</w:t>
            </w:r>
          </w:p>
        </w:tc>
      </w:tr>
      <w:tr w:rsidR="00A223EA" w:rsidRPr="00394109" w14:paraId="5D9E6097" w14:textId="77777777" w:rsidTr="001F0D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ED4AEDE" w14:textId="77777777" w:rsidR="00A223EA" w:rsidRPr="00394109" w:rsidRDefault="00A223E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45546A" w14:textId="1FFB842A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26987A88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19,032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D6BBC61" w14:textId="21C0CA16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5F038F89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17,886</w:t>
            </w:r>
          </w:p>
        </w:tc>
      </w:tr>
      <w:tr w:rsidR="00A223EA" w:rsidRPr="00394109" w14:paraId="63B85975" w14:textId="77777777" w:rsidTr="001F0D8B">
        <w:tc>
          <w:tcPr>
            <w:tcW w:w="4050" w:type="dxa"/>
            <w:shd w:val="clear" w:color="auto" w:fill="auto"/>
          </w:tcPr>
          <w:p w14:paraId="00D1DC67" w14:textId="0AFFEE74" w:rsidR="00A223EA" w:rsidRPr="00394109" w:rsidRDefault="00A223EA" w:rsidP="00495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ผลกระทบทางภาษีของรายได้และค่าใช้จ่ายที่ไม่ถือเป็นรายได้หรือค่าใช้จ่ายทางภาษี </w:t>
            </w: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สุทธิ 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F7FF4E2" w14:textId="77777777" w:rsidR="00A223EA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010289" w14:textId="4D227F71" w:rsidR="001F0D8B" w:rsidRPr="001F0D8B" w:rsidRDefault="001F0D8B" w:rsidP="001F0D8B">
            <w:pPr>
              <w:rPr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CAEE34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52504E21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1DF8BA" w14:textId="36213795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(5,375)</w:t>
            </w:r>
          </w:p>
        </w:tc>
        <w:tc>
          <w:tcPr>
            <w:tcW w:w="236" w:type="dxa"/>
            <w:shd w:val="clear" w:color="auto" w:fill="auto"/>
          </w:tcPr>
          <w:p w14:paraId="1CDBD90E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922ADA0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6BAE2B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A017075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C1540F" w14:textId="27A90474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(243)</w:t>
            </w:r>
          </w:p>
        </w:tc>
      </w:tr>
      <w:tr w:rsidR="00A223EA" w:rsidRPr="00394109" w14:paraId="40A672B3" w14:textId="77777777" w:rsidTr="001F0D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1E653E10" w14:textId="77777777" w:rsidR="00A223EA" w:rsidRPr="00394109" w:rsidRDefault="00A223EA" w:rsidP="00495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45EEED76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7FEF" w14:textId="4B67B575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3,657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1A09639A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A9008" w14:textId="60B6E49F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17,643</w:t>
            </w:r>
          </w:p>
        </w:tc>
      </w:tr>
    </w:tbl>
    <w:p w14:paraId="1078B62F" w14:textId="77777777" w:rsidR="007009AE" w:rsidRPr="00394109" w:rsidRDefault="007009AE" w:rsidP="004955CE">
      <w:pPr>
        <w:rPr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A223EA" w:rsidRPr="00394109" w14:paraId="3F8CEA74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7FDC0CB3" w14:textId="463A8DD3" w:rsidR="00A223EA" w:rsidRPr="00394109" w:rsidRDefault="007009A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44" w:type="dxa"/>
            <w:gridSpan w:val="7"/>
          </w:tcPr>
          <w:p w14:paraId="54D9B8A1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A223EA" w:rsidRPr="00394109" w14:paraId="68E9087A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1C0B488C" w14:textId="0F106AA4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2562</w:t>
            </w:r>
          </w:p>
        </w:tc>
        <w:tc>
          <w:tcPr>
            <w:tcW w:w="240" w:type="dxa"/>
          </w:tcPr>
          <w:p w14:paraId="13B57C05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346384C3" w14:textId="77777777" w:rsidR="00A223EA" w:rsidRPr="00394109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>2561</w:t>
            </w:r>
          </w:p>
        </w:tc>
      </w:tr>
      <w:tr w:rsidR="00A223EA" w:rsidRPr="00394109" w14:paraId="21D553BB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4EF70FC7" w14:textId="77777777" w:rsidR="00A223EA" w:rsidRPr="00394109" w:rsidRDefault="00A223EA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28FCF930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F06EBF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223EA" w:rsidRPr="00394109" w14:paraId="621FFDB2" w14:textId="77777777" w:rsidTr="007009AE">
        <w:tc>
          <w:tcPr>
            <w:tcW w:w="4050" w:type="dxa"/>
            <w:shd w:val="clear" w:color="auto" w:fill="auto"/>
          </w:tcPr>
          <w:p w14:paraId="0FF9E535" w14:textId="77777777" w:rsidR="00A223EA" w:rsidRPr="00394109" w:rsidRDefault="00A223E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25AEAC70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71,6</w:t>
            </w:r>
            <w:r w:rsidR="00F92ECF" w:rsidRPr="00394109">
              <w:rPr>
                <w:rFonts w:ascii="Angsana New" w:hAnsi="Angsana New"/>
                <w:sz w:val="28"/>
                <w:szCs w:val="28"/>
                <w:lang w:bidi="th-TH"/>
              </w:rPr>
              <w:t>53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</w:tcPr>
          <w:p w14:paraId="548A8BBF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69,427</w:t>
            </w:r>
          </w:p>
        </w:tc>
      </w:tr>
      <w:tr w:rsidR="00A223EA" w:rsidRPr="00394109" w14:paraId="3E62F5C5" w14:textId="77777777" w:rsidTr="001F0D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054714E" w14:textId="77777777" w:rsidR="00A223EA" w:rsidRPr="00394109" w:rsidRDefault="00A223E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397F5950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14,33</w:t>
            </w:r>
            <w:r w:rsidR="00F92ECF" w:rsidRPr="00394109">
              <w:rPr>
                <w:rFonts w:ascii="Angsana New" w:hAnsi="Angsana New"/>
                <w:sz w:val="28"/>
                <w:szCs w:val="28"/>
                <w:lang w:bidi="th-TH"/>
              </w:rPr>
              <w:t>1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</w:tcPr>
          <w:p w14:paraId="6FAF97E4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13,885</w:t>
            </w:r>
          </w:p>
        </w:tc>
      </w:tr>
      <w:tr w:rsidR="00A223EA" w:rsidRPr="00394109" w14:paraId="1D3CD398" w14:textId="77777777" w:rsidTr="001F0D8B">
        <w:tc>
          <w:tcPr>
            <w:tcW w:w="4050" w:type="dxa"/>
            <w:shd w:val="clear" w:color="auto" w:fill="auto"/>
          </w:tcPr>
          <w:p w14:paraId="757B6ECA" w14:textId="37BC314E" w:rsidR="00A223EA" w:rsidRPr="00394109" w:rsidRDefault="00A223EA" w:rsidP="00495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ผลกระทบทางภาษีของรายได้และค่าใช้จ่ายที่ไม่ถือเป็นรายได้หรือค่าใช้จ่ายทางภาษี </w:t>
            </w:r>
            <w:r w:rsidR="007009AE" w:rsidRPr="00394109">
              <w:rPr>
                <w:rFonts w:ascii="Angsana New" w:hAnsi="Angsana New"/>
                <w:sz w:val="28"/>
                <w:szCs w:val="28"/>
              </w:rPr>
              <w:t>-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สุทธิ และอื่นๆ</w:t>
            </w:r>
          </w:p>
        </w:tc>
        <w:tc>
          <w:tcPr>
            <w:tcW w:w="1080" w:type="dxa"/>
            <w:tcBorders>
              <w:bottom w:val="nil"/>
            </w:tcBorders>
          </w:tcPr>
          <w:p w14:paraId="4ED67E69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BC54A5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07F0E4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3533BA" w14:textId="689CA999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(9,4</w:t>
            </w:r>
            <w:r w:rsidR="00F92ECF" w:rsidRPr="00394109">
              <w:rPr>
                <w:rFonts w:ascii="Angsana New" w:hAnsi="Angsana New"/>
                <w:sz w:val="28"/>
                <w:szCs w:val="28"/>
                <w:lang w:bidi="th-TH"/>
              </w:rPr>
              <w:t>5</w:t>
            </w:r>
            <w:r w:rsidR="009B26AE" w:rsidRPr="00394109">
              <w:rPr>
                <w:rFonts w:ascii="Angsana New" w:hAnsi="Angsana New"/>
                <w:sz w:val="28"/>
                <w:szCs w:val="28"/>
                <w:lang w:bidi="th-TH"/>
              </w:rPr>
              <w:t>7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C0E3924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08B2FA5D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53B84EC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7A8F88A0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F795849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(2,997)</w:t>
            </w:r>
          </w:p>
        </w:tc>
      </w:tr>
      <w:tr w:rsidR="00A223EA" w:rsidRPr="00394109" w14:paraId="4858D405" w14:textId="77777777" w:rsidTr="001F0D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18E376D" w14:textId="77777777" w:rsidR="00A223EA" w:rsidRPr="00394109" w:rsidRDefault="00A223EA" w:rsidP="00495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CFA25E" w14:textId="6FF6E84F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4,87</w:t>
            </w:r>
            <w:r w:rsidR="009B26AE"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A223EA" w:rsidRPr="00394109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49AC02" w14:textId="77777777" w:rsidR="00A223EA" w:rsidRPr="00394109" w:rsidRDefault="00A223E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10,888</w:t>
            </w:r>
          </w:p>
        </w:tc>
      </w:tr>
    </w:tbl>
    <w:p w14:paraId="09C22E01" w14:textId="77777777" w:rsidR="00F12CE0" w:rsidRPr="00394109" w:rsidRDefault="00F12CE0" w:rsidP="004955C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FD29F9" w:rsidRPr="00394109" w14:paraId="497BEAFA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3CA0C07F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shd w:val="clear" w:color="auto" w:fill="auto"/>
            <w:vAlign w:val="bottom"/>
          </w:tcPr>
          <w:p w14:paraId="7E05A9EA" w14:textId="1972BC63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</w:tr>
      <w:tr w:rsidR="00FD29F9" w:rsidRPr="00394109" w14:paraId="3ECB8DD0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31F24EEA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08E036C4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FD29F9" w:rsidRPr="00394109" w14:paraId="2E44E8FB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220C35DD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77777777" w:rsidR="00FD29F9" w:rsidRPr="00394109" w:rsidRDefault="00FD29F9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5C14347F" w14:textId="77777777" w:rsidR="00FD29F9" w:rsidRPr="00394109" w:rsidRDefault="00FD29F9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77777777" w:rsidR="00FD29F9" w:rsidRPr="00394109" w:rsidRDefault="00FD29F9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31B8139F" w14:textId="77777777" w:rsidR="00FD29F9" w:rsidRPr="00394109" w:rsidRDefault="00FD29F9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FD29F9" w:rsidRPr="00394109" w14:paraId="74B627BB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446A97C5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44" w:type="dxa"/>
            <w:gridSpan w:val="7"/>
            <w:shd w:val="clear" w:color="auto" w:fill="auto"/>
          </w:tcPr>
          <w:p w14:paraId="6904B58F" w14:textId="18CADB22" w:rsidR="00FD29F9" w:rsidRPr="00394109" w:rsidRDefault="00FD29F9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D29F9" w:rsidRPr="00394109" w14:paraId="2BE33A3C" w14:textId="77777777" w:rsidTr="007009A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5B9A366" w14:textId="77777777" w:rsidR="00FD29F9" w:rsidRPr="00394109" w:rsidRDefault="00FD29F9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0526BCC4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11,259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17467B9A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6,</w:t>
            </w:r>
            <w:r w:rsidR="00105ACA" w:rsidRPr="00394109">
              <w:rPr>
                <w:rFonts w:ascii="Angsana New" w:hAnsi="Angsana New"/>
                <w:sz w:val="28"/>
                <w:szCs w:val="28"/>
                <w:lang w:bidi="th-TH"/>
              </w:rPr>
              <w:t>299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2A5DBCF0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DA3C3B" w:rsidRPr="00394109">
              <w:rPr>
                <w:rFonts w:ascii="Angsana New" w:hAnsi="Angsana New"/>
                <w:sz w:val="28"/>
                <w:szCs w:val="28"/>
                <w:lang w:bidi="th-TH"/>
              </w:rPr>
              <w:t>585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58F6E842" w14:textId="0F23545A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DA3C3B" w:rsidRPr="00394109">
              <w:rPr>
                <w:rFonts w:ascii="Angsana New" w:hAnsi="Angsana New"/>
                <w:sz w:val="28"/>
                <w:szCs w:val="28"/>
                <w:lang w:bidi="th-TH"/>
              </w:rPr>
              <w:t>1,171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FD29F9" w:rsidRPr="00394109" w14:paraId="5BACF070" w14:textId="77777777" w:rsidTr="007009AE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FD29F9" w:rsidRPr="00394109" w:rsidRDefault="00FD29F9" w:rsidP="004955CE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3D0F6E71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(585)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2E14CC6D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105ACA"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1,170</w:t>
            </w: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5A407BE4" w:rsidR="00FD29F9" w:rsidRPr="00394109" w:rsidRDefault="00DA3C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585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55AD1FBF" w:rsidR="00FD29F9" w:rsidRPr="00394109" w:rsidRDefault="00DA3C3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1,171</w:t>
            </w:r>
          </w:p>
        </w:tc>
      </w:tr>
      <w:tr w:rsidR="00FD29F9" w:rsidRPr="00394109" w14:paraId="7490E9BD" w14:textId="77777777" w:rsidTr="007009AE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FD29F9" w:rsidRPr="00394109" w:rsidRDefault="00FD29F9" w:rsidP="004955CE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47956622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10,674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517F041C" w:rsidR="00FD29F9" w:rsidRPr="00394109" w:rsidRDefault="00FD29F9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</w:t>
            </w:r>
            <w:r w:rsidR="00105ACA"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129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437ECEE8" w:rsidR="00FD29F9" w:rsidRPr="00394109" w:rsidRDefault="00FD29F9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FD29F9" w:rsidRPr="00394109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7DDC5558" w:rsidR="00FD29F9" w:rsidRPr="00394109" w:rsidRDefault="00FD29F9" w:rsidP="004955CE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394109" w:rsidRDefault="003503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35039E" w:rsidRPr="00394109" w14:paraId="73077469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096C4D78" w14:textId="77777777" w:rsidR="0035039E" w:rsidRPr="00394109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69CA8DF" w14:textId="77777777" w:rsidR="0035039E" w:rsidRPr="00394109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9E" w:rsidRPr="00394109" w14:paraId="312C2016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0009D4AA" w14:textId="77777777" w:rsidR="0035039E" w:rsidRPr="00394109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B0F7F0" w14:textId="77777777" w:rsidR="0035039E" w:rsidRPr="00394109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E2484AE" w14:textId="77777777" w:rsidR="0035039E" w:rsidRPr="00394109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0A0306E4" w14:textId="77777777" w:rsidR="0035039E" w:rsidRPr="00394109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70612A" w:rsidRPr="00394109" w14:paraId="371E5CAF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04D7BBDF" w14:textId="690F6166" w:rsidR="0070612A" w:rsidRPr="00394109" w:rsidRDefault="0070612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4A62A73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05B76076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66FC4ACF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2561</w:t>
            </w:r>
          </w:p>
        </w:tc>
        <w:tc>
          <w:tcPr>
            <w:tcW w:w="240" w:type="dxa"/>
            <w:tcBorders>
              <w:bottom w:val="nil"/>
            </w:tcBorders>
          </w:tcPr>
          <w:p w14:paraId="77CECD06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539C599D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2562</w:t>
            </w:r>
          </w:p>
        </w:tc>
        <w:tc>
          <w:tcPr>
            <w:tcW w:w="236" w:type="dxa"/>
            <w:tcBorders>
              <w:bottom w:val="nil"/>
            </w:tcBorders>
          </w:tcPr>
          <w:p w14:paraId="3026AE62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56FCB0FA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2561</w:t>
            </w:r>
          </w:p>
        </w:tc>
      </w:tr>
      <w:tr w:rsidR="0070612A" w:rsidRPr="00394109" w14:paraId="41C76A40" w14:textId="77777777" w:rsidTr="00CB5A25">
        <w:trPr>
          <w:tblHeader/>
        </w:trPr>
        <w:tc>
          <w:tcPr>
            <w:tcW w:w="4050" w:type="dxa"/>
            <w:shd w:val="clear" w:color="auto" w:fill="auto"/>
          </w:tcPr>
          <w:p w14:paraId="203CFEBD" w14:textId="77777777" w:rsidR="0070612A" w:rsidRPr="00394109" w:rsidRDefault="0070612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tcBorders>
              <w:bottom w:val="nil"/>
            </w:tcBorders>
          </w:tcPr>
          <w:p w14:paraId="0284F569" w14:textId="175F90AE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12A" w:rsidRPr="00394109" w14:paraId="36E451CF" w14:textId="77777777" w:rsidTr="007009A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2D674B3" w14:textId="77777777" w:rsidR="0070612A" w:rsidRPr="00394109" w:rsidRDefault="0070612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7C84374" w14:textId="77777777" w:rsidR="0070612A" w:rsidRPr="00394109" w:rsidRDefault="0070612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10,067</w:t>
            </w:r>
          </w:p>
        </w:tc>
        <w:tc>
          <w:tcPr>
            <w:tcW w:w="236" w:type="dxa"/>
            <w:tcBorders>
              <w:bottom w:val="nil"/>
            </w:tcBorders>
          </w:tcPr>
          <w:p w14:paraId="48D0736F" w14:textId="77777777" w:rsidR="0070612A" w:rsidRPr="00394109" w:rsidRDefault="0070612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FE94F4C" w14:textId="77777777" w:rsidR="0070612A" w:rsidRPr="00394109" w:rsidRDefault="0070612A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5,378</w:t>
            </w:r>
          </w:p>
        </w:tc>
        <w:tc>
          <w:tcPr>
            <w:tcW w:w="240" w:type="dxa"/>
            <w:tcBorders>
              <w:bottom w:val="nil"/>
            </w:tcBorders>
          </w:tcPr>
          <w:p w14:paraId="34941EFB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1754D24" w14:textId="77777777" w:rsidR="0070612A" w:rsidRPr="00394109" w:rsidRDefault="0070612A" w:rsidP="004955C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1D1C44" w14:textId="77777777" w:rsidR="0070612A" w:rsidRPr="00394109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3D253C5" w14:textId="77777777" w:rsidR="0070612A" w:rsidRPr="00394109" w:rsidRDefault="0070612A" w:rsidP="004955C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DCB" w:rsidRPr="00394109" w14:paraId="1B47FA7E" w14:textId="77777777" w:rsidTr="007009AE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023303D" w14:textId="77777777" w:rsidR="00012DCB" w:rsidRPr="00394109" w:rsidRDefault="00012DCB" w:rsidP="004955CE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98756B" w14:textId="77777777" w:rsidR="00012DCB" w:rsidRPr="00394109" w:rsidRDefault="00012DCB" w:rsidP="004955CE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2" w:right="-10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DD6E20" w14:textId="77777777" w:rsidR="00012DCB" w:rsidRPr="00394109" w:rsidRDefault="00012DC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4D69CCF" w14:textId="1346019D" w:rsidR="00012DCB" w:rsidRPr="00394109" w:rsidRDefault="00012DCB" w:rsidP="004955C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4AB393" w14:textId="77777777" w:rsidR="00012DCB" w:rsidRPr="00394109" w:rsidRDefault="00012DC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14D7EA58" w14:textId="77777777" w:rsidR="00012DCB" w:rsidRPr="00394109" w:rsidRDefault="00012DCB" w:rsidP="004955C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45E093" w14:textId="77777777" w:rsidR="00012DCB" w:rsidRPr="00394109" w:rsidRDefault="00012DC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</w:tcPr>
          <w:p w14:paraId="25C5407E" w14:textId="77777777" w:rsidR="00012DCB" w:rsidRPr="00394109" w:rsidRDefault="00012DCB" w:rsidP="004955C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12DCB" w:rsidRPr="00394109" w14:paraId="5BCB8420" w14:textId="77777777" w:rsidTr="007009AE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36169A6" w14:textId="793232E1" w:rsidR="00012DCB" w:rsidRPr="00394109" w:rsidRDefault="00012DCB" w:rsidP="004955CE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191B3" w14:textId="77777777" w:rsidR="00012DCB" w:rsidRPr="00394109" w:rsidRDefault="00012DC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10,067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59B8" w14:textId="77777777" w:rsidR="00012DCB" w:rsidRPr="00394109" w:rsidRDefault="00012DC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D02E66" w14:textId="77777777" w:rsidR="00012DCB" w:rsidRPr="00394109" w:rsidRDefault="00012DCB" w:rsidP="004955C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5,378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0CC88" w14:textId="77777777" w:rsidR="00012DCB" w:rsidRPr="00394109" w:rsidRDefault="00012DC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B28A9B8" w14:textId="21770B2F" w:rsidR="00012DCB" w:rsidRPr="00394109" w:rsidRDefault="00012DCB" w:rsidP="004955CE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3AE9F" w14:textId="77777777" w:rsidR="00012DCB" w:rsidRPr="00394109" w:rsidRDefault="00012DC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9CD74" w14:textId="3E047CCD" w:rsidR="00012DCB" w:rsidRPr="00394109" w:rsidRDefault="00012DCB" w:rsidP="004955CE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AF4CEE4" w14:textId="501A0C73" w:rsidR="007009AE" w:rsidRPr="00394109" w:rsidRDefault="0026124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lang w:eastAsia="x-none"/>
        </w:rPr>
      </w:pPr>
      <w:r w:rsidRPr="00394109">
        <w:rPr>
          <w:rFonts w:ascii="Angsana New" w:hAnsi="Angsana New" w:hint="cs"/>
          <w:sz w:val="2"/>
          <w:szCs w:val="2"/>
          <w:cs/>
          <w:lang w:eastAsia="x-none"/>
        </w:rPr>
        <w:t>ฃ</w:t>
      </w:r>
    </w:p>
    <w:p w14:paraId="01DE10C9" w14:textId="77777777" w:rsidR="00261242" w:rsidRPr="00394109" w:rsidRDefault="00261242" w:rsidP="004955CE">
      <w:r w:rsidRPr="00394109"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751359" w:rsidRPr="00394109" w14:paraId="45EAEBCA" w14:textId="77777777" w:rsidTr="00751359">
        <w:trPr>
          <w:trHeight w:val="137"/>
          <w:tblHeader/>
        </w:trPr>
        <w:tc>
          <w:tcPr>
            <w:tcW w:w="4230" w:type="dxa"/>
            <w:shd w:val="clear" w:color="auto" w:fill="auto"/>
          </w:tcPr>
          <w:p w14:paraId="6CDA180A" w14:textId="125C816E" w:rsidR="00751359" w:rsidRPr="00394109" w:rsidRDefault="0075135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552D4CDF" w14:textId="0B3F2C03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</w:tr>
      <w:tr w:rsidR="00751359" w:rsidRPr="00394109" w14:paraId="06152793" w14:textId="77777777" w:rsidTr="00751359">
        <w:trPr>
          <w:trHeight w:val="68"/>
          <w:tblHeader/>
        </w:trPr>
        <w:tc>
          <w:tcPr>
            <w:tcW w:w="4230" w:type="dxa"/>
            <w:shd w:val="clear" w:color="auto" w:fill="auto"/>
          </w:tcPr>
          <w:p w14:paraId="2C5BCEF4" w14:textId="77777777" w:rsidR="00751359" w:rsidRPr="00394109" w:rsidRDefault="0075135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1F35B0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7B9585A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7F2E0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394109" w14:paraId="67483388" w14:textId="77777777" w:rsidTr="00751359">
        <w:trPr>
          <w:trHeight w:val="58"/>
          <w:tblHeader/>
        </w:trPr>
        <w:tc>
          <w:tcPr>
            <w:tcW w:w="4230" w:type="dxa"/>
            <w:shd w:val="clear" w:color="auto" w:fill="auto"/>
          </w:tcPr>
          <w:p w14:paraId="03CF9047" w14:textId="77777777" w:rsidR="00751359" w:rsidRPr="00394109" w:rsidRDefault="0075135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CDEB85A" w14:textId="7AFCB6A4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E55221E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1C77129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3B4D128D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CD9134" w14:textId="439DF561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1359" w:rsidRPr="00394109" w14:paraId="5D14340F" w14:textId="77777777" w:rsidTr="00751359">
        <w:trPr>
          <w:tblHeader/>
        </w:trPr>
        <w:tc>
          <w:tcPr>
            <w:tcW w:w="4230" w:type="dxa"/>
            <w:shd w:val="clear" w:color="auto" w:fill="auto"/>
          </w:tcPr>
          <w:p w14:paraId="5AA015C2" w14:textId="6928F307" w:rsidR="00751359" w:rsidRPr="00394109" w:rsidRDefault="00751359" w:rsidP="004955C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4A6FAA8A" w14:textId="4BF7A185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6739FD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EA5EBC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C413282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3B6166" w14:textId="1DDB7503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61242" w:rsidRPr="00394109" w14:paraId="551AE843" w14:textId="77777777" w:rsidTr="00751359">
        <w:trPr>
          <w:tblHeader/>
        </w:trPr>
        <w:tc>
          <w:tcPr>
            <w:tcW w:w="4230" w:type="dxa"/>
            <w:shd w:val="clear" w:color="auto" w:fill="auto"/>
          </w:tcPr>
          <w:p w14:paraId="756BAA5A" w14:textId="77777777" w:rsidR="00261242" w:rsidRPr="00394109" w:rsidRDefault="00261242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733E86" w14:textId="6A76CF2C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39410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ปรับปรุงใหม่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66327005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006BC0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033268DD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ED9E08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9D47825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11E8C1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51359" w:rsidRPr="00394109" w14:paraId="7D3EBE27" w14:textId="77777777" w:rsidTr="00751359">
        <w:trPr>
          <w:trHeight w:val="68"/>
        </w:trPr>
        <w:tc>
          <w:tcPr>
            <w:tcW w:w="4230" w:type="dxa"/>
            <w:shd w:val="clear" w:color="auto" w:fill="auto"/>
          </w:tcPr>
          <w:p w14:paraId="6ABB5A52" w14:textId="4CEF4E0F" w:rsidR="00751359" w:rsidRPr="00394109" w:rsidRDefault="00751359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22A05DE4" w14:textId="45ED636C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1359" w:rsidRPr="00394109" w14:paraId="0B8287D8" w14:textId="77777777" w:rsidTr="00751359">
        <w:trPr>
          <w:trHeight w:val="68"/>
        </w:trPr>
        <w:tc>
          <w:tcPr>
            <w:tcW w:w="4230" w:type="dxa"/>
            <w:shd w:val="clear" w:color="auto" w:fill="auto"/>
          </w:tcPr>
          <w:p w14:paraId="02DF6A2A" w14:textId="6F2992F1" w:rsidR="00751359" w:rsidRPr="00394109" w:rsidRDefault="00751359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990" w:type="dxa"/>
            <w:shd w:val="clear" w:color="auto" w:fill="auto"/>
          </w:tcPr>
          <w:p w14:paraId="4FF88681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4CD404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852D007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03812C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D7F4CA7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C6A13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6E38B6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394109" w14:paraId="32B54F49" w14:textId="77777777" w:rsidTr="00751359">
        <w:trPr>
          <w:trHeight w:val="68"/>
        </w:trPr>
        <w:tc>
          <w:tcPr>
            <w:tcW w:w="4230" w:type="dxa"/>
            <w:shd w:val="clear" w:color="auto" w:fill="auto"/>
          </w:tcPr>
          <w:p w14:paraId="55DD6CA7" w14:textId="13926660" w:rsidR="00751359" w:rsidRPr="00394109" w:rsidRDefault="00751359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A9E2FEA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DBC767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9F5D8F2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09528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B6DFD1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394109" w14:paraId="640E917F" w14:textId="77777777" w:rsidTr="00751359">
        <w:trPr>
          <w:trHeight w:val="80"/>
        </w:trPr>
        <w:tc>
          <w:tcPr>
            <w:tcW w:w="4230" w:type="dxa"/>
            <w:shd w:val="clear" w:color="auto" w:fill="auto"/>
          </w:tcPr>
          <w:p w14:paraId="28A0A7D8" w14:textId="109681B7" w:rsidR="00751359" w:rsidRPr="00394109" w:rsidRDefault="00751359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53DDEA" w14:textId="3B87E026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2" w:type="dxa"/>
          </w:tcPr>
          <w:p w14:paraId="5199175E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BA690C7" w14:textId="2F920900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00CD58C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6918A0" w14:textId="5DC4B500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297E0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E95FD8" w14:textId="3417A0EC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</w:tr>
      <w:tr w:rsidR="00751359" w:rsidRPr="00394109" w14:paraId="207619D0" w14:textId="77777777" w:rsidTr="00751359">
        <w:trPr>
          <w:trHeight w:val="80"/>
        </w:trPr>
        <w:tc>
          <w:tcPr>
            <w:tcW w:w="4230" w:type="dxa"/>
            <w:shd w:val="clear" w:color="auto" w:fill="auto"/>
          </w:tcPr>
          <w:p w14:paraId="332521EA" w14:textId="39D33095" w:rsidR="00751359" w:rsidRPr="00394109" w:rsidRDefault="00751359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3292CB00" w14:textId="3FA08B22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62" w:type="dxa"/>
          </w:tcPr>
          <w:p w14:paraId="35C5C503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598B59" w14:textId="59E94CFD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4800CB" w14:textId="51845BDB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355EB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E1400F9" w14:textId="4B6698FC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751359" w:rsidRPr="00394109" w14:paraId="69E897FC" w14:textId="77777777" w:rsidTr="00751359">
        <w:trPr>
          <w:trHeight w:val="80"/>
        </w:trPr>
        <w:tc>
          <w:tcPr>
            <w:tcW w:w="4230" w:type="dxa"/>
            <w:shd w:val="clear" w:color="auto" w:fill="auto"/>
          </w:tcPr>
          <w:p w14:paraId="5606DE99" w14:textId="58520958" w:rsidR="00751359" w:rsidRPr="00394109" w:rsidRDefault="00751359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90" w:type="dxa"/>
            <w:shd w:val="clear" w:color="auto" w:fill="auto"/>
          </w:tcPr>
          <w:p w14:paraId="6096828D" w14:textId="6CB5D78D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2,312</w:t>
            </w:r>
          </w:p>
        </w:tc>
        <w:tc>
          <w:tcPr>
            <w:tcW w:w="262" w:type="dxa"/>
          </w:tcPr>
          <w:p w14:paraId="1B98E112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3DDD7D6" w14:textId="6B5BD45B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1,169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1D75613" w14:textId="7230B45E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0559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EFF722" w14:textId="74C89A55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3,481</w:t>
            </w:r>
          </w:p>
        </w:tc>
      </w:tr>
      <w:tr w:rsidR="00751359" w:rsidRPr="00394109" w14:paraId="2FCC7233" w14:textId="77777777" w:rsidTr="00751359">
        <w:tc>
          <w:tcPr>
            <w:tcW w:w="4230" w:type="dxa"/>
          </w:tcPr>
          <w:p w14:paraId="0A19A64B" w14:textId="04E061A1" w:rsidR="00751359" w:rsidRPr="00394109" w:rsidRDefault="00751359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150D3C2D" w14:textId="39F18CD9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3,691</w:t>
            </w:r>
          </w:p>
        </w:tc>
        <w:tc>
          <w:tcPr>
            <w:tcW w:w="262" w:type="dxa"/>
          </w:tcPr>
          <w:p w14:paraId="220E9532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83650D8" w14:textId="5A63C0BF" w:rsidR="00751359" w:rsidRPr="00394109" w:rsidRDefault="00751359" w:rsidP="004955CE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(1,658)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A45830" w14:textId="13AD15F9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7FF7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66FF310" w14:textId="0125159B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2,033</w:t>
            </w:r>
          </w:p>
        </w:tc>
      </w:tr>
      <w:tr w:rsidR="00751359" w:rsidRPr="00394109" w14:paraId="5212E6A2" w14:textId="77777777" w:rsidTr="00751359">
        <w:trPr>
          <w:trHeight w:val="308"/>
        </w:trPr>
        <w:tc>
          <w:tcPr>
            <w:tcW w:w="4230" w:type="dxa"/>
          </w:tcPr>
          <w:p w14:paraId="7DD3A295" w14:textId="65129E09" w:rsidR="00751359" w:rsidRPr="00394109" w:rsidRDefault="00751359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 w:hint="cs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B11293D" w14:textId="1E86070C" w:rsidR="00751359" w:rsidRPr="00394109" w:rsidRDefault="00751359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1E9F5EF5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5406DEB" w14:textId="3AD3315B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62" w:type="dxa"/>
            <w:shd w:val="clear" w:color="auto" w:fill="auto"/>
          </w:tcPr>
          <w:p w14:paraId="23C5A75D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B27033" w14:textId="2A0BF7A5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87576E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B31D706" w14:textId="6E5AB72D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E965FF" w:rsidRPr="00394109" w14:paraId="1B134230" w14:textId="77777777" w:rsidTr="00751359">
        <w:trPr>
          <w:trHeight w:val="68"/>
        </w:trPr>
        <w:tc>
          <w:tcPr>
            <w:tcW w:w="4230" w:type="dxa"/>
          </w:tcPr>
          <w:p w14:paraId="3A3440D4" w14:textId="77777777" w:rsidR="00E965FF" w:rsidRDefault="00E965FF" w:rsidP="00E965FF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มูลค่ายุติธรรมของสิ่งตอบแทน</w:t>
            </w:r>
          </w:p>
          <w:p w14:paraId="3E212668" w14:textId="01A7DB0A" w:rsidR="00E965FF" w:rsidRPr="00394109" w:rsidRDefault="00E965FF" w:rsidP="00E965FF">
            <w:pPr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ที่คาดว่าจะต้องจ่าย</w:t>
            </w:r>
          </w:p>
        </w:tc>
        <w:tc>
          <w:tcPr>
            <w:tcW w:w="990" w:type="dxa"/>
            <w:shd w:val="clear" w:color="auto" w:fill="auto"/>
          </w:tcPr>
          <w:p w14:paraId="294B74CD" w14:textId="1A6AFA51" w:rsidR="00E965FF" w:rsidRPr="00394109" w:rsidRDefault="00E965FF" w:rsidP="00E965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CB299E" w14:textId="7A794C24" w:rsidR="00E965FF" w:rsidRPr="00394109" w:rsidRDefault="00E965FF" w:rsidP="00E965F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29F0725A" w14:textId="77777777" w:rsidR="00E965FF" w:rsidRPr="00394109" w:rsidRDefault="00E965FF" w:rsidP="00E965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8E6CC0" w14:textId="77777777" w:rsidR="00E965FF" w:rsidRPr="00394109" w:rsidRDefault="00E965FF" w:rsidP="00E965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6E0E8" w14:textId="0AB2FB42" w:rsidR="00E965FF" w:rsidRPr="00394109" w:rsidRDefault="00E965FF" w:rsidP="00E965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  <w:tc>
          <w:tcPr>
            <w:tcW w:w="262" w:type="dxa"/>
            <w:shd w:val="clear" w:color="auto" w:fill="auto"/>
          </w:tcPr>
          <w:p w14:paraId="67BF0191" w14:textId="77777777" w:rsidR="00E965FF" w:rsidRPr="00394109" w:rsidRDefault="00E965FF" w:rsidP="00E9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ABF710" w14:textId="2C0121FD" w:rsidR="00E965FF" w:rsidRPr="00394109" w:rsidRDefault="00E965FF" w:rsidP="00E965F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31DD0E" w14:textId="77777777" w:rsidR="00E965FF" w:rsidRPr="00394109" w:rsidRDefault="00E965FF" w:rsidP="00E965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3DCEA52" w14:textId="77777777" w:rsidR="00E965FF" w:rsidRPr="00394109" w:rsidRDefault="00E965FF" w:rsidP="00E965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FA3D6D" w14:textId="6B0FD3E5" w:rsidR="00E965FF" w:rsidRPr="00394109" w:rsidRDefault="00E965FF" w:rsidP="00E965F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</w:tr>
      <w:tr w:rsidR="00751359" w:rsidRPr="00394109" w14:paraId="022359AE" w14:textId="77777777" w:rsidTr="00751359">
        <w:trPr>
          <w:trHeight w:val="58"/>
        </w:trPr>
        <w:tc>
          <w:tcPr>
            <w:tcW w:w="4230" w:type="dxa"/>
            <w:shd w:val="clear" w:color="auto" w:fill="auto"/>
          </w:tcPr>
          <w:p w14:paraId="28CA5DD7" w14:textId="77777777" w:rsidR="00751359" w:rsidRPr="00394109" w:rsidRDefault="00751359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EBC98" w14:textId="676697A2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6,299</w:t>
            </w:r>
          </w:p>
        </w:tc>
        <w:tc>
          <w:tcPr>
            <w:tcW w:w="262" w:type="dxa"/>
          </w:tcPr>
          <w:p w14:paraId="5CCBD50B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B993D" w14:textId="15926388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4,960</w:t>
            </w:r>
          </w:p>
        </w:tc>
        <w:tc>
          <w:tcPr>
            <w:tcW w:w="262" w:type="dxa"/>
            <w:shd w:val="clear" w:color="auto" w:fill="auto"/>
          </w:tcPr>
          <w:p w14:paraId="57729027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0FD96" w14:textId="72B48DB4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DD4007" w14:textId="77777777" w:rsidR="00751359" w:rsidRPr="00394109" w:rsidRDefault="0075135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E32E5" w14:textId="3BE25F44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11,259</w:t>
            </w:r>
          </w:p>
        </w:tc>
      </w:tr>
      <w:tr w:rsidR="00751359" w:rsidRPr="00394109" w14:paraId="309C69BB" w14:textId="77777777" w:rsidTr="00751359">
        <w:trPr>
          <w:trHeight w:val="152"/>
        </w:trPr>
        <w:tc>
          <w:tcPr>
            <w:tcW w:w="4230" w:type="dxa"/>
            <w:shd w:val="clear" w:color="auto" w:fill="auto"/>
          </w:tcPr>
          <w:p w14:paraId="6255ECBB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567A478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0D104A7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638BC27" w14:textId="77777777" w:rsidR="00751359" w:rsidRPr="00394109" w:rsidRDefault="00751359" w:rsidP="00495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96E47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C7307F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751359" w:rsidRPr="00394109" w14:paraId="7E7452E2" w14:textId="77777777" w:rsidTr="00751359">
        <w:trPr>
          <w:trHeight w:val="68"/>
        </w:trPr>
        <w:tc>
          <w:tcPr>
            <w:tcW w:w="4230" w:type="dxa"/>
            <w:shd w:val="clear" w:color="auto" w:fill="auto"/>
          </w:tcPr>
          <w:p w14:paraId="5295FE7D" w14:textId="1BB20FD9" w:rsidR="00751359" w:rsidRPr="00394109" w:rsidRDefault="00751359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5F50D913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4F4F34C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266DF9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155A83F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245AF9" w14:textId="77777777" w:rsidR="00751359" w:rsidRPr="00394109" w:rsidRDefault="0075135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C2AD05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394109" w14:paraId="2BB71E53" w14:textId="77777777" w:rsidTr="00751359">
        <w:trPr>
          <w:trHeight w:val="68"/>
        </w:trPr>
        <w:tc>
          <w:tcPr>
            <w:tcW w:w="4230" w:type="dxa"/>
            <w:shd w:val="clear" w:color="auto" w:fill="auto"/>
          </w:tcPr>
          <w:p w14:paraId="4B8B4C48" w14:textId="2322172F" w:rsidR="00751359" w:rsidRPr="00394109" w:rsidRDefault="00751359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FA3FFF" w14:textId="757C0BEA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(1,07</w:t>
            </w:r>
            <w:r w:rsidR="00105ACA" w:rsidRPr="003941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004D7BD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6D10F16" w14:textId="69484202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105ACA" w:rsidRPr="00394109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D3CB395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CC226E3" w14:textId="35ABE180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5A7815" w14:textId="77777777" w:rsidR="00751359" w:rsidRPr="00394109" w:rsidRDefault="0075135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BD7826" w14:textId="76147EBA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(585)</w:t>
            </w:r>
          </w:p>
        </w:tc>
      </w:tr>
      <w:tr w:rsidR="00751359" w:rsidRPr="00394109" w14:paraId="6BADA060" w14:textId="77777777" w:rsidTr="00751359">
        <w:trPr>
          <w:trHeight w:val="68"/>
        </w:trPr>
        <w:tc>
          <w:tcPr>
            <w:tcW w:w="4230" w:type="dxa"/>
            <w:shd w:val="clear" w:color="auto" w:fill="auto"/>
          </w:tcPr>
          <w:p w14:paraId="0F8041B7" w14:textId="6DE02F5A" w:rsidR="00751359" w:rsidRPr="00394109" w:rsidRDefault="00751359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665C3C6" w14:textId="6A9F67D3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  <w:tc>
          <w:tcPr>
            <w:tcW w:w="262" w:type="dxa"/>
          </w:tcPr>
          <w:p w14:paraId="1F428EF1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2F096E4A" w14:textId="0A46A903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62" w:type="dxa"/>
            <w:shd w:val="clear" w:color="auto" w:fill="auto"/>
          </w:tcPr>
          <w:p w14:paraId="17D8D6D7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4B6B44B" w14:textId="1DF6AA38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2F984F" w14:textId="77777777" w:rsidR="00751359" w:rsidRPr="00394109" w:rsidRDefault="0075135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F2DA4D" w14:textId="23D6E9C4" w:rsidR="00751359" w:rsidRPr="00394109" w:rsidRDefault="00751359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51359" w:rsidRPr="00394109" w14:paraId="2D3EF3DC" w14:textId="77777777" w:rsidTr="00751359">
        <w:trPr>
          <w:trHeight w:val="58"/>
        </w:trPr>
        <w:tc>
          <w:tcPr>
            <w:tcW w:w="4230" w:type="dxa"/>
            <w:shd w:val="clear" w:color="auto" w:fill="auto"/>
          </w:tcPr>
          <w:p w14:paraId="2D101DB4" w14:textId="4C858243" w:rsidR="00751359" w:rsidRPr="00394109" w:rsidRDefault="00751359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050EA" w14:textId="21C92514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(1,17</w:t>
            </w:r>
            <w:r w:rsidR="00105ACA"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5C7F76D9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110B6" w14:textId="26DD1FFE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105ACA"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4C6AD222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C4F26" w14:textId="1AECDB19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534C1" w14:textId="77777777" w:rsidR="00751359" w:rsidRPr="00394109" w:rsidRDefault="0075135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5A2B0" w14:textId="467C4D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(585)</w:t>
            </w:r>
          </w:p>
        </w:tc>
      </w:tr>
      <w:tr w:rsidR="00751359" w:rsidRPr="00394109" w14:paraId="034AF0E5" w14:textId="77777777" w:rsidTr="00751359">
        <w:trPr>
          <w:trHeight w:val="152"/>
        </w:trPr>
        <w:tc>
          <w:tcPr>
            <w:tcW w:w="4230" w:type="dxa"/>
            <w:shd w:val="clear" w:color="auto" w:fill="auto"/>
          </w:tcPr>
          <w:p w14:paraId="60A33262" w14:textId="77777777" w:rsidR="00751359" w:rsidRPr="00394109" w:rsidRDefault="00751359" w:rsidP="00495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D0C0DA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6B6E819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2F8FA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14645E5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F42912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4D8914D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751359" w:rsidRPr="00394109" w14:paraId="112A783D" w14:textId="77777777" w:rsidTr="00751359">
        <w:trPr>
          <w:trHeight w:val="58"/>
        </w:trPr>
        <w:tc>
          <w:tcPr>
            <w:tcW w:w="4230" w:type="dxa"/>
            <w:shd w:val="clear" w:color="auto" w:fill="auto"/>
          </w:tcPr>
          <w:p w14:paraId="72D1446E" w14:textId="5C0D2030" w:rsidR="00751359" w:rsidRPr="00394109" w:rsidRDefault="00751359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13B2D04" w14:textId="643D10AD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</w:t>
            </w:r>
            <w:r w:rsidR="00105ACA"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62" w:type="dxa"/>
          </w:tcPr>
          <w:p w14:paraId="4C699746" w14:textId="77777777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9A7E051" w14:textId="6ADE9BFB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5,54</w:t>
            </w:r>
            <w:r w:rsidR="00105ACA"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2" w:type="dxa"/>
            <w:shd w:val="clear" w:color="auto" w:fill="auto"/>
          </w:tcPr>
          <w:p w14:paraId="08553DCC" w14:textId="77777777" w:rsidR="00751359" w:rsidRPr="00394109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93081B1" w14:textId="2B43EE6B" w:rsidR="00751359" w:rsidRPr="00394109" w:rsidRDefault="0075135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EC412F" w14:textId="77777777" w:rsidR="00751359" w:rsidRPr="00394109" w:rsidRDefault="00751359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68D98C4" w14:textId="5B5830DD" w:rsidR="00751359" w:rsidRPr="00394109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10,674</w:t>
            </w:r>
          </w:p>
        </w:tc>
      </w:tr>
    </w:tbl>
    <w:p w14:paraId="107E8CC0" w14:textId="61EA5526" w:rsidR="006971AF" w:rsidRPr="00394109" w:rsidRDefault="006971AF" w:rsidP="004955CE"/>
    <w:p w14:paraId="502F9F40" w14:textId="3F16091A" w:rsidR="00BB4143" w:rsidRPr="00394109" w:rsidRDefault="00BB4143" w:rsidP="004955CE">
      <w:pPr>
        <w:rPr>
          <w:rFonts w:ascii="Angsana New" w:hAnsi="Angsana New"/>
          <w:sz w:val="20"/>
          <w:szCs w:val="20"/>
        </w:rPr>
      </w:pPr>
      <w:r w:rsidRPr="00394109">
        <w:rPr>
          <w:rFonts w:ascii="Angsana New" w:hAnsi="Angsana New"/>
          <w:sz w:val="20"/>
          <w:szCs w:val="20"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262"/>
        <w:gridCol w:w="1088"/>
        <w:gridCol w:w="262"/>
        <w:gridCol w:w="908"/>
        <w:gridCol w:w="262"/>
        <w:gridCol w:w="908"/>
        <w:gridCol w:w="270"/>
        <w:gridCol w:w="900"/>
      </w:tblGrid>
      <w:tr w:rsidR="003D212D" w:rsidRPr="00394109" w14:paraId="5088AD60" w14:textId="77777777" w:rsidTr="00CB5A25">
        <w:trPr>
          <w:tblHeader/>
        </w:trPr>
        <w:tc>
          <w:tcPr>
            <w:tcW w:w="3240" w:type="dxa"/>
            <w:shd w:val="clear" w:color="auto" w:fill="auto"/>
          </w:tcPr>
          <w:p w14:paraId="7198A942" w14:textId="77777777" w:rsidR="003D212D" w:rsidRPr="00394109" w:rsidRDefault="003D212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9"/>
            <w:shd w:val="clear" w:color="auto" w:fill="auto"/>
          </w:tcPr>
          <w:p w14:paraId="08A22C43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</w:tr>
      <w:tr w:rsidR="003D212D" w:rsidRPr="00394109" w14:paraId="7CE52D89" w14:textId="77777777" w:rsidTr="00CB5A25">
        <w:trPr>
          <w:trHeight w:val="137"/>
          <w:tblHeader/>
        </w:trPr>
        <w:tc>
          <w:tcPr>
            <w:tcW w:w="3240" w:type="dxa"/>
            <w:shd w:val="clear" w:color="auto" w:fill="auto"/>
          </w:tcPr>
          <w:p w14:paraId="26702E11" w14:textId="77777777" w:rsidR="003D212D" w:rsidRPr="00394109" w:rsidRDefault="003D212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38A4151F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09CB2307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10B7213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F241506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476404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5BD4C950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0D3BF66E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06990CF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D212D" w:rsidRPr="00394109" w14:paraId="4867590C" w14:textId="77777777" w:rsidTr="00CB5A25">
        <w:trPr>
          <w:trHeight w:val="58"/>
          <w:tblHeader/>
        </w:trPr>
        <w:tc>
          <w:tcPr>
            <w:tcW w:w="3240" w:type="dxa"/>
            <w:shd w:val="clear" w:color="auto" w:fill="auto"/>
          </w:tcPr>
          <w:p w14:paraId="7F10E6E3" w14:textId="77777777" w:rsidR="003D212D" w:rsidRPr="00394109" w:rsidRDefault="003D212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6769810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4EB4728E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7B9B9C21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9410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ได้มาจากการ</w:t>
            </w:r>
          </w:p>
        </w:tc>
        <w:tc>
          <w:tcPr>
            <w:tcW w:w="262" w:type="dxa"/>
            <w:shd w:val="clear" w:color="auto" w:fill="auto"/>
          </w:tcPr>
          <w:p w14:paraId="1BC1A96F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2B77D9D1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2FEC02DD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0C36AD42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28A16FB4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47251B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3D212D" w:rsidRPr="00394109" w14:paraId="19D5BF42" w14:textId="77777777" w:rsidTr="00CB5A25">
        <w:trPr>
          <w:tblHeader/>
        </w:trPr>
        <w:tc>
          <w:tcPr>
            <w:tcW w:w="3240" w:type="dxa"/>
            <w:shd w:val="clear" w:color="auto" w:fill="auto"/>
          </w:tcPr>
          <w:p w14:paraId="3FCFEBD7" w14:textId="77777777" w:rsidR="003D212D" w:rsidRPr="00394109" w:rsidRDefault="003D212D" w:rsidP="004955C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26975FB6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83FA355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8" w:type="dxa"/>
          </w:tcPr>
          <w:p w14:paraId="5C69C207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394109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รวมธุรกิจ</w:t>
            </w:r>
          </w:p>
        </w:tc>
        <w:tc>
          <w:tcPr>
            <w:tcW w:w="262" w:type="dxa"/>
            <w:shd w:val="clear" w:color="auto" w:fill="auto"/>
          </w:tcPr>
          <w:p w14:paraId="604571B0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63276366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791D208F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6D770C5A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0B21C306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9436711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61242" w:rsidRPr="00394109" w14:paraId="4B4B309F" w14:textId="77777777" w:rsidTr="00CB5A25">
        <w:trPr>
          <w:trHeight w:val="68"/>
          <w:tblHeader/>
        </w:trPr>
        <w:tc>
          <w:tcPr>
            <w:tcW w:w="3240" w:type="dxa"/>
            <w:shd w:val="clear" w:color="auto" w:fill="auto"/>
          </w:tcPr>
          <w:p w14:paraId="381716C7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9"/>
          </w:tcPr>
          <w:p w14:paraId="68D194ED" w14:textId="77777777" w:rsidR="00261242" w:rsidRPr="00394109" w:rsidRDefault="00261242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410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61242" w:rsidRPr="00394109" w14:paraId="4065CD08" w14:textId="77777777" w:rsidTr="00CB5A25">
        <w:trPr>
          <w:trHeight w:val="68"/>
        </w:trPr>
        <w:tc>
          <w:tcPr>
            <w:tcW w:w="3240" w:type="dxa"/>
            <w:shd w:val="clear" w:color="auto" w:fill="auto"/>
          </w:tcPr>
          <w:p w14:paraId="1E952C84" w14:textId="75453DA0" w:rsidR="00261242" w:rsidRPr="00394109" w:rsidRDefault="00261242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5760" w:type="dxa"/>
            <w:gridSpan w:val="9"/>
          </w:tcPr>
          <w:p w14:paraId="5BD974E1" w14:textId="77777777" w:rsidR="00261242" w:rsidRPr="00394109" w:rsidRDefault="00261242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61242" w:rsidRPr="00394109" w14:paraId="431D7A0C" w14:textId="77777777" w:rsidTr="00CB5A25">
        <w:trPr>
          <w:trHeight w:val="80"/>
        </w:trPr>
        <w:tc>
          <w:tcPr>
            <w:tcW w:w="3240" w:type="dxa"/>
            <w:shd w:val="clear" w:color="auto" w:fill="auto"/>
          </w:tcPr>
          <w:p w14:paraId="1C7777F6" w14:textId="77777777" w:rsidR="00261242" w:rsidRPr="00394109" w:rsidRDefault="00261242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2E41D9DB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F4F76F5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16936B06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07D8CBD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B8CF40B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97B2B7A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shd w:val="clear" w:color="auto" w:fill="auto"/>
          </w:tcPr>
          <w:p w14:paraId="153FCD3A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B0DEBF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B5E1376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242" w:rsidRPr="00394109" w14:paraId="5F6A2D72" w14:textId="77777777" w:rsidTr="00CB5A25">
        <w:trPr>
          <w:trHeight w:val="80"/>
        </w:trPr>
        <w:tc>
          <w:tcPr>
            <w:tcW w:w="3240" w:type="dxa"/>
            <w:shd w:val="clear" w:color="auto" w:fill="auto"/>
          </w:tcPr>
          <w:p w14:paraId="5CDFF294" w14:textId="77777777" w:rsidR="00261242" w:rsidRPr="00394109" w:rsidRDefault="00261242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00" w:type="dxa"/>
            <w:shd w:val="clear" w:color="auto" w:fill="auto"/>
          </w:tcPr>
          <w:p w14:paraId="1669F7E7" w14:textId="36768258" w:rsidR="00261242" w:rsidRPr="00394109" w:rsidRDefault="00261242" w:rsidP="004955CE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7A580E1D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1F226D64" w14:textId="7B866E95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6CB5CBD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2B1761B" w14:textId="0021538C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2D0CD389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01BED8F" w14:textId="189DCA47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756908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54B28D3" w14:textId="757FF7BA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261242" w:rsidRPr="00394109" w14:paraId="61EA4EED" w14:textId="77777777" w:rsidTr="00CB5A25">
        <w:trPr>
          <w:trHeight w:val="80"/>
        </w:trPr>
        <w:tc>
          <w:tcPr>
            <w:tcW w:w="3240" w:type="dxa"/>
            <w:shd w:val="clear" w:color="auto" w:fill="auto"/>
          </w:tcPr>
          <w:p w14:paraId="075E65EE" w14:textId="77777777" w:rsidR="00261242" w:rsidRPr="00394109" w:rsidRDefault="00261242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900" w:type="dxa"/>
            <w:shd w:val="clear" w:color="auto" w:fill="auto"/>
          </w:tcPr>
          <w:p w14:paraId="4B790412" w14:textId="0E13EE21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62" w:type="dxa"/>
          </w:tcPr>
          <w:p w14:paraId="7C9E119C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57167D2A" w14:textId="64B21DCA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4CC98E4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08121422" w14:textId="15B7A08F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389B23C2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32B7A74A" w14:textId="070BD4E2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99853E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E9980AC" w14:textId="558EF2DB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261242" w:rsidRPr="00394109" w14:paraId="167FB87A" w14:textId="77777777" w:rsidTr="00CB5A25">
        <w:trPr>
          <w:trHeight w:val="80"/>
        </w:trPr>
        <w:tc>
          <w:tcPr>
            <w:tcW w:w="3240" w:type="dxa"/>
            <w:shd w:val="clear" w:color="auto" w:fill="auto"/>
          </w:tcPr>
          <w:p w14:paraId="74E2D175" w14:textId="77777777" w:rsidR="00261242" w:rsidRPr="00394109" w:rsidRDefault="00261242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900" w:type="dxa"/>
            <w:shd w:val="clear" w:color="auto" w:fill="auto"/>
          </w:tcPr>
          <w:p w14:paraId="3C8A5CE8" w14:textId="0A118CA8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  <w:tc>
          <w:tcPr>
            <w:tcW w:w="262" w:type="dxa"/>
          </w:tcPr>
          <w:p w14:paraId="231AFD3C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5D71AF2D" w14:textId="669EE066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5A3D04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39E3C355" w14:textId="20D34E62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262" w:type="dxa"/>
            <w:shd w:val="clear" w:color="auto" w:fill="auto"/>
          </w:tcPr>
          <w:p w14:paraId="71C95789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shd w:val="clear" w:color="auto" w:fill="auto"/>
          </w:tcPr>
          <w:p w14:paraId="543023CC" w14:textId="7CF98885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(349)</w:t>
            </w:r>
          </w:p>
        </w:tc>
        <w:tc>
          <w:tcPr>
            <w:tcW w:w="270" w:type="dxa"/>
            <w:shd w:val="clear" w:color="auto" w:fill="auto"/>
          </w:tcPr>
          <w:p w14:paraId="55DA1ADB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2B4523EB" w14:textId="2B883503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2,312</w:t>
            </w:r>
          </w:p>
        </w:tc>
      </w:tr>
      <w:tr w:rsidR="00261242" w:rsidRPr="00394109" w14:paraId="462AF0AF" w14:textId="77777777" w:rsidTr="00CB5A25">
        <w:tc>
          <w:tcPr>
            <w:tcW w:w="3240" w:type="dxa"/>
          </w:tcPr>
          <w:p w14:paraId="3CD4EC73" w14:textId="77777777" w:rsidR="00261242" w:rsidRPr="00394109" w:rsidRDefault="00261242" w:rsidP="004955CE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00" w:type="dxa"/>
            <w:shd w:val="clear" w:color="auto" w:fill="auto"/>
          </w:tcPr>
          <w:p w14:paraId="4F7FC03B" w14:textId="2E5D2C49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5,700</w:t>
            </w:r>
          </w:p>
        </w:tc>
        <w:tc>
          <w:tcPr>
            <w:tcW w:w="262" w:type="dxa"/>
          </w:tcPr>
          <w:p w14:paraId="72FE8A12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2A03D14C" w14:textId="7ADDDCF3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F8114B7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604B4F4" w14:textId="39CB5A17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(2,009)</w:t>
            </w:r>
          </w:p>
        </w:tc>
        <w:tc>
          <w:tcPr>
            <w:tcW w:w="262" w:type="dxa"/>
            <w:shd w:val="clear" w:color="auto" w:fill="auto"/>
          </w:tcPr>
          <w:p w14:paraId="3D9ED3E0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1330D0C" w14:textId="00305AB3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884293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7C6EEA99" w14:textId="5280F8CA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3,691</w:t>
            </w:r>
          </w:p>
        </w:tc>
      </w:tr>
      <w:tr w:rsidR="00261242" w:rsidRPr="00394109" w14:paraId="408FCD28" w14:textId="77777777" w:rsidTr="00CB5A25">
        <w:trPr>
          <w:trHeight w:val="58"/>
        </w:trPr>
        <w:tc>
          <w:tcPr>
            <w:tcW w:w="3240" w:type="dxa"/>
            <w:shd w:val="clear" w:color="auto" w:fill="auto"/>
          </w:tcPr>
          <w:p w14:paraId="213E82C0" w14:textId="77777777" w:rsidR="00261242" w:rsidRPr="00394109" w:rsidRDefault="00261242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AC907" w14:textId="67AE6C20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8,328</w:t>
            </w:r>
          </w:p>
        </w:tc>
        <w:tc>
          <w:tcPr>
            <w:tcW w:w="262" w:type="dxa"/>
          </w:tcPr>
          <w:p w14:paraId="626F041B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D75AB" w14:textId="5466195A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198169C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83152" w14:textId="2BCCADA3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(1,680)</w:t>
            </w:r>
          </w:p>
        </w:tc>
        <w:tc>
          <w:tcPr>
            <w:tcW w:w="262" w:type="dxa"/>
            <w:shd w:val="clear" w:color="auto" w:fill="auto"/>
          </w:tcPr>
          <w:p w14:paraId="7978D7AC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F6ED3A" w14:textId="0F4EF044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(349)</w:t>
            </w:r>
          </w:p>
        </w:tc>
        <w:tc>
          <w:tcPr>
            <w:tcW w:w="270" w:type="dxa"/>
            <w:shd w:val="clear" w:color="auto" w:fill="auto"/>
          </w:tcPr>
          <w:p w14:paraId="3AF79AC5" w14:textId="77777777" w:rsidR="00261242" w:rsidRPr="00394109" w:rsidRDefault="00261242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94318" w14:textId="3535F113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6,299</w:t>
            </w:r>
          </w:p>
        </w:tc>
      </w:tr>
      <w:tr w:rsidR="00261242" w:rsidRPr="00394109" w14:paraId="0C98E153" w14:textId="77777777" w:rsidTr="00CB5A25">
        <w:trPr>
          <w:trHeight w:val="152"/>
        </w:trPr>
        <w:tc>
          <w:tcPr>
            <w:tcW w:w="3240" w:type="dxa"/>
            <w:shd w:val="clear" w:color="auto" w:fill="auto"/>
          </w:tcPr>
          <w:p w14:paraId="67BE3E69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86D3BE8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619FED2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8" w:type="dxa"/>
          </w:tcPr>
          <w:p w14:paraId="4F58C728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BDD1DE7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CD0EEA1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465F4372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4FAB45A7" w14:textId="77777777" w:rsidR="00261242" w:rsidRPr="00394109" w:rsidRDefault="00261242" w:rsidP="00495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9BFE51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37863C9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261242" w:rsidRPr="00394109" w14:paraId="2B74F299" w14:textId="77777777" w:rsidTr="00CB5A25">
        <w:trPr>
          <w:trHeight w:val="68"/>
        </w:trPr>
        <w:tc>
          <w:tcPr>
            <w:tcW w:w="3240" w:type="dxa"/>
            <w:shd w:val="clear" w:color="auto" w:fill="auto"/>
          </w:tcPr>
          <w:p w14:paraId="6008F5AE" w14:textId="77777777" w:rsidR="00261242" w:rsidRPr="00394109" w:rsidRDefault="00261242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00" w:type="dxa"/>
            <w:shd w:val="clear" w:color="auto" w:fill="auto"/>
          </w:tcPr>
          <w:p w14:paraId="52C60DD2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30D039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754E6FB8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D20DFD3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</w:tcPr>
          <w:p w14:paraId="513796C4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9FB35F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</w:tcPr>
          <w:p w14:paraId="75B1190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191EDF" w14:textId="77777777" w:rsidR="00261242" w:rsidRPr="00394109" w:rsidRDefault="00261242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CC20CE2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1242" w:rsidRPr="00394109" w14:paraId="205B3E34" w14:textId="77777777" w:rsidTr="00CB5A25">
        <w:trPr>
          <w:trHeight w:val="68"/>
        </w:trPr>
        <w:tc>
          <w:tcPr>
            <w:tcW w:w="3240" w:type="dxa"/>
            <w:shd w:val="clear" w:color="auto" w:fill="auto"/>
          </w:tcPr>
          <w:p w14:paraId="408BAFC6" w14:textId="77777777" w:rsidR="00261242" w:rsidRPr="00394109" w:rsidRDefault="00261242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9E310C0" w14:textId="597C09AC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(733)</w:t>
            </w:r>
          </w:p>
        </w:tc>
        <w:tc>
          <w:tcPr>
            <w:tcW w:w="262" w:type="dxa"/>
          </w:tcPr>
          <w:p w14:paraId="27067D14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</w:tcPr>
          <w:p w14:paraId="3EF92E40" w14:textId="7005E49A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(74</w:t>
            </w:r>
            <w:r w:rsidR="00427D5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87019C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7F98C60B" w14:textId="45996ED8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427D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22F29866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4FCD3308" w14:textId="436B53A2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B99AB" w14:textId="77777777" w:rsidR="00261242" w:rsidRPr="00394109" w:rsidRDefault="00261242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9B2EDD8" w14:textId="60867455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(1,07</w:t>
            </w:r>
            <w:r w:rsidR="00105ACA" w:rsidRPr="0039410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61242" w:rsidRPr="00394109" w14:paraId="40DBC0DE" w14:textId="77777777" w:rsidTr="00CB5A25">
        <w:trPr>
          <w:trHeight w:val="68"/>
        </w:trPr>
        <w:tc>
          <w:tcPr>
            <w:tcW w:w="3240" w:type="dxa"/>
            <w:shd w:val="clear" w:color="auto" w:fill="auto"/>
          </w:tcPr>
          <w:p w14:paraId="676E1659" w14:textId="77777777" w:rsidR="00261242" w:rsidRPr="00394109" w:rsidRDefault="00261242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55C3CC9" w14:textId="2EF3D915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(223)</w:t>
            </w:r>
          </w:p>
        </w:tc>
        <w:tc>
          <w:tcPr>
            <w:tcW w:w="262" w:type="dxa"/>
          </w:tcPr>
          <w:p w14:paraId="3E94A67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67C1F219" w14:textId="19144C8E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6719A0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DC194" w14:textId="66780728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130</w:t>
            </w:r>
          </w:p>
        </w:tc>
        <w:tc>
          <w:tcPr>
            <w:tcW w:w="262" w:type="dxa"/>
            <w:shd w:val="clear" w:color="auto" w:fill="auto"/>
          </w:tcPr>
          <w:p w14:paraId="3967FA7F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1A8A9" w14:textId="0D2EA2D8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04306" w14:textId="77777777" w:rsidR="00261242" w:rsidRPr="00394109" w:rsidRDefault="00261242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407F8AD" w14:textId="4F9E1C79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(93)</w:t>
            </w:r>
          </w:p>
        </w:tc>
      </w:tr>
      <w:tr w:rsidR="00261242" w:rsidRPr="00394109" w14:paraId="08C62698" w14:textId="77777777" w:rsidTr="00CB5A25">
        <w:trPr>
          <w:trHeight w:val="58"/>
        </w:trPr>
        <w:tc>
          <w:tcPr>
            <w:tcW w:w="3240" w:type="dxa"/>
            <w:shd w:val="clear" w:color="auto" w:fill="auto"/>
          </w:tcPr>
          <w:p w14:paraId="4982CB15" w14:textId="77777777" w:rsidR="00261242" w:rsidRPr="00394109" w:rsidRDefault="00261242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5B494" w14:textId="339ACAF6" w:rsidR="00261242" w:rsidRPr="001F0D8B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(956)</w:t>
            </w:r>
          </w:p>
        </w:tc>
        <w:tc>
          <w:tcPr>
            <w:tcW w:w="262" w:type="dxa"/>
          </w:tcPr>
          <w:p w14:paraId="0ADD6457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F1786" w14:textId="39598B50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(74</w:t>
            </w:r>
            <w:r w:rsidR="00427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5D16592D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809F6" w14:textId="2F5AF4AC" w:rsidR="00261242" w:rsidRPr="001F0D8B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D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427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14:paraId="5B52EA72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90D94" w14:textId="6B9AC3BE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AAB66" w14:textId="77777777" w:rsidR="00261242" w:rsidRPr="00394109" w:rsidRDefault="00261242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E5094" w14:textId="5BC435CB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(1,17</w:t>
            </w:r>
            <w:r w:rsidR="00105ACA"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261242" w:rsidRPr="00394109" w14:paraId="433FA60A" w14:textId="77777777" w:rsidTr="003D212D">
        <w:trPr>
          <w:trHeight w:val="152"/>
        </w:trPr>
        <w:tc>
          <w:tcPr>
            <w:tcW w:w="3240" w:type="dxa"/>
            <w:shd w:val="clear" w:color="auto" w:fill="auto"/>
          </w:tcPr>
          <w:p w14:paraId="34C34D1E" w14:textId="77777777" w:rsidR="00261242" w:rsidRPr="00394109" w:rsidRDefault="00261242" w:rsidP="004955CE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43723EB5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10DC722F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74153309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C53E8C9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6A16656C" w14:textId="77777777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83DCA8E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  <w:shd w:val="clear" w:color="auto" w:fill="auto"/>
          </w:tcPr>
          <w:p w14:paraId="7590A01F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5BACE3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0046266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261242" w:rsidRPr="00394109" w14:paraId="32C19A56" w14:textId="77777777" w:rsidTr="003D212D">
        <w:trPr>
          <w:trHeight w:val="58"/>
        </w:trPr>
        <w:tc>
          <w:tcPr>
            <w:tcW w:w="3240" w:type="dxa"/>
            <w:shd w:val="clear" w:color="auto" w:fill="auto"/>
          </w:tcPr>
          <w:p w14:paraId="7BD1B64E" w14:textId="77777777" w:rsidR="00261242" w:rsidRPr="00394109" w:rsidRDefault="00261242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374BD2E3" w14:textId="3AC8C052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7,372</w:t>
            </w:r>
          </w:p>
        </w:tc>
        <w:tc>
          <w:tcPr>
            <w:tcW w:w="262" w:type="dxa"/>
          </w:tcPr>
          <w:p w14:paraId="72E60E60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7EC276C0" w14:textId="79008671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(74</w:t>
            </w:r>
            <w:r w:rsidR="00427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552A9F3" w14:textId="7777777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4F4E8F0A" w14:textId="140A5A5B" w:rsidR="00261242" w:rsidRPr="00394109" w:rsidRDefault="00261242" w:rsidP="001F0D8B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(1,15</w:t>
            </w:r>
            <w:r w:rsidR="00427D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3D26294" w14:textId="77777777" w:rsidR="00261242" w:rsidRPr="00394109" w:rsidRDefault="00261242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shd w:val="clear" w:color="auto" w:fill="auto"/>
          </w:tcPr>
          <w:p w14:paraId="091C897B" w14:textId="459C4407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(349)</w:t>
            </w:r>
          </w:p>
        </w:tc>
        <w:tc>
          <w:tcPr>
            <w:tcW w:w="270" w:type="dxa"/>
            <w:shd w:val="clear" w:color="auto" w:fill="auto"/>
          </w:tcPr>
          <w:p w14:paraId="26D2F2A0" w14:textId="77777777" w:rsidR="00261242" w:rsidRPr="00394109" w:rsidRDefault="00261242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</w:tcPr>
          <w:p w14:paraId="05B2ADC9" w14:textId="5DF0E47E" w:rsidR="00261242" w:rsidRPr="00394109" w:rsidRDefault="00261242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5,12</w:t>
            </w:r>
            <w:r w:rsidR="00105ACA"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</w:tr>
    </w:tbl>
    <w:p w14:paraId="4B680BC7" w14:textId="7B87D352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24C2E2FB" w14:textId="638A8A21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54E1F0C0" w14:textId="7ADDCAA4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29B3EE11" w14:textId="76C0B8A5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5A78942A" w14:textId="5ED903C5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467287B7" w14:textId="32CD4794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083FD947" w14:textId="147F2A79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6D8D27D7" w14:textId="0148C6DC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60018D55" w14:textId="77777777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00F67C29" w14:textId="0B05E50C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7C30C104" w14:textId="7569C2FA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p w14:paraId="7569F777" w14:textId="77777777" w:rsidR="003D212D" w:rsidRPr="00394109" w:rsidRDefault="003D212D" w:rsidP="004955CE">
      <w:pPr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B061BF" w:rsidRPr="00394109" w14:paraId="0CDD039E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23EBA91F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C3C2FC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B1C0447" w14:textId="77777777" w:rsidR="00B061BF" w:rsidRPr="00394109" w:rsidRDefault="00B061BF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39410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61BF" w:rsidRPr="00394109" w14:paraId="779C9305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15E0867D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19424D4" w14:textId="77777777" w:rsidR="00B061BF" w:rsidRPr="00394109" w:rsidRDefault="00B061B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5B46F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1F7AA83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55987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394109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76586648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858DAFB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D5AEB8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5E75" w:rsidRPr="00394109" w14:paraId="512AC980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49AC8CCF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BA2C886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3A907" w14:textId="0C70D8C6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54A83E32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566D709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65544A0F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AA20D3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32BA36C3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D3B746" w14:textId="1B0691B3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5E75" w:rsidRPr="00394109" w14:paraId="60ED96B2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718121DE" w14:textId="1FDF5001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FD30D9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479739" w14:textId="7F2E0824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  <w:shd w:val="clear" w:color="auto" w:fill="auto"/>
          </w:tcPr>
          <w:p w14:paraId="7A814DDB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94CDD5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60A94735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1DAC7F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26F61B8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04CB06" w14:textId="17D0DF50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C5E75" w:rsidRPr="00394109" w14:paraId="59FDDD62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15BB0BA0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3B9AE40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55E9EC6" w14:textId="77777777" w:rsidR="002C5E75" w:rsidRPr="00394109" w:rsidRDefault="002C5E75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9410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5E75" w:rsidRPr="00394109" w14:paraId="69952A1C" w14:textId="77777777" w:rsidTr="003951AF">
        <w:tc>
          <w:tcPr>
            <w:tcW w:w="3960" w:type="dxa"/>
            <w:shd w:val="clear" w:color="auto" w:fill="auto"/>
          </w:tcPr>
          <w:p w14:paraId="5C176303" w14:textId="7325A9B4" w:rsidR="002C5E75" w:rsidRPr="00394109" w:rsidRDefault="002C5E75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83E5D09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B83C7CF" w14:textId="77777777" w:rsidR="002C5E75" w:rsidRPr="00394109" w:rsidRDefault="002C5E75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5E75" w:rsidRPr="00394109" w14:paraId="0FD4A65C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7B22CF11" w14:textId="77777777" w:rsidR="002C5E75" w:rsidRPr="00394109" w:rsidRDefault="002C5E75" w:rsidP="004955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6EB08C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79798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CFF668F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0E2DBE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FD8D2D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611DF3EA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234447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4FF43B1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5E75" w:rsidRPr="00394109" w14:paraId="42D9C04C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6BFECEB7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94D44A2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EC1F6" w14:textId="29006F60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2C73BC4E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0BD02E" w14:textId="5F5460AF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33E585E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9D0D819" w14:textId="430E0A6B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F41FF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3CAD8" w14:textId="3504E989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2C5E75" w:rsidRPr="00394109" w14:paraId="0FFB9819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36B2F8CE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AFFBE79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ACDF3" w14:textId="34B7EF79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62" w:type="dxa"/>
            <w:shd w:val="clear" w:color="auto" w:fill="auto"/>
          </w:tcPr>
          <w:p w14:paraId="3AFB9A46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15A55B5" w14:textId="15EA5D05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6196D845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2F3AEE6" w14:textId="5AFF45F5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9939C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DF08A6E" w14:textId="63896B38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</w:tr>
      <w:tr w:rsidR="002C5E75" w:rsidRPr="00394109" w14:paraId="7FA7E167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4206AD8E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53CFC73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D95C7" w14:textId="29BE94B9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  <w:tc>
          <w:tcPr>
            <w:tcW w:w="262" w:type="dxa"/>
            <w:shd w:val="clear" w:color="auto" w:fill="auto"/>
          </w:tcPr>
          <w:p w14:paraId="2157D082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0E6BD34" w14:textId="5551C383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836</w:t>
            </w:r>
          </w:p>
        </w:tc>
        <w:tc>
          <w:tcPr>
            <w:tcW w:w="262" w:type="dxa"/>
            <w:shd w:val="clear" w:color="auto" w:fill="auto"/>
          </w:tcPr>
          <w:p w14:paraId="6EF553A5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496E663" w14:textId="3CC656A0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15123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F627823" w14:textId="100FD105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2,400</w:t>
            </w:r>
          </w:p>
        </w:tc>
      </w:tr>
      <w:tr w:rsidR="002C5E75" w:rsidRPr="00394109" w14:paraId="4E50E15B" w14:textId="77777777" w:rsidTr="003951AF">
        <w:tc>
          <w:tcPr>
            <w:tcW w:w="3960" w:type="dxa"/>
          </w:tcPr>
          <w:p w14:paraId="667F3503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219306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122C56" w14:textId="1741A031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3,518</w:t>
            </w:r>
          </w:p>
        </w:tc>
        <w:tc>
          <w:tcPr>
            <w:tcW w:w="262" w:type="dxa"/>
            <w:shd w:val="clear" w:color="auto" w:fill="auto"/>
          </w:tcPr>
          <w:p w14:paraId="4C3BD34E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E263F0A" w14:textId="456C6A4A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(1,590)</w:t>
            </w:r>
          </w:p>
        </w:tc>
        <w:tc>
          <w:tcPr>
            <w:tcW w:w="262" w:type="dxa"/>
            <w:shd w:val="clear" w:color="auto" w:fill="auto"/>
          </w:tcPr>
          <w:p w14:paraId="0C4D2519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694E7FB" w14:textId="077A8BFC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944EFE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9A732B3" w14:textId="1E88F70E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1,928</w:t>
            </w:r>
          </w:p>
        </w:tc>
      </w:tr>
      <w:tr w:rsidR="002C5E75" w:rsidRPr="00394109" w14:paraId="386CA257" w14:textId="77777777" w:rsidTr="003951AF">
        <w:tc>
          <w:tcPr>
            <w:tcW w:w="3960" w:type="dxa"/>
          </w:tcPr>
          <w:p w14:paraId="26259B84" w14:textId="6D3E2F6E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BCBEF39" w14:textId="77777777" w:rsidR="002C5E75" w:rsidRPr="00394109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9A51023" w14:textId="1BA6A299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C68CB8F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B55F34F" w14:textId="769DEAA5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  <w:tc>
          <w:tcPr>
            <w:tcW w:w="262" w:type="dxa"/>
            <w:shd w:val="clear" w:color="auto" w:fill="auto"/>
          </w:tcPr>
          <w:p w14:paraId="4B63E6AE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29577E7" w14:textId="5A68256B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5B8D3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13063AD" w14:textId="28F8CAD1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673</w:t>
            </w:r>
          </w:p>
        </w:tc>
      </w:tr>
      <w:tr w:rsidR="003D212D" w:rsidRPr="00394109" w14:paraId="7D3768DD" w14:textId="77777777" w:rsidTr="003951AF">
        <w:tc>
          <w:tcPr>
            <w:tcW w:w="3960" w:type="dxa"/>
          </w:tcPr>
          <w:p w14:paraId="36C93B86" w14:textId="77777777" w:rsidR="007525E8" w:rsidRDefault="003D212D" w:rsidP="007525E8">
            <w:pPr>
              <w:rPr>
                <w:rFonts w:asciiTheme="majorBidi" w:hAnsiTheme="majorBidi"/>
                <w:sz w:val="28"/>
                <w:szCs w:val="28"/>
              </w:rPr>
            </w:pPr>
            <w:r w:rsidRPr="00394109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</w:t>
            </w:r>
            <w:r w:rsidR="007525E8">
              <w:rPr>
                <w:rFonts w:asciiTheme="majorBidi" w:hAnsiTheme="majorBidi" w:hint="cs"/>
                <w:sz w:val="28"/>
                <w:szCs w:val="28"/>
                <w:cs/>
              </w:rPr>
              <w:t>มูลค่ายุติธรรมของสิ่งตอบแทน</w:t>
            </w:r>
          </w:p>
          <w:p w14:paraId="56B3D502" w14:textId="6C4D66AF" w:rsidR="003D212D" w:rsidRPr="00394109" w:rsidRDefault="007525E8" w:rsidP="007525E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ที่คาดว่าจะต้องจ่าย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BFF8CA9" w14:textId="77777777" w:rsidR="003D212D" w:rsidRPr="00394109" w:rsidRDefault="003D212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2EBE24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5C40E8E" w14:textId="5F6B15C0" w:rsidR="003D212D" w:rsidRPr="00394109" w:rsidRDefault="003D212D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D6F2B49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98A142D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DC7738" w14:textId="21BA8D49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  <w:tc>
          <w:tcPr>
            <w:tcW w:w="262" w:type="dxa"/>
            <w:shd w:val="clear" w:color="auto" w:fill="auto"/>
          </w:tcPr>
          <w:p w14:paraId="10D6882C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4ED68C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32B7E2" w14:textId="308961D9" w:rsidR="003D212D" w:rsidRPr="00394109" w:rsidRDefault="003D212D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C51FE8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C59ED00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65FA12" w14:textId="30DE2FF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4,743</w:t>
            </w:r>
          </w:p>
        </w:tc>
      </w:tr>
      <w:tr w:rsidR="002C5E75" w:rsidRPr="00394109" w14:paraId="5768E1A1" w14:textId="77777777" w:rsidTr="003D212D">
        <w:trPr>
          <w:trHeight w:val="58"/>
        </w:trPr>
        <w:tc>
          <w:tcPr>
            <w:tcW w:w="4230" w:type="dxa"/>
            <w:gridSpan w:val="2"/>
            <w:shd w:val="clear" w:color="auto" w:fill="auto"/>
          </w:tcPr>
          <w:p w14:paraId="0FE24238" w14:textId="77777777" w:rsidR="002C5E75" w:rsidRPr="00394109" w:rsidRDefault="002C5E75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30FDE" w14:textId="25535D53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5,378</w:t>
            </w:r>
          </w:p>
        </w:tc>
        <w:tc>
          <w:tcPr>
            <w:tcW w:w="262" w:type="dxa"/>
            <w:shd w:val="clear" w:color="auto" w:fill="auto"/>
          </w:tcPr>
          <w:p w14:paraId="5454BA53" w14:textId="77777777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CD399" w14:textId="6EDFF0CB" w:rsidR="002C5E75" w:rsidRPr="00394109" w:rsidRDefault="00BC76C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4,689</w:t>
            </w:r>
          </w:p>
        </w:tc>
        <w:tc>
          <w:tcPr>
            <w:tcW w:w="262" w:type="dxa"/>
            <w:shd w:val="clear" w:color="auto" w:fill="auto"/>
          </w:tcPr>
          <w:p w14:paraId="3CCE7F6E" w14:textId="77777777" w:rsidR="002C5E75" w:rsidRPr="00394109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B798C" w14:textId="1B3719B1" w:rsidR="002C5E75" w:rsidRPr="00394109" w:rsidRDefault="002C5E75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72E0DA" w14:textId="77777777" w:rsidR="002C5E75" w:rsidRPr="00394109" w:rsidRDefault="002C5E75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8E1BD" w14:textId="25CDB37A" w:rsidR="002C5E75" w:rsidRPr="00394109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10,067</w:t>
            </w:r>
          </w:p>
        </w:tc>
      </w:tr>
      <w:tr w:rsidR="007009AE" w:rsidRPr="00394109" w14:paraId="041BE8A1" w14:textId="77777777" w:rsidTr="007009AE">
        <w:trPr>
          <w:trHeight w:val="38"/>
        </w:trPr>
        <w:tc>
          <w:tcPr>
            <w:tcW w:w="4230" w:type="dxa"/>
            <w:gridSpan w:val="2"/>
            <w:shd w:val="clear" w:color="auto" w:fill="auto"/>
          </w:tcPr>
          <w:p w14:paraId="3CB18CC2" w14:textId="77777777" w:rsidR="007009AE" w:rsidRPr="00394109" w:rsidRDefault="007009AE" w:rsidP="004955CE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271CD1D" w14:textId="77777777" w:rsidR="007009AE" w:rsidRPr="00394109" w:rsidRDefault="007009A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2D694D2" w14:textId="77777777" w:rsidR="007009AE" w:rsidRPr="00394109" w:rsidRDefault="007009A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D181A7A" w14:textId="77777777" w:rsidR="007009AE" w:rsidRPr="00394109" w:rsidRDefault="007009A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0BC912B" w14:textId="77777777" w:rsidR="007009AE" w:rsidRPr="00394109" w:rsidRDefault="007009A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D19BFBD" w14:textId="77777777" w:rsidR="007009AE" w:rsidRPr="00394109" w:rsidRDefault="007009AE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FDD9A71" w14:textId="77777777" w:rsidR="007009AE" w:rsidRPr="00394109" w:rsidRDefault="007009AE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37AABC1" w14:textId="77777777" w:rsidR="007009AE" w:rsidRPr="00394109" w:rsidRDefault="007009A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B061BF" w:rsidRPr="00394109" w14:paraId="58F49378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10A6DECC" w14:textId="10531689" w:rsidR="00B061BF" w:rsidRPr="00394109" w:rsidRDefault="003D212D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CBDF27A" w14:textId="77777777" w:rsidR="00B061BF" w:rsidRPr="00394109" w:rsidRDefault="00B061B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0C1F44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21851BD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A0497ED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D4537E3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37DE2AC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F6DA6D7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A67573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212D" w:rsidRPr="00394109" w14:paraId="68F7447B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21AF2937" w14:textId="7FCD374E" w:rsidR="003D212D" w:rsidRPr="00394109" w:rsidRDefault="003D212D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7CCD70E" w14:textId="77777777" w:rsidR="003D212D" w:rsidRPr="00394109" w:rsidRDefault="003D212D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631724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C7B9EDD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D8A5581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EFF322B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4F3482A6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C84EADB" w14:textId="77777777" w:rsidR="003D212D" w:rsidRPr="00394109" w:rsidRDefault="003D212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2329127" w14:textId="77777777" w:rsidR="003D212D" w:rsidRPr="00394109" w:rsidRDefault="003D212D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61BF" w:rsidRPr="00394109" w14:paraId="78A28153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39CA4281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F661586" w14:textId="77777777" w:rsidR="00B061BF" w:rsidRPr="00394109" w:rsidRDefault="00B061B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54742C" w14:textId="12DE5B7B" w:rsidR="00B061BF" w:rsidRPr="00394109" w:rsidRDefault="009B2EE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4F98232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3047334" w14:textId="6B6EAF10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0CC49731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E8EBAB" w14:textId="7AFB00E0" w:rsidR="00B061BF" w:rsidRPr="00394109" w:rsidRDefault="009B2EE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5FA27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7A8DE7" w14:textId="61BBD19A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B061BF" w:rsidRPr="00394109" w14:paraId="01044118" w14:textId="77777777" w:rsidTr="003D212D">
        <w:trPr>
          <w:trHeight w:val="68"/>
        </w:trPr>
        <w:tc>
          <w:tcPr>
            <w:tcW w:w="3960" w:type="dxa"/>
            <w:shd w:val="clear" w:color="auto" w:fill="auto"/>
          </w:tcPr>
          <w:p w14:paraId="0D484604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8B2C605" w14:textId="77777777" w:rsidR="00B061BF" w:rsidRPr="00394109" w:rsidRDefault="00B061B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637AFD" w14:textId="5DA1CCE9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262" w:type="dxa"/>
            <w:shd w:val="clear" w:color="auto" w:fill="auto"/>
          </w:tcPr>
          <w:p w14:paraId="1C723F90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5FD3055" w14:textId="58C77883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62" w:type="dxa"/>
            <w:shd w:val="clear" w:color="auto" w:fill="auto"/>
          </w:tcPr>
          <w:p w14:paraId="3D340F7C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42E363" w14:textId="0A5D9E30" w:rsidR="00B061BF" w:rsidRPr="00394109" w:rsidRDefault="009B2EE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1A108D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8F9C4EB" w14:textId="0D5F558C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B061BF" w:rsidRPr="00394109" w14:paraId="1A8E6080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1B41E168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9710249" w14:textId="77777777" w:rsidR="00B061BF" w:rsidRPr="00394109" w:rsidRDefault="00B061B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719602" w14:textId="5A130643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1,965</w:t>
            </w:r>
          </w:p>
        </w:tc>
        <w:tc>
          <w:tcPr>
            <w:tcW w:w="262" w:type="dxa"/>
            <w:shd w:val="clear" w:color="auto" w:fill="auto"/>
          </w:tcPr>
          <w:p w14:paraId="139480AE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3193E4B" w14:textId="4ED02965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262" w:type="dxa"/>
            <w:shd w:val="clear" w:color="auto" w:fill="auto"/>
          </w:tcPr>
          <w:p w14:paraId="3A77AE18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1C5EA94F" w14:textId="648FC235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(278)</w:t>
            </w:r>
          </w:p>
        </w:tc>
        <w:tc>
          <w:tcPr>
            <w:tcW w:w="270" w:type="dxa"/>
            <w:shd w:val="clear" w:color="auto" w:fill="auto"/>
          </w:tcPr>
          <w:p w14:paraId="76920653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099B0E" w14:textId="0C3ABE4A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1,564</w:t>
            </w:r>
          </w:p>
        </w:tc>
      </w:tr>
      <w:tr w:rsidR="00B061BF" w:rsidRPr="00394109" w14:paraId="5321066B" w14:textId="77777777" w:rsidTr="003951AF">
        <w:tc>
          <w:tcPr>
            <w:tcW w:w="3960" w:type="dxa"/>
          </w:tcPr>
          <w:p w14:paraId="6318BE01" w14:textId="4AB5A426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73E0C59" w14:textId="77777777" w:rsidR="00B061BF" w:rsidRPr="00394109" w:rsidRDefault="00B061B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6C7FF5" w14:textId="4379EE9C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5,700</w:t>
            </w:r>
          </w:p>
        </w:tc>
        <w:tc>
          <w:tcPr>
            <w:tcW w:w="262" w:type="dxa"/>
            <w:shd w:val="clear" w:color="auto" w:fill="auto"/>
          </w:tcPr>
          <w:p w14:paraId="0775BABD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89AB3E" w14:textId="46CBDF0E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(2,182)</w:t>
            </w:r>
          </w:p>
        </w:tc>
        <w:tc>
          <w:tcPr>
            <w:tcW w:w="262" w:type="dxa"/>
            <w:shd w:val="clear" w:color="auto" w:fill="auto"/>
          </w:tcPr>
          <w:p w14:paraId="1E7B4769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A6F5178" w14:textId="7A1A6070" w:rsidR="00B061BF" w:rsidRPr="00394109" w:rsidRDefault="009B2EE9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956FFE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EF61F71" w14:textId="05E7D004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sz w:val="28"/>
                <w:szCs w:val="28"/>
              </w:rPr>
              <w:t>3,518</w:t>
            </w:r>
          </w:p>
        </w:tc>
      </w:tr>
      <w:tr w:rsidR="00B061BF" w:rsidRPr="00394109" w14:paraId="5C6F3473" w14:textId="77777777" w:rsidTr="003D212D">
        <w:trPr>
          <w:trHeight w:val="58"/>
        </w:trPr>
        <w:tc>
          <w:tcPr>
            <w:tcW w:w="4230" w:type="dxa"/>
            <w:gridSpan w:val="2"/>
            <w:shd w:val="clear" w:color="auto" w:fill="auto"/>
          </w:tcPr>
          <w:p w14:paraId="350024F1" w14:textId="77777777" w:rsidR="00B061BF" w:rsidRPr="00394109" w:rsidRDefault="00B061BF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604DF" w14:textId="07BCFDFF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7,899</w:t>
            </w:r>
          </w:p>
        </w:tc>
        <w:tc>
          <w:tcPr>
            <w:tcW w:w="262" w:type="dxa"/>
            <w:shd w:val="clear" w:color="auto" w:fill="auto"/>
          </w:tcPr>
          <w:p w14:paraId="5345B840" w14:textId="77777777" w:rsidR="00B061BF" w:rsidRPr="00394109" w:rsidRDefault="00B061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BA55E7" w14:textId="00F96742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(2,243)</w:t>
            </w:r>
          </w:p>
        </w:tc>
        <w:tc>
          <w:tcPr>
            <w:tcW w:w="262" w:type="dxa"/>
            <w:shd w:val="clear" w:color="auto" w:fill="auto"/>
          </w:tcPr>
          <w:p w14:paraId="6B7E52E9" w14:textId="77777777" w:rsidR="00B061BF" w:rsidRPr="00394109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3FA63C" w14:textId="2B2A104A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(278)</w:t>
            </w:r>
          </w:p>
        </w:tc>
        <w:tc>
          <w:tcPr>
            <w:tcW w:w="270" w:type="dxa"/>
            <w:shd w:val="clear" w:color="auto" w:fill="auto"/>
          </w:tcPr>
          <w:p w14:paraId="6CD933B8" w14:textId="77777777" w:rsidR="00B061BF" w:rsidRPr="00394109" w:rsidRDefault="00B061BF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A21792" w14:textId="71ADAC51" w:rsidR="00B061BF" w:rsidRPr="00394109" w:rsidRDefault="009B2EE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5,378</w:t>
            </w:r>
          </w:p>
        </w:tc>
      </w:tr>
    </w:tbl>
    <w:p w14:paraId="47F04EC9" w14:textId="49C6D8AE" w:rsidR="00B061BF" w:rsidRPr="00394109" w:rsidRDefault="00B061BF" w:rsidP="004955CE">
      <w:pPr>
        <w:rPr>
          <w:sz w:val="16"/>
          <w:szCs w:val="16"/>
          <w:lang w:eastAsia="x-none"/>
        </w:rPr>
      </w:pPr>
    </w:p>
    <w:p w14:paraId="6C73590F" w14:textId="77777777" w:rsidR="00B061BF" w:rsidRPr="00394109" w:rsidRDefault="00B061B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  <w:lang w:eastAsia="x-none"/>
        </w:rPr>
      </w:pPr>
      <w:r w:rsidRPr="00394109">
        <w:rPr>
          <w:sz w:val="16"/>
          <w:szCs w:val="16"/>
          <w:lang w:eastAsia="x-none"/>
        </w:rPr>
        <w:br w:type="page"/>
      </w:r>
    </w:p>
    <w:p w14:paraId="52D938DB" w14:textId="623C9CD5" w:rsidR="009F53C1" w:rsidRPr="00394109" w:rsidRDefault="00C677F5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394109">
        <w:rPr>
          <w:rFonts w:ascii="Angsana New" w:eastAsia="MS Mincho" w:hAnsi="Angsana New" w:hint="cs"/>
          <w:sz w:val="28"/>
          <w:szCs w:val="28"/>
          <w:lang w:val="en-US"/>
        </w:rPr>
        <w:lastRenderedPageBreak/>
        <w:t>2</w:t>
      </w:r>
      <w:r w:rsidR="007539FE" w:rsidRPr="00394109">
        <w:rPr>
          <w:rFonts w:ascii="Angsana New" w:eastAsia="MS Mincho" w:hAnsi="Angsana New" w:hint="cs"/>
          <w:sz w:val="28"/>
          <w:szCs w:val="28"/>
          <w:lang w:val="en-US"/>
        </w:rPr>
        <w:t>3</w:t>
      </w:r>
      <w:r w:rsidR="003F66C1" w:rsidRPr="00394109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9F53C1" w:rsidRPr="00394109">
        <w:rPr>
          <w:rFonts w:ascii="Angsana New" w:eastAsia="MS Mincho" w:hAnsi="Angsana New" w:hint="cs"/>
          <w:sz w:val="28"/>
          <w:szCs w:val="28"/>
          <w:cs/>
          <w:lang w:val="en-US"/>
        </w:rPr>
        <w:t>กำไรต่อหุ้นขั้นพื้นฐาน</w:t>
      </w:r>
    </w:p>
    <w:p w14:paraId="72671C92" w14:textId="77777777" w:rsidR="009F53C1" w:rsidRPr="00394109" w:rsidRDefault="009F53C1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8C00645" w14:textId="77777777" w:rsidR="009F53C1" w:rsidRPr="00394109" w:rsidRDefault="009F53C1" w:rsidP="004955CE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กำไรต่อหุ้นขั้นพื้นฐานสำหรับปีสิ้นสุดวันที่ </w:t>
      </w:r>
      <w:r w:rsidRPr="00394109">
        <w:rPr>
          <w:rFonts w:ascii="Angsana New" w:hAnsi="Angsana New" w:hint="cs"/>
          <w:sz w:val="28"/>
          <w:szCs w:val="28"/>
        </w:rPr>
        <w:t xml:space="preserve">31 </w:t>
      </w:r>
      <w:r w:rsidRPr="00394109">
        <w:rPr>
          <w:rFonts w:ascii="Angsana New" w:hAnsi="Angsana New" w:hint="cs"/>
          <w:sz w:val="28"/>
          <w:szCs w:val="28"/>
          <w:cs/>
        </w:rPr>
        <w:t>ธันวาคม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="00117649" w:rsidRPr="00394109">
        <w:rPr>
          <w:rFonts w:ascii="Angsana New" w:hAnsi="Angsana New" w:hint="cs"/>
          <w:sz w:val="28"/>
          <w:szCs w:val="28"/>
        </w:rPr>
        <w:t xml:space="preserve">2562 </w:t>
      </w:r>
      <w:r w:rsidR="00117649" w:rsidRPr="00394109">
        <w:rPr>
          <w:rFonts w:ascii="Angsana New" w:hAnsi="Angsana New" w:hint="cs"/>
          <w:sz w:val="28"/>
          <w:szCs w:val="28"/>
          <w:cs/>
        </w:rPr>
        <w:t xml:space="preserve">และ </w:t>
      </w:r>
      <w:r w:rsidR="00117649" w:rsidRPr="00394109">
        <w:rPr>
          <w:rFonts w:ascii="Angsana New" w:hAnsi="Angsana New" w:hint="cs"/>
          <w:sz w:val="28"/>
          <w:szCs w:val="28"/>
        </w:rPr>
        <w:t>2561</w:t>
      </w:r>
      <w:r w:rsidRPr="00394109">
        <w:rPr>
          <w:rFonts w:ascii="Angsana New" w:hAnsi="Angsana New" w:hint="cs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9BD815F" w14:textId="77777777" w:rsidR="009F53C1" w:rsidRPr="00394109" w:rsidRDefault="009F53C1" w:rsidP="004955CE">
      <w:pPr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61166D" w:rsidRPr="00394109" w14:paraId="16927E6F" w14:textId="77777777" w:rsidTr="00F96EBC">
        <w:trPr>
          <w:tblHeader/>
        </w:trPr>
        <w:tc>
          <w:tcPr>
            <w:tcW w:w="3960" w:type="dxa"/>
            <w:shd w:val="clear" w:color="auto" w:fill="auto"/>
          </w:tcPr>
          <w:p w14:paraId="76190089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67EAE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14:paraId="1DA6BD3E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6B9CF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D02FC37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394109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61166D" w:rsidRPr="00394109" w14:paraId="507AF44F" w14:textId="77777777" w:rsidTr="00F96EBC">
        <w:trPr>
          <w:tblHeader/>
        </w:trPr>
        <w:tc>
          <w:tcPr>
            <w:tcW w:w="3960" w:type="dxa"/>
          </w:tcPr>
          <w:p w14:paraId="0D09217F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56CF51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75C2985" w14:textId="77777777" w:rsidR="0061166D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5B1BE04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ED36C1A" w14:textId="77777777" w:rsidR="0061166D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sz w:val="28"/>
                <w:szCs w:val="28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FE71AAF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F75B28" w14:textId="77777777" w:rsidR="0061166D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sz w:val="28"/>
                <w:szCs w:val="28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F70CE1F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044C4" w14:textId="77777777" w:rsidR="0061166D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sz w:val="28"/>
                <w:szCs w:val="28"/>
                <w:cs/>
              </w:rPr>
              <w:t>2561</w:t>
            </w:r>
          </w:p>
        </w:tc>
      </w:tr>
      <w:tr w:rsidR="0061166D" w:rsidRPr="00394109" w14:paraId="7BE0DC78" w14:textId="77777777" w:rsidTr="00F96EBC">
        <w:trPr>
          <w:tblHeader/>
        </w:trPr>
        <w:tc>
          <w:tcPr>
            <w:tcW w:w="3960" w:type="dxa"/>
          </w:tcPr>
          <w:p w14:paraId="17FB6420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CE8E8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04" w:type="dxa"/>
            <w:gridSpan w:val="7"/>
          </w:tcPr>
          <w:p w14:paraId="15BFD87C" w14:textId="77777777" w:rsidR="0061166D" w:rsidRPr="00394109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(พันบาท </w:t>
            </w: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>/</w:t>
            </w:r>
            <w:r w:rsidRPr="00394109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156756" w:rsidRPr="00394109" w14:paraId="7376D4D9" w14:textId="77777777" w:rsidTr="00F96EBC">
        <w:tc>
          <w:tcPr>
            <w:tcW w:w="3960" w:type="dxa"/>
          </w:tcPr>
          <w:p w14:paraId="7C76D61C" w14:textId="77777777" w:rsidR="00156756" w:rsidRPr="00394109" w:rsidRDefault="00156756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 xml:space="preserve">   ของบริษัท (ขั้นพื้นฐาน)</w:t>
            </w:r>
          </w:p>
        </w:tc>
        <w:tc>
          <w:tcPr>
            <w:tcW w:w="236" w:type="dxa"/>
          </w:tcPr>
          <w:p w14:paraId="7600ED60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5879D40" w14:textId="77777777" w:rsidR="00C56159" w:rsidRPr="00394109" w:rsidRDefault="00C56159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AA7C92" w14:textId="5E5D1F53" w:rsidR="00156756" w:rsidRPr="00394109" w:rsidRDefault="00C56159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="003361B6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778</w:t>
            </w:r>
          </w:p>
        </w:tc>
        <w:tc>
          <w:tcPr>
            <w:tcW w:w="270" w:type="dxa"/>
          </w:tcPr>
          <w:p w14:paraId="6979AF2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C40406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F3B132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58,420</w:t>
            </w:r>
          </w:p>
        </w:tc>
        <w:tc>
          <w:tcPr>
            <w:tcW w:w="270" w:type="dxa"/>
          </w:tcPr>
          <w:p w14:paraId="6AE195B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B39836A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873761E" w14:textId="060882B9" w:rsidR="00B779DA" w:rsidRPr="00394109" w:rsidRDefault="00C561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="003361B6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778</w:t>
            </w:r>
          </w:p>
        </w:tc>
        <w:tc>
          <w:tcPr>
            <w:tcW w:w="270" w:type="dxa"/>
          </w:tcPr>
          <w:p w14:paraId="20871313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78F37FE3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  <w:p w14:paraId="307E2C50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58,539</w:t>
            </w:r>
          </w:p>
        </w:tc>
      </w:tr>
      <w:tr w:rsidR="004912BF" w:rsidRPr="00394109" w14:paraId="5E75C0D4" w14:textId="77777777" w:rsidTr="00F96EBC">
        <w:trPr>
          <w:trHeight w:val="197"/>
        </w:trPr>
        <w:tc>
          <w:tcPr>
            <w:tcW w:w="3960" w:type="dxa"/>
            <w:vAlign w:val="bottom"/>
          </w:tcPr>
          <w:p w14:paraId="313EC610" w14:textId="77777777" w:rsidR="004912BF" w:rsidRPr="00394109" w:rsidRDefault="004912BF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</w:p>
          <w:p w14:paraId="504121E3" w14:textId="77777777" w:rsidR="004912BF" w:rsidRPr="00394109" w:rsidRDefault="004912BF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6DBDE5A4" w14:textId="77777777" w:rsidR="004912BF" w:rsidRPr="00394109" w:rsidRDefault="004912BF" w:rsidP="004955C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91FBF2A" w14:textId="77777777" w:rsidR="004912BF" w:rsidRPr="00394109" w:rsidRDefault="004912BF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1F56807" w14:textId="202C8A17" w:rsidR="004912BF" w:rsidRPr="00394109" w:rsidRDefault="004912BF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300,</w:t>
            </w:r>
            <w:r w:rsidR="00B061BF"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270" w:type="dxa"/>
          </w:tcPr>
          <w:p w14:paraId="7EA4B01A" w14:textId="77777777" w:rsidR="004912BF" w:rsidRPr="00394109" w:rsidRDefault="004912BF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F04D44D" w14:textId="77777777" w:rsidR="004912BF" w:rsidRPr="00394109" w:rsidRDefault="004912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515561" w14:textId="77777777" w:rsidR="004912BF" w:rsidRPr="00394109" w:rsidRDefault="004912BF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300,000</w:t>
            </w:r>
          </w:p>
        </w:tc>
        <w:tc>
          <w:tcPr>
            <w:tcW w:w="270" w:type="dxa"/>
          </w:tcPr>
          <w:p w14:paraId="1645480D" w14:textId="77777777" w:rsidR="004912BF" w:rsidRPr="00394109" w:rsidRDefault="004912BF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E9DE14" w14:textId="77777777" w:rsidR="004912BF" w:rsidRPr="00394109" w:rsidRDefault="004912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F9B0C7" w14:textId="67BA4EB9" w:rsidR="004912BF" w:rsidRPr="00394109" w:rsidRDefault="004912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300,0</w:t>
            </w:r>
            <w:r w:rsidR="00B061BF"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1DFFCAE4" w14:textId="77777777" w:rsidR="004912BF" w:rsidRPr="00394109" w:rsidRDefault="004912BF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174565" w14:textId="77777777" w:rsidR="004912BF" w:rsidRPr="00394109" w:rsidRDefault="004912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CE3938" w14:textId="77777777" w:rsidR="004912BF" w:rsidRPr="00394109" w:rsidRDefault="004912BF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300,000</w:t>
            </w:r>
          </w:p>
        </w:tc>
      </w:tr>
      <w:tr w:rsidR="00156756" w:rsidRPr="00394109" w14:paraId="26F801FD" w14:textId="77777777" w:rsidTr="00F96EBC">
        <w:trPr>
          <w:trHeight w:val="197"/>
        </w:trPr>
        <w:tc>
          <w:tcPr>
            <w:tcW w:w="3960" w:type="dxa"/>
            <w:vAlign w:val="bottom"/>
          </w:tcPr>
          <w:p w14:paraId="66737AA7" w14:textId="77777777" w:rsidR="00156756" w:rsidRPr="00394109" w:rsidRDefault="00156756" w:rsidP="004955CE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735393F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4FE22B42" w14:textId="258CFED9" w:rsidR="00156756" w:rsidRPr="00394109" w:rsidRDefault="004912BF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0.2</w:t>
            </w:r>
            <w:r w:rsidR="001F4B97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2A2691B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BA6FA64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0.19</w:t>
            </w:r>
          </w:p>
        </w:tc>
        <w:tc>
          <w:tcPr>
            <w:tcW w:w="270" w:type="dxa"/>
          </w:tcPr>
          <w:p w14:paraId="6FE0900A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502B4F0" w14:textId="47965CC8" w:rsidR="00156756" w:rsidRPr="00394109" w:rsidRDefault="004912BF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0.2</w:t>
            </w:r>
            <w:r w:rsidR="001F4B97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3E424D8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2663B27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0.20</w:t>
            </w:r>
          </w:p>
        </w:tc>
      </w:tr>
    </w:tbl>
    <w:p w14:paraId="137110F2" w14:textId="77777777" w:rsidR="000C17D8" w:rsidRPr="00394109" w:rsidRDefault="000C17D8" w:rsidP="004955CE">
      <w:pPr>
        <w:rPr>
          <w:rFonts w:ascii="Angsana New" w:hAnsi="Angsana New"/>
          <w:sz w:val="20"/>
          <w:szCs w:val="20"/>
          <w:lang w:val="en-GB" w:eastAsia="x-none"/>
        </w:rPr>
      </w:pPr>
    </w:p>
    <w:p w14:paraId="73A3C9B6" w14:textId="77777777" w:rsidR="00905954" w:rsidRPr="00394109" w:rsidRDefault="00C677F5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394109">
        <w:rPr>
          <w:rFonts w:ascii="Angsana New" w:eastAsia="MS Mincho" w:hAnsi="Angsana New" w:hint="cs"/>
          <w:sz w:val="28"/>
          <w:szCs w:val="28"/>
          <w:lang w:val="en-US"/>
        </w:rPr>
        <w:t>2</w:t>
      </w:r>
      <w:r w:rsidR="007539FE" w:rsidRPr="00394109">
        <w:rPr>
          <w:rFonts w:ascii="Angsana New" w:eastAsia="MS Mincho" w:hAnsi="Angsana New" w:hint="cs"/>
          <w:sz w:val="28"/>
          <w:szCs w:val="28"/>
          <w:lang w:val="en-US"/>
        </w:rPr>
        <w:t>4</w:t>
      </w:r>
      <w:r w:rsidR="003F66C1" w:rsidRPr="00394109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6F219D" w:rsidRPr="00394109">
        <w:rPr>
          <w:rFonts w:ascii="Angsana New" w:eastAsia="MS Mincho" w:hAnsi="Angsana New" w:hint="cs"/>
          <w:sz w:val="28"/>
          <w:szCs w:val="28"/>
          <w:cs/>
          <w:lang w:val="en-US"/>
        </w:rPr>
        <w:t>เงินปันผล</w:t>
      </w:r>
    </w:p>
    <w:p w14:paraId="732C0CBE" w14:textId="6040AAFD" w:rsidR="00044AB8" w:rsidRPr="00394109" w:rsidRDefault="00044AB8" w:rsidP="004955CE">
      <w:pPr>
        <w:spacing w:line="240" w:lineRule="auto"/>
        <w:rPr>
          <w:rFonts w:ascii="Angsana New" w:eastAsia="MS Mincho" w:hAnsi="Angsana New"/>
          <w:sz w:val="20"/>
          <w:szCs w:val="20"/>
          <w:lang w:val="en-GB"/>
        </w:rPr>
      </w:pPr>
      <w:r w:rsidRPr="00394109">
        <w:rPr>
          <w:rFonts w:ascii="Angsana New" w:eastAsia="MS Mincho" w:hAnsi="Angsana New"/>
          <w:sz w:val="20"/>
          <w:szCs w:val="20"/>
          <w:lang w:val="en-GB"/>
        </w:rPr>
        <w:tab/>
      </w:r>
      <w:r w:rsidRPr="00394109">
        <w:rPr>
          <w:rFonts w:ascii="Angsana New" w:eastAsia="MS Mincho" w:hAnsi="Angsana New"/>
          <w:sz w:val="20"/>
          <w:szCs w:val="20"/>
          <w:lang w:val="en-GB"/>
        </w:rPr>
        <w:tab/>
      </w:r>
    </w:p>
    <w:p w14:paraId="2BEC9629" w14:textId="44E53E35" w:rsidR="00044AB8" w:rsidRPr="00394109" w:rsidRDefault="00044AB8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en-GB"/>
        </w:rPr>
        <w:t>ผู้ถือหุ้นของบริษัทได้อนุมัติเงินปันผลดังต่อไปนี้</w:t>
      </w:r>
    </w:p>
    <w:p w14:paraId="7F670E08" w14:textId="77777777" w:rsidR="00044AB8" w:rsidRPr="00394109" w:rsidRDefault="00044AB8" w:rsidP="004955CE">
      <w:pPr>
        <w:spacing w:line="240" w:lineRule="auto"/>
        <w:rPr>
          <w:rFonts w:ascii="Angsana New" w:eastAsia="MS Mincho" w:hAnsi="Angsana New"/>
          <w:sz w:val="20"/>
          <w:szCs w:val="20"/>
          <w:cs/>
          <w:lang w:val="en-GB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350"/>
        <w:gridCol w:w="270"/>
        <w:gridCol w:w="1800"/>
        <w:gridCol w:w="270"/>
        <w:gridCol w:w="1800"/>
        <w:gridCol w:w="316"/>
        <w:gridCol w:w="944"/>
      </w:tblGrid>
      <w:tr w:rsidR="00A75F66" w:rsidRPr="00394109" w14:paraId="431858D7" w14:textId="77777777" w:rsidTr="00261242">
        <w:tc>
          <w:tcPr>
            <w:tcW w:w="2250" w:type="dxa"/>
            <w:vAlign w:val="bottom"/>
          </w:tcPr>
          <w:p w14:paraId="1DC3C114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9D2D6C8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86B18A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255D0C6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14:paraId="41372D5F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CD46F7F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316" w:type="dxa"/>
          </w:tcPr>
          <w:p w14:paraId="7CC6611B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61884051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A75F66" w:rsidRPr="00394109" w14:paraId="0EBABC15" w14:textId="77777777" w:rsidTr="00261242">
        <w:tc>
          <w:tcPr>
            <w:tcW w:w="2250" w:type="dxa"/>
          </w:tcPr>
          <w:p w14:paraId="1814FBC9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0C1307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2D88D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7A4701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2CA88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5D2093BA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45D03BFC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6099FE39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5F66" w:rsidRPr="00394109" w14:paraId="7540282B" w14:textId="77777777" w:rsidTr="00261242">
        <w:tc>
          <w:tcPr>
            <w:tcW w:w="2250" w:type="dxa"/>
            <w:hideMark/>
          </w:tcPr>
          <w:p w14:paraId="2CCE3045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</w:tcPr>
          <w:p w14:paraId="7D1E9B35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353FC9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DCBB7E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19077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DFE7D7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7ECE0F4C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422DE1E7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F66" w:rsidRPr="00394109" w14:paraId="23827162" w14:textId="77777777" w:rsidTr="00261242">
        <w:tc>
          <w:tcPr>
            <w:tcW w:w="2250" w:type="dxa"/>
            <w:hideMark/>
          </w:tcPr>
          <w:p w14:paraId="3951DDE0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350" w:type="dxa"/>
            <w:hideMark/>
          </w:tcPr>
          <w:p w14:paraId="14B9B5B7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26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37CF111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5B38ECDF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31E3FCBB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126363FC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0.120</w:t>
            </w:r>
          </w:p>
        </w:tc>
        <w:tc>
          <w:tcPr>
            <w:tcW w:w="316" w:type="dxa"/>
          </w:tcPr>
          <w:p w14:paraId="09FF6A0E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69454B5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36.00</w:t>
            </w:r>
          </w:p>
        </w:tc>
      </w:tr>
      <w:tr w:rsidR="00A75F66" w:rsidRPr="00394109" w14:paraId="76898A2E" w14:textId="77777777" w:rsidTr="00261242">
        <w:tc>
          <w:tcPr>
            <w:tcW w:w="2250" w:type="dxa"/>
          </w:tcPr>
          <w:p w14:paraId="5E4476F8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394F50B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4895E86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0" w:type="dxa"/>
          </w:tcPr>
          <w:p w14:paraId="24FBDEA6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D9940F9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5E72EA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16" w:type="dxa"/>
          </w:tcPr>
          <w:p w14:paraId="616B488F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CB6FB6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</w:tr>
      <w:tr w:rsidR="00A75F66" w:rsidRPr="00394109" w14:paraId="36F2BCCF" w14:textId="77777777" w:rsidTr="00261242">
        <w:tc>
          <w:tcPr>
            <w:tcW w:w="2250" w:type="dxa"/>
            <w:hideMark/>
          </w:tcPr>
          <w:p w14:paraId="15870AAA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350" w:type="dxa"/>
          </w:tcPr>
          <w:p w14:paraId="78B0CA49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4D4B01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434232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F7A64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171C7B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5DAC5F77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38D74EB1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F66" w:rsidRPr="00394109" w14:paraId="08BCBA92" w14:textId="77777777" w:rsidTr="00261242">
        <w:tc>
          <w:tcPr>
            <w:tcW w:w="2250" w:type="dxa"/>
            <w:hideMark/>
          </w:tcPr>
          <w:p w14:paraId="1942293E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350" w:type="dxa"/>
            <w:hideMark/>
          </w:tcPr>
          <w:p w14:paraId="1A34F369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27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7C6ACC59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282E5DEE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14:paraId="15D64702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86EDF82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0.065</w:t>
            </w:r>
          </w:p>
        </w:tc>
        <w:tc>
          <w:tcPr>
            <w:tcW w:w="316" w:type="dxa"/>
          </w:tcPr>
          <w:p w14:paraId="30815884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D2D9512" w14:textId="77777777" w:rsidR="00A75F66" w:rsidRPr="00394109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19.50</w:t>
            </w:r>
          </w:p>
        </w:tc>
      </w:tr>
    </w:tbl>
    <w:p w14:paraId="4B4E1D39" w14:textId="77777777" w:rsidR="009567CF" w:rsidRPr="00394109" w:rsidRDefault="009567CF" w:rsidP="004955CE">
      <w:pPr>
        <w:rPr>
          <w:rFonts w:asciiTheme="majorBidi" w:hAnsiTheme="majorBidi" w:cstheme="majorBidi"/>
          <w:sz w:val="20"/>
          <w:szCs w:val="20"/>
          <w:lang w:val="en-GB" w:eastAsia="x-none"/>
        </w:rPr>
      </w:pPr>
    </w:p>
    <w:p w14:paraId="0EC3F7AA" w14:textId="77777777" w:rsidR="000A0432" w:rsidRPr="00394109" w:rsidRDefault="00C677F5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394109">
        <w:rPr>
          <w:rFonts w:ascii="Angsana New" w:eastAsia="MS Mincho" w:hAnsi="Angsana New" w:hint="cs"/>
          <w:sz w:val="28"/>
          <w:szCs w:val="28"/>
          <w:lang w:val="en-GB"/>
        </w:rPr>
        <w:t>2</w:t>
      </w:r>
      <w:r w:rsidR="007539FE" w:rsidRPr="00394109">
        <w:rPr>
          <w:rFonts w:ascii="Angsana New" w:eastAsia="MS Mincho" w:hAnsi="Angsana New" w:hint="cs"/>
          <w:sz w:val="28"/>
          <w:szCs w:val="28"/>
          <w:lang w:val="en-GB"/>
        </w:rPr>
        <w:t>5</w:t>
      </w:r>
      <w:r w:rsidR="003F66C1" w:rsidRPr="00394109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6610A4" w:rsidRPr="00394109">
        <w:rPr>
          <w:rFonts w:ascii="Angsana New" w:eastAsia="MS Mincho" w:hAnsi="Angsana New" w:hint="cs"/>
          <w:sz w:val="28"/>
          <w:szCs w:val="28"/>
          <w:cs/>
          <w:lang w:val="en-GB"/>
        </w:rPr>
        <w:t>เครื่องมือทางการเงิน</w:t>
      </w:r>
    </w:p>
    <w:p w14:paraId="0F00F413" w14:textId="77777777" w:rsidR="006610A4" w:rsidRPr="00394109" w:rsidRDefault="006610A4" w:rsidP="004955CE">
      <w:pPr>
        <w:spacing w:line="240" w:lineRule="auto"/>
        <w:rPr>
          <w:rFonts w:ascii="Angsana New" w:hAnsi="Angsana New"/>
          <w:sz w:val="20"/>
          <w:szCs w:val="20"/>
          <w:lang w:val="en-GB" w:eastAsia="x-none"/>
        </w:rPr>
      </w:pPr>
    </w:p>
    <w:p w14:paraId="32A04309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49388AB5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192E24D0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 </w:t>
      </w:r>
    </w:p>
    <w:p w14:paraId="1A46F7FC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598EDE44" w14:textId="77777777" w:rsidR="00CC168B" w:rsidRPr="00394109" w:rsidRDefault="00CC168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br w:type="page"/>
      </w:r>
    </w:p>
    <w:p w14:paraId="2FA44FC5" w14:textId="39DFCB81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lastRenderedPageBreak/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4D950E82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6A5A782D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การบริหารจัดการทุน</w:t>
      </w:r>
    </w:p>
    <w:p w14:paraId="2BC14638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sz w:val="20"/>
          <w:szCs w:val="20"/>
          <w:cs/>
        </w:rPr>
        <w:br/>
      </w:r>
      <w:r w:rsidRPr="00394109">
        <w:rPr>
          <w:rFonts w:ascii="Angsana New" w:hAnsi="Angsana New" w:hint="cs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0AF8D17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59C46E6A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5FCCC826" w14:textId="77777777" w:rsidR="009567CF" w:rsidRPr="00394109" w:rsidRDefault="009567C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E274C5F" w14:textId="632E6B8D" w:rsidR="00F96EBC" w:rsidRPr="00394109" w:rsidRDefault="009567C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ซึ่งเกิดจากการซื้อสินค้าและการขายสินค้าที่เป็นเงินตราต่างประเทศ กลุ่มบริษัทได้ทำสัญญาซื้อขายเงินตราต่างประเทศล่วงหน้า ซึ่งรายการดังกล่าวจะมีอายุไม่เกินหนึ่งปี เพื่อป้องกันความเสี่ยงของสินทรัพย์และหนี้สินทางการเงินที่เป็นเงินตราต่างประเทศ สัญญาซื้อขายเงินตราต่างประเทศล่วงหน้า ณ วันที่รายงานเป็นรายการที่เกี่ยวข้องกับรายการซื้อและขายสินค้าที่เป็นเงินตราต่างประเทศในงวดถัดไป</w:t>
      </w:r>
    </w:p>
    <w:p w14:paraId="2DC72008" w14:textId="77777777" w:rsidR="007A7D0C" w:rsidRPr="00394109" w:rsidRDefault="006B5A6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20"/>
          <w:szCs w:val="20"/>
          <w:lang w:val="en-GB" w:eastAsia="x-none"/>
        </w:rPr>
      </w:pPr>
      <w:r w:rsidRPr="00394109">
        <w:rPr>
          <w:rFonts w:asciiTheme="majorBidi" w:hAnsiTheme="majorBidi" w:cstheme="majorBidi"/>
          <w:sz w:val="28"/>
          <w:szCs w:val="28"/>
          <w:lang w:val="en-GB" w:eastAsia="x-none"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62"/>
        <w:gridCol w:w="1268"/>
        <w:gridCol w:w="262"/>
        <w:gridCol w:w="1268"/>
        <w:gridCol w:w="270"/>
        <w:gridCol w:w="1260"/>
      </w:tblGrid>
      <w:tr w:rsidR="00C31403" w:rsidRPr="008220D5" w14:paraId="14699804" w14:textId="4A79B667" w:rsidTr="00C31403">
        <w:tc>
          <w:tcPr>
            <w:tcW w:w="3330" w:type="dxa"/>
            <w:shd w:val="clear" w:color="auto" w:fill="auto"/>
          </w:tcPr>
          <w:p w14:paraId="5D67896B" w14:textId="4454C4B3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3" w:name="_Hlk33568497"/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5943ADA6" w14:textId="4DE0A2B5" w:rsidR="00C31403" w:rsidRPr="008220D5" w:rsidRDefault="00C31403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31403" w:rsidRPr="008220D5" w14:paraId="4446435C" w14:textId="0BF3439E" w:rsidTr="00C31403">
        <w:tc>
          <w:tcPr>
            <w:tcW w:w="3330" w:type="dxa"/>
            <w:shd w:val="clear" w:color="auto" w:fill="auto"/>
          </w:tcPr>
          <w:p w14:paraId="5FFF1C68" w14:textId="77777777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17878000" w14:textId="665AF84D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C31403" w:rsidRPr="008220D5" w14:paraId="35F167FF" w14:textId="01DFA650" w:rsidTr="00C31403">
        <w:tc>
          <w:tcPr>
            <w:tcW w:w="3330" w:type="dxa"/>
            <w:shd w:val="clear" w:color="auto" w:fill="auto"/>
          </w:tcPr>
          <w:p w14:paraId="6961B868" w14:textId="77777777" w:rsidR="00C31403" w:rsidRDefault="00C31403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สินทรัพย์และหนี้สินที่เป็นเงินตรา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3D40EB54" w14:textId="52E0B73B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ต่างประเทศ ณ วันที่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7B52BA" w14:textId="030AD9AD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2" w:type="dxa"/>
            <w:shd w:val="clear" w:color="auto" w:fill="auto"/>
          </w:tcPr>
          <w:p w14:paraId="7D2161B0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04AD9F04" w14:textId="54773804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62" w:type="dxa"/>
            <w:shd w:val="clear" w:color="auto" w:fill="auto"/>
          </w:tcPr>
          <w:p w14:paraId="13BA1C85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5E4D967" w14:textId="6E965200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  <w:shd w:val="clear" w:color="auto" w:fill="auto"/>
          </w:tcPr>
          <w:p w14:paraId="17754260" w14:textId="77777777" w:rsidR="00C31403" w:rsidRPr="008220D5" w:rsidRDefault="00C31403" w:rsidP="004955CE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01D51" w14:textId="5F8B1F69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31403" w:rsidRPr="008220D5" w14:paraId="25F46EE3" w14:textId="77777777" w:rsidTr="00C31403">
        <w:tc>
          <w:tcPr>
            <w:tcW w:w="3330" w:type="dxa"/>
            <w:shd w:val="clear" w:color="auto" w:fill="auto"/>
          </w:tcPr>
          <w:p w14:paraId="20683795" w14:textId="77777777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096C9749" w14:textId="36850EDC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31403" w:rsidRPr="008220D5" w14:paraId="379E5D6A" w14:textId="5EAF6615" w:rsidTr="00C31403">
        <w:trPr>
          <w:trHeight w:val="92"/>
        </w:trPr>
        <w:tc>
          <w:tcPr>
            <w:tcW w:w="3330" w:type="dxa"/>
            <w:shd w:val="clear" w:color="auto" w:fill="auto"/>
          </w:tcPr>
          <w:p w14:paraId="31F99BB5" w14:textId="77777777" w:rsidR="00C31403" w:rsidRPr="008220D5" w:rsidRDefault="00C31403" w:rsidP="004955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11116081" w14:textId="7822824F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30,714</w:t>
            </w:r>
          </w:p>
        </w:tc>
        <w:tc>
          <w:tcPr>
            <w:tcW w:w="262" w:type="dxa"/>
            <w:shd w:val="clear" w:color="auto" w:fill="auto"/>
          </w:tcPr>
          <w:p w14:paraId="62B001E3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1545572E" w14:textId="2BEFDE89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62" w:type="dxa"/>
            <w:shd w:val="clear" w:color="auto" w:fill="auto"/>
          </w:tcPr>
          <w:p w14:paraId="202E40E7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97C9272" w14:textId="5A90880E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2B0ADF8E" w14:textId="77777777" w:rsidR="00C31403" w:rsidRPr="008220D5" w:rsidRDefault="00C31403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B2F10A4" w14:textId="0D66FAF4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31403" w:rsidRPr="008220D5" w14:paraId="38048259" w14:textId="32F83B94" w:rsidTr="00C31403">
        <w:trPr>
          <w:trHeight w:val="92"/>
        </w:trPr>
        <w:tc>
          <w:tcPr>
            <w:tcW w:w="3330" w:type="dxa"/>
            <w:shd w:val="clear" w:color="auto" w:fill="auto"/>
          </w:tcPr>
          <w:p w14:paraId="51726C52" w14:textId="77777777" w:rsidR="00C31403" w:rsidRPr="008220D5" w:rsidRDefault="00C31403" w:rsidP="004955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2FBACD46" w14:textId="537C2A10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78,221</w:t>
            </w:r>
          </w:p>
        </w:tc>
        <w:tc>
          <w:tcPr>
            <w:tcW w:w="262" w:type="dxa"/>
            <w:shd w:val="clear" w:color="auto" w:fill="auto"/>
          </w:tcPr>
          <w:p w14:paraId="2C61BA9E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3C40FE1D" w14:textId="4C5E2E1A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262" w:type="dxa"/>
            <w:shd w:val="clear" w:color="auto" w:fill="auto"/>
          </w:tcPr>
          <w:p w14:paraId="246179A6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A84AA59" w14:textId="1F9865A9" w:rsidR="00C31403" w:rsidRPr="008220D5" w:rsidRDefault="00C31403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87F863" w14:textId="77777777" w:rsidR="00C31403" w:rsidRPr="008220D5" w:rsidRDefault="00C31403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150E8ED" w14:textId="2AFC5606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</w:t>
            </w: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C31403" w:rsidRPr="008220D5" w14:paraId="1C011280" w14:textId="0788901A" w:rsidTr="00C31403">
        <w:tc>
          <w:tcPr>
            <w:tcW w:w="3330" w:type="dxa"/>
            <w:shd w:val="clear" w:color="auto" w:fill="auto"/>
          </w:tcPr>
          <w:p w14:paraId="2009574B" w14:textId="77777777" w:rsidR="00C31403" w:rsidRPr="008220D5" w:rsidRDefault="00C31403" w:rsidP="004955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61F28F8" w14:textId="168B95D1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(65,867)</w:t>
            </w:r>
          </w:p>
        </w:tc>
        <w:tc>
          <w:tcPr>
            <w:tcW w:w="262" w:type="dxa"/>
            <w:shd w:val="clear" w:color="auto" w:fill="auto"/>
          </w:tcPr>
          <w:p w14:paraId="2473BB5D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6E7AFA3" w14:textId="3DB41494" w:rsidR="00C31403" w:rsidRPr="008220D5" w:rsidRDefault="00C31403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149B352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0370FFA0" w14:textId="38EB49B4" w:rsidR="00C31403" w:rsidRPr="008220D5" w:rsidRDefault="00C31403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0B3E66" w14:textId="77777777" w:rsidR="00C31403" w:rsidRPr="008220D5" w:rsidRDefault="00C31403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65808A" w14:textId="5A831AF8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(65,867)</w:t>
            </w:r>
          </w:p>
        </w:tc>
      </w:tr>
      <w:tr w:rsidR="00C31403" w:rsidRPr="008220D5" w14:paraId="065DCB2C" w14:textId="32CC2C8A" w:rsidTr="00C31403">
        <w:trPr>
          <w:trHeight w:val="469"/>
        </w:trPr>
        <w:tc>
          <w:tcPr>
            <w:tcW w:w="3330" w:type="dxa"/>
            <w:shd w:val="clear" w:color="auto" w:fill="auto"/>
          </w:tcPr>
          <w:p w14:paraId="702F8AEB" w14:textId="77777777" w:rsidR="00C31403" w:rsidRPr="008220D5" w:rsidRDefault="00C31403" w:rsidP="004955C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6E6BB15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CA3EB2C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5781C8F4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072DE8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378DB06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77426F" w14:textId="77777777" w:rsidR="00C31403" w:rsidRPr="008220D5" w:rsidRDefault="00C31403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3C5A37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1403" w:rsidRPr="008220D5" w14:paraId="069BE65C" w14:textId="76A8FF34" w:rsidTr="00C31403">
        <w:tc>
          <w:tcPr>
            <w:tcW w:w="3330" w:type="dxa"/>
            <w:shd w:val="clear" w:color="auto" w:fill="auto"/>
          </w:tcPr>
          <w:p w14:paraId="57480CA2" w14:textId="77777777" w:rsidR="00C31403" w:rsidRPr="008220D5" w:rsidRDefault="00C31403" w:rsidP="004955C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</w:tcPr>
          <w:p w14:paraId="2721E05A" w14:textId="0DDBD76B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43,068</w:t>
            </w:r>
          </w:p>
        </w:tc>
        <w:tc>
          <w:tcPr>
            <w:tcW w:w="262" w:type="dxa"/>
            <w:shd w:val="clear" w:color="auto" w:fill="auto"/>
          </w:tcPr>
          <w:p w14:paraId="59A8B5C9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3852CFBD" w14:textId="421C3A6B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2,664</w:t>
            </w:r>
          </w:p>
        </w:tc>
        <w:tc>
          <w:tcPr>
            <w:tcW w:w="262" w:type="dxa"/>
            <w:shd w:val="clear" w:color="auto" w:fill="auto"/>
          </w:tcPr>
          <w:p w14:paraId="5BF858D4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6174AEAE" w14:textId="253661BC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545E381B" w14:textId="77777777" w:rsidR="00C31403" w:rsidRPr="008220D5" w:rsidRDefault="00C31403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D9B370E" w14:textId="15993145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C31403" w:rsidRPr="008220D5" w14:paraId="3C2C2477" w14:textId="28C872AF" w:rsidTr="00C31403">
        <w:tc>
          <w:tcPr>
            <w:tcW w:w="3330" w:type="dxa"/>
            <w:shd w:val="clear" w:color="auto" w:fill="auto"/>
          </w:tcPr>
          <w:p w14:paraId="25E11BD5" w14:textId="77777777" w:rsidR="00C31403" w:rsidRPr="008220D5" w:rsidRDefault="00C31403" w:rsidP="004955CE">
            <w:pPr>
              <w:tabs>
                <w:tab w:val="right" w:pos="3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8220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(ขาย)</w:t>
            </w:r>
            <w:r w:rsidRPr="008220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เงินตราต่างประเทศ-สุทธิ</w:t>
            </w:r>
            <w:r w:rsidRPr="008220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25564C0" w14:textId="218EC601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  <w:tc>
          <w:tcPr>
            <w:tcW w:w="262" w:type="dxa"/>
            <w:shd w:val="clear" w:color="auto" w:fill="auto"/>
          </w:tcPr>
          <w:p w14:paraId="1106EFEC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522EDFDD" w14:textId="24C1CA74" w:rsidR="00C31403" w:rsidRPr="008220D5" w:rsidRDefault="00C31403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4F04CA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1779B9D" w14:textId="6588FF50" w:rsidR="00C31403" w:rsidRPr="008220D5" w:rsidRDefault="00C31403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99B4F7" w14:textId="77777777" w:rsidR="00C31403" w:rsidRPr="008220D5" w:rsidRDefault="00C31403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7C06D41" w14:textId="3F16971B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(9)</w:t>
            </w:r>
          </w:p>
        </w:tc>
      </w:tr>
      <w:tr w:rsidR="00C31403" w:rsidRPr="008220D5" w14:paraId="2D89A56F" w14:textId="6A64BB87" w:rsidTr="00C31403">
        <w:tc>
          <w:tcPr>
            <w:tcW w:w="3330" w:type="dxa"/>
            <w:shd w:val="clear" w:color="auto" w:fill="auto"/>
          </w:tcPr>
          <w:p w14:paraId="047FB882" w14:textId="77777777" w:rsidR="00C31403" w:rsidRPr="008220D5" w:rsidRDefault="00C31403" w:rsidP="004955C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EAD6C" w14:textId="18D44E19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43,059</w:t>
            </w:r>
          </w:p>
        </w:tc>
        <w:tc>
          <w:tcPr>
            <w:tcW w:w="262" w:type="dxa"/>
            <w:shd w:val="clear" w:color="auto" w:fill="auto"/>
          </w:tcPr>
          <w:p w14:paraId="0BDFEE5D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82F5E" w14:textId="7B6312B3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2,664</w:t>
            </w:r>
          </w:p>
        </w:tc>
        <w:tc>
          <w:tcPr>
            <w:tcW w:w="262" w:type="dxa"/>
            <w:shd w:val="clear" w:color="auto" w:fill="auto"/>
          </w:tcPr>
          <w:p w14:paraId="22CDEADD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B7DF39" w14:textId="45D77094" w:rsidR="00C31403" w:rsidRPr="008220D5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8FB7DBA" w14:textId="77777777" w:rsidR="00C31403" w:rsidRPr="008220D5" w:rsidRDefault="00C31403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31141" w14:textId="67BFB1BC" w:rsidR="00C31403" w:rsidRPr="008220D5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45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37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bookmarkEnd w:id="13"/>
    </w:tbl>
    <w:p w14:paraId="6712426A" w14:textId="5FB05AF1" w:rsidR="008220D5" w:rsidRDefault="008220D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 w:eastAsia="x-none"/>
        </w:rPr>
      </w:pPr>
    </w:p>
    <w:p w14:paraId="0B9DB96E" w14:textId="77777777" w:rsidR="008220D5" w:rsidRDefault="008220D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en-GB" w:eastAsia="x-none"/>
        </w:rPr>
      </w:pPr>
      <w:r>
        <w:rPr>
          <w:rFonts w:ascii="Angsana New" w:hAnsi="Angsana New"/>
          <w:sz w:val="20"/>
          <w:szCs w:val="20"/>
          <w:lang w:val="en-GB" w:eastAsia="x-none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62"/>
        <w:gridCol w:w="1268"/>
        <w:gridCol w:w="262"/>
        <w:gridCol w:w="1268"/>
        <w:gridCol w:w="270"/>
        <w:gridCol w:w="1248"/>
        <w:gridCol w:w="12"/>
      </w:tblGrid>
      <w:tr w:rsidR="00C31403" w:rsidRPr="008220D5" w14:paraId="0FA4C0C4" w14:textId="77777777" w:rsidTr="00C31403">
        <w:trPr>
          <w:gridAfter w:val="1"/>
          <w:wAfter w:w="12" w:type="dxa"/>
        </w:trPr>
        <w:tc>
          <w:tcPr>
            <w:tcW w:w="3330" w:type="dxa"/>
            <w:shd w:val="clear" w:color="auto" w:fill="auto"/>
          </w:tcPr>
          <w:p w14:paraId="3DA83204" w14:textId="77777777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4" w:name="_Hlk33568556"/>
          </w:p>
        </w:tc>
        <w:tc>
          <w:tcPr>
            <w:tcW w:w="5838" w:type="dxa"/>
            <w:gridSpan w:val="7"/>
            <w:shd w:val="clear" w:color="auto" w:fill="auto"/>
            <w:vAlign w:val="bottom"/>
          </w:tcPr>
          <w:p w14:paraId="52F4AD2F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31403" w:rsidRPr="008220D5" w14:paraId="4C5C78C2" w14:textId="77777777" w:rsidTr="00C31403">
        <w:trPr>
          <w:gridAfter w:val="1"/>
          <w:wAfter w:w="12" w:type="dxa"/>
        </w:trPr>
        <w:tc>
          <w:tcPr>
            <w:tcW w:w="3330" w:type="dxa"/>
            <w:shd w:val="clear" w:color="auto" w:fill="auto"/>
          </w:tcPr>
          <w:p w14:paraId="3E83C6C4" w14:textId="77777777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38" w:type="dxa"/>
            <w:gridSpan w:val="7"/>
            <w:shd w:val="clear" w:color="auto" w:fill="auto"/>
            <w:vAlign w:val="bottom"/>
          </w:tcPr>
          <w:p w14:paraId="55F5A8E0" w14:textId="5F25E4FD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2561</w:t>
            </w:r>
          </w:p>
        </w:tc>
      </w:tr>
      <w:tr w:rsidR="00C31403" w:rsidRPr="008220D5" w14:paraId="129A7AA1" w14:textId="77777777" w:rsidTr="00C31403">
        <w:tc>
          <w:tcPr>
            <w:tcW w:w="3330" w:type="dxa"/>
            <w:shd w:val="clear" w:color="auto" w:fill="auto"/>
          </w:tcPr>
          <w:p w14:paraId="12918D16" w14:textId="77777777" w:rsidR="00C31403" w:rsidRDefault="00C31403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สินทรัพย์และหนี้สินที่เป็นเงินตรา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74DE39F7" w14:textId="77777777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ต่างประเทศ ณ วันที่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07C10E" w14:textId="77777777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2" w:type="dxa"/>
            <w:shd w:val="clear" w:color="auto" w:fill="auto"/>
          </w:tcPr>
          <w:p w14:paraId="278619BE" w14:textId="77777777" w:rsidR="00C31403" w:rsidRPr="008220D5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5E9657D4" w14:textId="77777777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62" w:type="dxa"/>
            <w:shd w:val="clear" w:color="auto" w:fill="auto"/>
          </w:tcPr>
          <w:p w14:paraId="48B436A2" w14:textId="77777777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4A0BDCB" w14:textId="77777777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  <w:shd w:val="clear" w:color="auto" w:fill="auto"/>
          </w:tcPr>
          <w:p w14:paraId="659DDF86" w14:textId="77777777" w:rsidR="00C31403" w:rsidRPr="008220D5" w:rsidRDefault="00C31403" w:rsidP="004955CE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7494FC28" w14:textId="77777777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31403" w:rsidRPr="008220D5" w14:paraId="752DFF1E" w14:textId="77777777" w:rsidTr="00C31403">
        <w:trPr>
          <w:gridAfter w:val="1"/>
          <w:wAfter w:w="12" w:type="dxa"/>
        </w:trPr>
        <w:tc>
          <w:tcPr>
            <w:tcW w:w="3330" w:type="dxa"/>
            <w:shd w:val="clear" w:color="auto" w:fill="auto"/>
          </w:tcPr>
          <w:p w14:paraId="796D2FEA" w14:textId="77777777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8" w:type="dxa"/>
            <w:gridSpan w:val="7"/>
            <w:shd w:val="clear" w:color="auto" w:fill="auto"/>
            <w:vAlign w:val="bottom"/>
          </w:tcPr>
          <w:p w14:paraId="091B3E34" w14:textId="2FD088CB" w:rsidR="00C31403" w:rsidRPr="008220D5" w:rsidRDefault="00C31403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220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31403" w:rsidRPr="008220D5" w14:paraId="0736F121" w14:textId="77777777" w:rsidTr="00C31403">
        <w:trPr>
          <w:trHeight w:val="92"/>
        </w:trPr>
        <w:tc>
          <w:tcPr>
            <w:tcW w:w="3330" w:type="dxa"/>
            <w:shd w:val="clear" w:color="auto" w:fill="auto"/>
          </w:tcPr>
          <w:p w14:paraId="4B5F1BC6" w14:textId="77777777" w:rsidR="00C31403" w:rsidRPr="008220D5" w:rsidRDefault="00C31403" w:rsidP="004955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shd w:val="clear" w:color="auto" w:fill="auto"/>
          </w:tcPr>
          <w:p w14:paraId="537175AD" w14:textId="59314205" w:rsidR="00C31403" w:rsidRPr="004B1804" w:rsidRDefault="00F000CD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="Angsana New" w:hAnsi="Angsana New"/>
                <w:sz w:val="28"/>
                <w:szCs w:val="28"/>
                <w:lang w:val="en-US" w:bidi="th-TH"/>
              </w:rPr>
              <w:t>65,523</w:t>
            </w:r>
          </w:p>
        </w:tc>
        <w:tc>
          <w:tcPr>
            <w:tcW w:w="262" w:type="dxa"/>
            <w:shd w:val="clear" w:color="auto" w:fill="auto"/>
          </w:tcPr>
          <w:p w14:paraId="42BC55D9" w14:textId="77777777" w:rsidR="00C31403" w:rsidRPr="004B1804" w:rsidRDefault="00C31403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4E36442B" w14:textId="311949F5" w:rsidR="00C31403" w:rsidRPr="004B1804" w:rsidRDefault="00F000CD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  <w:tc>
          <w:tcPr>
            <w:tcW w:w="262" w:type="dxa"/>
            <w:shd w:val="clear" w:color="auto" w:fill="auto"/>
          </w:tcPr>
          <w:p w14:paraId="12E1F366" w14:textId="77777777" w:rsidR="00C31403" w:rsidRPr="004B1804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143585D" w14:textId="05EC158B" w:rsidR="00C31403" w:rsidRPr="004B1804" w:rsidRDefault="00C31403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000CD"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FA1A621" w14:textId="77777777" w:rsidR="00C31403" w:rsidRPr="004B1804" w:rsidRDefault="00C31403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476EF843" w14:textId="66541AFD" w:rsidR="00C31403" w:rsidRPr="004B1804" w:rsidRDefault="00F000CD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66,353</w:t>
            </w:r>
            <w:r w:rsidR="00C31403"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4B1804" w:rsidRPr="008220D5" w14:paraId="38DCB510" w14:textId="77777777" w:rsidTr="00C31403">
        <w:trPr>
          <w:trHeight w:val="92"/>
        </w:trPr>
        <w:tc>
          <w:tcPr>
            <w:tcW w:w="3330" w:type="dxa"/>
            <w:shd w:val="clear" w:color="auto" w:fill="auto"/>
          </w:tcPr>
          <w:p w14:paraId="61CD456B" w14:textId="77777777" w:rsidR="004B1804" w:rsidRPr="008220D5" w:rsidRDefault="004B1804" w:rsidP="004B1804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1392ADA6" w14:textId="0911CBC0" w:rsidR="004B1804" w:rsidRPr="004B1804" w:rsidRDefault="004B1804" w:rsidP="004B180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117,325</w:t>
            </w:r>
          </w:p>
        </w:tc>
        <w:tc>
          <w:tcPr>
            <w:tcW w:w="262" w:type="dxa"/>
            <w:shd w:val="clear" w:color="auto" w:fill="auto"/>
          </w:tcPr>
          <w:p w14:paraId="7D1C7339" w14:textId="77777777" w:rsidR="004B1804" w:rsidRPr="004B1804" w:rsidRDefault="004B1804" w:rsidP="004B18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477D3B35" w14:textId="6E476F70" w:rsidR="004B1804" w:rsidRPr="004B1804" w:rsidRDefault="004B1804" w:rsidP="004B1804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A553081" w14:textId="77777777" w:rsidR="004B1804" w:rsidRPr="004B1804" w:rsidRDefault="004B1804" w:rsidP="004B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21328CF2" w14:textId="77777777" w:rsidR="004B1804" w:rsidRPr="004B1804" w:rsidRDefault="004B1804" w:rsidP="004B1804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55EFB7" w14:textId="77777777" w:rsidR="004B1804" w:rsidRPr="004B1804" w:rsidRDefault="004B1804" w:rsidP="004B1804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1ADA041E" w14:textId="3338EA51" w:rsidR="004B1804" w:rsidRPr="004B1804" w:rsidRDefault="004B1804" w:rsidP="004B180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117,325</w:t>
            </w:r>
          </w:p>
        </w:tc>
      </w:tr>
      <w:tr w:rsidR="00551416" w:rsidRPr="008220D5" w14:paraId="5C5FB0CD" w14:textId="77777777" w:rsidTr="00C31403">
        <w:tc>
          <w:tcPr>
            <w:tcW w:w="3330" w:type="dxa"/>
            <w:shd w:val="clear" w:color="auto" w:fill="auto"/>
          </w:tcPr>
          <w:p w14:paraId="061AE934" w14:textId="77777777" w:rsidR="00551416" w:rsidRPr="008220D5" w:rsidRDefault="00551416" w:rsidP="004955C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C04E337" w14:textId="592D2CA5" w:rsidR="00551416" w:rsidRPr="004B1804" w:rsidRDefault="00551416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="Angsana New" w:hAnsi="Angsana New" w:hint="cs"/>
                <w:sz w:val="28"/>
                <w:szCs w:val="28"/>
                <w:lang w:val="en-US" w:bidi="th-TH"/>
              </w:rPr>
              <w:t>(147,933)</w:t>
            </w:r>
          </w:p>
        </w:tc>
        <w:tc>
          <w:tcPr>
            <w:tcW w:w="262" w:type="dxa"/>
            <w:shd w:val="clear" w:color="auto" w:fill="auto"/>
          </w:tcPr>
          <w:p w14:paraId="628DA765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6F5BB59D" w14:textId="1AD2DEBC" w:rsidR="00551416" w:rsidRPr="004B1804" w:rsidRDefault="00551416" w:rsidP="004955C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(60)</w:t>
            </w:r>
          </w:p>
        </w:tc>
        <w:tc>
          <w:tcPr>
            <w:tcW w:w="262" w:type="dxa"/>
            <w:shd w:val="clear" w:color="auto" w:fill="auto"/>
          </w:tcPr>
          <w:p w14:paraId="2C5345C4" w14:textId="77777777" w:rsidR="00551416" w:rsidRPr="004B1804" w:rsidRDefault="0055141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</w:tcPr>
          <w:p w14:paraId="11A84241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02671D" w14:textId="77777777" w:rsidR="00551416" w:rsidRPr="004B1804" w:rsidRDefault="00551416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3AC9E2" w14:textId="65BFFA63" w:rsidR="00551416" w:rsidRPr="004B1804" w:rsidRDefault="00551416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4B1804"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4B1804"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993</w:t>
            </w: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551416" w:rsidRPr="008220D5" w14:paraId="41500A34" w14:textId="77777777" w:rsidTr="00C31403">
        <w:trPr>
          <w:trHeight w:val="58"/>
        </w:trPr>
        <w:tc>
          <w:tcPr>
            <w:tcW w:w="3330" w:type="dxa"/>
            <w:shd w:val="clear" w:color="auto" w:fill="auto"/>
          </w:tcPr>
          <w:p w14:paraId="5E0E902C" w14:textId="77777777" w:rsidR="00551416" w:rsidRPr="008220D5" w:rsidRDefault="00551416" w:rsidP="004955CE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0007375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C5A3CD4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7CDC4503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950868B" w14:textId="77777777" w:rsidR="00551416" w:rsidRPr="004B1804" w:rsidRDefault="0055141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</w:tcPr>
          <w:p w14:paraId="11463F1E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F0135A" w14:textId="77777777" w:rsidR="00551416" w:rsidRPr="004B1804" w:rsidRDefault="00551416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B233909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1804" w:rsidRPr="008220D5" w14:paraId="4856DD11" w14:textId="77777777" w:rsidTr="00C31403">
        <w:tc>
          <w:tcPr>
            <w:tcW w:w="3330" w:type="dxa"/>
            <w:shd w:val="clear" w:color="auto" w:fill="auto"/>
          </w:tcPr>
          <w:p w14:paraId="36A43127" w14:textId="77777777" w:rsidR="004B1804" w:rsidRPr="008220D5" w:rsidRDefault="004B1804" w:rsidP="004B1804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260" w:type="dxa"/>
            <w:shd w:val="clear" w:color="auto" w:fill="auto"/>
          </w:tcPr>
          <w:p w14:paraId="6256042F" w14:textId="0C7FA522" w:rsidR="004B1804" w:rsidRPr="004B1804" w:rsidRDefault="004B1804" w:rsidP="004B180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180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</w:t>
            </w:r>
            <w:r w:rsidRPr="004B180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4B180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915</w:t>
            </w:r>
          </w:p>
        </w:tc>
        <w:tc>
          <w:tcPr>
            <w:tcW w:w="262" w:type="dxa"/>
            <w:shd w:val="clear" w:color="auto" w:fill="auto"/>
          </w:tcPr>
          <w:p w14:paraId="18EB7ADC" w14:textId="77777777" w:rsidR="004B1804" w:rsidRPr="004B1804" w:rsidRDefault="004B1804" w:rsidP="004B18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1CD50019" w14:textId="4837A0E5" w:rsidR="004B1804" w:rsidRPr="004B1804" w:rsidRDefault="004B1804" w:rsidP="004B18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62" w:type="dxa"/>
            <w:shd w:val="clear" w:color="auto" w:fill="auto"/>
          </w:tcPr>
          <w:p w14:paraId="32717F12" w14:textId="77777777" w:rsidR="004B1804" w:rsidRPr="004B1804" w:rsidRDefault="004B1804" w:rsidP="004B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4724B406" w14:textId="24DFB2B0" w:rsidR="004B1804" w:rsidRPr="004B1804" w:rsidRDefault="004B1804" w:rsidP="004B18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61B25E4" w14:textId="77777777" w:rsidR="004B1804" w:rsidRPr="004B1804" w:rsidRDefault="004B1804" w:rsidP="004B18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3A898241" w14:textId="20E1B6B9" w:rsidR="004B1804" w:rsidRPr="004B1804" w:rsidRDefault="004B1804" w:rsidP="004B180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5,685 </w:t>
            </w:r>
          </w:p>
        </w:tc>
      </w:tr>
      <w:tr w:rsidR="00551416" w:rsidRPr="008220D5" w14:paraId="7607335D" w14:textId="77777777" w:rsidTr="00C31403">
        <w:tc>
          <w:tcPr>
            <w:tcW w:w="3330" w:type="dxa"/>
            <w:shd w:val="clear" w:color="auto" w:fill="auto"/>
          </w:tcPr>
          <w:p w14:paraId="476BACC4" w14:textId="77777777" w:rsidR="00551416" w:rsidRPr="008220D5" w:rsidRDefault="00551416" w:rsidP="004955CE">
            <w:pPr>
              <w:tabs>
                <w:tab w:val="right" w:pos="394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</w:t>
            </w:r>
            <w:r w:rsidRPr="008220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(ขาย)</w:t>
            </w:r>
            <w:r w:rsidRPr="008220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เงินตราต่างประเทศ-สุทธิ</w:t>
            </w:r>
            <w:r w:rsidRPr="008220D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552824C" w14:textId="396B1781" w:rsidR="00551416" w:rsidRPr="004B1804" w:rsidRDefault="00551416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1804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62" w:type="dxa"/>
            <w:shd w:val="clear" w:color="auto" w:fill="auto"/>
          </w:tcPr>
          <w:p w14:paraId="695D6098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shd w:val="clear" w:color="auto" w:fill="auto"/>
          </w:tcPr>
          <w:p w14:paraId="3E4F8FE5" w14:textId="0997D304" w:rsidR="00551416" w:rsidRPr="004B1804" w:rsidRDefault="00551416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D501485" w14:textId="77777777" w:rsidR="00551416" w:rsidRPr="004B1804" w:rsidRDefault="0055141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42FDB00" w14:textId="77777777" w:rsidR="00551416" w:rsidRPr="004B1804" w:rsidRDefault="00551416" w:rsidP="004955CE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1810A" w14:textId="77777777" w:rsidR="00551416" w:rsidRPr="004B1804" w:rsidRDefault="00551416" w:rsidP="004955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DF04802" w14:textId="1F262E6E" w:rsidR="00551416" w:rsidRPr="004B1804" w:rsidRDefault="004B1804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B180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107</w:t>
            </w:r>
          </w:p>
        </w:tc>
      </w:tr>
      <w:tr w:rsidR="004B1804" w:rsidRPr="008220D5" w14:paraId="7B05582F" w14:textId="77777777" w:rsidTr="00C31403">
        <w:tc>
          <w:tcPr>
            <w:tcW w:w="3330" w:type="dxa"/>
            <w:shd w:val="clear" w:color="auto" w:fill="auto"/>
          </w:tcPr>
          <w:p w14:paraId="0D4A714C" w14:textId="77777777" w:rsidR="004B1804" w:rsidRPr="008220D5" w:rsidRDefault="004B1804" w:rsidP="004B1804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0332B3" w14:textId="3CC67414" w:rsidR="004B1804" w:rsidRPr="004B1804" w:rsidRDefault="004B1804" w:rsidP="004B180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180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</w:t>
            </w:r>
            <w:r w:rsidRPr="004B180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4B1804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</w:t>
            </w:r>
            <w:r w:rsidRPr="004B1804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7BCD12C" w14:textId="77777777" w:rsidR="004B1804" w:rsidRPr="004B1804" w:rsidRDefault="004B1804" w:rsidP="004B180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15E27" w14:textId="73A57310" w:rsidR="004B1804" w:rsidRPr="004B1804" w:rsidRDefault="004B1804" w:rsidP="004B18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62" w:type="dxa"/>
            <w:shd w:val="clear" w:color="auto" w:fill="auto"/>
          </w:tcPr>
          <w:p w14:paraId="5C75B77D" w14:textId="77777777" w:rsidR="004B1804" w:rsidRPr="004B1804" w:rsidRDefault="004B1804" w:rsidP="004B1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D0E87" w14:textId="19AAA914" w:rsidR="004B1804" w:rsidRPr="004B1804" w:rsidRDefault="004B1804" w:rsidP="004B1804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2EF31BE6" w14:textId="77777777" w:rsidR="004B1804" w:rsidRPr="004B1804" w:rsidRDefault="004B1804" w:rsidP="004B180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0BA4" w14:textId="2B43D0A3" w:rsidR="004B1804" w:rsidRPr="004B1804" w:rsidRDefault="004B1804" w:rsidP="004B1804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B1804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35,792 </w:t>
            </w:r>
          </w:p>
        </w:tc>
      </w:tr>
      <w:bookmarkEnd w:id="14"/>
    </w:tbl>
    <w:p w14:paraId="41961F1A" w14:textId="6E0263A7" w:rsidR="00776DF7" w:rsidRPr="008220D5" w:rsidRDefault="00776DF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270"/>
        <w:gridCol w:w="1260"/>
        <w:gridCol w:w="270"/>
        <w:gridCol w:w="1260"/>
      </w:tblGrid>
      <w:tr w:rsidR="008220D5" w:rsidRPr="00394109" w14:paraId="7C4E3627" w14:textId="77777777" w:rsidTr="00C31403">
        <w:trPr>
          <w:tblHeader/>
        </w:trPr>
        <w:tc>
          <w:tcPr>
            <w:tcW w:w="6120" w:type="dxa"/>
            <w:shd w:val="clear" w:color="auto" w:fill="auto"/>
          </w:tcPr>
          <w:p w14:paraId="4F8C9245" w14:textId="77777777" w:rsidR="008220D5" w:rsidRPr="00394109" w:rsidRDefault="008220D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ED44625" w14:textId="77777777" w:rsidR="008220D5" w:rsidRPr="00394109" w:rsidRDefault="008220D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36B5ECE7" w14:textId="4096D7AC" w:rsidR="008220D5" w:rsidRPr="008220D5" w:rsidRDefault="008220D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0D5" w:rsidRPr="00394109" w14:paraId="01487643" w14:textId="77777777" w:rsidTr="00C31403">
        <w:trPr>
          <w:tblHeader/>
        </w:trPr>
        <w:tc>
          <w:tcPr>
            <w:tcW w:w="6120" w:type="dxa"/>
            <w:shd w:val="clear" w:color="auto" w:fill="auto"/>
          </w:tcPr>
          <w:p w14:paraId="2333F997" w14:textId="68382C4A" w:rsidR="008220D5" w:rsidRPr="00394109" w:rsidRDefault="008220D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BFADE3D" w14:textId="77777777" w:rsidR="008220D5" w:rsidRPr="00394109" w:rsidRDefault="008220D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0DF9E2" w14:textId="72B7EA31" w:rsidR="008220D5" w:rsidRPr="00C31403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C31403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B38387A" w14:textId="77777777" w:rsidR="008220D5" w:rsidRPr="00394109" w:rsidRDefault="008220D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DB974F" w14:textId="62408E96" w:rsidR="008220D5" w:rsidRPr="00394109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C31403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>
              <w:rPr>
                <w:rFonts w:ascii="Angsana New" w:hAnsi="Angsana New"/>
                <w:bCs/>
                <w:sz w:val="28"/>
                <w:szCs w:val="28"/>
              </w:rPr>
              <w:t>1</w:t>
            </w:r>
          </w:p>
        </w:tc>
      </w:tr>
      <w:tr w:rsidR="00C31403" w:rsidRPr="00394109" w14:paraId="108B77C2" w14:textId="77777777" w:rsidTr="00C31403">
        <w:trPr>
          <w:tblHeader/>
        </w:trPr>
        <w:tc>
          <w:tcPr>
            <w:tcW w:w="6120" w:type="dxa"/>
            <w:shd w:val="clear" w:color="auto" w:fill="auto"/>
          </w:tcPr>
          <w:p w14:paraId="4D787121" w14:textId="77777777" w:rsidR="00C31403" w:rsidRDefault="00C31403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3277839" w14:textId="38CA8C63" w:rsidR="00C31403" w:rsidRPr="008220D5" w:rsidRDefault="00C31403" w:rsidP="004955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สินทรัพย์และหนี้สินที่เป็นเงินตราต่างประเทศ ณ วันที่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8220D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C3BFF8B" w14:textId="77777777" w:rsidR="00C31403" w:rsidRPr="00394109" w:rsidRDefault="00C3140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C7535D" w14:textId="7C7313A8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  <w:shd w:val="clear" w:color="auto" w:fill="auto"/>
          </w:tcPr>
          <w:p w14:paraId="6DD5BE6B" w14:textId="77777777" w:rsidR="00C31403" w:rsidRPr="00394109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F71272" w14:textId="65C606F8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C31403" w:rsidRPr="00394109" w14:paraId="5E560AE3" w14:textId="77777777" w:rsidTr="00C31403">
        <w:trPr>
          <w:tblHeader/>
        </w:trPr>
        <w:tc>
          <w:tcPr>
            <w:tcW w:w="6120" w:type="dxa"/>
            <w:shd w:val="clear" w:color="auto" w:fill="auto"/>
          </w:tcPr>
          <w:p w14:paraId="40794968" w14:textId="77777777" w:rsidR="00C31403" w:rsidRPr="00394109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801F23A" w14:textId="77777777" w:rsidR="00C31403" w:rsidRPr="00394109" w:rsidRDefault="00C31403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0120B1EA" w14:textId="6E1C93E2" w:rsidR="00C31403" w:rsidRPr="008220D5" w:rsidRDefault="00C3140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220D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1403" w:rsidRPr="00394109" w14:paraId="7F265DD2" w14:textId="77777777" w:rsidTr="00C31403">
        <w:trPr>
          <w:trHeight w:val="92"/>
        </w:trPr>
        <w:tc>
          <w:tcPr>
            <w:tcW w:w="6120" w:type="dxa"/>
            <w:shd w:val="clear" w:color="auto" w:fill="auto"/>
          </w:tcPr>
          <w:p w14:paraId="106B441E" w14:textId="77777777" w:rsidR="00C31403" w:rsidRPr="00394109" w:rsidRDefault="00C31403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E20FDD3" w14:textId="77777777" w:rsidR="00C31403" w:rsidRPr="00394109" w:rsidRDefault="00C31403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893D9CC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9,939</w:t>
            </w:r>
          </w:p>
        </w:tc>
        <w:tc>
          <w:tcPr>
            <w:tcW w:w="270" w:type="dxa"/>
            <w:shd w:val="clear" w:color="auto" w:fill="auto"/>
          </w:tcPr>
          <w:p w14:paraId="6B174F55" w14:textId="77777777" w:rsidR="00C31403" w:rsidRPr="00394109" w:rsidRDefault="00C31403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84B631E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48,585 </w:t>
            </w:r>
          </w:p>
        </w:tc>
      </w:tr>
      <w:tr w:rsidR="00C31403" w:rsidRPr="00394109" w14:paraId="13868C9A" w14:textId="77777777" w:rsidTr="00C31403">
        <w:trPr>
          <w:trHeight w:val="92"/>
        </w:trPr>
        <w:tc>
          <w:tcPr>
            <w:tcW w:w="6120" w:type="dxa"/>
            <w:shd w:val="clear" w:color="auto" w:fill="auto"/>
          </w:tcPr>
          <w:p w14:paraId="7DEA3F17" w14:textId="77777777" w:rsidR="00C31403" w:rsidRPr="00394109" w:rsidRDefault="00C31403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8354A9" w14:textId="77777777" w:rsidR="00C31403" w:rsidRPr="00394109" w:rsidRDefault="00C31403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7CEE2E3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16,820</w:t>
            </w:r>
          </w:p>
        </w:tc>
        <w:tc>
          <w:tcPr>
            <w:tcW w:w="270" w:type="dxa"/>
            <w:shd w:val="clear" w:color="auto" w:fill="auto"/>
          </w:tcPr>
          <w:p w14:paraId="46E2D457" w14:textId="77777777" w:rsidR="00C31403" w:rsidRPr="00394109" w:rsidRDefault="00C31403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6F8D817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98,201 </w:t>
            </w:r>
          </w:p>
        </w:tc>
      </w:tr>
      <w:tr w:rsidR="00C31403" w:rsidRPr="00394109" w14:paraId="306781B2" w14:textId="77777777" w:rsidTr="00C31403">
        <w:tc>
          <w:tcPr>
            <w:tcW w:w="6120" w:type="dxa"/>
            <w:shd w:val="clear" w:color="auto" w:fill="auto"/>
          </w:tcPr>
          <w:p w14:paraId="2BCCA3CC" w14:textId="77777777" w:rsidR="00C31403" w:rsidRPr="00394109" w:rsidRDefault="00C31403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4B49742" w14:textId="77777777" w:rsidR="00C31403" w:rsidRPr="00394109" w:rsidRDefault="00C31403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60E876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val="en-US" w:bidi="th-TH"/>
              </w:rPr>
              <w:t>(39,751)</w:t>
            </w:r>
          </w:p>
        </w:tc>
        <w:tc>
          <w:tcPr>
            <w:tcW w:w="270" w:type="dxa"/>
            <w:shd w:val="clear" w:color="auto" w:fill="auto"/>
          </w:tcPr>
          <w:p w14:paraId="14C29A16" w14:textId="77777777" w:rsidR="00C31403" w:rsidRPr="00394109" w:rsidRDefault="00C31403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9DFFB5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(83,646)</w:t>
            </w:r>
          </w:p>
        </w:tc>
      </w:tr>
      <w:tr w:rsidR="00C31403" w:rsidRPr="00394109" w14:paraId="595A7C61" w14:textId="77777777" w:rsidTr="00C31403">
        <w:trPr>
          <w:trHeight w:val="68"/>
        </w:trPr>
        <w:tc>
          <w:tcPr>
            <w:tcW w:w="6120" w:type="dxa"/>
            <w:shd w:val="clear" w:color="auto" w:fill="auto"/>
          </w:tcPr>
          <w:p w14:paraId="37532CCF" w14:textId="2C05FC93" w:rsidR="00C31403" w:rsidRPr="00394109" w:rsidRDefault="00C31403" w:rsidP="004955CE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        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CEACD7B" w14:textId="77777777" w:rsidR="00C31403" w:rsidRPr="00394109" w:rsidRDefault="00C31403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22C733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(12,992)</w:t>
            </w:r>
          </w:p>
        </w:tc>
        <w:tc>
          <w:tcPr>
            <w:tcW w:w="270" w:type="dxa"/>
            <w:shd w:val="clear" w:color="auto" w:fill="auto"/>
          </w:tcPr>
          <w:p w14:paraId="7F40B043" w14:textId="77777777" w:rsidR="00C31403" w:rsidRPr="00394109" w:rsidRDefault="00C31403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FB6F824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 xml:space="preserve"> 63,140 </w:t>
            </w:r>
          </w:p>
        </w:tc>
      </w:tr>
      <w:tr w:rsidR="00C31403" w:rsidRPr="00394109" w14:paraId="6A33F622" w14:textId="77777777" w:rsidTr="00C31403">
        <w:tc>
          <w:tcPr>
            <w:tcW w:w="6120" w:type="dxa"/>
            <w:shd w:val="clear" w:color="auto" w:fill="auto"/>
          </w:tcPr>
          <w:p w14:paraId="7F628674" w14:textId="77777777" w:rsidR="00C31403" w:rsidRPr="00394109" w:rsidRDefault="00C31403" w:rsidP="004955CE">
            <w:pPr>
              <w:tabs>
                <w:tab w:val="right" w:pos="3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สัญญาซื้อ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(ขาย)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เงินตราต่างประเทศ-สุทธิ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CCFB98" w14:textId="77777777" w:rsidR="00C31403" w:rsidRPr="00394109" w:rsidRDefault="00C31403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910FCA4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sz w:val="28"/>
                <w:szCs w:val="28"/>
                <w:lang w:bidi="th-TH"/>
              </w:rPr>
              <w:t>(9)</w:t>
            </w:r>
          </w:p>
        </w:tc>
        <w:tc>
          <w:tcPr>
            <w:tcW w:w="270" w:type="dxa"/>
            <w:shd w:val="clear" w:color="auto" w:fill="auto"/>
          </w:tcPr>
          <w:p w14:paraId="6BB8CA0F" w14:textId="77777777" w:rsidR="00C31403" w:rsidRPr="00394109" w:rsidRDefault="00C31403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B2CA147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107</w:t>
            </w:r>
          </w:p>
        </w:tc>
      </w:tr>
      <w:tr w:rsidR="00C31403" w:rsidRPr="00394109" w14:paraId="310400EA" w14:textId="77777777" w:rsidTr="00C31403">
        <w:tc>
          <w:tcPr>
            <w:tcW w:w="6120" w:type="dxa"/>
            <w:shd w:val="clear" w:color="auto" w:fill="auto"/>
          </w:tcPr>
          <w:p w14:paraId="66767248" w14:textId="77777777" w:rsidR="00C31403" w:rsidRPr="00394109" w:rsidRDefault="00C31403" w:rsidP="004955CE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90B1EA1" w14:textId="77777777" w:rsidR="00C31403" w:rsidRPr="00394109" w:rsidRDefault="00C31403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F334F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(13,001)</w:t>
            </w:r>
          </w:p>
        </w:tc>
        <w:tc>
          <w:tcPr>
            <w:tcW w:w="270" w:type="dxa"/>
            <w:shd w:val="clear" w:color="auto" w:fill="auto"/>
          </w:tcPr>
          <w:p w14:paraId="1EC03871" w14:textId="77777777" w:rsidR="00C31403" w:rsidRPr="00394109" w:rsidRDefault="00C31403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41F941" w14:textId="77777777" w:rsidR="00C31403" w:rsidRPr="00394109" w:rsidRDefault="00C31403" w:rsidP="004955CE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 xml:space="preserve"> 63,247 </w:t>
            </w:r>
          </w:p>
        </w:tc>
      </w:tr>
    </w:tbl>
    <w:p w14:paraId="4D2DDDBA" w14:textId="4CADC61D" w:rsidR="00CC168B" w:rsidRPr="00C31403" w:rsidRDefault="00CC168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72295212" w14:textId="58F1BEB4" w:rsidR="00A57B5A" w:rsidRPr="00394109" w:rsidRDefault="00A57B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63E7241" w14:textId="77777777" w:rsidR="00A57B5A" w:rsidRPr="00394109" w:rsidRDefault="00A57B5A" w:rsidP="004955C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14B1E8E1" w14:textId="77777777" w:rsidR="00A57B5A" w:rsidRPr="00394109" w:rsidRDefault="00A57B5A" w:rsidP="004955C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 เมื่อครบกำหนด</w:t>
      </w:r>
    </w:p>
    <w:p w14:paraId="083FBB3C" w14:textId="77777777" w:rsidR="00A57B5A" w:rsidRPr="00394109" w:rsidRDefault="00A57B5A" w:rsidP="004955C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2"/>
          <w:szCs w:val="22"/>
        </w:rPr>
      </w:pPr>
    </w:p>
    <w:p w14:paraId="0FFEA8D1" w14:textId="06E0E468" w:rsidR="00A57B5A" w:rsidRPr="00394109" w:rsidRDefault="00A57B5A" w:rsidP="004955C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2"/>
          <w:szCs w:val="22"/>
        </w:rPr>
      </w:pPr>
      <w:r w:rsidRPr="00394109">
        <w:rPr>
          <w:rFonts w:ascii="Angsana New" w:hAnsi="Angsana New" w:hint="cs"/>
          <w:sz w:val="28"/>
          <w:szCs w:val="28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ทางการเงิน อย่างไรก็ตามเนื่องจากกลุ่มบริษัท 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  <w:r w:rsidRPr="00394109">
        <w:rPr>
          <w:rFonts w:ascii="Angsana New" w:hAnsi="Angsana New" w:hint="cs"/>
          <w:sz w:val="22"/>
          <w:szCs w:val="22"/>
        </w:rPr>
        <w:t xml:space="preserve">  </w:t>
      </w:r>
    </w:p>
    <w:p w14:paraId="6EA9395E" w14:textId="77B207E4" w:rsidR="00A57B5A" w:rsidRPr="00394109" w:rsidRDefault="00A57B5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sz w:val="22"/>
          <w:szCs w:val="22"/>
          <w:cs/>
        </w:rPr>
        <w:lastRenderedPageBreak/>
        <w:t xml:space="preserve"> </w:t>
      </w:r>
      <w:r w:rsidR="00C31403">
        <w:rPr>
          <w:rFonts w:ascii="Angsana New" w:hAnsi="Angsana New"/>
          <w:b/>
          <w:bCs/>
          <w:i/>
          <w:iCs/>
          <w:sz w:val="22"/>
          <w:szCs w:val="22"/>
          <w:cs/>
        </w:rPr>
        <w:tab/>
      </w: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14:paraId="6D0AC415" w14:textId="77777777" w:rsidR="00A57B5A" w:rsidRPr="00394109" w:rsidRDefault="00A57B5A" w:rsidP="004955C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51113A10" w14:textId="1259BE8E" w:rsidR="00A57B5A" w:rsidRPr="00394109" w:rsidRDefault="00A57B5A" w:rsidP="004955C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กลุ่มบริษัท 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696C923B" w14:textId="77777777" w:rsidR="00DE22F0" w:rsidRPr="00394109" w:rsidRDefault="00DE22F0" w:rsidP="004955CE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0532DF8B" w14:textId="77777777" w:rsidR="00A57B5A" w:rsidRPr="00394109" w:rsidRDefault="00A57B5A" w:rsidP="004955CE">
      <w:pPr>
        <w:pStyle w:val="block"/>
        <w:spacing w:after="0" w:line="240" w:lineRule="auto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0BB67F83" w14:textId="77777777" w:rsidR="00A57B5A" w:rsidRPr="00394109" w:rsidRDefault="00A57B5A" w:rsidP="004955CE">
      <w:pPr>
        <w:pStyle w:val="block"/>
        <w:spacing w:after="0" w:line="240" w:lineRule="auto"/>
        <w:jc w:val="both"/>
        <w:rPr>
          <w:rFonts w:ascii="Angsana New" w:hAnsi="Angsana New"/>
          <w:sz w:val="20"/>
          <w:lang w:bidi="th-TH"/>
        </w:rPr>
      </w:pPr>
    </w:p>
    <w:p w14:paraId="734677EA" w14:textId="17F010CD" w:rsidR="00450379" w:rsidRPr="00394109" w:rsidRDefault="00A57B5A" w:rsidP="004955C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6FC13953" w14:textId="77777777" w:rsidR="00F92ECF" w:rsidRPr="00394109" w:rsidRDefault="00F92ECF" w:rsidP="004955C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20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00"/>
        <w:gridCol w:w="180"/>
        <w:gridCol w:w="818"/>
        <w:gridCol w:w="178"/>
        <w:gridCol w:w="804"/>
        <w:gridCol w:w="180"/>
        <w:gridCol w:w="810"/>
        <w:gridCol w:w="180"/>
        <w:gridCol w:w="810"/>
      </w:tblGrid>
      <w:tr w:rsidR="00CC168B" w:rsidRPr="00394109" w14:paraId="7B101D1F" w14:textId="77777777" w:rsidTr="00261242">
        <w:trPr>
          <w:cantSplit/>
          <w:trHeight w:val="363"/>
          <w:tblHeader/>
        </w:trPr>
        <w:tc>
          <w:tcPr>
            <w:tcW w:w="4140" w:type="dxa"/>
            <w:vMerge w:val="restart"/>
            <w:shd w:val="clear" w:color="auto" w:fill="auto"/>
            <w:vAlign w:val="bottom"/>
          </w:tcPr>
          <w:p w14:paraId="4D6C4312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</w:tcPr>
          <w:p w14:paraId="4D55F25D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53FB80B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7"/>
            <w:shd w:val="clear" w:color="auto" w:fill="auto"/>
            <w:vAlign w:val="bottom"/>
          </w:tcPr>
          <w:p w14:paraId="28846B2B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/</w:t>
            </w:r>
            <w:r w:rsidRPr="0039410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CC168B" w:rsidRPr="00394109" w14:paraId="259B66E7" w14:textId="77777777" w:rsidTr="00261242">
        <w:trPr>
          <w:cantSplit/>
          <w:trHeight w:val="363"/>
          <w:tblHeader/>
        </w:trPr>
        <w:tc>
          <w:tcPr>
            <w:tcW w:w="4140" w:type="dxa"/>
            <w:vMerge/>
            <w:shd w:val="clear" w:color="auto" w:fill="auto"/>
            <w:vAlign w:val="bottom"/>
          </w:tcPr>
          <w:p w14:paraId="343A198F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33F360FC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80" w:type="dxa"/>
          </w:tcPr>
          <w:p w14:paraId="1ADC7BD1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7"/>
            <w:shd w:val="clear" w:color="auto" w:fill="auto"/>
            <w:vAlign w:val="bottom"/>
          </w:tcPr>
          <w:p w14:paraId="1786B35B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CC168B" w:rsidRPr="00394109" w14:paraId="7CEED423" w14:textId="77777777" w:rsidTr="00261242">
        <w:trPr>
          <w:cantSplit/>
          <w:trHeight w:val="363"/>
          <w:tblHeader/>
        </w:trPr>
        <w:tc>
          <w:tcPr>
            <w:tcW w:w="4140" w:type="dxa"/>
            <w:vMerge/>
            <w:shd w:val="clear" w:color="auto" w:fill="auto"/>
            <w:vAlign w:val="bottom"/>
          </w:tcPr>
          <w:p w14:paraId="55C77246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</w:tcPr>
          <w:p w14:paraId="5F77D6C6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37740A0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6F3AB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C168B" w:rsidRPr="00394109" w14:paraId="46F448BF" w14:textId="77777777" w:rsidTr="00261242">
        <w:trPr>
          <w:cantSplit/>
          <w:trHeight w:val="363"/>
          <w:tblHeader/>
        </w:trPr>
        <w:tc>
          <w:tcPr>
            <w:tcW w:w="4140" w:type="dxa"/>
            <w:shd w:val="clear" w:color="auto" w:fill="auto"/>
            <w:vAlign w:val="bottom"/>
          </w:tcPr>
          <w:p w14:paraId="714D4DEE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ind w:left="-6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B3902F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CAF2421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  <w:shd w:val="clear" w:color="auto" w:fill="auto"/>
          </w:tcPr>
          <w:p w14:paraId="5609E3A6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546F3317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</w:tcBorders>
            <w:shd w:val="clear" w:color="auto" w:fill="auto"/>
          </w:tcPr>
          <w:p w14:paraId="4907E6C0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F2C3515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DFD3E98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7573080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6EC6BE6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C168B" w:rsidRPr="00394109" w14:paraId="546FDF1A" w14:textId="77777777" w:rsidTr="00261242">
        <w:trPr>
          <w:cantSplit/>
          <w:tblHeader/>
        </w:trPr>
        <w:tc>
          <w:tcPr>
            <w:tcW w:w="4140" w:type="dxa"/>
            <w:shd w:val="clear" w:color="auto" w:fill="auto"/>
          </w:tcPr>
          <w:p w14:paraId="24979A56" w14:textId="77777777" w:rsidR="00CC168B" w:rsidRPr="00394109" w:rsidRDefault="00CC168B" w:rsidP="004955C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7088BA3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DE1E779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780" w:type="dxa"/>
            <w:gridSpan w:val="7"/>
            <w:shd w:val="clear" w:color="auto" w:fill="auto"/>
          </w:tcPr>
          <w:p w14:paraId="6E79DF13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C168B" w:rsidRPr="00394109" w14:paraId="4590D601" w14:textId="77777777" w:rsidTr="00261242">
        <w:trPr>
          <w:tblHeader/>
        </w:trPr>
        <w:tc>
          <w:tcPr>
            <w:tcW w:w="4140" w:type="dxa"/>
            <w:shd w:val="clear" w:color="auto" w:fill="auto"/>
          </w:tcPr>
          <w:p w14:paraId="62CEC461" w14:textId="77777777" w:rsidR="00CC168B" w:rsidRPr="00394109" w:rsidRDefault="00CC168B" w:rsidP="004955C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14:paraId="3150B892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0C59222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3683D4B4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A83D9A0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</w:tcPr>
          <w:p w14:paraId="2F40CB6F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3C921FC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629B762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96D0796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6C8EF4A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68B" w:rsidRPr="00394109" w14:paraId="2E842584" w14:textId="77777777" w:rsidTr="00261242">
        <w:trPr>
          <w:tblHeader/>
        </w:trPr>
        <w:tc>
          <w:tcPr>
            <w:tcW w:w="4140" w:type="dxa"/>
            <w:shd w:val="clear" w:color="auto" w:fill="auto"/>
          </w:tcPr>
          <w:p w14:paraId="1421BB74" w14:textId="77B4A77D" w:rsidR="00CC168B" w:rsidRPr="00394109" w:rsidRDefault="00CC168B" w:rsidP="004955C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6D2107B0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30CDC5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1652C886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0E37AE0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</w:tcPr>
          <w:p w14:paraId="31ED8DB6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624AA6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2D684E1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AB48145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9D01360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68B" w:rsidRPr="00394109" w14:paraId="7CD5B929" w14:textId="77777777" w:rsidTr="00261242">
        <w:trPr>
          <w:tblHeader/>
        </w:trPr>
        <w:tc>
          <w:tcPr>
            <w:tcW w:w="4140" w:type="dxa"/>
            <w:shd w:val="clear" w:color="auto" w:fill="auto"/>
          </w:tcPr>
          <w:p w14:paraId="79693AAC" w14:textId="77777777" w:rsidR="00261242" w:rsidRPr="00394109" w:rsidRDefault="00CC168B" w:rsidP="004955CE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  <w:p w14:paraId="1E9FF20D" w14:textId="42010397" w:rsidR="00CC168B" w:rsidRPr="00394109" w:rsidRDefault="00261242" w:rsidP="004955C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C168B" w:rsidRPr="00394109">
              <w:rPr>
                <w:rFonts w:ascii="Angsana New" w:hAnsi="Angsana New" w:hint="cs"/>
                <w:sz w:val="28"/>
                <w:szCs w:val="28"/>
                <w:cs/>
              </w:rPr>
              <w:t>(เงินเหรียญสหรัฐอเมริกา)</w:t>
            </w:r>
          </w:p>
        </w:tc>
        <w:tc>
          <w:tcPr>
            <w:tcW w:w="900" w:type="dxa"/>
            <w:shd w:val="clear" w:color="auto" w:fill="auto"/>
          </w:tcPr>
          <w:p w14:paraId="79159FEE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4DA56B0A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6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   9</w:t>
            </w:r>
          </w:p>
        </w:tc>
        <w:tc>
          <w:tcPr>
            <w:tcW w:w="180" w:type="dxa"/>
          </w:tcPr>
          <w:p w14:paraId="5E0848F4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7EE3AF2C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FC438D2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C4CAA6" w14:textId="77777777" w:rsidR="00CC168B" w:rsidRPr="00394109" w:rsidRDefault="00CC168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</w:tcPr>
          <w:p w14:paraId="099F0D9C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5D9E234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 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C7B824" w14:textId="77777777" w:rsidR="00CC168B" w:rsidRPr="00394109" w:rsidRDefault="00CC168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2EFE8FC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8C9F653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B9269" w14:textId="77777777" w:rsidR="00CC168B" w:rsidRPr="00394109" w:rsidRDefault="00CC168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C2CB231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9BCD8CC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9</w:t>
            </w:r>
          </w:p>
        </w:tc>
      </w:tr>
      <w:tr w:rsidR="00CC168B" w:rsidRPr="00394109" w14:paraId="2C258599" w14:textId="77777777" w:rsidTr="00261242">
        <w:trPr>
          <w:cantSplit/>
          <w:trHeight w:val="68"/>
          <w:tblHeader/>
        </w:trPr>
        <w:tc>
          <w:tcPr>
            <w:tcW w:w="4140" w:type="dxa"/>
            <w:shd w:val="clear" w:color="auto" w:fill="auto"/>
            <w:vAlign w:val="bottom"/>
          </w:tcPr>
          <w:p w14:paraId="2E2D5CCC" w14:textId="77777777" w:rsidR="00CC168B" w:rsidRPr="00394109" w:rsidRDefault="00CC168B" w:rsidP="004955C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1D4DBE2D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A858370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3780" w:type="dxa"/>
            <w:gridSpan w:val="7"/>
            <w:shd w:val="clear" w:color="auto" w:fill="auto"/>
            <w:vAlign w:val="bottom"/>
          </w:tcPr>
          <w:p w14:paraId="7F103746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</w:tr>
      <w:tr w:rsidR="00CC168B" w:rsidRPr="00394109" w14:paraId="7FAE5CCC" w14:textId="77777777" w:rsidTr="00261242">
        <w:trPr>
          <w:tblHeader/>
        </w:trPr>
        <w:tc>
          <w:tcPr>
            <w:tcW w:w="4140" w:type="dxa"/>
            <w:shd w:val="clear" w:color="auto" w:fill="auto"/>
          </w:tcPr>
          <w:p w14:paraId="3682FA27" w14:textId="77777777" w:rsidR="00CC168B" w:rsidRPr="00394109" w:rsidRDefault="00CC168B" w:rsidP="004955C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900" w:type="dxa"/>
          </w:tcPr>
          <w:p w14:paraId="59C36D27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3F59D8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4E6683CB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DDAD1CC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</w:tcPr>
          <w:p w14:paraId="5EAF4AC9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5D4EC65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47D9D55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2099A05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566B157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68B" w:rsidRPr="00394109" w14:paraId="1A70F5F4" w14:textId="77777777" w:rsidTr="00261242">
        <w:trPr>
          <w:tblHeader/>
        </w:trPr>
        <w:tc>
          <w:tcPr>
            <w:tcW w:w="4140" w:type="dxa"/>
            <w:shd w:val="clear" w:color="auto" w:fill="auto"/>
          </w:tcPr>
          <w:p w14:paraId="11427F9A" w14:textId="4EDBF573" w:rsidR="00CC168B" w:rsidRPr="00394109" w:rsidRDefault="00CC168B" w:rsidP="004955C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00" w:type="dxa"/>
          </w:tcPr>
          <w:p w14:paraId="3F25FFA0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CC7E4F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531666BA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D6FD918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</w:tcPr>
          <w:p w14:paraId="66E83A4B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6114182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F0B1882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7B7E581" w14:textId="77777777" w:rsidR="00CC168B" w:rsidRPr="00394109" w:rsidRDefault="00CC168B" w:rsidP="004955C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4EC5B22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168B" w:rsidRPr="00394109" w14:paraId="5F84E115" w14:textId="77777777" w:rsidTr="00261242">
        <w:trPr>
          <w:tblHeader/>
        </w:trPr>
        <w:tc>
          <w:tcPr>
            <w:tcW w:w="4140" w:type="dxa"/>
            <w:shd w:val="clear" w:color="auto" w:fill="auto"/>
          </w:tcPr>
          <w:p w14:paraId="09DF8E2C" w14:textId="77777777" w:rsidR="00261242" w:rsidRPr="00394109" w:rsidRDefault="00CC168B" w:rsidP="004955CE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  <w:p w14:paraId="7A9859DE" w14:textId="08D81B89" w:rsidR="00CC168B" w:rsidRPr="00394109" w:rsidRDefault="00261242" w:rsidP="004955CE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CC168B" w:rsidRPr="00394109">
              <w:rPr>
                <w:rFonts w:ascii="Angsana New" w:hAnsi="Angsana New" w:hint="cs"/>
                <w:sz w:val="28"/>
                <w:szCs w:val="28"/>
                <w:cs/>
              </w:rPr>
              <w:t>(เงินเหรียญสหรัฐอเมริกา)</w:t>
            </w:r>
          </w:p>
        </w:tc>
        <w:tc>
          <w:tcPr>
            <w:tcW w:w="900" w:type="dxa"/>
            <w:shd w:val="clear" w:color="auto" w:fill="auto"/>
          </w:tcPr>
          <w:p w14:paraId="41BC9DBF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BFC8B37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180" w:type="dxa"/>
          </w:tcPr>
          <w:p w14:paraId="2275AD3A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</w:tcPr>
          <w:p w14:paraId="17834172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1726ECF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11BE1C" w14:textId="77777777" w:rsidR="00CC168B" w:rsidRPr="00394109" w:rsidRDefault="00CC168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4" w:type="dxa"/>
            <w:shd w:val="clear" w:color="auto" w:fill="auto"/>
          </w:tcPr>
          <w:p w14:paraId="49B719E1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068A130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54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107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FC56C0" w14:textId="77777777" w:rsidR="00CC168B" w:rsidRPr="00394109" w:rsidRDefault="00CC168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398D2F4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8E18DE4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D46F5" w14:textId="77777777" w:rsidR="00CC168B" w:rsidRPr="00394109" w:rsidRDefault="00CC168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8680AC1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A718194" w14:textId="77777777" w:rsidR="00CC168B" w:rsidRPr="00394109" w:rsidRDefault="00CC168B" w:rsidP="004955CE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bidi="th-TH"/>
              </w:rPr>
              <w:t>107</w:t>
            </w:r>
          </w:p>
        </w:tc>
      </w:tr>
    </w:tbl>
    <w:p w14:paraId="169536C7" w14:textId="77777777" w:rsidR="00D26DAC" w:rsidRPr="00394109" w:rsidRDefault="00D26DA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14:paraId="76E7792B" w14:textId="77777777" w:rsidR="000057A0" w:rsidRDefault="000057A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en-GB" w:bidi="ar-SA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273E4586" w14:textId="46EC6B91" w:rsidR="00A21F74" w:rsidRPr="00394109" w:rsidRDefault="00A21F74" w:rsidP="004955C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394109"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การวัดมูลค่ายุติธรรม</w:t>
      </w:r>
    </w:p>
    <w:p w14:paraId="1AFDE286" w14:textId="77777777" w:rsidR="00A21F74" w:rsidRPr="00394109" w:rsidRDefault="00A21F74" w:rsidP="004955CE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18E7F50A" w14:textId="77777777" w:rsidR="00A21F74" w:rsidRPr="00394109" w:rsidRDefault="00A21F74" w:rsidP="004955C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394109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เทคนิคการประเมินมูลค่า</w:t>
      </w:r>
    </w:p>
    <w:p w14:paraId="15B0499E" w14:textId="77777777" w:rsidR="00A21F74" w:rsidRPr="00394109" w:rsidRDefault="00A21F74" w:rsidP="004955CE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bidi="th-TH"/>
        </w:rPr>
      </w:pPr>
    </w:p>
    <w:p w14:paraId="2704E2BB" w14:textId="77777777" w:rsidR="00A21F74" w:rsidRPr="00394109" w:rsidRDefault="00A21F74" w:rsidP="004955C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394109">
        <w:rPr>
          <w:rFonts w:ascii="Angsana New" w:hAnsi="Angsana New" w:hint="cs"/>
          <w:sz w:val="28"/>
          <w:szCs w:val="28"/>
          <w:cs/>
          <w:lang w:bidi="th-TH"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Pr="00394109">
        <w:rPr>
          <w:rFonts w:ascii="Angsana New" w:hAnsi="Angsana New" w:hint="cs"/>
          <w:sz w:val="28"/>
          <w:szCs w:val="28"/>
          <w:lang w:val="en-US" w:bidi="th-TH"/>
        </w:rPr>
        <w:t>2</w:t>
      </w:r>
      <w:r w:rsidRPr="00394109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</w:p>
    <w:p w14:paraId="096DD08B" w14:textId="77777777" w:rsidR="00DE22F0" w:rsidRPr="00394109" w:rsidRDefault="00DE22F0" w:rsidP="004955CE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5884"/>
      </w:tblGrid>
      <w:tr w:rsidR="00CB5C99" w:rsidRPr="00394109" w14:paraId="1BD75A40" w14:textId="77777777" w:rsidTr="000F52A3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61785" w14:textId="77777777" w:rsidR="00CB5C99" w:rsidRPr="00394109" w:rsidRDefault="00CB5C99" w:rsidP="004955CE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13DE8" w14:textId="77777777" w:rsidR="00CB5C99" w:rsidRPr="00394109" w:rsidRDefault="00CB5C99" w:rsidP="004955CE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B90A" w14:textId="77777777" w:rsidR="00CB5C99" w:rsidRPr="00394109" w:rsidRDefault="00CB5C99" w:rsidP="004955CE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B5C99" w:rsidRPr="00394109" w14:paraId="6D57EE4A" w14:textId="77777777" w:rsidTr="000F52A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880" w:type="dxa"/>
            <w:shd w:val="clear" w:color="auto" w:fill="auto"/>
          </w:tcPr>
          <w:p w14:paraId="2FAE03C5" w14:textId="77777777" w:rsidR="00CB5C99" w:rsidRPr="00394109" w:rsidRDefault="00CB5C99" w:rsidP="004955CE">
            <w:pPr>
              <w:pStyle w:val="block"/>
              <w:spacing w:after="0" w:line="240" w:lineRule="atLeast"/>
              <w:ind w:left="162" w:right="-108" w:hanging="162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shd w:val="clear" w:color="auto" w:fill="auto"/>
          </w:tcPr>
          <w:p w14:paraId="41D37116" w14:textId="77777777" w:rsidR="00CB5C99" w:rsidRPr="00394109" w:rsidRDefault="00CB5C99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4" w:type="dxa"/>
            <w:shd w:val="clear" w:color="auto" w:fill="auto"/>
          </w:tcPr>
          <w:p w14:paraId="67A62EA2" w14:textId="77777777" w:rsidR="00CB5C99" w:rsidRPr="00394109" w:rsidRDefault="00CB5C99" w:rsidP="004955CE">
            <w:pPr>
              <w:pStyle w:val="block"/>
              <w:spacing w:after="0" w:line="240" w:lineRule="atLeast"/>
              <w:ind w:left="196" w:right="72" w:hanging="196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เทคนิคการเปรียบเทียบราคาตลาด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0D0E276E" w14:textId="77777777" w:rsidR="007525E8" w:rsidRPr="007525E8" w:rsidRDefault="007525E8" w:rsidP="004955CE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0"/>
          <w:lang w:bidi="th-TH"/>
        </w:rPr>
      </w:pPr>
    </w:p>
    <w:p w14:paraId="5D00167B" w14:textId="7069271B" w:rsidR="00A21F74" w:rsidRPr="00394109" w:rsidRDefault="00A21F74" w:rsidP="004955CE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8"/>
          <w:szCs w:val="28"/>
          <w:lang w:bidi="th-TH"/>
        </w:rPr>
      </w:pPr>
      <w:r w:rsidRPr="00394109">
        <w:rPr>
          <w:rFonts w:ascii="Angsana New" w:hAnsi="Angsana New" w:hint="cs"/>
          <w:b/>
          <w:bCs/>
          <w:sz w:val="28"/>
          <w:szCs w:val="28"/>
          <w:cs/>
          <w:lang w:bidi="th-TH"/>
        </w:rPr>
        <w:t>เครื่องมือทางการเงินที่</w:t>
      </w:r>
      <w:r w:rsidR="00440EB1" w:rsidRPr="00394109">
        <w:rPr>
          <w:rFonts w:ascii="Angsana New" w:hAnsi="Angsana New" w:hint="cs"/>
          <w:b/>
          <w:bCs/>
          <w:sz w:val="28"/>
          <w:szCs w:val="28"/>
          <w:cs/>
          <w:lang w:bidi="th-TH"/>
        </w:rPr>
        <w:t>ไม่ได้</w:t>
      </w:r>
      <w:r w:rsidRPr="00394109">
        <w:rPr>
          <w:rFonts w:ascii="Angsana New" w:hAnsi="Angsana New" w:hint="cs"/>
          <w:b/>
          <w:b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505863C1" w14:textId="77777777" w:rsidR="007A7D0C" w:rsidRPr="00394109" w:rsidRDefault="007A7D0C" w:rsidP="004955CE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0"/>
          <w:lang w:bidi="th-TH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5884"/>
      </w:tblGrid>
      <w:tr w:rsidR="000F52A3" w:rsidRPr="00394109" w14:paraId="4395729C" w14:textId="77777777" w:rsidTr="000F52A3">
        <w:trPr>
          <w:tblHeader/>
        </w:trPr>
        <w:tc>
          <w:tcPr>
            <w:tcW w:w="2880" w:type="dxa"/>
            <w:vAlign w:val="bottom"/>
          </w:tcPr>
          <w:p w14:paraId="193B3754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0FC6569A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4" w:type="dxa"/>
            <w:vAlign w:val="bottom"/>
          </w:tcPr>
          <w:p w14:paraId="46F5178E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0F52A3" w:rsidRPr="00394109" w14:paraId="0A40895A" w14:textId="77777777" w:rsidTr="000F52A3">
        <w:trPr>
          <w:tblHeader/>
        </w:trPr>
        <w:tc>
          <w:tcPr>
            <w:tcW w:w="2880" w:type="dxa"/>
          </w:tcPr>
          <w:p w14:paraId="575AA436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</w:tcPr>
          <w:p w14:paraId="4B5A87C7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4" w:type="dxa"/>
          </w:tcPr>
          <w:p w14:paraId="6B17C72A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การเปรียบเทียบอัตราดอกเบี้ยกับอัตราตลาด</w:t>
            </w:r>
          </w:p>
        </w:tc>
      </w:tr>
      <w:tr w:rsidR="000F52A3" w:rsidRPr="00394109" w14:paraId="0D656577" w14:textId="77777777" w:rsidTr="000F52A3">
        <w:tc>
          <w:tcPr>
            <w:tcW w:w="2880" w:type="dxa"/>
          </w:tcPr>
          <w:p w14:paraId="68E1F52B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เจ้าหนี้ค่าซื้อธุรกิจ</w:t>
            </w:r>
          </w:p>
        </w:tc>
        <w:tc>
          <w:tcPr>
            <w:tcW w:w="236" w:type="dxa"/>
          </w:tcPr>
          <w:p w14:paraId="3F876AA8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884" w:type="dxa"/>
          </w:tcPr>
          <w:p w14:paraId="4913886C" w14:textId="77777777" w:rsidR="000F52A3" w:rsidRPr="00394109" w:rsidRDefault="000F52A3" w:rsidP="004955CE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ใช้อัตราดอกเบี้ยที่ปรับค่าความเสี่ยงด้านการให้สินเชื่อเป็นอัตราคิดลด</w:t>
            </w:r>
          </w:p>
        </w:tc>
      </w:tr>
    </w:tbl>
    <w:p w14:paraId="1980B6A7" w14:textId="6D3ED692" w:rsidR="004A1BB9" w:rsidRPr="00394109" w:rsidRDefault="004A1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0"/>
          <w:szCs w:val="20"/>
          <w:lang w:eastAsia="x-none"/>
        </w:rPr>
      </w:pPr>
    </w:p>
    <w:p w14:paraId="36803EBD" w14:textId="4D0D7CFC" w:rsidR="00820F68" w:rsidRPr="00394109" w:rsidRDefault="00B17188" w:rsidP="004955CE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394109">
        <w:rPr>
          <w:rFonts w:ascii="Angsana New" w:eastAsia="MS Mincho" w:hAnsi="Angsana New" w:hint="cs"/>
          <w:sz w:val="28"/>
          <w:szCs w:val="28"/>
          <w:lang w:val="en-US"/>
        </w:rPr>
        <w:t>2</w:t>
      </w:r>
      <w:r w:rsidR="007539FE" w:rsidRPr="00394109">
        <w:rPr>
          <w:rFonts w:ascii="Angsana New" w:eastAsia="MS Mincho" w:hAnsi="Angsana New" w:hint="cs"/>
          <w:sz w:val="28"/>
          <w:szCs w:val="28"/>
          <w:lang w:val="en-US"/>
        </w:rPr>
        <w:t>6</w:t>
      </w:r>
      <w:r w:rsidR="006763A1" w:rsidRPr="00394109">
        <w:rPr>
          <w:rFonts w:ascii="Angsana New" w:eastAsia="MS Mincho" w:hAnsi="Angsana New" w:hint="cs"/>
          <w:sz w:val="28"/>
          <w:szCs w:val="28"/>
          <w:lang w:val="en-US"/>
        </w:rPr>
        <w:t xml:space="preserve"> </w:t>
      </w:r>
      <w:r w:rsidR="006763A1" w:rsidRPr="00394109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820F68" w:rsidRPr="00394109">
        <w:rPr>
          <w:rFonts w:ascii="Angsana New" w:eastAsia="MS Mincho" w:hAnsi="Angsana New" w:hint="cs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394109" w:rsidRDefault="00820F68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88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3"/>
        <w:gridCol w:w="627"/>
        <w:gridCol w:w="1080"/>
        <w:gridCol w:w="265"/>
        <w:gridCol w:w="11"/>
        <w:gridCol w:w="998"/>
        <w:gridCol w:w="277"/>
        <w:gridCol w:w="1087"/>
        <w:gridCol w:w="7"/>
        <w:gridCol w:w="281"/>
        <w:gridCol w:w="1048"/>
      </w:tblGrid>
      <w:tr w:rsidR="00820F68" w:rsidRPr="00394109" w14:paraId="4E9AC6B6" w14:textId="77777777" w:rsidTr="007A1F48">
        <w:trPr>
          <w:tblHeader/>
        </w:trPr>
        <w:tc>
          <w:tcPr>
            <w:tcW w:w="2139" w:type="pct"/>
            <w:gridSpan w:val="2"/>
          </w:tcPr>
          <w:p w14:paraId="5121DE04" w14:textId="77777777" w:rsidR="00820F68" w:rsidRPr="00394109" w:rsidRDefault="00820F6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2" w:type="pct"/>
            <w:gridSpan w:val="4"/>
          </w:tcPr>
          <w:p w14:paraId="1B4F1519" w14:textId="77777777" w:rsidR="00820F68" w:rsidRPr="00394109" w:rsidRDefault="00820F6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43E92B29" w14:textId="77777777" w:rsidR="00820F68" w:rsidRPr="00394109" w:rsidRDefault="00820F6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pct"/>
            <w:gridSpan w:val="4"/>
          </w:tcPr>
          <w:p w14:paraId="63299DE2" w14:textId="77777777" w:rsidR="00820F68" w:rsidRPr="00394109" w:rsidRDefault="00820F6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E277B" w:rsidRPr="00394109" w14:paraId="637522F5" w14:textId="77777777" w:rsidTr="007A1F48">
        <w:trPr>
          <w:trHeight w:val="344"/>
          <w:tblHeader/>
        </w:trPr>
        <w:tc>
          <w:tcPr>
            <w:tcW w:w="2139" w:type="pct"/>
            <w:gridSpan w:val="2"/>
          </w:tcPr>
          <w:p w14:paraId="22C60544" w14:textId="77777777" w:rsidR="005E277B" w:rsidRPr="00394109" w:rsidRDefault="005E27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</w:tcPr>
          <w:p w14:paraId="21C4D0AE" w14:textId="77777777" w:rsidR="005E277B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56" w:type="pct"/>
            <w:gridSpan w:val="2"/>
          </w:tcPr>
          <w:p w14:paraId="168667EC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</w:tcPr>
          <w:p w14:paraId="3D4D91DD" w14:textId="77777777" w:rsidR="005E277B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57" w:type="pct"/>
          </w:tcPr>
          <w:p w14:paraId="63E1AFE9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14:paraId="64267BAC" w14:textId="77777777" w:rsidR="005E277B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159" w:type="pct"/>
          </w:tcPr>
          <w:p w14:paraId="33636341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6E3926D" w14:textId="77777777" w:rsidR="005E277B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5E277B" w:rsidRPr="00394109" w14:paraId="1EA7E070" w14:textId="77777777" w:rsidTr="007A1F48">
        <w:trPr>
          <w:tblHeader/>
        </w:trPr>
        <w:tc>
          <w:tcPr>
            <w:tcW w:w="1785" w:type="pct"/>
          </w:tcPr>
          <w:p w14:paraId="1FCAF629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</w:tcPr>
          <w:p w14:paraId="48523E9D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1" w:type="pct"/>
            <w:gridSpan w:val="9"/>
          </w:tcPr>
          <w:p w14:paraId="1638DDF6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E277B" w:rsidRPr="00394109" w14:paraId="7D2D24D7" w14:textId="77777777" w:rsidTr="007A1F48">
        <w:tc>
          <w:tcPr>
            <w:tcW w:w="2139" w:type="pct"/>
            <w:gridSpan w:val="2"/>
          </w:tcPr>
          <w:p w14:paraId="2959F9C3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7BCF75D8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  ภายใต้สัญญาเช่าดำเนินงานที่บอกเลิกไม่ได้</w:t>
            </w:r>
          </w:p>
        </w:tc>
        <w:tc>
          <w:tcPr>
            <w:tcW w:w="611" w:type="pct"/>
          </w:tcPr>
          <w:p w14:paraId="60E8CEA9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" w:type="pct"/>
          </w:tcPr>
          <w:p w14:paraId="5E4D1883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EB241BD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</w:tcPr>
          <w:p w14:paraId="2790DBEF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7B52255B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3" w:type="pct"/>
            <w:gridSpan w:val="2"/>
          </w:tcPr>
          <w:p w14:paraId="1970037B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79423D0D" w14:textId="77777777" w:rsidR="005E277B" w:rsidRPr="00394109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756" w:rsidRPr="00394109" w14:paraId="1E509487" w14:textId="77777777" w:rsidTr="00EA31D6">
        <w:tc>
          <w:tcPr>
            <w:tcW w:w="1785" w:type="pct"/>
          </w:tcPr>
          <w:p w14:paraId="47EB3588" w14:textId="31FB0DFA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D1450C"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1450C" w:rsidRPr="00394109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355" w:type="pct"/>
          </w:tcPr>
          <w:p w14:paraId="25716BC3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11" w:type="pct"/>
          </w:tcPr>
          <w:p w14:paraId="0B3FEB04" w14:textId="2CFF81ED" w:rsidR="00156756" w:rsidRPr="00394109" w:rsidRDefault="007A1F4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13,993</w:t>
            </w:r>
          </w:p>
        </w:tc>
        <w:tc>
          <w:tcPr>
            <w:tcW w:w="150" w:type="pct"/>
          </w:tcPr>
          <w:p w14:paraId="2E279D65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40CDF439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14,186</w:t>
            </w:r>
          </w:p>
        </w:tc>
        <w:tc>
          <w:tcPr>
            <w:tcW w:w="157" w:type="pct"/>
          </w:tcPr>
          <w:p w14:paraId="381F01F4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189ABFEA" w14:textId="77777777" w:rsidR="00156756" w:rsidRPr="00394109" w:rsidRDefault="00633C9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2,</w:t>
            </w:r>
            <w:r w:rsidR="00673556" w:rsidRPr="00394109">
              <w:rPr>
                <w:rFonts w:ascii="Angsana New" w:hAnsi="Angsana New" w:hint="cs"/>
                <w:sz w:val="28"/>
                <w:szCs w:val="28"/>
              </w:rPr>
              <w:t>28</w:t>
            </w:r>
            <w:r w:rsidR="0075446C" w:rsidRPr="00394109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63" w:type="pct"/>
            <w:gridSpan w:val="2"/>
          </w:tcPr>
          <w:p w14:paraId="03C1386C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269E347E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71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1,739</w:t>
            </w:r>
          </w:p>
        </w:tc>
      </w:tr>
      <w:tr w:rsidR="00156756" w:rsidRPr="00394109" w14:paraId="2F9B6D8C" w14:textId="77777777" w:rsidTr="007A1F48">
        <w:tc>
          <w:tcPr>
            <w:tcW w:w="2139" w:type="pct"/>
            <w:gridSpan w:val="2"/>
          </w:tcPr>
          <w:p w14:paraId="145EAEDA" w14:textId="41A38D29" w:rsidR="00156756" w:rsidRPr="00394109" w:rsidRDefault="00D1450C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 xml:space="preserve">1-5 </w:t>
            </w: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611" w:type="pct"/>
          </w:tcPr>
          <w:p w14:paraId="0F669054" w14:textId="77777777" w:rsidR="00156756" w:rsidRPr="00394109" w:rsidRDefault="00633C9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6,817</w:t>
            </w:r>
          </w:p>
        </w:tc>
        <w:tc>
          <w:tcPr>
            <w:tcW w:w="150" w:type="pct"/>
          </w:tcPr>
          <w:p w14:paraId="6CBBA3A8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75824642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12,673</w:t>
            </w:r>
          </w:p>
        </w:tc>
        <w:tc>
          <w:tcPr>
            <w:tcW w:w="157" w:type="pct"/>
          </w:tcPr>
          <w:p w14:paraId="21CE5747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" w:type="pct"/>
          </w:tcPr>
          <w:p w14:paraId="03F6F7AB" w14:textId="77777777" w:rsidR="00156756" w:rsidRPr="00394109" w:rsidRDefault="00633C96" w:rsidP="004955CE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63" w:type="pct"/>
            <w:gridSpan w:val="2"/>
          </w:tcPr>
          <w:p w14:paraId="3488096E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1DE7E2D" w14:textId="77777777" w:rsidR="00156756" w:rsidRPr="00394109" w:rsidRDefault="00156756" w:rsidP="004955CE">
            <w:pPr>
              <w:pStyle w:val="acctfourfigures"/>
              <w:tabs>
                <w:tab w:val="clear" w:pos="765"/>
                <w:tab w:val="decimal" w:pos="501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56756" w:rsidRPr="00394109" w14:paraId="028A52CB" w14:textId="77777777" w:rsidTr="007A1F48">
        <w:tc>
          <w:tcPr>
            <w:tcW w:w="2139" w:type="pct"/>
            <w:gridSpan w:val="2"/>
          </w:tcPr>
          <w:p w14:paraId="78C66E98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6F8DBC25" w14:textId="0539FB6C" w:rsidR="00156756" w:rsidRPr="00394109" w:rsidRDefault="00633C9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20,</w:t>
            </w:r>
            <w:r w:rsidR="00981387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150" w:type="pct"/>
          </w:tcPr>
          <w:p w14:paraId="2B77CC42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E3BA59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26,859</w:t>
            </w:r>
          </w:p>
        </w:tc>
        <w:tc>
          <w:tcPr>
            <w:tcW w:w="157" w:type="pct"/>
          </w:tcPr>
          <w:p w14:paraId="1470AEEB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41F324E5" w14:textId="77777777" w:rsidR="00156756" w:rsidRPr="00394109" w:rsidRDefault="00633C9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673556"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,28</w:t>
            </w:r>
            <w:r w:rsidR="0075446C"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3" w:type="pct"/>
            <w:gridSpan w:val="2"/>
          </w:tcPr>
          <w:p w14:paraId="27DB2F86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BAE25A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1,739</w:t>
            </w:r>
          </w:p>
        </w:tc>
      </w:tr>
      <w:tr w:rsidR="00156756" w:rsidRPr="00394109" w14:paraId="49C0D5FB" w14:textId="77777777" w:rsidTr="00EA31D6">
        <w:trPr>
          <w:trHeight w:val="20"/>
        </w:trPr>
        <w:tc>
          <w:tcPr>
            <w:tcW w:w="1785" w:type="pct"/>
          </w:tcPr>
          <w:p w14:paraId="0F96DCC9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5" w:type="pct"/>
          </w:tcPr>
          <w:p w14:paraId="29A0D6DA" w14:textId="77777777" w:rsidR="00156756" w:rsidRPr="00394109" w:rsidRDefault="00156756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1" w:type="pct"/>
          </w:tcPr>
          <w:p w14:paraId="1A5F2CC9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6" w:type="pct"/>
            <w:gridSpan w:val="2"/>
          </w:tcPr>
          <w:p w14:paraId="5045C85A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65" w:type="pct"/>
          </w:tcPr>
          <w:p w14:paraId="2023FA6A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7" w:type="pct"/>
          </w:tcPr>
          <w:p w14:paraId="1F4A868E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9" w:type="pct"/>
            <w:gridSpan w:val="2"/>
          </w:tcPr>
          <w:p w14:paraId="0918CB75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59" w:type="pct"/>
          </w:tcPr>
          <w:p w14:paraId="1742012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3" w:type="pct"/>
          </w:tcPr>
          <w:p w14:paraId="5A31F64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56756" w:rsidRPr="00394109" w14:paraId="657396A4" w14:textId="77777777" w:rsidTr="007A1F48">
        <w:tc>
          <w:tcPr>
            <w:tcW w:w="2139" w:type="pct"/>
            <w:gridSpan w:val="2"/>
          </w:tcPr>
          <w:p w14:paraId="05DDEB22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11" w:type="pct"/>
          </w:tcPr>
          <w:p w14:paraId="2D922EE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5C1D11B4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623D076C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</w:tcPr>
          <w:p w14:paraId="5A529CB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14:paraId="2E51FFB4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</w:tcPr>
          <w:p w14:paraId="1ACB6838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0869FF4B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56756" w:rsidRPr="00394109" w14:paraId="6AD8B774" w14:textId="77777777" w:rsidTr="007A1F48">
        <w:tc>
          <w:tcPr>
            <w:tcW w:w="2139" w:type="pct"/>
            <w:gridSpan w:val="2"/>
          </w:tcPr>
          <w:p w14:paraId="1E670CD6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611" w:type="pct"/>
          </w:tcPr>
          <w:p w14:paraId="72643FDC" w14:textId="76381289" w:rsidR="00156756" w:rsidRPr="00394109" w:rsidRDefault="007A1F4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18</w:t>
            </w:r>
            <w:r w:rsidR="00FB77B7" w:rsidRPr="00394109">
              <w:rPr>
                <w:rFonts w:ascii="Angsana New" w:hAnsi="Angsana New"/>
                <w:sz w:val="28"/>
                <w:szCs w:val="28"/>
              </w:rPr>
              <w:t>2</w:t>
            </w:r>
            <w:r w:rsidRPr="00394109">
              <w:rPr>
                <w:rFonts w:ascii="Angsana New" w:hAnsi="Angsana New"/>
                <w:sz w:val="28"/>
                <w:szCs w:val="28"/>
              </w:rPr>
              <w:t>,</w:t>
            </w:r>
            <w:r w:rsidR="00FB77B7" w:rsidRPr="00394109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150" w:type="pct"/>
          </w:tcPr>
          <w:p w14:paraId="0AF2DE2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22402733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47,010</w:t>
            </w:r>
          </w:p>
        </w:tc>
        <w:tc>
          <w:tcPr>
            <w:tcW w:w="157" w:type="pct"/>
          </w:tcPr>
          <w:p w14:paraId="122CA480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14:paraId="55AF753A" w14:textId="5EC74137" w:rsidR="00156756" w:rsidRPr="00394109" w:rsidRDefault="00633C9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1</w:t>
            </w:r>
            <w:r w:rsidR="00FB77B7" w:rsidRPr="00394109">
              <w:rPr>
                <w:rFonts w:ascii="Angsana New" w:hAnsi="Angsana New"/>
                <w:sz w:val="28"/>
                <w:szCs w:val="28"/>
              </w:rPr>
              <w:t>16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,</w:t>
            </w:r>
            <w:r w:rsidR="00FB77B7" w:rsidRPr="00394109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59" w:type="pct"/>
          </w:tcPr>
          <w:p w14:paraId="47310AC9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3F779D42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22,855</w:t>
            </w:r>
          </w:p>
        </w:tc>
      </w:tr>
      <w:tr w:rsidR="00156756" w:rsidRPr="00394109" w14:paraId="54CB7031" w14:textId="77777777" w:rsidTr="007A1F48">
        <w:tc>
          <w:tcPr>
            <w:tcW w:w="2139" w:type="pct"/>
            <w:gridSpan w:val="2"/>
          </w:tcPr>
          <w:p w14:paraId="1702CC1D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1" w:type="pct"/>
          </w:tcPr>
          <w:p w14:paraId="615D2875" w14:textId="59A84250" w:rsidR="00156756" w:rsidRPr="00394109" w:rsidRDefault="007A1F48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/>
                <w:sz w:val="28"/>
                <w:szCs w:val="28"/>
              </w:rPr>
              <w:t>4,972</w:t>
            </w:r>
          </w:p>
        </w:tc>
        <w:tc>
          <w:tcPr>
            <w:tcW w:w="150" w:type="pct"/>
          </w:tcPr>
          <w:p w14:paraId="4DE60BFC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" w:type="pct"/>
            <w:gridSpan w:val="2"/>
          </w:tcPr>
          <w:p w14:paraId="0D66A994" w14:textId="77777777" w:rsidR="00156756" w:rsidRPr="00394109" w:rsidRDefault="00156756" w:rsidP="004955CE">
            <w:pPr>
              <w:tabs>
                <w:tab w:val="clear" w:pos="907"/>
                <w:tab w:val="left" w:pos="80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4,585</w:t>
            </w:r>
          </w:p>
        </w:tc>
        <w:tc>
          <w:tcPr>
            <w:tcW w:w="157" w:type="pct"/>
          </w:tcPr>
          <w:p w14:paraId="36843CE0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gridSpan w:val="2"/>
          </w:tcPr>
          <w:p w14:paraId="0A203A5D" w14:textId="77777777" w:rsidR="00156756" w:rsidRPr="00394109" w:rsidRDefault="00633C9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893</w:t>
            </w:r>
          </w:p>
        </w:tc>
        <w:tc>
          <w:tcPr>
            <w:tcW w:w="159" w:type="pct"/>
          </w:tcPr>
          <w:p w14:paraId="116BC539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</w:tcPr>
          <w:p w14:paraId="6E79E176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sz w:val="28"/>
                <w:szCs w:val="28"/>
              </w:rPr>
              <w:t>850</w:t>
            </w:r>
          </w:p>
        </w:tc>
      </w:tr>
      <w:tr w:rsidR="00156756" w:rsidRPr="00394109" w14:paraId="4ACDCE4B" w14:textId="77777777" w:rsidTr="007A1F48">
        <w:tc>
          <w:tcPr>
            <w:tcW w:w="2139" w:type="pct"/>
            <w:gridSpan w:val="2"/>
          </w:tcPr>
          <w:p w14:paraId="78176C94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3614D186" w:rsidR="00156756" w:rsidRPr="00394109" w:rsidRDefault="00FB77B7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187</w:t>
            </w:r>
            <w:r w:rsidR="007A1F48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150" w:type="pct"/>
          </w:tcPr>
          <w:p w14:paraId="5A09125B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51,595</w:t>
            </w:r>
          </w:p>
        </w:tc>
        <w:tc>
          <w:tcPr>
            <w:tcW w:w="157" w:type="pct"/>
          </w:tcPr>
          <w:p w14:paraId="346B8E0C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3523B3" w14:textId="3029BEC8" w:rsidR="00156756" w:rsidRPr="00394109" w:rsidRDefault="00633C9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FB77B7" w:rsidRPr="00394109">
              <w:rPr>
                <w:rFonts w:ascii="Angsana New" w:hAnsi="Angsana New"/>
                <w:b/>
                <w:bCs/>
                <w:sz w:val="28"/>
                <w:szCs w:val="28"/>
              </w:rPr>
              <w:t>17,051</w:t>
            </w:r>
          </w:p>
        </w:tc>
        <w:tc>
          <w:tcPr>
            <w:tcW w:w="159" w:type="pct"/>
          </w:tcPr>
          <w:p w14:paraId="1AA74C7E" w14:textId="77777777" w:rsidR="00156756" w:rsidRPr="00394109" w:rsidRDefault="00156756" w:rsidP="004955C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77777777" w:rsidR="00156756" w:rsidRPr="00394109" w:rsidRDefault="00156756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hAnsi="Angsana New" w:hint="cs"/>
                <w:b/>
                <w:bCs/>
                <w:sz w:val="28"/>
                <w:szCs w:val="28"/>
              </w:rPr>
              <w:t>23,705</w:t>
            </w:r>
          </w:p>
        </w:tc>
      </w:tr>
    </w:tbl>
    <w:p w14:paraId="2BE46075" w14:textId="77777777" w:rsidR="009B26AE" w:rsidRPr="00C31403" w:rsidRDefault="009B26AE" w:rsidP="004955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0"/>
          <w:szCs w:val="20"/>
        </w:rPr>
      </w:pPr>
    </w:p>
    <w:p w14:paraId="5B185E32" w14:textId="77777777" w:rsidR="000057A0" w:rsidRDefault="000057A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cs/>
        </w:rPr>
      </w:pPr>
      <w:r>
        <w:rPr>
          <w:rFonts w:ascii="Angsana New" w:eastAsia="MS Mincho" w:hAnsi="Angsana New"/>
          <w:b/>
          <w:bCs/>
          <w:sz w:val="28"/>
          <w:szCs w:val="28"/>
          <w:cs/>
        </w:rPr>
        <w:br w:type="page"/>
      </w:r>
    </w:p>
    <w:p w14:paraId="62E4ADD0" w14:textId="292066E6" w:rsidR="00016437" w:rsidRPr="00394109" w:rsidRDefault="00016437" w:rsidP="004955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8"/>
          <w:szCs w:val="28"/>
        </w:rPr>
      </w:pPr>
      <w:r w:rsidRPr="00394109">
        <w:rPr>
          <w:rFonts w:ascii="Angsana New" w:eastAsia="MS Mincho" w:hAnsi="Angsana New" w:hint="cs"/>
          <w:b/>
          <w:bCs/>
          <w:sz w:val="28"/>
          <w:szCs w:val="28"/>
          <w:cs/>
        </w:rPr>
        <w:lastRenderedPageBreak/>
        <w:t>สัญญาเช่าและสัญญาบริการ</w:t>
      </w:r>
    </w:p>
    <w:p w14:paraId="79ECE6B7" w14:textId="77777777" w:rsidR="0036531D" w:rsidRPr="00394109" w:rsidRDefault="0036531D" w:rsidP="004955CE">
      <w:pPr>
        <w:tabs>
          <w:tab w:val="clear" w:pos="227"/>
          <w:tab w:val="clear" w:pos="907"/>
        </w:tabs>
        <w:spacing w:line="240" w:lineRule="auto"/>
        <w:ind w:left="450"/>
        <w:jc w:val="thaiDistribute"/>
        <w:rPr>
          <w:rFonts w:ascii="Angsana New" w:eastAsia="MS Mincho" w:hAnsi="Angsana New"/>
          <w:sz w:val="20"/>
          <w:szCs w:val="20"/>
        </w:rPr>
      </w:pPr>
    </w:p>
    <w:p w14:paraId="105BF8BD" w14:textId="1875F469" w:rsidR="006D361F" w:rsidRPr="00394109" w:rsidRDefault="00016437" w:rsidP="004955CE">
      <w:pPr>
        <w:tabs>
          <w:tab w:val="clear" w:pos="227"/>
          <w:tab w:val="clear" w:pos="454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 w:hint="cs"/>
          <w:sz w:val="28"/>
          <w:szCs w:val="28"/>
          <w:cs/>
        </w:rPr>
        <w:t>กลุ่มบริษัทได้ทำสัญญาเช่าพื้นที่</w:t>
      </w:r>
      <w:r w:rsidR="004D6528" w:rsidRPr="00394109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F83984" w:rsidRPr="00394109">
        <w:rPr>
          <w:rFonts w:ascii="Angsana New" w:eastAsia="MS Mincho" w:hAnsi="Angsana New" w:hint="cs"/>
          <w:sz w:val="28"/>
          <w:szCs w:val="28"/>
          <w:cs/>
        </w:rPr>
        <w:t>สัญญาบริการพื้นที่</w:t>
      </w:r>
      <w:r w:rsidRPr="00394109">
        <w:rPr>
          <w:rFonts w:ascii="Angsana New" w:eastAsia="MS Mincho" w:hAnsi="Angsana New" w:hint="cs"/>
          <w:sz w:val="28"/>
          <w:szCs w:val="28"/>
          <w:cs/>
        </w:rPr>
        <w:t>อาคารสำนักงาน</w:t>
      </w:r>
      <w:r w:rsidR="004D6528" w:rsidRPr="00394109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Pr="00394109">
        <w:rPr>
          <w:rFonts w:ascii="Angsana New" w:eastAsia="MS Mincho" w:hAnsi="Angsana New" w:hint="cs"/>
          <w:sz w:val="28"/>
          <w:szCs w:val="28"/>
          <w:cs/>
        </w:rPr>
        <w:t>และโกดั</w:t>
      </w:r>
      <w:r w:rsidR="004C5EF0" w:rsidRPr="00394109">
        <w:rPr>
          <w:rFonts w:ascii="Angsana New" w:eastAsia="MS Mincho" w:hAnsi="Angsana New" w:hint="cs"/>
          <w:sz w:val="28"/>
          <w:szCs w:val="28"/>
          <w:cs/>
        </w:rPr>
        <w:t>งเก็บสินค้า สัญญา</w:t>
      </w:r>
      <w:r w:rsidR="007E0B7B" w:rsidRPr="00394109">
        <w:rPr>
          <w:rFonts w:ascii="Angsana New" w:eastAsia="MS Mincho" w:hAnsi="Angsana New" w:hint="cs"/>
          <w:sz w:val="28"/>
          <w:szCs w:val="28"/>
          <w:cs/>
        </w:rPr>
        <w:t xml:space="preserve">เช่าดังกล่าวมีอายุ </w:t>
      </w:r>
      <w:r w:rsidR="00A327CF" w:rsidRPr="00394109">
        <w:rPr>
          <w:rFonts w:ascii="Angsana New" w:eastAsia="MS Mincho" w:hAnsi="Angsana New"/>
          <w:sz w:val="28"/>
          <w:szCs w:val="28"/>
          <w:cs/>
        </w:rPr>
        <w:br/>
      </w:r>
      <w:r w:rsidR="00BD6B82" w:rsidRPr="00394109">
        <w:rPr>
          <w:rFonts w:ascii="Angsana New" w:eastAsia="MS Mincho" w:hAnsi="Angsana New" w:hint="cs"/>
          <w:sz w:val="28"/>
          <w:szCs w:val="28"/>
        </w:rPr>
        <w:t xml:space="preserve">5 </w:t>
      </w:r>
      <w:r w:rsidR="00BD6B82" w:rsidRPr="00394109">
        <w:rPr>
          <w:rFonts w:ascii="Angsana New" w:eastAsia="MS Mincho" w:hAnsi="Angsana New" w:hint="cs"/>
          <w:sz w:val="28"/>
          <w:szCs w:val="28"/>
          <w:cs/>
        </w:rPr>
        <w:t>เดือน</w:t>
      </w:r>
      <w:r w:rsidR="005944DD" w:rsidRPr="00394109">
        <w:rPr>
          <w:rFonts w:ascii="Angsana New" w:eastAsia="MS Mincho" w:hAnsi="Angsana New" w:hint="cs"/>
          <w:sz w:val="28"/>
          <w:szCs w:val="28"/>
          <w:cs/>
        </w:rPr>
        <w:t xml:space="preserve">ถึง </w:t>
      </w:r>
      <w:r w:rsidR="005944DD" w:rsidRPr="00394109">
        <w:rPr>
          <w:rFonts w:ascii="Angsana New" w:eastAsia="MS Mincho" w:hAnsi="Angsana New" w:hint="cs"/>
          <w:sz w:val="28"/>
          <w:szCs w:val="28"/>
        </w:rPr>
        <w:t xml:space="preserve">3 </w:t>
      </w:r>
      <w:r w:rsidR="005944DD" w:rsidRPr="00394109">
        <w:rPr>
          <w:rFonts w:ascii="Angsana New" w:eastAsia="MS Mincho" w:hAnsi="Angsana New" w:hint="cs"/>
          <w:sz w:val="28"/>
          <w:szCs w:val="28"/>
          <w:cs/>
        </w:rPr>
        <w:t>ปี</w:t>
      </w:r>
      <w:r w:rsidR="007E0B7B" w:rsidRPr="00394109">
        <w:rPr>
          <w:rFonts w:ascii="Angsana New" w:eastAsia="MS Mincho" w:hAnsi="Angsana New" w:hint="cs"/>
          <w:sz w:val="28"/>
          <w:szCs w:val="28"/>
          <w:cs/>
        </w:rPr>
        <w:t xml:space="preserve"> โดยจะหมดอายุภายในปี </w:t>
      </w:r>
      <w:r w:rsidR="00C01FB8" w:rsidRPr="00394109">
        <w:rPr>
          <w:rFonts w:ascii="Angsana New" w:eastAsia="MS Mincho" w:hAnsi="Angsana New" w:hint="cs"/>
          <w:sz w:val="28"/>
          <w:szCs w:val="28"/>
        </w:rPr>
        <w:t>256</w:t>
      </w:r>
      <w:r w:rsidR="005944DD" w:rsidRPr="00394109">
        <w:rPr>
          <w:rFonts w:ascii="Angsana New" w:eastAsia="MS Mincho" w:hAnsi="Angsana New" w:hint="cs"/>
          <w:sz w:val="28"/>
          <w:szCs w:val="28"/>
        </w:rPr>
        <w:t xml:space="preserve">3 </w:t>
      </w:r>
      <w:r w:rsidR="007E0B7B" w:rsidRPr="00394109">
        <w:rPr>
          <w:rFonts w:ascii="Angsana New" w:eastAsia="MS Mincho" w:hAnsi="Angsana New" w:hint="cs"/>
          <w:sz w:val="28"/>
          <w:szCs w:val="28"/>
          <w:cs/>
        </w:rPr>
        <w:t>ถึง</w:t>
      </w:r>
      <w:r w:rsidR="00A327CF" w:rsidRPr="00394109">
        <w:rPr>
          <w:rFonts w:ascii="Angsana New" w:eastAsia="MS Mincho" w:hAnsi="Angsana New" w:hint="cs"/>
          <w:sz w:val="28"/>
          <w:szCs w:val="28"/>
          <w:cs/>
        </w:rPr>
        <w:t>ปี</w:t>
      </w:r>
      <w:r w:rsidR="007E0B7B" w:rsidRPr="00394109">
        <w:rPr>
          <w:rFonts w:ascii="Angsana New" w:eastAsia="MS Mincho" w:hAnsi="Angsana New" w:hint="cs"/>
          <w:sz w:val="28"/>
          <w:szCs w:val="28"/>
          <w:cs/>
        </w:rPr>
        <w:t xml:space="preserve"> </w:t>
      </w:r>
      <w:r w:rsidR="00C01FB8" w:rsidRPr="00394109">
        <w:rPr>
          <w:rFonts w:ascii="Angsana New" w:eastAsia="MS Mincho" w:hAnsi="Angsana New" w:hint="cs"/>
          <w:sz w:val="28"/>
          <w:szCs w:val="28"/>
        </w:rPr>
        <w:t>256</w:t>
      </w:r>
      <w:r w:rsidR="005944DD" w:rsidRPr="00394109">
        <w:rPr>
          <w:rFonts w:ascii="Angsana New" w:eastAsia="MS Mincho" w:hAnsi="Angsana New" w:hint="cs"/>
          <w:sz w:val="28"/>
          <w:szCs w:val="28"/>
        </w:rPr>
        <w:t>5</w:t>
      </w:r>
    </w:p>
    <w:p w14:paraId="1A05C6F9" w14:textId="1C6F0041" w:rsidR="007A1F48" w:rsidRPr="00394109" w:rsidRDefault="007A1F4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0"/>
          <w:szCs w:val="20"/>
          <w:cs/>
        </w:rPr>
      </w:pPr>
    </w:p>
    <w:p w14:paraId="336220AF" w14:textId="10B20F68" w:rsidR="00CC75F9" w:rsidRPr="00394109" w:rsidRDefault="00CC75F9" w:rsidP="004955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8"/>
          <w:szCs w:val="28"/>
        </w:rPr>
      </w:pPr>
      <w:r w:rsidRPr="00394109">
        <w:rPr>
          <w:rFonts w:ascii="Angsana New" w:eastAsia="MS Mincho" w:hAnsi="Angsana New" w:hint="cs"/>
          <w:b/>
          <w:bCs/>
          <w:sz w:val="28"/>
          <w:szCs w:val="28"/>
          <w:cs/>
        </w:rPr>
        <w:t>สัญญาบริการอื่นๆ</w:t>
      </w:r>
    </w:p>
    <w:p w14:paraId="568CB1FD" w14:textId="77777777" w:rsidR="00CC75F9" w:rsidRPr="00394109" w:rsidRDefault="00CC75F9" w:rsidP="004955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0"/>
          <w:szCs w:val="20"/>
          <w:cs/>
        </w:rPr>
      </w:pPr>
    </w:p>
    <w:p w14:paraId="6E951DA2" w14:textId="77777777" w:rsidR="00CC75F9" w:rsidRPr="00394109" w:rsidRDefault="00CC75F9" w:rsidP="004955CE">
      <w:pPr>
        <w:ind w:left="540"/>
        <w:rPr>
          <w:rFonts w:ascii="Angsana New" w:hAnsi="Angsana New"/>
          <w:i/>
          <w:iCs/>
          <w:sz w:val="28"/>
          <w:szCs w:val="28"/>
          <w:lang w:eastAsia="x-none"/>
        </w:rPr>
      </w:pPr>
      <w:r w:rsidRPr="00394109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สัญญาให้บริการตามสัญญาการโอนธุรกิจ</w:t>
      </w:r>
    </w:p>
    <w:p w14:paraId="699ED12D" w14:textId="77777777" w:rsidR="00CC75F9" w:rsidRPr="00394109" w:rsidRDefault="00CC75F9" w:rsidP="004955CE">
      <w:pPr>
        <w:ind w:left="540"/>
        <w:rPr>
          <w:rFonts w:ascii="Angsana New" w:hAnsi="Angsana New"/>
          <w:i/>
          <w:iCs/>
          <w:sz w:val="20"/>
          <w:szCs w:val="20"/>
          <w:lang w:eastAsia="x-none"/>
        </w:rPr>
      </w:pPr>
    </w:p>
    <w:p w14:paraId="0CCB98F9" w14:textId="6773D940" w:rsidR="00CC75F9" w:rsidRPr="00394109" w:rsidRDefault="00CC75F9" w:rsidP="004955C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จากการที่ บริษัท วีเซิร์ฟพลัส จำกัด ได้ซื้อส่วนงานธุรกิจบริการ </w:t>
      </w:r>
      <w:r w:rsidRPr="00394109">
        <w:rPr>
          <w:rFonts w:ascii="Angsana New" w:hAnsi="Angsana New" w:hint="cs"/>
          <w:sz w:val="28"/>
          <w:szCs w:val="28"/>
          <w:lang w:val="en-GB"/>
        </w:rPr>
        <w:t xml:space="preserve">IT 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จาก บริษัท วีเอสที อีซีเอส (ประเทศไทย) จำกัด วันที่ </w:t>
      </w:r>
      <w:r w:rsidRPr="00394109">
        <w:rPr>
          <w:rFonts w:ascii="Angsana New" w:hAnsi="Angsana New" w:hint="cs"/>
          <w:sz w:val="28"/>
          <w:szCs w:val="28"/>
          <w:lang w:val="en-GB"/>
        </w:rPr>
        <w:t>23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 สิงหาคม </w:t>
      </w:r>
      <w:r w:rsidRPr="00394109">
        <w:rPr>
          <w:rFonts w:ascii="Angsana New" w:hAnsi="Angsana New" w:hint="cs"/>
          <w:sz w:val="28"/>
          <w:szCs w:val="28"/>
          <w:lang w:val="en-GB"/>
        </w:rPr>
        <w:t>2559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 จำนวน </w:t>
      </w:r>
      <w:r w:rsidRPr="00394109">
        <w:rPr>
          <w:rFonts w:ascii="Angsana New" w:hAnsi="Angsana New" w:hint="cs"/>
          <w:sz w:val="28"/>
          <w:szCs w:val="28"/>
          <w:lang w:val="en-GB"/>
        </w:rPr>
        <w:t>14.45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(มูลค่าตามบัญชี ณ วันที่ </w:t>
      </w:r>
      <w:r w:rsidRPr="00394109">
        <w:rPr>
          <w:rFonts w:ascii="Angsana New" w:hAnsi="Angsana New" w:hint="cs"/>
          <w:sz w:val="28"/>
          <w:szCs w:val="28"/>
          <w:lang w:val="en-GB"/>
        </w:rPr>
        <w:t>21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 w:rsidRPr="00394109">
        <w:rPr>
          <w:rFonts w:ascii="Angsana New" w:hAnsi="Angsana New" w:hint="cs"/>
          <w:sz w:val="28"/>
          <w:szCs w:val="28"/>
          <w:lang w:val="en-GB"/>
        </w:rPr>
        <w:t xml:space="preserve">2561) 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ซึ่งมีกำหนดชำระในปี </w:t>
      </w:r>
      <w:r w:rsidRPr="00394109">
        <w:rPr>
          <w:rFonts w:ascii="Angsana New" w:hAnsi="Angsana New" w:hint="cs"/>
          <w:sz w:val="28"/>
          <w:szCs w:val="28"/>
          <w:lang w:val="en-GB"/>
        </w:rPr>
        <w:t>2562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 โดยรับโอนบุคลากร อุปกรณ์ และสัญญาในการดำเนินงานต่างๆ ภายใต้เงื่อนไขใน </w:t>
      </w:r>
      <w:r w:rsidRPr="00394109">
        <w:rPr>
          <w:rFonts w:ascii="Angsana New" w:hAnsi="Angsana New" w:hint="cs"/>
          <w:sz w:val="28"/>
          <w:szCs w:val="28"/>
          <w:lang w:val="en-GB"/>
        </w:rPr>
        <w:t xml:space="preserve">Business Transfer Agreement 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และ </w:t>
      </w:r>
      <w:r w:rsidRPr="00394109">
        <w:rPr>
          <w:rFonts w:ascii="Angsana New" w:hAnsi="Angsana New" w:hint="cs"/>
          <w:sz w:val="28"/>
          <w:szCs w:val="28"/>
          <w:lang w:val="en-GB"/>
        </w:rPr>
        <w:t xml:space="preserve">Service Level Agreement 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>บริษัท วีเอสที อีซีเอส (ประเทศไทย) จำกัด ได้มอบหมายให้ บริษัท วีเซิร์ฟพลัส จำกัด เป็น</w:t>
      </w:r>
      <w:r w:rsidR="00A327CF" w:rsidRPr="00394109">
        <w:rPr>
          <w:rFonts w:ascii="Angsana New" w:hAnsi="Angsana New"/>
          <w:sz w:val="28"/>
          <w:szCs w:val="28"/>
          <w:cs/>
          <w:lang w:val="en-GB"/>
        </w:rPr>
        <w:br/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>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</w:t>
      </w:r>
      <w:r w:rsidR="004A1BB9" w:rsidRPr="00394109">
        <w:rPr>
          <w:rFonts w:ascii="Angsana New" w:hAnsi="Angsana New"/>
          <w:sz w:val="28"/>
          <w:szCs w:val="28"/>
          <w:lang w:val="en-GB"/>
        </w:rPr>
        <w:br/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มีกำหนดระยะเวลาตั้งแต่วันที่ </w:t>
      </w:r>
      <w:r w:rsidRPr="00394109">
        <w:rPr>
          <w:rFonts w:ascii="Angsana New" w:hAnsi="Angsana New" w:hint="cs"/>
          <w:sz w:val="28"/>
          <w:szCs w:val="28"/>
          <w:lang w:val="en-GB"/>
        </w:rPr>
        <w:t xml:space="preserve">1 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กันยายน </w:t>
      </w:r>
      <w:r w:rsidRPr="00394109">
        <w:rPr>
          <w:rFonts w:ascii="Angsana New" w:hAnsi="Angsana New" w:hint="cs"/>
          <w:sz w:val="28"/>
          <w:szCs w:val="28"/>
          <w:lang w:val="en-GB"/>
        </w:rPr>
        <w:t xml:space="preserve">2559 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ถึงวันที่ </w:t>
      </w:r>
      <w:r w:rsidRPr="00394109">
        <w:rPr>
          <w:rFonts w:ascii="Angsana New" w:hAnsi="Angsana New" w:hint="cs"/>
          <w:sz w:val="28"/>
          <w:szCs w:val="28"/>
          <w:lang w:val="en-GB"/>
        </w:rPr>
        <w:t xml:space="preserve">31 </w:t>
      </w:r>
      <w:r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กรกฎาคม </w:t>
      </w:r>
      <w:r w:rsidRPr="00394109">
        <w:rPr>
          <w:rFonts w:ascii="Angsana New" w:hAnsi="Angsana New" w:hint="cs"/>
          <w:sz w:val="28"/>
          <w:szCs w:val="28"/>
          <w:lang w:val="en-GB"/>
        </w:rPr>
        <w:t>2566</w:t>
      </w:r>
      <w:r w:rsidR="00A327CF"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 บริษัท วีเซิร์ฟพลัส จำกัด ได้ชำระเจ้าหนี้</w:t>
      </w:r>
      <w:r w:rsidR="004A1BB9" w:rsidRPr="00394109">
        <w:rPr>
          <w:rFonts w:ascii="Angsana New" w:hAnsi="Angsana New"/>
          <w:sz w:val="28"/>
          <w:szCs w:val="28"/>
          <w:lang w:val="en-GB"/>
        </w:rPr>
        <w:br/>
      </w:r>
      <w:r w:rsidR="00A327CF" w:rsidRPr="00394109">
        <w:rPr>
          <w:rFonts w:ascii="Angsana New" w:hAnsi="Angsana New" w:hint="cs"/>
          <w:sz w:val="28"/>
          <w:szCs w:val="28"/>
          <w:cs/>
          <w:lang w:val="en-GB"/>
        </w:rPr>
        <w:t xml:space="preserve">ค่าซื้อธุรกิจแล้วทั้งจำนวนในปี </w:t>
      </w:r>
      <w:r w:rsidR="00A327CF" w:rsidRPr="00394109">
        <w:rPr>
          <w:rFonts w:ascii="Angsana New" w:hAnsi="Angsana New"/>
          <w:sz w:val="28"/>
          <w:szCs w:val="28"/>
        </w:rPr>
        <w:t>2562</w:t>
      </w:r>
    </w:p>
    <w:p w14:paraId="79B831F7" w14:textId="77777777" w:rsidR="00CC75F9" w:rsidRPr="00394109" w:rsidRDefault="00CC75F9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61C2B3" w14:textId="6ED0A485" w:rsidR="00CC75F9" w:rsidRPr="00394109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ในเดือนสิงหาคม </w:t>
      </w:r>
      <w:r w:rsidRPr="00394109">
        <w:rPr>
          <w:rFonts w:ascii="Angsana New" w:hAnsi="Angsana New" w:hint="cs"/>
          <w:sz w:val="28"/>
          <w:szCs w:val="28"/>
        </w:rPr>
        <w:t xml:space="preserve">2560 </w:t>
      </w:r>
      <w:r w:rsidRPr="00394109">
        <w:rPr>
          <w:rFonts w:ascii="Angsana New" w:hAnsi="Angsana New" w:hint="cs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394109">
        <w:rPr>
          <w:rFonts w:ascii="Angsana New" w:hAnsi="Angsana New" w:hint="cs"/>
          <w:sz w:val="28"/>
          <w:szCs w:val="28"/>
        </w:rPr>
        <w:t>Business Transfer Agreement</w:t>
      </w:r>
      <w:r w:rsidRPr="00394109">
        <w:rPr>
          <w:rFonts w:ascii="Angsana New" w:hAnsi="Angsana New" w:hint="cs"/>
          <w:sz w:val="28"/>
          <w:szCs w:val="28"/>
          <w:cs/>
        </w:rPr>
        <w:t xml:space="preserve"> ลงวันที่ 23 สิงหาคม 2559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5544872A" w14:textId="77777777" w:rsidR="00F83103" w:rsidRPr="00394109" w:rsidRDefault="00F8310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08F3542D" w14:textId="6B030B2D" w:rsidR="00CC75F9" w:rsidRPr="00394109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 w:hint="cs"/>
          <w:i/>
          <w:iCs/>
          <w:sz w:val="28"/>
          <w:szCs w:val="28"/>
        </w:rPr>
        <w:t>Service Level Agreement</w:t>
      </w:r>
    </w:p>
    <w:p w14:paraId="79F0EBA1" w14:textId="77777777" w:rsidR="00CC75F9" w:rsidRPr="00394109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6B87158F" w14:textId="27334BD0" w:rsidR="00FD4338" w:rsidRPr="00394109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eastAsia="MS Mincho" w:hAnsi="Angsana New"/>
          <w:b/>
          <w:bCs/>
          <w:sz w:val="28"/>
          <w:szCs w:val="28"/>
          <w:cs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394109">
        <w:rPr>
          <w:rFonts w:ascii="Angsana New" w:hAnsi="Angsana New" w:hint="cs"/>
          <w:sz w:val="28"/>
          <w:szCs w:val="28"/>
        </w:rPr>
        <w:t xml:space="preserve">Service Level Agreement </w:t>
      </w:r>
      <w:r w:rsidRPr="00394109">
        <w:rPr>
          <w:rFonts w:ascii="Angsana New" w:hAnsi="Angsana New" w:hint="cs"/>
          <w:sz w:val="28"/>
          <w:szCs w:val="28"/>
          <w:cs/>
        </w:rPr>
        <w:t>กับบริษัท วีเอสที อีซีเอส เซอร์วิสเซส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>(ประเทศไทย) จำกัด โดยให้สิทธิ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 xml:space="preserve"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 </w:t>
      </w:r>
      <w:r w:rsidRPr="00394109">
        <w:rPr>
          <w:rFonts w:ascii="Angsana New" w:hAnsi="Angsana New" w:hint="cs"/>
          <w:sz w:val="28"/>
          <w:szCs w:val="28"/>
        </w:rPr>
        <w:t xml:space="preserve">1 </w:t>
      </w:r>
      <w:r w:rsidR="004C6235" w:rsidRPr="00394109">
        <w:rPr>
          <w:rFonts w:ascii="Angsana New" w:hAnsi="Angsana New" w:hint="cs"/>
          <w:sz w:val="28"/>
          <w:szCs w:val="28"/>
          <w:cs/>
        </w:rPr>
        <w:t>มกราคม</w:t>
      </w:r>
      <w:r w:rsidRPr="00394109">
        <w:rPr>
          <w:rFonts w:ascii="Angsana New" w:hAnsi="Angsana New" w:hint="cs"/>
          <w:sz w:val="28"/>
          <w:szCs w:val="28"/>
          <w:cs/>
        </w:rPr>
        <w:t xml:space="preserve"> </w:t>
      </w:r>
      <w:r w:rsidRPr="00394109">
        <w:rPr>
          <w:rFonts w:ascii="Angsana New" w:hAnsi="Angsana New" w:hint="cs"/>
          <w:sz w:val="28"/>
          <w:szCs w:val="28"/>
        </w:rPr>
        <w:t>256</w:t>
      </w:r>
      <w:r w:rsidR="004C6235" w:rsidRPr="00394109">
        <w:rPr>
          <w:rFonts w:ascii="Angsana New" w:hAnsi="Angsana New"/>
          <w:sz w:val="28"/>
          <w:szCs w:val="28"/>
        </w:rPr>
        <w:t>3</w:t>
      </w:r>
      <w:r w:rsidRPr="00394109">
        <w:rPr>
          <w:rFonts w:ascii="Angsana New" w:hAnsi="Angsana New" w:hint="cs"/>
          <w:sz w:val="28"/>
          <w:szCs w:val="28"/>
        </w:rPr>
        <w:t xml:space="preserve"> </w:t>
      </w:r>
      <w:r w:rsidRPr="00394109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Pr="00394109">
        <w:rPr>
          <w:rFonts w:ascii="Angsana New" w:hAnsi="Angsana New" w:hint="cs"/>
          <w:sz w:val="28"/>
          <w:szCs w:val="28"/>
        </w:rPr>
        <w:t>31</w:t>
      </w:r>
      <w:r w:rsidR="004C6235" w:rsidRPr="00394109">
        <w:rPr>
          <w:rFonts w:ascii="Angsana New" w:hAnsi="Angsana New"/>
          <w:sz w:val="28"/>
          <w:szCs w:val="28"/>
        </w:rPr>
        <w:t xml:space="preserve"> </w:t>
      </w:r>
      <w:r w:rsidR="004C6235" w:rsidRPr="00394109">
        <w:rPr>
          <w:rFonts w:ascii="Angsana New" w:hAnsi="Angsana New" w:hint="cs"/>
          <w:sz w:val="28"/>
          <w:szCs w:val="28"/>
          <w:cs/>
        </w:rPr>
        <w:t>ธันวาคม</w:t>
      </w:r>
      <w:r w:rsidRPr="00394109">
        <w:rPr>
          <w:rFonts w:ascii="Angsana New" w:hAnsi="Angsana New" w:hint="cs"/>
          <w:sz w:val="28"/>
          <w:szCs w:val="28"/>
          <w:cs/>
        </w:rPr>
        <w:t xml:space="preserve"> </w:t>
      </w:r>
      <w:r w:rsidRPr="00394109">
        <w:rPr>
          <w:rFonts w:ascii="Angsana New" w:hAnsi="Angsana New" w:hint="cs"/>
          <w:sz w:val="28"/>
          <w:szCs w:val="28"/>
        </w:rPr>
        <w:t>256</w:t>
      </w:r>
      <w:r w:rsidR="004C6235" w:rsidRPr="00394109">
        <w:rPr>
          <w:rFonts w:ascii="Angsana New" w:hAnsi="Angsana New"/>
          <w:sz w:val="28"/>
          <w:szCs w:val="28"/>
        </w:rPr>
        <w:t>5</w:t>
      </w:r>
      <w:r w:rsidR="003A6472" w:rsidRPr="00394109">
        <w:rPr>
          <w:rFonts w:ascii="Angsana New" w:hAnsi="Angsana New" w:hint="cs"/>
          <w:sz w:val="28"/>
          <w:szCs w:val="28"/>
        </w:rPr>
        <w:t xml:space="preserve"> </w:t>
      </w:r>
    </w:p>
    <w:p w14:paraId="4B4F341E" w14:textId="77777777" w:rsidR="00E472AE" w:rsidRPr="00394109" w:rsidRDefault="00E472AE" w:rsidP="004955CE">
      <w:pPr>
        <w:tabs>
          <w:tab w:val="clear" w:pos="227"/>
          <w:tab w:val="clear" w:pos="907"/>
        </w:tabs>
        <w:spacing w:line="240" w:lineRule="auto"/>
        <w:rPr>
          <w:rFonts w:ascii="Angsana New" w:eastAsia="MS Mincho" w:hAnsi="Angsana New"/>
          <w:b/>
          <w:bCs/>
          <w:sz w:val="20"/>
          <w:szCs w:val="20"/>
        </w:rPr>
      </w:pPr>
    </w:p>
    <w:p w14:paraId="385304E3" w14:textId="77777777" w:rsidR="009B1177" w:rsidRPr="00394109" w:rsidRDefault="00B17188" w:rsidP="004955CE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394109">
        <w:rPr>
          <w:rFonts w:ascii="Angsana New" w:eastAsia="MS Mincho" w:hAnsi="Angsana New" w:hint="cs"/>
          <w:sz w:val="28"/>
          <w:szCs w:val="28"/>
          <w:lang w:val="en-US"/>
        </w:rPr>
        <w:t>2</w:t>
      </w:r>
      <w:r w:rsidR="007539FE" w:rsidRPr="00394109">
        <w:rPr>
          <w:rFonts w:ascii="Angsana New" w:eastAsia="MS Mincho" w:hAnsi="Angsana New" w:hint="cs"/>
          <w:sz w:val="28"/>
          <w:szCs w:val="28"/>
          <w:lang w:val="en-US"/>
        </w:rPr>
        <w:t>7</w:t>
      </w:r>
      <w:r w:rsidR="00FD4338" w:rsidRPr="00394109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3561A" w:rsidRPr="00394109">
        <w:rPr>
          <w:rFonts w:ascii="Angsana New" w:eastAsia="MS Mincho" w:hAnsi="Angsana New" w:hint="cs"/>
          <w:sz w:val="28"/>
          <w:szCs w:val="28"/>
          <w:cs/>
          <w:lang w:val="en-US"/>
        </w:rPr>
        <w:t>หนี้สินที่อาจเกิดขึ้น</w:t>
      </w:r>
    </w:p>
    <w:p w14:paraId="63EF4EB5" w14:textId="77777777" w:rsidR="00F3561A" w:rsidRPr="00394109" w:rsidRDefault="00F3561A" w:rsidP="004955C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0"/>
          <w:szCs w:val="20"/>
        </w:rPr>
      </w:pPr>
    </w:p>
    <w:p w14:paraId="6EAB5237" w14:textId="77777777" w:rsidR="00A3398D" w:rsidRPr="00394109" w:rsidRDefault="00C237FC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ในปี 2554  บริษัทถูกบริษัทแห่งหนึ่งฟ้องร้องในคดีแพ่ง ละเมิดโดยเรียกค่าเสียหาย 120.12 ล้านบาท และในปี  2555  บริษัทดังกล่าวได้ยื่นฟ้องร้องบริษัทในคดีเดียวกันต่อศาลอาญา</w:t>
      </w:r>
      <w:r w:rsidR="00013B75" w:rsidRPr="00394109">
        <w:rPr>
          <w:rFonts w:ascii="Angsana New" w:eastAsia="MS Mincho" w:hAnsi="Angsana New" w:hint="cs"/>
          <w:sz w:val="28"/>
          <w:szCs w:val="28"/>
        </w:rPr>
        <w:t xml:space="preserve"> </w:t>
      </w:r>
    </w:p>
    <w:p w14:paraId="3D7DE75D" w14:textId="77777777" w:rsidR="00A3398D" w:rsidRPr="00394109" w:rsidRDefault="00A3398D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p w14:paraId="2221BD78" w14:textId="77777777" w:rsidR="00001F01" w:rsidRPr="00394109" w:rsidRDefault="00C237FC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ในปี 2556  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  <w:r w:rsidR="00013B75" w:rsidRPr="00394109">
        <w:rPr>
          <w:rFonts w:ascii="Angsana New" w:eastAsia="MS Mincho" w:hAnsi="Angsana New" w:hint="cs"/>
          <w:sz w:val="28"/>
          <w:szCs w:val="28"/>
        </w:rPr>
        <w:t xml:space="preserve"> </w:t>
      </w:r>
    </w:p>
    <w:p w14:paraId="036E608A" w14:textId="77777777" w:rsidR="00001F01" w:rsidRPr="00394109" w:rsidRDefault="00001F01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p w14:paraId="3C7A4D99" w14:textId="77777777" w:rsidR="00C237FC" w:rsidRPr="00394109" w:rsidRDefault="00C237FC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ในปี 2559 ศาลอาญาได้มีคำพิพากษายกฟ้องโจทก์</w:t>
      </w:r>
      <w:r w:rsidRPr="00394109">
        <w:rPr>
          <w:rFonts w:ascii="Angsana New" w:eastAsia="MS Mincho" w:hAnsi="Angsana New" w:hint="cs"/>
          <w:sz w:val="28"/>
          <w:szCs w:val="28"/>
          <w:cs/>
        </w:rPr>
        <w:t>ในคดีอาญาที่บริษัทถูกฟ้อง</w:t>
      </w:r>
    </w:p>
    <w:p w14:paraId="3AFFBAA7" w14:textId="77777777" w:rsidR="00C237FC" w:rsidRPr="00394109" w:rsidRDefault="00C237FC" w:rsidP="004955CE">
      <w:pPr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7FA86ADC" w14:textId="6AAF0F27" w:rsidR="000F52A3" w:rsidRPr="00394109" w:rsidRDefault="000F52A3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lastRenderedPageBreak/>
        <w:t>ณ วันที่ 27 มกราคม 2560 โจทก์ได้ยื่นอุทธรณ์</w:t>
      </w:r>
      <w:r w:rsidRPr="00394109">
        <w:rPr>
          <w:rFonts w:ascii="Angsana New" w:eastAsia="MS Mincho" w:hAnsi="Angsana New" w:hint="cs"/>
          <w:sz w:val="28"/>
          <w:szCs w:val="28"/>
        </w:rPr>
        <w:t xml:space="preserve"> </w:t>
      </w:r>
      <w:r w:rsidRPr="00394109">
        <w:rPr>
          <w:rFonts w:ascii="Angsana New" w:eastAsia="MS Mincho" w:hAnsi="Angsana New" w:hint="cs"/>
          <w:sz w:val="28"/>
          <w:szCs w:val="28"/>
          <w:cs/>
        </w:rPr>
        <w:t>และบริษัท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ได้ยื่นคำแก้อุทธรณ์ต่อศาลอาญาแล้วเมื่อวันท</w:t>
      </w:r>
      <w:r w:rsidRPr="00394109">
        <w:rPr>
          <w:rFonts w:ascii="Angsana New" w:eastAsia="MS Mincho" w:hAnsi="Angsana New" w:hint="cs"/>
          <w:sz w:val="28"/>
          <w:szCs w:val="28"/>
          <w:cs/>
        </w:rPr>
        <w:t>ี่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br/>
      </w:r>
      <w:r w:rsidRPr="00394109">
        <w:rPr>
          <w:rFonts w:ascii="Angsana New" w:eastAsia="MS Mincho" w:hAnsi="Angsana New" w:hint="cs"/>
          <w:sz w:val="28"/>
          <w:szCs w:val="28"/>
        </w:rPr>
        <w:t xml:space="preserve">16 </w:t>
      </w:r>
      <w:r w:rsidRPr="00394109">
        <w:rPr>
          <w:rFonts w:ascii="Angsana New" w:eastAsia="MS Mincho" w:hAnsi="Angsana New" w:hint="cs"/>
          <w:sz w:val="28"/>
          <w:szCs w:val="28"/>
          <w:cs/>
        </w:rPr>
        <w:t>พฤษภาคม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 2560 </w:t>
      </w:r>
    </w:p>
    <w:p w14:paraId="58E53D0F" w14:textId="77777777" w:rsidR="007A1F48" w:rsidRPr="00394109" w:rsidRDefault="007A1F48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eastAsia="MS Mincho" w:hAnsi="Angsana New"/>
          <w:sz w:val="20"/>
          <w:szCs w:val="20"/>
        </w:rPr>
      </w:pPr>
    </w:p>
    <w:p w14:paraId="7B188416" w14:textId="63BDE5C2" w:rsidR="006978A0" w:rsidRPr="00394109" w:rsidRDefault="00044BC5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 xml:space="preserve">ณ </w:t>
      </w:r>
      <w:r w:rsidRPr="00394109">
        <w:rPr>
          <w:rFonts w:ascii="Angsana New" w:eastAsia="MS Mincho" w:hAnsi="Angsana New" w:hint="cs"/>
          <w:sz w:val="28"/>
          <w:szCs w:val="28"/>
          <w:cs/>
        </w:rPr>
        <w:t>วันที่ 15 พฤศจิกายน 2561 ศาลอุทธรณ์ได้ตัดสินโดยมีคำสั่งยืนตามศาลชั้นต้น กล่าวคือ ยกฟ้องให้จำเลยทั้ง 10</w:t>
      </w:r>
      <w:r w:rsidR="004A1BB9" w:rsidRPr="00394109">
        <w:rPr>
          <w:rFonts w:ascii="Angsana New" w:eastAsia="MS Mincho" w:hAnsi="Angsana New"/>
          <w:sz w:val="28"/>
          <w:szCs w:val="28"/>
        </w:rPr>
        <w:br/>
      </w:r>
      <w:r w:rsidRPr="00394109">
        <w:rPr>
          <w:rFonts w:ascii="Angsana New" w:eastAsia="MS Mincho" w:hAnsi="Angsana New" w:hint="cs"/>
          <w:sz w:val="28"/>
          <w:szCs w:val="28"/>
          <w:cs/>
        </w:rPr>
        <w:t xml:space="preserve">ไม่มีความผิด </w:t>
      </w:r>
    </w:p>
    <w:p w14:paraId="76903E18" w14:textId="77777777" w:rsidR="00044BC5" w:rsidRPr="00394109" w:rsidRDefault="00044BC5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  <w:lang w:val="x-none"/>
        </w:rPr>
      </w:pPr>
    </w:p>
    <w:p w14:paraId="675154E3" w14:textId="6B7A591C" w:rsidR="007A1F48" w:rsidRPr="00394109" w:rsidRDefault="007A1F48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ณ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วันที่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26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มิถุนายน</w:t>
      </w:r>
      <w:r w:rsidR="00EB2D9F">
        <w:rPr>
          <w:rFonts w:ascii="Angsana New" w:eastAsia="MS Mincho" w:hAnsi="Angsana New"/>
          <w:sz w:val="28"/>
          <w:szCs w:val="28"/>
        </w:rPr>
        <w:t xml:space="preserve"> 2562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คดีอาญาดังกล่าวได้ถึงที่สุดในชั้นศาลอุทธรณ์แล้ว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โดยโจทก์ไม่ได้รับอนุญาตให้ฎีกา</w:t>
      </w:r>
      <w:r w:rsidR="004A1BB9" w:rsidRPr="00394109">
        <w:rPr>
          <w:rFonts w:ascii="Angsana New" w:eastAsia="MS Mincho" w:hAnsi="Angsana New"/>
          <w:sz w:val="28"/>
          <w:szCs w:val="28"/>
          <w:lang w:val="x-none"/>
        </w:rPr>
        <w:br/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บริษัทได้นำผลคดีอาญาดังกล่าวยื่นต่อศาลแพ่งกรุงเทพใต้ในคดีแพ่ง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เพื่อขอให้ศาลดำเนินกระบวนพิจารณาแล้ว</w:t>
      </w:r>
    </w:p>
    <w:p w14:paraId="363280CD" w14:textId="77777777" w:rsidR="007A1F48" w:rsidRPr="00394109" w:rsidRDefault="007A1F48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p w14:paraId="3C192924" w14:textId="0BB4F8DF" w:rsidR="00831ED9" w:rsidRPr="00394109" w:rsidRDefault="007A1F48" w:rsidP="004955CE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อย่างไรก็ตาม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ศาลแพ่งกรุงเทพใต้มีหนังสือลงวันที่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7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ตุลาคม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2562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ให้รอผลจากการพิจารณาในคดีของศาลปกครองกลาง</w:t>
      </w:r>
      <w:r w:rsidRPr="00394109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394109">
        <w:rPr>
          <w:rFonts w:ascii="Angsana New" w:eastAsia="MS Mincho" w:hAnsi="Angsana New" w:hint="cs"/>
          <w:sz w:val="28"/>
          <w:szCs w:val="28"/>
          <w:cs/>
          <w:lang w:val="x-none"/>
        </w:rPr>
        <w:t>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</w:p>
    <w:p w14:paraId="120B2503" w14:textId="7A6BB520" w:rsidR="00571929" w:rsidRPr="000057A0" w:rsidRDefault="0057192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0"/>
          <w:szCs w:val="20"/>
          <w:lang w:eastAsia="x-none"/>
        </w:rPr>
      </w:pPr>
    </w:p>
    <w:p w14:paraId="1F37D83D" w14:textId="44E5022D" w:rsidR="009572E8" w:rsidRDefault="00754712" w:rsidP="009572E8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394109">
        <w:rPr>
          <w:rFonts w:ascii="Angsana New" w:eastAsia="MS Mincho" w:hAnsi="Angsana New" w:hint="cs"/>
          <w:sz w:val="28"/>
          <w:szCs w:val="28"/>
          <w:lang w:val="en-US"/>
        </w:rPr>
        <w:t>2</w:t>
      </w:r>
      <w:r w:rsidR="007539FE" w:rsidRPr="00394109">
        <w:rPr>
          <w:rFonts w:ascii="Angsana New" w:eastAsia="MS Mincho" w:hAnsi="Angsana New" w:hint="cs"/>
          <w:sz w:val="28"/>
          <w:szCs w:val="28"/>
          <w:lang w:val="en-US"/>
        </w:rPr>
        <w:t>8</w:t>
      </w:r>
      <w:r w:rsidR="00831ED9" w:rsidRPr="00394109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9572E8" w:rsidRPr="009572E8">
        <w:rPr>
          <w:rFonts w:ascii="Angsana New" w:eastAsia="MS Mincho" w:hAnsi="Angsana New" w:hint="cs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209163F3" w14:textId="04B42577" w:rsidR="009572E8" w:rsidRPr="006E5CB7" w:rsidRDefault="009572E8" w:rsidP="009572E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150FB4BC" w14:textId="3452BB7D" w:rsidR="009572E8" w:rsidRPr="006E5CB7" w:rsidRDefault="006E5CB7" w:rsidP="006E5CB7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  <w:lang w:val="x-none"/>
        </w:rPr>
      </w:pPr>
      <w:r w:rsidRPr="006E5CB7">
        <w:rPr>
          <w:rFonts w:ascii="Angsana New" w:eastAsia="MS Mincho" w:hAnsi="Angsana New" w:hint="cs"/>
          <w:sz w:val="28"/>
          <w:szCs w:val="28"/>
          <w:cs/>
          <w:lang w:val="x-none"/>
        </w:rPr>
        <w:t>วันที่</w:t>
      </w:r>
      <w:r w:rsidRPr="006E5CB7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6E5CB7">
        <w:rPr>
          <w:rFonts w:ascii="Angsana New" w:eastAsia="MS Mincho" w:hAnsi="Angsana New"/>
          <w:sz w:val="28"/>
          <w:szCs w:val="28"/>
          <w:lang w:val="x-none"/>
        </w:rPr>
        <w:t xml:space="preserve">26 </w:t>
      </w:r>
      <w:r>
        <w:rPr>
          <w:rFonts w:ascii="Angsana New" w:eastAsia="MS Mincho" w:hAnsi="Angsana New" w:hint="cs"/>
          <w:sz w:val="28"/>
          <w:szCs w:val="28"/>
          <w:cs/>
          <w:lang w:val="x-none"/>
        </w:rPr>
        <w:t>กุมภาพันธ์</w:t>
      </w:r>
      <w:r w:rsidR="00EB2D9F">
        <w:rPr>
          <w:rFonts w:ascii="Angsana New" w:eastAsia="MS Mincho" w:hAnsi="Angsana New"/>
          <w:sz w:val="28"/>
          <w:szCs w:val="28"/>
        </w:rPr>
        <w:t xml:space="preserve"> 2563</w:t>
      </w:r>
      <w:r w:rsidRPr="006E5CB7">
        <w:rPr>
          <w:rFonts w:ascii="Angsana New" w:eastAsia="MS Mincho" w:hAnsi="Angsana New"/>
          <w:sz w:val="28"/>
          <w:szCs w:val="28"/>
          <w:lang w:val="x-none"/>
        </w:rPr>
        <w:t xml:space="preserve"> </w:t>
      </w:r>
      <w:r w:rsidRPr="006E5CB7">
        <w:rPr>
          <w:rFonts w:ascii="Angsana New" w:eastAsia="MS Mincho" w:hAnsi="Angsana New" w:hint="cs"/>
          <w:sz w:val="28"/>
          <w:szCs w:val="28"/>
          <w:cs/>
          <w:lang w:val="x-none"/>
        </w:rPr>
        <w:t>ที่ประชุมคณะกรรมการของบริษัทได้มีมติเห็นชอบให้เสนอที่ประชุมสามัญผู้ถือหุ้นเรื่องจ่ายเงินปันผลสำหรับปี</w:t>
      </w:r>
      <w:r w:rsidR="00EB2D9F">
        <w:rPr>
          <w:rFonts w:ascii="Angsana New" w:eastAsia="MS Mincho" w:hAnsi="Angsana New"/>
          <w:sz w:val="28"/>
          <w:szCs w:val="28"/>
        </w:rPr>
        <w:t xml:space="preserve"> 2562</w:t>
      </w:r>
      <w:r w:rsidRPr="006E5CB7">
        <w:rPr>
          <w:rFonts w:ascii="Angsana New" w:eastAsia="MS Mincho" w:hAnsi="Angsana New"/>
          <w:sz w:val="28"/>
          <w:szCs w:val="28"/>
          <w:lang w:val="x-none"/>
        </w:rPr>
        <w:t xml:space="preserve"> </w:t>
      </w:r>
      <w:r w:rsidRPr="006E5CB7">
        <w:rPr>
          <w:rFonts w:ascii="Angsana New" w:eastAsia="MS Mincho" w:hAnsi="Angsana New" w:hint="cs"/>
          <w:sz w:val="28"/>
          <w:szCs w:val="28"/>
          <w:cs/>
          <w:lang w:val="x-none"/>
        </w:rPr>
        <w:t>ในอัตราหุ้นละ</w:t>
      </w:r>
      <w:r w:rsidRPr="006E5CB7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6E5CB7">
        <w:rPr>
          <w:rFonts w:ascii="Angsana New" w:eastAsia="MS Mincho" w:hAnsi="Angsana New"/>
          <w:sz w:val="28"/>
          <w:szCs w:val="28"/>
          <w:lang w:val="x-none"/>
        </w:rPr>
        <w:t xml:space="preserve">0.16 </w:t>
      </w:r>
      <w:r w:rsidRPr="006E5CB7">
        <w:rPr>
          <w:rFonts w:ascii="Angsana New" w:eastAsia="MS Mincho" w:hAnsi="Angsana New" w:hint="cs"/>
          <w:sz w:val="28"/>
          <w:szCs w:val="28"/>
          <w:cs/>
          <w:lang w:val="x-none"/>
        </w:rPr>
        <w:t>บาท</w:t>
      </w:r>
      <w:r w:rsidRPr="006E5CB7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6E5CB7">
        <w:rPr>
          <w:rFonts w:ascii="Angsana New" w:eastAsia="MS Mincho" w:hAnsi="Angsana New" w:hint="cs"/>
          <w:sz w:val="28"/>
          <w:szCs w:val="28"/>
          <w:cs/>
          <w:lang w:val="x-none"/>
        </w:rPr>
        <w:t>เป็นจำนวนเงินทั้งสิ้น</w:t>
      </w:r>
      <w:r w:rsidRPr="006E5CB7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6E5CB7">
        <w:rPr>
          <w:rFonts w:ascii="Angsana New" w:eastAsia="MS Mincho" w:hAnsi="Angsana New"/>
          <w:sz w:val="28"/>
          <w:szCs w:val="28"/>
          <w:lang w:val="x-none"/>
        </w:rPr>
        <w:t xml:space="preserve">48 </w:t>
      </w:r>
      <w:r w:rsidRPr="006E5CB7">
        <w:rPr>
          <w:rFonts w:ascii="Angsana New" w:eastAsia="MS Mincho" w:hAnsi="Angsana New" w:hint="cs"/>
          <w:sz w:val="28"/>
          <w:szCs w:val="28"/>
          <w:cs/>
          <w:lang w:val="x-none"/>
        </w:rPr>
        <w:t>ล้านบาท</w:t>
      </w:r>
      <w:r w:rsidRPr="006E5CB7">
        <w:rPr>
          <w:rFonts w:ascii="Angsana New" w:eastAsia="MS Mincho" w:hAnsi="Angsana New"/>
          <w:sz w:val="28"/>
          <w:szCs w:val="28"/>
          <w:cs/>
          <w:lang w:val="x-none"/>
        </w:rPr>
        <w:t xml:space="preserve"> </w:t>
      </w:r>
      <w:r w:rsidRPr="006E5CB7">
        <w:rPr>
          <w:rFonts w:ascii="Angsana New" w:eastAsia="MS Mincho" w:hAnsi="Angsana New" w:hint="cs"/>
          <w:sz w:val="28"/>
          <w:szCs w:val="28"/>
          <w:cs/>
          <w:lang w:val="x-none"/>
        </w:rPr>
        <w:t>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7FEDEDBA" w14:textId="77777777" w:rsidR="006E5CB7" w:rsidRPr="006E5CB7" w:rsidRDefault="006E5CB7" w:rsidP="006E5CB7">
      <w:pPr>
        <w:tabs>
          <w:tab w:val="clear" w:pos="454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  <w:lang w:val="x-none"/>
        </w:rPr>
      </w:pPr>
    </w:p>
    <w:p w14:paraId="4058F8B9" w14:textId="3C4C65A8" w:rsidR="00D66AF4" w:rsidRPr="00394109" w:rsidRDefault="009572E8" w:rsidP="009572E8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>
        <w:rPr>
          <w:rFonts w:ascii="Angsana New" w:eastAsia="MS Mincho" w:hAnsi="Angsana New"/>
          <w:sz w:val="28"/>
          <w:szCs w:val="28"/>
          <w:lang w:val="en-US"/>
        </w:rPr>
        <w:t>29</w:t>
      </w:r>
      <w:r>
        <w:rPr>
          <w:rFonts w:ascii="Angsana New" w:eastAsia="MS Mincho" w:hAnsi="Angsana New"/>
          <w:sz w:val="28"/>
          <w:szCs w:val="28"/>
          <w:lang w:val="en-US"/>
        </w:rPr>
        <w:tab/>
      </w:r>
      <w:r w:rsidR="00D66AF4" w:rsidRPr="00394109">
        <w:rPr>
          <w:rFonts w:ascii="Angsana New" w:eastAsia="MS Mincho" w:hAnsi="Angsana New" w:hint="cs"/>
          <w:sz w:val="28"/>
          <w:szCs w:val="28"/>
          <w:cs/>
          <w:lang w:val="en-US"/>
        </w:rPr>
        <w:t>มาตรฐานการรายงานทางการเงินที่ยังไม่ได้ใช้</w:t>
      </w:r>
    </w:p>
    <w:p w14:paraId="304AB5B0" w14:textId="77777777" w:rsidR="00D66AF4" w:rsidRPr="00394109" w:rsidRDefault="00D66AF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75EA1816" w14:textId="350875EE" w:rsidR="007A1F48" w:rsidRPr="00394109" w:rsidRDefault="007A1F4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394109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394109">
        <w:rPr>
          <w:rFonts w:ascii="Angsana New" w:hAnsi="Angsana New" w:hint="cs"/>
          <w:sz w:val="28"/>
          <w:szCs w:val="28"/>
          <w:cs/>
        </w:rPr>
        <w:t>ที่ออกและปรับปรุงใหม่</w:t>
      </w:r>
      <w:r w:rsidRPr="00394109">
        <w:rPr>
          <w:rFonts w:ascii="Angsana New" w:hAnsi="Angsana New"/>
          <w:sz w:val="28"/>
          <w:szCs w:val="28"/>
          <w:cs/>
        </w:rPr>
        <w:t>ซึ่ง</w:t>
      </w:r>
      <w:r w:rsidRPr="00394109">
        <w:rPr>
          <w:rFonts w:ascii="Angsana New" w:hAnsi="Angsana New" w:hint="cs"/>
          <w:sz w:val="28"/>
          <w:szCs w:val="28"/>
          <w:cs/>
        </w:rPr>
        <w:t xml:space="preserve">เกี่ยวกับการดำเนินงานของกลุ่มบริษัท </w:t>
      </w:r>
      <w:r w:rsidRPr="00394109">
        <w:rPr>
          <w:rFonts w:ascii="Angsana New" w:hAnsi="Angsana New"/>
          <w:sz w:val="28"/>
          <w:szCs w:val="28"/>
          <w:cs/>
        </w:rPr>
        <w:t>และ</w:t>
      </w:r>
      <w:r w:rsidRPr="00394109">
        <w:rPr>
          <w:rFonts w:ascii="Angsana New" w:hAnsi="Angsana New" w:hint="cs"/>
          <w:sz w:val="28"/>
          <w:szCs w:val="28"/>
          <w:cs/>
        </w:rPr>
        <w:t>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394109">
        <w:rPr>
          <w:rFonts w:ascii="Angsana New" w:hAnsi="Angsana New"/>
          <w:sz w:val="28"/>
          <w:szCs w:val="28"/>
          <w:cs/>
        </w:rPr>
        <w:t>โดยมาตรฐานการรายงานทางการเงิน</w:t>
      </w:r>
      <w:r w:rsidRPr="00394109">
        <w:rPr>
          <w:rFonts w:ascii="Angsana New" w:hAnsi="Angsana New" w:hint="cs"/>
          <w:sz w:val="28"/>
          <w:szCs w:val="28"/>
          <w:cs/>
        </w:rPr>
        <w:t>ดังกล่าวกำหนดให้ถือปฏิบัติกับงบการเงิน</w:t>
      </w:r>
      <w:r w:rsidRPr="00394109">
        <w:rPr>
          <w:rFonts w:ascii="Angsana New" w:hAnsi="Angsana New"/>
          <w:sz w:val="28"/>
          <w:szCs w:val="28"/>
          <w:cs/>
        </w:rPr>
        <w:t>สำหรับรอบระยะเวลาบัญชีที่เริ่มในหรือหลังวันที่</w:t>
      </w:r>
      <w:r w:rsidRPr="00394109">
        <w:rPr>
          <w:rFonts w:ascii="Angsana New" w:hAnsi="Angsana New" w:hint="cs"/>
          <w:sz w:val="28"/>
          <w:szCs w:val="28"/>
          <w:cs/>
        </w:rPr>
        <w:t xml:space="preserve"> </w:t>
      </w:r>
      <w:r w:rsidR="004D6822" w:rsidRPr="00394109">
        <w:rPr>
          <w:rFonts w:ascii="Angsana New" w:hAnsi="Angsana New"/>
          <w:sz w:val="28"/>
          <w:szCs w:val="28"/>
        </w:rPr>
        <w:br/>
      </w:r>
      <w:r w:rsidRPr="00394109">
        <w:rPr>
          <w:rFonts w:ascii="Angsana New" w:hAnsi="Angsana New"/>
          <w:sz w:val="28"/>
          <w:szCs w:val="28"/>
        </w:rPr>
        <w:t>1</w:t>
      </w:r>
      <w:r w:rsidRPr="00394109">
        <w:rPr>
          <w:rFonts w:ascii="Angsana New" w:hAnsi="Angsana New"/>
          <w:sz w:val="28"/>
          <w:szCs w:val="28"/>
          <w:cs/>
        </w:rPr>
        <w:t xml:space="preserve"> มกราคม </w:t>
      </w:r>
      <w:r w:rsidRPr="00394109">
        <w:rPr>
          <w:rFonts w:ascii="Angsana New" w:hAnsi="Angsana New"/>
          <w:sz w:val="28"/>
          <w:szCs w:val="28"/>
        </w:rPr>
        <w:t xml:space="preserve">2563 </w:t>
      </w:r>
      <w:r w:rsidRPr="00394109">
        <w:rPr>
          <w:rFonts w:ascii="Angsana New" w:hAnsi="Angsana New" w:hint="cs"/>
          <w:sz w:val="28"/>
          <w:szCs w:val="28"/>
          <w:cs/>
        </w:rPr>
        <w:t>มีดังต่อไปนี้</w:t>
      </w:r>
    </w:p>
    <w:p w14:paraId="328A6248" w14:textId="1DFFAD2B" w:rsidR="007A1F48" w:rsidRPr="00394109" w:rsidRDefault="007A1F4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500"/>
      </w:tblGrid>
      <w:tr w:rsidR="007A1F48" w:rsidRPr="00394109" w14:paraId="76332866" w14:textId="77777777" w:rsidTr="00D861B3">
        <w:trPr>
          <w:tblHeader/>
        </w:trPr>
        <w:tc>
          <w:tcPr>
            <w:tcW w:w="4680" w:type="dxa"/>
            <w:vAlign w:val="bottom"/>
          </w:tcPr>
          <w:p w14:paraId="29E9D9A4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9410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4500" w:type="dxa"/>
            <w:vAlign w:val="bottom"/>
          </w:tcPr>
          <w:p w14:paraId="0B4F2460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9410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7A1F48" w:rsidRPr="00394109" w14:paraId="68B13A15" w14:textId="77777777" w:rsidTr="00D861B3">
        <w:tc>
          <w:tcPr>
            <w:tcW w:w="4680" w:type="dxa"/>
          </w:tcPr>
          <w:p w14:paraId="23A1D3BB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39410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94109">
              <w:rPr>
                <w:rFonts w:ascii="Angsana New" w:eastAsia="Calibri" w:hAnsi="Angsana New" w:hint="cs"/>
                <w:sz w:val="28"/>
                <w:szCs w:val="28"/>
              </w:rPr>
              <w:t>7*</w:t>
            </w:r>
          </w:p>
        </w:tc>
        <w:tc>
          <w:tcPr>
            <w:tcW w:w="4500" w:type="dxa"/>
          </w:tcPr>
          <w:p w14:paraId="12447E62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7A1F48" w:rsidRPr="00394109" w14:paraId="01E1C706" w14:textId="77777777" w:rsidTr="00D861B3">
        <w:tc>
          <w:tcPr>
            <w:tcW w:w="4680" w:type="dxa"/>
          </w:tcPr>
          <w:p w14:paraId="720E3894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9*</w:t>
            </w:r>
          </w:p>
        </w:tc>
        <w:tc>
          <w:tcPr>
            <w:tcW w:w="4500" w:type="dxa"/>
          </w:tcPr>
          <w:p w14:paraId="269D76C2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A1F48" w:rsidRPr="00394109" w14:paraId="414AC544" w14:textId="77777777" w:rsidTr="00D861B3">
        <w:tc>
          <w:tcPr>
            <w:tcW w:w="4680" w:type="dxa"/>
          </w:tcPr>
          <w:p w14:paraId="4D9CDCCA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28"/>
                <w:szCs w:val="28"/>
              </w:rPr>
            </w:pPr>
            <w:r w:rsidRPr="00394109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394109">
              <w:rPr>
                <w:rFonts w:ascii="Angsana New" w:eastAsia="Calibri" w:hAnsi="Angsana New" w:hint="cs"/>
                <w:sz w:val="28"/>
                <w:szCs w:val="28"/>
              </w:rPr>
              <w:t>16</w:t>
            </w:r>
          </w:p>
        </w:tc>
        <w:tc>
          <w:tcPr>
            <w:tcW w:w="4500" w:type="dxa"/>
          </w:tcPr>
          <w:p w14:paraId="15CF004A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394109">
              <w:rPr>
                <w:rFonts w:ascii="Angsana New" w:eastAsia="Calibri" w:hAnsi="Angsana New" w:hint="cs"/>
                <w:sz w:val="28"/>
                <w:szCs w:val="28"/>
                <w:cs/>
              </w:rPr>
              <w:t>สัญญาเช่า</w:t>
            </w:r>
            <w:r w:rsidRPr="00394109">
              <w:rPr>
                <w:rFonts w:ascii="Angsana New" w:eastAsia="Calibri" w:hAnsi="Angsana New" w:hint="cs"/>
                <w:sz w:val="28"/>
                <w:szCs w:val="28"/>
              </w:rPr>
              <w:t xml:space="preserve"> </w:t>
            </w:r>
          </w:p>
        </w:tc>
      </w:tr>
      <w:tr w:rsidR="007A1F48" w:rsidRPr="00394109" w14:paraId="4449C1AF" w14:textId="77777777" w:rsidTr="00D861B3">
        <w:tc>
          <w:tcPr>
            <w:tcW w:w="4680" w:type="dxa"/>
          </w:tcPr>
          <w:p w14:paraId="6C7E85E3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32*</w:t>
            </w:r>
          </w:p>
        </w:tc>
        <w:tc>
          <w:tcPr>
            <w:tcW w:w="4500" w:type="dxa"/>
          </w:tcPr>
          <w:p w14:paraId="4CE33A8B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7A1F48" w:rsidRPr="00394109" w14:paraId="1420D0EF" w14:textId="77777777" w:rsidTr="00D861B3">
        <w:tc>
          <w:tcPr>
            <w:tcW w:w="4680" w:type="dxa"/>
          </w:tcPr>
          <w:p w14:paraId="5C983296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16*</w:t>
            </w:r>
          </w:p>
        </w:tc>
        <w:tc>
          <w:tcPr>
            <w:tcW w:w="4500" w:type="dxa"/>
          </w:tcPr>
          <w:p w14:paraId="55D9806E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1F48" w:rsidRPr="00394109" w14:paraId="5F70336C" w14:textId="77777777" w:rsidTr="00D861B3">
        <w:tc>
          <w:tcPr>
            <w:tcW w:w="4680" w:type="dxa"/>
          </w:tcPr>
          <w:p w14:paraId="49FC138D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394109">
              <w:rPr>
                <w:rFonts w:ascii="Angsana New" w:hAnsi="Angsana New" w:hint="cs"/>
                <w:sz w:val="28"/>
                <w:szCs w:val="28"/>
              </w:rPr>
              <w:t>19*</w:t>
            </w:r>
          </w:p>
        </w:tc>
        <w:tc>
          <w:tcPr>
            <w:tcW w:w="4500" w:type="dxa"/>
          </w:tcPr>
          <w:p w14:paraId="6686E0F0" w14:textId="77777777" w:rsidR="007A1F48" w:rsidRPr="00394109" w:rsidRDefault="007A1F4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4109">
              <w:rPr>
                <w:rFonts w:ascii="Angsana New" w:hAnsi="Angsana New" w:hint="cs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E71A713" w14:textId="77777777" w:rsidR="007A1F48" w:rsidRPr="00394109" w:rsidRDefault="007A1F4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192372E0" w14:textId="77777777" w:rsidR="007A1F48" w:rsidRPr="00394109" w:rsidRDefault="007A1F4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394109">
        <w:rPr>
          <w:rFonts w:ascii="Angsana New" w:hAnsi="Angsana New" w:hint="cs"/>
          <w:i/>
          <w:iCs/>
          <w:sz w:val="28"/>
          <w:szCs w:val="28"/>
        </w:rPr>
        <w:t xml:space="preserve">* </w:t>
      </w:r>
      <w:r w:rsidRPr="00394109">
        <w:rPr>
          <w:rFonts w:ascii="Angsana New" w:hAnsi="Angsana New" w:hint="cs"/>
          <w:i/>
          <w:iCs/>
          <w:sz w:val="28"/>
          <w:szCs w:val="28"/>
          <w:cs/>
        </w:rPr>
        <w:t>มาตรฐานการรายงานทางการเงิน</w:t>
      </w:r>
      <w:r w:rsidRPr="00394109">
        <w:rPr>
          <w:rFonts w:ascii="Angsana New" w:hAnsi="Angsana New" w:hint="cs"/>
          <w:i/>
          <w:iCs/>
          <w:color w:val="000000"/>
          <w:sz w:val="28"/>
          <w:szCs w:val="28"/>
          <w:cs/>
        </w:rPr>
        <w:t>ที่เกี่ยวข้องกับ</w:t>
      </w:r>
      <w:r w:rsidRPr="00394109">
        <w:rPr>
          <w:rFonts w:ascii="Angsana New" w:hAnsi="Angsana New" w:hint="cs"/>
          <w:i/>
          <w:iCs/>
          <w:sz w:val="28"/>
          <w:szCs w:val="28"/>
          <w:cs/>
        </w:rPr>
        <w:t>เครื่องมือทางการเงิน</w:t>
      </w:r>
    </w:p>
    <w:p w14:paraId="7FFAAF4C" w14:textId="730B5ABC" w:rsidR="003603BD" w:rsidRDefault="003603BD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15A4CBD8" w14:textId="6E2CE685" w:rsidR="007525E8" w:rsidRDefault="007525E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4B948057" w14:textId="77777777" w:rsidR="007525E8" w:rsidRPr="00394109" w:rsidRDefault="007525E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</w:p>
    <w:p w14:paraId="4F23F217" w14:textId="77777777" w:rsidR="007A1F48" w:rsidRPr="00394109" w:rsidRDefault="007A1F48" w:rsidP="004955CE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310B4362" w14:textId="77777777" w:rsidR="007A1F48" w:rsidRPr="00394109" w:rsidRDefault="007A1F48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0"/>
          <w:szCs w:val="20"/>
        </w:rPr>
      </w:pPr>
    </w:p>
    <w:p w14:paraId="1824D714" w14:textId="77777777" w:rsidR="007A1F48" w:rsidRPr="00394109" w:rsidRDefault="007A1F48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394109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15" w:name="_Hlk15580843"/>
      <w:bookmarkStart w:id="16" w:name="_Hlk15582546"/>
      <w:r w:rsidRPr="00394109">
        <w:rPr>
          <w:rFonts w:ascii="Angsana New" w:hAnsi="Angsana New" w:hint="cs"/>
          <w:sz w:val="28"/>
          <w:szCs w:val="28"/>
          <w:cs/>
        </w:rPr>
        <w:t>เมื่อมาตรฐานการรายงานทางการเงินกลุ่มนี้</w:t>
      </w:r>
      <w:bookmarkEnd w:id="15"/>
      <w:r w:rsidRPr="00394109">
        <w:rPr>
          <w:rFonts w:ascii="Angsana New" w:hAnsi="Angsana New" w:hint="cs"/>
          <w:sz w:val="28"/>
          <w:szCs w:val="28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6"/>
    </w:p>
    <w:p w14:paraId="2AD4266B" w14:textId="77777777" w:rsidR="007A1F48" w:rsidRPr="00394109" w:rsidRDefault="007A1F4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7D2A207" w14:textId="082C3229" w:rsidR="007A1F48" w:rsidRPr="00394109" w:rsidRDefault="007A1F48" w:rsidP="004955CE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394109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</w:t>
      </w:r>
      <w:r w:rsidRPr="00394109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 xml:space="preserve"> </w:t>
      </w:r>
      <w:r w:rsidRPr="00394109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ฉบับที่ </w:t>
      </w:r>
      <w:r w:rsidRPr="00394109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 xml:space="preserve">16 </w:t>
      </w:r>
      <w:r w:rsidRPr="00394109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เรื่อง สัญญาเช่า</w:t>
      </w:r>
    </w:p>
    <w:p w14:paraId="228D03B9" w14:textId="77777777" w:rsidR="004324F5" w:rsidRPr="00394109" w:rsidRDefault="004324F5" w:rsidP="004955CE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0"/>
          <w:szCs w:val="20"/>
        </w:rPr>
      </w:pPr>
    </w:p>
    <w:p w14:paraId="6EFCC17C" w14:textId="1262F99C" w:rsidR="005802CA" w:rsidRPr="00394109" w:rsidRDefault="005802CA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394109">
        <w:rPr>
          <w:rFonts w:asciiTheme="majorBidi" w:hAnsiTheme="majorBidi" w:cstheme="majorBidi"/>
          <w:sz w:val="28"/>
          <w:szCs w:val="28"/>
        </w:rPr>
        <w:t>16</w:t>
      </w:r>
      <w:r w:rsidRPr="00394109">
        <w:rPr>
          <w:rFonts w:asciiTheme="majorBidi" w:hAnsiTheme="majorBidi" w:cstheme="majorBidi"/>
          <w:sz w:val="28"/>
          <w:szCs w:val="28"/>
          <w:cs/>
        </w:rPr>
        <w:t xml:space="preserve"> ได้นำเสนอวิธีการ</w:t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>บัญชีเดียวสำหรับผู้เช่า</w:t>
      </w:r>
      <w:r w:rsidRPr="0039410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>โดยผู้เช่าต้องรับรู้สินทรัพย์</w:t>
      </w:r>
      <w:r w:rsidRPr="00394109">
        <w:rPr>
          <w:rFonts w:asciiTheme="majorBidi" w:hAnsiTheme="majorBidi" w:cstheme="majorBidi"/>
          <w:color w:val="000000"/>
          <w:sz w:val="28"/>
          <w:szCs w:val="28"/>
        </w:rPr>
        <w:br/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394109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ธันวาคม </w:t>
      </w:r>
      <w:r w:rsidRPr="00394109">
        <w:rPr>
          <w:rFonts w:asciiTheme="majorBidi" w:hAnsiTheme="majorBidi" w:cstheme="majorBidi"/>
          <w:color w:val="000000"/>
          <w:sz w:val="28"/>
          <w:szCs w:val="28"/>
        </w:rPr>
        <w:t>2562</w:t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และบริษัทมีจำนวน </w:t>
      </w:r>
      <w:r w:rsidR="00B73D7B" w:rsidRPr="00394109">
        <w:rPr>
          <w:rFonts w:asciiTheme="majorBidi" w:hAnsiTheme="majorBidi" w:cstheme="majorBidi"/>
          <w:color w:val="000000"/>
          <w:sz w:val="28"/>
          <w:szCs w:val="28"/>
        </w:rPr>
        <w:t>2</w:t>
      </w:r>
      <w:r w:rsidR="00E84AE8" w:rsidRPr="00394109">
        <w:rPr>
          <w:rFonts w:asciiTheme="majorBidi" w:hAnsiTheme="majorBidi" w:cstheme="majorBidi"/>
          <w:color w:val="000000"/>
          <w:sz w:val="28"/>
          <w:szCs w:val="28"/>
        </w:rPr>
        <w:t>0.81</w:t>
      </w:r>
      <w:r w:rsidRPr="0039410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และ </w:t>
      </w:r>
      <w:r w:rsidR="00B73D7B" w:rsidRPr="00394109">
        <w:rPr>
          <w:rFonts w:asciiTheme="majorBidi" w:hAnsiTheme="majorBidi" w:cstheme="majorBidi"/>
          <w:color w:val="000000"/>
          <w:sz w:val="28"/>
          <w:szCs w:val="28"/>
        </w:rPr>
        <w:t>2</w:t>
      </w:r>
      <w:r w:rsidR="00E84AE8" w:rsidRPr="00394109">
        <w:rPr>
          <w:rFonts w:asciiTheme="majorBidi" w:hAnsiTheme="majorBidi" w:cstheme="majorBidi"/>
          <w:color w:val="000000"/>
          <w:sz w:val="28"/>
          <w:szCs w:val="28"/>
        </w:rPr>
        <w:t>.29</w:t>
      </w:r>
      <w:r w:rsidRPr="0039410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>ล้านบาท ตามลำดับ</w:t>
      </w:r>
      <w:r w:rsidR="00B73D7B" w:rsidRPr="0039410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 กล่าวคือ ผู้ให้เช่ายังคงต้องจัดประเภทสัญญาเช่าเป็นสัญญาเช่าเงินทุนหรือสัญญาเช่า</w:t>
      </w:r>
      <w:r w:rsidRPr="00394109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B73D7B" w:rsidRPr="00394109">
        <w:rPr>
          <w:rFonts w:asciiTheme="majorBidi" w:hAnsiTheme="majorBidi" w:cstheme="majorBidi"/>
          <w:sz w:val="28"/>
          <w:szCs w:val="28"/>
        </w:rPr>
        <w:t xml:space="preserve"> </w:t>
      </w:r>
      <w:r w:rsidRPr="0039410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bookmarkStart w:id="17" w:name="_Hlk15581419"/>
      <w:bookmarkStart w:id="18" w:name="_Hlk15582558"/>
      <w:r w:rsidRPr="00394109">
        <w:rPr>
          <w:rFonts w:asciiTheme="majorBidi" w:hAnsiTheme="majorBidi" w:cstheme="majorBidi"/>
          <w:color w:val="000000"/>
          <w:sz w:val="28"/>
          <w:szCs w:val="28"/>
          <w:cs/>
        </w:rPr>
        <w:t>เมื่อ</w:t>
      </w:r>
      <w:r w:rsidRPr="00394109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นี้มีผลบังคับใช้จะทำให้มาตรฐานการบัญชีและการตีความมาตรฐานการรายงานทางการเงิน</w:t>
      </w:r>
      <w:bookmarkEnd w:id="17"/>
      <w:r w:rsidRPr="00394109">
        <w:rPr>
          <w:rFonts w:asciiTheme="majorBidi" w:hAnsiTheme="majorBidi" w:cstheme="majorBidi"/>
          <w:sz w:val="28"/>
          <w:szCs w:val="28"/>
          <w:cs/>
        </w:rPr>
        <w:t>บางฉบับที่มีผลบังคับใช้อยู่ในปัจจุบันถูกยกเลิกไป</w:t>
      </w:r>
      <w:bookmarkEnd w:id="18"/>
    </w:p>
    <w:p w14:paraId="71979879" w14:textId="77777777" w:rsidR="005802CA" w:rsidRPr="00394109" w:rsidRDefault="005802CA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5FC13F7C" w14:textId="77777777" w:rsidR="005802CA" w:rsidRPr="00B73D7B" w:rsidRDefault="005802CA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394109">
        <w:rPr>
          <w:rFonts w:asciiTheme="majorBidi" w:hAnsiTheme="majorBidi" w:cs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r w:rsidRPr="00B73D7B">
        <w:rPr>
          <w:rFonts w:asciiTheme="majorBidi" w:hAnsiTheme="majorBidi" w:cstheme="majorBidi"/>
          <w:sz w:val="28"/>
          <w:szCs w:val="28"/>
          <w:cs/>
        </w:rPr>
        <w:t xml:space="preserve">  </w:t>
      </w:r>
    </w:p>
    <w:p w14:paraId="483B96D4" w14:textId="77777777" w:rsidR="00FB0979" w:rsidRPr="007A1F48" w:rsidRDefault="00FB0979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  <w:lang w:val="x-none"/>
        </w:rPr>
      </w:pPr>
    </w:p>
    <w:sectPr w:rsidR="00FB0979" w:rsidRPr="007A1F48" w:rsidSect="005017A9">
      <w:pgSz w:w="11909" w:h="16834" w:code="9"/>
      <w:pgMar w:top="691" w:right="1199" w:bottom="576" w:left="1440" w:header="630" w:footer="668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7284CA" w14:textId="77777777" w:rsidR="008D6AE0" w:rsidRDefault="008D6AE0" w:rsidP="00900EE2">
      <w:r>
        <w:separator/>
      </w:r>
    </w:p>
  </w:endnote>
  <w:endnote w:type="continuationSeparator" w:id="0">
    <w:p w14:paraId="3A69FDE4" w14:textId="77777777" w:rsidR="008D6AE0" w:rsidRDefault="008D6AE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  <w:sz w:val="30"/>
        <w:szCs w:val="30"/>
      </w:rPr>
      <w:id w:val="18635510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6697C7" w14:textId="77777777" w:rsidR="00E65DED" w:rsidRPr="008E3C7E" w:rsidRDefault="00E65DED" w:rsidP="008E3C7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E3C7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3C7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3C7E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6</w:t>
        </w:r>
        <w:r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8E3C7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25F58" w14:textId="77777777" w:rsidR="008D6AE0" w:rsidRDefault="008D6AE0" w:rsidP="00900EE2">
      <w:r>
        <w:separator/>
      </w:r>
    </w:p>
  </w:footnote>
  <w:footnote w:type="continuationSeparator" w:id="0">
    <w:p w14:paraId="7D5E5392" w14:textId="77777777" w:rsidR="008D6AE0" w:rsidRDefault="008D6AE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65B37" w14:textId="77777777" w:rsidR="001432E7" w:rsidRDefault="001432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86697" w14:textId="77777777" w:rsidR="001432E7" w:rsidRPr="00E669A5" w:rsidRDefault="001432E7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1432E7" w:rsidRPr="00E669A5" w:rsidRDefault="001432E7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77777777" w:rsidR="001432E7" w:rsidRDefault="001432E7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3</w:t>
    </w:r>
    <w:r w:rsidRPr="00640D99">
      <w:rPr>
        <w:rFonts w:ascii="Angsana New" w:hAnsi="Angsana New"/>
        <w:sz w:val="32"/>
        <w:szCs w:val="32"/>
        <w:lang w:val="en-US" w:bidi="th-TH"/>
      </w:rPr>
      <w:t>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</w:p>
  <w:p w14:paraId="7838FDCA" w14:textId="77777777" w:rsidR="001432E7" w:rsidRPr="00DF07CF" w:rsidRDefault="001432E7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14FF" w14:textId="77777777" w:rsidR="001432E7" w:rsidRDefault="001432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4F72EAA"/>
    <w:multiLevelType w:val="hybridMultilevel"/>
    <w:tmpl w:val="AD38AEF8"/>
    <w:lvl w:ilvl="0" w:tplc="CD82A7C4">
      <w:start w:val="5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06D681B"/>
    <w:multiLevelType w:val="hybridMultilevel"/>
    <w:tmpl w:val="D5A4953E"/>
    <w:lvl w:ilvl="0" w:tplc="FFEE0356">
      <w:start w:val="1"/>
      <w:numFmt w:val="thaiLetters"/>
      <w:lvlText w:val="(%1)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5C4712"/>
    <w:multiLevelType w:val="hybridMultilevel"/>
    <w:tmpl w:val="B7023D74"/>
    <w:lvl w:ilvl="0" w:tplc="D63E8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52DEA"/>
    <w:multiLevelType w:val="hybridMultilevel"/>
    <w:tmpl w:val="68F6350C"/>
    <w:lvl w:ilvl="0" w:tplc="C03E90B2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88C8FC6E"/>
    <w:lvl w:ilvl="0" w:tplc="AF2A68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5" w15:restartNumberingAfterBreak="0">
    <w:nsid w:val="401E0444"/>
    <w:multiLevelType w:val="hybridMultilevel"/>
    <w:tmpl w:val="9C9487EA"/>
    <w:lvl w:ilvl="0" w:tplc="E9F02B0A">
      <w:start w:val="4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AE4E26"/>
    <w:multiLevelType w:val="hybridMultilevel"/>
    <w:tmpl w:val="8772C0E6"/>
    <w:lvl w:ilvl="0" w:tplc="C1A6B75C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054F4E"/>
    <w:multiLevelType w:val="hybridMultilevel"/>
    <w:tmpl w:val="E3A4A6E6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9"/>
  </w:num>
  <w:num w:numId="14">
    <w:abstractNumId w:val="19"/>
  </w:num>
  <w:num w:numId="15">
    <w:abstractNumId w:val="23"/>
  </w:num>
  <w:num w:numId="16">
    <w:abstractNumId w:val="26"/>
  </w:num>
  <w:num w:numId="17">
    <w:abstractNumId w:val="20"/>
  </w:num>
  <w:num w:numId="18">
    <w:abstractNumId w:val="30"/>
  </w:num>
  <w:num w:numId="19">
    <w:abstractNumId w:val="12"/>
  </w:num>
  <w:num w:numId="20">
    <w:abstractNumId w:val="28"/>
  </w:num>
  <w:num w:numId="21">
    <w:abstractNumId w:val="13"/>
  </w:num>
  <w:num w:numId="22">
    <w:abstractNumId w:val="11"/>
  </w:num>
  <w:num w:numId="23">
    <w:abstractNumId w:val="10"/>
  </w:num>
  <w:num w:numId="24">
    <w:abstractNumId w:val="18"/>
  </w:num>
  <w:num w:numId="25">
    <w:abstractNumId w:val="25"/>
  </w:num>
  <w:num w:numId="26">
    <w:abstractNumId w:val="22"/>
  </w:num>
  <w:num w:numId="27">
    <w:abstractNumId w:val="27"/>
  </w:num>
  <w:num w:numId="28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31"/>
  </w:num>
  <w:num w:numId="31">
    <w:abstractNumId w:val="14"/>
  </w:num>
  <w:num w:numId="32">
    <w:abstractNumId w:val="15"/>
  </w:num>
  <w:num w:numId="33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5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6F9"/>
    <w:rsid w:val="00003A8F"/>
    <w:rsid w:val="00003BFC"/>
    <w:rsid w:val="00003D90"/>
    <w:rsid w:val="00003E36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7AE"/>
    <w:rsid w:val="00024B77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87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ADC"/>
    <w:rsid w:val="00062B9A"/>
    <w:rsid w:val="00062F23"/>
    <w:rsid w:val="0006335F"/>
    <w:rsid w:val="0006367C"/>
    <w:rsid w:val="000637A9"/>
    <w:rsid w:val="00063BD8"/>
    <w:rsid w:val="00063C0A"/>
    <w:rsid w:val="00063C64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FC3"/>
    <w:rsid w:val="000670F6"/>
    <w:rsid w:val="00067752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FE1"/>
    <w:rsid w:val="00074247"/>
    <w:rsid w:val="0007432E"/>
    <w:rsid w:val="000746A1"/>
    <w:rsid w:val="0007477B"/>
    <w:rsid w:val="00074BDE"/>
    <w:rsid w:val="00074C0D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B8E"/>
    <w:rsid w:val="00077FB5"/>
    <w:rsid w:val="000802E6"/>
    <w:rsid w:val="0008040B"/>
    <w:rsid w:val="00080420"/>
    <w:rsid w:val="000804E9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D5D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9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B66"/>
    <w:rsid w:val="000A4C67"/>
    <w:rsid w:val="000A4DBC"/>
    <w:rsid w:val="000A504E"/>
    <w:rsid w:val="000A527F"/>
    <w:rsid w:val="000A5409"/>
    <w:rsid w:val="000A54E1"/>
    <w:rsid w:val="000A55BB"/>
    <w:rsid w:val="000A56D7"/>
    <w:rsid w:val="000A574D"/>
    <w:rsid w:val="000A599A"/>
    <w:rsid w:val="000A5C7B"/>
    <w:rsid w:val="000A5D30"/>
    <w:rsid w:val="000A5FFA"/>
    <w:rsid w:val="000A6270"/>
    <w:rsid w:val="000A665A"/>
    <w:rsid w:val="000A6913"/>
    <w:rsid w:val="000A6E37"/>
    <w:rsid w:val="000A711B"/>
    <w:rsid w:val="000A727E"/>
    <w:rsid w:val="000A746C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4BB"/>
    <w:rsid w:val="000B6511"/>
    <w:rsid w:val="000B67D1"/>
    <w:rsid w:val="000B681B"/>
    <w:rsid w:val="000B68B2"/>
    <w:rsid w:val="000B6B51"/>
    <w:rsid w:val="000B6BF1"/>
    <w:rsid w:val="000B6E36"/>
    <w:rsid w:val="000B7593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8A2"/>
    <w:rsid w:val="000C39B3"/>
    <w:rsid w:val="000C3AD4"/>
    <w:rsid w:val="000C3BA8"/>
    <w:rsid w:val="000C3CEE"/>
    <w:rsid w:val="000C3DA0"/>
    <w:rsid w:val="000C43CD"/>
    <w:rsid w:val="000C4506"/>
    <w:rsid w:val="000C55AB"/>
    <w:rsid w:val="000C5DE9"/>
    <w:rsid w:val="000C5EF3"/>
    <w:rsid w:val="000C61BC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739"/>
    <w:rsid w:val="00101DB0"/>
    <w:rsid w:val="0010204A"/>
    <w:rsid w:val="001020DB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ACA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77A"/>
    <w:rsid w:val="001117F0"/>
    <w:rsid w:val="001118F6"/>
    <w:rsid w:val="00111C4C"/>
    <w:rsid w:val="00111CA6"/>
    <w:rsid w:val="001123C4"/>
    <w:rsid w:val="00112751"/>
    <w:rsid w:val="00112802"/>
    <w:rsid w:val="00112A0D"/>
    <w:rsid w:val="00112A49"/>
    <w:rsid w:val="00112B86"/>
    <w:rsid w:val="0011315E"/>
    <w:rsid w:val="001131F1"/>
    <w:rsid w:val="001136D5"/>
    <w:rsid w:val="00113F4B"/>
    <w:rsid w:val="001142D8"/>
    <w:rsid w:val="001143A7"/>
    <w:rsid w:val="0011445A"/>
    <w:rsid w:val="0011447D"/>
    <w:rsid w:val="001144A8"/>
    <w:rsid w:val="00114511"/>
    <w:rsid w:val="00114C93"/>
    <w:rsid w:val="00114CF3"/>
    <w:rsid w:val="00114FC0"/>
    <w:rsid w:val="00115384"/>
    <w:rsid w:val="0011547B"/>
    <w:rsid w:val="0011564C"/>
    <w:rsid w:val="00115817"/>
    <w:rsid w:val="0011583E"/>
    <w:rsid w:val="00115990"/>
    <w:rsid w:val="00115A7E"/>
    <w:rsid w:val="00115A91"/>
    <w:rsid w:val="00115D12"/>
    <w:rsid w:val="00115D8E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98A"/>
    <w:rsid w:val="001229B2"/>
    <w:rsid w:val="00122C0A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D53"/>
    <w:rsid w:val="00127E48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608B"/>
    <w:rsid w:val="001362E9"/>
    <w:rsid w:val="00136DC2"/>
    <w:rsid w:val="001371D4"/>
    <w:rsid w:val="00137377"/>
    <w:rsid w:val="00137605"/>
    <w:rsid w:val="001377D7"/>
    <w:rsid w:val="0013795E"/>
    <w:rsid w:val="00137B74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940"/>
    <w:rsid w:val="00142949"/>
    <w:rsid w:val="00142D50"/>
    <w:rsid w:val="00143013"/>
    <w:rsid w:val="001432E7"/>
    <w:rsid w:val="00143563"/>
    <w:rsid w:val="001437E2"/>
    <w:rsid w:val="001437F6"/>
    <w:rsid w:val="00143866"/>
    <w:rsid w:val="00143A19"/>
    <w:rsid w:val="00143FA5"/>
    <w:rsid w:val="0014419E"/>
    <w:rsid w:val="00144413"/>
    <w:rsid w:val="00144D9D"/>
    <w:rsid w:val="00144E77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10B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BDB"/>
    <w:rsid w:val="00154F49"/>
    <w:rsid w:val="00155239"/>
    <w:rsid w:val="00155554"/>
    <w:rsid w:val="00155906"/>
    <w:rsid w:val="00155A52"/>
    <w:rsid w:val="00155AD9"/>
    <w:rsid w:val="00155D0A"/>
    <w:rsid w:val="00155E23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58"/>
    <w:rsid w:val="0016027D"/>
    <w:rsid w:val="001603F3"/>
    <w:rsid w:val="001605CC"/>
    <w:rsid w:val="00160A62"/>
    <w:rsid w:val="00160A78"/>
    <w:rsid w:val="00160CBB"/>
    <w:rsid w:val="00160F08"/>
    <w:rsid w:val="0016124E"/>
    <w:rsid w:val="001612F6"/>
    <w:rsid w:val="00161304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408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7FC"/>
    <w:rsid w:val="00164A66"/>
    <w:rsid w:val="00164B9B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30"/>
    <w:rsid w:val="00172067"/>
    <w:rsid w:val="001722B1"/>
    <w:rsid w:val="001723F1"/>
    <w:rsid w:val="00172544"/>
    <w:rsid w:val="001726A0"/>
    <w:rsid w:val="001727C0"/>
    <w:rsid w:val="001729EC"/>
    <w:rsid w:val="00172CC6"/>
    <w:rsid w:val="00172CC8"/>
    <w:rsid w:val="00172DDF"/>
    <w:rsid w:val="0017324A"/>
    <w:rsid w:val="00173648"/>
    <w:rsid w:val="001736DD"/>
    <w:rsid w:val="0017393C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CED"/>
    <w:rsid w:val="00181054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F8D"/>
    <w:rsid w:val="00185397"/>
    <w:rsid w:val="001853D5"/>
    <w:rsid w:val="001854CE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661"/>
    <w:rsid w:val="00191692"/>
    <w:rsid w:val="00191C63"/>
    <w:rsid w:val="00191D93"/>
    <w:rsid w:val="00191F31"/>
    <w:rsid w:val="00192259"/>
    <w:rsid w:val="0019240C"/>
    <w:rsid w:val="0019250E"/>
    <w:rsid w:val="00192548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11D9"/>
    <w:rsid w:val="001A1311"/>
    <w:rsid w:val="001A1BB1"/>
    <w:rsid w:val="001A1CB3"/>
    <w:rsid w:val="001A226A"/>
    <w:rsid w:val="001A2271"/>
    <w:rsid w:val="001A2291"/>
    <w:rsid w:val="001A24B0"/>
    <w:rsid w:val="001A26CF"/>
    <w:rsid w:val="001A289C"/>
    <w:rsid w:val="001A296D"/>
    <w:rsid w:val="001A2C88"/>
    <w:rsid w:val="001A3398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55D"/>
    <w:rsid w:val="001B15F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25"/>
    <w:rsid w:val="001B408F"/>
    <w:rsid w:val="001B451C"/>
    <w:rsid w:val="001B4605"/>
    <w:rsid w:val="001B47A2"/>
    <w:rsid w:val="001B491A"/>
    <w:rsid w:val="001B4931"/>
    <w:rsid w:val="001B5022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CDF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65"/>
    <w:rsid w:val="001D2D6D"/>
    <w:rsid w:val="001D3145"/>
    <w:rsid w:val="001D334D"/>
    <w:rsid w:val="001D3BF4"/>
    <w:rsid w:val="001D40A9"/>
    <w:rsid w:val="001D4430"/>
    <w:rsid w:val="001D463E"/>
    <w:rsid w:val="001D475D"/>
    <w:rsid w:val="001D4C8D"/>
    <w:rsid w:val="001D544A"/>
    <w:rsid w:val="001D5683"/>
    <w:rsid w:val="001D5CBD"/>
    <w:rsid w:val="001D5E9E"/>
    <w:rsid w:val="001D5EAF"/>
    <w:rsid w:val="001D6022"/>
    <w:rsid w:val="001D622C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11A9"/>
    <w:rsid w:val="001E13E0"/>
    <w:rsid w:val="001E1706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61D"/>
    <w:rsid w:val="001E2867"/>
    <w:rsid w:val="001E2AD6"/>
    <w:rsid w:val="001E33FE"/>
    <w:rsid w:val="001E3842"/>
    <w:rsid w:val="001E3CCE"/>
    <w:rsid w:val="001E3EE6"/>
    <w:rsid w:val="001E46F4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F2"/>
    <w:rsid w:val="001F0BD7"/>
    <w:rsid w:val="001F0D8B"/>
    <w:rsid w:val="001F0EB6"/>
    <w:rsid w:val="001F15A7"/>
    <w:rsid w:val="001F1AD5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2B8"/>
    <w:rsid w:val="001F44A1"/>
    <w:rsid w:val="001F4584"/>
    <w:rsid w:val="001F46F1"/>
    <w:rsid w:val="001F48C3"/>
    <w:rsid w:val="001F4B97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603"/>
    <w:rsid w:val="002006A7"/>
    <w:rsid w:val="00200B90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713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54A"/>
    <w:rsid w:val="00214665"/>
    <w:rsid w:val="00214B3A"/>
    <w:rsid w:val="00214B4F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7034"/>
    <w:rsid w:val="00217593"/>
    <w:rsid w:val="002176E2"/>
    <w:rsid w:val="00217C08"/>
    <w:rsid w:val="00220256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B94"/>
    <w:rsid w:val="00224BB5"/>
    <w:rsid w:val="00224C4D"/>
    <w:rsid w:val="00224CB1"/>
    <w:rsid w:val="00224DEC"/>
    <w:rsid w:val="00225280"/>
    <w:rsid w:val="0022538C"/>
    <w:rsid w:val="002255F7"/>
    <w:rsid w:val="00225EEC"/>
    <w:rsid w:val="002262DC"/>
    <w:rsid w:val="0022647F"/>
    <w:rsid w:val="002267A8"/>
    <w:rsid w:val="00226B70"/>
    <w:rsid w:val="00226BDA"/>
    <w:rsid w:val="00226F80"/>
    <w:rsid w:val="00226F98"/>
    <w:rsid w:val="0022709C"/>
    <w:rsid w:val="00227201"/>
    <w:rsid w:val="002278B1"/>
    <w:rsid w:val="002279C7"/>
    <w:rsid w:val="00227D3B"/>
    <w:rsid w:val="00227F69"/>
    <w:rsid w:val="00227FC8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D2"/>
    <w:rsid w:val="00241625"/>
    <w:rsid w:val="00241681"/>
    <w:rsid w:val="00241862"/>
    <w:rsid w:val="00241D66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A8"/>
    <w:rsid w:val="002511FB"/>
    <w:rsid w:val="00251241"/>
    <w:rsid w:val="0025133F"/>
    <w:rsid w:val="00251444"/>
    <w:rsid w:val="00251615"/>
    <w:rsid w:val="00251657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A58"/>
    <w:rsid w:val="00262F1B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DE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1"/>
    <w:rsid w:val="00274CAD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D49"/>
    <w:rsid w:val="00284099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D1"/>
    <w:rsid w:val="002934E0"/>
    <w:rsid w:val="0029361D"/>
    <w:rsid w:val="0029361F"/>
    <w:rsid w:val="0029391B"/>
    <w:rsid w:val="00293961"/>
    <w:rsid w:val="00293D68"/>
    <w:rsid w:val="00293F9F"/>
    <w:rsid w:val="00294018"/>
    <w:rsid w:val="00294496"/>
    <w:rsid w:val="0029459B"/>
    <w:rsid w:val="00294EB0"/>
    <w:rsid w:val="00295297"/>
    <w:rsid w:val="0029549E"/>
    <w:rsid w:val="00295555"/>
    <w:rsid w:val="0029560F"/>
    <w:rsid w:val="00295ACD"/>
    <w:rsid w:val="00295CF0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3D1"/>
    <w:rsid w:val="002B24DB"/>
    <w:rsid w:val="002B29E8"/>
    <w:rsid w:val="002B2B30"/>
    <w:rsid w:val="002B2B67"/>
    <w:rsid w:val="002B2DF8"/>
    <w:rsid w:val="002B2E0E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186"/>
    <w:rsid w:val="002B526B"/>
    <w:rsid w:val="002B533D"/>
    <w:rsid w:val="002B55ED"/>
    <w:rsid w:val="002B5E80"/>
    <w:rsid w:val="002B613E"/>
    <w:rsid w:val="002B6450"/>
    <w:rsid w:val="002B6956"/>
    <w:rsid w:val="002B6FAD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4D2"/>
    <w:rsid w:val="002C54F6"/>
    <w:rsid w:val="002C59C4"/>
    <w:rsid w:val="002C5A97"/>
    <w:rsid w:val="002C5BC1"/>
    <w:rsid w:val="002C5E75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0FEA"/>
    <w:rsid w:val="002D0FF3"/>
    <w:rsid w:val="002D106A"/>
    <w:rsid w:val="002D1590"/>
    <w:rsid w:val="002D1E98"/>
    <w:rsid w:val="002D1FE1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507E"/>
    <w:rsid w:val="002D50DC"/>
    <w:rsid w:val="002D5325"/>
    <w:rsid w:val="002D552B"/>
    <w:rsid w:val="002D55E9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E1D"/>
    <w:rsid w:val="002F21EF"/>
    <w:rsid w:val="002F248E"/>
    <w:rsid w:val="002F264F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D72"/>
    <w:rsid w:val="002F6E41"/>
    <w:rsid w:val="002F6EBD"/>
    <w:rsid w:val="002F6FB0"/>
    <w:rsid w:val="002F75EB"/>
    <w:rsid w:val="002F76EA"/>
    <w:rsid w:val="002F7EBA"/>
    <w:rsid w:val="0030018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4E0"/>
    <w:rsid w:val="00314542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41D"/>
    <w:rsid w:val="003255DF"/>
    <w:rsid w:val="00325725"/>
    <w:rsid w:val="00325A78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EB"/>
    <w:rsid w:val="00333DF6"/>
    <w:rsid w:val="003341A8"/>
    <w:rsid w:val="0033420D"/>
    <w:rsid w:val="00334259"/>
    <w:rsid w:val="0033436E"/>
    <w:rsid w:val="003348C0"/>
    <w:rsid w:val="00334B44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41A"/>
    <w:rsid w:val="003405BC"/>
    <w:rsid w:val="003407EA"/>
    <w:rsid w:val="003409A1"/>
    <w:rsid w:val="00340A36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33B"/>
    <w:rsid w:val="00347558"/>
    <w:rsid w:val="003475DC"/>
    <w:rsid w:val="003477F6"/>
    <w:rsid w:val="003478C8"/>
    <w:rsid w:val="00347910"/>
    <w:rsid w:val="00347917"/>
    <w:rsid w:val="00347CE9"/>
    <w:rsid w:val="00347E91"/>
    <w:rsid w:val="00350058"/>
    <w:rsid w:val="0035014C"/>
    <w:rsid w:val="00350310"/>
    <w:rsid w:val="0035039E"/>
    <w:rsid w:val="0035049C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770"/>
    <w:rsid w:val="003517C3"/>
    <w:rsid w:val="003519D7"/>
    <w:rsid w:val="00351A6D"/>
    <w:rsid w:val="00351B2B"/>
    <w:rsid w:val="00351CF4"/>
    <w:rsid w:val="00351FF3"/>
    <w:rsid w:val="00352506"/>
    <w:rsid w:val="003526B4"/>
    <w:rsid w:val="003527BA"/>
    <w:rsid w:val="003527BF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FAD"/>
    <w:rsid w:val="00355052"/>
    <w:rsid w:val="003551D0"/>
    <w:rsid w:val="0035546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9F6"/>
    <w:rsid w:val="00372B46"/>
    <w:rsid w:val="00372BF3"/>
    <w:rsid w:val="0037313F"/>
    <w:rsid w:val="0037338F"/>
    <w:rsid w:val="0037340C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41B"/>
    <w:rsid w:val="003816A6"/>
    <w:rsid w:val="00381AF9"/>
    <w:rsid w:val="00381C7F"/>
    <w:rsid w:val="00381DA4"/>
    <w:rsid w:val="00381FB1"/>
    <w:rsid w:val="00381FE9"/>
    <w:rsid w:val="0038201E"/>
    <w:rsid w:val="003826B4"/>
    <w:rsid w:val="00382716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187"/>
    <w:rsid w:val="0038689E"/>
    <w:rsid w:val="00386B84"/>
    <w:rsid w:val="00386CCC"/>
    <w:rsid w:val="00386DF4"/>
    <w:rsid w:val="00386DF6"/>
    <w:rsid w:val="003870CB"/>
    <w:rsid w:val="0038721E"/>
    <w:rsid w:val="00387855"/>
    <w:rsid w:val="00387985"/>
    <w:rsid w:val="00390442"/>
    <w:rsid w:val="00390474"/>
    <w:rsid w:val="003904C2"/>
    <w:rsid w:val="00390B1E"/>
    <w:rsid w:val="00390FDA"/>
    <w:rsid w:val="00391301"/>
    <w:rsid w:val="003913B1"/>
    <w:rsid w:val="00391515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30D2"/>
    <w:rsid w:val="003A33D9"/>
    <w:rsid w:val="003A368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472"/>
    <w:rsid w:val="003A6591"/>
    <w:rsid w:val="003A6626"/>
    <w:rsid w:val="003A66C1"/>
    <w:rsid w:val="003A6D0F"/>
    <w:rsid w:val="003A7044"/>
    <w:rsid w:val="003A7544"/>
    <w:rsid w:val="003A75C6"/>
    <w:rsid w:val="003A7770"/>
    <w:rsid w:val="003A7994"/>
    <w:rsid w:val="003A7D9F"/>
    <w:rsid w:val="003A7E0D"/>
    <w:rsid w:val="003A7F05"/>
    <w:rsid w:val="003B0118"/>
    <w:rsid w:val="003B017D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78"/>
    <w:rsid w:val="003C630D"/>
    <w:rsid w:val="003C6509"/>
    <w:rsid w:val="003C65AF"/>
    <w:rsid w:val="003C69E5"/>
    <w:rsid w:val="003C6BD6"/>
    <w:rsid w:val="003C6D25"/>
    <w:rsid w:val="003C6FFC"/>
    <w:rsid w:val="003C7270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FE"/>
    <w:rsid w:val="003D1170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9FD"/>
    <w:rsid w:val="003D41F9"/>
    <w:rsid w:val="003D48EC"/>
    <w:rsid w:val="003D48F0"/>
    <w:rsid w:val="003D4A28"/>
    <w:rsid w:val="003D4D1E"/>
    <w:rsid w:val="003D4D86"/>
    <w:rsid w:val="003D4E1F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F5"/>
    <w:rsid w:val="003E6B45"/>
    <w:rsid w:val="003E6C8C"/>
    <w:rsid w:val="003E6E25"/>
    <w:rsid w:val="003E71DA"/>
    <w:rsid w:val="003E7386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60B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F4B"/>
    <w:rsid w:val="004008E7"/>
    <w:rsid w:val="00400AFE"/>
    <w:rsid w:val="00400B76"/>
    <w:rsid w:val="0040139E"/>
    <w:rsid w:val="004015C7"/>
    <w:rsid w:val="00401753"/>
    <w:rsid w:val="00402250"/>
    <w:rsid w:val="0040275C"/>
    <w:rsid w:val="00402D07"/>
    <w:rsid w:val="00403158"/>
    <w:rsid w:val="00403465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C74"/>
    <w:rsid w:val="00407CD5"/>
    <w:rsid w:val="00407E56"/>
    <w:rsid w:val="00407FE0"/>
    <w:rsid w:val="004100B4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873"/>
    <w:rsid w:val="00420D4D"/>
    <w:rsid w:val="00420F24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A6C"/>
    <w:rsid w:val="00431F50"/>
    <w:rsid w:val="00432057"/>
    <w:rsid w:val="004324F5"/>
    <w:rsid w:val="0043256B"/>
    <w:rsid w:val="004327DB"/>
    <w:rsid w:val="00432AC9"/>
    <w:rsid w:val="00432B0F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386"/>
    <w:rsid w:val="00434822"/>
    <w:rsid w:val="00434A38"/>
    <w:rsid w:val="00434B2B"/>
    <w:rsid w:val="00434B6C"/>
    <w:rsid w:val="00434B8A"/>
    <w:rsid w:val="00434D0C"/>
    <w:rsid w:val="00435103"/>
    <w:rsid w:val="0043549E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E9"/>
    <w:rsid w:val="00437A1E"/>
    <w:rsid w:val="00437A74"/>
    <w:rsid w:val="00437D3E"/>
    <w:rsid w:val="0044065B"/>
    <w:rsid w:val="00440864"/>
    <w:rsid w:val="004409CD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468"/>
    <w:rsid w:val="004446A6"/>
    <w:rsid w:val="004446A7"/>
    <w:rsid w:val="00444D6B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CCB"/>
    <w:rsid w:val="00461D9B"/>
    <w:rsid w:val="00462472"/>
    <w:rsid w:val="00462650"/>
    <w:rsid w:val="0046296D"/>
    <w:rsid w:val="00462A98"/>
    <w:rsid w:val="00462B09"/>
    <w:rsid w:val="00462E13"/>
    <w:rsid w:val="00462F90"/>
    <w:rsid w:val="00463038"/>
    <w:rsid w:val="00463209"/>
    <w:rsid w:val="00463335"/>
    <w:rsid w:val="00463546"/>
    <w:rsid w:val="00463684"/>
    <w:rsid w:val="00463A33"/>
    <w:rsid w:val="00463B22"/>
    <w:rsid w:val="00463DC0"/>
    <w:rsid w:val="00463F2E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A29"/>
    <w:rsid w:val="00466D9D"/>
    <w:rsid w:val="0046700D"/>
    <w:rsid w:val="00467029"/>
    <w:rsid w:val="004673E6"/>
    <w:rsid w:val="00467461"/>
    <w:rsid w:val="004674C1"/>
    <w:rsid w:val="004676A6"/>
    <w:rsid w:val="00467931"/>
    <w:rsid w:val="0046797C"/>
    <w:rsid w:val="00467AB7"/>
    <w:rsid w:val="00467C47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2C26"/>
    <w:rsid w:val="0047309D"/>
    <w:rsid w:val="004730D4"/>
    <w:rsid w:val="0047322D"/>
    <w:rsid w:val="00473ACF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5FB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1C"/>
    <w:rsid w:val="00477092"/>
    <w:rsid w:val="00477302"/>
    <w:rsid w:val="004773DC"/>
    <w:rsid w:val="00477C6E"/>
    <w:rsid w:val="0048045D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87FB7"/>
    <w:rsid w:val="004900D0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58"/>
    <w:rsid w:val="004A5AE5"/>
    <w:rsid w:val="004A5C00"/>
    <w:rsid w:val="004A5D2C"/>
    <w:rsid w:val="004A5DDE"/>
    <w:rsid w:val="004A64E8"/>
    <w:rsid w:val="004A68EE"/>
    <w:rsid w:val="004A6A14"/>
    <w:rsid w:val="004A6BAB"/>
    <w:rsid w:val="004A6DC4"/>
    <w:rsid w:val="004A6DE7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792"/>
    <w:rsid w:val="004B1804"/>
    <w:rsid w:val="004B1A3F"/>
    <w:rsid w:val="004B1B98"/>
    <w:rsid w:val="004B1F2E"/>
    <w:rsid w:val="004B20CA"/>
    <w:rsid w:val="004B22B7"/>
    <w:rsid w:val="004B2310"/>
    <w:rsid w:val="004B2378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498"/>
    <w:rsid w:val="004B4869"/>
    <w:rsid w:val="004B4892"/>
    <w:rsid w:val="004B4A96"/>
    <w:rsid w:val="004B4D23"/>
    <w:rsid w:val="004B4F5E"/>
    <w:rsid w:val="004B508F"/>
    <w:rsid w:val="004B57D2"/>
    <w:rsid w:val="004B58AE"/>
    <w:rsid w:val="004B5B07"/>
    <w:rsid w:val="004B5DF2"/>
    <w:rsid w:val="004B5F43"/>
    <w:rsid w:val="004B5F66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9E1"/>
    <w:rsid w:val="004C0A6C"/>
    <w:rsid w:val="004C0CD8"/>
    <w:rsid w:val="004C12D2"/>
    <w:rsid w:val="004C13C1"/>
    <w:rsid w:val="004C1973"/>
    <w:rsid w:val="004C1AC6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66"/>
    <w:rsid w:val="004D7AAE"/>
    <w:rsid w:val="004D7CCA"/>
    <w:rsid w:val="004D7EBF"/>
    <w:rsid w:val="004E0082"/>
    <w:rsid w:val="004E05F5"/>
    <w:rsid w:val="004E0A43"/>
    <w:rsid w:val="004E0FF8"/>
    <w:rsid w:val="004E1375"/>
    <w:rsid w:val="004E14A3"/>
    <w:rsid w:val="004E163A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68D"/>
    <w:rsid w:val="004E4726"/>
    <w:rsid w:val="004E494D"/>
    <w:rsid w:val="004E499A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720"/>
    <w:rsid w:val="004E6810"/>
    <w:rsid w:val="004E6877"/>
    <w:rsid w:val="004E6B4A"/>
    <w:rsid w:val="004E6B5B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E7E51"/>
    <w:rsid w:val="004F001A"/>
    <w:rsid w:val="004F00CF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DD"/>
    <w:rsid w:val="004F5216"/>
    <w:rsid w:val="004F54E7"/>
    <w:rsid w:val="004F5578"/>
    <w:rsid w:val="004F55E4"/>
    <w:rsid w:val="004F5C4F"/>
    <w:rsid w:val="004F5CA4"/>
    <w:rsid w:val="004F5CEE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46D"/>
    <w:rsid w:val="005035C5"/>
    <w:rsid w:val="0050367E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B4"/>
    <w:rsid w:val="00506C92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1561"/>
    <w:rsid w:val="005116FF"/>
    <w:rsid w:val="00511846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B35"/>
    <w:rsid w:val="00514BC5"/>
    <w:rsid w:val="00514C31"/>
    <w:rsid w:val="005150DD"/>
    <w:rsid w:val="00515104"/>
    <w:rsid w:val="00515380"/>
    <w:rsid w:val="00515A04"/>
    <w:rsid w:val="00515AFE"/>
    <w:rsid w:val="00515B82"/>
    <w:rsid w:val="00515E21"/>
    <w:rsid w:val="005161D4"/>
    <w:rsid w:val="005168AA"/>
    <w:rsid w:val="00516AED"/>
    <w:rsid w:val="00516BE4"/>
    <w:rsid w:val="00516D4A"/>
    <w:rsid w:val="00516F1D"/>
    <w:rsid w:val="005170A1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AE5"/>
    <w:rsid w:val="00533BC7"/>
    <w:rsid w:val="00533CB8"/>
    <w:rsid w:val="0053412E"/>
    <w:rsid w:val="00534299"/>
    <w:rsid w:val="0053469A"/>
    <w:rsid w:val="00534C56"/>
    <w:rsid w:val="00534D4D"/>
    <w:rsid w:val="00534E7A"/>
    <w:rsid w:val="00534EC4"/>
    <w:rsid w:val="005350CA"/>
    <w:rsid w:val="005353D7"/>
    <w:rsid w:val="00535722"/>
    <w:rsid w:val="005359B9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53A"/>
    <w:rsid w:val="005536CC"/>
    <w:rsid w:val="005536D5"/>
    <w:rsid w:val="00553D84"/>
    <w:rsid w:val="005545E4"/>
    <w:rsid w:val="005546A3"/>
    <w:rsid w:val="00554B23"/>
    <w:rsid w:val="00554BBD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703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844"/>
    <w:rsid w:val="00571929"/>
    <w:rsid w:val="00571C7E"/>
    <w:rsid w:val="00571C95"/>
    <w:rsid w:val="005721DA"/>
    <w:rsid w:val="00572549"/>
    <w:rsid w:val="005727AF"/>
    <w:rsid w:val="0057281E"/>
    <w:rsid w:val="00572998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61D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52A"/>
    <w:rsid w:val="00583663"/>
    <w:rsid w:val="005836A7"/>
    <w:rsid w:val="00583722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A2B"/>
    <w:rsid w:val="00590A4F"/>
    <w:rsid w:val="00590CA1"/>
    <w:rsid w:val="00590F76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47A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D6A"/>
    <w:rsid w:val="005B7EB8"/>
    <w:rsid w:val="005C012E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A3"/>
    <w:rsid w:val="005C673F"/>
    <w:rsid w:val="005C67EC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AB0"/>
    <w:rsid w:val="005D1EA0"/>
    <w:rsid w:val="005D218D"/>
    <w:rsid w:val="005D2611"/>
    <w:rsid w:val="005D2969"/>
    <w:rsid w:val="005D2D75"/>
    <w:rsid w:val="005D2F2A"/>
    <w:rsid w:val="005D3B48"/>
    <w:rsid w:val="005D3F60"/>
    <w:rsid w:val="005D439F"/>
    <w:rsid w:val="005D4406"/>
    <w:rsid w:val="005D4661"/>
    <w:rsid w:val="005D47FC"/>
    <w:rsid w:val="005D5004"/>
    <w:rsid w:val="005D52B7"/>
    <w:rsid w:val="005D58B7"/>
    <w:rsid w:val="005D58DA"/>
    <w:rsid w:val="005D5A05"/>
    <w:rsid w:val="005D5A6D"/>
    <w:rsid w:val="005D5CB0"/>
    <w:rsid w:val="005D5F93"/>
    <w:rsid w:val="005D6317"/>
    <w:rsid w:val="005D63D6"/>
    <w:rsid w:val="005D63FC"/>
    <w:rsid w:val="005D6615"/>
    <w:rsid w:val="005D6A53"/>
    <w:rsid w:val="005D6AA9"/>
    <w:rsid w:val="005D6D63"/>
    <w:rsid w:val="005D6F46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A3"/>
    <w:rsid w:val="005E7B14"/>
    <w:rsid w:val="005F0A60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FB6"/>
    <w:rsid w:val="005F2426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703C"/>
    <w:rsid w:val="005F711D"/>
    <w:rsid w:val="005F7425"/>
    <w:rsid w:val="005F7759"/>
    <w:rsid w:val="005F79DA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A4"/>
    <w:rsid w:val="00601410"/>
    <w:rsid w:val="006015B2"/>
    <w:rsid w:val="00601655"/>
    <w:rsid w:val="0060171F"/>
    <w:rsid w:val="00601982"/>
    <w:rsid w:val="006019D1"/>
    <w:rsid w:val="00601E2A"/>
    <w:rsid w:val="00601ED1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EF6"/>
    <w:rsid w:val="00606182"/>
    <w:rsid w:val="0060662F"/>
    <w:rsid w:val="00606852"/>
    <w:rsid w:val="00606B65"/>
    <w:rsid w:val="00606B6E"/>
    <w:rsid w:val="00606FFA"/>
    <w:rsid w:val="00607107"/>
    <w:rsid w:val="00607652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D10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4F"/>
    <w:rsid w:val="00632645"/>
    <w:rsid w:val="00632818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943"/>
    <w:rsid w:val="00634A89"/>
    <w:rsid w:val="00634DB7"/>
    <w:rsid w:val="00634E48"/>
    <w:rsid w:val="00634FFE"/>
    <w:rsid w:val="0063509C"/>
    <w:rsid w:val="00635531"/>
    <w:rsid w:val="006355DF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780"/>
    <w:rsid w:val="0063789F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94C"/>
    <w:rsid w:val="00653F5F"/>
    <w:rsid w:val="00654297"/>
    <w:rsid w:val="006544FD"/>
    <w:rsid w:val="006547F5"/>
    <w:rsid w:val="00654DE1"/>
    <w:rsid w:val="006552DD"/>
    <w:rsid w:val="00655A48"/>
    <w:rsid w:val="00655BFF"/>
    <w:rsid w:val="00655EC0"/>
    <w:rsid w:val="006560D9"/>
    <w:rsid w:val="00656154"/>
    <w:rsid w:val="0065645E"/>
    <w:rsid w:val="006564B9"/>
    <w:rsid w:val="0065654F"/>
    <w:rsid w:val="0065665B"/>
    <w:rsid w:val="00656765"/>
    <w:rsid w:val="00656A0E"/>
    <w:rsid w:val="00656AE1"/>
    <w:rsid w:val="00656D93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58A"/>
    <w:rsid w:val="006635B6"/>
    <w:rsid w:val="006637CE"/>
    <w:rsid w:val="00663BEE"/>
    <w:rsid w:val="00663E8C"/>
    <w:rsid w:val="006640F9"/>
    <w:rsid w:val="0066446D"/>
    <w:rsid w:val="00664A92"/>
    <w:rsid w:val="00664C2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F5"/>
    <w:rsid w:val="00680A8A"/>
    <w:rsid w:val="00680B84"/>
    <w:rsid w:val="00680DE6"/>
    <w:rsid w:val="00680E41"/>
    <w:rsid w:val="006810AC"/>
    <w:rsid w:val="006812C0"/>
    <w:rsid w:val="006817C0"/>
    <w:rsid w:val="00681D02"/>
    <w:rsid w:val="00681D52"/>
    <w:rsid w:val="00681D98"/>
    <w:rsid w:val="006821C2"/>
    <w:rsid w:val="00682A66"/>
    <w:rsid w:val="00683070"/>
    <w:rsid w:val="006834ED"/>
    <w:rsid w:val="00683570"/>
    <w:rsid w:val="00683607"/>
    <w:rsid w:val="00684A96"/>
    <w:rsid w:val="00684B6D"/>
    <w:rsid w:val="00684D17"/>
    <w:rsid w:val="00684E60"/>
    <w:rsid w:val="006851F8"/>
    <w:rsid w:val="00685335"/>
    <w:rsid w:val="006858A6"/>
    <w:rsid w:val="0068597E"/>
    <w:rsid w:val="00685AF0"/>
    <w:rsid w:val="00685B7D"/>
    <w:rsid w:val="00685DA4"/>
    <w:rsid w:val="00686145"/>
    <w:rsid w:val="00686396"/>
    <w:rsid w:val="006864E6"/>
    <w:rsid w:val="0068653F"/>
    <w:rsid w:val="006865E0"/>
    <w:rsid w:val="006869BD"/>
    <w:rsid w:val="00686BE0"/>
    <w:rsid w:val="00686D1F"/>
    <w:rsid w:val="00686E36"/>
    <w:rsid w:val="00686E91"/>
    <w:rsid w:val="00686EC5"/>
    <w:rsid w:val="00687126"/>
    <w:rsid w:val="00687357"/>
    <w:rsid w:val="00687420"/>
    <w:rsid w:val="006874BC"/>
    <w:rsid w:val="0068770D"/>
    <w:rsid w:val="00687710"/>
    <w:rsid w:val="0068793B"/>
    <w:rsid w:val="0068799B"/>
    <w:rsid w:val="00687A20"/>
    <w:rsid w:val="00687AB8"/>
    <w:rsid w:val="00687AC0"/>
    <w:rsid w:val="00687E35"/>
    <w:rsid w:val="00687F86"/>
    <w:rsid w:val="00687F90"/>
    <w:rsid w:val="006903C0"/>
    <w:rsid w:val="00690C25"/>
    <w:rsid w:val="00690D60"/>
    <w:rsid w:val="006915F7"/>
    <w:rsid w:val="00691655"/>
    <w:rsid w:val="00691ACC"/>
    <w:rsid w:val="00691C40"/>
    <w:rsid w:val="00692749"/>
    <w:rsid w:val="006929AA"/>
    <w:rsid w:val="00692A62"/>
    <w:rsid w:val="00692AE5"/>
    <w:rsid w:val="006932F5"/>
    <w:rsid w:val="00693775"/>
    <w:rsid w:val="006938CC"/>
    <w:rsid w:val="006939A6"/>
    <w:rsid w:val="00693F55"/>
    <w:rsid w:val="006942C4"/>
    <w:rsid w:val="00694D40"/>
    <w:rsid w:val="00695087"/>
    <w:rsid w:val="00695418"/>
    <w:rsid w:val="0069627A"/>
    <w:rsid w:val="0069629C"/>
    <w:rsid w:val="00696662"/>
    <w:rsid w:val="00696727"/>
    <w:rsid w:val="0069699D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662"/>
    <w:rsid w:val="006B0150"/>
    <w:rsid w:val="006B0197"/>
    <w:rsid w:val="006B0788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3023"/>
    <w:rsid w:val="006C341E"/>
    <w:rsid w:val="006C342F"/>
    <w:rsid w:val="006C358C"/>
    <w:rsid w:val="006C3859"/>
    <w:rsid w:val="006C38B4"/>
    <w:rsid w:val="006C3960"/>
    <w:rsid w:val="006C3987"/>
    <w:rsid w:val="006C3ACD"/>
    <w:rsid w:val="006C43F0"/>
    <w:rsid w:val="006C47FC"/>
    <w:rsid w:val="006C4CF0"/>
    <w:rsid w:val="006C4D1E"/>
    <w:rsid w:val="006C4D7A"/>
    <w:rsid w:val="006C4D85"/>
    <w:rsid w:val="006C4EFB"/>
    <w:rsid w:val="006C4F52"/>
    <w:rsid w:val="006C5108"/>
    <w:rsid w:val="006C55B4"/>
    <w:rsid w:val="006C5E7A"/>
    <w:rsid w:val="006C6129"/>
    <w:rsid w:val="006C62CC"/>
    <w:rsid w:val="006C634C"/>
    <w:rsid w:val="006C6386"/>
    <w:rsid w:val="006C63C7"/>
    <w:rsid w:val="006C65ED"/>
    <w:rsid w:val="006C6A2D"/>
    <w:rsid w:val="006C6C3A"/>
    <w:rsid w:val="006C6C44"/>
    <w:rsid w:val="006C6D8A"/>
    <w:rsid w:val="006C6E25"/>
    <w:rsid w:val="006C6E81"/>
    <w:rsid w:val="006C7089"/>
    <w:rsid w:val="006C70F3"/>
    <w:rsid w:val="006C7833"/>
    <w:rsid w:val="006C78C0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BC1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50F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76D"/>
    <w:rsid w:val="006F08F7"/>
    <w:rsid w:val="006F0A88"/>
    <w:rsid w:val="006F0B87"/>
    <w:rsid w:val="006F0B89"/>
    <w:rsid w:val="006F0E2D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865"/>
    <w:rsid w:val="00702E7C"/>
    <w:rsid w:val="00702EE1"/>
    <w:rsid w:val="00702F5E"/>
    <w:rsid w:val="00703998"/>
    <w:rsid w:val="00703BF8"/>
    <w:rsid w:val="00704071"/>
    <w:rsid w:val="007041A9"/>
    <w:rsid w:val="007041B3"/>
    <w:rsid w:val="00704211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80B"/>
    <w:rsid w:val="00717A10"/>
    <w:rsid w:val="00717E5D"/>
    <w:rsid w:val="007201EF"/>
    <w:rsid w:val="00720301"/>
    <w:rsid w:val="0072084D"/>
    <w:rsid w:val="00720A77"/>
    <w:rsid w:val="00720CA3"/>
    <w:rsid w:val="007211CA"/>
    <w:rsid w:val="00721242"/>
    <w:rsid w:val="00721591"/>
    <w:rsid w:val="00721DAA"/>
    <w:rsid w:val="00721F19"/>
    <w:rsid w:val="00722011"/>
    <w:rsid w:val="00722091"/>
    <w:rsid w:val="007220B4"/>
    <w:rsid w:val="007225C5"/>
    <w:rsid w:val="007227A0"/>
    <w:rsid w:val="007227B1"/>
    <w:rsid w:val="00722814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323"/>
    <w:rsid w:val="00726580"/>
    <w:rsid w:val="0072658D"/>
    <w:rsid w:val="0072665C"/>
    <w:rsid w:val="00726B06"/>
    <w:rsid w:val="00726EE5"/>
    <w:rsid w:val="00727045"/>
    <w:rsid w:val="007276E2"/>
    <w:rsid w:val="007279CD"/>
    <w:rsid w:val="00727D97"/>
    <w:rsid w:val="00727FAE"/>
    <w:rsid w:val="00727FC7"/>
    <w:rsid w:val="007300B0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908"/>
    <w:rsid w:val="00736B7A"/>
    <w:rsid w:val="00736EF4"/>
    <w:rsid w:val="00737484"/>
    <w:rsid w:val="00737708"/>
    <w:rsid w:val="00737978"/>
    <w:rsid w:val="00737EAF"/>
    <w:rsid w:val="00740169"/>
    <w:rsid w:val="00740541"/>
    <w:rsid w:val="007405B7"/>
    <w:rsid w:val="0074078E"/>
    <w:rsid w:val="007407F0"/>
    <w:rsid w:val="00740A27"/>
    <w:rsid w:val="00740AD7"/>
    <w:rsid w:val="00740BE3"/>
    <w:rsid w:val="0074103D"/>
    <w:rsid w:val="00741526"/>
    <w:rsid w:val="007415F8"/>
    <w:rsid w:val="00741763"/>
    <w:rsid w:val="0074185B"/>
    <w:rsid w:val="00741A65"/>
    <w:rsid w:val="00741D1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6D9"/>
    <w:rsid w:val="007518D5"/>
    <w:rsid w:val="00751CD9"/>
    <w:rsid w:val="007520DD"/>
    <w:rsid w:val="00752591"/>
    <w:rsid w:val="007525E8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313B"/>
    <w:rsid w:val="007631D1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632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20D4"/>
    <w:rsid w:val="007823DF"/>
    <w:rsid w:val="007827C1"/>
    <w:rsid w:val="00782C3D"/>
    <w:rsid w:val="00782C95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DB"/>
    <w:rsid w:val="007A0144"/>
    <w:rsid w:val="007A0884"/>
    <w:rsid w:val="007A0BD6"/>
    <w:rsid w:val="007A0D30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DD9"/>
    <w:rsid w:val="007A6E4A"/>
    <w:rsid w:val="007A771F"/>
    <w:rsid w:val="007A789C"/>
    <w:rsid w:val="007A7955"/>
    <w:rsid w:val="007A7A0C"/>
    <w:rsid w:val="007A7C6F"/>
    <w:rsid w:val="007A7D0C"/>
    <w:rsid w:val="007A7DB2"/>
    <w:rsid w:val="007A7F0E"/>
    <w:rsid w:val="007A7F1E"/>
    <w:rsid w:val="007B0027"/>
    <w:rsid w:val="007B00D1"/>
    <w:rsid w:val="007B0602"/>
    <w:rsid w:val="007B0870"/>
    <w:rsid w:val="007B08E5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F53"/>
    <w:rsid w:val="007B30BA"/>
    <w:rsid w:val="007B322C"/>
    <w:rsid w:val="007B32E1"/>
    <w:rsid w:val="007B33DC"/>
    <w:rsid w:val="007B361A"/>
    <w:rsid w:val="007B36C1"/>
    <w:rsid w:val="007B394E"/>
    <w:rsid w:val="007B3A62"/>
    <w:rsid w:val="007B3A81"/>
    <w:rsid w:val="007B3B0A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5C"/>
    <w:rsid w:val="007B70D5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A0"/>
    <w:rsid w:val="007C1D06"/>
    <w:rsid w:val="007C1E27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53F8"/>
    <w:rsid w:val="007C564C"/>
    <w:rsid w:val="007C586C"/>
    <w:rsid w:val="007C5B27"/>
    <w:rsid w:val="007C5B65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1B"/>
    <w:rsid w:val="007D676B"/>
    <w:rsid w:val="007D71F1"/>
    <w:rsid w:val="007D77C6"/>
    <w:rsid w:val="007D7D9A"/>
    <w:rsid w:val="007E06DD"/>
    <w:rsid w:val="007E080D"/>
    <w:rsid w:val="007E0A3E"/>
    <w:rsid w:val="007E0B7B"/>
    <w:rsid w:val="007E0CA3"/>
    <w:rsid w:val="007E0F82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66E"/>
    <w:rsid w:val="007E46AE"/>
    <w:rsid w:val="007E4771"/>
    <w:rsid w:val="007E4B8A"/>
    <w:rsid w:val="007E4CA8"/>
    <w:rsid w:val="007E4CC3"/>
    <w:rsid w:val="007E4DD6"/>
    <w:rsid w:val="007E531E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211A"/>
    <w:rsid w:val="007F2156"/>
    <w:rsid w:val="007F2293"/>
    <w:rsid w:val="007F2B90"/>
    <w:rsid w:val="007F2D7A"/>
    <w:rsid w:val="007F3054"/>
    <w:rsid w:val="007F3CA5"/>
    <w:rsid w:val="007F3CBB"/>
    <w:rsid w:val="007F3EA0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A97"/>
    <w:rsid w:val="007F5D2B"/>
    <w:rsid w:val="007F650D"/>
    <w:rsid w:val="007F67C8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FA2"/>
    <w:rsid w:val="0080143C"/>
    <w:rsid w:val="008014F3"/>
    <w:rsid w:val="00801808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58"/>
    <w:rsid w:val="00804D0A"/>
    <w:rsid w:val="00804E2B"/>
    <w:rsid w:val="00804E95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223"/>
    <w:rsid w:val="00810840"/>
    <w:rsid w:val="00810ADD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35"/>
    <w:rsid w:val="008120C2"/>
    <w:rsid w:val="0081260E"/>
    <w:rsid w:val="008127A3"/>
    <w:rsid w:val="008128EA"/>
    <w:rsid w:val="00812A32"/>
    <w:rsid w:val="00812EC5"/>
    <w:rsid w:val="00813267"/>
    <w:rsid w:val="008133AF"/>
    <w:rsid w:val="008133B1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92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44C"/>
    <w:rsid w:val="00822631"/>
    <w:rsid w:val="0082281D"/>
    <w:rsid w:val="00822B6A"/>
    <w:rsid w:val="00822C74"/>
    <w:rsid w:val="00823080"/>
    <w:rsid w:val="008230F5"/>
    <w:rsid w:val="00823128"/>
    <w:rsid w:val="0082336F"/>
    <w:rsid w:val="00823485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741"/>
    <w:rsid w:val="0083788B"/>
    <w:rsid w:val="00837B55"/>
    <w:rsid w:val="00837D10"/>
    <w:rsid w:val="00837EA0"/>
    <w:rsid w:val="008402F7"/>
    <w:rsid w:val="008404DE"/>
    <w:rsid w:val="008407A6"/>
    <w:rsid w:val="00840DBE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81E"/>
    <w:rsid w:val="008439B8"/>
    <w:rsid w:val="00843F3F"/>
    <w:rsid w:val="00844194"/>
    <w:rsid w:val="008444E9"/>
    <w:rsid w:val="0084453B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A28"/>
    <w:rsid w:val="00846CAC"/>
    <w:rsid w:val="00847022"/>
    <w:rsid w:val="00847B70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417D"/>
    <w:rsid w:val="008542F1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14B"/>
    <w:rsid w:val="0088142C"/>
    <w:rsid w:val="008815F0"/>
    <w:rsid w:val="0088179C"/>
    <w:rsid w:val="008817E9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108"/>
    <w:rsid w:val="0089797B"/>
    <w:rsid w:val="00897DE5"/>
    <w:rsid w:val="00897ECF"/>
    <w:rsid w:val="008A003C"/>
    <w:rsid w:val="008A0316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E0E"/>
    <w:rsid w:val="008A610A"/>
    <w:rsid w:val="008A6360"/>
    <w:rsid w:val="008A6505"/>
    <w:rsid w:val="008A6601"/>
    <w:rsid w:val="008A6765"/>
    <w:rsid w:val="008A695F"/>
    <w:rsid w:val="008A6A93"/>
    <w:rsid w:val="008A6F39"/>
    <w:rsid w:val="008A6FA9"/>
    <w:rsid w:val="008A7009"/>
    <w:rsid w:val="008A724D"/>
    <w:rsid w:val="008A7782"/>
    <w:rsid w:val="008A77D5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968"/>
    <w:rsid w:val="008B2AF7"/>
    <w:rsid w:val="008B31C0"/>
    <w:rsid w:val="008B352F"/>
    <w:rsid w:val="008B35BC"/>
    <w:rsid w:val="008B371F"/>
    <w:rsid w:val="008B3960"/>
    <w:rsid w:val="008B3B5B"/>
    <w:rsid w:val="008B3F28"/>
    <w:rsid w:val="008B3F81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E1B"/>
    <w:rsid w:val="008C2454"/>
    <w:rsid w:val="008C252B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F10"/>
    <w:rsid w:val="008C6594"/>
    <w:rsid w:val="008C67D6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505"/>
    <w:rsid w:val="008D1577"/>
    <w:rsid w:val="008D1608"/>
    <w:rsid w:val="008D1AF2"/>
    <w:rsid w:val="008D1D5E"/>
    <w:rsid w:val="008D1E84"/>
    <w:rsid w:val="008D244F"/>
    <w:rsid w:val="008D2721"/>
    <w:rsid w:val="008D2C62"/>
    <w:rsid w:val="008D2DF0"/>
    <w:rsid w:val="008D3063"/>
    <w:rsid w:val="008D32E6"/>
    <w:rsid w:val="008D3561"/>
    <w:rsid w:val="008D356E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C8"/>
    <w:rsid w:val="008D677B"/>
    <w:rsid w:val="008D67AC"/>
    <w:rsid w:val="008D6923"/>
    <w:rsid w:val="008D69DB"/>
    <w:rsid w:val="008D6AE0"/>
    <w:rsid w:val="008D6C22"/>
    <w:rsid w:val="008D6D28"/>
    <w:rsid w:val="008D6D83"/>
    <w:rsid w:val="008D78FE"/>
    <w:rsid w:val="008D797E"/>
    <w:rsid w:val="008D7C5E"/>
    <w:rsid w:val="008E0034"/>
    <w:rsid w:val="008E0152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C7D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2F9"/>
    <w:rsid w:val="008E64D7"/>
    <w:rsid w:val="008E64DB"/>
    <w:rsid w:val="008E66CF"/>
    <w:rsid w:val="008E6A99"/>
    <w:rsid w:val="008E6AAA"/>
    <w:rsid w:val="008E6B74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4164"/>
    <w:rsid w:val="008F41AB"/>
    <w:rsid w:val="008F41C0"/>
    <w:rsid w:val="008F4215"/>
    <w:rsid w:val="008F445A"/>
    <w:rsid w:val="008F4516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30D"/>
    <w:rsid w:val="008F7329"/>
    <w:rsid w:val="008F743D"/>
    <w:rsid w:val="008F745C"/>
    <w:rsid w:val="008F77E1"/>
    <w:rsid w:val="008F79CE"/>
    <w:rsid w:val="008F7A7A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61F9"/>
    <w:rsid w:val="00906242"/>
    <w:rsid w:val="009064BE"/>
    <w:rsid w:val="00906690"/>
    <w:rsid w:val="009066F1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DB2"/>
    <w:rsid w:val="00913F92"/>
    <w:rsid w:val="00913F94"/>
    <w:rsid w:val="009143E4"/>
    <w:rsid w:val="0091448E"/>
    <w:rsid w:val="00914744"/>
    <w:rsid w:val="0091478A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E6C"/>
    <w:rsid w:val="00917431"/>
    <w:rsid w:val="0091769A"/>
    <w:rsid w:val="00917BCB"/>
    <w:rsid w:val="00917D61"/>
    <w:rsid w:val="00917DA9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292"/>
    <w:rsid w:val="00926401"/>
    <w:rsid w:val="00926643"/>
    <w:rsid w:val="0092667A"/>
    <w:rsid w:val="00926932"/>
    <w:rsid w:val="00926C45"/>
    <w:rsid w:val="00926E15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61C"/>
    <w:rsid w:val="0093365A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D8B"/>
    <w:rsid w:val="00941F19"/>
    <w:rsid w:val="00941FAE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7F"/>
    <w:rsid w:val="00943DBE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C77"/>
    <w:rsid w:val="00946029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584"/>
    <w:rsid w:val="009565B3"/>
    <w:rsid w:val="009567CF"/>
    <w:rsid w:val="009572E8"/>
    <w:rsid w:val="0095738C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D72"/>
    <w:rsid w:val="00964E34"/>
    <w:rsid w:val="009650F1"/>
    <w:rsid w:val="00965166"/>
    <w:rsid w:val="0096550E"/>
    <w:rsid w:val="00965558"/>
    <w:rsid w:val="00965BC3"/>
    <w:rsid w:val="00965D8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C8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8C5"/>
    <w:rsid w:val="00987C6C"/>
    <w:rsid w:val="00990517"/>
    <w:rsid w:val="00990921"/>
    <w:rsid w:val="009909D8"/>
    <w:rsid w:val="0099134F"/>
    <w:rsid w:val="009916B9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8E7"/>
    <w:rsid w:val="009939E6"/>
    <w:rsid w:val="00993B9F"/>
    <w:rsid w:val="00993CFC"/>
    <w:rsid w:val="00993DD6"/>
    <w:rsid w:val="00994796"/>
    <w:rsid w:val="00994A51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DD8"/>
    <w:rsid w:val="009A0F95"/>
    <w:rsid w:val="009A103C"/>
    <w:rsid w:val="009A1293"/>
    <w:rsid w:val="009A12FE"/>
    <w:rsid w:val="009A162E"/>
    <w:rsid w:val="009A1717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F91"/>
    <w:rsid w:val="009A63DA"/>
    <w:rsid w:val="009A6C95"/>
    <w:rsid w:val="009A6DC0"/>
    <w:rsid w:val="009A6EFE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AE"/>
    <w:rsid w:val="009B26C1"/>
    <w:rsid w:val="009B27DD"/>
    <w:rsid w:val="009B2839"/>
    <w:rsid w:val="009B2876"/>
    <w:rsid w:val="009B2CAA"/>
    <w:rsid w:val="009B2EE9"/>
    <w:rsid w:val="009B2F1E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B7FE6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FB1"/>
    <w:rsid w:val="009E10FB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29A"/>
    <w:rsid w:val="009E666E"/>
    <w:rsid w:val="009E6674"/>
    <w:rsid w:val="009E6B41"/>
    <w:rsid w:val="009E6B61"/>
    <w:rsid w:val="009E6E62"/>
    <w:rsid w:val="009E6E80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B1E"/>
    <w:rsid w:val="009F4250"/>
    <w:rsid w:val="009F43C4"/>
    <w:rsid w:val="009F43E4"/>
    <w:rsid w:val="009F449E"/>
    <w:rsid w:val="009F46CD"/>
    <w:rsid w:val="009F4746"/>
    <w:rsid w:val="009F53C1"/>
    <w:rsid w:val="009F5502"/>
    <w:rsid w:val="009F5620"/>
    <w:rsid w:val="009F5B7D"/>
    <w:rsid w:val="009F5DEC"/>
    <w:rsid w:val="009F5EEA"/>
    <w:rsid w:val="009F6176"/>
    <w:rsid w:val="009F67F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BDB"/>
    <w:rsid w:val="00A07C30"/>
    <w:rsid w:val="00A1006A"/>
    <w:rsid w:val="00A10208"/>
    <w:rsid w:val="00A1027B"/>
    <w:rsid w:val="00A10440"/>
    <w:rsid w:val="00A1048C"/>
    <w:rsid w:val="00A1058E"/>
    <w:rsid w:val="00A1076F"/>
    <w:rsid w:val="00A1089D"/>
    <w:rsid w:val="00A108B1"/>
    <w:rsid w:val="00A10EEF"/>
    <w:rsid w:val="00A1107E"/>
    <w:rsid w:val="00A112A6"/>
    <w:rsid w:val="00A1167F"/>
    <w:rsid w:val="00A119EB"/>
    <w:rsid w:val="00A11A24"/>
    <w:rsid w:val="00A11A56"/>
    <w:rsid w:val="00A11C0D"/>
    <w:rsid w:val="00A12374"/>
    <w:rsid w:val="00A1255C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5321"/>
    <w:rsid w:val="00A153F5"/>
    <w:rsid w:val="00A154DD"/>
    <w:rsid w:val="00A155DE"/>
    <w:rsid w:val="00A156DA"/>
    <w:rsid w:val="00A15A7F"/>
    <w:rsid w:val="00A15E57"/>
    <w:rsid w:val="00A15F00"/>
    <w:rsid w:val="00A16356"/>
    <w:rsid w:val="00A1641C"/>
    <w:rsid w:val="00A16D5E"/>
    <w:rsid w:val="00A1721B"/>
    <w:rsid w:val="00A1727D"/>
    <w:rsid w:val="00A173C0"/>
    <w:rsid w:val="00A17A1C"/>
    <w:rsid w:val="00A17D24"/>
    <w:rsid w:val="00A17E3A"/>
    <w:rsid w:val="00A20020"/>
    <w:rsid w:val="00A2029D"/>
    <w:rsid w:val="00A204E5"/>
    <w:rsid w:val="00A2050C"/>
    <w:rsid w:val="00A20564"/>
    <w:rsid w:val="00A205A6"/>
    <w:rsid w:val="00A207EE"/>
    <w:rsid w:val="00A20A14"/>
    <w:rsid w:val="00A20C34"/>
    <w:rsid w:val="00A20D14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6A6"/>
    <w:rsid w:val="00A2492F"/>
    <w:rsid w:val="00A24A50"/>
    <w:rsid w:val="00A24CA0"/>
    <w:rsid w:val="00A24FFF"/>
    <w:rsid w:val="00A25804"/>
    <w:rsid w:val="00A25B8B"/>
    <w:rsid w:val="00A262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CE3"/>
    <w:rsid w:val="00A35EA4"/>
    <w:rsid w:val="00A35F12"/>
    <w:rsid w:val="00A365DE"/>
    <w:rsid w:val="00A368DF"/>
    <w:rsid w:val="00A36B30"/>
    <w:rsid w:val="00A36B58"/>
    <w:rsid w:val="00A36D93"/>
    <w:rsid w:val="00A377DD"/>
    <w:rsid w:val="00A37859"/>
    <w:rsid w:val="00A3786E"/>
    <w:rsid w:val="00A378C9"/>
    <w:rsid w:val="00A37C22"/>
    <w:rsid w:val="00A37D84"/>
    <w:rsid w:val="00A37E4B"/>
    <w:rsid w:val="00A4124D"/>
    <w:rsid w:val="00A414FC"/>
    <w:rsid w:val="00A41686"/>
    <w:rsid w:val="00A41753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A13"/>
    <w:rsid w:val="00A44105"/>
    <w:rsid w:val="00A4429D"/>
    <w:rsid w:val="00A444AD"/>
    <w:rsid w:val="00A446C0"/>
    <w:rsid w:val="00A450DC"/>
    <w:rsid w:val="00A45AED"/>
    <w:rsid w:val="00A45B63"/>
    <w:rsid w:val="00A45E50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B5E"/>
    <w:rsid w:val="00A55C25"/>
    <w:rsid w:val="00A55EFD"/>
    <w:rsid w:val="00A56184"/>
    <w:rsid w:val="00A5647D"/>
    <w:rsid w:val="00A56FDC"/>
    <w:rsid w:val="00A57591"/>
    <w:rsid w:val="00A57635"/>
    <w:rsid w:val="00A57AF1"/>
    <w:rsid w:val="00A57B5A"/>
    <w:rsid w:val="00A57CF9"/>
    <w:rsid w:val="00A57F80"/>
    <w:rsid w:val="00A604C4"/>
    <w:rsid w:val="00A605EE"/>
    <w:rsid w:val="00A608DC"/>
    <w:rsid w:val="00A60906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773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26B"/>
    <w:rsid w:val="00A6386A"/>
    <w:rsid w:val="00A639FB"/>
    <w:rsid w:val="00A63C01"/>
    <w:rsid w:val="00A63CF0"/>
    <w:rsid w:val="00A63E3F"/>
    <w:rsid w:val="00A63FCE"/>
    <w:rsid w:val="00A64825"/>
    <w:rsid w:val="00A648C0"/>
    <w:rsid w:val="00A64A7F"/>
    <w:rsid w:val="00A64D8D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6FBA"/>
    <w:rsid w:val="00A6739C"/>
    <w:rsid w:val="00A674AA"/>
    <w:rsid w:val="00A6788E"/>
    <w:rsid w:val="00A67B1C"/>
    <w:rsid w:val="00A67D0D"/>
    <w:rsid w:val="00A7013C"/>
    <w:rsid w:val="00A703D3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9B"/>
    <w:rsid w:val="00A716D9"/>
    <w:rsid w:val="00A718BF"/>
    <w:rsid w:val="00A718D5"/>
    <w:rsid w:val="00A71D82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BEF"/>
    <w:rsid w:val="00A75C6D"/>
    <w:rsid w:val="00A75F66"/>
    <w:rsid w:val="00A761A9"/>
    <w:rsid w:val="00A76456"/>
    <w:rsid w:val="00A765FC"/>
    <w:rsid w:val="00A76841"/>
    <w:rsid w:val="00A76A45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5F3"/>
    <w:rsid w:val="00A807BC"/>
    <w:rsid w:val="00A808EB"/>
    <w:rsid w:val="00A80A94"/>
    <w:rsid w:val="00A80CCA"/>
    <w:rsid w:val="00A81510"/>
    <w:rsid w:val="00A8164F"/>
    <w:rsid w:val="00A818A4"/>
    <w:rsid w:val="00A8196A"/>
    <w:rsid w:val="00A81CB8"/>
    <w:rsid w:val="00A82194"/>
    <w:rsid w:val="00A82594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340"/>
    <w:rsid w:val="00A84626"/>
    <w:rsid w:val="00A8475A"/>
    <w:rsid w:val="00A84872"/>
    <w:rsid w:val="00A84888"/>
    <w:rsid w:val="00A84A03"/>
    <w:rsid w:val="00A84BB3"/>
    <w:rsid w:val="00A84C20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54D"/>
    <w:rsid w:val="00A8692A"/>
    <w:rsid w:val="00A86C3B"/>
    <w:rsid w:val="00A86C96"/>
    <w:rsid w:val="00A86CE1"/>
    <w:rsid w:val="00A86DCB"/>
    <w:rsid w:val="00A8739B"/>
    <w:rsid w:val="00A874A3"/>
    <w:rsid w:val="00A87B03"/>
    <w:rsid w:val="00A87BC7"/>
    <w:rsid w:val="00A87C4F"/>
    <w:rsid w:val="00A87DBF"/>
    <w:rsid w:val="00A87ED2"/>
    <w:rsid w:val="00A90449"/>
    <w:rsid w:val="00A90672"/>
    <w:rsid w:val="00A90AAE"/>
    <w:rsid w:val="00A90AE7"/>
    <w:rsid w:val="00A90AFC"/>
    <w:rsid w:val="00A90CD8"/>
    <w:rsid w:val="00A90F68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AD1"/>
    <w:rsid w:val="00A96BD4"/>
    <w:rsid w:val="00A96C11"/>
    <w:rsid w:val="00A96D8D"/>
    <w:rsid w:val="00A96FD7"/>
    <w:rsid w:val="00A9733B"/>
    <w:rsid w:val="00A97803"/>
    <w:rsid w:val="00A97902"/>
    <w:rsid w:val="00A97B44"/>
    <w:rsid w:val="00A97B80"/>
    <w:rsid w:val="00A97D1B"/>
    <w:rsid w:val="00A97E96"/>
    <w:rsid w:val="00AA01A6"/>
    <w:rsid w:val="00AA071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E31"/>
    <w:rsid w:val="00AA4F93"/>
    <w:rsid w:val="00AA51E0"/>
    <w:rsid w:val="00AA523F"/>
    <w:rsid w:val="00AA5278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37"/>
    <w:rsid w:val="00AA76F8"/>
    <w:rsid w:val="00AA7762"/>
    <w:rsid w:val="00AB016B"/>
    <w:rsid w:val="00AB01BF"/>
    <w:rsid w:val="00AB0431"/>
    <w:rsid w:val="00AB0557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C96"/>
    <w:rsid w:val="00AD10E0"/>
    <w:rsid w:val="00AD1395"/>
    <w:rsid w:val="00AD1479"/>
    <w:rsid w:val="00AD1953"/>
    <w:rsid w:val="00AD1A49"/>
    <w:rsid w:val="00AD1B30"/>
    <w:rsid w:val="00AD1FAC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331"/>
    <w:rsid w:val="00AE065E"/>
    <w:rsid w:val="00AE0B0E"/>
    <w:rsid w:val="00AE0B4D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98"/>
    <w:rsid w:val="00AE4B88"/>
    <w:rsid w:val="00AE4C2D"/>
    <w:rsid w:val="00AE4FF0"/>
    <w:rsid w:val="00AE5071"/>
    <w:rsid w:val="00AE5136"/>
    <w:rsid w:val="00AE5599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81B"/>
    <w:rsid w:val="00AE7827"/>
    <w:rsid w:val="00AE7F63"/>
    <w:rsid w:val="00AF06B7"/>
    <w:rsid w:val="00AF06EB"/>
    <w:rsid w:val="00AF09BB"/>
    <w:rsid w:val="00AF0A73"/>
    <w:rsid w:val="00AF1073"/>
    <w:rsid w:val="00AF11DE"/>
    <w:rsid w:val="00AF11F7"/>
    <w:rsid w:val="00AF1709"/>
    <w:rsid w:val="00AF1F97"/>
    <w:rsid w:val="00AF2434"/>
    <w:rsid w:val="00AF2553"/>
    <w:rsid w:val="00AF2B47"/>
    <w:rsid w:val="00AF2B90"/>
    <w:rsid w:val="00AF2FF3"/>
    <w:rsid w:val="00AF306A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C6D"/>
    <w:rsid w:val="00AF5C89"/>
    <w:rsid w:val="00AF6463"/>
    <w:rsid w:val="00AF690B"/>
    <w:rsid w:val="00AF7455"/>
    <w:rsid w:val="00AF7C55"/>
    <w:rsid w:val="00AF7ED0"/>
    <w:rsid w:val="00B0009C"/>
    <w:rsid w:val="00B001A6"/>
    <w:rsid w:val="00B00265"/>
    <w:rsid w:val="00B0029A"/>
    <w:rsid w:val="00B00F22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BCE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398"/>
    <w:rsid w:val="00B313B6"/>
    <w:rsid w:val="00B3149C"/>
    <w:rsid w:val="00B316C6"/>
    <w:rsid w:val="00B319A0"/>
    <w:rsid w:val="00B31A1E"/>
    <w:rsid w:val="00B31ADE"/>
    <w:rsid w:val="00B31AFA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554"/>
    <w:rsid w:val="00B378C2"/>
    <w:rsid w:val="00B37A08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488"/>
    <w:rsid w:val="00B4354E"/>
    <w:rsid w:val="00B437CC"/>
    <w:rsid w:val="00B43BFF"/>
    <w:rsid w:val="00B43CB5"/>
    <w:rsid w:val="00B43CDF"/>
    <w:rsid w:val="00B43F27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37A"/>
    <w:rsid w:val="00B513EB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F0"/>
    <w:rsid w:val="00B65997"/>
    <w:rsid w:val="00B659AA"/>
    <w:rsid w:val="00B65A1D"/>
    <w:rsid w:val="00B65D74"/>
    <w:rsid w:val="00B65EF6"/>
    <w:rsid w:val="00B65F78"/>
    <w:rsid w:val="00B65FA2"/>
    <w:rsid w:val="00B660A6"/>
    <w:rsid w:val="00B661B0"/>
    <w:rsid w:val="00B66659"/>
    <w:rsid w:val="00B666A0"/>
    <w:rsid w:val="00B667F8"/>
    <w:rsid w:val="00B66BBE"/>
    <w:rsid w:val="00B66D30"/>
    <w:rsid w:val="00B66E15"/>
    <w:rsid w:val="00B66F39"/>
    <w:rsid w:val="00B66F85"/>
    <w:rsid w:val="00B66FEA"/>
    <w:rsid w:val="00B6730E"/>
    <w:rsid w:val="00B67386"/>
    <w:rsid w:val="00B67910"/>
    <w:rsid w:val="00B6795C"/>
    <w:rsid w:val="00B67988"/>
    <w:rsid w:val="00B67A05"/>
    <w:rsid w:val="00B67B78"/>
    <w:rsid w:val="00B67C82"/>
    <w:rsid w:val="00B67D86"/>
    <w:rsid w:val="00B7034D"/>
    <w:rsid w:val="00B70386"/>
    <w:rsid w:val="00B709FB"/>
    <w:rsid w:val="00B70A21"/>
    <w:rsid w:val="00B70A82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F0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6EA"/>
    <w:rsid w:val="00B807BC"/>
    <w:rsid w:val="00B80A67"/>
    <w:rsid w:val="00B80C0B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F9C"/>
    <w:rsid w:val="00B831A3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57A3"/>
    <w:rsid w:val="00B85F62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F3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BD7"/>
    <w:rsid w:val="00B93CB0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8F1"/>
    <w:rsid w:val="00BA2AB4"/>
    <w:rsid w:val="00BA3304"/>
    <w:rsid w:val="00BA336C"/>
    <w:rsid w:val="00BA339D"/>
    <w:rsid w:val="00BA378E"/>
    <w:rsid w:val="00BA37EA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F1"/>
    <w:rsid w:val="00BA5B05"/>
    <w:rsid w:val="00BA5D0A"/>
    <w:rsid w:val="00BA5E33"/>
    <w:rsid w:val="00BA6184"/>
    <w:rsid w:val="00BA6318"/>
    <w:rsid w:val="00BA67B2"/>
    <w:rsid w:val="00BA6999"/>
    <w:rsid w:val="00BA6C47"/>
    <w:rsid w:val="00BA6CD4"/>
    <w:rsid w:val="00BA6D38"/>
    <w:rsid w:val="00BA6DC2"/>
    <w:rsid w:val="00BA6EA1"/>
    <w:rsid w:val="00BA6F69"/>
    <w:rsid w:val="00BA7843"/>
    <w:rsid w:val="00BA788B"/>
    <w:rsid w:val="00BA7EFE"/>
    <w:rsid w:val="00BB050B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ADA"/>
    <w:rsid w:val="00BB1B41"/>
    <w:rsid w:val="00BB1B78"/>
    <w:rsid w:val="00BB1D20"/>
    <w:rsid w:val="00BB1EAF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F"/>
    <w:rsid w:val="00BB4080"/>
    <w:rsid w:val="00BB4143"/>
    <w:rsid w:val="00BB49BF"/>
    <w:rsid w:val="00BB4B07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C41"/>
    <w:rsid w:val="00BC0CD3"/>
    <w:rsid w:val="00BC0D00"/>
    <w:rsid w:val="00BC0DDF"/>
    <w:rsid w:val="00BC10E9"/>
    <w:rsid w:val="00BC16FD"/>
    <w:rsid w:val="00BC181D"/>
    <w:rsid w:val="00BC18FA"/>
    <w:rsid w:val="00BC2081"/>
    <w:rsid w:val="00BC239C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50C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D56"/>
    <w:rsid w:val="00BC709B"/>
    <w:rsid w:val="00BC7220"/>
    <w:rsid w:val="00BC7490"/>
    <w:rsid w:val="00BC74B2"/>
    <w:rsid w:val="00BC75DA"/>
    <w:rsid w:val="00BC765B"/>
    <w:rsid w:val="00BC76CE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1C1"/>
    <w:rsid w:val="00BD6317"/>
    <w:rsid w:val="00BD65BA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2075"/>
    <w:rsid w:val="00BE23A3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99E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E0"/>
    <w:rsid w:val="00C10E25"/>
    <w:rsid w:val="00C10EE4"/>
    <w:rsid w:val="00C10FB5"/>
    <w:rsid w:val="00C110C3"/>
    <w:rsid w:val="00C114FF"/>
    <w:rsid w:val="00C11627"/>
    <w:rsid w:val="00C1170A"/>
    <w:rsid w:val="00C1173C"/>
    <w:rsid w:val="00C1185F"/>
    <w:rsid w:val="00C11E0B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34E"/>
    <w:rsid w:val="00C14783"/>
    <w:rsid w:val="00C1488F"/>
    <w:rsid w:val="00C149B7"/>
    <w:rsid w:val="00C14A0A"/>
    <w:rsid w:val="00C14FB7"/>
    <w:rsid w:val="00C152C8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777"/>
    <w:rsid w:val="00C21DD1"/>
    <w:rsid w:val="00C22004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D3F"/>
    <w:rsid w:val="00C46D91"/>
    <w:rsid w:val="00C46EE6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AEA"/>
    <w:rsid w:val="00C50B5A"/>
    <w:rsid w:val="00C511AA"/>
    <w:rsid w:val="00C51287"/>
    <w:rsid w:val="00C5174E"/>
    <w:rsid w:val="00C5175C"/>
    <w:rsid w:val="00C519E7"/>
    <w:rsid w:val="00C51A17"/>
    <w:rsid w:val="00C51A67"/>
    <w:rsid w:val="00C51C10"/>
    <w:rsid w:val="00C52998"/>
    <w:rsid w:val="00C52DD8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F77"/>
    <w:rsid w:val="00C62211"/>
    <w:rsid w:val="00C62229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5017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913"/>
    <w:rsid w:val="00C839A8"/>
    <w:rsid w:val="00C83FB7"/>
    <w:rsid w:val="00C84135"/>
    <w:rsid w:val="00C84150"/>
    <w:rsid w:val="00C845A4"/>
    <w:rsid w:val="00C84996"/>
    <w:rsid w:val="00C84DE0"/>
    <w:rsid w:val="00C84E5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290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2CF"/>
    <w:rsid w:val="00CA4321"/>
    <w:rsid w:val="00CA43B5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874"/>
    <w:rsid w:val="00CA59F7"/>
    <w:rsid w:val="00CA5EA6"/>
    <w:rsid w:val="00CA5F77"/>
    <w:rsid w:val="00CA62A1"/>
    <w:rsid w:val="00CA63F0"/>
    <w:rsid w:val="00CA6642"/>
    <w:rsid w:val="00CA6BC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EDD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C6A"/>
    <w:rsid w:val="00CC0DEA"/>
    <w:rsid w:val="00CC0EA7"/>
    <w:rsid w:val="00CC0EF2"/>
    <w:rsid w:val="00CC10D9"/>
    <w:rsid w:val="00CC1598"/>
    <w:rsid w:val="00CC168B"/>
    <w:rsid w:val="00CC1794"/>
    <w:rsid w:val="00CC18CF"/>
    <w:rsid w:val="00CC1940"/>
    <w:rsid w:val="00CC1CCA"/>
    <w:rsid w:val="00CC2177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A9D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B3"/>
    <w:rsid w:val="00CD005A"/>
    <w:rsid w:val="00CD0228"/>
    <w:rsid w:val="00CD02AA"/>
    <w:rsid w:val="00CD02D7"/>
    <w:rsid w:val="00CD0580"/>
    <w:rsid w:val="00CD0CE9"/>
    <w:rsid w:val="00CD14C1"/>
    <w:rsid w:val="00CD1671"/>
    <w:rsid w:val="00CD18B5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9A7"/>
    <w:rsid w:val="00CD4214"/>
    <w:rsid w:val="00CD42E7"/>
    <w:rsid w:val="00CD4305"/>
    <w:rsid w:val="00CD4512"/>
    <w:rsid w:val="00CD454F"/>
    <w:rsid w:val="00CD470C"/>
    <w:rsid w:val="00CD4755"/>
    <w:rsid w:val="00CD4ADF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50F"/>
    <w:rsid w:val="00D1372E"/>
    <w:rsid w:val="00D138A0"/>
    <w:rsid w:val="00D13A64"/>
    <w:rsid w:val="00D13C6E"/>
    <w:rsid w:val="00D13DB6"/>
    <w:rsid w:val="00D13E29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FCC"/>
    <w:rsid w:val="00D16215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D18"/>
    <w:rsid w:val="00D2500E"/>
    <w:rsid w:val="00D25231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744"/>
    <w:rsid w:val="00D369A4"/>
    <w:rsid w:val="00D36CD9"/>
    <w:rsid w:val="00D37064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2580"/>
    <w:rsid w:val="00D52C01"/>
    <w:rsid w:val="00D52D81"/>
    <w:rsid w:val="00D53096"/>
    <w:rsid w:val="00D5324A"/>
    <w:rsid w:val="00D532D5"/>
    <w:rsid w:val="00D53429"/>
    <w:rsid w:val="00D53487"/>
    <w:rsid w:val="00D53638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913"/>
    <w:rsid w:val="00D61A30"/>
    <w:rsid w:val="00D61CB0"/>
    <w:rsid w:val="00D62237"/>
    <w:rsid w:val="00D624B3"/>
    <w:rsid w:val="00D6272B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B2D"/>
    <w:rsid w:val="00D650AC"/>
    <w:rsid w:val="00D6517C"/>
    <w:rsid w:val="00D6530E"/>
    <w:rsid w:val="00D65656"/>
    <w:rsid w:val="00D65708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72E4"/>
    <w:rsid w:val="00D67573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E51"/>
    <w:rsid w:val="00D74F7D"/>
    <w:rsid w:val="00D75055"/>
    <w:rsid w:val="00D75057"/>
    <w:rsid w:val="00D754B9"/>
    <w:rsid w:val="00D75511"/>
    <w:rsid w:val="00D75D5C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B9B"/>
    <w:rsid w:val="00D81567"/>
    <w:rsid w:val="00D817D5"/>
    <w:rsid w:val="00D81AF9"/>
    <w:rsid w:val="00D81BFE"/>
    <w:rsid w:val="00D81EBA"/>
    <w:rsid w:val="00D82026"/>
    <w:rsid w:val="00D8206E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B3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90490"/>
    <w:rsid w:val="00D9051B"/>
    <w:rsid w:val="00D90E25"/>
    <w:rsid w:val="00D90F7F"/>
    <w:rsid w:val="00D91159"/>
    <w:rsid w:val="00D91179"/>
    <w:rsid w:val="00D91370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17E"/>
    <w:rsid w:val="00D931F2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E3C"/>
    <w:rsid w:val="00D95473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642"/>
    <w:rsid w:val="00DA2B27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C8F"/>
    <w:rsid w:val="00DA7CB7"/>
    <w:rsid w:val="00DA7F38"/>
    <w:rsid w:val="00DA7F9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80"/>
    <w:rsid w:val="00DB1BC4"/>
    <w:rsid w:val="00DB1CA7"/>
    <w:rsid w:val="00DB1F1B"/>
    <w:rsid w:val="00DB225F"/>
    <w:rsid w:val="00DB23D3"/>
    <w:rsid w:val="00DB276C"/>
    <w:rsid w:val="00DB2A6B"/>
    <w:rsid w:val="00DB2AD7"/>
    <w:rsid w:val="00DB3353"/>
    <w:rsid w:val="00DB3BB4"/>
    <w:rsid w:val="00DB3C1C"/>
    <w:rsid w:val="00DB3D08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850"/>
    <w:rsid w:val="00DB69A7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5D0"/>
    <w:rsid w:val="00DC073C"/>
    <w:rsid w:val="00DC0AFC"/>
    <w:rsid w:val="00DC0D8C"/>
    <w:rsid w:val="00DC0FD2"/>
    <w:rsid w:val="00DC1035"/>
    <w:rsid w:val="00DC12D5"/>
    <w:rsid w:val="00DC15CA"/>
    <w:rsid w:val="00DC164B"/>
    <w:rsid w:val="00DC1870"/>
    <w:rsid w:val="00DC1CE9"/>
    <w:rsid w:val="00DC1D23"/>
    <w:rsid w:val="00DC26FF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160"/>
    <w:rsid w:val="00DD648B"/>
    <w:rsid w:val="00DD650F"/>
    <w:rsid w:val="00DD696F"/>
    <w:rsid w:val="00DD6C25"/>
    <w:rsid w:val="00DD6E4D"/>
    <w:rsid w:val="00DD7214"/>
    <w:rsid w:val="00DD72BC"/>
    <w:rsid w:val="00DD7509"/>
    <w:rsid w:val="00DE00F6"/>
    <w:rsid w:val="00DE01F8"/>
    <w:rsid w:val="00DE045D"/>
    <w:rsid w:val="00DE047C"/>
    <w:rsid w:val="00DE099C"/>
    <w:rsid w:val="00DE0D85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5"/>
    <w:rsid w:val="00DE49B5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76"/>
    <w:rsid w:val="00E00C1F"/>
    <w:rsid w:val="00E00C9D"/>
    <w:rsid w:val="00E00DF8"/>
    <w:rsid w:val="00E00FD3"/>
    <w:rsid w:val="00E01211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2AC"/>
    <w:rsid w:val="00E12305"/>
    <w:rsid w:val="00E123FF"/>
    <w:rsid w:val="00E124AD"/>
    <w:rsid w:val="00E124FE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1D6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F02"/>
    <w:rsid w:val="00E221B5"/>
    <w:rsid w:val="00E221F7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0EA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280"/>
    <w:rsid w:val="00E26558"/>
    <w:rsid w:val="00E265D7"/>
    <w:rsid w:val="00E266E9"/>
    <w:rsid w:val="00E2678B"/>
    <w:rsid w:val="00E272D2"/>
    <w:rsid w:val="00E275B3"/>
    <w:rsid w:val="00E277DF"/>
    <w:rsid w:val="00E27F25"/>
    <w:rsid w:val="00E306AA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D5"/>
    <w:rsid w:val="00E35005"/>
    <w:rsid w:val="00E352A5"/>
    <w:rsid w:val="00E3597A"/>
    <w:rsid w:val="00E35990"/>
    <w:rsid w:val="00E35B45"/>
    <w:rsid w:val="00E35CE2"/>
    <w:rsid w:val="00E366FD"/>
    <w:rsid w:val="00E3681B"/>
    <w:rsid w:val="00E36FEC"/>
    <w:rsid w:val="00E3717A"/>
    <w:rsid w:val="00E37708"/>
    <w:rsid w:val="00E3777F"/>
    <w:rsid w:val="00E3778E"/>
    <w:rsid w:val="00E377B3"/>
    <w:rsid w:val="00E37A2A"/>
    <w:rsid w:val="00E37B43"/>
    <w:rsid w:val="00E37E19"/>
    <w:rsid w:val="00E37ECE"/>
    <w:rsid w:val="00E37FAA"/>
    <w:rsid w:val="00E4001C"/>
    <w:rsid w:val="00E40293"/>
    <w:rsid w:val="00E402D7"/>
    <w:rsid w:val="00E403F9"/>
    <w:rsid w:val="00E4076B"/>
    <w:rsid w:val="00E4083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500A8"/>
    <w:rsid w:val="00E500AD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608"/>
    <w:rsid w:val="00E61E51"/>
    <w:rsid w:val="00E61E94"/>
    <w:rsid w:val="00E61ED4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8"/>
    <w:rsid w:val="00E64B8E"/>
    <w:rsid w:val="00E64E29"/>
    <w:rsid w:val="00E64F61"/>
    <w:rsid w:val="00E6535A"/>
    <w:rsid w:val="00E6563F"/>
    <w:rsid w:val="00E65D6D"/>
    <w:rsid w:val="00E65DE5"/>
    <w:rsid w:val="00E65DED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88C"/>
    <w:rsid w:val="00E71977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A0F"/>
    <w:rsid w:val="00E763CE"/>
    <w:rsid w:val="00E76518"/>
    <w:rsid w:val="00E766A8"/>
    <w:rsid w:val="00E76968"/>
    <w:rsid w:val="00E769CD"/>
    <w:rsid w:val="00E769D7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EF"/>
    <w:rsid w:val="00E8011C"/>
    <w:rsid w:val="00E80246"/>
    <w:rsid w:val="00E80732"/>
    <w:rsid w:val="00E80939"/>
    <w:rsid w:val="00E81277"/>
    <w:rsid w:val="00E815B4"/>
    <w:rsid w:val="00E819DE"/>
    <w:rsid w:val="00E81B90"/>
    <w:rsid w:val="00E81DC7"/>
    <w:rsid w:val="00E81E02"/>
    <w:rsid w:val="00E828EB"/>
    <w:rsid w:val="00E82C06"/>
    <w:rsid w:val="00E82C19"/>
    <w:rsid w:val="00E82E4F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474"/>
    <w:rsid w:val="00E876D0"/>
    <w:rsid w:val="00E877E0"/>
    <w:rsid w:val="00E87AE9"/>
    <w:rsid w:val="00E87F94"/>
    <w:rsid w:val="00E87FC0"/>
    <w:rsid w:val="00E9004C"/>
    <w:rsid w:val="00E900E4"/>
    <w:rsid w:val="00E90650"/>
    <w:rsid w:val="00E90998"/>
    <w:rsid w:val="00E90A02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2DA"/>
    <w:rsid w:val="00E93A7F"/>
    <w:rsid w:val="00E93B8D"/>
    <w:rsid w:val="00E9454D"/>
    <w:rsid w:val="00E9466B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70E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DD7"/>
    <w:rsid w:val="00EA2E61"/>
    <w:rsid w:val="00EA31D6"/>
    <w:rsid w:val="00EA320D"/>
    <w:rsid w:val="00EA343A"/>
    <w:rsid w:val="00EA347D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7022"/>
    <w:rsid w:val="00EA75A9"/>
    <w:rsid w:val="00EA7746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9BA"/>
    <w:rsid w:val="00EB16FC"/>
    <w:rsid w:val="00EB18BD"/>
    <w:rsid w:val="00EB1AED"/>
    <w:rsid w:val="00EB1D23"/>
    <w:rsid w:val="00EB1EE2"/>
    <w:rsid w:val="00EB1F80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627"/>
    <w:rsid w:val="00EB6825"/>
    <w:rsid w:val="00EB689E"/>
    <w:rsid w:val="00EB697A"/>
    <w:rsid w:val="00EB6F3B"/>
    <w:rsid w:val="00EB6FF2"/>
    <w:rsid w:val="00EB704D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1184"/>
    <w:rsid w:val="00EC15D9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3C4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4A"/>
    <w:rsid w:val="00ED065E"/>
    <w:rsid w:val="00ED0B8E"/>
    <w:rsid w:val="00ED0C07"/>
    <w:rsid w:val="00ED0E7F"/>
    <w:rsid w:val="00ED1112"/>
    <w:rsid w:val="00ED1527"/>
    <w:rsid w:val="00ED1BAA"/>
    <w:rsid w:val="00ED21B2"/>
    <w:rsid w:val="00ED222F"/>
    <w:rsid w:val="00ED249F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9CC"/>
    <w:rsid w:val="00EE4AA2"/>
    <w:rsid w:val="00EE4BCE"/>
    <w:rsid w:val="00EE4C6F"/>
    <w:rsid w:val="00EE4ED7"/>
    <w:rsid w:val="00EE5087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2A"/>
    <w:rsid w:val="00EF0050"/>
    <w:rsid w:val="00EF0576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574"/>
    <w:rsid w:val="00F07782"/>
    <w:rsid w:val="00F078B0"/>
    <w:rsid w:val="00F0796C"/>
    <w:rsid w:val="00F07A98"/>
    <w:rsid w:val="00F07CD7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E43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FDE"/>
    <w:rsid w:val="00F240EB"/>
    <w:rsid w:val="00F24387"/>
    <w:rsid w:val="00F246FA"/>
    <w:rsid w:val="00F247A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7092"/>
    <w:rsid w:val="00F27107"/>
    <w:rsid w:val="00F2742B"/>
    <w:rsid w:val="00F274FB"/>
    <w:rsid w:val="00F275AE"/>
    <w:rsid w:val="00F2763F"/>
    <w:rsid w:val="00F277AD"/>
    <w:rsid w:val="00F27A1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B0"/>
    <w:rsid w:val="00F3794F"/>
    <w:rsid w:val="00F37BE2"/>
    <w:rsid w:val="00F37CEE"/>
    <w:rsid w:val="00F4027D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F4D"/>
    <w:rsid w:val="00F46F94"/>
    <w:rsid w:val="00F4711F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7B1"/>
    <w:rsid w:val="00F57D1A"/>
    <w:rsid w:val="00F57DB9"/>
    <w:rsid w:val="00F60298"/>
    <w:rsid w:val="00F603D2"/>
    <w:rsid w:val="00F6058D"/>
    <w:rsid w:val="00F607AF"/>
    <w:rsid w:val="00F6087D"/>
    <w:rsid w:val="00F60923"/>
    <w:rsid w:val="00F6136A"/>
    <w:rsid w:val="00F6155A"/>
    <w:rsid w:val="00F618AD"/>
    <w:rsid w:val="00F61ABF"/>
    <w:rsid w:val="00F61BDB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6BC"/>
    <w:rsid w:val="00F646DD"/>
    <w:rsid w:val="00F6481E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85B"/>
    <w:rsid w:val="00F67D81"/>
    <w:rsid w:val="00F702F0"/>
    <w:rsid w:val="00F7031F"/>
    <w:rsid w:val="00F704FC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A26"/>
    <w:rsid w:val="00F72B59"/>
    <w:rsid w:val="00F72FA0"/>
    <w:rsid w:val="00F73988"/>
    <w:rsid w:val="00F739E8"/>
    <w:rsid w:val="00F73F2D"/>
    <w:rsid w:val="00F74130"/>
    <w:rsid w:val="00F74477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B37"/>
    <w:rsid w:val="00F83C6D"/>
    <w:rsid w:val="00F83C84"/>
    <w:rsid w:val="00F841F3"/>
    <w:rsid w:val="00F84625"/>
    <w:rsid w:val="00F850DE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438"/>
    <w:rsid w:val="00F915EA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89A"/>
    <w:rsid w:val="00F93AD5"/>
    <w:rsid w:val="00F93EC2"/>
    <w:rsid w:val="00F9412F"/>
    <w:rsid w:val="00F9418A"/>
    <w:rsid w:val="00F941F9"/>
    <w:rsid w:val="00F94284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E7"/>
    <w:rsid w:val="00FA5DF4"/>
    <w:rsid w:val="00FA65F3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4054"/>
    <w:rsid w:val="00FB4546"/>
    <w:rsid w:val="00FB46BF"/>
    <w:rsid w:val="00FB46E5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70EE"/>
    <w:rsid w:val="00FB718C"/>
    <w:rsid w:val="00FB7329"/>
    <w:rsid w:val="00FB7537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40C3"/>
    <w:rsid w:val="00FC4B60"/>
    <w:rsid w:val="00FC4CCE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C33"/>
    <w:rsid w:val="00FD127B"/>
    <w:rsid w:val="00FD12CB"/>
    <w:rsid w:val="00FD1424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7DD"/>
    <w:rsid w:val="00FD2854"/>
    <w:rsid w:val="00FD29F9"/>
    <w:rsid w:val="00FD2B5B"/>
    <w:rsid w:val="00FD3161"/>
    <w:rsid w:val="00FD36C7"/>
    <w:rsid w:val="00FD384C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E62"/>
    <w:rsid w:val="00FE33E6"/>
    <w:rsid w:val="00FE344D"/>
    <w:rsid w:val="00FE34D9"/>
    <w:rsid w:val="00FE3768"/>
    <w:rsid w:val="00FE3D6C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D5C"/>
    <w:rsid w:val="00FE6F49"/>
    <w:rsid w:val="00FE70B8"/>
    <w:rsid w:val="00FE70F5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FE2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0E3DD5"/>
  <w15:chartTrackingRefBased/>
  <w15:docId w15:val="{79C4722E-1D59-46A9-9A0F-7E0010C4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6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8C163B"/>
    <w:rPr>
      <w:b/>
      <w:i/>
      <w:iCs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uiPriority w:val="99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603BEB"/>
  </w:style>
  <w:style w:type="character" w:customStyle="1" w:styleId="BodyText2Char1">
    <w:name w:val="Body Text 2 Char1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6C960-FF8D-4F64-9EFC-91AAE64ED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334</TotalTime>
  <Pages>1</Pages>
  <Words>14643</Words>
  <Characters>83470</Characters>
  <Application>Microsoft Office Word</Application>
  <DocSecurity>0</DocSecurity>
  <Lines>695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97918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Pannida, Suksawat</cp:lastModifiedBy>
  <cp:revision>20</cp:revision>
  <cp:lastPrinted>2020-02-26T03:29:00Z</cp:lastPrinted>
  <dcterms:created xsi:type="dcterms:W3CDTF">2020-02-26T00:17:00Z</dcterms:created>
  <dcterms:modified xsi:type="dcterms:W3CDTF">2020-02-26T23:51:00Z</dcterms:modified>
</cp:coreProperties>
</file>