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F384D" w14:textId="77777777" w:rsidR="006C3F15" w:rsidRPr="0040771A" w:rsidRDefault="006C3F15" w:rsidP="005471B4">
      <w:pPr>
        <w:spacing w:line="240" w:lineRule="atLeast"/>
        <w:jc w:val="center"/>
        <w:rPr>
          <w:rFonts w:cstheme="minorBidi"/>
          <w:b/>
          <w:bCs/>
          <w:szCs w:val="28"/>
          <w:cs/>
          <w:lang w:val="en-US" w:bidi="th-TH"/>
        </w:rPr>
      </w:pPr>
    </w:p>
    <w:p w14:paraId="529FD609" w14:textId="77777777" w:rsidR="00D6049C" w:rsidRPr="00D7648C" w:rsidRDefault="00D6049C" w:rsidP="005471B4">
      <w:pPr>
        <w:spacing w:line="240" w:lineRule="atLeast"/>
        <w:jc w:val="center"/>
        <w:rPr>
          <w:b/>
          <w:bCs/>
          <w:szCs w:val="22"/>
          <w:lang w:val="en-US"/>
        </w:rPr>
      </w:pPr>
    </w:p>
    <w:p w14:paraId="58E2FEF8" w14:textId="77777777" w:rsidR="006C3F15" w:rsidRPr="00D7648C" w:rsidRDefault="006C3F15" w:rsidP="005471B4">
      <w:pPr>
        <w:spacing w:line="240" w:lineRule="atLeast"/>
        <w:jc w:val="center"/>
        <w:rPr>
          <w:b/>
          <w:bCs/>
          <w:szCs w:val="22"/>
          <w:lang w:val="en-US"/>
        </w:rPr>
      </w:pPr>
    </w:p>
    <w:p w14:paraId="175C58EC" w14:textId="77777777" w:rsidR="005471B4" w:rsidRPr="00D7648C" w:rsidRDefault="005471B4" w:rsidP="00A922EE">
      <w:pPr>
        <w:spacing w:line="240" w:lineRule="atLeast"/>
        <w:rPr>
          <w:b/>
          <w:bCs/>
          <w:szCs w:val="22"/>
        </w:rPr>
      </w:pPr>
    </w:p>
    <w:p w14:paraId="4CCC0DA1" w14:textId="77777777" w:rsidR="00DA36E9" w:rsidRPr="00551044" w:rsidRDefault="00DA36E9" w:rsidP="005471B4">
      <w:pPr>
        <w:spacing w:line="240" w:lineRule="atLeast"/>
        <w:jc w:val="center"/>
        <w:rPr>
          <w:b/>
          <w:bCs/>
          <w:sz w:val="40"/>
          <w:szCs w:val="40"/>
        </w:rPr>
      </w:pPr>
      <w:proofErr w:type="spellStart"/>
      <w:r w:rsidRPr="00551044">
        <w:rPr>
          <w:b/>
          <w:bCs/>
          <w:sz w:val="40"/>
          <w:szCs w:val="40"/>
        </w:rPr>
        <w:t>Vintcom</w:t>
      </w:r>
      <w:proofErr w:type="spellEnd"/>
      <w:r w:rsidRPr="00551044">
        <w:rPr>
          <w:b/>
          <w:bCs/>
          <w:sz w:val="40"/>
          <w:szCs w:val="40"/>
        </w:rPr>
        <w:t xml:space="preserve"> Technology</w:t>
      </w:r>
      <w:r w:rsidR="00D7648C" w:rsidRPr="00551044">
        <w:rPr>
          <w:b/>
          <w:bCs/>
          <w:sz w:val="40"/>
          <w:szCs w:val="40"/>
        </w:rPr>
        <w:t xml:space="preserve"> </w:t>
      </w:r>
      <w:r w:rsidR="00A55E31" w:rsidRPr="00551044">
        <w:rPr>
          <w:b/>
          <w:bCs/>
          <w:sz w:val="40"/>
          <w:szCs w:val="40"/>
        </w:rPr>
        <w:t xml:space="preserve">Public </w:t>
      </w:r>
      <w:r w:rsidR="005471B4" w:rsidRPr="00551044">
        <w:rPr>
          <w:b/>
          <w:bCs/>
          <w:sz w:val="40"/>
          <w:szCs w:val="40"/>
        </w:rPr>
        <w:t xml:space="preserve">Company </w:t>
      </w:r>
      <w:r w:rsidR="00DC4133" w:rsidRPr="00551044">
        <w:rPr>
          <w:b/>
          <w:bCs/>
          <w:sz w:val="40"/>
          <w:szCs w:val="40"/>
        </w:rPr>
        <w:t xml:space="preserve">Limited </w:t>
      </w:r>
    </w:p>
    <w:p w14:paraId="4B33C6A9" w14:textId="77777777" w:rsidR="00A84C94" w:rsidRPr="00551044" w:rsidRDefault="004A7796" w:rsidP="005471B4">
      <w:pPr>
        <w:spacing w:line="240" w:lineRule="atLeast"/>
        <w:jc w:val="center"/>
        <w:rPr>
          <w:sz w:val="28"/>
          <w:szCs w:val="28"/>
        </w:rPr>
      </w:pPr>
      <w:r w:rsidRPr="00551044">
        <w:rPr>
          <w:b/>
          <w:bCs/>
          <w:sz w:val="40"/>
          <w:szCs w:val="40"/>
        </w:rPr>
        <w:t>and its Subsidiaries</w:t>
      </w:r>
      <w:r w:rsidR="005471B4" w:rsidRPr="00551044">
        <w:rPr>
          <w:b/>
          <w:bCs/>
          <w:sz w:val="40"/>
          <w:szCs w:val="40"/>
        </w:rPr>
        <w:br/>
      </w:r>
    </w:p>
    <w:p w14:paraId="1C590DD3" w14:textId="77777777" w:rsidR="00446071" w:rsidRPr="00551044" w:rsidRDefault="00446071" w:rsidP="00446071">
      <w:pPr>
        <w:pStyle w:val="CoverTitle"/>
        <w:spacing w:line="240" w:lineRule="atLeast"/>
        <w:jc w:val="center"/>
        <w:rPr>
          <w:spacing w:val="-3"/>
          <w:szCs w:val="36"/>
        </w:rPr>
      </w:pPr>
      <w:r w:rsidRPr="00551044">
        <w:rPr>
          <w:spacing w:val="-3"/>
          <w:szCs w:val="36"/>
        </w:rPr>
        <w:t>F</w:t>
      </w:r>
      <w:r w:rsidR="005471B4" w:rsidRPr="00551044">
        <w:rPr>
          <w:spacing w:val="-3"/>
          <w:szCs w:val="36"/>
        </w:rPr>
        <w:t>inancial statements</w:t>
      </w:r>
      <w:r w:rsidRPr="00551044">
        <w:t xml:space="preserve"> </w:t>
      </w:r>
      <w:r w:rsidRPr="00551044">
        <w:rPr>
          <w:spacing w:val="-3"/>
          <w:szCs w:val="36"/>
        </w:rPr>
        <w:t>for the year ended</w:t>
      </w:r>
    </w:p>
    <w:p w14:paraId="1F74159F" w14:textId="77777777" w:rsidR="00202708" w:rsidRPr="00551044" w:rsidRDefault="000F7D52" w:rsidP="00446071">
      <w:pPr>
        <w:pStyle w:val="CoverTitle"/>
        <w:spacing w:line="240" w:lineRule="atLeast"/>
        <w:jc w:val="center"/>
        <w:rPr>
          <w:rFonts w:cs="Cordia New"/>
          <w:spacing w:val="-3"/>
          <w:szCs w:val="45"/>
          <w:lang w:val="en-US" w:bidi="th-TH"/>
        </w:rPr>
      </w:pPr>
      <w:r w:rsidRPr="00551044">
        <w:rPr>
          <w:spacing w:val="-3"/>
          <w:szCs w:val="36"/>
        </w:rPr>
        <w:t xml:space="preserve">31 December </w:t>
      </w:r>
      <w:r w:rsidR="00A41300" w:rsidRPr="00551044">
        <w:rPr>
          <w:spacing w:val="-3"/>
          <w:szCs w:val="36"/>
        </w:rPr>
        <w:t>20</w:t>
      </w:r>
      <w:r w:rsidR="00A41300" w:rsidRPr="00551044">
        <w:rPr>
          <w:rFonts w:cs="Cordia New"/>
          <w:spacing w:val="-3"/>
          <w:szCs w:val="45"/>
          <w:lang w:val="en-US" w:bidi="th-TH"/>
        </w:rPr>
        <w:t>1</w:t>
      </w:r>
      <w:r w:rsidR="00872A47">
        <w:rPr>
          <w:rFonts w:cs="Cordia New"/>
          <w:spacing w:val="-3"/>
          <w:szCs w:val="45"/>
          <w:lang w:val="en-US" w:bidi="th-TH"/>
        </w:rPr>
        <w:t>9</w:t>
      </w:r>
    </w:p>
    <w:p w14:paraId="436E308E" w14:textId="77777777" w:rsidR="005471B4" w:rsidRPr="00551044" w:rsidRDefault="005471B4" w:rsidP="00202708">
      <w:pPr>
        <w:pStyle w:val="CoverTitle"/>
        <w:spacing w:line="240" w:lineRule="atLeast"/>
        <w:jc w:val="center"/>
        <w:rPr>
          <w:spacing w:val="-3"/>
          <w:szCs w:val="36"/>
        </w:rPr>
      </w:pPr>
      <w:r w:rsidRPr="00551044">
        <w:rPr>
          <w:spacing w:val="-3"/>
          <w:szCs w:val="36"/>
        </w:rPr>
        <w:t>and</w:t>
      </w:r>
    </w:p>
    <w:p w14:paraId="75498F79" w14:textId="77777777" w:rsidR="00D7648C" w:rsidRPr="00551044" w:rsidRDefault="00F3439C" w:rsidP="005471B4">
      <w:pPr>
        <w:spacing w:line="240" w:lineRule="atLeast"/>
        <w:jc w:val="center"/>
        <w:rPr>
          <w:spacing w:val="-3"/>
          <w:sz w:val="36"/>
          <w:szCs w:val="36"/>
        </w:rPr>
      </w:pPr>
      <w:r w:rsidRPr="00551044">
        <w:rPr>
          <w:spacing w:val="-3"/>
          <w:sz w:val="36"/>
          <w:szCs w:val="36"/>
        </w:rPr>
        <w:t>Independent Auditor’s Report</w:t>
      </w:r>
    </w:p>
    <w:p w14:paraId="221217A2" w14:textId="77777777" w:rsidR="00505F85" w:rsidRPr="00551044" w:rsidRDefault="00505F85" w:rsidP="00CD18D8">
      <w:pPr>
        <w:rPr>
          <w:spacing w:val="-3"/>
          <w:sz w:val="36"/>
          <w:szCs w:val="36"/>
        </w:rPr>
        <w:sectPr w:rsidR="00505F85" w:rsidRPr="00551044" w:rsidSect="00E22891">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6268B70F" w14:textId="77777777" w:rsidR="00267E2F" w:rsidRPr="00551044" w:rsidRDefault="00267E2F" w:rsidP="00267E2F">
      <w:pPr>
        <w:rPr>
          <w:b/>
          <w:bCs/>
          <w:sz w:val="28"/>
          <w:szCs w:val="28"/>
        </w:rPr>
      </w:pPr>
      <w:r w:rsidRPr="00551044">
        <w:rPr>
          <w:b/>
          <w:bCs/>
          <w:sz w:val="28"/>
          <w:szCs w:val="28"/>
        </w:rPr>
        <w:lastRenderedPageBreak/>
        <w:t>Independent Auditor’s Report</w:t>
      </w:r>
    </w:p>
    <w:p w14:paraId="6643B627" w14:textId="77777777" w:rsidR="00267E2F" w:rsidRPr="008847B8" w:rsidRDefault="00267E2F" w:rsidP="00267E2F">
      <w:pPr>
        <w:pStyle w:val="RNormal"/>
        <w:rPr>
          <w:sz w:val="24"/>
          <w:szCs w:val="28"/>
          <w:lang w:val="en-GB"/>
        </w:rPr>
      </w:pPr>
    </w:p>
    <w:p w14:paraId="4EAFF219" w14:textId="77777777" w:rsidR="00267E2F" w:rsidRPr="00266DD4" w:rsidRDefault="00267E2F" w:rsidP="00267E2F">
      <w:pPr>
        <w:jc w:val="both"/>
        <w:rPr>
          <w:b/>
          <w:bCs/>
          <w:szCs w:val="22"/>
        </w:rPr>
      </w:pPr>
      <w:r w:rsidRPr="00266DD4">
        <w:rPr>
          <w:b/>
          <w:bCs/>
          <w:szCs w:val="22"/>
        </w:rPr>
        <w:t xml:space="preserve">To the Shareholders of </w:t>
      </w:r>
      <w:proofErr w:type="spellStart"/>
      <w:r w:rsidRPr="00266DD4">
        <w:rPr>
          <w:b/>
          <w:bCs/>
          <w:szCs w:val="22"/>
        </w:rPr>
        <w:t>Vintcom</w:t>
      </w:r>
      <w:proofErr w:type="spellEnd"/>
      <w:r w:rsidRPr="00266DD4">
        <w:rPr>
          <w:b/>
          <w:bCs/>
          <w:szCs w:val="22"/>
        </w:rPr>
        <w:t xml:space="preserve"> Technology Public Company Limited</w:t>
      </w:r>
    </w:p>
    <w:p w14:paraId="4EE7938E" w14:textId="77777777" w:rsidR="00267E2F" w:rsidRPr="00266DD4" w:rsidRDefault="00267E2F" w:rsidP="00267E2F">
      <w:pPr>
        <w:jc w:val="both"/>
        <w:rPr>
          <w:rFonts w:cs="Angsana New"/>
          <w:b/>
          <w:bCs/>
          <w:szCs w:val="22"/>
          <w:lang w:bidi="th-TH"/>
        </w:rPr>
      </w:pPr>
    </w:p>
    <w:p w14:paraId="25148CB3" w14:textId="77777777" w:rsidR="00267E2F" w:rsidRPr="00266DD4" w:rsidRDefault="00267E2F" w:rsidP="00267E2F">
      <w:pPr>
        <w:jc w:val="both"/>
        <w:outlineLvl w:val="0"/>
        <w:rPr>
          <w:i/>
          <w:iCs/>
          <w:szCs w:val="22"/>
        </w:rPr>
      </w:pPr>
      <w:r w:rsidRPr="00266DD4">
        <w:rPr>
          <w:i/>
          <w:iCs/>
          <w:szCs w:val="22"/>
        </w:rPr>
        <w:t>Opinion</w:t>
      </w:r>
    </w:p>
    <w:p w14:paraId="206667E6" w14:textId="77777777" w:rsidR="00267E2F" w:rsidRPr="00266DD4" w:rsidRDefault="00267E2F" w:rsidP="00267E2F">
      <w:pPr>
        <w:jc w:val="both"/>
        <w:outlineLvl w:val="0"/>
        <w:rPr>
          <w:i/>
          <w:iCs/>
          <w:szCs w:val="22"/>
        </w:rPr>
      </w:pPr>
    </w:p>
    <w:p w14:paraId="13ACB73A" w14:textId="77777777" w:rsidR="00267E2F" w:rsidRPr="00266DD4" w:rsidRDefault="00267E2F" w:rsidP="00267E2F">
      <w:pPr>
        <w:jc w:val="both"/>
        <w:rPr>
          <w:i/>
          <w:iCs/>
          <w:szCs w:val="22"/>
          <w:lang w:bidi="th-TH"/>
        </w:rPr>
      </w:pPr>
      <w:r w:rsidRPr="00266DD4">
        <w:rPr>
          <w:szCs w:val="22"/>
          <w:lang w:bidi="th-TH"/>
        </w:rPr>
        <w:t xml:space="preserve">I have audited the consolidated and separate financial statements of </w:t>
      </w:r>
      <w:proofErr w:type="spellStart"/>
      <w:r w:rsidRPr="00266DD4">
        <w:rPr>
          <w:szCs w:val="22"/>
          <w:lang w:bidi="th-TH"/>
        </w:rPr>
        <w:t>Vintcom</w:t>
      </w:r>
      <w:proofErr w:type="spellEnd"/>
      <w:r w:rsidRPr="00266DD4">
        <w:rPr>
          <w:szCs w:val="22"/>
          <w:lang w:bidi="th-TH"/>
        </w:rPr>
        <w:t xml:space="preserve"> Technology Public Company Limited and its subsidiaries (the “Group”) and of </w:t>
      </w:r>
      <w:proofErr w:type="spellStart"/>
      <w:r w:rsidRPr="00266DD4">
        <w:rPr>
          <w:szCs w:val="22"/>
          <w:lang w:bidi="th-TH"/>
        </w:rPr>
        <w:t>Vintcom</w:t>
      </w:r>
      <w:proofErr w:type="spellEnd"/>
      <w:r w:rsidRPr="00266DD4">
        <w:rPr>
          <w:szCs w:val="22"/>
          <w:lang w:bidi="th-TH"/>
        </w:rPr>
        <w:t xml:space="preserve"> Technology Public Company Limited</w:t>
      </w:r>
      <w:r w:rsidRPr="00266DD4">
        <w:rPr>
          <w:szCs w:val="22"/>
          <w:lang w:bidi="th-TH"/>
        </w:rPr>
        <w:br/>
        <w:t>(the “Company”), respectively, which comprise the consolidated and separate statements of financial position as at 31 December 2019, the consolidated and separate statements of comprehensive income, changes in equity and cash flows for the year then ended, and notes, comprising a summary of significant accounting policies and other explanatory information.</w:t>
      </w:r>
    </w:p>
    <w:p w14:paraId="63FDE949" w14:textId="77777777" w:rsidR="00267E2F" w:rsidRPr="001B270C" w:rsidRDefault="00267E2F" w:rsidP="00267E2F">
      <w:pPr>
        <w:jc w:val="both"/>
        <w:rPr>
          <w:i/>
          <w:iCs/>
          <w:szCs w:val="22"/>
          <w:lang w:val="en-US" w:bidi="th-TH"/>
        </w:rPr>
      </w:pPr>
    </w:p>
    <w:p w14:paraId="1EEB7EB9" w14:textId="77777777" w:rsidR="00267E2F" w:rsidRPr="00266DD4" w:rsidRDefault="00267E2F" w:rsidP="00267E2F">
      <w:pPr>
        <w:jc w:val="both"/>
        <w:rPr>
          <w:szCs w:val="22"/>
        </w:rPr>
      </w:pPr>
      <w:r w:rsidRPr="00266DD4">
        <w:rPr>
          <w:szCs w:val="22"/>
        </w:rPr>
        <w:t xml:space="preserve">In my opinion, the </w:t>
      </w:r>
      <w:r w:rsidRPr="00266DD4">
        <w:rPr>
          <w:szCs w:val="22"/>
          <w:lang w:bidi="th-TH"/>
        </w:rPr>
        <w:t>accompanying</w:t>
      </w:r>
      <w:r w:rsidRPr="00266DD4">
        <w:rPr>
          <w:szCs w:val="22"/>
        </w:rPr>
        <w:t xml:space="preserve"> consolidated and separate financial statements present fairly, in all material respects, the financial position of the Group and the Company, respectively, as at 31 December 2019 and their financial performance and cash flows for the year then ended in accordance with Thai Financial Reporting Standards (TFRSs). </w:t>
      </w:r>
    </w:p>
    <w:p w14:paraId="4B693395" w14:textId="77777777" w:rsidR="00267E2F" w:rsidRPr="00266DD4" w:rsidRDefault="00267E2F" w:rsidP="00267E2F">
      <w:pPr>
        <w:jc w:val="both"/>
        <w:rPr>
          <w:szCs w:val="22"/>
        </w:rPr>
      </w:pPr>
    </w:p>
    <w:p w14:paraId="1DECB3B2" w14:textId="77777777" w:rsidR="00267E2F" w:rsidRPr="00266DD4" w:rsidRDefault="00267E2F" w:rsidP="00267E2F">
      <w:pPr>
        <w:autoSpaceDE w:val="0"/>
        <w:autoSpaceDN w:val="0"/>
        <w:adjustRightInd w:val="0"/>
        <w:rPr>
          <w:i/>
          <w:iCs/>
          <w:szCs w:val="22"/>
        </w:rPr>
      </w:pPr>
      <w:r w:rsidRPr="00266DD4">
        <w:rPr>
          <w:i/>
          <w:iCs/>
          <w:szCs w:val="22"/>
        </w:rPr>
        <w:t xml:space="preserve">Basis for Opinion </w:t>
      </w:r>
    </w:p>
    <w:p w14:paraId="1CB681F7" w14:textId="77777777" w:rsidR="00267E2F" w:rsidRPr="00266DD4" w:rsidRDefault="00267E2F" w:rsidP="00267E2F">
      <w:pPr>
        <w:autoSpaceDE w:val="0"/>
        <w:autoSpaceDN w:val="0"/>
        <w:adjustRightInd w:val="0"/>
        <w:rPr>
          <w:i/>
          <w:iCs/>
          <w:szCs w:val="22"/>
        </w:rPr>
      </w:pPr>
    </w:p>
    <w:p w14:paraId="20A4B374" w14:textId="77777777" w:rsidR="00267E2F" w:rsidRPr="00266DD4" w:rsidRDefault="00267E2F" w:rsidP="00267E2F">
      <w:pPr>
        <w:autoSpaceDE w:val="0"/>
        <w:autoSpaceDN w:val="0"/>
        <w:adjustRightInd w:val="0"/>
        <w:jc w:val="both"/>
        <w:rPr>
          <w:szCs w:val="22"/>
        </w:rPr>
      </w:pPr>
      <w:r w:rsidRPr="00266DD4">
        <w:rPr>
          <w:szCs w:val="22"/>
        </w:rPr>
        <w:t xml:space="preserve">I conducted my audit in accordance with Thai Standards on Auditing (TSAs). My responsibilities under those standards are further described in the </w:t>
      </w:r>
      <w:r w:rsidRPr="00266DD4">
        <w:rPr>
          <w:i/>
          <w:iCs/>
          <w:szCs w:val="22"/>
        </w:rPr>
        <w:t>Auditor’s Responsibilities for the Audit of the Consolidated and Separate</w:t>
      </w:r>
      <w:r w:rsidRPr="00266DD4">
        <w:rPr>
          <w:szCs w:val="22"/>
        </w:rPr>
        <w:t xml:space="preserve"> </w:t>
      </w:r>
      <w:r w:rsidRPr="00266DD4">
        <w:rPr>
          <w:i/>
          <w:iCs/>
          <w:szCs w:val="22"/>
        </w:rPr>
        <w:t xml:space="preserve">Financial Statements </w:t>
      </w:r>
      <w:r w:rsidRPr="00266DD4">
        <w:rPr>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266DD4">
        <w:rPr>
          <w:szCs w:val="22"/>
        </w:rPr>
        <w:t>sufficient</w:t>
      </w:r>
      <w:proofErr w:type="gramEnd"/>
      <w:r w:rsidRPr="00266DD4">
        <w:rPr>
          <w:szCs w:val="22"/>
        </w:rPr>
        <w:t xml:space="preserve"> and appropriate to provide a basis for my opinion.</w:t>
      </w:r>
    </w:p>
    <w:p w14:paraId="698530FF" w14:textId="77777777" w:rsidR="00267E2F" w:rsidRPr="00266DD4" w:rsidRDefault="00267E2F" w:rsidP="00267E2F">
      <w:pPr>
        <w:autoSpaceDE w:val="0"/>
        <w:autoSpaceDN w:val="0"/>
        <w:adjustRightInd w:val="0"/>
        <w:jc w:val="both"/>
        <w:rPr>
          <w:szCs w:val="22"/>
        </w:rPr>
      </w:pPr>
    </w:p>
    <w:p w14:paraId="35B587E5" w14:textId="77777777" w:rsidR="00267E2F" w:rsidRPr="00266DD4" w:rsidRDefault="00267E2F" w:rsidP="00267E2F">
      <w:pPr>
        <w:autoSpaceDE w:val="0"/>
        <w:autoSpaceDN w:val="0"/>
        <w:adjustRightInd w:val="0"/>
        <w:jc w:val="both"/>
        <w:rPr>
          <w:i/>
          <w:iCs/>
          <w:szCs w:val="22"/>
        </w:rPr>
      </w:pPr>
      <w:r w:rsidRPr="00266DD4">
        <w:rPr>
          <w:i/>
          <w:iCs/>
          <w:szCs w:val="22"/>
        </w:rPr>
        <w:t>Key Audit Matters</w:t>
      </w:r>
    </w:p>
    <w:p w14:paraId="102B2D31" w14:textId="77777777" w:rsidR="00267E2F" w:rsidRPr="00266DD4" w:rsidRDefault="00267E2F" w:rsidP="00267E2F">
      <w:pPr>
        <w:autoSpaceDE w:val="0"/>
        <w:autoSpaceDN w:val="0"/>
        <w:adjustRightInd w:val="0"/>
        <w:jc w:val="both"/>
        <w:rPr>
          <w:i/>
          <w:iCs/>
          <w:szCs w:val="22"/>
        </w:rPr>
      </w:pPr>
    </w:p>
    <w:p w14:paraId="637171D6" w14:textId="77777777" w:rsidR="00267E2F" w:rsidRPr="00266DD4" w:rsidRDefault="00267E2F" w:rsidP="00267E2F">
      <w:pPr>
        <w:autoSpaceDE w:val="0"/>
        <w:autoSpaceDN w:val="0"/>
        <w:adjustRightInd w:val="0"/>
        <w:jc w:val="both"/>
        <w:rPr>
          <w:szCs w:val="22"/>
        </w:rPr>
      </w:pPr>
      <w:r w:rsidRPr="00266DD4">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266DD4">
        <w:rPr>
          <w:szCs w:val="22"/>
        </w:rPr>
        <w:t>statements as a whole, and</w:t>
      </w:r>
      <w:proofErr w:type="gramEnd"/>
      <w:r w:rsidRPr="00266DD4">
        <w:rPr>
          <w:szCs w:val="22"/>
        </w:rPr>
        <w:t xml:space="preserve"> in forming my opinion thereon, and I do not provide a separate opinion on these matters.</w:t>
      </w:r>
    </w:p>
    <w:p w14:paraId="1229120F" w14:textId="77777777" w:rsidR="00267E2F" w:rsidRPr="00266DD4" w:rsidRDefault="00267E2F" w:rsidP="00267E2F">
      <w:pPr>
        <w:autoSpaceDE w:val="0"/>
        <w:autoSpaceDN w:val="0"/>
        <w:adjustRightInd w:val="0"/>
        <w:jc w:val="both"/>
        <w:rPr>
          <w:szCs w:val="22"/>
        </w:rPr>
      </w:pPr>
    </w:p>
    <w:p w14:paraId="4CA691D4" w14:textId="77777777" w:rsidR="00267E2F" w:rsidRDefault="00267E2F" w:rsidP="00267E2F">
      <w:pPr>
        <w:autoSpaceDE w:val="0"/>
        <w:autoSpaceDN w:val="0"/>
        <w:adjustRightInd w:val="0"/>
        <w:jc w:val="both"/>
        <w:rPr>
          <w:szCs w:val="22"/>
        </w:rPr>
      </w:pPr>
    </w:p>
    <w:p w14:paraId="2D355DB0" w14:textId="77777777" w:rsidR="00267E2F" w:rsidRDefault="00267E2F" w:rsidP="00267E2F">
      <w:pPr>
        <w:autoSpaceDE w:val="0"/>
        <w:autoSpaceDN w:val="0"/>
        <w:adjustRightInd w:val="0"/>
        <w:jc w:val="both"/>
        <w:rPr>
          <w:szCs w:val="22"/>
        </w:rPr>
      </w:pPr>
    </w:p>
    <w:p w14:paraId="73580373" w14:textId="77777777" w:rsidR="00267E2F" w:rsidRDefault="00267E2F" w:rsidP="00267E2F">
      <w:pPr>
        <w:autoSpaceDE w:val="0"/>
        <w:autoSpaceDN w:val="0"/>
        <w:adjustRightInd w:val="0"/>
        <w:jc w:val="both"/>
        <w:rPr>
          <w:szCs w:val="22"/>
        </w:rPr>
      </w:pPr>
    </w:p>
    <w:p w14:paraId="12893CCE" w14:textId="77777777" w:rsidR="00267E2F" w:rsidRDefault="00267E2F" w:rsidP="00267E2F">
      <w:pPr>
        <w:autoSpaceDE w:val="0"/>
        <w:autoSpaceDN w:val="0"/>
        <w:adjustRightInd w:val="0"/>
        <w:jc w:val="both"/>
        <w:rPr>
          <w:szCs w:val="22"/>
        </w:rPr>
      </w:pPr>
    </w:p>
    <w:p w14:paraId="35EE5F36" w14:textId="77777777" w:rsidR="00267E2F" w:rsidRDefault="00267E2F" w:rsidP="00267E2F">
      <w:pPr>
        <w:autoSpaceDE w:val="0"/>
        <w:autoSpaceDN w:val="0"/>
        <w:adjustRightInd w:val="0"/>
        <w:jc w:val="both"/>
        <w:rPr>
          <w:szCs w:val="22"/>
        </w:rPr>
      </w:pPr>
    </w:p>
    <w:p w14:paraId="14C7732F" w14:textId="77777777" w:rsidR="00267E2F" w:rsidRDefault="00267E2F" w:rsidP="00267E2F">
      <w:pPr>
        <w:autoSpaceDE w:val="0"/>
        <w:autoSpaceDN w:val="0"/>
        <w:adjustRightInd w:val="0"/>
        <w:jc w:val="both"/>
        <w:rPr>
          <w:szCs w:val="22"/>
        </w:rPr>
      </w:pPr>
    </w:p>
    <w:p w14:paraId="429AA060" w14:textId="77777777" w:rsidR="00267E2F" w:rsidRDefault="00267E2F" w:rsidP="00267E2F">
      <w:pPr>
        <w:autoSpaceDE w:val="0"/>
        <w:autoSpaceDN w:val="0"/>
        <w:adjustRightInd w:val="0"/>
        <w:jc w:val="both"/>
        <w:rPr>
          <w:szCs w:val="22"/>
        </w:rPr>
      </w:pPr>
    </w:p>
    <w:p w14:paraId="41075599" w14:textId="77777777" w:rsidR="00267E2F" w:rsidRDefault="00267E2F" w:rsidP="00267E2F">
      <w:pPr>
        <w:autoSpaceDE w:val="0"/>
        <w:autoSpaceDN w:val="0"/>
        <w:adjustRightInd w:val="0"/>
        <w:jc w:val="both"/>
        <w:rPr>
          <w:szCs w:val="22"/>
        </w:rPr>
      </w:pPr>
    </w:p>
    <w:p w14:paraId="516B9670" w14:textId="77777777" w:rsidR="00267E2F" w:rsidRDefault="00267E2F" w:rsidP="00267E2F">
      <w:pPr>
        <w:autoSpaceDE w:val="0"/>
        <w:autoSpaceDN w:val="0"/>
        <w:adjustRightInd w:val="0"/>
        <w:jc w:val="both"/>
        <w:rPr>
          <w:szCs w:val="22"/>
        </w:rPr>
      </w:pPr>
    </w:p>
    <w:p w14:paraId="277727F2" w14:textId="77777777" w:rsidR="00267E2F" w:rsidRDefault="00267E2F" w:rsidP="00267E2F">
      <w:pPr>
        <w:autoSpaceDE w:val="0"/>
        <w:autoSpaceDN w:val="0"/>
        <w:adjustRightInd w:val="0"/>
        <w:jc w:val="both"/>
        <w:rPr>
          <w:szCs w:val="22"/>
        </w:rPr>
      </w:pPr>
    </w:p>
    <w:p w14:paraId="21443FEA" w14:textId="77777777" w:rsidR="00267E2F" w:rsidRDefault="00267E2F" w:rsidP="00267E2F">
      <w:pPr>
        <w:autoSpaceDE w:val="0"/>
        <w:autoSpaceDN w:val="0"/>
        <w:adjustRightInd w:val="0"/>
        <w:jc w:val="both"/>
        <w:rPr>
          <w:szCs w:val="22"/>
        </w:rPr>
      </w:pPr>
    </w:p>
    <w:p w14:paraId="5254B50B" w14:textId="77777777" w:rsidR="00267E2F" w:rsidRDefault="00267E2F" w:rsidP="00267E2F">
      <w:pPr>
        <w:autoSpaceDE w:val="0"/>
        <w:autoSpaceDN w:val="0"/>
        <w:adjustRightInd w:val="0"/>
        <w:jc w:val="both"/>
        <w:rPr>
          <w:szCs w:val="22"/>
        </w:rPr>
      </w:pPr>
    </w:p>
    <w:p w14:paraId="16B25A50" w14:textId="77777777" w:rsidR="00267E2F" w:rsidRDefault="00267E2F" w:rsidP="00267E2F">
      <w:pPr>
        <w:autoSpaceDE w:val="0"/>
        <w:autoSpaceDN w:val="0"/>
        <w:adjustRightInd w:val="0"/>
        <w:jc w:val="both"/>
        <w:rPr>
          <w:szCs w:val="22"/>
        </w:rPr>
      </w:pPr>
    </w:p>
    <w:p w14:paraId="533F7771" w14:textId="77777777" w:rsidR="00267E2F" w:rsidRPr="00551044" w:rsidRDefault="00267E2F" w:rsidP="00267E2F">
      <w:pPr>
        <w:autoSpaceDE w:val="0"/>
        <w:autoSpaceDN w:val="0"/>
        <w:adjustRightInd w:val="0"/>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267E2F" w:rsidRPr="00551044" w14:paraId="640C34B8" w14:textId="77777777" w:rsidTr="00991E05">
        <w:tc>
          <w:tcPr>
            <w:tcW w:w="9760" w:type="dxa"/>
            <w:gridSpan w:val="2"/>
            <w:shd w:val="clear" w:color="auto" w:fill="auto"/>
          </w:tcPr>
          <w:p w14:paraId="44D615B9" w14:textId="77777777" w:rsidR="00267E2F" w:rsidRPr="00096DBB" w:rsidRDefault="00267E2F" w:rsidP="00DB53C0">
            <w:pPr>
              <w:autoSpaceDE w:val="0"/>
              <w:autoSpaceDN w:val="0"/>
              <w:adjustRightInd w:val="0"/>
              <w:rPr>
                <w:szCs w:val="22"/>
              </w:rPr>
            </w:pPr>
            <w:r w:rsidRPr="00096DBB">
              <w:rPr>
                <w:szCs w:val="22"/>
              </w:rPr>
              <w:t>Revenue</w:t>
            </w:r>
            <w:r>
              <w:rPr>
                <w:szCs w:val="22"/>
              </w:rPr>
              <w:t xml:space="preserve"> from contracts</w:t>
            </w:r>
            <w:r w:rsidRPr="00096DBB">
              <w:rPr>
                <w:szCs w:val="22"/>
              </w:rPr>
              <w:t xml:space="preserve"> recognition</w:t>
            </w:r>
          </w:p>
        </w:tc>
      </w:tr>
      <w:tr w:rsidR="00267E2F" w:rsidRPr="00551044" w14:paraId="5743FF50" w14:textId="77777777" w:rsidTr="00991E05">
        <w:tc>
          <w:tcPr>
            <w:tcW w:w="9760" w:type="dxa"/>
            <w:gridSpan w:val="2"/>
            <w:shd w:val="clear" w:color="auto" w:fill="auto"/>
          </w:tcPr>
          <w:p w14:paraId="434F60DE" w14:textId="77777777" w:rsidR="00267E2F" w:rsidRPr="00096DBB" w:rsidRDefault="00267E2F" w:rsidP="00DB53C0">
            <w:pPr>
              <w:autoSpaceDE w:val="0"/>
              <w:autoSpaceDN w:val="0"/>
              <w:adjustRightInd w:val="0"/>
              <w:rPr>
                <w:szCs w:val="22"/>
              </w:rPr>
            </w:pPr>
            <w:r w:rsidRPr="00096DBB">
              <w:rPr>
                <w:szCs w:val="22"/>
              </w:rPr>
              <w:t xml:space="preserve">Refer to Notes </w:t>
            </w:r>
            <w:r w:rsidRPr="00773565">
              <w:rPr>
                <w:szCs w:val="22"/>
              </w:rPr>
              <w:t>2 (c) 3 (r) and 19</w:t>
            </w:r>
          </w:p>
        </w:tc>
      </w:tr>
      <w:tr w:rsidR="00267E2F" w:rsidRPr="00551044" w14:paraId="6AA14E45" w14:textId="77777777" w:rsidTr="00991E05">
        <w:tc>
          <w:tcPr>
            <w:tcW w:w="4387" w:type="dxa"/>
            <w:shd w:val="clear" w:color="auto" w:fill="auto"/>
          </w:tcPr>
          <w:p w14:paraId="66A671A8" w14:textId="77777777" w:rsidR="00267E2F" w:rsidRPr="00551044" w:rsidRDefault="00267E2F" w:rsidP="00DB53C0">
            <w:pPr>
              <w:autoSpaceDE w:val="0"/>
              <w:autoSpaceDN w:val="0"/>
              <w:adjustRightInd w:val="0"/>
              <w:rPr>
                <w:b/>
                <w:bCs/>
                <w:szCs w:val="22"/>
              </w:rPr>
            </w:pPr>
            <w:r w:rsidRPr="00551044">
              <w:rPr>
                <w:b/>
                <w:bCs/>
                <w:szCs w:val="22"/>
              </w:rPr>
              <w:t>The key audit matter</w:t>
            </w:r>
          </w:p>
        </w:tc>
        <w:tc>
          <w:tcPr>
            <w:tcW w:w="5373" w:type="dxa"/>
            <w:shd w:val="clear" w:color="auto" w:fill="auto"/>
          </w:tcPr>
          <w:p w14:paraId="1A6332D1" w14:textId="77777777" w:rsidR="00267E2F" w:rsidRPr="00551044" w:rsidRDefault="00267E2F" w:rsidP="00DB53C0">
            <w:pPr>
              <w:autoSpaceDE w:val="0"/>
              <w:autoSpaceDN w:val="0"/>
              <w:adjustRightInd w:val="0"/>
              <w:rPr>
                <w:b/>
                <w:bCs/>
                <w:szCs w:val="22"/>
              </w:rPr>
            </w:pPr>
            <w:r w:rsidRPr="00551044">
              <w:rPr>
                <w:b/>
                <w:bCs/>
                <w:szCs w:val="22"/>
              </w:rPr>
              <w:t>How the matter was addressed in the audit</w:t>
            </w:r>
          </w:p>
        </w:tc>
      </w:tr>
      <w:tr w:rsidR="00267E2F" w:rsidRPr="00A4447D" w14:paraId="395564D9" w14:textId="77777777" w:rsidTr="00991E05">
        <w:tc>
          <w:tcPr>
            <w:tcW w:w="4387" w:type="dxa"/>
            <w:shd w:val="clear" w:color="auto" w:fill="auto"/>
          </w:tcPr>
          <w:p w14:paraId="49449ECF" w14:textId="77777777" w:rsidR="00267E2F" w:rsidRPr="00551044" w:rsidRDefault="00267E2F" w:rsidP="00DB53C0">
            <w:pPr>
              <w:autoSpaceDE w:val="0"/>
              <w:autoSpaceDN w:val="0"/>
              <w:adjustRightInd w:val="0"/>
              <w:rPr>
                <w:szCs w:val="22"/>
              </w:rPr>
            </w:pPr>
          </w:p>
          <w:p w14:paraId="688D3AB2" w14:textId="77777777" w:rsidR="00267E2F" w:rsidRPr="00A4447D" w:rsidRDefault="00267E2F" w:rsidP="00DB53C0">
            <w:pPr>
              <w:autoSpaceDE w:val="0"/>
              <w:autoSpaceDN w:val="0"/>
              <w:adjustRightInd w:val="0"/>
              <w:jc w:val="thaiDistribute"/>
              <w:rPr>
                <w:rFonts w:cstheme="minorBidi"/>
                <w:szCs w:val="28"/>
                <w:cs/>
                <w:lang w:bidi="th-TH"/>
              </w:rPr>
            </w:pPr>
            <w:r w:rsidRPr="00A4447D">
              <w:rPr>
                <w:szCs w:val="22"/>
              </w:rPr>
              <w:t xml:space="preserve">Recognition of the Group’s revenue is complex due to a lot of customer contracts which several </w:t>
            </w:r>
            <w:r w:rsidRPr="006C2E8F">
              <w:rPr>
                <w:spacing w:val="-6"/>
                <w:szCs w:val="22"/>
              </w:rPr>
              <w:t>contracts involve multiple performance obligations</w:t>
            </w:r>
            <w:r w:rsidRPr="00A4447D">
              <w:rPr>
                <w:szCs w:val="22"/>
              </w:rPr>
              <w:t xml:space="preserve"> that combines the sales of goods, rendering of services and subsequent services (maintenance services), allocation transaction price to the performance obligations in the contract and timing of revenue recognition.</w:t>
            </w:r>
          </w:p>
          <w:p w14:paraId="0D11B428" w14:textId="77777777" w:rsidR="00267E2F" w:rsidRPr="00A4447D" w:rsidRDefault="00267E2F" w:rsidP="00DB53C0">
            <w:pPr>
              <w:autoSpaceDE w:val="0"/>
              <w:autoSpaceDN w:val="0"/>
              <w:adjustRightInd w:val="0"/>
              <w:jc w:val="thaiDistribute"/>
              <w:rPr>
                <w:szCs w:val="22"/>
              </w:rPr>
            </w:pPr>
          </w:p>
          <w:p w14:paraId="7B390ED0" w14:textId="09757BE3" w:rsidR="00267E2F" w:rsidRPr="00A4447D" w:rsidRDefault="00267E2F" w:rsidP="006C2E8F">
            <w:pPr>
              <w:spacing w:line="240" w:lineRule="auto"/>
              <w:jc w:val="thaiDistribute"/>
            </w:pPr>
            <w:r w:rsidRPr="006C2E8F">
              <w:rPr>
                <w:spacing w:val="-6"/>
              </w:rPr>
              <w:t>I focused on this area as recognition of revenue</w:t>
            </w:r>
            <w:r w:rsidRPr="006C2E8F">
              <w:rPr>
                <w:spacing w:val="-10"/>
              </w:rPr>
              <w:t xml:space="preserve"> involves significant judgment made by</w:t>
            </w:r>
            <w:r w:rsidR="006C2E8F" w:rsidRPr="006C2E8F">
              <w:rPr>
                <w:spacing w:val="-10"/>
              </w:rPr>
              <w:t xml:space="preserve"> </w:t>
            </w:r>
            <w:r w:rsidRPr="006C2E8F">
              <w:rPr>
                <w:spacing w:val="-10"/>
              </w:rPr>
              <w:t>Management</w:t>
            </w:r>
            <w:r w:rsidRPr="006C2E8F">
              <w:rPr>
                <w:spacing w:val="-6"/>
              </w:rPr>
              <w:t xml:space="preserve"> including; determining </w:t>
            </w:r>
            <w:r w:rsidRPr="006C2E8F">
              <w:rPr>
                <w:spacing w:val="-6"/>
                <w:szCs w:val="22"/>
              </w:rPr>
              <w:t>performance obligations</w:t>
            </w:r>
            <w:r w:rsidRPr="00A4447D">
              <w:t xml:space="preserve">, determining the allocation on </w:t>
            </w:r>
            <w:r w:rsidRPr="00A4447D">
              <w:rPr>
                <w:szCs w:val="22"/>
              </w:rPr>
              <w:t xml:space="preserve">a relative stand-alone selling price basis, </w:t>
            </w:r>
            <w:r w:rsidRPr="00A4447D">
              <w:t xml:space="preserve">allocation calculation of multiple </w:t>
            </w:r>
            <w:r w:rsidRPr="00A4447D">
              <w:rPr>
                <w:szCs w:val="22"/>
              </w:rPr>
              <w:t>performance obligations and timing of revenue recognition.</w:t>
            </w:r>
          </w:p>
          <w:p w14:paraId="56FA28D0" w14:textId="77777777" w:rsidR="00267E2F" w:rsidRPr="00A4447D" w:rsidRDefault="00267E2F" w:rsidP="00DB53C0">
            <w:pPr>
              <w:autoSpaceDE w:val="0"/>
              <w:autoSpaceDN w:val="0"/>
              <w:adjustRightInd w:val="0"/>
              <w:rPr>
                <w:szCs w:val="22"/>
              </w:rPr>
            </w:pPr>
          </w:p>
          <w:p w14:paraId="55FC9917" w14:textId="77777777" w:rsidR="00267E2F" w:rsidRPr="00624AA5" w:rsidRDefault="00267E2F" w:rsidP="00DB53C0">
            <w:pPr>
              <w:autoSpaceDE w:val="0"/>
              <w:autoSpaceDN w:val="0"/>
              <w:adjustRightInd w:val="0"/>
              <w:jc w:val="thaiDistribute"/>
              <w:rPr>
                <w:spacing w:val="-10"/>
                <w:szCs w:val="22"/>
              </w:rPr>
            </w:pPr>
            <w:r w:rsidRPr="00624AA5">
              <w:rPr>
                <w:rFonts w:cs="Angsana New"/>
                <w:spacing w:val="-10"/>
                <w:szCs w:val="28"/>
                <w:lang w:val="en-US" w:bidi="th-TH"/>
              </w:rPr>
              <w:t>Therefore</w:t>
            </w:r>
            <w:r w:rsidRPr="00624AA5">
              <w:rPr>
                <w:spacing w:val="-10"/>
                <w:szCs w:val="22"/>
              </w:rPr>
              <w:t>, this matter is key area of focus in my audit.</w:t>
            </w:r>
          </w:p>
          <w:p w14:paraId="5689E5EA" w14:textId="77777777" w:rsidR="00267E2F" w:rsidRPr="00A4447D" w:rsidRDefault="00267E2F" w:rsidP="00DB53C0">
            <w:pPr>
              <w:autoSpaceDE w:val="0"/>
              <w:autoSpaceDN w:val="0"/>
              <w:adjustRightInd w:val="0"/>
              <w:rPr>
                <w:szCs w:val="22"/>
              </w:rPr>
            </w:pPr>
          </w:p>
        </w:tc>
        <w:tc>
          <w:tcPr>
            <w:tcW w:w="5373" w:type="dxa"/>
            <w:shd w:val="clear" w:color="auto" w:fill="auto"/>
          </w:tcPr>
          <w:p w14:paraId="034624B1" w14:textId="77777777" w:rsidR="00267E2F" w:rsidRPr="00A4447D" w:rsidRDefault="00267E2F" w:rsidP="00DB53C0">
            <w:pPr>
              <w:autoSpaceDE w:val="0"/>
              <w:autoSpaceDN w:val="0"/>
              <w:adjustRightInd w:val="0"/>
              <w:spacing w:line="240" w:lineRule="auto"/>
              <w:rPr>
                <w:rFonts w:eastAsia="Arial"/>
                <w:szCs w:val="22"/>
              </w:rPr>
            </w:pPr>
          </w:p>
          <w:p w14:paraId="34FA563F" w14:textId="77777777" w:rsidR="00267E2F" w:rsidRPr="00A4447D" w:rsidRDefault="00267E2F" w:rsidP="00DB53C0">
            <w:pPr>
              <w:autoSpaceDE w:val="0"/>
              <w:autoSpaceDN w:val="0"/>
              <w:adjustRightInd w:val="0"/>
              <w:spacing w:line="240" w:lineRule="auto"/>
              <w:rPr>
                <w:rFonts w:eastAsia="Arial"/>
                <w:szCs w:val="22"/>
              </w:rPr>
            </w:pPr>
            <w:r w:rsidRPr="00A4447D">
              <w:rPr>
                <w:rFonts w:eastAsia="Arial"/>
                <w:szCs w:val="22"/>
              </w:rPr>
              <w:t xml:space="preserve">My audit procedures included: </w:t>
            </w:r>
          </w:p>
          <w:p w14:paraId="02CB6E5B" w14:textId="77777777" w:rsidR="00267E2F" w:rsidRPr="00A4447D" w:rsidRDefault="00267E2F" w:rsidP="00DB53C0">
            <w:pPr>
              <w:pStyle w:val="ListParagraph"/>
              <w:numPr>
                <w:ilvl w:val="0"/>
                <w:numId w:val="8"/>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48" w:hanging="248"/>
              <w:jc w:val="thaiDistribute"/>
              <w:rPr>
                <w:szCs w:val="22"/>
              </w:rPr>
            </w:pPr>
            <w:r w:rsidRPr="00A4447D">
              <w:rPr>
                <w:szCs w:val="22"/>
              </w:rPr>
              <w:t>unders</w:t>
            </w:r>
            <w:r w:rsidRPr="006C2E8F">
              <w:rPr>
                <w:spacing w:val="-6"/>
                <w:szCs w:val="22"/>
              </w:rPr>
              <w:t>tanding and assessing</w:t>
            </w:r>
            <w:r w:rsidRPr="006C2E8F">
              <w:rPr>
                <w:rFonts w:eastAsia="Arial"/>
                <w:spacing w:val="-6"/>
                <w:szCs w:val="22"/>
              </w:rPr>
              <w:t xml:space="preserve"> the design and implementation </w:t>
            </w:r>
            <w:r w:rsidRPr="00A4447D">
              <w:rPr>
                <w:rFonts w:eastAsia="Arial"/>
                <w:spacing w:val="-4"/>
                <w:szCs w:val="22"/>
              </w:rPr>
              <w:t xml:space="preserve">of relevant controls </w:t>
            </w:r>
            <w:r w:rsidRPr="00A4447D">
              <w:rPr>
                <w:szCs w:val="22"/>
              </w:rPr>
              <w:t xml:space="preserve">regarding </w:t>
            </w:r>
            <w:r w:rsidRPr="00A4447D">
              <w:t xml:space="preserve">revenue recognition of </w:t>
            </w:r>
            <w:r w:rsidRPr="006C2E8F">
              <w:rPr>
                <w:spacing w:val="-10"/>
              </w:rPr>
              <w:t xml:space="preserve">multiple performance obligations, consisted of management’s </w:t>
            </w:r>
            <w:r w:rsidRPr="00624AA5">
              <w:rPr>
                <w:spacing w:val="-8"/>
                <w:szCs w:val="22"/>
              </w:rPr>
              <w:t xml:space="preserve">review of </w:t>
            </w:r>
            <w:r w:rsidRPr="00624AA5">
              <w:rPr>
                <w:rFonts w:eastAsia="Arial" w:cs="Angsana New"/>
                <w:spacing w:val="-8"/>
                <w:szCs w:val="22"/>
              </w:rPr>
              <w:t>multiple performance obligations</w:t>
            </w:r>
            <w:r w:rsidRPr="00624AA5">
              <w:rPr>
                <w:spacing w:val="-8"/>
                <w:szCs w:val="22"/>
              </w:rPr>
              <w:t>, a relative stand-</w:t>
            </w:r>
            <w:r w:rsidRPr="00624AA5">
              <w:rPr>
                <w:spacing w:val="-6"/>
                <w:szCs w:val="22"/>
              </w:rPr>
              <w:t>alone selling price determination, allocation calculation and</w:t>
            </w:r>
            <w:r w:rsidRPr="00A4447D">
              <w:rPr>
                <w:szCs w:val="22"/>
              </w:rPr>
              <w:t xml:space="preserve"> timing of revenue recognition;</w:t>
            </w:r>
          </w:p>
          <w:p w14:paraId="51555DC4" w14:textId="77777777" w:rsidR="00267E2F" w:rsidRPr="00A4447D" w:rsidRDefault="00267E2F" w:rsidP="00DB53C0">
            <w:pPr>
              <w:pStyle w:val="ListParagraph"/>
              <w:numPr>
                <w:ilvl w:val="0"/>
                <w:numId w:val="7"/>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A4447D">
              <w:rPr>
                <w:szCs w:val="22"/>
              </w:rPr>
              <w:t xml:space="preserve">sampling testing the relevant controls </w:t>
            </w:r>
            <w:r w:rsidRPr="00A4447D">
              <w:t xml:space="preserve">regarding revenue </w:t>
            </w:r>
            <w:r w:rsidRPr="006C2E8F">
              <w:rPr>
                <w:spacing w:val="-6"/>
              </w:rPr>
              <w:t>recognition of multiple performance obligations; including</w:t>
            </w:r>
            <w:r w:rsidRPr="00A4447D">
              <w:t xml:space="preserve"> </w:t>
            </w:r>
            <w:r w:rsidRPr="00A4447D">
              <w:rPr>
                <w:szCs w:val="22"/>
              </w:rPr>
              <w:t>sampling testing</w:t>
            </w:r>
            <w:r w:rsidRPr="00A4447D">
              <w:t xml:space="preserve"> the appropriateness of </w:t>
            </w:r>
            <w:r w:rsidRPr="00A4447D">
              <w:rPr>
                <w:szCs w:val="22"/>
              </w:rPr>
              <w:t>a relative stand-</w:t>
            </w:r>
            <w:r w:rsidRPr="00991E05">
              <w:rPr>
                <w:spacing w:val="-4"/>
                <w:szCs w:val="22"/>
              </w:rPr>
              <w:t>alone selling price</w:t>
            </w:r>
            <w:r w:rsidRPr="00991E05">
              <w:rPr>
                <w:spacing w:val="-4"/>
              </w:rPr>
              <w:t xml:space="preserve"> determination, allocation with relevant </w:t>
            </w:r>
            <w:r w:rsidRPr="00A4447D">
              <w:t xml:space="preserve">document </w:t>
            </w:r>
            <w:r w:rsidRPr="00A4447D">
              <w:rPr>
                <w:szCs w:val="22"/>
              </w:rPr>
              <w:t>and timing of revenue recognition</w:t>
            </w:r>
            <w:r w:rsidRPr="00A4447D">
              <w:t>;</w:t>
            </w:r>
          </w:p>
          <w:p w14:paraId="52FB17B3" w14:textId="77777777" w:rsidR="00267E2F" w:rsidRPr="00A4447D" w:rsidRDefault="00267E2F" w:rsidP="00DB53C0">
            <w:pPr>
              <w:pStyle w:val="ListParagraph"/>
              <w:numPr>
                <w:ilvl w:val="0"/>
                <w:numId w:val="7"/>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991E05">
              <w:rPr>
                <w:spacing w:val="-8"/>
                <w:szCs w:val="22"/>
              </w:rPr>
              <w:t>reading the contracts for key terms</w:t>
            </w:r>
            <w:r w:rsidRPr="00991E05">
              <w:rPr>
                <w:rFonts w:cs="Angsana New"/>
                <w:spacing w:val="-8"/>
              </w:rPr>
              <w:t>,</w:t>
            </w:r>
            <w:r w:rsidRPr="00991E05">
              <w:rPr>
                <w:spacing w:val="-8"/>
                <w:szCs w:val="22"/>
              </w:rPr>
              <w:t xml:space="preserve"> testing </w:t>
            </w:r>
            <w:r w:rsidRPr="00991E05">
              <w:rPr>
                <w:spacing w:val="-8"/>
              </w:rPr>
              <w:t xml:space="preserve">separation </w:t>
            </w:r>
            <w:r w:rsidRPr="00991E05">
              <w:rPr>
                <w:spacing w:val="-8"/>
                <w:szCs w:val="22"/>
              </w:rPr>
              <w:t>relevan</w:t>
            </w:r>
            <w:r w:rsidRPr="006C2E8F">
              <w:rPr>
                <w:spacing w:val="-4"/>
                <w:szCs w:val="22"/>
              </w:rPr>
              <w:t xml:space="preserve">t performance obligations, testing allocation calculation and timing of revenue recognition </w:t>
            </w:r>
            <w:r w:rsidRPr="006C2E8F">
              <w:rPr>
                <w:spacing w:val="-4"/>
              </w:rPr>
              <w:t>by sampling basis</w:t>
            </w:r>
            <w:r w:rsidRPr="00A4447D">
              <w:t>;</w:t>
            </w:r>
          </w:p>
          <w:p w14:paraId="05C9034D" w14:textId="77777777" w:rsidR="00267E2F" w:rsidRPr="00A4447D" w:rsidRDefault="00267E2F" w:rsidP="00DB53C0">
            <w:pPr>
              <w:pStyle w:val="ListParagraph"/>
              <w:numPr>
                <w:ilvl w:val="0"/>
                <w:numId w:val="7"/>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6C2E8F">
              <w:rPr>
                <w:spacing w:val="-4"/>
                <w:szCs w:val="22"/>
              </w:rPr>
              <w:t>considering the adequacy of the disclosures in accordance</w:t>
            </w:r>
            <w:r w:rsidRPr="00A4447D">
              <w:rPr>
                <w:szCs w:val="22"/>
              </w:rPr>
              <w:t xml:space="preserve"> with the Thai Financial Reporting Standards</w:t>
            </w:r>
          </w:p>
          <w:p w14:paraId="0B904936" w14:textId="77777777" w:rsidR="00267E2F" w:rsidRPr="00A4447D" w:rsidRDefault="00267E2F" w:rsidP="00DB53C0">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1C0AB692" w14:textId="68C53567" w:rsidR="00267E2F" w:rsidRDefault="00267E2F" w:rsidP="00267E2F">
      <w:pPr>
        <w:autoSpaceDE w:val="0"/>
        <w:autoSpaceDN w:val="0"/>
        <w:adjustRightInd w:val="0"/>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624AA5" w:rsidRPr="00551044" w14:paraId="38C5CDCF" w14:textId="77777777" w:rsidTr="00991E05">
        <w:tc>
          <w:tcPr>
            <w:tcW w:w="9760" w:type="dxa"/>
            <w:gridSpan w:val="2"/>
            <w:shd w:val="clear" w:color="auto" w:fill="auto"/>
          </w:tcPr>
          <w:p w14:paraId="4CD4D611" w14:textId="77777777" w:rsidR="00624AA5" w:rsidRDefault="00624AA5" w:rsidP="00624AA5">
            <w:pPr>
              <w:pStyle w:val="index"/>
              <w:tabs>
                <w:tab w:val="clear" w:pos="747"/>
                <w:tab w:val="left" w:pos="720"/>
              </w:tabs>
              <w:spacing w:after="0" w:line="240" w:lineRule="auto"/>
              <w:ind w:left="0" w:firstLine="0"/>
              <w:outlineLvl w:val="0"/>
              <w:rPr>
                <w:szCs w:val="22"/>
              </w:rPr>
            </w:pPr>
            <w:r w:rsidRPr="00A4447D">
              <w:rPr>
                <w:szCs w:val="22"/>
              </w:rPr>
              <w:t>Fair value assessment of</w:t>
            </w:r>
            <w:r>
              <w:rPr>
                <w:szCs w:val="22"/>
                <w:lang w:val="en-US"/>
              </w:rPr>
              <w:t xml:space="preserve"> assets and liabilities from</w:t>
            </w:r>
            <w:r w:rsidRPr="00A4447D">
              <w:rPr>
                <w:szCs w:val="22"/>
              </w:rPr>
              <w:t xml:space="preserve"> business acquisition,</w:t>
            </w:r>
            <w:r w:rsidRPr="00A4447D">
              <w:rPr>
                <w:rFonts w:cstheme="minorBidi" w:hint="cs"/>
                <w:szCs w:val="28"/>
                <w:cs/>
                <w:lang w:bidi="th-TH"/>
              </w:rPr>
              <w:t xml:space="preserve"> </w:t>
            </w:r>
            <w:r w:rsidRPr="00A4447D">
              <w:rPr>
                <w:szCs w:val="22"/>
              </w:rPr>
              <w:t xml:space="preserve">impairment of goodwill and </w:t>
            </w:r>
          </w:p>
          <w:p w14:paraId="775FFEFB" w14:textId="1C2524C4" w:rsidR="00624AA5" w:rsidRPr="00096DBB" w:rsidRDefault="00624AA5" w:rsidP="00624AA5">
            <w:pPr>
              <w:autoSpaceDE w:val="0"/>
              <w:autoSpaceDN w:val="0"/>
              <w:adjustRightInd w:val="0"/>
              <w:rPr>
                <w:szCs w:val="22"/>
              </w:rPr>
            </w:pPr>
            <w:r>
              <w:rPr>
                <w:szCs w:val="22"/>
              </w:rPr>
              <w:t xml:space="preserve">   </w:t>
            </w:r>
            <w:r w:rsidRPr="00A4447D">
              <w:rPr>
                <w:szCs w:val="22"/>
              </w:rPr>
              <w:t>investment in subsidiary</w:t>
            </w:r>
          </w:p>
        </w:tc>
      </w:tr>
      <w:tr w:rsidR="00624AA5" w:rsidRPr="00551044" w14:paraId="08BCEBF8" w14:textId="77777777" w:rsidTr="00991E05">
        <w:tc>
          <w:tcPr>
            <w:tcW w:w="9760" w:type="dxa"/>
            <w:gridSpan w:val="2"/>
            <w:shd w:val="clear" w:color="auto" w:fill="auto"/>
          </w:tcPr>
          <w:p w14:paraId="177543F6" w14:textId="1C50EAEC" w:rsidR="00624AA5" w:rsidRPr="00096DBB" w:rsidRDefault="00624AA5" w:rsidP="00624AA5">
            <w:pPr>
              <w:autoSpaceDE w:val="0"/>
              <w:autoSpaceDN w:val="0"/>
              <w:adjustRightInd w:val="0"/>
              <w:rPr>
                <w:szCs w:val="22"/>
              </w:rPr>
            </w:pPr>
            <w:r w:rsidRPr="00A4447D">
              <w:rPr>
                <w:szCs w:val="22"/>
              </w:rPr>
              <w:t>Refer to Notes 2 (c), 3, 4, 10 and</w:t>
            </w:r>
            <w:r w:rsidRPr="00A4447D">
              <w:rPr>
                <w:rFonts w:cstheme="minorBidi" w:hint="cs"/>
                <w:szCs w:val="28"/>
                <w:cs/>
                <w:lang w:bidi="th-TH"/>
              </w:rPr>
              <w:t xml:space="preserve"> </w:t>
            </w:r>
            <w:r w:rsidRPr="00A4447D">
              <w:rPr>
                <w:rFonts w:cstheme="minorBidi"/>
                <w:szCs w:val="28"/>
                <w:lang w:val="en-US" w:bidi="th-TH"/>
              </w:rPr>
              <w:t>13</w:t>
            </w:r>
          </w:p>
        </w:tc>
      </w:tr>
      <w:tr w:rsidR="00624AA5" w:rsidRPr="00551044" w14:paraId="036BBDFA" w14:textId="77777777" w:rsidTr="00991E05">
        <w:tc>
          <w:tcPr>
            <w:tcW w:w="4387" w:type="dxa"/>
            <w:shd w:val="clear" w:color="auto" w:fill="auto"/>
          </w:tcPr>
          <w:p w14:paraId="52B53407" w14:textId="77777777" w:rsidR="00624AA5" w:rsidRPr="00551044" w:rsidRDefault="00624AA5" w:rsidP="003D24DF">
            <w:pPr>
              <w:autoSpaceDE w:val="0"/>
              <w:autoSpaceDN w:val="0"/>
              <w:adjustRightInd w:val="0"/>
              <w:rPr>
                <w:b/>
                <w:bCs/>
                <w:szCs w:val="22"/>
              </w:rPr>
            </w:pPr>
            <w:r w:rsidRPr="00551044">
              <w:rPr>
                <w:b/>
                <w:bCs/>
                <w:szCs w:val="22"/>
              </w:rPr>
              <w:t>The key audit matter</w:t>
            </w:r>
          </w:p>
        </w:tc>
        <w:tc>
          <w:tcPr>
            <w:tcW w:w="5373" w:type="dxa"/>
            <w:shd w:val="clear" w:color="auto" w:fill="auto"/>
          </w:tcPr>
          <w:p w14:paraId="0C99CD75" w14:textId="77777777" w:rsidR="00624AA5" w:rsidRPr="00551044" w:rsidRDefault="00624AA5" w:rsidP="003D24DF">
            <w:pPr>
              <w:autoSpaceDE w:val="0"/>
              <w:autoSpaceDN w:val="0"/>
              <w:adjustRightInd w:val="0"/>
              <w:rPr>
                <w:b/>
                <w:bCs/>
                <w:szCs w:val="22"/>
              </w:rPr>
            </w:pPr>
            <w:r w:rsidRPr="00551044">
              <w:rPr>
                <w:b/>
                <w:bCs/>
                <w:szCs w:val="22"/>
              </w:rPr>
              <w:t>How the matter was addressed in the audit</w:t>
            </w:r>
          </w:p>
        </w:tc>
      </w:tr>
      <w:tr w:rsidR="00624AA5" w:rsidRPr="00A4447D" w14:paraId="6607C7A3" w14:textId="77777777" w:rsidTr="00991E05">
        <w:tc>
          <w:tcPr>
            <w:tcW w:w="4387" w:type="dxa"/>
            <w:shd w:val="clear" w:color="auto" w:fill="auto"/>
          </w:tcPr>
          <w:p w14:paraId="5763C356" w14:textId="77777777" w:rsidR="00624AA5" w:rsidRPr="00551044" w:rsidRDefault="00624AA5" w:rsidP="003D24DF">
            <w:pPr>
              <w:autoSpaceDE w:val="0"/>
              <w:autoSpaceDN w:val="0"/>
              <w:adjustRightInd w:val="0"/>
              <w:rPr>
                <w:szCs w:val="22"/>
              </w:rPr>
            </w:pPr>
          </w:p>
          <w:p w14:paraId="33B61EF7" w14:textId="51558D33" w:rsidR="00624AA5" w:rsidRPr="000A7526" w:rsidRDefault="00624AA5" w:rsidP="00624AA5">
            <w:pPr>
              <w:autoSpaceDE w:val="0"/>
              <w:autoSpaceDN w:val="0"/>
              <w:adjustRightInd w:val="0"/>
              <w:jc w:val="both"/>
              <w:rPr>
                <w:szCs w:val="22"/>
                <w:lang w:val="en-US" w:bidi="th-TH"/>
              </w:rPr>
            </w:pPr>
            <w:r w:rsidRPr="00624AA5">
              <w:rPr>
                <w:spacing w:val="-10"/>
                <w:szCs w:val="22"/>
              </w:rPr>
              <w:t>On 17 October 2018, the Group acquired a subsidiary,</w:t>
            </w:r>
            <w:r w:rsidRPr="00A4447D">
              <w:rPr>
                <w:szCs w:val="22"/>
              </w:rPr>
              <w:t xml:space="preserve"> </w:t>
            </w:r>
            <w:r w:rsidRPr="00624AA5">
              <w:rPr>
                <w:spacing w:val="-6"/>
                <w:szCs w:val="22"/>
              </w:rPr>
              <w:t>which is engaging in IT security services business. During 201</w:t>
            </w:r>
            <w:r w:rsidRPr="00624AA5">
              <w:rPr>
                <w:spacing w:val="-6"/>
                <w:szCs w:val="22"/>
                <w:lang w:val="en-US"/>
              </w:rPr>
              <w:t>9</w:t>
            </w:r>
            <w:r w:rsidRPr="00624AA5">
              <w:rPr>
                <w:spacing w:val="-6"/>
                <w:szCs w:val="22"/>
              </w:rPr>
              <w:t>, the Group had completed reassessing the fair value of the assets acquired and liabilities</w:t>
            </w:r>
            <w:r w:rsidRPr="00A4447D">
              <w:rPr>
                <w:spacing w:val="-4"/>
                <w:szCs w:val="22"/>
              </w:rPr>
              <w:t xml:space="preserve"> </w:t>
            </w:r>
            <w:r w:rsidRPr="00991E05">
              <w:rPr>
                <w:spacing w:val="-16"/>
                <w:szCs w:val="22"/>
              </w:rPr>
              <w:t xml:space="preserve">assumed from a business acquisition; and consideration </w:t>
            </w:r>
            <w:r w:rsidRPr="00624AA5">
              <w:rPr>
                <w:szCs w:val="22"/>
              </w:rPr>
              <w:t xml:space="preserve">transferred including contingent consideration </w:t>
            </w:r>
            <w:r w:rsidRPr="00624AA5">
              <w:rPr>
                <w:spacing w:val="-6"/>
                <w:szCs w:val="22"/>
              </w:rPr>
              <w:t>resulting in the adjustment of goodwill to reflect new information obtained about facts and circumstances</w:t>
            </w:r>
            <w:r w:rsidRPr="000A7526">
              <w:rPr>
                <w:szCs w:val="22"/>
              </w:rPr>
              <w:t xml:space="preserve"> that existed as of the acquisition date</w:t>
            </w:r>
            <w:r w:rsidR="00920BA4">
              <w:rPr>
                <w:szCs w:val="22"/>
              </w:rPr>
              <w:t>.</w:t>
            </w:r>
          </w:p>
          <w:p w14:paraId="6CCEC4EA" w14:textId="77777777" w:rsidR="00624AA5" w:rsidRPr="000A7526" w:rsidRDefault="00624AA5" w:rsidP="00624AA5">
            <w:pPr>
              <w:autoSpaceDE w:val="0"/>
              <w:autoSpaceDN w:val="0"/>
              <w:adjustRightInd w:val="0"/>
              <w:jc w:val="both"/>
              <w:rPr>
                <w:spacing w:val="2"/>
                <w:szCs w:val="22"/>
                <w:cs/>
                <w:lang w:bidi="th-TH"/>
              </w:rPr>
            </w:pPr>
          </w:p>
          <w:p w14:paraId="53654762" w14:textId="77777777" w:rsidR="00624AA5" w:rsidRPr="00A4447D" w:rsidRDefault="00624AA5" w:rsidP="00624AA5">
            <w:pPr>
              <w:autoSpaceDE w:val="0"/>
              <w:autoSpaceDN w:val="0"/>
              <w:adjustRightInd w:val="0"/>
              <w:jc w:val="thaiDistribute"/>
              <w:rPr>
                <w:spacing w:val="2"/>
                <w:szCs w:val="22"/>
              </w:rPr>
            </w:pPr>
            <w:r w:rsidRPr="00991E05">
              <w:rPr>
                <w:spacing w:val="-8"/>
                <w:szCs w:val="22"/>
              </w:rPr>
              <w:t>The accounting for the business acquisition requires</w:t>
            </w:r>
            <w:r w:rsidRPr="000A7526">
              <w:rPr>
                <w:spacing w:val="2"/>
                <w:szCs w:val="22"/>
              </w:rPr>
              <w:t xml:space="preserve"> </w:t>
            </w:r>
            <w:r w:rsidRPr="00991E05">
              <w:rPr>
                <w:spacing w:val="-6"/>
                <w:szCs w:val="22"/>
              </w:rPr>
              <w:t>management to make judgements on identifying</w:t>
            </w:r>
            <w:r w:rsidRPr="000A7526">
              <w:rPr>
                <w:spacing w:val="2"/>
                <w:szCs w:val="22"/>
              </w:rPr>
              <w:t xml:space="preserve"> </w:t>
            </w:r>
            <w:r w:rsidRPr="00624AA5">
              <w:rPr>
                <w:spacing w:val="-6"/>
                <w:szCs w:val="22"/>
              </w:rPr>
              <w:t>and determining the fair values of assets acquired and liabilities assumed from a business acquisition; and consideration transferred including</w:t>
            </w:r>
            <w:r>
              <w:rPr>
                <w:szCs w:val="22"/>
              </w:rPr>
              <w:t xml:space="preserve"> contingent consideration </w:t>
            </w:r>
            <w:r w:rsidRPr="00A4447D">
              <w:rPr>
                <w:spacing w:val="2"/>
                <w:szCs w:val="22"/>
              </w:rPr>
              <w:t xml:space="preserve">at a business </w:t>
            </w:r>
            <w:r w:rsidRPr="00624AA5">
              <w:rPr>
                <w:spacing w:val="-4"/>
                <w:szCs w:val="22"/>
              </w:rPr>
              <w:t>acquisition date and during measurement period.</w:t>
            </w:r>
          </w:p>
          <w:p w14:paraId="4084B74B" w14:textId="6F705689" w:rsidR="00624AA5" w:rsidRPr="00624AA5" w:rsidRDefault="00624AA5" w:rsidP="003D24DF">
            <w:pPr>
              <w:autoSpaceDE w:val="0"/>
              <w:autoSpaceDN w:val="0"/>
              <w:adjustRightInd w:val="0"/>
              <w:jc w:val="thaiDistribute"/>
              <w:rPr>
                <w:spacing w:val="-10"/>
                <w:szCs w:val="22"/>
              </w:rPr>
            </w:pPr>
          </w:p>
          <w:p w14:paraId="3E78953C" w14:textId="77777777" w:rsidR="00624AA5" w:rsidRPr="00A4447D" w:rsidRDefault="00624AA5" w:rsidP="003D24DF">
            <w:pPr>
              <w:autoSpaceDE w:val="0"/>
              <w:autoSpaceDN w:val="0"/>
              <w:adjustRightInd w:val="0"/>
              <w:rPr>
                <w:szCs w:val="22"/>
              </w:rPr>
            </w:pPr>
          </w:p>
        </w:tc>
        <w:tc>
          <w:tcPr>
            <w:tcW w:w="5373" w:type="dxa"/>
            <w:shd w:val="clear" w:color="auto" w:fill="auto"/>
          </w:tcPr>
          <w:p w14:paraId="7E370799" w14:textId="77777777" w:rsidR="00624AA5" w:rsidRDefault="00624AA5" w:rsidP="00624AA5">
            <w:pPr>
              <w:autoSpaceDE w:val="0"/>
              <w:autoSpaceDN w:val="0"/>
              <w:adjustRightInd w:val="0"/>
              <w:spacing w:line="240" w:lineRule="auto"/>
              <w:rPr>
                <w:rFonts w:eastAsia="Arial"/>
                <w:szCs w:val="22"/>
              </w:rPr>
            </w:pPr>
          </w:p>
          <w:p w14:paraId="40A2CA58" w14:textId="1839D898" w:rsidR="00624AA5" w:rsidRPr="00624AA5" w:rsidRDefault="00624AA5" w:rsidP="00624AA5">
            <w:pPr>
              <w:autoSpaceDE w:val="0"/>
              <w:autoSpaceDN w:val="0"/>
              <w:adjustRightInd w:val="0"/>
              <w:spacing w:line="240" w:lineRule="auto"/>
              <w:rPr>
                <w:rFonts w:eastAsia="Arial"/>
                <w:szCs w:val="22"/>
              </w:rPr>
            </w:pPr>
            <w:r w:rsidRPr="00624AA5">
              <w:rPr>
                <w:rFonts w:eastAsia="Arial"/>
                <w:szCs w:val="22"/>
              </w:rPr>
              <w:t xml:space="preserve">My audit procedures included: </w:t>
            </w:r>
          </w:p>
          <w:p w14:paraId="40396956" w14:textId="77777777" w:rsidR="00624AA5" w:rsidRPr="00624AA5" w:rsidRDefault="00624AA5" w:rsidP="00624AA5">
            <w:pPr>
              <w:numPr>
                <w:ilvl w:val="0"/>
                <w:numId w:val="10"/>
              </w:numPr>
              <w:spacing w:line="240" w:lineRule="atLeast"/>
              <w:ind w:left="257" w:hanging="257"/>
              <w:jc w:val="both"/>
              <w:rPr>
                <w:szCs w:val="22"/>
              </w:rPr>
            </w:pPr>
            <w:r w:rsidRPr="00624AA5">
              <w:rPr>
                <w:szCs w:val="22"/>
              </w:rPr>
              <w:t>reading the sale and purchase agreement and relevant minutes of meeting of management;</w:t>
            </w:r>
          </w:p>
          <w:p w14:paraId="758ADA23" w14:textId="77777777" w:rsidR="00624AA5" w:rsidRPr="00624AA5" w:rsidRDefault="00624AA5" w:rsidP="00624AA5">
            <w:pPr>
              <w:numPr>
                <w:ilvl w:val="0"/>
                <w:numId w:val="10"/>
              </w:numPr>
              <w:spacing w:line="240" w:lineRule="atLeast"/>
              <w:ind w:left="257" w:hanging="257"/>
              <w:jc w:val="both"/>
              <w:rPr>
                <w:szCs w:val="22"/>
              </w:rPr>
            </w:pPr>
            <w:r w:rsidRPr="00624AA5">
              <w:rPr>
                <w:szCs w:val="22"/>
              </w:rPr>
              <w:t>inquiring management to understand key terms and conditions including transaction that relevant to accounting for the business acquisition and recoverable amount estimation method for impairment assessment;</w:t>
            </w:r>
          </w:p>
          <w:p w14:paraId="6ADF5F02" w14:textId="77777777" w:rsidR="00624AA5" w:rsidRPr="00624AA5" w:rsidRDefault="00624AA5" w:rsidP="00624AA5">
            <w:pPr>
              <w:numPr>
                <w:ilvl w:val="0"/>
                <w:numId w:val="10"/>
              </w:numPr>
              <w:spacing w:line="240" w:lineRule="atLeast"/>
              <w:ind w:left="257" w:hanging="257"/>
              <w:jc w:val="both"/>
              <w:rPr>
                <w:spacing w:val="-10"/>
                <w:szCs w:val="22"/>
              </w:rPr>
            </w:pPr>
            <w:r w:rsidRPr="00624AA5">
              <w:rPr>
                <w:spacing w:val="-6"/>
                <w:szCs w:val="22"/>
              </w:rPr>
              <w:t xml:space="preserve">evaluating appropriateness of the identification of assets </w:t>
            </w:r>
            <w:r w:rsidRPr="00991E05">
              <w:rPr>
                <w:spacing w:val="-10"/>
                <w:szCs w:val="22"/>
              </w:rPr>
              <w:t>acquired and liabilities assumed; and consideration transferred</w:t>
            </w:r>
            <w:r w:rsidRPr="00624AA5">
              <w:rPr>
                <w:spacing w:val="-10"/>
                <w:szCs w:val="22"/>
              </w:rPr>
              <w:t xml:space="preserve"> </w:t>
            </w:r>
            <w:r w:rsidRPr="00991E05">
              <w:rPr>
                <w:spacing w:val="-10"/>
                <w:szCs w:val="22"/>
              </w:rPr>
              <w:t>including contingent consideration,</w:t>
            </w:r>
            <w:r w:rsidRPr="00991E05">
              <w:rPr>
                <w:spacing w:val="-10"/>
                <w:szCs w:val="22"/>
                <w:lang w:val="en-US"/>
              </w:rPr>
              <w:t xml:space="preserve"> and </w:t>
            </w:r>
            <w:r w:rsidRPr="00991E05">
              <w:rPr>
                <w:spacing w:val="-10"/>
                <w:szCs w:val="22"/>
              </w:rPr>
              <w:t>examining the relevant</w:t>
            </w:r>
            <w:r w:rsidRPr="00991E05">
              <w:rPr>
                <w:spacing w:val="-8"/>
                <w:szCs w:val="22"/>
              </w:rPr>
              <w:t xml:space="preserve"> </w:t>
            </w:r>
            <w:r w:rsidRPr="00991E05">
              <w:rPr>
                <w:szCs w:val="22"/>
              </w:rPr>
              <w:t>purchase and disbursement documents;</w:t>
            </w:r>
          </w:p>
          <w:p w14:paraId="164CB7F4" w14:textId="77777777" w:rsidR="00624AA5" w:rsidRPr="00624AA5" w:rsidRDefault="00624AA5" w:rsidP="00624AA5">
            <w:pPr>
              <w:numPr>
                <w:ilvl w:val="0"/>
                <w:numId w:val="10"/>
              </w:numPr>
              <w:spacing w:line="240" w:lineRule="atLeast"/>
              <w:ind w:left="252" w:hanging="252"/>
              <w:jc w:val="both"/>
              <w:rPr>
                <w:szCs w:val="22"/>
              </w:rPr>
            </w:pPr>
            <w:r w:rsidRPr="00624AA5">
              <w:rPr>
                <w:szCs w:val="22"/>
              </w:rPr>
              <w:t xml:space="preserve">evaluating appropriateness of valuation technique used </w:t>
            </w:r>
            <w:r w:rsidRPr="00624AA5">
              <w:rPr>
                <w:spacing w:val="-6"/>
                <w:szCs w:val="22"/>
              </w:rPr>
              <w:t>for recoverable amount of goodwill, and key assumptions such as</w:t>
            </w:r>
            <w:r w:rsidRPr="00624AA5">
              <w:rPr>
                <w:szCs w:val="22"/>
              </w:rPr>
              <w:t xml:space="preserve"> forecast of revenue and expenses, profit rate, growth rate and discount rate by comparing to historical data, operation plan including information derived from external source, testing calculation and performing sensitivity analysis around the key assumptions;</w:t>
            </w:r>
          </w:p>
          <w:p w14:paraId="107B520F" w14:textId="77777777" w:rsidR="00624AA5" w:rsidRPr="00A4447D" w:rsidRDefault="00624AA5" w:rsidP="003D24DF">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709E90EC" w14:textId="0E2AAC24" w:rsidR="00624AA5" w:rsidRDefault="00624AA5" w:rsidP="00267E2F">
      <w:pPr>
        <w:autoSpaceDE w:val="0"/>
        <w:autoSpaceDN w:val="0"/>
        <w:adjustRightInd w:val="0"/>
        <w:jc w:val="both"/>
        <w:rPr>
          <w:szCs w:val="22"/>
        </w:rPr>
      </w:pPr>
    </w:p>
    <w:p w14:paraId="161AA50A" w14:textId="5B31122C" w:rsidR="00624AA5" w:rsidRDefault="00624AA5" w:rsidP="00267E2F">
      <w:pPr>
        <w:autoSpaceDE w:val="0"/>
        <w:autoSpaceDN w:val="0"/>
        <w:adjustRightInd w:val="0"/>
        <w:jc w:val="both"/>
        <w:rPr>
          <w:szCs w:val="22"/>
        </w:rPr>
      </w:pPr>
    </w:p>
    <w:p w14:paraId="0492FA7B" w14:textId="159FE1A8" w:rsidR="00991E05" w:rsidRDefault="00991E05" w:rsidP="00267E2F">
      <w:pPr>
        <w:autoSpaceDE w:val="0"/>
        <w:autoSpaceDN w:val="0"/>
        <w:adjustRightInd w:val="0"/>
        <w:jc w:val="both"/>
        <w:rPr>
          <w:szCs w:val="22"/>
        </w:rPr>
      </w:pPr>
    </w:p>
    <w:p w14:paraId="31A09A83" w14:textId="79545B11" w:rsidR="00991E05" w:rsidRDefault="00991E05" w:rsidP="00267E2F">
      <w:pPr>
        <w:autoSpaceDE w:val="0"/>
        <w:autoSpaceDN w:val="0"/>
        <w:adjustRightInd w:val="0"/>
        <w:jc w:val="both"/>
        <w:rPr>
          <w:szCs w:val="22"/>
        </w:rPr>
      </w:pPr>
    </w:p>
    <w:p w14:paraId="3436A652" w14:textId="77777777" w:rsidR="00991E05" w:rsidRDefault="00991E05" w:rsidP="00267E2F">
      <w:pPr>
        <w:autoSpaceDE w:val="0"/>
        <w:autoSpaceDN w:val="0"/>
        <w:adjustRightInd w:val="0"/>
        <w:jc w:val="both"/>
        <w:rPr>
          <w:szCs w:val="22"/>
        </w:rPr>
      </w:pPr>
    </w:p>
    <w:p w14:paraId="30D50650" w14:textId="77777777" w:rsidR="00624AA5" w:rsidRPr="00A4447D" w:rsidRDefault="00624AA5" w:rsidP="00267E2F">
      <w:pPr>
        <w:autoSpaceDE w:val="0"/>
        <w:autoSpaceDN w:val="0"/>
        <w:adjustRightInd w:val="0"/>
        <w:jc w:val="both"/>
        <w:rPr>
          <w:szCs w:val="22"/>
        </w:rPr>
      </w:pPr>
    </w:p>
    <w:tbl>
      <w:tblPr>
        <w:tblW w:w="9810" w:type="dxa"/>
        <w:tblInd w:w="-9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10"/>
        <w:gridCol w:w="5400"/>
      </w:tblGrid>
      <w:tr w:rsidR="00F470A7" w:rsidRPr="00681F20" w14:paraId="32D6C368" w14:textId="77777777" w:rsidTr="00991E05">
        <w:tc>
          <w:tcPr>
            <w:tcW w:w="9810" w:type="dxa"/>
            <w:gridSpan w:val="2"/>
            <w:tcBorders>
              <w:top w:val="single" w:sz="4" w:space="0" w:color="auto"/>
              <w:bottom w:val="single" w:sz="4" w:space="0" w:color="auto"/>
            </w:tcBorders>
            <w:shd w:val="clear" w:color="auto" w:fill="auto"/>
          </w:tcPr>
          <w:p w14:paraId="2A990BB5" w14:textId="77777777" w:rsidR="00F470A7" w:rsidRDefault="00F470A7" w:rsidP="00F470A7">
            <w:pPr>
              <w:pStyle w:val="index"/>
              <w:tabs>
                <w:tab w:val="clear" w:pos="747"/>
                <w:tab w:val="left" w:pos="720"/>
              </w:tabs>
              <w:spacing w:after="0" w:line="240" w:lineRule="auto"/>
              <w:ind w:left="0" w:firstLine="0"/>
              <w:outlineLvl w:val="0"/>
              <w:rPr>
                <w:szCs w:val="22"/>
              </w:rPr>
            </w:pPr>
            <w:r w:rsidRPr="00A4447D">
              <w:rPr>
                <w:szCs w:val="22"/>
              </w:rPr>
              <w:t>Fair value assessment of</w:t>
            </w:r>
            <w:r>
              <w:rPr>
                <w:szCs w:val="22"/>
                <w:lang w:val="en-US"/>
              </w:rPr>
              <w:t xml:space="preserve"> assets and liabilities from</w:t>
            </w:r>
            <w:r w:rsidRPr="00A4447D">
              <w:rPr>
                <w:szCs w:val="22"/>
              </w:rPr>
              <w:t xml:space="preserve"> business acquisition,</w:t>
            </w:r>
            <w:r w:rsidRPr="00A4447D">
              <w:rPr>
                <w:rFonts w:cstheme="minorBidi" w:hint="cs"/>
                <w:szCs w:val="28"/>
                <w:cs/>
                <w:lang w:bidi="th-TH"/>
              </w:rPr>
              <w:t xml:space="preserve"> </w:t>
            </w:r>
            <w:r w:rsidRPr="00A4447D">
              <w:rPr>
                <w:szCs w:val="22"/>
              </w:rPr>
              <w:t xml:space="preserve">impairment of goodwill and </w:t>
            </w:r>
          </w:p>
          <w:p w14:paraId="58FB1162" w14:textId="4C62E7F5" w:rsidR="00F470A7" w:rsidRPr="00A4447D" w:rsidRDefault="00F470A7" w:rsidP="00F470A7">
            <w:pPr>
              <w:pStyle w:val="index"/>
              <w:tabs>
                <w:tab w:val="clear" w:pos="747"/>
                <w:tab w:val="left" w:pos="720"/>
              </w:tabs>
              <w:spacing w:after="0" w:line="240" w:lineRule="auto"/>
              <w:ind w:left="0" w:firstLine="0"/>
              <w:outlineLvl w:val="0"/>
              <w:rPr>
                <w:szCs w:val="22"/>
              </w:rPr>
            </w:pPr>
            <w:r>
              <w:rPr>
                <w:szCs w:val="22"/>
              </w:rPr>
              <w:t xml:space="preserve">   </w:t>
            </w:r>
            <w:r w:rsidRPr="00A4447D">
              <w:rPr>
                <w:szCs w:val="22"/>
              </w:rPr>
              <w:t>investment in subsidiary</w:t>
            </w:r>
          </w:p>
        </w:tc>
      </w:tr>
      <w:tr w:rsidR="00267E2F" w:rsidRPr="00681F20" w14:paraId="1DFFC7AF" w14:textId="77777777" w:rsidTr="00991E05">
        <w:tc>
          <w:tcPr>
            <w:tcW w:w="9810" w:type="dxa"/>
            <w:gridSpan w:val="2"/>
            <w:tcBorders>
              <w:top w:val="single" w:sz="4" w:space="0" w:color="auto"/>
              <w:bottom w:val="single" w:sz="4" w:space="0" w:color="auto"/>
            </w:tcBorders>
            <w:shd w:val="clear" w:color="auto" w:fill="auto"/>
          </w:tcPr>
          <w:p w14:paraId="74132859" w14:textId="77777777" w:rsidR="00267E2F" w:rsidRPr="00A4447D" w:rsidRDefault="00267E2F" w:rsidP="00DB53C0">
            <w:pPr>
              <w:jc w:val="thaiDistribute"/>
              <w:rPr>
                <w:rFonts w:cstheme="minorBidi"/>
                <w:szCs w:val="28"/>
                <w:lang w:val="en-US" w:bidi="th-TH"/>
              </w:rPr>
            </w:pPr>
            <w:r w:rsidRPr="00A4447D">
              <w:rPr>
                <w:szCs w:val="22"/>
              </w:rPr>
              <w:t>Refer to Notes 2 (</w:t>
            </w:r>
            <w:r w:rsidRPr="00A4447D">
              <w:rPr>
                <w:szCs w:val="22"/>
                <w:lang w:val="en-US"/>
              </w:rPr>
              <w:t>c</w:t>
            </w:r>
            <w:r w:rsidRPr="00A4447D">
              <w:rPr>
                <w:szCs w:val="22"/>
              </w:rPr>
              <w:t>), 3, 4, 10</w:t>
            </w:r>
            <w:r w:rsidRPr="00A4447D">
              <w:rPr>
                <w:rFonts w:cstheme="minorBidi" w:hint="cs"/>
                <w:szCs w:val="28"/>
                <w:cs/>
                <w:lang w:bidi="th-TH"/>
              </w:rPr>
              <w:t xml:space="preserve"> </w:t>
            </w:r>
            <w:r w:rsidRPr="00A4447D">
              <w:rPr>
                <w:rFonts w:cstheme="minorBidi"/>
                <w:szCs w:val="28"/>
                <w:lang w:val="en-US" w:bidi="th-TH"/>
              </w:rPr>
              <w:t>and 13</w:t>
            </w:r>
          </w:p>
        </w:tc>
      </w:tr>
      <w:tr w:rsidR="00267E2F" w:rsidRPr="00681F20" w14:paraId="1793E25E" w14:textId="77777777" w:rsidTr="00991E05">
        <w:tc>
          <w:tcPr>
            <w:tcW w:w="4410" w:type="dxa"/>
            <w:tcBorders>
              <w:top w:val="single" w:sz="4" w:space="0" w:color="auto"/>
              <w:bottom w:val="single" w:sz="4" w:space="0" w:color="auto"/>
              <w:right w:val="single" w:sz="4" w:space="0" w:color="auto"/>
            </w:tcBorders>
            <w:shd w:val="clear" w:color="auto" w:fill="auto"/>
          </w:tcPr>
          <w:p w14:paraId="789C4708" w14:textId="77777777" w:rsidR="00267E2F" w:rsidRPr="00A4447D" w:rsidRDefault="00267E2F" w:rsidP="00DB53C0">
            <w:pPr>
              <w:jc w:val="thaiDistribute"/>
              <w:rPr>
                <w:b/>
                <w:bCs/>
                <w:szCs w:val="22"/>
              </w:rPr>
            </w:pPr>
            <w:r w:rsidRPr="00A4447D">
              <w:rPr>
                <w:b/>
                <w:bCs/>
                <w:szCs w:val="22"/>
              </w:rPr>
              <w:t>The key audit matter</w:t>
            </w:r>
          </w:p>
        </w:tc>
        <w:tc>
          <w:tcPr>
            <w:tcW w:w="5400" w:type="dxa"/>
            <w:tcBorders>
              <w:top w:val="single" w:sz="4" w:space="0" w:color="auto"/>
              <w:left w:val="single" w:sz="4" w:space="0" w:color="auto"/>
              <w:bottom w:val="single" w:sz="4" w:space="0" w:color="auto"/>
            </w:tcBorders>
            <w:shd w:val="clear" w:color="auto" w:fill="auto"/>
          </w:tcPr>
          <w:p w14:paraId="1E5E0288" w14:textId="77777777" w:rsidR="00267E2F" w:rsidRPr="00A4447D" w:rsidRDefault="00267E2F" w:rsidP="00DB53C0">
            <w:pPr>
              <w:jc w:val="thaiDistribute"/>
              <w:rPr>
                <w:b/>
                <w:bCs/>
                <w:szCs w:val="22"/>
              </w:rPr>
            </w:pPr>
            <w:r w:rsidRPr="00A4447D">
              <w:rPr>
                <w:b/>
                <w:bCs/>
                <w:szCs w:val="22"/>
              </w:rPr>
              <w:t>How the matter was addressed in the audit</w:t>
            </w:r>
          </w:p>
        </w:tc>
      </w:tr>
      <w:tr w:rsidR="00267E2F" w:rsidRPr="00C85DB8" w14:paraId="44D383F4" w14:textId="77777777" w:rsidTr="00991E05">
        <w:tc>
          <w:tcPr>
            <w:tcW w:w="4410" w:type="dxa"/>
            <w:tcBorders>
              <w:top w:val="single" w:sz="4" w:space="0" w:color="auto"/>
              <w:bottom w:val="single" w:sz="4" w:space="0" w:color="auto"/>
              <w:right w:val="single" w:sz="4" w:space="0" w:color="auto"/>
            </w:tcBorders>
            <w:shd w:val="clear" w:color="auto" w:fill="auto"/>
          </w:tcPr>
          <w:p w14:paraId="1F5FE427" w14:textId="77777777" w:rsidR="00267E2F" w:rsidRPr="00A4447D" w:rsidRDefault="00267E2F" w:rsidP="00F470A7">
            <w:pPr>
              <w:autoSpaceDE w:val="0"/>
              <w:autoSpaceDN w:val="0"/>
              <w:adjustRightInd w:val="0"/>
              <w:jc w:val="thaiDistribute"/>
              <w:rPr>
                <w:rFonts w:cstheme="minorBidi"/>
                <w:spacing w:val="2"/>
                <w:szCs w:val="28"/>
                <w:lang w:bidi="th-TH"/>
              </w:rPr>
            </w:pPr>
          </w:p>
          <w:p w14:paraId="3CC061E4" w14:textId="5BD7CF50" w:rsidR="00267E2F" w:rsidRPr="00A4447D" w:rsidRDefault="00267E2F" w:rsidP="00F470A7">
            <w:pPr>
              <w:autoSpaceDE w:val="0"/>
              <w:autoSpaceDN w:val="0"/>
              <w:adjustRightInd w:val="0"/>
              <w:jc w:val="thaiDistribute"/>
              <w:rPr>
                <w:spacing w:val="2"/>
                <w:szCs w:val="22"/>
              </w:rPr>
            </w:pPr>
            <w:r w:rsidRPr="00A4447D">
              <w:rPr>
                <w:rFonts w:cstheme="minorBidi"/>
                <w:spacing w:val="2"/>
                <w:szCs w:val="28"/>
                <w:lang w:bidi="th-TH"/>
              </w:rPr>
              <w:t xml:space="preserve">As </w:t>
            </w:r>
            <w:r w:rsidRPr="00A4447D">
              <w:rPr>
                <w:rFonts w:cstheme="minorBidi"/>
                <w:spacing w:val="2"/>
                <w:szCs w:val="28"/>
                <w:lang w:val="en-US" w:bidi="th-TH"/>
              </w:rPr>
              <w:t xml:space="preserve">the declining in economic in the present, the increasing of competition and rapid change in IT business affect to the subsidiary’s future operation which goodwill, and investment in </w:t>
            </w:r>
            <w:r w:rsidRPr="00991E05">
              <w:rPr>
                <w:rFonts w:cstheme="minorBidi"/>
                <w:spacing w:val="-6"/>
                <w:szCs w:val="28"/>
                <w:lang w:val="en-US" w:bidi="th-TH"/>
              </w:rPr>
              <w:t>such subsidiary will be impaired. The impairment</w:t>
            </w:r>
            <w:r w:rsidRPr="00A4447D">
              <w:rPr>
                <w:rFonts w:cstheme="minorBidi"/>
                <w:spacing w:val="2"/>
                <w:szCs w:val="28"/>
                <w:lang w:val="en-US" w:bidi="th-TH"/>
              </w:rPr>
              <w:t xml:space="preserve"> </w:t>
            </w:r>
            <w:r w:rsidRPr="00991E05">
              <w:rPr>
                <w:rFonts w:cstheme="minorBidi"/>
                <w:spacing w:val="-12"/>
                <w:szCs w:val="28"/>
                <w:lang w:val="en-US" w:bidi="th-TH"/>
              </w:rPr>
              <w:t xml:space="preserve">assessment </w:t>
            </w:r>
            <w:r w:rsidRPr="00991E05">
              <w:rPr>
                <w:spacing w:val="-12"/>
                <w:szCs w:val="22"/>
              </w:rPr>
              <w:t>requires management to make judgements</w:t>
            </w:r>
            <w:r w:rsidRPr="00991E05">
              <w:rPr>
                <w:spacing w:val="-2"/>
                <w:szCs w:val="22"/>
              </w:rPr>
              <w:t xml:space="preserve"> on estimating recoverable amount of those assets</w:t>
            </w:r>
            <w:r w:rsidRPr="00A4447D">
              <w:rPr>
                <w:szCs w:val="22"/>
              </w:rPr>
              <w:t>.</w:t>
            </w:r>
          </w:p>
          <w:p w14:paraId="3B784ABC" w14:textId="77777777" w:rsidR="00267E2F" w:rsidRPr="00A4447D" w:rsidRDefault="00267E2F" w:rsidP="00F470A7">
            <w:pPr>
              <w:autoSpaceDE w:val="0"/>
              <w:autoSpaceDN w:val="0"/>
              <w:adjustRightInd w:val="0"/>
              <w:jc w:val="thaiDistribute"/>
              <w:rPr>
                <w:spacing w:val="2"/>
                <w:szCs w:val="22"/>
              </w:rPr>
            </w:pPr>
          </w:p>
          <w:p w14:paraId="10D7DF26" w14:textId="77777777" w:rsidR="00267E2F" w:rsidRPr="00A4447D" w:rsidRDefault="00267E2F" w:rsidP="00DB53C0">
            <w:pPr>
              <w:autoSpaceDE w:val="0"/>
              <w:autoSpaceDN w:val="0"/>
              <w:adjustRightInd w:val="0"/>
              <w:jc w:val="both"/>
              <w:rPr>
                <w:spacing w:val="2"/>
                <w:szCs w:val="22"/>
              </w:rPr>
            </w:pPr>
            <w:r w:rsidRPr="00A4447D">
              <w:rPr>
                <w:spacing w:val="2"/>
                <w:szCs w:val="22"/>
              </w:rPr>
              <w:t xml:space="preserve">Due to complexity of the valuation approach and data inputs </w:t>
            </w:r>
            <w:r w:rsidRPr="00A4447D">
              <w:rPr>
                <w:rFonts w:cs="Angsana New"/>
                <w:spacing w:val="2"/>
                <w:szCs w:val="28"/>
                <w:lang w:bidi="th-TH"/>
              </w:rPr>
              <w:t xml:space="preserve">of fair value determination and </w:t>
            </w:r>
            <w:r w:rsidRPr="00991E05">
              <w:rPr>
                <w:spacing w:val="-12"/>
                <w:szCs w:val="22"/>
              </w:rPr>
              <w:t>recoverable amount estimation involved a significant</w:t>
            </w:r>
            <w:r w:rsidRPr="00A4447D">
              <w:rPr>
                <w:szCs w:val="22"/>
              </w:rPr>
              <w:t xml:space="preserve"> </w:t>
            </w:r>
            <w:r w:rsidRPr="00991E05">
              <w:rPr>
                <w:spacing w:val="-10"/>
                <w:szCs w:val="22"/>
              </w:rPr>
              <w:t>level of judgment in determining the key assumptions</w:t>
            </w:r>
            <w:r w:rsidRPr="00A4447D">
              <w:rPr>
                <w:szCs w:val="22"/>
              </w:rPr>
              <w:t xml:space="preserve"> of management.</w:t>
            </w:r>
            <w:r w:rsidRPr="00A4447D">
              <w:rPr>
                <w:spacing w:val="2"/>
                <w:szCs w:val="22"/>
              </w:rPr>
              <w:t xml:space="preserve"> Therefore, this is an area of focus in my audit.</w:t>
            </w:r>
          </w:p>
          <w:p w14:paraId="449867E8" w14:textId="77777777" w:rsidR="00267E2F" w:rsidRPr="00A4447D" w:rsidRDefault="00267E2F" w:rsidP="00DB53C0">
            <w:pPr>
              <w:autoSpaceDE w:val="0"/>
              <w:autoSpaceDN w:val="0"/>
              <w:adjustRightInd w:val="0"/>
              <w:jc w:val="both"/>
              <w:rPr>
                <w:spacing w:val="2"/>
                <w:szCs w:val="22"/>
              </w:rPr>
            </w:pPr>
          </w:p>
        </w:tc>
        <w:tc>
          <w:tcPr>
            <w:tcW w:w="5400" w:type="dxa"/>
            <w:tcBorders>
              <w:top w:val="nil"/>
              <w:left w:val="single" w:sz="4" w:space="0" w:color="auto"/>
              <w:bottom w:val="single" w:sz="4" w:space="0" w:color="auto"/>
            </w:tcBorders>
            <w:shd w:val="clear" w:color="auto" w:fill="auto"/>
          </w:tcPr>
          <w:p w14:paraId="14389016" w14:textId="77777777" w:rsidR="00F470A7" w:rsidRDefault="00F470A7" w:rsidP="00F470A7">
            <w:pPr>
              <w:spacing w:line="240" w:lineRule="atLeast"/>
              <w:ind w:left="252"/>
              <w:jc w:val="both"/>
              <w:rPr>
                <w:szCs w:val="22"/>
              </w:rPr>
            </w:pPr>
          </w:p>
          <w:p w14:paraId="3D7CC9C3" w14:textId="16F01A95" w:rsidR="00F470A7" w:rsidRPr="00A4447D" w:rsidRDefault="00F470A7" w:rsidP="00F470A7">
            <w:pPr>
              <w:numPr>
                <w:ilvl w:val="0"/>
                <w:numId w:val="10"/>
              </w:numPr>
              <w:spacing w:line="240" w:lineRule="atLeast"/>
              <w:ind w:left="252" w:hanging="252"/>
              <w:jc w:val="both"/>
              <w:rPr>
                <w:szCs w:val="22"/>
              </w:rPr>
            </w:pPr>
            <w:r>
              <w:rPr>
                <w:szCs w:val="22"/>
              </w:rPr>
              <w:t>evaluating the key assumption used to determine the fair value of assets acquired and liabilities assumed</w:t>
            </w:r>
            <w:r>
              <w:rPr>
                <w:spacing w:val="-4"/>
                <w:szCs w:val="22"/>
              </w:rPr>
              <w:t xml:space="preserve">; </w:t>
            </w:r>
            <w:r>
              <w:rPr>
                <w:szCs w:val="22"/>
              </w:rPr>
              <w:t>and</w:t>
            </w:r>
            <w:r w:rsidRPr="00A4447D">
              <w:rPr>
                <w:szCs w:val="22"/>
              </w:rPr>
              <w:t xml:space="preserve"> </w:t>
            </w:r>
            <w:r w:rsidRPr="00991E05">
              <w:rPr>
                <w:spacing w:val="-6"/>
                <w:szCs w:val="22"/>
              </w:rPr>
              <w:t xml:space="preserve">consideration transferred including contingent consideration </w:t>
            </w:r>
            <w:r w:rsidRPr="00991E05">
              <w:rPr>
                <w:szCs w:val="22"/>
              </w:rPr>
              <w:t>by referred from external source and internal source;</w:t>
            </w:r>
          </w:p>
          <w:p w14:paraId="77551ABF" w14:textId="77777777" w:rsidR="00F470A7" w:rsidRPr="00A4447D" w:rsidRDefault="00F470A7" w:rsidP="00F470A7">
            <w:pPr>
              <w:numPr>
                <w:ilvl w:val="0"/>
                <w:numId w:val="10"/>
              </w:numPr>
              <w:spacing w:line="240" w:lineRule="atLeast"/>
              <w:ind w:left="257" w:hanging="257"/>
              <w:jc w:val="both"/>
              <w:rPr>
                <w:szCs w:val="22"/>
              </w:rPr>
            </w:pPr>
            <w:r w:rsidRPr="00991E05">
              <w:rPr>
                <w:spacing w:val="-6"/>
                <w:szCs w:val="22"/>
              </w:rPr>
              <w:t>considering the adequacy of the disclosures in</w:t>
            </w:r>
            <w:r w:rsidRPr="00A4447D">
              <w:rPr>
                <w:szCs w:val="22"/>
              </w:rPr>
              <w:t xml:space="preserve"> accordance with the Thai Financial Reporting Standards</w:t>
            </w:r>
          </w:p>
          <w:p w14:paraId="25D7047A" w14:textId="77777777" w:rsidR="00267E2F" w:rsidRPr="00A4447D" w:rsidRDefault="00267E2F" w:rsidP="00DB53C0">
            <w:pPr>
              <w:tabs>
                <w:tab w:val="left" w:pos="1470"/>
              </w:tabs>
              <w:spacing w:line="240" w:lineRule="auto"/>
              <w:jc w:val="both"/>
              <w:rPr>
                <w:szCs w:val="22"/>
              </w:rPr>
            </w:pPr>
          </w:p>
        </w:tc>
      </w:tr>
    </w:tbl>
    <w:p w14:paraId="0179F3FF" w14:textId="77777777" w:rsidR="00267E2F" w:rsidRDefault="00267E2F" w:rsidP="00267E2F">
      <w:pPr>
        <w:pStyle w:val="Default"/>
        <w:rPr>
          <w:rFonts w:ascii="Times New Roman" w:hAnsi="Times New Roman" w:cstheme="minorBidi"/>
          <w:i/>
          <w:iCs/>
          <w:color w:val="auto"/>
          <w:sz w:val="22"/>
          <w:szCs w:val="22"/>
        </w:rPr>
      </w:pPr>
    </w:p>
    <w:p w14:paraId="3EA48DEC" w14:textId="77777777" w:rsidR="00991E05" w:rsidRPr="001A7DF6" w:rsidRDefault="00991E05" w:rsidP="00991E05">
      <w:pPr>
        <w:rPr>
          <w:i/>
          <w:iCs/>
          <w:szCs w:val="22"/>
        </w:rPr>
      </w:pPr>
      <w:r w:rsidRPr="001A7DF6">
        <w:rPr>
          <w:i/>
          <w:iCs/>
          <w:szCs w:val="22"/>
        </w:rPr>
        <w:t>Emphasis of Matter</w:t>
      </w:r>
    </w:p>
    <w:p w14:paraId="49E579DD" w14:textId="77777777" w:rsidR="00991E05" w:rsidRPr="001A7DF6" w:rsidRDefault="00991E05" w:rsidP="00991E05">
      <w:pPr>
        <w:rPr>
          <w:i/>
          <w:iCs/>
          <w:szCs w:val="22"/>
        </w:rPr>
      </w:pPr>
    </w:p>
    <w:p w14:paraId="0380F90B" w14:textId="749AF4CD" w:rsidR="00991E05" w:rsidRDefault="00991E05" w:rsidP="00991E05">
      <w:pPr>
        <w:jc w:val="thaiDistribute"/>
        <w:rPr>
          <w:rFonts w:cs="Cordia New"/>
          <w:szCs w:val="28"/>
        </w:rPr>
      </w:pPr>
      <w:r w:rsidRPr="008C21A9">
        <w:rPr>
          <w:rFonts w:cs="Cordia New"/>
          <w:szCs w:val="28"/>
        </w:rPr>
        <w:t>I draw attention to note 4</w:t>
      </w:r>
      <w:r>
        <w:rPr>
          <w:rFonts w:cs="Cordia New"/>
          <w:szCs w:val="28"/>
        </w:rPr>
        <w:t xml:space="preserve"> </w:t>
      </w:r>
      <w:r w:rsidRPr="008C21A9">
        <w:rPr>
          <w:rFonts w:cs="Cordia New"/>
          <w:szCs w:val="28"/>
        </w:rPr>
        <w:t xml:space="preserve">to the financial statements. The finalization of the </w:t>
      </w:r>
      <w:r>
        <w:rPr>
          <w:rFonts w:cs="Cordia New"/>
          <w:szCs w:val="28"/>
        </w:rPr>
        <w:t>reassessment</w:t>
      </w:r>
      <w:r w:rsidRPr="008C21A9">
        <w:rPr>
          <w:rFonts w:cs="Cordia New"/>
          <w:szCs w:val="28"/>
        </w:rPr>
        <w:t xml:space="preserve"> of assets</w:t>
      </w:r>
      <w:r>
        <w:rPr>
          <w:rFonts w:cs="Cordia New"/>
          <w:szCs w:val="28"/>
        </w:rPr>
        <w:t xml:space="preserve"> and liabilities from business acquisition </w:t>
      </w:r>
      <w:r w:rsidRPr="008C21A9">
        <w:rPr>
          <w:rFonts w:cs="Cordia New"/>
          <w:szCs w:val="28"/>
        </w:rPr>
        <w:t xml:space="preserve">which the </w:t>
      </w:r>
      <w:r>
        <w:rPr>
          <w:rFonts w:cs="Cordia New"/>
          <w:szCs w:val="28"/>
        </w:rPr>
        <w:t>Company’s</w:t>
      </w:r>
      <w:r w:rsidRPr="008C21A9">
        <w:rPr>
          <w:rFonts w:cs="Cordia New"/>
          <w:szCs w:val="28"/>
        </w:rPr>
        <w:t xml:space="preserve"> acquired </w:t>
      </w:r>
      <w:r>
        <w:rPr>
          <w:rFonts w:cs="Cordia New"/>
          <w:szCs w:val="28"/>
        </w:rPr>
        <w:t>in</w:t>
      </w:r>
      <w:r w:rsidRPr="008C21A9">
        <w:rPr>
          <w:rFonts w:cs="Cordia New"/>
          <w:szCs w:val="28"/>
        </w:rPr>
        <w:t xml:space="preserve"> </w:t>
      </w:r>
      <w:r>
        <w:rPr>
          <w:rFonts w:cs="Cordia New"/>
          <w:szCs w:val="28"/>
        </w:rPr>
        <w:t>October</w:t>
      </w:r>
      <w:r w:rsidRPr="008C21A9">
        <w:rPr>
          <w:rFonts w:cs="Cordia New"/>
          <w:szCs w:val="28"/>
        </w:rPr>
        <w:t xml:space="preserve"> 201</w:t>
      </w:r>
      <w:r>
        <w:rPr>
          <w:rFonts w:cs="Cordia New"/>
          <w:szCs w:val="28"/>
        </w:rPr>
        <w:t>8</w:t>
      </w:r>
      <w:r w:rsidRPr="008C21A9">
        <w:rPr>
          <w:rFonts w:cs="Cordia New"/>
          <w:szCs w:val="28"/>
        </w:rPr>
        <w:t xml:space="preserve"> was completed in </w:t>
      </w:r>
      <w:r>
        <w:rPr>
          <w:rFonts w:cs="Cordia New"/>
          <w:szCs w:val="28"/>
        </w:rPr>
        <w:t xml:space="preserve">October 2019. </w:t>
      </w:r>
      <w:r w:rsidRPr="008C21A9">
        <w:rPr>
          <w:rFonts w:cs="Cordia New"/>
          <w:szCs w:val="28"/>
        </w:rPr>
        <w:t xml:space="preserve">The corresponding figures presented are based on the audited financial statements as at and for the </w:t>
      </w:r>
      <w:r>
        <w:rPr>
          <w:rFonts w:cs="Cordia New"/>
          <w:szCs w:val="28"/>
        </w:rPr>
        <w:br/>
      </w:r>
      <w:r w:rsidRPr="008C21A9">
        <w:rPr>
          <w:rFonts w:cs="Cordia New"/>
          <w:szCs w:val="28"/>
        </w:rPr>
        <w:t>year ended 31 December 201</w:t>
      </w:r>
      <w:r>
        <w:rPr>
          <w:rFonts w:cs="Cordia New"/>
          <w:szCs w:val="28"/>
        </w:rPr>
        <w:t>8</w:t>
      </w:r>
      <w:r w:rsidRPr="008C21A9">
        <w:rPr>
          <w:rFonts w:cs="Cordia New"/>
          <w:szCs w:val="28"/>
        </w:rPr>
        <w:t xml:space="preserve"> after making the adjustments described in notes 4. </w:t>
      </w:r>
      <w:proofErr w:type="gramStart"/>
      <w:r w:rsidRPr="008C21A9">
        <w:rPr>
          <w:rFonts w:cs="Cordia New"/>
          <w:szCs w:val="28"/>
        </w:rPr>
        <w:t>My opinion is not</w:t>
      </w:r>
      <w:proofErr w:type="gramEnd"/>
      <w:r w:rsidRPr="008C21A9">
        <w:rPr>
          <w:rFonts w:cs="Cordia New"/>
          <w:szCs w:val="28"/>
        </w:rPr>
        <w:t xml:space="preserve"> modified in respect of this matter.</w:t>
      </w:r>
    </w:p>
    <w:p w14:paraId="7A1CD1AB" w14:textId="77777777" w:rsidR="00991E05" w:rsidRDefault="00991E05" w:rsidP="00267E2F">
      <w:pPr>
        <w:pStyle w:val="Default"/>
        <w:rPr>
          <w:rFonts w:ascii="Times New Roman" w:hAnsi="Times New Roman" w:cs="Times New Roman"/>
          <w:i/>
          <w:iCs/>
          <w:color w:val="auto"/>
          <w:sz w:val="22"/>
          <w:szCs w:val="22"/>
        </w:rPr>
      </w:pPr>
    </w:p>
    <w:p w14:paraId="3E9234A2" w14:textId="70474B33" w:rsidR="00267E2F" w:rsidRPr="00551044" w:rsidRDefault="00267E2F" w:rsidP="00267E2F">
      <w:pPr>
        <w:pStyle w:val="Default"/>
        <w:rPr>
          <w:rFonts w:ascii="Times New Roman" w:hAnsi="Times New Roman" w:cs="Times New Roman"/>
          <w:i/>
          <w:iCs/>
          <w:color w:val="auto"/>
          <w:sz w:val="22"/>
          <w:szCs w:val="22"/>
        </w:rPr>
      </w:pPr>
      <w:r w:rsidRPr="00551044">
        <w:rPr>
          <w:rFonts w:ascii="Times New Roman" w:hAnsi="Times New Roman" w:cs="Times New Roman"/>
          <w:i/>
          <w:iCs/>
          <w:color w:val="auto"/>
          <w:sz w:val="22"/>
          <w:szCs w:val="22"/>
        </w:rPr>
        <w:t>Other Information</w:t>
      </w:r>
    </w:p>
    <w:p w14:paraId="09FA1122" w14:textId="77777777" w:rsidR="00267E2F" w:rsidRPr="008847B8" w:rsidRDefault="00267E2F" w:rsidP="00267E2F">
      <w:pPr>
        <w:pStyle w:val="Default"/>
        <w:rPr>
          <w:rFonts w:ascii="Times New Roman" w:hAnsi="Times New Roman" w:cs="Times New Roman"/>
          <w:i/>
          <w:iCs/>
          <w:color w:val="auto"/>
        </w:rPr>
      </w:pPr>
    </w:p>
    <w:p w14:paraId="597001F8" w14:textId="77777777" w:rsidR="00267E2F" w:rsidRPr="00551044" w:rsidRDefault="00267E2F" w:rsidP="00267E2F">
      <w:pPr>
        <w:pStyle w:val="Default"/>
        <w:jc w:val="both"/>
        <w:rPr>
          <w:rFonts w:ascii="Times New Roman" w:hAnsi="Times New Roman" w:cs="Times New Roman"/>
          <w:color w:val="auto"/>
          <w:sz w:val="22"/>
          <w:szCs w:val="22"/>
        </w:rPr>
      </w:pPr>
      <w:r w:rsidRPr="00551044">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51044">
        <w:rPr>
          <w:rFonts w:ascii="Times New Roman" w:hAnsi="Times New Roman" w:cs="Times New Roman"/>
          <w:color w:val="auto"/>
          <w:sz w:val="22"/>
          <w:szCs w:val="22"/>
        </w:rPr>
        <w:t>report, but</w:t>
      </w:r>
      <w:proofErr w:type="gramEnd"/>
      <w:r w:rsidRPr="00551044">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9085EE9" w14:textId="77777777" w:rsidR="00267E2F" w:rsidRPr="008847B8" w:rsidRDefault="00267E2F" w:rsidP="00267E2F">
      <w:pPr>
        <w:pStyle w:val="Default"/>
        <w:rPr>
          <w:rFonts w:ascii="Times New Roman" w:hAnsi="Times New Roman" w:cs="Times New Roman"/>
          <w:color w:val="auto"/>
        </w:rPr>
      </w:pPr>
    </w:p>
    <w:p w14:paraId="112DE5FE" w14:textId="77777777" w:rsidR="00267E2F" w:rsidRPr="00551044" w:rsidRDefault="00267E2F" w:rsidP="00267E2F">
      <w:pPr>
        <w:autoSpaceDE w:val="0"/>
        <w:autoSpaceDN w:val="0"/>
        <w:adjustRightInd w:val="0"/>
        <w:jc w:val="both"/>
        <w:rPr>
          <w:szCs w:val="22"/>
        </w:rPr>
      </w:pPr>
      <w:r w:rsidRPr="00551044">
        <w:rPr>
          <w:szCs w:val="22"/>
        </w:rPr>
        <w:t>My opinion on the consolidated and separate financial statements does not cover the other information and</w:t>
      </w:r>
      <w:r w:rsidRPr="00551044">
        <w:rPr>
          <w:szCs w:val="22"/>
        </w:rPr>
        <w:br/>
        <w:t xml:space="preserve">I will not express any form of assurance conclusion thereon. </w:t>
      </w:r>
    </w:p>
    <w:p w14:paraId="28DCF07B" w14:textId="77777777" w:rsidR="00267E2F" w:rsidRDefault="00267E2F" w:rsidP="00267E2F">
      <w:pPr>
        <w:autoSpaceDE w:val="0"/>
        <w:autoSpaceDN w:val="0"/>
        <w:adjustRightInd w:val="0"/>
        <w:jc w:val="both"/>
        <w:rPr>
          <w:szCs w:val="22"/>
        </w:rPr>
      </w:pPr>
    </w:p>
    <w:p w14:paraId="3F0262CB" w14:textId="77777777" w:rsidR="00267E2F" w:rsidRDefault="00267E2F" w:rsidP="00267E2F">
      <w:pPr>
        <w:autoSpaceDE w:val="0"/>
        <w:autoSpaceDN w:val="0"/>
        <w:adjustRightInd w:val="0"/>
        <w:jc w:val="both"/>
        <w:rPr>
          <w:szCs w:val="22"/>
        </w:rPr>
      </w:pPr>
      <w:r w:rsidRPr="00551044">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994E3DB" w14:textId="77777777" w:rsidR="00267E2F" w:rsidRDefault="00267E2F" w:rsidP="00267E2F">
      <w:pPr>
        <w:autoSpaceDE w:val="0"/>
        <w:autoSpaceDN w:val="0"/>
        <w:adjustRightInd w:val="0"/>
        <w:jc w:val="both"/>
        <w:rPr>
          <w:szCs w:val="22"/>
        </w:rPr>
      </w:pPr>
    </w:p>
    <w:p w14:paraId="3FF627CB" w14:textId="77777777" w:rsidR="00267E2F" w:rsidRPr="00EF6257" w:rsidRDefault="00267E2F" w:rsidP="00267E2F">
      <w:pPr>
        <w:autoSpaceDE w:val="0"/>
        <w:autoSpaceDN w:val="0"/>
        <w:adjustRightInd w:val="0"/>
        <w:jc w:val="both"/>
        <w:rPr>
          <w:color w:val="000000"/>
          <w:szCs w:val="22"/>
        </w:rPr>
      </w:pPr>
      <w:r w:rsidRPr="003248A5">
        <w:rPr>
          <w:color w:val="000000"/>
          <w:szCs w:val="22"/>
        </w:rPr>
        <w:t>When I read the annual report, if I conclude that there is a material misstatement therein, I am required to communicate the matter to those charged with governance and request that the correction be made.</w:t>
      </w:r>
    </w:p>
    <w:p w14:paraId="61616B6A" w14:textId="77777777" w:rsidR="00267E2F" w:rsidRDefault="00267E2F" w:rsidP="00267E2F">
      <w:pPr>
        <w:autoSpaceDE w:val="0"/>
        <w:autoSpaceDN w:val="0"/>
        <w:adjustRightInd w:val="0"/>
        <w:jc w:val="both"/>
        <w:rPr>
          <w:sz w:val="24"/>
          <w:szCs w:val="24"/>
        </w:rPr>
      </w:pPr>
    </w:p>
    <w:p w14:paraId="73D9109D" w14:textId="77777777" w:rsidR="00991E05" w:rsidRDefault="00991E05">
      <w:pPr>
        <w:spacing w:line="240" w:lineRule="auto"/>
        <w:rPr>
          <w:i/>
          <w:iCs/>
          <w:szCs w:val="22"/>
        </w:rPr>
      </w:pPr>
      <w:r>
        <w:rPr>
          <w:i/>
          <w:iCs/>
          <w:szCs w:val="22"/>
        </w:rPr>
        <w:br w:type="page"/>
      </w:r>
    </w:p>
    <w:p w14:paraId="08386135" w14:textId="77777777" w:rsidR="00991E05" w:rsidRDefault="00991E05" w:rsidP="00267E2F">
      <w:pPr>
        <w:autoSpaceDE w:val="0"/>
        <w:autoSpaceDN w:val="0"/>
        <w:adjustRightInd w:val="0"/>
        <w:jc w:val="thaiDistribute"/>
        <w:rPr>
          <w:i/>
          <w:iCs/>
          <w:szCs w:val="22"/>
        </w:rPr>
      </w:pPr>
    </w:p>
    <w:p w14:paraId="7162A516" w14:textId="695F4DCB" w:rsidR="00267E2F" w:rsidRPr="00551044" w:rsidRDefault="00267E2F" w:rsidP="00267E2F">
      <w:pPr>
        <w:autoSpaceDE w:val="0"/>
        <w:autoSpaceDN w:val="0"/>
        <w:adjustRightInd w:val="0"/>
        <w:jc w:val="thaiDistribute"/>
        <w:rPr>
          <w:i/>
          <w:iCs/>
          <w:szCs w:val="22"/>
        </w:rPr>
      </w:pPr>
      <w:r w:rsidRPr="00551044">
        <w:rPr>
          <w:i/>
          <w:iCs/>
          <w:szCs w:val="22"/>
        </w:rPr>
        <w:t>Responsibilities of Management and Those Charged with Governance for the Consolidated and Separate Financial Statements</w:t>
      </w:r>
    </w:p>
    <w:p w14:paraId="70642630" w14:textId="77777777" w:rsidR="00267E2F" w:rsidRPr="008847B8" w:rsidRDefault="00267E2F" w:rsidP="00267E2F">
      <w:pPr>
        <w:autoSpaceDE w:val="0"/>
        <w:autoSpaceDN w:val="0"/>
        <w:adjustRightInd w:val="0"/>
        <w:rPr>
          <w:sz w:val="24"/>
          <w:szCs w:val="24"/>
        </w:rPr>
      </w:pPr>
    </w:p>
    <w:p w14:paraId="4D1A008A" w14:textId="77777777" w:rsidR="00267E2F" w:rsidRPr="00551044" w:rsidRDefault="00267E2F" w:rsidP="00267E2F">
      <w:pPr>
        <w:autoSpaceDE w:val="0"/>
        <w:autoSpaceDN w:val="0"/>
        <w:adjustRightInd w:val="0"/>
        <w:jc w:val="both"/>
        <w:rPr>
          <w:szCs w:val="22"/>
        </w:rPr>
      </w:pPr>
      <w:r w:rsidRPr="00551044">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16D8647" w14:textId="77777777" w:rsidR="00267E2F" w:rsidRDefault="00267E2F" w:rsidP="00267E2F">
      <w:pPr>
        <w:autoSpaceDE w:val="0"/>
        <w:autoSpaceDN w:val="0"/>
        <w:adjustRightInd w:val="0"/>
        <w:jc w:val="both"/>
        <w:rPr>
          <w:szCs w:val="22"/>
        </w:rPr>
      </w:pPr>
    </w:p>
    <w:p w14:paraId="01C527F7" w14:textId="77777777" w:rsidR="00267E2F" w:rsidRPr="00551044" w:rsidRDefault="00267E2F" w:rsidP="00267E2F">
      <w:pPr>
        <w:autoSpaceDE w:val="0"/>
        <w:autoSpaceDN w:val="0"/>
        <w:adjustRightInd w:val="0"/>
        <w:jc w:val="both"/>
        <w:rPr>
          <w:szCs w:val="22"/>
        </w:rPr>
      </w:pPr>
      <w:r w:rsidRPr="00551044">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39ADDDD" w14:textId="77777777" w:rsidR="00267E2F" w:rsidRPr="008847B8" w:rsidRDefault="00267E2F" w:rsidP="00267E2F">
      <w:pPr>
        <w:autoSpaceDE w:val="0"/>
        <w:autoSpaceDN w:val="0"/>
        <w:adjustRightInd w:val="0"/>
        <w:jc w:val="both"/>
        <w:rPr>
          <w:sz w:val="28"/>
          <w:szCs w:val="28"/>
        </w:rPr>
      </w:pPr>
    </w:p>
    <w:p w14:paraId="673E246D" w14:textId="77777777" w:rsidR="00267E2F" w:rsidRPr="00551044" w:rsidRDefault="00267E2F" w:rsidP="00267E2F">
      <w:pPr>
        <w:autoSpaceDE w:val="0"/>
        <w:autoSpaceDN w:val="0"/>
        <w:adjustRightInd w:val="0"/>
        <w:jc w:val="both"/>
        <w:rPr>
          <w:szCs w:val="22"/>
        </w:rPr>
      </w:pPr>
      <w:r w:rsidRPr="00551044">
        <w:rPr>
          <w:szCs w:val="22"/>
        </w:rPr>
        <w:t xml:space="preserve">Those charged with governance are responsible for overseeing the Group’s and the Company’s financial reporting process. </w:t>
      </w:r>
    </w:p>
    <w:p w14:paraId="560862D2" w14:textId="77777777" w:rsidR="00267E2F" w:rsidRPr="00551044" w:rsidRDefault="00267E2F" w:rsidP="00267E2F">
      <w:pPr>
        <w:spacing w:line="259" w:lineRule="auto"/>
        <w:rPr>
          <w:i/>
          <w:iCs/>
          <w:szCs w:val="22"/>
        </w:rPr>
      </w:pPr>
    </w:p>
    <w:p w14:paraId="1AC3FF2A" w14:textId="77777777" w:rsidR="00267E2F" w:rsidRPr="00551044" w:rsidRDefault="00267E2F" w:rsidP="00267E2F">
      <w:pPr>
        <w:autoSpaceDE w:val="0"/>
        <w:autoSpaceDN w:val="0"/>
        <w:adjustRightInd w:val="0"/>
        <w:jc w:val="thaiDistribute"/>
        <w:rPr>
          <w:i/>
          <w:iCs/>
          <w:szCs w:val="22"/>
        </w:rPr>
      </w:pPr>
      <w:r w:rsidRPr="00551044">
        <w:rPr>
          <w:i/>
          <w:iCs/>
          <w:szCs w:val="22"/>
        </w:rPr>
        <w:t xml:space="preserve">Auditor’s Responsibilities for the Audit of the Consolidated and Separate Financial Statements </w:t>
      </w:r>
    </w:p>
    <w:p w14:paraId="6C209ECF" w14:textId="77777777" w:rsidR="00267E2F" w:rsidRPr="008847B8" w:rsidRDefault="00267E2F" w:rsidP="00267E2F">
      <w:pPr>
        <w:autoSpaceDE w:val="0"/>
        <w:autoSpaceDN w:val="0"/>
        <w:adjustRightInd w:val="0"/>
        <w:rPr>
          <w:sz w:val="24"/>
          <w:szCs w:val="24"/>
        </w:rPr>
      </w:pPr>
    </w:p>
    <w:p w14:paraId="3A796003" w14:textId="77777777" w:rsidR="00267E2F" w:rsidRPr="00551044" w:rsidRDefault="00267E2F" w:rsidP="00267E2F">
      <w:pPr>
        <w:autoSpaceDE w:val="0"/>
        <w:autoSpaceDN w:val="0"/>
        <w:adjustRightInd w:val="0"/>
        <w:jc w:val="both"/>
        <w:rPr>
          <w:szCs w:val="22"/>
        </w:rPr>
      </w:pPr>
      <w:r w:rsidRPr="00551044">
        <w:rPr>
          <w:szCs w:val="22"/>
        </w:rPr>
        <w:t xml:space="preserve">My objectives are to obtain reasonable assurance about whether the consolidated and separate financial statements </w:t>
      </w:r>
      <w:proofErr w:type="gramStart"/>
      <w:r w:rsidRPr="00551044">
        <w:rPr>
          <w:szCs w:val="22"/>
        </w:rPr>
        <w:t>as a whole are</w:t>
      </w:r>
      <w:proofErr w:type="gramEnd"/>
      <w:r w:rsidRPr="00551044">
        <w:rPr>
          <w:szCs w:val="22"/>
        </w:rPr>
        <w:t xml:space="preserve"> free from material misstatement, whether due to fraud or error, and to issue an auditor’s report that includes my opinion. Reasonable assurance is a high level of </w:t>
      </w:r>
      <w:proofErr w:type="gramStart"/>
      <w:r w:rsidRPr="00551044">
        <w:rPr>
          <w:szCs w:val="22"/>
        </w:rPr>
        <w:t>assurance, but</w:t>
      </w:r>
      <w:proofErr w:type="gramEnd"/>
      <w:r w:rsidRPr="00551044">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D6533D2" w14:textId="77777777" w:rsidR="00267E2F" w:rsidRPr="008847B8" w:rsidRDefault="00267E2F" w:rsidP="00267E2F">
      <w:pPr>
        <w:autoSpaceDE w:val="0"/>
        <w:autoSpaceDN w:val="0"/>
        <w:adjustRightInd w:val="0"/>
        <w:jc w:val="both"/>
        <w:rPr>
          <w:sz w:val="24"/>
          <w:szCs w:val="24"/>
        </w:rPr>
      </w:pPr>
    </w:p>
    <w:p w14:paraId="0E81EC3D" w14:textId="77777777" w:rsidR="00267E2F" w:rsidRPr="00551044" w:rsidRDefault="00267E2F" w:rsidP="00267E2F">
      <w:pPr>
        <w:autoSpaceDE w:val="0"/>
        <w:autoSpaceDN w:val="0"/>
        <w:adjustRightInd w:val="0"/>
        <w:jc w:val="both"/>
        <w:rPr>
          <w:szCs w:val="22"/>
        </w:rPr>
      </w:pPr>
      <w:r w:rsidRPr="00551044">
        <w:rPr>
          <w:szCs w:val="22"/>
        </w:rPr>
        <w:t xml:space="preserve">As part of an audit in accordance with TSAs, I exercise professional judgment and maintain professional </w:t>
      </w:r>
      <w:proofErr w:type="spellStart"/>
      <w:r w:rsidRPr="00551044">
        <w:rPr>
          <w:szCs w:val="22"/>
        </w:rPr>
        <w:t>skepticism</w:t>
      </w:r>
      <w:proofErr w:type="spellEnd"/>
      <w:r w:rsidRPr="00551044">
        <w:rPr>
          <w:szCs w:val="22"/>
        </w:rPr>
        <w:t xml:space="preserve"> throughout the audit. I also: </w:t>
      </w:r>
    </w:p>
    <w:p w14:paraId="295097AF" w14:textId="77777777" w:rsidR="00267E2F" w:rsidRPr="008847B8" w:rsidRDefault="00267E2F" w:rsidP="00267E2F">
      <w:pPr>
        <w:autoSpaceDE w:val="0"/>
        <w:autoSpaceDN w:val="0"/>
        <w:adjustRightInd w:val="0"/>
        <w:jc w:val="both"/>
        <w:rPr>
          <w:sz w:val="24"/>
          <w:szCs w:val="24"/>
        </w:rPr>
      </w:pPr>
    </w:p>
    <w:p w14:paraId="13D7DEE8" w14:textId="77777777" w:rsidR="00267E2F" w:rsidRDefault="00267E2F" w:rsidP="00267E2F">
      <w:pPr>
        <w:pStyle w:val="ListParagraph"/>
        <w:numPr>
          <w:ilvl w:val="0"/>
          <w:numId w:val="6"/>
        </w:numPr>
        <w:autoSpaceDE w:val="0"/>
        <w:autoSpaceDN w:val="0"/>
        <w:adjustRightInd w:val="0"/>
        <w:spacing w:after="200" w:line="276" w:lineRule="auto"/>
        <w:jc w:val="both"/>
        <w:rPr>
          <w:szCs w:val="22"/>
        </w:rPr>
      </w:pPr>
      <w:r w:rsidRPr="00551044">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Pr>
          <w:szCs w:val="22"/>
        </w:rPr>
        <w:t>e override of internal control.</w:t>
      </w:r>
    </w:p>
    <w:p w14:paraId="5B8F24F3" w14:textId="77777777" w:rsidR="00267E2F" w:rsidRPr="005F4EDC" w:rsidRDefault="00267E2F" w:rsidP="00267E2F">
      <w:pPr>
        <w:pStyle w:val="ListParagraph"/>
        <w:numPr>
          <w:ilvl w:val="0"/>
          <w:numId w:val="6"/>
        </w:numPr>
        <w:autoSpaceDE w:val="0"/>
        <w:autoSpaceDN w:val="0"/>
        <w:adjustRightInd w:val="0"/>
        <w:spacing w:after="200" w:line="276" w:lineRule="auto"/>
        <w:jc w:val="both"/>
        <w:rPr>
          <w:szCs w:val="22"/>
        </w:rPr>
      </w:pPr>
      <w:r w:rsidRPr="005F4EDC">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D8960BC" w14:textId="77777777" w:rsidR="00267E2F" w:rsidRDefault="00267E2F" w:rsidP="00267E2F">
      <w:pPr>
        <w:pStyle w:val="ListParagraph"/>
        <w:numPr>
          <w:ilvl w:val="0"/>
          <w:numId w:val="6"/>
        </w:numPr>
        <w:autoSpaceDE w:val="0"/>
        <w:autoSpaceDN w:val="0"/>
        <w:adjustRightInd w:val="0"/>
        <w:spacing w:after="200" w:line="276" w:lineRule="auto"/>
        <w:jc w:val="both"/>
        <w:rPr>
          <w:szCs w:val="22"/>
        </w:rPr>
      </w:pPr>
      <w:r w:rsidRPr="00551044">
        <w:rPr>
          <w:szCs w:val="22"/>
        </w:rPr>
        <w:t xml:space="preserve">Evaluate the appropriateness of accounting policies used and the reasonableness of accounting estimates and related disclosures made by management. </w:t>
      </w:r>
    </w:p>
    <w:p w14:paraId="3A50D9B3" w14:textId="0A55AC31" w:rsidR="00267E2F" w:rsidRDefault="00267E2F" w:rsidP="00267E2F">
      <w:pPr>
        <w:pStyle w:val="ListParagraph"/>
        <w:numPr>
          <w:ilvl w:val="0"/>
          <w:numId w:val="6"/>
        </w:numPr>
        <w:autoSpaceDE w:val="0"/>
        <w:autoSpaceDN w:val="0"/>
        <w:adjustRightInd w:val="0"/>
        <w:spacing w:after="200" w:line="276" w:lineRule="auto"/>
        <w:jc w:val="both"/>
        <w:rPr>
          <w:szCs w:val="22"/>
        </w:rPr>
      </w:pPr>
      <w:r w:rsidRPr="00551044">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3BB9717" w14:textId="1EA0052E" w:rsidR="0028666B" w:rsidRDefault="0028666B" w:rsidP="0028666B">
      <w:pPr>
        <w:pStyle w:val="ListParagraph"/>
        <w:autoSpaceDE w:val="0"/>
        <w:autoSpaceDN w:val="0"/>
        <w:adjustRightInd w:val="0"/>
        <w:spacing w:after="200" w:line="276" w:lineRule="auto"/>
        <w:ind w:left="340"/>
        <w:jc w:val="both"/>
        <w:rPr>
          <w:szCs w:val="22"/>
        </w:rPr>
      </w:pPr>
    </w:p>
    <w:p w14:paraId="7BF3758C" w14:textId="45F172C5" w:rsidR="0028666B" w:rsidRDefault="0028666B" w:rsidP="0028666B">
      <w:pPr>
        <w:pStyle w:val="ListParagraph"/>
        <w:autoSpaceDE w:val="0"/>
        <w:autoSpaceDN w:val="0"/>
        <w:adjustRightInd w:val="0"/>
        <w:spacing w:after="200" w:line="276" w:lineRule="auto"/>
        <w:ind w:left="340"/>
        <w:jc w:val="both"/>
        <w:rPr>
          <w:szCs w:val="22"/>
        </w:rPr>
      </w:pPr>
    </w:p>
    <w:p w14:paraId="5ACCD398" w14:textId="7EDE5ADC" w:rsidR="0028666B" w:rsidRDefault="0028666B" w:rsidP="0028666B">
      <w:pPr>
        <w:pStyle w:val="ListParagraph"/>
        <w:autoSpaceDE w:val="0"/>
        <w:autoSpaceDN w:val="0"/>
        <w:adjustRightInd w:val="0"/>
        <w:spacing w:after="200" w:line="276" w:lineRule="auto"/>
        <w:ind w:left="340"/>
        <w:jc w:val="both"/>
        <w:rPr>
          <w:szCs w:val="22"/>
        </w:rPr>
      </w:pPr>
    </w:p>
    <w:p w14:paraId="3350B8A9" w14:textId="3AC90648" w:rsidR="0028666B" w:rsidRDefault="0028666B" w:rsidP="0028666B">
      <w:pPr>
        <w:pStyle w:val="ListParagraph"/>
        <w:autoSpaceDE w:val="0"/>
        <w:autoSpaceDN w:val="0"/>
        <w:adjustRightInd w:val="0"/>
        <w:spacing w:after="200" w:line="276" w:lineRule="auto"/>
        <w:ind w:left="340"/>
        <w:jc w:val="both"/>
        <w:rPr>
          <w:szCs w:val="22"/>
        </w:rPr>
      </w:pPr>
    </w:p>
    <w:p w14:paraId="4D02DEA8" w14:textId="77777777" w:rsidR="0028666B" w:rsidRPr="00551044" w:rsidRDefault="0028666B" w:rsidP="0028666B">
      <w:pPr>
        <w:pStyle w:val="ListParagraph"/>
        <w:autoSpaceDE w:val="0"/>
        <w:autoSpaceDN w:val="0"/>
        <w:adjustRightInd w:val="0"/>
        <w:spacing w:after="200" w:line="276" w:lineRule="auto"/>
        <w:ind w:left="340"/>
        <w:jc w:val="both"/>
        <w:rPr>
          <w:szCs w:val="22"/>
        </w:rPr>
      </w:pPr>
    </w:p>
    <w:p w14:paraId="4ABC73DB" w14:textId="77777777" w:rsidR="00267E2F" w:rsidRDefault="00267E2F" w:rsidP="00267E2F">
      <w:pPr>
        <w:pStyle w:val="ListParagraph"/>
        <w:numPr>
          <w:ilvl w:val="0"/>
          <w:numId w:val="6"/>
        </w:numPr>
        <w:autoSpaceDE w:val="0"/>
        <w:autoSpaceDN w:val="0"/>
        <w:adjustRightInd w:val="0"/>
        <w:spacing w:after="200" w:line="276" w:lineRule="auto"/>
        <w:jc w:val="both"/>
        <w:rPr>
          <w:szCs w:val="22"/>
        </w:rPr>
      </w:pPr>
      <w:r w:rsidRPr="00551044">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AB56B81" w14:textId="5A16B6EA" w:rsidR="00267E2F" w:rsidRPr="00551044" w:rsidRDefault="00267E2F" w:rsidP="00267E2F">
      <w:pPr>
        <w:pStyle w:val="ListParagraph"/>
        <w:numPr>
          <w:ilvl w:val="0"/>
          <w:numId w:val="6"/>
        </w:numPr>
        <w:autoSpaceDE w:val="0"/>
        <w:autoSpaceDN w:val="0"/>
        <w:adjustRightInd w:val="0"/>
        <w:spacing w:line="276" w:lineRule="auto"/>
        <w:jc w:val="both"/>
      </w:pPr>
      <w:r w:rsidRPr="00551044">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BBF5A74" w14:textId="77777777" w:rsidR="00DB53C0" w:rsidRDefault="00DB53C0" w:rsidP="00267E2F">
      <w:pPr>
        <w:autoSpaceDE w:val="0"/>
        <w:autoSpaceDN w:val="0"/>
        <w:adjustRightInd w:val="0"/>
        <w:jc w:val="both"/>
        <w:rPr>
          <w:szCs w:val="22"/>
        </w:rPr>
      </w:pPr>
    </w:p>
    <w:p w14:paraId="19EDBA0B" w14:textId="692F6EED" w:rsidR="00267E2F" w:rsidRPr="00551044" w:rsidRDefault="00267E2F" w:rsidP="00267E2F">
      <w:pPr>
        <w:autoSpaceDE w:val="0"/>
        <w:autoSpaceDN w:val="0"/>
        <w:adjustRightInd w:val="0"/>
        <w:jc w:val="both"/>
        <w:rPr>
          <w:szCs w:val="22"/>
        </w:rPr>
      </w:pPr>
      <w:r w:rsidRPr="00551044">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00705FF" w14:textId="77777777" w:rsidR="00267E2F" w:rsidRPr="008847B8" w:rsidRDefault="00267E2F" w:rsidP="00267E2F">
      <w:pPr>
        <w:autoSpaceDE w:val="0"/>
        <w:autoSpaceDN w:val="0"/>
        <w:adjustRightInd w:val="0"/>
        <w:rPr>
          <w:sz w:val="24"/>
          <w:szCs w:val="24"/>
        </w:rPr>
      </w:pPr>
    </w:p>
    <w:p w14:paraId="387DE4D9" w14:textId="77777777" w:rsidR="00267E2F" w:rsidRPr="00551044" w:rsidRDefault="00267E2F" w:rsidP="00267E2F">
      <w:pPr>
        <w:autoSpaceDE w:val="0"/>
        <w:autoSpaceDN w:val="0"/>
        <w:adjustRightInd w:val="0"/>
        <w:jc w:val="both"/>
        <w:rPr>
          <w:szCs w:val="22"/>
          <w:lang w:val="en-US"/>
        </w:rPr>
      </w:pPr>
      <w:r w:rsidRPr="00551044">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0C1312C" w14:textId="77777777" w:rsidR="00267E2F" w:rsidRDefault="00267E2F" w:rsidP="00267E2F">
      <w:pPr>
        <w:spacing w:line="240" w:lineRule="auto"/>
        <w:rPr>
          <w:szCs w:val="22"/>
        </w:rPr>
      </w:pPr>
    </w:p>
    <w:p w14:paraId="1E8844BF" w14:textId="77777777" w:rsidR="00267E2F" w:rsidRPr="00551044" w:rsidRDefault="00267E2F" w:rsidP="00267E2F">
      <w:pPr>
        <w:pStyle w:val="RNormal"/>
        <w:rPr>
          <w:szCs w:val="22"/>
          <w:lang w:val="en-GB"/>
        </w:rPr>
      </w:pPr>
      <w:r w:rsidRPr="00551044">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C20C1B" w14:textId="77777777" w:rsidR="00267E2F" w:rsidRDefault="00267E2F" w:rsidP="00267E2F">
      <w:pPr>
        <w:pStyle w:val="RNormal"/>
        <w:rPr>
          <w:szCs w:val="22"/>
        </w:rPr>
      </w:pPr>
    </w:p>
    <w:p w14:paraId="6B5754E7" w14:textId="77777777" w:rsidR="00267E2F" w:rsidRDefault="00267E2F" w:rsidP="00267E2F">
      <w:pPr>
        <w:pStyle w:val="RNormal"/>
        <w:rPr>
          <w:szCs w:val="22"/>
        </w:rPr>
      </w:pPr>
    </w:p>
    <w:p w14:paraId="10610DBE" w14:textId="77777777" w:rsidR="00267E2F" w:rsidRDefault="00267E2F" w:rsidP="00267E2F">
      <w:pPr>
        <w:pStyle w:val="RNormal"/>
        <w:rPr>
          <w:szCs w:val="22"/>
        </w:rPr>
      </w:pPr>
    </w:p>
    <w:p w14:paraId="7658F42F" w14:textId="77777777" w:rsidR="00267E2F" w:rsidRDefault="00267E2F" w:rsidP="00267E2F">
      <w:pPr>
        <w:pStyle w:val="RNormal"/>
        <w:rPr>
          <w:szCs w:val="22"/>
        </w:rPr>
      </w:pPr>
    </w:p>
    <w:p w14:paraId="4D9C97D3" w14:textId="77777777" w:rsidR="00267E2F" w:rsidRDefault="00267E2F" w:rsidP="00267E2F">
      <w:pPr>
        <w:pStyle w:val="RNormal"/>
        <w:rPr>
          <w:szCs w:val="22"/>
        </w:rPr>
      </w:pPr>
    </w:p>
    <w:p w14:paraId="0B795119" w14:textId="77777777" w:rsidR="00267E2F" w:rsidRPr="00551044" w:rsidRDefault="00267E2F" w:rsidP="00267E2F">
      <w:pPr>
        <w:pStyle w:val="RNormal"/>
        <w:rPr>
          <w:szCs w:val="22"/>
        </w:rPr>
      </w:pPr>
    </w:p>
    <w:p w14:paraId="4828DE95" w14:textId="77777777" w:rsidR="00267E2F" w:rsidRPr="00551044" w:rsidRDefault="00267E2F" w:rsidP="00267E2F">
      <w:pPr>
        <w:pStyle w:val="RNormal"/>
        <w:rPr>
          <w:szCs w:val="22"/>
        </w:rPr>
      </w:pPr>
      <w:r w:rsidRPr="00551044">
        <w:rPr>
          <w:szCs w:val="22"/>
        </w:rPr>
        <w:t>(Marisa Tharathornbunpakul)</w:t>
      </w:r>
    </w:p>
    <w:p w14:paraId="62EFE44D" w14:textId="77777777" w:rsidR="00267E2F" w:rsidRPr="00551044" w:rsidRDefault="00267E2F" w:rsidP="00267E2F">
      <w:pPr>
        <w:pStyle w:val="RNormal"/>
        <w:rPr>
          <w:szCs w:val="22"/>
        </w:rPr>
      </w:pPr>
      <w:r w:rsidRPr="00551044">
        <w:rPr>
          <w:szCs w:val="22"/>
        </w:rPr>
        <w:t>Certified Public Accountant</w:t>
      </w:r>
    </w:p>
    <w:p w14:paraId="28164693" w14:textId="77777777" w:rsidR="00267E2F" w:rsidRPr="00551044" w:rsidRDefault="00267E2F" w:rsidP="00267E2F">
      <w:pPr>
        <w:pStyle w:val="RNormal"/>
        <w:rPr>
          <w:szCs w:val="22"/>
        </w:rPr>
      </w:pPr>
      <w:r w:rsidRPr="00551044">
        <w:rPr>
          <w:szCs w:val="22"/>
        </w:rPr>
        <w:t>Registration No. 5752</w:t>
      </w:r>
    </w:p>
    <w:p w14:paraId="799E3EC1" w14:textId="77777777" w:rsidR="00267E2F" w:rsidRPr="00551044" w:rsidRDefault="00267E2F" w:rsidP="00267E2F">
      <w:pPr>
        <w:pStyle w:val="RNormal"/>
        <w:rPr>
          <w:color w:val="0000FF"/>
          <w:szCs w:val="22"/>
        </w:rPr>
      </w:pPr>
    </w:p>
    <w:p w14:paraId="46DA6BA6" w14:textId="77777777" w:rsidR="00267E2F" w:rsidRPr="00551044" w:rsidRDefault="00267E2F" w:rsidP="00267E2F">
      <w:pPr>
        <w:pStyle w:val="RNormal"/>
        <w:rPr>
          <w:color w:val="0000FF"/>
          <w:szCs w:val="22"/>
        </w:rPr>
      </w:pPr>
    </w:p>
    <w:p w14:paraId="44608AC2" w14:textId="77777777" w:rsidR="00267E2F" w:rsidRPr="00551044" w:rsidRDefault="00267E2F" w:rsidP="00267E2F">
      <w:pPr>
        <w:pStyle w:val="RNormal"/>
        <w:rPr>
          <w:szCs w:val="22"/>
        </w:rPr>
      </w:pPr>
      <w:r w:rsidRPr="00551044">
        <w:rPr>
          <w:szCs w:val="22"/>
        </w:rPr>
        <w:t xml:space="preserve">KPMG </w:t>
      </w:r>
      <w:proofErr w:type="spellStart"/>
      <w:r w:rsidRPr="00551044">
        <w:rPr>
          <w:szCs w:val="22"/>
        </w:rPr>
        <w:t>Phoomchai</w:t>
      </w:r>
      <w:proofErr w:type="spellEnd"/>
      <w:r w:rsidRPr="00551044">
        <w:rPr>
          <w:szCs w:val="22"/>
        </w:rPr>
        <w:t xml:space="preserve"> Audit Ltd.</w:t>
      </w:r>
    </w:p>
    <w:p w14:paraId="46B80AF2" w14:textId="77777777" w:rsidR="00267E2F" w:rsidRPr="00551044" w:rsidRDefault="00267E2F" w:rsidP="00267E2F">
      <w:pPr>
        <w:pStyle w:val="RNormal"/>
        <w:rPr>
          <w:szCs w:val="22"/>
        </w:rPr>
      </w:pPr>
      <w:r w:rsidRPr="00551044">
        <w:rPr>
          <w:szCs w:val="22"/>
        </w:rPr>
        <w:t>Bangkok</w:t>
      </w:r>
    </w:p>
    <w:p w14:paraId="28E37315" w14:textId="77777777" w:rsidR="00A86780" w:rsidRDefault="00267E2F" w:rsidP="00267E2F">
      <w:pPr>
        <w:pStyle w:val="RNormal"/>
        <w:rPr>
          <w:rFonts w:cstheme="minorBidi"/>
          <w:szCs w:val="28"/>
          <w:lang w:bidi="th-TH"/>
        </w:rPr>
        <w:sectPr w:rsidR="00A86780" w:rsidSect="001B270C">
          <w:headerReference w:type="first" r:id="rId12"/>
          <w:footerReference w:type="first" r:id="rId13"/>
          <w:pgSz w:w="11907" w:h="16840"/>
          <w:pgMar w:top="1440" w:right="1152" w:bottom="576" w:left="1152" w:header="720" w:footer="490" w:gutter="0"/>
          <w:pgNumType w:start="1"/>
          <w:cols w:space="720"/>
          <w:titlePg/>
          <w:docGrid w:linePitch="299"/>
        </w:sectPr>
      </w:pPr>
      <w:r>
        <w:rPr>
          <w:szCs w:val="22"/>
        </w:rPr>
        <w:t>26</w:t>
      </w:r>
      <w:r w:rsidRPr="00BB364E">
        <w:rPr>
          <w:szCs w:val="22"/>
        </w:rPr>
        <w:t xml:space="preserve"> February 20</w:t>
      </w:r>
      <w:r>
        <w:rPr>
          <w:rFonts w:cstheme="minorBidi"/>
          <w:szCs w:val="28"/>
          <w:lang w:bidi="th-TH"/>
        </w:rPr>
        <w:t>20</w:t>
      </w:r>
    </w:p>
    <w:p w14:paraId="4FE6F15C" w14:textId="77777777" w:rsidR="00306CD0" w:rsidRPr="00A86780" w:rsidRDefault="00306CD0" w:rsidP="00A86780">
      <w:pPr>
        <w:pStyle w:val="RNormal"/>
        <w:rPr>
          <w:rFonts w:cstheme="minorBidi" w:hint="cs"/>
          <w:cs/>
          <w:lang w:bidi="th-TH"/>
        </w:rPr>
      </w:pPr>
      <w:bookmarkStart w:id="0" w:name="_GoBack"/>
      <w:bookmarkEnd w:id="0"/>
    </w:p>
    <w:sectPr w:rsidR="00306CD0" w:rsidRPr="00A86780" w:rsidSect="00A86780">
      <w:footerReference w:type="default" r:id="rId14"/>
      <w:type w:val="continuous"/>
      <w:pgSz w:w="11907" w:h="16840"/>
      <w:pgMar w:top="1440" w:right="1152" w:bottom="576" w:left="1152" w:header="720" w:footer="49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FACF0" w14:textId="77777777" w:rsidR="005E63D1" w:rsidRDefault="005E63D1">
      <w:r>
        <w:separator/>
      </w:r>
    </w:p>
  </w:endnote>
  <w:endnote w:type="continuationSeparator" w:id="0">
    <w:p w14:paraId="3A631A77" w14:textId="77777777" w:rsidR="005E63D1" w:rsidRDefault="005E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DB8E8" w14:textId="77777777" w:rsidR="003D24DF" w:rsidRDefault="003D24DF"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775B9403" w14:textId="77777777" w:rsidR="003D24DF" w:rsidRDefault="003D24DF"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938AA" w14:textId="77777777" w:rsidR="003D24DF" w:rsidRPr="00505F85" w:rsidRDefault="003D24DF">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p w14:paraId="12BFA2FC" w14:textId="77777777" w:rsidR="003D24DF" w:rsidRDefault="003D24DF"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357A2" w14:textId="77777777" w:rsidR="00A86780" w:rsidRDefault="00A867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67DD7" w14:textId="77777777" w:rsidR="003D24DF" w:rsidRDefault="003D24DF"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Pr>
        <w:i w:val="0"/>
        <w:iCs w:val="0"/>
        <w:noProof/>
        <w:color w:val="auto"/>
        <w:sz w:val="22"/>
        <w:szCs w:val="24"/>
      </w:rPr>
      <w:t>66</w:t>
    </w:r>
    <w:r w:rsidRPr="00812302">
      <w:rPr>
        <w:i w:val="0"/>
        <w:iCs w:val="0"/>
        <w:color w:val="auto"/>
        <w:sz w:val="22"/>
        <w:szCs w:val="24"/>
      </w:rPr>
      <w:fldChar w:fldCharType="end"/>
    </w:r>
    <w:r>
      <w:tab/>
    </w:r>
  </w:p>
  <w:p w14:paraId="7E366536" w14:textId="77777777" w:rsidR="003D24DF" w:rsidRDefault="003D24DF"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B2965" w14:textId="77777777" w:rsidR="005E63D1" w:rsidRDefault="005E63D1">
      <w:r>
        <w:separator/>
      </w:r>
    </w:p>
  </w:footnote>
  <w:footnote w:type="continuationSeparator" w:id="0">
    <w:p w14:paraId="13ECA886" w14:textId="77777777" w:rsidR="005E63D1" w:rsidRDefault="005E6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D51A6" w14:textId="77777777" w:rsidR="003D24DF" w:rsidRPr="005471B4" w:rsidRDefault="003D24DF"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7AB94" w14:textId="77777777" w:rsidR="003D24DF" w:rsidRDefault="003D24DF" w:rsidP="005471B4">
    <w:pPr>
      <w:pStyle w:val="Header"/>
      <w:jc w:val="left"/>
      <w:rPr>
        <w:i w:val="0"/>
        <w:iCs/>
        <w:sz w:val="22"/>
        <w:szCs w:val="22"/>
        <w:lang w:val="en-US"/>
      </w:rPr>
    </w:pPr>
  </w:p>
  <w:p w14:paraId="11CE1646" w14:textId="77777777" w:rsidR="003D24DF" w:rsidRDefault="003D24DF" w:rsidP="005471B4">
    <w:pPr>
      <w:pStyle w:val="Header"/>
      <w:jc w:val="left"/>
      <w:rPr>
        <w:i w:val="0"/>
        <w:iCs/>
        <w:sz w:val="22"/>
        <w:szCs w:val="22"/>
        <w:lang w:val="en-US"/>
      </w:rPr>
    </w:pPr>
  </w:p>
  <w:p w14:paraId="2A39362D" w14:textId="77777777" w:rsidR="003D24DF" w:rsidRDefault="003D24DF" w:rsidP="005471B4">
    <w:pPr>
      <w:pStyle w:val="Header"/>
      <w:jc w:val="left"/>
      <w:rPr>
        <w:i w:val="0"/>
        <w:iCs/>
        <w:sz w:val="22"/>
        <w:szCs w:val="22"/>
        <w:lang w:val="en-US"/>
      </w:rPr>
    </w:pPr>
  </w:p>
  <w:p w14:paraId="6FE01F68" w14:textId="77777777" w:rsidR="003D24DF" w:rsidRDefault="003D24DF" w:rsidP="005471B4">
    <w:pPr>
      <w:pStyle w:val="Header"/>
      <w:jc w:val="left"/>
      <w:rPr>
        <w:i w:val="0"/>
        <w:iCs/>
        <w:sz w:val="22"/>
        <w:szCs w:val="22"/>
        <w:lang w:val="en-US"/>
      </w:rPr>
    </w:pPr>
  </w:p>
  <w:p w14:paraId="0421C86E" w14:textId="77777777" w:rsidR="003D24DF" w:rsidRDefault="003D24DF" w:rsidP="005471B4">
    <w:pPr>
      <w:pStyle w:val="Header"/>
      <w:jc w:val="left"/>
      <w:rPr>
        <w:i w:val="0"/>
        <w:iCs/>
        <w:sz w:val="22"/>
        <w:szCs w:val="22"/>
        <w:lang w:val="en-US"/>
      </w:rPr>
    </w:pPr>
  </w:p>
  <w:p w14:paraId="1F12C9F4" w14:textId="77777777" w:rsidR="003D24DF" w:rsidRDefault="003D24DF" w:rsidP="005471B4">
    <w:pPr>
      <w:pStyle w:val="Header"/>
      <w:jc w:val="left"/>
      <w:rPr>
        <w:i w:val="0"/>
        <w:iCs/>
        <w:sz w:val="22"/>
        <w:szCs w:val="22"/>
        <w:lang w:val="en-US"/>
      </w:rPr>
    </w:pPr>
  </w:p>
  <w:p w14:paraId="2EDA4CA4" w14:textId="77777777" w:rsidR="003D24DF" w:rsidRDefault="003D24DF" w:rsidP="005471B4">
    <w:pPr>
      <w:pStyle w:val="Header"/>
      <w:jc w:val="left"/>
      <w:rPr>
        <w:i w:val="0"/>
        <w:iCs/>
        <w:sz w:val="22"/>
        <w:szCs w:val="22"/>
        <w:lang w:val="en-US"/>
      </w:rPr>
    </w:pPr>
  </w:p>
  <w:p w14:paraId="07BAEF7F" w14:textId="77777777" w:rsidR="003D24DF" w:rsidRDefault="003D24DF" w:rsidP="005471B4">
    <w:pPr>
      <w:pStyle w:val="Header"/>
      <w:jc w:val="left"/>
      <w:rPr>
        <w:i w:val="0"/>
        <w:iCs/>
        <w:sz w:val="22"/>
        <w:szCs w:val="22"/>
        <w:lang w:val="en-US"/>
      </w:rPr>
    </w:pPr>
  </w:p>
  <w:p w14:paraId="29828C4B" w14:textId="77777777" w:rsidR="003D24DF" w:rsidRDefault="003D24DF" w:rsidP="005471B4">
    <w:pPr>
      <w:pStyle w:val="Header"/>
      <w:jc w:val="left"/>
      <w:rPr>
        <w:i w:val="0"/>
        <w:iCs/>
        <w:sz w:val="22"/>
        <w:szCs w:val="22"/>
        <w:lang w:val="en-US"/>
      </w:rPr>
    </w:pPr>
  </w:p>
  <w:p w14:paraId="104CD2B8" w14:textId="77777777" w:rsidR="003D24DF" w:rsidRDefault="003D24DF" w:rsidP="005471B4">
    <w:pPr>
      <w:pStyle w:val="Header"/>
      <w:jc w:val="left"/>
      <w:rPr>
        <w:i w:val="0"/>
        <w:iCs/>
        <w:sz w:val="22"/>
        <w:szCs w:val="22"/>
        <w:lang w:val="en-US"/>
      </w:rPr>
    </w:pPr>
  </w:p>
  <w:p w14:paraId="6E3C9C88" w14:textId="77777777" w:rsidR="003D24DF" w:rsidRDefault="003D24DF" w:rsidP="005471B4">
    <w:pPr>
      <w:pStyle w:val="Header"/>
      <w:jc w:val="left"/>
      <w:rPr>
        <w:i w:val="0"/>
        <w:iCs/>
        <w:sz w:val="22"/>
        <w:szCs w:val="22"/>
        <w:lang w:val="en-US"/>
      </w:rPr>
    </w:pPr>
  </w:p>
  <w:p w14:paraId="264DF662" w14:textId="77777777" w:rsidR="003D24DF" w:rsidRDefault="003D24DF" w:rsidP="005471B4">
    <w:pPr>
      <w:pStyle w:val="Header"/>
      <w:jc w:val="left"/>
      <w:rPr>
        <w:i w:val="0"/>
        <w:iCs/>
        <w:sz w:val="22"/>
        <w:szCs w:val="22"/>
        <w:lang w:val="en-US"/>
      </w:rPr>
    </w:pPr>
  </w:p>
  <w:p w14:paraId="17F1D383" w14:textId="77777777" w:rsidR="003D24DF" w:rsidRPr="005471B4" w:rsidRDefault="003D24DF"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DB210" w14:textId="77777777" w:rsidR="003D24DF" w:rsidRDefault="003D24DF" w:rsidP="005471B4">
    <w:pPr>
      <w:pStyle w:val="Header"/>
      <w:jc w:val="left"/>
      <w:rPr>
        <w:i w:val="0"/>
        <w:iCs/>
        <w:sz w:val="22"/>
        <w:szCs w:val="22"/>
        <w:lang w:val="en-US"/>
      </w:rPr>
    </w:pPr>
  </w:p>
  <w:p w14:paraId="4AB4BA39" w14:textId="77777777" w:rsidR="003D24DF" w:rsidRDefault="003D24DF" w:rsidP="005471B4">
    <w:pPr>
      <w:pStyle w:val="Header"/>
      <w:jc w:val="left"/>
      <w:rPr>
        <w:i w:val="0"/>
        <w:iCs/>
        <w:sz w:val="22"/>
        <w:szCs w:val="22"/>
        <w:lang w:val="en-US"/>
      </w:rPr>
    </w:pPr>
  </w:p>
  <w:p w14:paraId="1258EF35" w14:textId="77777777" w:rsidR="003D24DF" w:rsidRDefault="003D24DF" w:rsidP="005471B4">
    <w:pPr>
      <w:pStyle w:val="Header"/>
      <w:jc w:val="left"/>
      <w:rPr>
        <w:i w:val="0"/>
        <w:iCs/>
        <w:sz w:val="22"/>
        <w:szCs w:val="22"/>
        <w:lang w:val="en-US"/>
      </w:rPr>
    </w:pPr>
  </w:p>
  <w:p w14:paraId="78DD7734" w14:textId="77777777" w:rsidR="003D24DF" w:rsidRDefault="003D24DF" w:rsidP="005471B4">
    <w:pPr>
      <w:pStyle w:val="Header"/>
      <w:jc w:val="left"/>
      <w:rPr>
        <w:i w:val="0"/>
        <w:iCs/>
        <w:sz w:val="22"/>
        <w:szCs w:val="22"/>
        <w:lang w:val="en-US"/>
      </w:rPr>
    </w:pPr>
  </w:p>
  <w:p w14:paraId="6332F382" w14:textId="77777777" w:rsidR="003D24DF" w:rsidRDefault="003D24DF" w:rsidP="005471B4">
    <w:pPr>
      <w:pStyle w:val="Header"/>
      <w:jc w:val="left"/>
      <w:rPr>
        <w:i w:val="0"/>
        <w:iCs/>
        <w:sz w:val="22"/>
        <w:szCs w:val="22"/>
        <w:lang w:val="en-US"/>
      </w:rPr>
    </w:pPr>
  </w:p>
  <w:p w14:paraId="34B4B88A" w14:textId="77777777" w:rsidR="003D24DF" w:rsidRDefault="003D24DF" w:rsidP="005471B4">
    <w:pPr>
      <w:pStyle w:val="Header"/>
      <w:jc w:val="left"/>
      <w:rPr>
        <w:i w:val="0"/>
        <w:iCs/>
        <w:sz w:val="22"/>
        <w:szCs w:val="22"/>
        <w:lang w:val="en-US"/>
      </w:rPr>
    </w:pPr>
  </w:p>
  <w:p w14:paraId="141858B5" w14:textId="77777777" w:rsidR="003D24DF" w:rsidRDefault="003D24DF" w:rsidP="005471B4">
    <w:pPr>
      <w:pStyle w:val="Header"/>
      <w:jc w:val="left"/>
      <w:rPr>
        <w:i w:val="0"/>
        <w:iCs/>
        <w:sz w:val="22"/>
        <w:szCs w:val="22"/>
        <w:lang w:val="en-US"/>
      </w:rPr>
    </w:pPr>
  </w:p>
  <w:p w14:paraId="050FD1AD" w14:textId="77777777" w:rsidR="003D24DF" w:rsidRDefault="003D24DF" w:rsidP="005471B4">
    <w:pPr>
      <w:pStyle w:val="Header"/>
      <w:jc w:val="left"/>
      <w:rPr>
        <w:i w:val="0"/>
        <w:iCs/>
        <w:sz w:val="22"/>
        <w:szCs w:val="22"/>
        <w:lang w:val="en-US"/>
      </w:rPr>
    </w:pPr>
  </w:p>
  <w:p w14:paraId="4AEB9CFC" w14:textId="77777777" w:rsidR="003D24DF" w:rsidRDefault="003D24DF" w:rsidP="005471B4">
    <w:pPr>
      <w:pStyle w:val="Header"/>
      <w:jc w:val="left"/>
      <w:rPr>
        <w:i w:val="0"/>
        <w:iCs/>
        <w:sz w:val="22"/>
        <w:szCs w:val="22"/>
        <w:lang w:val="en-US"/>
      </w:rPr>
    </w:pPr>
  </w:p>
  <w:p w14:paraId="4BF23FCB" w14:textId="77777777" w:rsidR="003D24DF" w:rsidRDefault="003D24DF" w:rsidP="005471B4">
    <w:pPr>
      <w:pStyle w:val="Header"/>
      <w:jc w:val="left"/>
      <w:rPr>
        <w:i w:val="0"/>
        <w:iCs/>
        <w:sz w:val="22"/>
        <w:szCs w:val="22"/>
        <w:lang w:val="en-US"/>
      </w:rPr>
    </w:pPr>
  </w:p>
  <w:p w14:paraId="27863D31" w14:textId="77777777" w:rsidR="003D24DF" w:rsidRDefault="003D24DF" w:rsidP="005471B4">
    <w:pPr>
      <w:pStyle w:val="Header"/>
      <w:jc w:val="left"/>
      <w:rPr>
        <w:i w:val="0"/>
        <w:iCs/>
        <w:sz w:val="22"/>
        <w:szCs w:val="22"/>
        <w:lang w:val="en-US"/>
      </w:rPr>
    </w:pPr>
  </w:p>
  <w:p w14:paraId="63E65099" w14:textId="77777777" w:rsidR="003D24DF" w:rsidRDefault="003D24DF" w:rsidP="005471B4">
    <w:pPr>
      <w:pStyle w:val="Header"/>
      <w:jc w:val="left"/>
      <w:rPr>
        <w:i w:val="0"/>
        <w:iCs/>
        <w:sz w:val="22"/>
        <w:szCs w:val="22"/>
        <w:lang w:val="en-US"/>
      </w:rPr>
    </w:pPr>
  </w:p>
  <w:p w14:paraId="15AEE895" w14:textId="77777777" w:rsidR="003D24DF" w:rsidRPr="005471B4" w:rsidRDefault="003D24DF"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3597203"/>
    <w:multiLevelType w:val="hybridMultilevel"/>
    <w:tmpl w:val="BFDCD816"/>
    <w:lvl w:ilvl="0" w:tplc="D228C98E">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D41BDA"/>
    <w:multiLevelType w:val="multilevel"/>
    <w:tmpl w:val="99C82AB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2"/>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42480BB5"/>
    <w:multiLevelType w:val="multilevel"/>
    <w:tmpl w:val="B2C47B1C"/>
    <w:lvl w:ilvl="0">
      <w:start w:val="19"/>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10"/>
  </w:num>
  <w:num w:numId="3">
    <w:abstractNumId w:val="16"/>
  </w:num>
  <w:num w:numId="4">
    <w:abstractNumId w:val="15"/>
  </w:num>
  <w:num w:numId="5">
    <w:abstractNumId w:val="17"/>
  </w:num>
  <w:num w:numId="6">
    <w:abstractNumId w:val="9"/>
  </w:num>
  <w:num w:numId="7">
    <w:abstractNumId w:val="8"/>
  </w:num>
  <w:num w:numId="8">
    <w:abstractNumId w:val="1"/>
  </w:num>
  <w:num w:numId="9">
    <w:abstractNumId w:val="0"/>
  </w:num>
  <w:num w:numId="10">
    <w:abstractNumId w:val="7"/>
  </w:num>
  <w:num w:numId="11">
    <w:abstractNumId w:val="3"/>
  </w:num>
  <w:num w:numId="12">
    <w:abstractNumId w:val="4"/>
  </w:num>
  <w:num w:numId="13">
    <w:abstractNumId w:val="11"/>
  </w:num>
  <w:num w:numId="14">
    <w:abstractNumId w:val="14"/>
  </w:num>
  <w:num w:numId="15">
    <w:abstractNumId w:val="18"/>
  </w:num>
  <w:num w:numId="16">
    <w:abstractNumId w:val="2"/>
  </w:num>
  <w:num w:numId="17">
    <w:abstractNumId w:val="13"/>
  </w:num>
  <w:num w:numId="18">
    <w:abstractNumId w:val="5"/>
  </w:num>
  <w:num w:numId="19">
    <w:abstractNumId w:val="12"/>
  </w:num>
  <w:num w:numId="20">
    <w:abstractNumId w:val="15"/>
  </w:num>
  <w:num w:numId="21">
    <w:abstractNumId w:val="15"/>
  </w:num>
  <w:num w:numId="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D90"/>
    <w:rsid w:val="00002FA1"/>
    <w:rsid w:val="00003118"/>
    <w:rsid w:val="0000311C"/>
    <w:rsid w:val="00003217"/>
    <w:rsid w:val="00003A9B"/>
    <w:rsid w:val="00003AEA"/>
    <w:rsid w:val="00003BE9"/>
    <w:rsid w:val="0000422B"/>
    <w:rsid w:val="0000472B"/>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A2"/>
    <w:rsid w:val="0001134F"/>
    <w:rsid w:val="0001135B"/>
    <w:rsid w:val="00011399"/>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6DE"/>
    <w:rsid w:val="00026F1A"/>
    <w:rsid w:val="0002761D"/>
    <w:rsid w:val="00027927"/>
    <w:rsid w:val="00027AFB"/>
    <w:rsid w:val="0003088C"/>
    <w:rsid w:val="000309A6"/>
    <w:rsid w:val="00030B4B"/>
    <w:rsid w:val="00030BAA"/>
    <w:rsid w:val="00030D42"/>
    <w:rsid w:val="00030DC8"/>
    <w:rsid w:val="000312D7"/>
    <w:rsid w:val="000312FC"/>
    <w:rsid w:val="00032079"/>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3D6C"/>
    <w:rsid w:val="00044548"/>
    <w:rsid w:val="00044A7D"/>
    <w:rsid w:val="00044CBE"/>
    <w:rsid w:val="0004505F"/>
    <w:rsid w:val="000450E7"/>
    <w:rsid w:val="000450F9"/>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54F"/>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BCE"/>
    <w:rsid w:val="000B2E0F"/>
    <w:rsid w:val="000B2E6D"/>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62C"/>
    <w:rsid w:val="000D17D4"/>
    <w:rsid w:val="000D2747"/>
    <w:rsid w:val="000D29DB"/>
    <w:rsid w:val="000D333D"/>
    <w:rsid w:val="000D35F1"/>
    <w:rsid w:val="000D368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699"/>
    <w:rsid w:val="000D77A3"/>
    <w:rsid w:val="000D7E2F"/>
    <w:rsid w:val="000E0295"/>
    <w:rsid w:val="000E0887"/>
    <w:rsid w:val="000E0F28"/>
    <w:rsid w:val="000E1038"/>
    <w:rsid w:val="000E10FC"/>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79C"/>
    <w:rsid w:val="000F198F"/>
    <w:rsid w:val="000F1BD9"/>
    <w:rsid w:val="000F231F"/>
    <w:rsid w:val="000F2763"/>
    <w:rsid w:val="000F2897"/>
    <w:rsid w:val="000F29FB"/>
    <w:rsid w:val="000F2C0C"/>
    <w:rsid w:val="000F32C1"/>
    <w:rsid w:val="000F5076"/>
    <w:rsid w:val="000F5777"/>
    <w:rsid w:val="000F5C67"/>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EAC"/>
    <w:rsid w:val="0010273A"/>
    <w:rsid w:val="00102B64"/>
    <w:rsid w:val="0010369D"/>
    <w:rsid w:val="00103754"/>
    <w:rsid w:val="00103908"/>
    <w:rsid w:val="00103AA1"/>
    <w:rsid w:val="00104A82"/>
    <w:rsid w:val="00104BE4"/>
    <w:rsid w:val="00104EBB"/>
    <w:rsid w:val="00105028"/>
    <w:rsid w:val="001052D6"/>
    <w:rsid w:val="00105C94"/>
    <w:rsid w:val="00105F42"/>
    <w:rsid w:val="001069AD"/>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B10"/>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410"/>
    <w:rsid w:val="00136734"/>
    <w:rsid w:val="001369A6"/>
    <w:rsid w:val="00136EAE"/>
    <w:rsid w:val="001377AA"/>
    <w:rsid w:val="001403ED"/>
    <w:rsid w:val="001404A5"/>
    <w:rsid w:val="00141840"/>
    <w:rsid w:val="00142078"/>
    <w:rsid w:val="00142407"/>
    <w:rsid w:val="0014240A"/>
    <w:rsid w:val="0014243F"/>
    <w:rsid w:val="00142BA0"/>
    <w:rsid w:val="00142C35"/>
    <w:rsid w:val="00142D95"/>
    <w:rsid w:val="00143417"/>
    <w:rsid w:val="001434EE"/>
    <w:rsid w:val="001435A7"/>
    <w:rsid w:val="00143B3D"/>
    <w:rsid w:val="00143B65"/>
    <w:rsid w:val="00143C24"/>
    <w:rsid w:val="00143F7E"/>
    <w:rsid w:val="00144092"/>
    <w:rsid w:val="0014442A"/>
    <w:rsid w:val="0014487E"/>
    <w:rsid w:val="00144FBB"/>
    <w:rsid w:val="00144FDC"/>
    <w:rsid w:val="00145278"/>
    <w:rsid w:val="001452D8"/>
    <w:rsid w:val="0014577F"/>
    <w:rsid w:val="00145A72"/>
    <w:rsid w:val="00145FD7"/>
    <w:rsid w:val="001462CE"/>
    <w:rsid w:val="00146372"/>
    <w:rsid w:val="00146564"/>
    <w:rsid w:val="0014696A"/>
    <w:rsid w:val="00147101"/>
    <w:rsid w:val="001471EB"/>
    <w:rsid w:val="001474E0"/>
    <w:rsid w:val="00147605"/>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B39"/>
    <w:rsid w:val="00183F38"/>
    <w:rsid w:val="00184776"/>
    <w:rsid w:val="001849BD"/>
    <w:rsid w:val="00184BA2"/>
    <w:rsid w:val="00184C1F"/>
    <w:rsid w:val="00184CCE"/>
    <w:rsid w:val="00184D24"/>
    <w:rsid w:val="00185708"/>
    <w:rsid w:val="001858B2"/>
    <w:rsid w:val="00185DCD"/>
    <w:rsid w:val="00186489"/>
    <w:rsid w:val="00186DC5"/>
    <w:rsid w:val="00187697"/>
    <w:rsid w:val="0018785F"/>
    <w:rsid w:val="00187AB9"/>
    <w:rsid w:val="00187FA1"/>
    <w:rsid w:val="001904E3"/>
    <w:rsid w:val="00190734"/>
    <w:rsid w:val="00190C5F"/>
    <w:rsid w:val="00190EF9"/>
    <w:rsid w:val="00190FAA"/>
    <w:rsid w:val="00191980"/>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151"/>
    <w:rsid w:val="001A5536"/>
    <w:rsid w:val="001A553F"/>
    <w:rsid w:val="001A562D"/>
    <w:rsid w:val="001A5671"/>
    <w:rsid w:val="001A56F0"/>
    <w:rsid w:val="001A5826"/>
    <w:rsid w:val="001A5C15"/>
    <w:rsid w:val="001A5C9F"/>
    <w:rsid w:val="001A605E"/>
    <w:rsid w:val="001A61CA"/>
    <w:rsid w:val="001A649E"/>
    <w:rsid w:val="001A6A0B"/>
    <w:rsid w:val="001A6A4C"/>
    <w:rsid w:val="001A6D21"/>
    <w:rsid w:val="001A72B0"/>
    <w:rsid w:val="001A76A8"/>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DD"/>
    <w:rsid w:val="001B3729"/>
    <w:rsid w:val="001B39B1"/>
    <w:rsid w:val="001B3B87"/>
    <w:rsid w:val="001B410B"/>
    <w:rsid w:val="001B428B"/>
    <w:rsid w:val="001B458E"/>
    <w:rsid w:val="001B4779"/>
    <w:rsid w:val="001B4B0B"/>
    <w:rsid w:val="001B5115"/>
    <w:rsid w:val="001B5ECE"/>
    <w:rsid w:val="001B63EC"/>
    <w:rsid w:val="001B681A"/>
    <w:rsid w:val="001B68C0"/>
    <w:rsid w:val="001B7298"/>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76A"/>
    <w:rsid w:val="001C397A"/>
    <w:rsid w:val="001C3ABF"/>
    <w:rsid w:val="001C3DAF"/>
    <w:rsid w:val="001C401A"/>
    <w:rsid w:val="001C4080"/>
    <w:rsid w:val="001C4196"/>
    <w:rsid w:val="001C4657"/>
    <w:rsid w:val="001C49DB"/>
    <w:rsid w:val="001C4D2A"/>
    <w:rsid w:val="001C507B"/>
    <w:rsid w:val="001C5161"/>
    <w:rsid w:val="001C555E"/>
    <w:rsid w:val="001C57DD"/>
    <w:rsid w:val="001C5BD5"/>
    <w:rsid w:val="001C6473"/>
    <w:rsid w:val="001C65C0"/>
    <w:rsid w:val="001C6758"/>
    <w:rsid w:val="001C683F"/>
    <w:rsid w:val="001C7081"/>
    <w:rsid w:val="001C7104"/>
    <w:rsid w:val="001C7298"/>
    <w:rsid w:val="001C786A"/>
    <w:rsid w:val="001C7B9A"/>
    <w:rsid w:val="001C7D44"/>
    <w:rsid w:val="001D011F"/>
    <w:rsid w:val="001D078F"/>
    <w:rsid w:val="001D0AE9"/>
    <w:rsid w:val="001D1A0A"/>
    <w:rsid w:val="001D1D6A"/>
    <w:rsid w:val="001D21E5"/>
    <w:rsid w:val="001D2564"/>
    <w:rsid w:val="001D2668"/>
    <w:rsid w:val="001D2942"/>
    <w:rsid w:val="001D2C41"/>
    <w:rsid w:val="001D341C"/>
    <w:rsid w:val="001D3943"/>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6B3"/>
    <w:rsid w:val="001E28A9"/>
    <w:rsid w:val="001E300A"/>
    <w:rsid w:val="001E30CE"/>
    <w:rsid w:val="001E3F68"/>
    <w:rsid w:val="001E4021"/>
    <w:rsid w:val="001E454D"/>
    <w:rsid w:val="001E4BF0"/>
    <w:rsid w:val="001E4C6A"/>
    <w:rsid w:val="001E4DE3"/>
    <w:rsid w:val="001E4F75"/>
    <w:rsid w:val="001E538A"/>
    <w:rsid w:val="001E56D7"/>
    <w:rsid w:val="001E5A10"/>
    <w:rsid w:val="001E5AAE"/>
    <w:rsid w:val="001E5CFE"/>
    <w:rsid w:val="001E613E"/>
    <w:rsid w:val="001E66FA"/>
    <w:rsid w:val="001E67FE"/>
    <w:rsid w:val="001E68D6"/>
    <w:rsid w:val="001E6AE1"/>
    <w:rsid w:val="001E6C6A"/>
    <w:rsid w:val="001E7A59"/>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6A4"/>
    <w:rsid w:val="00200C43"/>
    <w:rsid w:val="00200E10"/>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409"/>
    <w:rsid w:val="00217531"/>
    <w:rsid w:val="00220DB6"/>
    <w:rsid w:val="00220FDC"/>
    <w:rsid w:val="00221486"/>
    <w:rsid w:val="002217C5"/>
    <w:rsid w:val="002219E3"/>
    <w:rsid w:val="00221B7B"/>
    <w:rsid w:val="00222077"/>
    <w:rsid w:val="002223B6"/>
    <w:rsid w:val="002223BB"/>
    <w:rsid w:val="00222D9E"/>
    <w:rsid w:val="00222E6E"/>
    <w:rsid w:val="00222E9E"/>
    <w:rsid w:val="0022332B"/>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D49"/>
    <w:rsid w:val="0022742E"/>
    <w:rsid w:val="002274CF"/>
    <w:rsid w:val="002277D5"/>
    <w:rsid w:val="00227C9D"/>
    <w:rsid w:val="0023073C"/>
    <w:rsid w:val="00230907"/>
    <w:rsid w:val="00231960"/>
    <w:rsid w:val="00231B85"/>
    <w:rsid w:val="00231C1C"/>
    <w:rsid w:val="00231C77"/>
    <w:rsid w:val="00231E41"/>
    <w:rsid w:val="00231EC8"/>
    <w:rsid w:val="0023220E"/>
    <w:rsid w:val="0023236E"/>
    <w:rsid w:val="00232A2B"/>
    <w:rsid w:val="00233003"/>
    <w:rsid w:val="002331F7"/>
    <w:rsid w:val="0023384B"/>
    <w:rsid w:val="00233D82"/>
    <w:rsid w:val="00234269"/>
    <w:rsid w:val="002342E9"/>
    <w:rsid w:val="0023484E"/>
    <w:rsid w:val="0023499B"/>
    <w:rsid w:val="00234EEC"/>
    <w:rsid w:val="0023504F"/>
    <w:rsid w:val="00235246"/>
    <w:rsid w:val="00235C16"/>
    <w:rsid w:val="00235D0E"/>
    <w:rsid w:val="0023605C"/>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277"/>
    <w:rsid w:val="0026243C"/>
    <w:rsid w:val="002628E7"/>
    <w:rsid w:val="0026291A"/>
    <w:rsid w:val="00262B48"/>
    <w:rsid w:val="00262BEF"/>
    <w:rsid w:val="00263168"/>
    <w:rsid w:val="00263312"/>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0B8"/>
    <w:rsid w:val="00286189"/>
    <w:rsid w:val="0028666B"/>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241F"/>
    <w:rsid w:val="002A38C2"/>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A6E"/>
    <w:rsid w:val="002A7BED"/>
    <w:rsid w:val="002A7DC7"/>
    <w:rsid w:val="002A7F48"/>
    <w:rsid w:val="002B0000"/>
    <w:rsid w:val="002B03F1"/>
    <w:rsid w:val="002B0934"/>
    <w:rsid w:val="002B0E61"/>
    <w:rsid w:val="002B1003"/>
    <w:rsid w:val="002B1122"/>
    <w:rsid w:val="002B1193"/>
    <w:rsid w:val="002B142D"/>
    <w:rsid w:val="002B166D"/>
    <w:rsid w:val="002B19CD"/>
    <w:rsid w:val="002B21CF"/>
    <w:rsid w:val="002B252D"/>
    <w:rsid w:val="002B2958"/>
    <w:rsid w:val="002B2D4C"/>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87E"/>
    <w:rsid w:val="002C2B7E"/>
    <w:rsid w:val="002C3201"/>
    <w:rsid w:val="002C3457"/>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E42"/>
    <w:rsid w:val="002C6F2A"/>
    <w:rsid w:val="002C7064"/>
    <w:rsid w:val="002C7749"/>
    <w:rsid w:val="002C779C"/>
    <w:rsid w:val="002C7A0A"/>
    <w:rsid w:val="002C7C95"/>
    <w:rsid w:val="002C7FAB"/>
    <w:rsid w:val="002D070C"/>
    <w:rsid w:val="002D0718"/>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675"/>
    <w:rsid w:val="002E0789"/>
    <w:rsid w:val="002E0887"/>
    <w:rsid w:val="002E097C"/>
    <w:rsid w:val="002E09A3"/>
    <w:rsid w:val="002E09CC"/>
    <w:rsid w:val="002E0CB6"/>
    <w:rsid w:val="002E0F69"/>
    <w:rsid w:val="002E177E"/>
    <w:rsid w:val="002E19D8"/>
    <w:rsid w:val="002E1D3D"/>
    <w:rsid w:val="002E1DFE"/>
    <w:rsid w:val="002E29CD"/>
    <w:rsid w:val="002E2BC8"/>
    <w:rsid w:val="002E2D8C"/>
    <w:rsid w:val="002E2E17"/>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223"/>
    <w:rsid w:val="002E6541"/>
    <w:rsid w:val="002E6856"/>
    <w:rsid w:val="002E6A5D"/>
    <w:rsid w:val="002E6B08"/>
    <w:rsid w:val="002E70B3"/>
    <w:rsid w:val="002E7123"/>
    <w:rsid w:val="002E7E5E"/>
    <w:rsid w:val="002E7F18"/>
    <w:rsid w:val="002F004D"/>
    <w:rsid w:val="002F0183"/>
    <w:rsid w:val="002F0A3A"/>
    <w:rsid w:val="002F0F67"/>
    <w:rsid w:val="002F101B"/>
    <w:rsid w:val="002F1621"/>
    <w:rsid w:val="002F1DC8"/>
    <w:rsid w:val="002F2049"/>
    <w:rsid w:val="002F209C"/>
    <w:rsid w:val="002F2758"/>
    <w:rsid w:val="002F298A"/>
    <w:rsid w:val="002F3433"/>
    <w:rsid w:val="002F34AE"/>
    <w:rsid w:val="002F375A"/>
    <w:rsid w:val="002F387D"/>
    <w:rsid w:val="002F3896"/>
    <w:rsid w:val="002F3B0A"/>
    <w:rsid w:val="002F439E"/>
    <w:rsid w:val="002F5EBD"/>
    <w:rsid w:val="002F60CB"/>
    <w:rsid w:val="002F6809"/>
    <w:rsid w:val="002F6B13"/>
    <w:rsid w:val="002F706C"/>
    <w:rsid w:val="002F710E"/>
    <w:rsid w:val="002F732F"/>
    <w:rsid w:val="002F77D9"/>
    <w:rsid w:val="002F7EE0"/>
    <w:rsid w:val="002F7F86"/>
    <w:rsid w:val="0030004B"/>
    <w:rsid w:val="00300573"/>
    <w:rsid w:val="00300701"/>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7391"/>
    <w:rsid w:val="0031757C"/>
    <w:rsid w:val="00317A85"/>
    <w:rsid w:val="00317AB2"/>
    <w:rsid w:val="00317D3B"/>
    <w:rsid w:val="00320903"/>
    <w:rsid w:val="00320BC8"/>
    <w:rsid w:val="00320D79"/>
    <w:rsid w:val="00320DB9"/>
    <w:rsid w:val="003210AA"/>
    <w:rsid w:val="003213D5"/>
    <w:rsid w:val="003218B6"/>
    <w:rsid w:val="0032230B"/>
    <w:rsid w:val="00322368"/>
    <w:rsid w:val="0032253A"/>
    <w:rsid w:val="00323177"/>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30295"/>
    <w:rsid w:val="0033032E"/>
    <w:rsid w:val="0033056E"/>
    <w:rsid w:val="00330736"/>
    <w:rsid w:val="003308D0"/>
    <w:rsid w:val="0033090D"/>
    <w:rsid w:val="00330AB9"/>
    <w:rsid w:val="00331033"/>
    <w:rsid w:val="003316A0"/>
    <w:rsid w:val="00331813"/>
    <w:rsid w:val="00332998"/>
    <w:rsid w:val="00332C34"/>
    <w:rsid w:val="00333067"/>
    <w:rsid w:val="0033331C"/>
    <w:rsid w:val="00333FCC"/>
    <w:rsid w:val="003341F0"/>
    <w:rsid w:val="003344B6"/>
    <w:rsid w:val="003344E0"/>
    <w:rsid w:val="00334623"/>
    <w:rsid w:val="00334C74"/>
    <w:rsid w:val="00334F40"/>
    <w:rsid w:val="0033507A"/>
    <w:rsid w:val="00335189"/>
    <w:rsid w:val="00335559"/>
    <w:rsid w:val="00335689"/>
    <w:rsid w:val="003358EB"/>
    <w:rsid w:val="00335BF7"/>
    <w:rsid w:val="00335EF0"/>
    <w:rsid w:val="00336127"/>
    <w:rsid w:val="003362C0"/>
    <w:rsid w:val="00336453"/>
    <w:rsid w:val="00336AEB"/>
    <w:rsid w:val="00336C16"/>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AC"/>
    <w:rsid w:val="003465BF"/>
    <w:rsid w:val="003466E6"/>
    <w:rsid w:val="00346DCD"/>
    <w:rsid w:val="0034745B"/>
    <w:rsid w:val="0034781B"/>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2028"/>
    <w:rsid w:val="0035218F"/>
    <w:rsid w:val="0035224E"/>
    <w:rsid w:val="00352599"/>
    <w:rsid w:val="0035311E"/>
    <w:rsid w:val="00353428"/>
    <w:rsid w:val="00353908"/>
    <w:rsid w:val="00353A17"/>
    <w:rsid w:val="00353CFE"/>
    <w:rsid w:val="0035420E"/>
    <w:rsid w:val="003543C3"/>
    <w:rsid w:val="0035471A"/>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DCB"/>
    <w:rsid w:val="0036176A"/>
    <w:rsid w:val="00361AA8"/>
    <w:rsid w:val="00361AAB"/>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95D"/>
    <w:rsid w:val="00367ABB"/>
    <w:rsid w:val="003707EC"/>
    <w:rsid w:val="00370980"/>
    <w:rsid w:val="00371352"/>
    <w:rsid w:val="00371F74"/>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DE2"/>
    <w:rsid w:val="003870AC"/>
    <w:rsid w:val="00387A96"/>
    <w:rsid w:val="00387F0F"/>
    <w:rsid w:val="00387F9A"/>
    <w:rsid w:val="003900EA"/>
    <w:rsid w:val="00390696"/>
    <w:rsid w:val="00390998"/>
    <w:rsid w:val="00390B34"/>
    <w:rsid w:val="003912D8"/>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11A0"/>
    <w:rsid w:val="003A1AD1"/>
    <w:rsid w:val="003A1C12"/>
    <w:rsid w:val="003A1C50"/>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10ED"/>
    <w:rsid w:val="003B1E3C"/>
    <w:rsid w:val="003B2005"/>
    <w:rsid w:val="003B21B6"/>
    <w:rsid w:val="003B2787"/>
    <w:rsid w:val="003B28B8"/>
    <w:rsid w:val="003B2CD7"/>
    <w:rsid w:val="003B3701"/>
    <w:rsid w:val="003B39AF"/>
    <w:rsid w:val="003B3B24"/>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9CE"/>
    <w:rsid w:val="003D1E22"/>
    <w:rsid w:val="003D2208"/>
    <w:rsid w:val="003D225F"/>
    <w:rsid w:val="003D2295"/>
    <w:rsid w:val="003D24DF"/>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6D7"/>
    <w:rsid w:val="003E0867"/>
    <w:rsid w:val="003E0B43"/>
    <w:rsid w:val="003E1725"/>
    <w:rsid w:val="003E1764"/>
    <w:rsid w:val="003E1E3A"/>
    <w:rsid w:val="003E2600"/>
    <w:rsid w:val="003E283B"/>
    <w:rsid w:val="003E28EC"/>
    <w:rsid w:val="003E28F4"/>
    <w:rsid w:val="003E2DB2"/>
    <w:rsid w:val="003E3195"/>
    <w:rsid w:val="003E3423"/>
    <w:rsid w:val="003E35A4"/>
    <w:rsid w:val="003E388D"/>
    <w:rsid w:val="003E394F"/>
    <w:rsid w:val="003E3E06"/>
    <w:rsid w:val="003E3FCA"/>
    <w:rsid w:val="003E446C"/>
    <w:rsid w:val="003E46DF"/>
    <w:rsid w:val="003E4734"/>
    <w:rsid w:val="003E4A39"/>
    <w:rsid w:val="003E4A6A"/>
    <w:rsid w:val="003E4BD7"/>
    <w:rsid w:val="003E52CB"/>
    <w:rsid w:val="003E5433"/>
    <w:rsid w:val="003E569F"/>
    <w:rsid w:val="003E598D"/>
    <w:rsid w:val="003E66E7"/>
    <w:rsid w:val="003E6AD3"/>
    <w:rsid w:val="003E6C78"/>
    <w:rsid w:val="003E6CB8"/>
    <w:rsid w:val="003E6D67"/>
    <w:rsid w:val="003E6E43"/>
    <w:rsid w:val="003E6ED0"/>
    <w:rsid w:val="003E7214"/>
    <w:rsid w:val="003E75A4"/>
    <w:rsid w:val="003E7681"/>
    <w:rsid w:val="003E790D"/>
    <w:rsid w:val="003E792F"/>
    <w:rsid w:val="003E7BFA"/>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0A8"/>
    <w:rsid w:val="003F280C"/>
    <w:rsid w:val="003F2AC5"/>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DE"/>
    <w:rsid w:val="003F7C01"/>
    <w:rsid w:val="003F7F64"/>
    <w:rsid w:val="0040009E"/>
    <w:rsid w:val="0040026B"/>
    <w:rsid w:val="00400710"/>
    <w:rsid w:val="00400909"/>
    <w:rsid w:val="00400CEB"/>
    <w:rsid w:val="00400F99"/>
    <w:rsid w:val="00401119"/>
    <w:rsid w:val="0040123F"/>
    <w:rsid w:val="0040185E"/>
    <w:rsid w:val="00401DBE"/>
    <w:rsid w:val="00401F19"/>
    <w:rsid w:val="004027DE"/>
    <w:rsid w:val="00402AB7"/>
    <w:rsid w:val="00402AC3"/>
    <w:rsid w:val="00402D31"/>
    <w:rsid w:val="004032DA"/>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5FE"/>
    <w:rsid w:val="0040771A"/>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35B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425"/>
    <w:rsid w:val="00416A63"/>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AEE"/>
    <w:rsid w:val="00424FA9"/>
    <w:rsid w:val="00425241"/>
    <w:rsid w:val="00425EE1"/>
    <w:rsid w:val="00425F62"/>
    <w:rsid w:val="00426311"/>
    <w:rsid w:val="004264A7"/>
    <w:rsid w:val="0042683E"/>
    <w:rsid w:val="00427016"/>
    <w:rsid w:val="0042707B"/>
    <w:rsid w:val="0042715F"/>
    <w:rsid w:val="00427176"/>
    <w:rsid w:val="00427261"/>
    <w:rsid w:val="0043056F"/>
    <w:rsid w:val="004305B5"/>
    <w:rsid w:val="00430829"/>
    <w:rsid w:val="004309CA"/>
    <w:rsid w:val="00430C7C"/>
    <w:rsid w:val="00430F6B"/>
    <w:rsid w:val="004312FD"/>
    <w:rsid w:val="00431598"/>
    <w:rsid w:val="00431DAC"/>
    <w:rsid w:val="00431E57"/>
    <w:rsid w:val="0043206C"/>
    <w:rsid w:val="00432086"/>
    <w:rsid w:val="00432210"/>
    <w:rsid w:val="0043272B"/>
    <w:rsid w:val="0043299F"/>
    <w:rsid w:val="00432B1F"/>
    <w:rsid w:val="00432EB8"/>
    <w:rsid w:val="00432F2F"/>
    <w:rsid w:val="0043384A"/>
    <w:rsid w:val="00433B96"/>
    <w:rsid w:val="00433CE7"/>
    <w:rsid w:val="00433E43"/>
    <w:rsid w:val="00434219"/>
    <w:rsid w:val="004342F5"/>
    <w:rsid w:val="00434839"/>
    <w:rsid w:val="00434CDE"/>
    <w:rsid w:val="00434E99"/>
    <w:rsid w:val="00435270"/>
    <w:rsid w:val="00435501"/>
    <w:rsid w:val="00435E05"/>
    <w:rsid w:val="00435F22"/>
    <w:rsid w:val="004360EC"/>
    <w:rsid w:val="0043626A"/>
    <w:rsid w:val="004364A4"/>
    <w:rsid w:val="00436A61"/>
    <w:rsid w:val="00436BCA"/>
    <w:rsid w:val="00436C0B"/>
    <w:rsid w:val="00436CEE"/>
    <w:rsid w:val="00437238"/>
    <w:rsid w:val="00437260"/>
    <w:rsid w:val="00437377"/>
    <w:rsid w:val="00437AAD"/>
    <w:rsid w:val="00437CB4"/>
    <w:rsid w:val="004400F8"/>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50241"/>
    <w:rsid w:val="004505B8"/>
    <w:rsid w:val="004509D7"/>
    <w:rsid w:val="00450C5D"/>
    <w:rsid w:val="00450F35"/>
    <w:rsid w:val="00451080"/>
    <w:rsid w:val="0045117F"/>
    <w:rsid w:val="00451A7A"/>
    <w:rsid w:val="00452241"/>
    <w:rsid w:val="00452539"/>
    <w:rsid w:val="004525E1"/>
    <w:rsid w:val="004526DA"/>
    <w:rsid w:val="0045275B"/>
    <w:rsid w:val="00452EA8"/>
    <w:rsid w:val="00453253"/>
    <w:rsid w:val="00453719"/>
    <w:rsid w:val="0045387B"/>
    <w:rsid w:val="00453D05"/>
    <w:rsid w:val="00453DF6"/>
    <w:rsid w:val="0045414A"/>
    <w:rsid w:val="00454361"/>
    <w:rsid w:val="0045437B"/>
    <w:rsid w:val="00454681"/>
    <w:rsid w:val="0045475C"/>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E4"/>
    <w:rsid w:val="00460482"/>
    <w:rsid w:val="00460652"/>
    <w:rsid w:val="00460787"/>
    <w:rsid w:val="00460CB5"/>
    <w:rsid w:val="004612AA"/>
    <w:rsid w:val="0046144F"/>
    <w:rsid w:val="004616B4"/>
    <w:rsid w:val="00461F9F"/>
    <w:rsid w:val="0046226A"/>
    <w:rsid w:val="004624C3"/>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B36"/>
    <w:rsid w:val="004732E0"/>
    <w:rsid w:val="00473432"/>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E4C"/>
    <w:rsid w:val="00477F74"/>
    <w:rsid w:val="00480381"/>
    <w:rsid w:val="0048040A"/>
    <w:rsid w:val="004804EF"/>
    <w:rsid w:val="00481904"/>
    <w:rsid w:val="00481E15"/>
    <w:rsid w:val="0048252E"/>
    <w:rsid w:val="0048267F"/>
    <w:rsid w:val="00482752"/>
    <w:rsid w:val="00482762"/>
    <w:rsid w:val="00482808"/>
    <w:rsid w:val="00482E15"/>
    <w:rsid w:val="0048302E"/>
    <w:rsid w:val="00483237"/>
    <w:rsid w:val="0048334F"/>
    <w:rsid w:val="00483DB2"/>
    <w:rsid w:val="00484074"/>
    <w:rsid w:val="004844CF"/>
    <w:rsid w:val="004847AF"/>
    <w:rsid w:val="00484D35"/>
    <w:rsid w:val="0048548C"/>
    <w:rsid w:val="0048558B"/>
    <w:rsid w:val="00485641"/>
    <w:rsid w:val="004857BA"/>
    <w:rsid w:val="00485928"/>
    <w:rsid w:val="00485C41"/>
    <w:rsid w:val="00486824"/>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89"/>
    <w:rsid w:val="00494FE3"/>
    <w:rsid w:val="004953F3"/>
    <w:rsid w:val="004958A5"/>
    <w:rsid w:val="00495905"/>
    <w:rsid w:val="004959CC"/>
    <w:rsid w:val="00495BD2"/>
    <w:rsid w:val="00495D5A"/>
    <w:rsid w:val="00495F6D"/>
    <w:rsid w:val="00496076"/>
    <w:rsid w:val="00496230"/>
    <w:rsid w:val="00496240"/>
    <w:rsid w:val="00496CF9"/>
    <w:rsid w:val="00496E62"/>
    <w:rsid w:val="00497332"/>
    <w:rsid w:val="00497773"/>
    <w:rsid w:val="00497E61"/>
    <w:rsid w:val="00497FCE"/>
    <w:rsid w:val="004A0132"/>
    <w:rsid w:val="004A03A9"/>
    <w:rsid w:val="004A043C"/>
    <w:rsid w:val="004A0855"/>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AC3"/>
    <w:rsid w:val="004D7D0B"/>
    <w:rsid w:val="004D7D55"/>
    <w:rsid w:val="004D7F77"/>
    <w:rsid w:val="004E0AE3"/>
    <w:rsid w:val="004E0BE2"/>
    <w:rsid w:val="004E0C76"/>
    <w:rsid w:val="004E0DBC"/>
    <w:rsid w:val="004E11A3"/>
    <w:rsid w:val="004E190A"/>
    <w:rsid w:val="004E1990"/>
    <w:rsid w:val="004E203C"/>
    <w:rsid w:val="004E2048"/>
    <w:rsid w:val="004E2504"/>
    <w:rsid w:val="004E28B6"/>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CE"/>
    <w:rsid w:val="004F1A14"/>
    <w:rsid w:val="004F1AFC"/>
    <w:rsid w:val="004F1B6E"/>
    <w:rsid w:val="004F1DC5"/>
    <w:rsid w:val="004F1FAA"/>
    <w:rsid w:val="004F2482"/>
    <w:rsid w:val="004F260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314D"/>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979"/>
    <w:rsid w:val="00506D9A"/>
    <w:rsid w:val="0050711E"/>
    <w:rsid w:val="0050721B"/>
    <w:rsid w:val="00507527"/>
    <w:rsid w:val="00507F09"/>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54D2"/>
    <w:rsid w:val="00525CA2"/>
    <w:rsid w:val="005260B1"/>
    <w:rsid w:val="005263B8"/>
    <w:rsid w:val="00526601"/>
    <w:rsid w:val="00526CC4"/>
    <w:rsid w:val="00527058"/>
    <w:rsid w:val="005271B2"/>
    <w:rsid w:val="005278C6"/>
    <w:rsid w:val="00527A94"/>
    <w:rsid w:val="00527BBF"/>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602"/>
    <w:rsid w:val="00531663"/>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501B"/>
    <w:rsid w:val="00535111"/>
    <w:rsid w:val="00535316"/>
    <w:rsid w:val="00535771"/>
    <w:rsid w:val="00535B7A"/>
    <w:rsid w:val="00535F79"/>
    <w:rsid w:val="0053602D"/>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A5E"/>
    <w:rsid w:val="00545BA8"/>
    <w:rsid w:val="005463D6"/>
    <w:rsid w:val="005466E9"/>
    <w:rsid w:val="00546DE2"/>
    <w:rsid w:val="00546FDE"/>
    <w:rsid w:val="005471B4"/>
    <w:rsid w:val="005473B1"/>
    <w:rsid w:val="005475E7"/>
    <w:rsid w:val="00547870"/>
    <w:rsid w:val="00547904"/>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F44"/>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4313"/>
    <w:rsid w:val="0057477D"/>
    <w:rsid w:val="00574BB8"/>
    <w:rsid w:val="005753F5"/>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2C6"/>
    <w:rsid w:val="00590411"/>
    <w:rsid w:val="00590C92"/>
    <w:rsid w:val="00590D74"/>
    <w:rsid w:val="00591236"/>
    <w:rsid w:val="0059128B"/>
    <w:rsid w:val="005917EE"/>
    <w:rsid w:val="00591E0D"/>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D39"/>
    <w:rsid w:val="00597DF1"/>
    <w:rsid w:val="005A0302"/>
    <w:rsid w:val="005A0445"/>
    <w:rsid w:val="005A0D97"/>
    <w:rsid w:val="005A13F8"/>
    <w:rsid w:val="005A15EC"/>
    <w:rsid w:val="005A1E05"/>
    <w:rsid w:val="005A1EF3"/>
    <w:rsid w:val="005A21A0"/>
    <w:rsid w:val="005A231D"/>
    <w:rsid w:val="005A28CB"/>
    <w:rsid w:val="005A2C8F"/>
    <w:rsid w:val="005A306E"/>
    <w:rsid w:val="005A3078"/>
    <w:rsid w:val="005A32CC"/>
    <w:rsid w:val="005A3927"/>
    <w:rsid w:val="005A3DCE"/>
    <w:rsid w:val="005A45E4"/>
    <w:rsid w:val="005A48C3"/>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70F4"/>
    <w:rsid w:val="005A70F7"/>
    <w:rsid w:val="005A7436"/>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DE"/>
    <w:rsid w:val="005B1E5B"/>
    <w:rsid w:val="005B2614"/>
    <w:rsid w:val="005B2865"/>
    <w:rsid w:val="005B28DE"/>
    <w:rsid w:val="005B29B9"/>
    <w:rsid w:val="005B3265"/>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5AC"/>
    <w:rsid w:val="005B7AB2"/>
    <w:rsid w:val="005B7BD9"/>
    <w:rsid w:val="005C0801"/>
    <w:rsid w:val="005C09D0"/>
    <w:rsid w:val="005C0B5C"/>
    <w:rsid w:val="005C0F67"/>
    <w:rsid w:val="005C12C9"/>
    <w:rsid w:val="005C132C"/>
    <w:rsid w:val="005C1508"/>
    <w:rsid w:val="005C2050"/>
    <w:rsid w:val="005C23AE"/>
    <w:rsid w:val="005C339E"/>
    <w:rsid w:val="005C341B"/>
    <w:rsid w:val="005C34F6"/>
    <w:rsid w:val="005C39CE"/>
    <w:rsid w:val="005C3EEB"/>
    <w:rsid w:val="005C5310"/>
    <w:rsid w:val="005C54F4"/>
    <w:rsid w:val="005C58B1"/>
    <w:rsid w:val="005C5B3B"/>
    <w:rsid w:val="005C5EDB"/>
    <w:rsid w:val="005C6220"/>
    <w:rsid w:val="005C62B1"/>
    <w:rsid w:val="005C65B8"/>
    <w:rsid w:val="005C6AB3"/>
    <w:rsid w:val="005C6D13"/>
    <w:rsid w:val="005C705A"/>
    <w:rsid w:val="005C739A"/>
    <w:rsid w:val="005C7BF2"/>
    <w:rsid w:val="005D00A2"/>
    <w:rsid w:val="005D0374"/>
    <w:rsid w:val="005D0828"/>
    <w:rsid w:val="005D0861"/>
    <w:rsid w:val="005D1339"/>
    <w:rsid w:val="005D1B65"/>
    <w:rsid w:val="005D1E11"/>
    <w:rsid w:val="005D1F9F"/>
    <w:rsid w:val="005D20AA"/>
    <w:rsid w:val="005D2799"/>
    <w:rsid w:val="005D2D82"/>
    <w:rsid w:val="005D2FF5"/>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63B8"/>
    <w:rsid w:val="005D64DE"/>
    <w:rsid w:val="005D7504"/>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3D1"/>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12"/>
    <w:rsid w:val="0061396A"/>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4BC"/>
    <w:rsid w:val="006226A9"/>
    <w:rsid w:val="006226FB"/>
    <w:rsid w:val="00622808"/>
    <w:rsid w:val="00622BE8"/>
    <w:rsid w:val="00623143"/>
    <w:rsid w:val="006233BE"/>
    <w:rsid w:val="006233FB"/>
    <w:rsid w:val="0062341B"/>
    <w:rsid w:val="0062398B"/>
    <w:rsid w:val="00623C1E"/>
    <w:rsid w:val="00623CCD"/>
    <w:rsid w:val="006243D8"/>
    <w:rsid w:val="00624621"/>
    <w:rsid w:val="00624709"/>
    <w:rsid w:val="00624AA5"/>
    <w:rsid w:val="00624F59"/>
    <w:rsid w:val="006258E4"/>
    <w:rsid w:val="006259A2"/>
    <w:rsid w:val="00626123"/>
    <w:rsid w:val="00626497"/>
    <w:rsid w:val="00626618"/>
    <w:rsid w:val="006266B2"/>
    <w:rsid w:val="00626A32"/>
    <w:rsid w:val="00626E56"/>
    <w:rsid w:val="00626EA9"/>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315A"/>
    <w:rsid w:val="00633400"/>
    <w:rsid w:val="00633A4E"/>
    <w:rsid w:val="00633B52"/>
    <w:rsid w:val="00633D72"/>
    <w:rsid w:val="006340B7"/>
    <w:rsid w:val="00634638"/>
    <w:rsid w:val="00634D82"/>
    <w:rsid w:val="00635247"/>
    <w:rsid w:val="0063563C"/>
    <w:rsid w:val="00635BCD"/>
    <w:rsid w:val="00635E49"/>
    <w:rsid w:val="00636377"/>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8B"/>
    <w:rsid w:val="00642975"/>
    <w:rsid w:val="00642CE7"/>
    <w:rsid w:val="00643079"/>
    <w:rsid w:val="00643316"/>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3902"/>
    <w:rsid w:val="006539B3"/>
    <w:rsid w:val="006539CF"/>
    <w:rsid w:val="00653D9B"/>
    <w:rsid w:val="00654049"/>
    <w:rsid w:val="006542EC"/>
    <w:rsid w:val="006552FF"/>
    <w:rsid w:val="0065540C"/>
    <w:rsid w:val="00655452"/>
    <w:rsid w:val="006554E2"/>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C25"/>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862"/>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338"/>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80"/>
    <w:rsid w:val="006C2E8F"/>
    <w:rsid w:val="006C2F59"/>
    <w:rsid w:val="006C3070"/>
    <w:rsid w:val="006C3128"/>
    <w:rsid w:val="006C314E"/>
    <w:rsid w:val="006C32E1"/>
    <w:rsid w:val="006C3A4C"/>
    <w:rsid w:val="006C3B37"/>
    <w:rsid w:val="006C3F15"/>
    <w:rsid w:val="006C4262"/>
    <w:rsid w:val="006C4640"/>
    <w:rsid w:val="006C4654"/>
    <w:rsid w:val="006C4F59"/>
    <w:rsid w:val="006C5A67"/>
    <w:rsid w:val="006C5C7F"/>
    <w:rsid w:val="006C5CB3"/>
    <w:rsid w:val="006C6500"/>
    <w:rsid w:val="006C6539"/>
    <w:rsid w:val="006C66B4"/>
    <w:rsid w:val="006C6BC5"/>
    <w:rsid w:val="006C6E5D"/>
    <w:rsid w:val="006C6EE6"/>
    <w:rsid w:val="006C7544"/>
    <w:rsid w:val="006C7D05"/>
    <w:rsid w:val="006C7D10"/>
    <w:rsid w:val="006C7E35"/>
    <w:rsid w:val="006C7E86"/>
    <w:rsid w:val="006D0371"/>
    <w:rsid w:val="006D07C9"/>
    <w:rsid w:val="006D15A8"/>
    <w:rsid w:val="006D17DB"/>
    <w:rsid w:val="006D1B7A"/>
    <w:rsid w:val="006D216C"/>
    <w:rsid w:val="006D2192"/>
    <w:rsid w:val="006D2663"/>
    <w:rsid w:val="006D2DEE"/>
    <w:rsid w:val="006D30D7"/>
    <w:rsid w:val="006D3116"/>
    <w:rsid w:val="006D338F"/>
    <w:rsid w:val="006D3526"/>
    <w:rsid w:val="006D358B"/>
    <w:rsid w:val="006D39CF"/>
    <w:rsid w:val="006D3A50"/>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935"/>
    <w:rsid w:val="006E63FE"/>
    <w:rsid w:val="006E6E72"/>
    <w:rsid w:val="006E7140"/>
    <w:rsid w:val="006E761F"/>
    <w:rsid w:val="006E76ED"/>
    <w:rsid w:val="006E7E65"/>
    <w:rsid w:val="006F02A7"/>
    <w:rsid w:val="006F03B5"/>
    <w:rsid w:val="006F13A6"/>
    <w:rsid w:val="006F17F5"/>
    <w:rsid w:val="006F1921"/>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300E"/>
    <w:rsid w:val="007132E9"/>
    <w:rsid w:val="007134F1"/>
    <w:rsid w:val="00713B01"/>
    <w:rsid w:val="00713EAE"/>
    <w:rsid w:val="00713F0D"/>
    <w:rsid w:val="00713FFD"/>
    <w:rsid w:val="0071403B"/>
    <w:rsid w:val="007144FD"/>
    <w:rsid w:val="00714952"/>
    <w:rsid w:val="00714C30"/>
    <w:rsid w:val="00714F93"/>
    <w:rsid w:val="00715FCA"/>
    <w:rsid w:val="007162D6"/>
    <w:rsid w:val="007165D0"/>
    <w:rsid w:val="00716B32"/>
    <w:rsid w:val="00716BC4"/>
    <w:rsid w:val="00716FC8"/>
    <w:rsid w:val="0071704C"/>
    <w:rsid w:val="007170A7"/>
    <w:rsid w:val="00717299"/>
    <w:rsid w:val="007177BB"/>
    <w:rsid w:val="00717A75"/>
    <w:rsid w:val="00717BC5"/>
    <w:rsid w:val="00717E6F"/>
    <w:rsid w:val="00717EB7"/>
    <w:rsid w:val="00720634"/>
    <w:rsid w:val="0072097F"/>
    <w:rsid w:val="00721AE8"/>
    <w:rsid w:val="00721EB0"/>
    <w:rsid w:val="007226F0"/>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1F6"/>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5C"/>
    <w:rsid w:val="007640D1"/>
    <w:rsid w:val="007642C0"/>
    <w:rsid w:val="007643E9"/>
    <w:rsid w:val="007643FE"/>
    <w:rsid w:val="0076475A"/>
    <w:rsid w:val="00764857"/>
    <w:rsid w:val="00765058"/>
    <w:rsid w:val="0076524C"/>
    <w:rsid w:val="00765C09"/>
    <w:rsid w:val="0076629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C58"/>
    <w:rsid w:val="00784E0F"/>
    <w:rsid w:val="007851F1"/>
    <w:rsid w:val="007853D8"/>
    <w:rsid w:val="00785617"/>
    <w:rsid w:val="00785628"/>
    <w:rsid w:val="00785964"/>
    <w:rsid w:val="00785C49"/>
    <w:rsid w:val="00785E10"/>
    <w:rsid w:val="00785EEF"/>
    <w:rsid w:val="00786022"/>
    <w:rsid w:val="00786266"/>
    <w:rsid w:val="00786A56"/>
    <w:rsid w:val="00786D23"/>
    <w:rsid w:val="00787587"/>
    <w:rsid w:val="00790042"/>
    <w:rsid w:val="00790200"/>
    <w:rsid w:val="007903A8"/>
    <w:rsid w:val="00790F98"/>
    <w:rsid w:val="0079187D"/>
    <w:rsid w:val="00792018"/>
    <w:rsid w:val="00792293"/>
    <w:rsid w:val="00792696"/>
    <w:rsid w:val="00792836"/>
    <w:rsid w:val="00792A75"/>
    <w:rsid w:val="0079388D"/>
    <w:rsid w:val="007939F5"/>
    <w:rsid w:val="00793C76"/>
    <w:rsid w:val="00793F28"/>
    <w:rsid w:val="00794114"/>
    <w:rsid w:val="0079465E"/>
    <w:rsid w:val="00794EDA"/>
    <w:rsid w:val="007951DF"/>
    <w:rsid w:val="007955AB"/>
    <w:rsid w:val="0079563F"/>
    <w:rsid w:val="00795CFE"/>
    <w:rsid w:val="00795D03"/>
    <w:rsid w:val="00795DAF"/>
    <w:rsid w:val="00796403"/>
    <w:rsid w:val="0079693E"/>
    <w:rsid w:val="00796970"/>
    <w:rsid w:val="00796B0B"/>
    <w:rsid w:val="00796DBA"/>
    <w:rsid w:val="00797312"/>
    <w:rsid w:val="007978FF"/>
    <w:rsid w:val="007A0433"/>
    <w:rsid w:val="007A04AA"/>
    <w:rsid w:val="007A06AA"/>
    <w:rsid w:val="007A087A"/>
    <w:rsid w:val="007A0B73"/>
    <w:rsid w:val="007A0C7E"/>
    <w:rsid w:val="007A0DBB"/>
    <w:rsid w:val="007A0DD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5AB"/>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990"/>
    <w:rsid w:val="007D0B82"/>
    <w:rsid w:val="007D0C09"/>
    <w:rsid w:val="007D0F2D"/>
    <w:rsid w:val="007D21DD"/>
    <w:rsid w:val="007D2AB0"/>
    <w:rsid w:val="007D2DB8"/>
    <w:rsid w:val="007D2FB0"/>
    <w:rsid w:val="007D315B"/>
    <w:rsid w:val="007D353E"/>
    <w:rsid w:val="007D35BF"/>
    <w:rsid w:val="007D3A05"/>
    <w:rsid w:val="007D4141"/>
    <w:rsid w:val="007D4400"/>
    <w:rsid w:val="007D44FD"/>
    <w:rsid w:val="007D4CAD"/>
    <w:rsid w:val="007D4D31"/>
    <w:rsid w:val="007D4DEC"/>
    <w:rsid w:val="007D4E2C"/>
    <w:rsid w:val="007D4FD9"/>
    <w:rsid w:val="007D5612"/>
    <w:rsid w:val="007D56D5"/>
    <w:rsid w:val="007D699A"/>
    <w:rsid w:val="007D6E90"/>
    <w:rsid w:val="007D6EBB"/>
    <w:rsid w:val="007D71BD"/>
    <w:rsid w:val="007D7B06"/>
    <w:rsid w:val="007D7CE9"/>
    <w:rsid w:val="007D7E00"/>
    <w:rsid w:val="007D7E5C"/>
    <w:rsid w:val="007E0638"/>
    <w:rsid w:val="007E0685"/>
    <w:rsid w:val="007E093B"/>
    <w:rsid w:val="007E10FD"/>
    <w:rsid w:val="007E16B5"/>
    <w:rsid w:val="007E2028"/>
    <w:rsid w:val="007E2AE2"/>
    <w:rsid w:val="007E2B12"/>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AA4"/>
    <w:rsid w:val="007F3DA4"/>
    <w:rsid w:val="007F3DF2"/>
    <w:rsid w:val="007F3E11"/>
    <w:rsid w:val="007F41D1"/>
    <w:rsid w:val="007F46A9"/>
    <w:rsid w:val="007F4C3D"/>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7B7A"/>
    <w:rsid w:val="00807C5A"/>
    <w:rsid w:val="00807C64"/>
    <w:rsid w:val="00807E1E"/>
    <w:rsid w:val="008100C1"/>
    <w:rsid w:val="008102B2"/>
    <w:rsid w:val="008102E2"/>
    <w:rsid w:val="008103FE"/>
    <w:rsid w:val="00810942"/>
    <w:rsid w:val="00810FD7"/>
    <w:rsid w:val="00811020"/>
    <w:rsid w:val="00811A10"/>
    <w:rsid w:val="00811B9B"/>
    <w:rsid w:val="00811BAC"/>
    <w:rsid w:val="00811F78"/>
    <w:rsid w:val="0081202F"/>
    <w:rsid w:val="0081216E"/>
    <w:rsid w:val="00812302"/>
    <w:rsid w:val="00812408"/>
    <w:rsid w:val="00812695"/>
    <w:rsid w:val="00812AE5"/>
    <w:rsid w:val="00812CE5"/>
    <w:rsid w:val="00812DA1"/>
    <w:rsid w:val="00812DD7"/>
    <w:rsid w:val="00812E0F"/>
    <w:rsid w:val="00812E20"/>
    <w:rsid w:val="00813209"/>
    <w:rsid w:val="00813B91"/>
    <w:rsid w:val="00813CE9"/>
    <w:rsid w:val="00813D5A"/>
    <w:rsid w:val="00814ADC"/>
    <w:rsid w:val="008151C1"/>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92F"/>
    <w:rsid w:val="00820A62"/>
    <w:rsid w:val="00820DBD"/>
    <w:rsid w:val="00820FE7"/>
    <w:rsid w:val="008213A8"/>
    <w:rsid w:val="00821547"/>
    <w:rsid w:val="00821630"/>
    <w:rsid w:val="0082165C"/>
    <w:rsid w:val="00821951"/>
    <w:rsid w:val="00821E3A"/>
    <w:rsid w:val="008227D1"/>
    <w:rsid w:val="00822904"/>
    <w:rsid w:val="00822D5D"/>
    <w:rsid w:val="00822FD3"/>
    <w:rsid w:val="00823697"/>
    <w:rsid w:val="0082369E"/>
    <w:rsid w:val="008236F9"/>
    <w:rsid w:val="00823859"/>
    <w:rsid w:val="0082461D"/>
    <w:rsid w:val="008248C3"/>
    <w:rsid w:val="00825623"/>
    <w:rsid w:val="008258AE"/>
    <w:rsid w:val="00825B4B"/>
    <w:rsid w:val="00826009"/>
    <w:rsid w:val="00826092"/>
    <w:rsid w:val="00826740"/>
    <w:rsid w:val="0082699F"/>
    <w:rsid w:val="00826E83"/>
    <w:rsid w:val="0082768E"/>
    <w:rsid w:val="00827B17"/>
    <w:rsid w:val="00827D91"/>
    <w:rsid w:val="00827FFE"/>
    <w:rsid w:val="00830258"/>
    <w:rsid w:val="0083074C"/>
    <w:rsid w:val="00830ABD"/>
    <w:rsid w:val="00830AFE"/>
    <w:rsid w:val="00830CD5"/>
    <w:rsid w:val="00830EF1"/>
    <w:rsid w:val="00831986"/>
    <w:rsid w:val="00831A44"/>
    <w:rsid w:val="00832242"/>
    <w:rsid w:val="00832B6B"/>
    <w:rsid w:val="0083301F"/>
    <w:rsid w:val="0083313D"/>
    <w:rsid w:val="008337F2"/>
    <w:rsid w:val="00833E8C"/>
    <w:rsid w:val="008341B5"/>
    <w:rsid w:val="00834297"/>
    <w:rsid w:val="008342CE"/>
    <w:rsid w:val="00834672"/>
    <w:rsid w:val="00834777"/>
    <w:rsid w:val="008347D8"/>
    <w:rsid w:val="0083487A"/>
    <w:rsid w:val="00834B9C"/>
    <w:rsid w:val="00834F4D"/>
    <w:rsid w:val="00835047"/>
    <w:rsid w:val="00835F21"/>
    <w:rsid w:val="008364F9"/>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B95"/>
    <w:rsid w:val="00847D97"/>
    <w:rsid w:val="008501D6"/>
    <w:rsid w:val="00850A21"/>
    <w:rsid w:val="00850BAD"/>
    <w:rsid w:val="0085108F"/>
    <w:rsid w:val="008511FD"/>
    <w:rsid w:val="0085124B"/>
    <w:rsid w:val="008514CA"/>
    <w:rsid w:val="0085154D"/>
    <w:rsid w:val="0085154E"/>
    <w:rsid w:val="00851697"/>
    <w:rsid w:val="00851BB0"/>
    <w:rsid w:val="00851BC6"/>
    <w:rsid w:val="008524AE"/>
    <w:rsid w:val="0085293B"/>
    <w:rsid w:val="00852D6D"/>
    <w:rsid w:val="008531F2"/>
    <w:rsid w:val="00853296"/>
    <w:rsid w:val="008532F6"/>
    <w:rsid w:val="00853F16"/>
    <w:rsid w:val="0085423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A47"/>
    <w:rsid w:val="00872DE5"/>
    <w:rsid w:val="008731DE"/>
    <w:rsid w:val="008732F0"/>
    <w:rsid w:val="00873F21"/>
    <w:rsid w:val="0087440D"/>
    <w:rsid w:val="008744AF"/>
    <w:rsid w:val="00874574"/>
    <w:rsid w:val="008747E6"/>
    <w:rsid w:val="00874CC0"/>
    <w:rsid w:val="008755E4"/>
    <w:rsid w:val="00875AD5"/>
    <w:rsid w:val="00875CD7"/>
    <w:rsid w:val="00875E99"/>
    <w:rsid w:val="00876749"/>
    <w:rsid w:val="0087689A"/>
    <w:rsid w:val="00876AFE"/>
    <w:rsid w:val="00877739"/>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E70"/>
    <w:rsid w:val="00887462"/>
    <w:rsid w:val="008876FE"/>
    <w:rsid w:val="0088776A"/>
    <w:rsid w:val="00887F61"/>
    <w:rsid w:val="0089068D"/>
    <w:rsid w:val="00890A2B"/>
    <w:rsid w:val="00890A6F"/>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5771"/>
    <w:rsid w:val="008965DB"/>
    <w:rsid w:val="008969D4"/>
    <w:rsid w:val="00896A09"/>
    <w:rsid w:val="0089711B"/>
    <w:rsid w:val="00897D61"/>
    <w:rsid w:val="00897D77"/>
    <w:rsid w:val="00897DE7"/>
    <w:rsid w:val="008A03AE"/>
    <w:rsid w:val="008A0471"/>
    <w:rsid w:val="008A0579"/>
    <w:rsid w:val="008A07A2"/>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7503"/>
    <w:rsid w:val="008A788B"/>
    <w:rsid w:val="008A7A0B"/>
    <w:rsid w:val="008A7F58"/>
    <w:rsid w:val="008B0E2C"/>
    <w:rsid w:val="008B145F"/>
    <w:rsid w:val="008B162E"/>
    <w:rsid w:val="008B1C61"/>
    <w:rsid w:val="008B1C7C"/>
    <w:rsid w:val="008B1E05"/>
    <w:rsid w:val="008B1F05"/>
    <w:rsid w:val="008B1FD8"/>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7C0"/>
    <w:rsid w:val="008C3CB3"/>
    <w:rsid w:val="008C44C5"/>
    <w:rsid w:val="008C45FE"/>
    <w:rsid w:val="008C4D7D"/>
    <w:rsid w:val="008C4E60"/>
    <w:rsid w:val="008C5025"/>
    <w:rsid w:val="008C5811"/>
    <w:rsid w:val="008C5A37"/>
    <w:rsid w:val="008C6880"/>
    <w:rsid w:val="008C6B29"/>
    <w:rsid w:val="008C6BC2"/>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80C"/>
    <w:rsid w:val="008F6B7C"/>
    <w:rsid w:val="008F6E48"/>
    <w:rsid w:val="008F6EC8"/>
    <w:rsid w:val="008F787E"/>
    <w:rsid w:val="008F7977"/>
    <w:rsid w:val="008F7C54"/>
    <w:rsid w:val="008F7D23"/>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141C"/>
    <w:rsid w:val="0091175F"/>
    <w:rsid w:val="0091177F"/>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BA4"/>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967"/>
    <w:rsid w:val="00934A85"/>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714"/>
    <w:rsid w:val="0094696E"/>
    <w:rsid w:val="00947598"/>
    <w:rsid w:val="009475BE"/>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8C4"/>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8EA"/>
    <w:rsid w:val="00970A9A"/>
    <w:rsid w:val="00971435"/>
    <w:rsid w:val="009716EA"/>
    <w:rsid w:val="00971863"/>
    <w:rsid w:val="009719B0"/>
    <w:rsid w:val="00971B64"/>
    <w:rsid w:val="00971C97"/>
    <w:rsid w:val="00972009"/>
    <w:rsid w:val="009728BA"/>
    <w:rsid w:val="0097290A"/>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C85"/>
    <w:rsid w:val="00976D03"/>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580"/>
    <w:rsid w:val="0098662C"/>
    <w:rsid w:val="00986937"/>
    <w:rsid w:val="00986F24"/>
    <w:rsid w:val="0098748C"/>
    <w:rsid w:val="00987898"/>
    <w:rsid w:val="009879BF"/>
    <w:rsid w:val="00990B55"/>
    <w:rsid w:val="00990FED"/>
    <w:rsid w:val="00991219"/>
    <w:rsid w:val="009912B3"/>
    <w:rsid w:val="00991304"/>
    <w:rsid w:val="009914A9"/>
    <w:rsid w:val="009915F4"/>
    <w:rsid w:val="009916F0"/>
    <w:rsid w:val="00991C1E"/>
    <w:rsid w:val="00991E05"/>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FB9"/>
    <w:rsid w:val="009B084D"/>
    <w:rsid w:val="009B0A89"/>
    <w:rsid w:val="009B0FE2"/>
    <w:rsid w:val="009B10E6"/>
    <w:rsid w:val="009B145D"/>
    <w:rsid w:val="009B1C94"/>
    <w:rsid w:val="009B2072"/>
    <w:rsid w:val="009B228D"/>
    <w:rsid w:val="009B2596"/>
    <w:rsid w:val="009B27A5"/>
    <w:rsid w:val="009B29C6"/>
    <w:rsid w:val="009B330C"/>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DE3"/>
    <w:rsid w:val="009C39B4"/>
    <w:rsid w:val="009C3AD9"/>
    <w:rsid w:val="009C4362"/>
    <w:rsid w:val="009C43DF"/>
    <w:rsid w:val="009C4581"/>
    <w:rsid w:val="009C57E2"/>
    <w:rsid w:val="009C5CEB"/>
    <w:rsid w:val="009C614B"/>
    <w:rsid w:val="009C676B"/>
    <w:rsid w:val="009C6BD3"/>
    <w:rsid w:val="009C6D4D"/>
    <w:rsid w:val="009C6E0C"/>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1BE7"/>
    <w:rsid w:val="009F20E7"/>
    <w:rsid w:val="009F2160"/>
    <w:rsid w:val="009F21DA"/>
    <w:rsid w:val="009F23D6"/>
    <w:rsid w:val="009F287E"/>
    <w:rsid w:val="009F2AB3"/>
    <w:rsid w:val="009F2B8D"/>
    <w:rsid w:val="009F2CEB"/>
    <w:rsid w:val="009F3183"/>
    <w:rsid w:val="009F378E"/>
    <w:rsid w:val="009F3B17"/>
    <w:rsid w:val="009F3E94"/>
    <w:rsid w:val="009F3EC0"/>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5BD"/>
    <w:rsid w:val="00A016FD"/>
    <w:rsid w:val="00A01BB6"/>
    <w:rsid w:val="00A01C3F"/>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D9"/>
    <w:rsid w:val="00A06C85"/>
    <w:rsid w:val="00A06D88"/>
    <w:rsid w:val="00A06E95"/>
    <w:rsid w:val="00A070AD"/>
    <w:rsid w:val="00A072DF"/>
    <w:rsid w:val="00A0744C"/>
    <w:rsid w:val="00A07570"/>
    <w:rsid w:val="00A0791E"/>
    <w:rsid w:val="00A07D5A"/>
    <w:rsid w:val="00A10081"/>
    <w:rsid w:val="00A10A6F"/>
    <w:rsid w:val="00A10F87"/>
    <w:rsid w:val="00A114F5"/>
    <w:rsid w:val="00A1164C"/>
    <w:rsid w:val="00A117DD"/>
    <w:rsid w:val="00A1185F"/>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6A4"/>
    <w:rsid w:val="00A4470C"/>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37A"/>
    <w:rsid w:val="00A55887"/>
    <w:rsid w:val="00A5595B"/>
    <w:rsid w:val="00A55A33"/>
    <w:rsid w:val="00A55B55"/>
    <w:rsid w:val="00A55E31"/>
    <w:rsid w:val="00A55EE3"/>
    <w:rsid w:val="00A567E7"/>
    <w:rsid w:val="00A56B56"/>
    <w:rsid w:val="00A56E07"/>
    <w:rsid w:val="00A56E21"/>
    <w:rsid w:val="00A5709A"/>
    <w:rsid w:val="00A574D6"/>
    <w:rsid w:val="00A575B1"/>
    <w:rsid w:val="00A5798A"/>
    <w:rsid w:val="00A57DC9"/>
    <w:rsid w:val="00A6014A"/>
    <w:rsid w:val="00A6020B"/>
    <w:rsid w:val="00A6077C"/>
    <w:rsid w:val="00A60786"/>
    <w:rsid w:val="00A60894"/>
    <w:rsid w:val="00A60B6C"/>
    <w:rsid w:val="00A6129C"/>
    <w:rsid w:val="00A614C9"/>
    <w:rsid w:val="00A61F9E"/>
    <w:rsid w:val="00A620DA"/>
    <w:rsid w:val="00A62AA4"/>
    <w:rsid w:val="00A62FB9"/>
    <w:rsid w:val="00A6323B"/>
    <w:rsid w:val="00A637CA"/>
    <w:rsid w:val="00A63BC0"/>
    <w:rsid w:val="00A63D87"/>
    <w:rsid w:val="00A63E49"/>
    <w:rsid w:val="00A64442"/>
    <w:rsid w:val="00A64484"/>
    <w:rsid w:val="00A64CB5"/>
    <w:rsid w:val="00A6547C"/>
    <w:rsid w:val="00A657F9"/>
    <w:rsid w:val="00A65826"/>
    <w:rsid w:val="00A65BB7"/>
    <w:rsid w:val="00A65C44"/>
    <w:rsid w:val="00A65C93"/>
    <w:rsid w:val="00A65C9B"/>
    <w:rsid w:val="00A65D20"/>
    <w:rsid w:val="00A666C8"/>
    <w:rsid w:val="00A6727F"/>
    <w:rsid w:val="00A67575"/>
    <w:rsid w:val="00A67A6F"/>
    <w:rsid w:val="00A67AA6"/>
    <w:rsid w:val="00A67AB4"/>
    <w:rsid w:val="00A70394"/>
    <w:rsid w:val="00A7046D"/>
    <w:rsid w:val="00A70604"/>
    <w:rsid w:val="00A70800"/>
    <w:rsid w:val="00A708F7"/>
    <w:rsid w:val="00A70C2E"/>
    <w:rsid w:val="00A70E8B"/>
    <w:rsid w:val="00A70FA0"/>
    <w:rsid w:val="00A71043"/>
    <w:rsid w:val="00A718B1"/>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E9B"/>
    <w:rsid w:val="00A80EFA"/>
    <w:rsid w:val="00A817CB"/>
    <w:rsid w:val="00A81BEB"/>
    <w:rsid w:val="00A81CA9"/>
    <w:rsid w:val="00A81F33"/>
    <w:rsid w:val="00A82262"/>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6064"/>
    <w:rsid w:val="00A8630C"/>
    <w:rsid w:val="00A864C7"/>
    <w:rsid w:val="00A86664"/>
    <w:rsid w:val="00A8676F"/>
    <w:rsid w:val="00A86780"/>
    <w:rsid w:val="00A8702A"/>
    <w:rsid w:val="00A8735D"/>
    <w:rsid w:val="00A87710"/>
    <w:rsid w:val="00A87728"/>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F2E"/>
    <w:rsid w:val="00A93226"/>
    <w:rsid w:val="00A936F7"/>
    <w:rsid w:val="00A937BF"/>
    <w:rsid w:val="00A937FD"/>
    <w:rsid w:val="00A93B10"/>
    <w:rsid w:val="00A93E37"/>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D20"/>
    <w:rsid w:val="00AA549B"/>
    <w:rsid w:val="00AA5520"/>
    <w:rsid w:val="00AA562E"/>
    <w:rsid w:val="00AA571D"/>
    <w:rsid w:val="00AA5956"/>
    <w:rsid w:val="00AA5BA7"/>
    <w:rsid w:val="00AA5FDA"/>
    <w:rsid w:val="00AA6AAE"/>
    <w:rsid w:val="00AA7965"/>
    <w:rsid w:val="00AB02AE"/>
    <w:rsid w:val="00AB0FE1"/>
    <w:rsid w:val="00AB1B8F"/>
    <w:rsid w:val="00AB1FE0"/>
    <w:rsid w:val="00AB231D"/>
    <w:rsid w:val="00AB2721"/>
    <w:rsid w:val="00AB2895"/>
    <w:rsid w:val="00AB2A86"/>
    <w:rsid w:val="00AB2AD3"/>
    <w:rsid w:val="00AB2C2A"/>
    <w:rsid w:val="00AB2D0D"/>
    <w:rsid w:val="00AB2DB0"/>
    <w:rsid w:val="00AB2E43"/>
    <w:rsid w:val="00AB3018"/>
    <w:rsid w:val="00AB3225"/>
    <w:rsid w:val="00AB3724"/>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5197"/>
    <w:rsid w:val="00AD5234"/>
    <w:rsid w:val="00AD537C"/>
    <w:rsid w:val="00AD53BB"/>
    <w:rsid w:val="00AD5721"/>
    <w:rsid w:val="00AD5765"/>
    <w:rsid w:val="00AD5D64"/>
    <w:rsid w:val="00AD60CC"/>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4C5"/>
    <w:rsid w:val="00AE2A56"/>
    <w:rsid w:val="00AE2F52"/>
    <w:rsid w:val="00AE33D9"/>
    <w:rsid w:val="00AE37C4"/>
    <w:rsid w:val="00AE38AA"/>
    <w:rsid w:val="00AE4676"/>
    <w:rsid w:val="00AE47BC"/>
    <w:rsid w:val="00AE4B34"/>
    <w:rsid w:val="00AE4D18"/>
    <w:rsid w:val="00AE51B4"/>
    <w:rsid w:val="00AE51F0"/>
    <w:rsid w:val="00AE530C"/>
    <w:rsid w:val="00AE539C"/>
    <w:rsid w:val="00AE54D3"/>
    <w:rsid w:val="00AE567D"/>
    <w:rsid w:val="00AE5889"/>
    <w:rsid w:val="00AE5A6F"/>
    <w:rsid w:val="00AE5FF4"/>
    <w:rsid w:val="00AE6174"/>
    <w:rsid w:val="00AE6412"/>
    <w:rsid w:val="00AE654E"/>
    <w:rsid w:val="00AE6708"/>
    <w:rsid w:val="00AE6868"/>
    <w:rsid w:val="00AE6A0F"/>
    <w:rsid w:val="00AE6AC7"/>
    <w:rsid w:val="00AE6E3B"/>
    <w:rsid w:val="00AE70C3"/>
    <w:rsid w:val="00AE71CD"/>
    <w:rsid w:val="00AE74FF"/>
    <w:rsid w:val="00AE7570"/>
    <w:rsid w:val="00AF0617"/>
    <w:rsid w:val="00AF072B"/>
    <w:rsid w:val="00AF093B"/>
    <w:rsid w:val="00AF1251"/>
    <w:rsid w:val="00AF14E7"/>
    <w:rsid w:val="00AF151F"/>
    <w:rsid w:val="00AF176B"/>
    <w:rsid w:val="00AF1ABC"/>
    <w:rsid w:val="00AF1AC5"/>
    <w:rsid w:val="00AF1BAD"/>
    <w:rsid w:val="00AF21B2"/>
    <w:rsid w:val="00AF2996"/>
    <w:rsid w:val="00AF302B"/>
    <w:rsid w:val="00AF32D3"/>
    <w:rsid w:val="00AF346D"/>
    <w:rsid w:val="00AF35AF"/>
    <w:rsid w:val="00AF38C5"/>
    <w:rsid w:val="00AF3AD0"/>
    <w:rsid w:val="00AF3E34"/>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156C"/>
    <w:rsid w:val="00B01E38"/>
    <w:rsid w:val="00B023A1"/>
    <w:rsid w:val="00B02585"/>
    <w:rsid w:val="00B029C8"/>
    <w:rsid w:val="00B03799"/>
    <w:rsid w:val="00B03A6D"/>
    <w:rsid w:val="00B03D2A"/>
    <w:rsid w:val="00B03E4F"/>
    <w:rsid w:val="00B040D7"/>
    <w:rsid w:val="00B044B2"/>
    <w:rsid w:val="00B049D7"/>
    <w:rsid w:val="00B04A8B"/>
    <w:rsid w:val="00B04E89"/>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BDA"/>
    <w:rsid w:val="00B13D10"/>
    <w:rsid w:val="00B1403A"/>
    <w:rsid w:val="00B14354"/>
    <w:rsid w:val="00B14AE4"/>
    <w:rsid w:val="00B154E9"/>
    <w:rsid w:val="00B15559"/>
    <w:rsid w:val="00B155C5"/>
    <w:rsid w:val="00B16042"/>
    <w:rsid w:val="00B16739"/>
    <w:rsid w:val="00B16D51"/>
    <w:rsid w:val="00B171BA"/>
    <w:rsid w:val="00B20F1B"/>
    <w:rsid w:val="00B212C9"/>
    <w:rsid w:val="00B216D9"/>
    <w:rsid w:val="00B2184B"/>
    <w:rsid w:val="00B22154"/>
    <w:rsid w:val="00B2250C"/>
    <w:rsid w:val="00B22ABA"/>
    <w:rsid w:val="00B231C5"/>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F84"/>
    <w:rsid w:val="00B30058"/>
    <w:rsid w:val="00B30102"/>
    <w:rsid w:val="00B3015F"/>
    <w:rsid w:val="00B301B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706"/>
    <w:rsid w:val="00B60741"/>
    <w:rsid w:val="00B60765"/>
    <w:rsid w:val="00B60F79"/>
    <w:rsid w:val="00B61C4C"/>
    <w:rsid w:val="00B61F92"/>
    <w:rsid w:val="00B62334"/>
    <w:rsid w:val="00B62879"/>
    <w:rsid w:val="00B62D00"/>
    <w:rsid w:val="00B63362"/>
    <w:rsid w:val="00B63E0F"/>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AFC"/>
    <w:rsid w:val="00B72B2C"/>
    <w:rsid w:val="00B73022"/>
    <w:rsid w:val="00B73036"/>
    <w:rsid w:val="00B738AC"/>
    <w:rsid w:val="00B738C9"/>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BB8"/>
    <w:rsid w:val="00B86DFE"/>
    <w:rsid w:val="00B87301"/>
    <w:rsid w:val="00B87335"/>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748"/>
    <w:rsid w:val="00B93C1B"/>
    <w:rsid w:val="00B93E84"/>
    <w:rsid w:val="00B943D6"/>
    <w:rsid w:val="00B94604"/>
    <w:rsid w:val="00B949C0"/>
    <w:rsid w:val="00B94C5A"/>
    <w:rsid w:val="00B9580F"/>
    <w:rsid w:val="00B95885"/>
    <w:rsid w:val="00B95E68"/>
    <w:rsid w:val="00B96365"/>
    <w:rsid w:val="00B9641B"/>
    <w:rsid w:val="00B9644D"/>
    <w:rsid w:val="00B96DEC"/>
    <w:rsid w:val="00B96F04"/>
    <w:rsid w:val="00B96F79"/>
    <w:rsid w:val="00B970DA"/>
    <w:rsid w:val="00B970F4"/>
    <w:rsid w:val="00B97623"/>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2B9C"/>
    <w:rsid w:val="00BA3016"/>
    <w:rsid w:val="00BA355E"/>
    <w:rsid w:val="00BA36DD"/>
    <w:rsid w:val="00BA3731"/>
    <w:rsid w:val="00BA3BD7"/>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4B85"/>
    <w:rsid w:val="00BC5262"/>
    <w:rsid w:val="00BC5492"/>
    <w:rsid w:val="00BC6914"/>
    <w:rsid w:val="00BC7297"/>
    <w:rsid w:val="00BC7394"/>
    <w:rsid w:val="00BC762C"/>
    <w:rsid w:val="00BC7746"/>
    <w:rsid w:val="00BC7790"/>
    <w:rsid w:val="00BC7892"/>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E7940"/>
    <w:rsid w:val="00BF0127"/>
    <w:rsid w:val="00BF0211"/>
    <w:rsid w:val="00BF031C"/>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FC0"/>
    <w:rsid w:val="00C272DE"/>
    <w:rsid w:val="00C27452"/>
    <w:rsid w:val="00C275CF"/>
    <w:rsid w:val="00C277C7"/>
    <w:rsid w:val="00C279F1"/>
    <w:rsid w:val="00C27B02"/>
    <w:rsid w:val="00C27F43"/>
    <w:rsid w:val="00C3002E"/>
    <w:rsid w:val="00C3006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F17"/>
    <w:rsid w:val="00C32F47"/>
    <w:rsid w:val="00C33632"/>
    <w:rsid w:val="00C342A3"/>
    <w:rsid w:val="00C347D0"/>
    <w:rsid w:val="00C348B4"/>
    <w:rsid w:val="00C349D6"/>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187"/>
    <w:rsid w:val="00C43804"/>
    <w:rsid w:val="00C43862"/>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851"/>
    <w:rsid w:val="00C55DA6"/>
    <w:rsid w:val="00C55DE7"/>
    <w:rsid w:val="00C5663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A87"/>
    <w:rsid w:val="00C72DD5"/>
    <w:rsid w:val="00C738C4"/>
    <w:rsid w:val="00C73E62"/>
    <w:rsid w:val="00C73EE7"/>
    <w:rsid w:val="00C74919"/>
    <w:rsid w:val="00C74C40"/>
    <w:rsid w:val="00C754DD"/>
    <w:rsid w:val="00C75614"/>
    <w:rsid w:val="00C757C2"/>
    <w:rsid w:val="00C75FC8"/>
    <w:rsid w:val="00C76609"/>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55C"/>
    <w:rsid w:val="00C84574"/>
    <w:rsid w:val="00C84C7B"/>
    <w:rsid w:val="00C84CC9"/>
    <w:rsid w:val="00C84F77"/>
    <w:rsid w:val="00C84FC0"/>
    <w:rsid w:val="00C851F0"/>
    <w:rsid w:val="00C85E79"/>
    <w:rsid w:val="00C85FCE"/>
    <w:rsid w:val="00C864F7"/>
    <w:rsid w:val="00C869A9"/>
    <w:rsid w:val="00C86EA1"/>
    <w:rsid w:val="00C86F66"/>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5F5"/>
    <w:rsid w:val="00C92774"/>
    <w:rsid w:val="00C92D94"/>
    <w:rsid w:val="00C92EC9"/>
    <w:rsid w:val="00C93553"/>
    <w:rsid w:val="00C93794"/>
    <w:rsid w:val="00C94561"/>
    <w:rsid w:val="00C9460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6C8"/>
    <w:rsid w:val="00CA0828"/>
    <w:rsid w:val="00CA0BD6"/>
    <w:rsid w:val="00CA0E6A"/>
    <w:rsid w:val="00CA0F7F"/>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6017"/>
    <w:rsid w:val="00CA60FB"/>
    <w:rsid w:val="00CA6D77"/>
    <w:rsid w:val="00CA7796"/>
    <w:rsid w:val="00CA796C"/>
    <w:rsid w:val="00CB014F"/>
    <w:rsid w:val="00CB0450"/>
    <w:rsid w:val="00CB0E69"/>
    <w:rsid w:val="00CB0ED9"/>
    <w:rsid w:val="00CB1154"/>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77B"/>
    <w:rsid w:val="00CB77F6"/>
    <w:rsid w:val="00CB7933"/>
    <w:rsid w:val="00CB7E5C"/>
    <w:rsid w:val="00CB7F7A"/>
    <w:rsid w:val="00CC040A"/>
    <w:rsid w:val="00CC06AD"/>
    <w:rsid w:val="00CC07DA"/>
    <w:rsid w:val="00CC172F"/>
    <w:rsid w:val="00CC1816"/>
    <w:rsid w:val="00CC1BD5"/>
    <w:rsid w:val="00CC21E2"/>
    <w:rsid w:val="00CC29D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6B8"/>
    <w:rsid w:val="00CC57DD"/>
    <w:rsid w:val="00CC5D22"/>
    <w:rsid w:val="00CC6283"/>
    <w:rsid w:val="00CC6964"/>
    <w:rsid w:val="00CC6C9D"/>
    <w:rsid w:val="00CC6F70"/>
    <w:rsid w:val="00CC6FB7"/>
    <w:rsid w:val="00CC7286"/>
    <w:rsid w:val="00CC747B"/>
    <w:rsid w:val="00CC7C61"/>
    <w:rsid w:val="00CD002B"/>
    <w:rsid w:val="00CD02CF"/>
    <w:rsid w:val="00CD0B08"/>
    <w:rsid w:val="00CD0BFF"/>
    <w:rsid w:val="00CD0CF5"/>
    <w:rsid w:val="00CD0F15"/>
    <w:rsid w:val="00CD13CD"/>
    <w:rsid w:val="00CD1609"/>
    <w:rsid w:val="00CD187A"/>
    <w:rsid w:val="00CD18D8"/>
    <w:rsid w:val="00CD1900"/>
    <w:rsid w:val="00CD1A85"/>
    <w:rsid w:val="00CD1C4A"/>
    <w:rsid w:val="00CD1CDC"/>
    <w:rsid w:val="00CD2D51"/>
    <w:rsid w:val="00CD2F17"/>
    <w:rsid w:val="00CD375B"/>
    <w:rsid w:val="00CD392F"/>
    <w:rsid w:val="00CD3B83"/>
    <w:rsid w:val="00CD3EFE"/>
    <w:rsid w:val="00CD4021"/>
    <w:rsid w:val="00CD432E"/>
    <w:rsid w:val="00CD47BE"/>
    <w:rsid w:val="00CD4820"/>
    <w:rsid w:val="00CD4EFC"/>
    <w:rsid w:val="00CD5212"/>
    <w:rsid w:val="00CD542E"/>
    <w:rsid w:val="00CD5E26"/>
    <w:rsid w:val="00CD6139"/>
    <w:rsid w:val="00CD64C4"/>
    <w:rsid w:val="00CD6878"/>
    <w:rsid w:val="00CD6A9B"/>
    <w:rsid w:val="00CD6F44"/>
    <w:rsid w:val="00CD7725"/>
    <w:rsid w:val="00CD7A16"/>
    <w:rsid w:val="00CD7BA6"/>
    <w:rsid w:val="00CD7C22"/>
    <w:rsid w:val="00CD7CEF"/>
    <w:rsid w:val="00CE047A"/>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4285"/>
    <w:rsid w:val="00D142CF"/>
    <w:rsid w:val="00D14F2E"/>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28C"/>
    <w:rsid w:val="00D304F1"/>
    <w:rsid w:val="00D305C4"/>
    <w:rsid w:val="00D3071E"/>
    <w:rsid w:val="00D30EDA"/>
    <w:rsid w:val="00D311C4"/>
    <w:rsid w:val="00D314E8"/>
    <w:rsid w:val="00D31A26"/>
    <w:rsid w:val="00D321B3"/>
    <w:rsid w:val="00D32586"/>
    <w:rsid w:val="00D3287E"/>
    <w:rsid w:val="00D3288C"/>
    <w:rsid w:val="00D32BE8"/>
    <w:rsid w:val="00D32C73"/>
    <w:rsid w:val="00D32D88"/>
    <w:rsid w:val="00D3300A"/>
    <w:rsid w:val="00D33064"/>
    <w:rsid w:val="00D33313"/>
    <w:rsid w:val="00D3391C"/>
    <w:rsid w:val="00D33CDA"/>
    <w:rsid w:val="00D33F6E"/>
    <w:rsid w:val="00D34002"/>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5336"/>
    <w:rsid w:val="00D553B7"/>
    <w:rsid w:val="00D5555C"/>
    <w:rsid w:val="00D55A1F"/>
    <w:rsid w:val="00D55D49"/>
    <w:rsid w:val="00D55D82"/>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2297"/>
    <w:rsid w:val="00D623E5"/>
    <w:rsid w:val="00D6278E"/>
    <w:rsid w:val="00D62B24"/>
    <w:rsid w:val="00D63635"/>
    <w:rsid w:val="00D6365B"/>
    <w:rsid w:val="00D63AC5"/>
    <w:rsid w:val="00D63B21"/>
    <w:rsid w:val="00D63D1D"/>
    <w:rsid w:val="00D640DB"/>
    <w:rsid w:val="00D64159"/>
    <w:rsid w:val="00D641C9"/>
    <w:rsid w:val="00D64459"/>
    <w:rsid w:val="00D646E7"/>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BAE"/>
    <w:rsid w:val="00D67EC0"/>
    <w:rsid w:val="00D7073F"/>
    <w:rsid w:val="00D70953"/>
    <w:rsid w:val="00D70E44"/>
    <w:rsid w:val="00D70F8F"/>
    <w:rsid w:val="00D717F5"/>
    <w:rsid w:val="00D71D2B"/>
    <w:rsid w:val="00D71F5F"/>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430"/>
    <w:rsid w:val="00D855AA"/>
    <w:rsid w:val="00D857CD"/>
    <w:rsid w:val="00D85C90"/>
    <w:rsid w:val="00D860F6"/>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1E0"/>
    <w:rsid w:val="00D926A0"/>
    <w:rsid w:val="00D929BA"/>
    <w:rsid w:val="00D92A38"/>
    <w:rsid w:val="00D9305A"/>
    <w:rsid w:val="00D931B1"/>
    <w:rsid w:val="00D9345F"/>
    <w:rsid w:val="00D934BC"/>
    <w:rsid w:val="00D93897"/>
    <w:rsid w:val="00D938BF"/>
    <w:rsid w:val="00D93BAD"/>
    <w:rsid w:val="00D93C3F"/>
    <w:rsid w:val="00D9432D"/>
    <w:rsid w:val="00D95806"/>
    <w:rsid w:val="00D959E8"/>
    <w:rsid w:val="00D95BBC"/>
    <w:rsid w:val="00D96295"/>
    <w:rsid w:val="00D962A5"/>
    <w:rsid w:val="00D962A8"/>
    <w:rsid w:val="00D96608"/>
    <w:rsid w:val="00D96D66"/>
    <w:rsid w:val="00D97282"/>
    <w:rsid w:val="00D9732C"/>
    <w:rsid w:val="00D976F8"/>
    <w:rsid w:val="00D97B9A"/>
    <w:rsid w:val="00D97C8C"/>
    <w:rsid w:val="00DA018C"/>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660"/>
    <w:rsid w:val="00DB5EF7"/>
    <w:rsid w:val="00DB635C"/>
    <w:rsid w:val="00DB6CAD"/>
    <w:rsid w:val="00DB6E61"/>
    <w:rsid w:val="00DB6F1F"/>
    <w:rsid w:val="00DB79BB"/>
    <w:rsid w:val="00DB7E14"/>
    <w:rsid w:val="00DC026C"/>
    <w:rsid w:val="00DC0438"/>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418"/>
    <w:rsid w:val="00DC4439"/>
    <w:rsid w:val="00DC4610"/>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18F"/>
    <w:rsid w:val="00DD61A2"/>
    <w:rsid w:val="00DD6677"/>
    <w:rsid w:val="00DD6931"/>
    <w:rsid w:val="00DD69BA"/>
    <w:rsid w:val="00DD69FA"/>
    <w:rsid w:val="00DD6ADA"/>
    <w:rsid w:val="00DD6E4F"/>
    <w:rsid w:val="00DD74B8"/>
    <w:rsid w:val="00DD759F"/>
    <w:rsid w:val="00DD7980"/>
    <w:rsid w:val="00DD79B2"/>
    <w:rsid w:val="00DD79E4"/>
    <w:rsid w:val="00DE0242"/>
    <w:rsid w:val="00DE05BD"/>
    <w:rsid w:val="00DE0867"/>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691"/>
    <w:rsid w:val="00E01BAF"/>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D92"/>
    <w:rsid w:val="00E25398"/>
    <w:rsid w:val="00E25C3E"/>
    <w:rsid w:val="00E25C88"/>
    <w:rsid w:val="00E27529"/>
    <w:rsid w:val="00E279A9"/>
    <w:rsid w:val="00E279DE"/>
    <w:rsid w:val="00E27BD7"/>
    <w:rsid w:val="00E303DF"/>
    <w:rsid w:val="00E30CE9"/>
    <w:rsid w:val="00E30D96"/>
    <w:rsid w:val="00E30F6B"/>
    <w:rsid w:val="00E3125E"/>
    <w:rsid w:val="00E312B2"/>
    <w:rsid w:val="00E3145A"/>
    <w:rsid w:val="00E3168C"/>
    <w:rsid w:val="00E3174D"/>
    <w:rsid w:val="00E3183D"/>
    <w:rsid w:val="00E31A54"/>
    <w:rsid w:val="00E31ADE"/>
    <w:rsid w:val="00E31CB8"/>
    <w:rsid w:val="00E31F58"/>
    <w:rsid w:val="00E3200D"/>
    <w:rsid w:val="00E32654"/>
    <w:rsid w:val="00E32673"/>
    <w:rsid w:val="00E32E91"/>
    <w:rsid w:val="00E33787"/>
    <w:rsid w:val="00E33D0A"/>
    <w:rsid w:val="00E33E2A"/>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40720"/>
    <w:rsid w:val="00E407FA"/>
    <w:rsid w:val="00E4086B"/>
    <w:rsid w:val="00E4094A"/>
    <w:rsid w:val="00E40BC4"/>
    <w:rsid w:val="00E40D68"/>
    <w:rsid w:val="00E40FBE"/>
    <w:rsid w:val="00E41BDD"/>
    <w:rsid w:val="00E4234E"/>
    <w:rsid w:val="00E42A57"/>
    <w:rsid w:val="00E42C68"/>
    <w:rsid w:val="00E42E85"/>
    <w:rsid w:val="00E430A1"/>
    <w:rsid w:val="00E43167"/>
    <w:rsid w:val="00E434DA"/>
    <w:rsid w:val="00E4392E"/>
    <w:rsid w:val="00E43AA0"/>
    <w:rsid w:val="00E43DA9"/>
    <w:rsid w:val="00E43E25"/>
    <w:rsid w:val="00E43F93"/>
    <w:rsid w:val="00E43FCF"/>
    <w:rsid w:val="00E4489E"/>
    <w:rsid w:val="00E449E2"/>
    <w:rsid w:val="00E44CBD"/>
    <w:rsid w:val="00E4524F"/>
    <w:rsid w:val="00E45447"/>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101A"/>
    <w:rsid w:val="00E51420"/>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F16"/>
    <w:rsid w:val="00E623DA"/>
    <w:rsid w:val="00E6260B"/>
    <w:rsid w:val="00E629C4"/>
    <w:rsid w:val="00E62B1B"/>
    <w:rsid w:val="00E62D36"/>
    <w:rsid w:val="00E6360E"/>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57A"/>
    <w:rsid w:val="00E7371D"/>
    <w:rsid w:val="00E737B3"/>
    <w:rsid w:val="00E738D0"/>
    <w:rsid w:val="00E73D70"/>
    <w:rsid w:val="00E74070"/>
    <w:rsid w:val="00E741C6"/>
    <w:rsid w:val="00E7436C"/>
    <w:rsid w:val="00E747E4"/>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C6"/>
    <w:rsid w:val="00E858E1"/>
    <w:rsid w:val="00E85BCE"/>
    <w:rsid w:val="00E85C7C"/>
    <w:rsid w:val="00E85D55"/>
    <w:rsid w:val="00E86467"/>
    <w:rsid w:val="00E86B01"/>
    <w:rsid w:val="00E86BA1"/>
    <w:rsid w:val="00E86D03"/>
    <w:rsid w:val="00E86DFD"/>
    <w:rsid w:val="00E86EE5"/>
    <w:rsid w:val="00E87311"/>
    <w:rsid w:val="00E879B4"/>
    <w:rsid w:val="00E87ABF"/>
    <w:rsid w:val="00E90043"/>
    <w:rsid w:val="00E901A3"/>
    <w:rsid w:val="00E901AD"/>
    <w:rsid w:val="00E90475"/>
    <w:rsid w:val="00E9057F"/>
    <w:rsid w:val="00E9058F"/>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FE2"/>
    <w:rsid w:val="00E9502D"/>
    <w:rsid w:val="00E95119"/>
    <w:rsid w:val="00E95919"/>
    <w:rsid w:val="00E9610D"/>
    <w:rsid w:val="00E96271"/>
    <w:rsid w:val="00E965BF"/>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6D4"/>
    <w:rsid w:val="00EB7935"/>
    <w:rsid w:val="00EB7B66"/>
    <w:rsid w:val="00EB7D2E"/>
    <w:rsid w:val="00EC004C"/>
    <w:rsid w:val="00EC0051"/>
    <w:rsid w:val="00EC0197"/>
    <w:rsid w:val="00EC088B"/>
    <w:rsid w:val="00EC08B8"/>
    <w:rsid w:val="00EC0A50"/>
    <w:rsid w:val="00EC0B59"/>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729C"/>
    <w:rsid w:val="00EC72AE"/>
    <w:rsid w:val="00EC7AB8"/>
    <w:rsid w:val="00EC7AC5"/>
    <w:rsid w:val="00EC7B7D"/>
    <w:rsid w:val="00EC7CBB"/>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183"/>
    <w:rsid w:val="00ED522E"/>
    <w:rsid w:val="00ED524A"/>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CD"/>
    <w:rsid w:val="00EE22D2"/>
    <w:rsid w:val="00EE25BF"/>
    <w:rsid w:val="00EE27AB"/>
    <w:rsid w:val="00EE2CC0"/>
    <w:rsid w:val="00EE30CA"/>
    <w:rsid w:val="00EE3119"/>
    <w:rsid w:val="00EE3140"/>
    <w:rsid w:val="00EE344D"/>
    <w:rsid w:val="00EE355F"/>
    <w:rsid w:val="00EE379E"/>
    <w:rsid w:val="00EE3AF4"/>
    <w:rsid w:val="00EE3D1B"/>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1156"/>
    <w:rsid w:val="00F01FA9"/>
    <w:rsid w:val="00F02181"/>
    <w:rsid w:val="00F0246C"/>
    <w:rsid w:val="00F0254C"/>
    <w:rsid w:val="00F02DDC"/>
    <w:rsid w:val="00F030A8"/>
    <w:rsid w:val="00F0314B"/>
    <w:rsid w:val="00F031EB"/>
    <w:rsid w:val="00F037D1"/>
    <w:rsid w:val="00F03BA1"/>
    <w:rsid w:val="00F03CFE"/>
    <w:rsid w:val="00F03E6C"/>
    <w:rsid w:val="00F0473E"/>
    <w:rsid w:val="00F04BF0"/>
    <w:rsid w:val="00F04E91"/>
    <w:rsid w:val="00F05760"/>
    <w:rsid w:val="00F058FF"/>
    <w:rsid w:val="00F05977"/>
    <w:rsid w:val="00F05A97"/>
    <w:rsid w:val="00F05E1A"/>
    <w:rsid w:val="00F06140"/>
    <w:rsid w:val="00F063AB"/>
    <w:rsid w:val="00F068A8"/>
    <w:rsid w:val="00F06EAC"/>
    <w:rsid w:val="00F06F81"/>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767D"/>
    <w:rsid w:val="00F2782A"/>
    <w:rsid w:val="00F278F7"/>
    <w:rsid w:val="00F27EA3"/>
    <w:rsid w:val="00F3060F"/>
    <w:rsid w:val="00F307C6"/>
    <w:rsid w:val="00F310AD"/>
    <w:rsid w:val="00F310F9"/>
    <w:rsid w:val="00F313E5"/>
    <w:rsid w:val="00F3199A"/>
    <w:rsid w:val="00F320CB"/>
    <w:rsid w:val="00F32292"/>
    <w:rsid w:val="00F32709"/>
    <w:rsid w:val="00F32754"/>
    <w:rsid w:val="00F32848"/>
    <w:rsid w:val="00F32E63"/>
    <w:rsid w:val="00F32F65"/>
    <w:rsid w:val="00F331AE"/>
    <w:rsid w:val="00F33302"/>
    <w:rsid w:val="00F336CD"/>
    <w:rsid w:val="00F337A8"/>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DE6"/>
    <w:rsid w:val="00F3719D"/>
    <w:rsid w:val="00F37658"/>
    <w:rsid w:val="00F37796"/>
    <w:rsid w:val="00F3790F"/>
    <w:rsid w:val="00F4015F"/>
    <w:rsid w:val="00F40448"/>
    <w:rsid w:val="00F4053F"/>
    <w:rsid w:val="00F40CF6"/>
    <w:rsid w:val="00F40EA2"/>
    <w:rsid w:val="00F4101E"/>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D1F"/>
    <w:rsid w:val="00F43EC1"/>
    <w:rsid w:val="00F43EE7"/>
    <w:rsid w:val="00F44051"/>
    <w:rsid w:val="00F443E8"/>
    <w:rsid w:val="00F4495F"/>
    <w:rsid w:val="00F449F6"/>
    <w:rsid w:val="00F44D31"/>
    <w:rsid w:val="00F45006"/>
    <w:rsid w:val="00F4527C"/>
    <w:rsid w:val="00F45304"/>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C36"/>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462"/>
    <w:rsid w:val="00F6165B"/>
    <w:rsid w:val="00F61833"/>
    <w:rsid w:val="00F61B48"/>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FED"/>
    <w:rsid w:val="00F95FF6"/>
    <w:rsid w:val="00F96272"/>
    <w:rsid w:val="00F96376"/>
    <w:rsid w:val="00F9796F"/>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D57"/>
    <w:rsid w:val="00FA31A5"/>
    <w:rsid w:val="00FA32A7"/>
    <w:rsid w:val="00FA32DD"/>
    <w:rsid w:val="00FA34EB"/>
    <w:rsid w:val="00FA41A2"/>
    <w:rsid w:val="00FA41B6"/>
    <w:rsid w:val="00FA41FF"/>
    <w:rsid w:val="00FA4238"/>
    <w:rsid w:val="00FA44B3"/>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1159"/>
    <w:rsid w:val="00FB12C4"/>
    <w:rsid w:val="00FB1571"/>
    <w:rsid w:val="00FB1E1B"/>
    <w:rsid w:val="00FB24EA"/>
    <w:rsid w:val="00FB2B30"/>
    <w:rsid w:val="00FB35BB"/>
    <w:rsid w:val="00FB384B"/>
    <w:rsid w:val="00FB3A54"/>
    <w:rsid w:val="00FB3E5F"/>
    <w:rsid w:val="00FB42B0"/>
    <w:rsid w:val="00FB4420"/>
    <w:rsid w:val="00FB480B"/>
    <w:rsid w:val="00FB495C"/>
    <w:rsid w:val="00FB4975"/>
    <w:rsid w:val="00FB4B08"/>
    <w:rsid w:val="00FB4BFD"/>
    <w:rsid w:val="00FB5185"/>
    <w:rsid w:val="00FB52BE"/>
    <w:rsid w:val="00FB532B"/>
    <w:rsid w:val="00FB54E9"/>
    <w:rsid w:val="00FB578D"/>
    <w:rsid w:val="00FB5B03"/>
    <w:rsid w:val="00FB5B81"/>
    <w:rsid w:val="00FB612C"/>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54E"/>
    <w:rsid w:val="00FC7657"/>
    <w:rsid w:val="00FC7ABA"/>
    <w:rsid w:val="00FC7AC2"/>
    <w:rsid w:val="00FC7C48"/>
    <w:rsid w:val="00FC7D79"/>
    <w:rsid w:val="00FC7D7E"/>
    <w:rsid w:val="00FC7F71"/>
    <w:rsid w:val="00FD0000"/>
    <w:rsid w:val="00FD002B"/>
    <w:rsid w:val="00FD00B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4105"/>
    <w:rsid w:val="00FD4132"/>
    <w:rsid w:val="00FD416E"/>
    <w:rsid w:val="00FD4235"/>
    <w:rsid w:val="00FD47C8"/>
    <w:rsid w:val="00FD4B15"/>
    <w:rsid w:val="00FD53A5"/>
    <w:rsid w:val="00FD572C"/>
    <w:rsid w:val="00FD5B24"/>
    <w:rsid w:val="00FD5D6D"/>
    <w:rsid w:val="00FD5F4F"/>
    <w:rsid w:val="00FD606F"/>
    <w:rsid w:val="00FD61EF"/>
    <w:rsid w:val="00FD6292"/>
    <w:rsid w:val="00FD62C8"/>
    <w:rsid w:val="00FD6D96"/>
    <w:rsid w:val="00FD6FDA"/>
    <w:rsid w:val="00FD76C9"/>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780"/>
    <w:rsid w:val="00FE49C4"/>
    <w:rsid w:val="00FE4B56"/>
    <w:rsid w:val="00FE4E9E"/>
    <w:rsid w:val="00FE5882"/>
    <w:rsid w:val="00FE5B7D"/>
    <w:rsid w:val="00FE5C77"/>
    <w:rsid w:val="00FE6044"/>
    <w:rsid w:val="00FE6165"/>
    <w:rsid w:val="00FE67E5"/>
    <w:rsid w:val="00FE6F09"/>
    <w:rsid w:val="00FE718E"/>
    <w:rsid w:val="00FE7256"/>
    <w:rsid w:val="00FE7D3B"/>
    <w:rsid w:val="00FF0343"/>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C0CC5"/>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FC0CC5"/>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rsid w:val="00AE33D9"/>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57EDB-D399-4BFE-A427-9520841F3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459</TotalTime>
  <Pages>1</Pages>
  <Words>2168</Words>
  <Characters>12359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Mukda, Tantipisankul</cp:lastModifiedBy>
  <cp:revision>147</cp:revision>
  <cp:lastPrinted>2020-02-26T22:58:00Z</cp:lastPrinted>
  <dcterms:created xsi:type="dcterms:W3CDTF">2020-02-26T08:33:00Z</dcterms:created>
  <dcterms:modified xsi:type="dcterms:W3CDTF">2020-02-26T23:59:00Z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