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E67E1" w14:textId="5F147F25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bookmarkStart w:id="0" w:name="Title"/>
      <w:bookmarkStart w:id="1" w:name="SubTitle"/>
    </w:p>
    <w:bookmarkEnd w:id="0"/>
    <w:bookmarkEnd w:id="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269"/>
        <w:gridCol w:w="8109"/>
      </w:tblGrid>
      <w:tr w:rsidR="00014212" w:rsidRPr="008948FA" w14:paraId="67C3BFF8" w14:textId="77777777" w:rsidTr="007738AE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013091B" w14:textId="77777777" w:rsidR="00014212" w:rsidRPr="004233E3" w:rsidRDefault="00DA0A21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55EC1" w:rsidRPr="004233E3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014212" w:rsidRPr="004233E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5512089" w14:textId="77777777"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6459E56F" w14:textId="77777777"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852EC" w:rsidRPr="003852EC" w14:paraId="3BB3BD9B" w14:textId="77777777" w:rsidTr="007738AE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BA87578" w14:textId="77777777" w:rsidR="003852EC" w:rsidRPr="003852EC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8AF5768" w14:textId="77777777" w:rsidR="003852EC" w:rsidRPr="003852EC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29B91051" w14:textId="77777777" w:rsidR="003852EC" w:rsidRPr="003852EC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014212" w:rsidRPr="008948FA" w14:paraId="76E56B17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97DB667" w14:textId="77777777"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6CB781D" w14:textId="77777777"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26CBE38D" w14:textId="77777777" w:rsidR="00014212" w:rsidRPr="004233E3" w:rsidRDefault="0079617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014212"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14212" w:rsidRPr="008948FA" w14:paraId="52630A55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5A4A4D83" w14:textId="77777777"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F8C73AD" w14:textId="77777777"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A3EB2EC" w14:textId="77777777"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0254A" w:rsidRPr="008948FA" w14:paraId="08C695A6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3C904FCC" w14:textId="77777777"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075214B0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2F053AA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0254A" w:rsidRPr="008948FA" w14:paraId="7621A8D0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4567C291" w14:textId="77777777"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8A01688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08D41C9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0254A" w:rsidRPr="008948FA" w14:paraId="59C66DB4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045629E1" w14:textId="77777777"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78914905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8AB2C11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0254A" w:rsidRPr="008948FA" w14:paraId="6C897DBA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2C6B7107" w14:textId="77777777"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30DBDCD4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DB38F32" w14:textId="77777777" w:rsidR="0070254A" w:rsidRPr="000974C8" w:rsidRDefault="0070254A" w:rsidP="00775A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b w:val="0"/>
                <w:bCs w:val="0"/>
                <w:cs/>
              </w:rPr>
            </w:pPr>
            <w:r w:rsidRPr="00775AC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0974C8">
              <w:rPr>
                <w:b w:val="0"/>
                <w:bCs w:val="0"/>
                <w:cs/>
              </w:rPr>
              <w:t xml:space="preserve"> </w:t>
            </w:r>
          </w:p>
        </w:tc>
      </w:tr>
      <w:tr w:rsidR="0070254A" w:rsidRPr="008948FA" w14:paraId="67DAC815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1A93F7B" w14:textId="77777777"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04F535B8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4E1A73D6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70254A" w:rsidRPr="008948FA" w14:paraId="6B2B803E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4F3ACAAF" w14:textId="77777777"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D7E7B7C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18540AB5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สินค้าคงเหลือ  </w:t>
            </w:r>
          </w:p>
        </w:tc>
      </w:tr>
      <w:tr w:rsidR="0070254A" w:rsidRPr="008948FA" w14:paraId="247EB5DF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EE3B717" w14:textId="77777777"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00F3F534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2A128B82" w14:textId="77777777" w:rsidR="0070254A" w:rsidRPr="004233E3" w:rsidRDefault="0070254A" w:rsidP="000E69F1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70254A" w:rsidRPr="008948FA" w14:paraId="60E154FF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2C140178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16892570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266DE470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0254A" w:rsidRPr="008948FA" w14:paraId="4C711F3B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3F869497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8FF2DD6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608E416F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เงินลงทุนระยะยาวอื่น  </w:t>
            </w:r>
          </w:p>
        </w:tc>
      </w:tr>
      <w:tr w:rsidR="0070254A" w:rsidRPr="008948FA" w14:paraId="4CEDE4E0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2AC80775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56D2D1FE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0CEE9D8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0254A" w:rsidRPr="008948FA" w14:paraId="7965BD76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5D72444F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03B369DD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14F0EAA0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70254A" w:rsidRPr="008948FA" w14:paraId="0EC1AEBC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4F2240B1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7018A4A2" w14:textId="77777777"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C70CEFD" w14:textId="77777777" w:rsidR="0070254A" w:rsidRPr="004233E3" w:rsidRDefault="007738AE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738AE" w:rsidRPr="008948FA" w14:paraId="6C76F40B" w14:textId="77777777" w:rsidTr="007738AE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7590849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D9FB5E1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23115F04" w14:textId="77777777" w:rsidR="007738AE" w:rsidRPr="004233E3" w:rsidRDefault="007738AE" w:rsidP="007738AE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E44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</w:tr>
      <w:tr w:rsidR="007738AE" w:rsidRPr="008948FA" w14:paraId="3A9251DC" w14:textId="77777777" w:rsidTr="007738AE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A7D30CD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C5E40B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05CA3CFC" w14:textId="77777777" w:rsidR="007738AE" w:rsidRPr="004233E3" w:rsidRDefault="0092096A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7738AE" w:rsidRPr="008948FA" w14:paraId="5EDB03A8" w14:textId="77777777" w:rsidTr="007738AE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A5B353F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1680F0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525D42DD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7738AE" w:rsidRPr="008948FA" w14:paraId="0B83B72C" w14:textId="77777777" w:rsidTr="007738AE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328290A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6BB126B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51BE45AC" w14:textId="77777777" w:rsidR="007738AE" w:rsidRPr="004233E3" w:rsidRDefault="007738AE" w:rsidP="007738AE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7738AE" w:rsidRPr="008948FA" w14:paraId="2412173E" w14:textId="77777777" w:rsidTr="007738AE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716C4BC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865184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7EF1FA09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7738AE" w:rsidRPr="008948FA" w14:paraId="6BF0A60E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6512759F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373546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3103701C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7738AE" w:rsidRPr="008948FA" w14:paraId="3D92ECEC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0A1F56A8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C3056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58E7541E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738AE" w:rsidRPr="008948FA" w14:paraId="41E047B4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897F466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887BEA8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5AA9DF16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              </w:t>
            </w:r>
          </w:p>
        </w:tc>
      </w:tr>
      <w:tr w:rsidR="007738AE" w:rsidRPr="008948FA" w14:paraId="40BDF39E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542B8FC5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26374811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31D4834D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738AE" w:rsidRPr="008948FA" w14:paraId="3106FF17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5237DBA6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3F254AF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42A78E32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738AE" w:rsidRPr="008948FA" w14:paraId="30A1B484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474D08C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07177BB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5C0B17ED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738AE" w:rsidRPr="008948FA" w14:paraId="74B337DD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4697087D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2B2D89C4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0D0ADC54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7738AE" w:rsidRPr="008948FA" w14:paraId="2418072F" w14:textId="77777777" w:rsidTr="007738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1A72FFB7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48C8CEA5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5AAC6E80" w14:textId="77777777" w:rsidR="007738AE" w:rsidRPr="004233E3" w:rsidRDefault="007738AE" w:rsidP="0077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มาตรฐานการรายงานทางการเงินที่ยังไม่ใช้</w:t>
            </w:r>
          </w:p>
        </w:tc>
      </w:tr>
    </w:tbl>
    <w:p w14:paraId="48D85204" w14:textId="77777777"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br w:type="page"/>
      </w:r>
      <w:r w:rsidRPr="004233E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CF4948" w14:textId="77777777"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3B233B" w14:textId="77777777" w:rsidR="00014212" w:rsidRPr="00491576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งบการเงิน</w:t>
      </w:r>
      <w:r w:rsidR="00B314A8" w:rsidRPr="004233E3">
        <w:rPr>
          <w:rFonts w:ascii="Angsana New" w:hAnsi="Angsana New"/>
          <w:sz w:val="30"/>
          <w:szCs w:val="30"/>
          <w:cs/>
        </w:rPr>
        <w:t>นี้</w:t>
      </w:r>
      <w:r w:rsidRPr="004233E3">
        <w:rPr>
          <w:rFonts w:ascii="Angsana New" w:hAnsi="Angsana New"/>
          <w:sz w:val="30"/>
          <w:szCs w:val="30"/>
          <w:cs/>
        </w:rPr>
        <w:t>ได้รับอนุมัติ</w:t>
      </w:r>
      <w:r w:rsidR="009769AA" w:rsidRPr="004233E3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4233E3">
        <w:rPr>
          <w:rFonts w:ascii="Angsana New" w:hAnsi="Angsana New"/>
          <w:sz w:val="30"/>
          <w:szCs w:val="30"/>
          <w:cs/>
        </w:rPr>
        <w:t>จาก</w:t>
      </w:r>
      <w:r w:rsidR="006317B7" w:rsidRPr="004233E3">
        <w:rPr>
          <w:rFonts w:ascii="Angsana New" w:hAnsi="Angsana New"/>
          <w:sz w:val="30"/>
          <w:szCs w:val="30"/>
          <w:cs/>
        </w:rPr>
        <w:t>คณะ</w:t>
      </w:r>
      <w:r w:rsidRPr="004233E3">
        <w:rPr>
          <w:rFonts w:ascii="Angsana New" w:hAnsi="Angsana New"/>
          <w:sz w:val="30"/>
          <w:szCs w:val="30"/>
          <w:cs/>
        </w:rPr>
        <w:t>กรรมการ</w:t>
      </w:r>
      <w:r w:rsidR="0070254A" w:rsidRPr="0006114F">
        <w:rPr>
          <w:rFonts w:ascii="Angsana New" w:hAnsi="Angsana New"/>
          <w:sz w:val="30"/>
          <w:szCs w:val="30"/>
          <w:cs/>
        </w:rPr>
        <w:t>เ</w:t>
      </w:r>
      <w:r w:rsidRPr="0006114F">
        <w:rPr>
          <w:rFonts w:ascii="Angsana New" w:hAnsi="Angsana New"/>
          <w:sz w:val="30"/>
          <w:szCs w:val="30"/>
          <w:cs/>
        </w:rPr>
        <w:t>มื่อวันที่</w:t>
      </w:r>
      <w:r w:rsidR="009D41EE" w:rsidRPr="0006114F">
        <w:rPr>
          <w:rFonts w:ascii="Angsana New" w:hAnsi="Angsana New"/>
          <w:sz w:val="30"/>
          <w:szCs w:val="30"/>
        </w:rPr>
        <w:t xml:space="preserve"> </w:t>
      </w:r>
      <w:r w:rsidR="00491576" w:rsidRPr="006934DA">
        <w:rPr>
          <w:rFonts w:ascii="Angsana New" w:hAnsi="Angsana New"/>
          <w:sz w:val="30"/>
          <w:szCs w:val="30"/>
        </w:rPr>
        <w:t xml:space="preserve">27 </w:t>
      </w:r>
      <w:r w:rsidR="00491576" w:rsidRPr="006934D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66899" w:rsidRPr="006934DA">
        <w:rPr>
          <w:rFonts w:ascii="Angsana New" w:hAnsi="Angsana New"/>
          <w:sz w:val="30"/>
          <w:szCs w:val="30"/>
        </w:rPr>
        <w:t>2563</w:t>
      </w:r>
    </w:p>
    <w:p w14:paraId="6BC33A44" w14:textId="77777777"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B9F2682" w14:textId="77777777" w:rsidR="00014212" w:rsidRPr="00B13041" w:rsidRDefault="009769AA" w:rsidP="004E0E01">
      <w:pPr>
        <w:pStyle w:val="Heading1"/>
        <w:numPr>
          <w:ilvl w:val="0"/>
          <w:numId w:val="23"/>
        </w:numPr>
        <w:ind w:left="540" w:hanging="540"/>
        <w:rPr>
          <w:szCs w:val="30"/>
        </w:rPr>
      </w:pPr>
      <w:r w:rsidRPr="00F53061">
        <w:rPr>
          <w:szCs w:val="30"/>
          <w:cs/>
        </w:rPr>
        <w:t>ข้อมูล</w:t>
      </w:r>
      <w:r w:rsidR="00014212" w:rsidRPr="00F53061">
        <w:rPr>
          <w:szCs w:val="30"/>
          <w:cs/>
        </w:rPr>
        <w:t>ทั่วไป</w:t>
      </w:r>
    </w:p>
    <w:p w14:paraId="639520F7" w14:textId="77777777" w:rsidR="00014212" w:rsidRPr="004233E3" w:rsidRDefault="00014212" w:rsidP="00EB6969">
      <w:pPr>
        <w:pStyle w:val="NoSpacing"/>
      </w:pPr>
    </w:p>
    <w:p w14:paraId="6B1E9877" w14:textId="77777777" w:rsidR="00014212" w:rsidRPr="004233E3" w:rsidRDefault="00014212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บริษัท ทรอปิคอลแคนนิ่ง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ประเทศไทย</w:t>
      </w:r>
      <w:r w:rsidRPr="004233E3">
        <w:rPr>
          <w:rFonts w:ascii="Angsana New" w:hAnsi="Angsana New"/>
          <w:sz w:val="30"/>
          <w:szCs w:val="30"/>
        </w:rPr>
        <w:t xml:space="preserve">) </w:t>
      </w:r>
      <w:r w:rsidRPr="004233E3">
        <w:rPr>
          <w:rFonts w:ascii="Angsana New" w:hAnsi="Angsana New"/>
          <w:sz w:val="30"/>
          <w:szCs w:val="30"/>
          <w:cs/>
        </w:rPr>
        <w:t xml:space="preserve">จำกัด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มหาชน</w:t>
      </w:r>
      <w:r w:rsidRPr="004233E3">
        <w:rPr>
          <w:rFonts w:ascii="Angsana New" w:hAnsi="Angsana New"/>
          <w:sz w:val="30"/>
          <w:szCs w:val="30"/>
        </w:rPr>
        <w:t>) “</w:t>
      </w:r>
      <w:r w:rsidRPr="004233E3">
        <w:rPr>
          <w:rFonts w:ascii="Angsana New" w:hAnsi="Angsana New"/>
          <w:sz w:val="30"/>
          <w:szCs w:val="30"/>
          <w:cs/>
        </w:rPr>
        <w:t>บริษัท</w:t>
      </w:r>
      <w:r w:rsidRPr="004233E3">
        <w:rPr>
          <w:rFonts w:ascii="Angsana New" w:hAnsi="Angsana New"/>
          <w:sz w:val="30"/>
          <w:szCs w:val="30"/>
        </w:rPr>
        <w:t>”</w:t>
      </w:r>
      <w:r w:rsidRPr="004233E3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</w:t>
      </w:r>
      <w:r w:rsidR="000D0AFC" w:rsidRPr="004233E3">
        <w:rPr>
          <w:rFonts w:ascii="Angsana New" w:hAnsi="Angsana New"/>
          <w:sz w:val="30"/>
          <w:szCs w:val="30"/>
          <w:cs/>
        </w:rPr>
        <w:t>ทย</w:t>
      </w:r>
      <w:r w:rsidR="0091067E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</w:t>
      </w:r>
      <w:r w:rsidR="006934DA">
        <w:rPr>
          <w:rFonts w:ascii="Angsana New" w:hAnsi="Angsana New"/>
          <w:sz w:val="30"/>
          <w:szCs w:val="30"/>
        </w:rPr>
        <w:t xml:space="preserve">     </w:t>
      </w:r>
      <w:r w:rsidR="008859F5" w:rsidRPr="004233E3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จดทะเบียนกับตลาดหลักทรัพย์แห่งประเทศไทยเมื่อปี </w:t>
      </w:r>
      <w:r w:rsidR="008859F5" w:rsidRPr="004233E3">
        <w:rPr>
          <w:rFonts w:ascii="Angsana New" w:hAnsi="Angsana New"/>
          <w:sz w:val="30"/>
          <w:szCs w:val="30"/>
        </w:rPr>
        <w:t xml:space="preserve">2533 </w:t>
      </w:r>
      <w:r w:rsidR="0066466C">
        <w:rPr>
          <w:rFonts w:ascii="Angsana New" w:hAnsi="Angsana New" w:hint="cs"/>
          <w:sz w:val="30"/>
          <w:szCs w:val="30"/>
          <w:cs/>
        </w:rPr>
        <w:t>โดย</w:t>
      </w:r>
      <w:r w:rsidR="00D2559E" w:rsidRPr="004233E3">
        <w:rPr>
          <w:rFonts w:ascii="Angsana New" w:hAnsi="Angsana New"/>
          <w:sz w:val="30"/>
          <w:szCs w:val="30"/>
          <w:cs/>
        </w:rPr>
        <w:t>มี</w:t>
      </w:r>
      <w:r w:rsidR="0070254A" w:rsidRPr="004233E3">
        <w:rPr>
          <w:rFonts w:ascii="Angsana New" w:hAnsi="Angsana New"/>
          <w:sz w:val="30"/>
          <w:szCs w:val="30"/>
          <w:cs/>
        </w:rPr>
        <w:t>ที่</w:t>
      </w:r>
      <w:r w:rsidRPr="004233E3">
        <w:rPr>
          <w:rFonts w:ascii="Angsana New" w:hAnsi="Angsana New"/>
          <w:sz w:val="30"/>
          <w:szCs w:val="30"/>
          <w:cs/>
        </w:rPr>
        <w:t>อยู่จดทะเบียน</w:t>
      </w:r>
      <w:r w:rsidR="0066466C">
        <w:rPr>
          <w:rFonts w:ascii="Angsana New" w:hAnsi="Angsana New" w:hint="cs"/>
          <w:sz w:val="30"/>
          <w:szCs w:val="30"/>
          <w:cs/>
        </w:rPr>
        <w:t>ของบริษัท</w:t>
      </w:r>
      <w:r w:rsidRPr="004233E3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CD3450" w:rsidRPr="004233E3">
        <w:rPr>
          <w:rFonts w:ascii="Angsana New" w:hAnsi="Angsana New"/>
          <w:sz w:val="30"/>
          <w:szCs w:val="30"/>
        </w:rPr>
        <w:t>1/1</w:t>
      </w:r>
      <w:r w:rsidRPr="004233E3">
        <w:rPr>
          <w:rFonts w:ascii="Angsana New" w:hAnsi="Angsana New"/>
          <w:sz w:val="30"/>
          <w:szCs w:val="30"/>
          <w:cs/>
        </w:rPr>
        <w:t xml:space="preserve"> หมู่ที่ </w:t>
      </w:r>
      <w:r w:rsidR="00CD3450" w:rsidRPr="004233E3">
        <w:rPr>
          <w:rFonts w:ascii="Angsana New" w:hAnsi="Angsana New"/>
          <w:sz w:val="30"/>
          <w:szCs w:val="30"/>
        </w:rPr>
        <w:t>2</w:t>
      </w:r>
      <w:r w:rsidRPr="004233E3">
        <w:rPr>
          <w:rFonts w:ascii="Angsana New" w:hAnsi="Angsana New"/>
          <w:sz w:val="30"/>
          <w:szCs w:val="30"/>
          <w:cs/>
        </w:rPr>
        <w:t xml:space="preserve"> ตำบลทุ่งใหญ่ อำเภอหาดใหญ่ จังหวัดสงขลา </w:t>
      </w:r>
      <w:r w:rsidR="00CD3450" w:rsidRPr="004233E3">
        <w:rPr>
          <w:rFonts w:ascii="Angsana New" w:hAnsi="Angsana New"/>
          <w:sz w:val="30"/>
          <w:szCs w:val="30"/>
        </w:rPr>
        <w:t>90110</w:t>
      </w:r>
      <w:r w:rsidR="00B36B04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ประเทศไทย</w:t>
      </w:r>
    </w:p>
    <w:p w14:paraId="0FCC0D49" w14:textId="77777777" w:rsidR="00B314A8" w:rsidRPr="004233E3" w:rsidRDefault="00B314A8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2266D55" w14:textId="77777777" w:rsidR="00B314A8" w:rsidRPr="004233E3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ผู้ถือหุ้นรายใหญ</w:t>
      </w:r>
      <w:r w:rsidR="002B5725" w:rsidRPr="004233E3">
        <w:rPr>
          <w:rFonts w:ascii="Angsana New" w:hAnsi="Angsana New"/>
          <w:sz w:val="30"/>
          <w:szCs w:val="30"/>
          <w:cs/>
        </w:rPr>
        <w:t>่ในระหว่างปีได้แก่ นายตัน บุน ปิ</w:t>
      </w:r>
      <w:r w:rsidRPr="004233E3">
        <w:rPr>
          <w:rFonts w:ascii="Angsana New" w:hAnsi="Angsana New"/>
          <w:sz w:val="30"/>
          <w:szCs w:val="30"/>
          <w:cs/>
        </w:rPr>
        <w:t xml:space="preserve">น (ถือหุ้นร้อยละ </w:t>
      </w:r>
      <w:r w:rsidR="00CD3450" w:rsidRPr="004233E3">
        <w:rPr>
          <w:rFonts w:ascii="Angsana New" w:hAnsi="Angsana New"/>
          <w:sz w:val="30"/>
          <w:szCs w:val="30"/>
        </w:rPr>
        <w:t>24.6</w:t>
      </w:r>
      <w:r w:rsidRPr="004233E3">
        <w:rPr>
          <w:rFonts w:ascii="Angsana New" w:hAnsi="Angsana New"/>
          <w:sz w:val="30"/>
          <w:szCs w:val="30"/>
          <w:cs/>
        </w:rPr>
        <w:t>)</w:t>
      </w:r>
      <w:r w:rsidR="004C7240">
        <w:rPr>
          <w:rFonts w:ascii="Angsana New" w:hAnsi="Angsana New"/>
          <w:sz w:val="30"/>
          <w:szCs w:val="30"/>
        </w:rPr>
        <w:t xml:space="preserve"> </w:t>
      </w:r>
      <w:r w:rsidR="004C7240">
        <w:rPr>
          <w:rFonts w:ascii="Angsana New" w:hAnsi="Angsana New" w:hint="cs"/>
          <w:sz w:val="30"/>
          <w:szCs w:val="30"/>
          <w:cs/>
        </w:rPr>
        <w:t xml:space="preserve">และนายตัน เซา ปอ </w:t>
      </w:r>
      <w:r w:rsidR="004C7240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4C7240">
        <w:rPr>
          <w:rFonts w:ascii="Angsana New" w:hAnsi="Angsana New"/>
          <w:sz w:val="30"/>
          <w:szCs w:val="30"/>
        </w:rPr>
        <w:t>13.6</w:t>
      </w:r>
      <w:r w:rsidR="004C7240" w:rsidRPr="00FF25E0">
        <w:rPr>
          <w:rFonts w:ascii="Angsana New" w:hAnsi="Angsana New"/>
          <w:sz w:val="30"/>
          <w:szCs w:val="30"/>
          <w:cs/>
        </w:rPr>
        <w:t>)</w:t>
      </w:r>
    </w:p>
    <w:p w14:paraId="373D181E" w14:textId="77777777" w:rsidR="00014212" w:rsidRPr="004233E3" w:rsidRDefault="00014212" w:rsidP="00EB6969">
      <w:pPr>
        <w:pStyle w:val="NoSpacing"/>
      </w:pPr>
    </w:p>
    <w:p w14:paraId="3DD30041" w14:textId="77777777" w:rsidR="002756E2" w:rsidRPr="004233E3" w:rsidRDefault="002756E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</w:t>
      </w:r>
      <w:r w:rsidR="009769AA" w:rsidRPr="004233E3">
        <w:rPr>
          <w:rFonts w:ascii="Angsana New" w:hAnsi="Angsana New"/>
          <w:sz w:val="30"/>
          <w:szCs w:val="30"/>
          <w:cs/>
        </w:rPr>
        <w:t>จำหน่าย</w:t>
      </w:r>
      <w:r w:rsidR="00436F4F" w:rsidRPr="004233E3">
        <w:rPr>
          <w:rFonts w:ascii="Angsana New" w:hAnsi="Angsana New"/>
          <w:sz w:val="30"/>
          <w:szCs w:val="30"/>
          <w:cs/>
        </w:rPr>
        <w:t>อาหารทะเลบรรจุกระป๋อง</w:t>
      </w:r>
      <w:r w:rsidR="0015620C" w:rsidRPr="004233E3">
        <w:rPr>
          <w:rFonts w:ascii="Angsana New" w:hAnsi="Angsana New"/>
          <w:sz w:val="30"/>
          <w:szCs w:val="30"/>
          <w:cs/>
        </w:rPr>
        <w:t>และบรรจุซอง</w:t>
      </w:r>
      <w:r w:rsidR="00C67873" w:rsidRPr="004233E3">
        <w:rPr>
          <w:rFonts w:ascii="Angsana New" w:hAnsi="Angsana New"/>
          <w:sz w:val="30"/>
          <w:szCs w:val="30"/>
        </w:rPr>
        <w:t xml:space="preserve"> </w:t>
      </w:r>
      <w:r w:rsidR="00885BD6">
        <w:rPr>
          <w:rFonts w:ascii="Angsana New" w:hAnsi="Angsana New" w:hint="cs"/>
          <w:sz w:val="30"/>
          <w:szCs w:val="30"/>
          <w:cs/>
        </w:rPr>
        <w:t>โดย</w:t>
      </w:r>
      <w:r w:rsidRPr="004233E3">
        <w:rPr>
          <w:rFonts w:ascii="Angsana New" w:hAnsi="Angsana New"/>
          <w:sz w:val="30"/>
          <w:szCs w:val="30"/>
          <w:cs/>
        </w:rPr>
        <w:t>รายละเอียดของ</w:t>
      </w:r>
      <w:r w:rsidR="007873DC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บริษัทย่อย</w:t>
      </w:r>
      <w:r w:rsidR="0091067E" w:rsidRPr="004233E3">
        <w:rPr>
          <w:rFonts w:ascii="Angsana New" w:hAnsi="Angsana New"/>
          <w:sz w:val="30"/>
          <w:szCs w:val="30"/>
        </w:rPr>
        <w:t xml:space="preserve"> </w:t>
      </w:r>
      <w:r w:rsidR="0091067E" w:rsidRPr="004233E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067E" w:rsidRPr="004233E3">
        <w:rPr>
          <w:rFonts w:ascii="Angsana New" w:hAnsi="Angsana New"/>
          <w:sz w:val="30"/>
          <w:szCs w:val="30"/>
        </w:rPr>
        <w:t xml:space="preserve">31 </w:t>
      </w:r>
      <w:r w:rsidR="0091067E"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41E9">
        <w:rPr>
          <w:rFonts w:ascii="Angsana New" w:hAnsi="Angsana New"/>
          <w:sz w:val="30"/>
          <w:szCs w:val="30"/>
        </w:rPr>
        <w:t>256</w:t>
      </w:r>
      <w:r w:rsidR="00885BD6">
        <w:rPr>
          <w:rFonts w:ascii="Angsana New" w:hAnsi="Angsana New"/>
          <w:sz w:val="30"/>
          <w:szCs w:val="30"/>
        </w:rPr>
        <w:t>2</w:t>
      </w:r>
      <w:r w:rsidR="003041E9">
        <w:rPr>
          <w:rFonts w:ascii="Angsana New" w:hAnsi="Angsana New"/>
          <w:sz w:val="30"/>
          <w:szCs w:val="30"/>
        </w:rPr>
        <w:t xml:space="preserve"> </w:t>
      </w:r>
      <w:r w:rsidR="003041E9">
        <w:rPr>
          <w:rFonts w:ascii="Angsana New" w:hAnsi="Angsana New"/>
          <w:sz w:val="30"/>
          <w:szCs w:val="30"/>
          <w:cs/>
        </w:rPr>
        <w:t xml:space="preserve">และ </w:t>
      </w:r>
      <w:r w:rsidR="003041E9">
        <w:rPr>
          <w:rFonts w:ascii="Angsana New" w:hAnsi="Angsana New"/>
          <w:sz w:val="30"/>
          <w:szCs w:val="30"/>
        </w:rPr>
        <w:t>256</w:t>
      </w:r>
      <w:r w:rsidR="00885BD6">
        <w:rPr>
          <w:rFonts w:ascii="Angsana New" w:hAnsi="Angsana New"/>
          <w:sz w:val="30"/>
          <w:szCs w:val="30"/>
        </w:rPr>
        <w:t>1</w:t>
      </w:r>
      <w:r w:rsidR="0091067E" w:rsidRPr="004233E3">
        <w:rPr>
          <w:rFonts w:ascii="Angsana New" w:hAnsi="Angsana New"/>
          <w:sz w:val="30"/>
          <w:szCs w:val="30"/>
        </w:rPr>
        <w:t xml:space="preserve"> </w:t>
      </w:r>
      <w:r w:rsidR="00F9113E" w:rsidRPr="004233E3">
        <w:rPr>
          <w:rFonts w:ascii="Angsana New" w:hAnsi="Angsana New"/>
          <w:sz w:val="30"/>
          <w:szCs w:val="30"/>
          <w:cs/>
        </w:rPr>
        <w:t>ได้เปิดเผยไว้ในหมายเหตุประกอบงบการเงิน</w:t>
      </w:r>
      <w:r w:rsidR="00F9113E" w:rsidRPr="006934DA">
        <w:rPr>
          <w:rFonts w:ascii="Angsana New" w:hAnsi="Angsana New"/>
          <w:sz w:val="30"/>
          <w:szCs w:val="30"/>
          <w:cs/>
        </w:rPr>
        <w:t xml:space="preserve">ข้อ </w:t>
      </w:r>
      <w:r w:rsidR="007873DC" w:rsidRPr="006934DA">
        <w:rPr>
          <w:rFonts w:ascii="Angsana New" w:hAnsi="Angsana New"/>
          <w:sz w:val="30"/>
          <w:szCs w:val="30"/>
        </w:rPr>
        <w:t>10</w:t>
      </w:r>
    </w:p>
    <w:p w14:paraId="62BD90C8" w14:textId="77777777" w:rsidR="00F17282" w:rsidRPr="004233E3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D683A53" w14:textId="77777777" w:rsidR="00014212" w:rsidRPr="00B13041" w:rsidRDefault="009769AA" w:rsidP="004E0E01">
      <w:pPr>
        <w:pStyle w:val="Heading1"/>
        <w:numPr>
          <w:ilvl w:val="0"/>
          <w:numId w:val="23"/>
        </w:numPr>
        <w:ind w:left="540" w:hanging="540"/>
        <w:rPr>
          <w:szCs w:val="30"/>
        </w:rPr>
      </w:pPr>
      <w:r w:rsidRPr="00B13041">
        <w:rPr>
          <w:szCs w:val="30"/>
          <w:cs/>
        </w:rPr>
        <w:t>เกณฑ์</w:t>
      </w:r>
      <w:r w:rsidR="00014212" w:rsidRPr="00B13041">
        <w:rPr>
          <w:szCs w:val="30"/>
          <w:cs/>
        </w:rPr>
        <w:t>การจัดทำงบการเงิน</w:t>
      </w:r>
    </w:p>
    <w:p w14:paraId="42924AAF" w14:textId="77777777"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eastAsia="Cordia New" w:hAnsi="Angsana New"/>
          <w:sz w:val="30"/>
          <w:szCs w:val="30"/>
        </w:rPr>
      </w:pPr>
    </w:p>
    <w:p w14:paraId="0147EED3" w14:textId="77777777" w:rsidR="008D5EFE" w:rsidRPr="004233E3" w:rsidRDefault="008D5EFE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FA1C090" w14:textId="77777777" w:rsidR="008D5EFE" w:rsidRPr="004233E3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eastAsia="Cordia New" w:hAnsi="Angsana New"/>
          <w:sz w:val="30"/>
          <w:szCs w:val="30"/>
        </w:rPr>
      </w:pPr>
    </w:p>
    <w:p w14:paraId="3B6518B9" w14:textId="77777777" w:rsidR="00B66DCC" w:rsidRDefault="00C50B57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6F5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สภาวิชาชีพบัญชีฯ</w:t>
      </w:r>
      <w:r w:rsidR="006934DA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3072504B" w14:textId="77777777" w:rsidR="00F560DE" w:rsidRDefault="00F560DE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7F13FB" w14:textId="77777777" w:rsidR="00C50B57" w:rsidRDefault="00B66DCC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6DCC">
        <w:rPr>
          <w:rFonts w:ascii="Angsana New" w:hAnsi="Angsana New"/>
          <w:sz w:val="30"/>
          <w:szCs w:val="30"/>
          <w:cs/>
          <w:lang w:val="en-GB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B66DCC">
        <w:rPr>
          <w:rFonts w:ascii="Angsana New" w:hAnsi="Angsana New"/>
          <w:sz w:val="30"/>
          <w:szCs w:val="30"/>
          <w:rtl/>
          <w:cs/>
          <w:lang w:val="en-GB"/>
        </w:rPr>
        <w:t xml:space="preserve">1 </w:t>
      </w:r>
      <w:r w:rsidRPr="00B66DCC">
        <w:rPr>
          <w:rFonts w:ascii="Angsana New" w:hAnsi="Angsana New"/>
          <w:sz w:val="30"/>
          <w:szCs w:val="30"/>
          <w:lang w:val="en-GB"/>
        </w:rPr>
        <w:t xml:space="preserve"> </w:t>
      </w:r>
      <w:r w:rsidRPr="00B66DCC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B66DCC">
        <w:rPr>
          <w:rFonts w:ascii="Angsana New" w:hAnsi="Angsana New"/>
          <w:sz w:val="30"/>
          <w:szCs w:val="30"/>
          <w:lang w:val="en-GB"/>
        </w:rPr>
        <w:t>2562</w:t>
      </w:r>
      <w:r w:rsidRPr="00B66DCC">
        <w:rPr>
          <w:rFonts w:ascii="Angsana New" w:hAnsi="Angsana New"/>
          <w:sz w:val="30"/>
          <w:szCs w:val="30"/>
          <w:cs/>
          <w:lang w:val="en-GB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F560DE">
        <w:rPr>
          <w:rFonts w:ascii="Angsana New" w:hAnsi="Angsana New" w:hint="cs"/>
          <w:sz w:val="30"/>
          <w:szCs w:val="30"/>
          <w:cs/>
          <w:lang w:val="en-GB"/>
        </w:rPr>
        <w:t>กลุ่มบริษัท</w:t>
      </w:r>
      <w:r w:rsidR="00F560DE" w:rsidRPr="00F560DE">
        <w:rPr>
          <w:rFonts w:ascii="Angsana New" w:hAnsi="Angsana New"/>
          <w:sz w:val="30"/>
          <w:szCs w:val="30"/>
          <w:cs/>
          <w:lang w:val="en-GB"/>
        </w:rPr>
        <w:t>ซึ่งไม่มีผลกระทบอย่างมีสาระสำคัญต่อ</w:t>
      </w:r>
      <w:r w:rsidR="006934DA">
        <w:rPr>
          <w:rFonts w:ascii="Angsana New" w:hAnsi="Angsana New"/>
          <w:sz w:val="30"/>
          <w:szCs w:val="30"/>
          <w:lang w:val="en-GB"/>
        </w:rPr>
        <w:t xml:space="preserve">       </w:t>
      </w:r>
      <w:r w:rsidR="00F560DE" w:rsidRPr="00F560DE">
        <w:rPr>
          <w:rFonts w:ascii="Angsana New" w:hAnsi="Angsana New"/>
          <w:sz w:val="30"/>
          <w:szCs w:val="30"/>
          <w:cs/>
          <w:lang w:val="en-GB"/>
        </w:rPr>
        <w:t>งบการเงินของกลุ่มบริษัท ทั้งนี้กลุ่มบริษัทได้ปฏิบัติตามมาตรฐานการรายงานทางการเงิน</w:t>
      </w:r>
      <w:r w:rsidR="00F560DE" w:rsidRPr="00F560DE">
        <w:rPr>
          <w:rFonts w:ascii="Angsana New" w:hAnsi="Angsana New"/>
          <w:sz w:val="30"/>
          <w:szCs w:val="30"/>
          <w:lang w:val="en-GB"/>
        </w:rPr>
        <w:t xml:space="preserve"> </w:t>
      </w:r>
      <w:r w:rsidR="00F560DE" w:rsidRPr="00F560DE">
        <w:rPr>
          <w:rFonts w:ascii="Angsana New" w:hAnsi="Angsana New"/>
          <w:sz w:val="30"/>
          <w:szCs w:val="30"/>
          <w:cs/>
          <w:lang w:val="en-GB"/>
        </w:rPr>
        <w:t>ฉบับที่</w:t>
      </w:r>
      <w:r w:rsidR="00F560DE" w:rsidRPr="00F560DE">
        <w:rPr>
          <w:rFonts w:ascii="Angsana New" w:hAnsi="Angsana New"/>
          <w:sz w:val="30"/>
          <w:szCs w:val="30"/>
          <w:lang w:val="en-GB"/>
        </w:rPr>
        <w:t xml:space="preserve"> 15 </w:t>
      </w:r>
      <w:r w:rsidR="00F560DE" w:rsidRPr="006934DA">
        <w:rPr>
          <w:rFonts w:ascii="Angsana New" w:hAnsi="Angsana New"/>
          <w:i/>
          <w:iCs/>
          <w:sz w:val="30"/>
          <w:szCs w:val="30"/>
          <w:cs/>
          <w:lang w:val="en-GB"/>
        </w:rPr>
        <w:t>เรื่อง</w:t>
      </w:r>
      <w:r w:rsidR="00F560DE" w:rsidRPr="006934DA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F560DE" w:rsidRPr="006934DA">
        <w:rPr>
          <w:rFonts w:ascii="Angsana New" w:hAnsi="Angsana New"/>
          <w:i/>
          <w:iCs/>
          <w:sz w:val="30"/>
          <w:szCs w:val="30"/>
          <w:cs/>
          <w:lang w:val="en-GB"/>
        </w:rPr>
        <w:t>รายได้จากสัญญาที่ทำกับลูกค้า</w:t>
      </w:r>
      <w:r w:rsidR="00F560DE" w:rsidRPr="00F560DE">
        <w:rPr>
          <w:rFonts w:ascii="Angsana New" w:hAnsi="Angsana New"/>
          <w:sz w:val="30"/>
          <w:szCs w:val="30"/>
          <w:lang w:val="en-GB"/>
        </w:rPr>
        <w:t xml:space="preserve"> (“TFRS 15”) </w:t>
      </w:r>
      <w:r w:rsidR="00F560DE" w:rsidRPr="00F560DE">
        <w:rPr>
          <w:rFonts w:ascii="Angsana New" w:hAnsi="Angsana New"/>
          <w:sz w:val="30"/>
          <w:szCs w:val="30"/>
          <w:cs/>
          <w:lang w:val="en-GB"/>
        </w:rPr>
        <w:t xml:space="preserve">เป็นครั้งแรกแทนมาตรฐานการบัญชี ฉบับที่ </w:t>
      </w:r>
      <w:r w:rsidR="00F560DE" w:rsidRPr="00F560DE">
        <w:rPr>
          <w:rFonts w:ascii="Angsana New" w:hAnsi="Angsana New"/>
          <w:sz w:val="30"/>
          <w:szCs w:val="30"/>
          <w:lang w:val="en-GB"/>
        </w:rPr>
        <w:t xml:space="preserve">18 </w:t>
      </w:r>
      <w:r w:rsidR="00F560DE" w:rsidRPr="00F560DE">
        <w:rPr>
          <w:rFonts w:ascii="Angsana New" w:hAnsi="Angsana New"/>
          <w:sz w:val="30"/>
          <w:szCs w:val="30"/>
          <w:cs/>
          <w:lang w:val="en-GB"/>
        </w:rPr>
        <w:t xml:space="preserve">เรื่อง </w:t>
      </w:r>
      <w:r w:rsidR="00F560DE" w:rsidRPr="006934DA">
        <w:rPr>
          <w:rFonts w:ascii="Angsana New" w:hAnsi="Angsana New"/>
          <w:i/>
          <w:iCs/>
          <w:sz w:val="30"/>
          <w:szCs w:val="30"/>
          <w:cs/>
          <w:lang w:val="en-GB"/>
        </w:rPr>
        <w:t>รายได้</w:t>
      </w:r>
      <w:r w:rsidR="00F560DE" w:rsidRPr="00F560DE">
        <w:rPr>
          <w:rFonts w:ascii="Angsana New" w:hAnsi="Angsana New"/>
          <w:sz w:val="30"/>
          <w:szCs w:val="30"/>
          <w:lang w:val="en-GB"/>
        </w:rPr>
        <w:t xml:space="preserve"> (“TAS 18”) </w:t>
      </w:r>
      <w:r w:rsidR="00F560DE" w:rsidRPr="00F560DE">
        <w:rPr>
          <w:rFonts w:ascii="Angsana New" w:hAnsi="Angsana New"/>
          <w:sz w:val="30"/>
          <w:szCs w:val="30"/>
          <w:cs/>
          <w:lang w:val="en-GB"/>
        </w:rPr>
        <w:t xml:space="preserve">มาตรฐานการบัญชี ฉบับที่ </w:t>
      </w:r>
      <w:r w:rsidR="00F560DE" w:rsidRPr="00F560DE">
        <w:rPr>
          <w:rFonts w:ascii="Angsana New" w:hAnsi="Angsana New"/>
          <w:sz w:val="30"/>
          <w:szCs w:val="30"/>
          <w:lang w:val="en-GB"/>
        </w:rPr>
        <w:t xml:space="preserve">11 </w:t>
      </w:r>
      <w:r w:rsidR="00F560DE" w:rsidRPr="00F560DE">
        <w:rPr>
          <w:rFonts w:ascii="Angsana New" w:hAnsi="Angsana New"/>
          <w:sz w:val="30"/>
          <w:szCs w:val="30"/>
          <w:cs/>
          <w:lang w:val="en-GB"/>
        </w:rPr>
        <w:t>เรื่อง</w:t>
      </w:r>
      <w:r w:rsidR="00F560DE" w:rsidRPr="00F560DE">
        <w:rPr>
          <w:rFonts w:ascii="Angsana New" w:hAnsi="Angsana New"/>
          <w:sz w:val="30"/>
          <w:szCs w:val="30"/>
          <w:lang w:val="en-GB"/>
        </w:rPr>
        <w:t xml:space="preserve"> </w:t>
      </w:r>
      <w:r w:rsidR="00F560DE" w:rsidRPr="006934DA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สัญญาก่อสร้าง</w:t>
      </w:r>
      <w:r w:rsidR="00F560DE" w:rsidRPr="00F560DE">
        <w:rPr>
          <w:rFonts w:ascii="Angsana New" w:hAnsi="Angsana New"/>
          <w:sz w:val="30"/>
          <w:szCs w:val="30"/>
          <w:lang w:val="en-GB"/>
        </w:rPr>
        <w:t xml:space="preserve"> (“TAS 11”) </w:t>
      </w:r>
      <w:r w:rsidR="00F560DE" w:rsidRPr="00F560DE">
        <w:rPr>
          <w:rFonts w:ascii="Angsana New" w:hAnsi="Angsana New"/>
          <w:sz w:val="30"/>
          <w:szCs w:val="30"/>
          <w:cs/>
          <w:lang w:val="en-GB"/>
        </w:rPr>
        <w:t>และการตีความมาตรฐานการรายงานทางการเงินที่เกี่ยวข้อง</w:t>
      </w:r>
      <w:r w:rsidR="0092096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2096A" w:rsidRPr="0092096A">
        <w:rPr>
          <w:rFonts w:ascii="Angsana New" w:hAnsi="Angsana New"/>
          <w:sz w:val="30"/>
          <w:szCs w:val="30"/>
          <w:cs/>
          <w:lang w:val="en-GB"/>
        </w:rPr>
        <w:t xml:space="preserve">รายละเอียดของนโยบายการบัญชีได้เปิดเผยในหมายเหตุข้อ </w:t>
      </w:r>
      <w:r w:rsidR="0092096A">
        <w:rPr>
          <w:rFonts w:ascii="Angsana New" w:hAnsi="Angsana New"/>
          <w:sz w:val="30"/>
          <w:szCs w:val="30"/>
        </w:rPr>
        <w:t>3</w:t>
      </w:r>
      <w:r w:rsidR="0092096A" w:rsidRPr="0092096A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="0092096A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="0092096A" w:rsidRPr="0092096A">
        <w:rPr>
          <w:rFonts w:ascii="Angsana New" w:hAnsi="Angsana New"/>
          <w:sz w:val="30"/>
          <w:szCs w:val="30"/>
          <w:cs/>
          <w:lang w:val="en-GB"/>
        </w:rPr>
        <w:t>)</w:t>
      </w:r>
    </w:p>
    <w:p w14:paraId="222E49A5" w14:textId="77777777" w:rsidR="00F560DE" w:rsidRDefault="00F560DE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CC0107" w14:textId="77777777" w:rsidR="00065DB3" w:rsidRDefault="00065DB3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504B54" w14:textId="77777777" w:rsidR="00065DB3" w:rsidRDefault="00065DB3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668A92" w14:textId="77777777" w:rsidR="00F560DE" w:rsidRDefault="00F560DE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A03B4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กลุ่มบริษัทประเมินผลกระทบจากการถือปฏิบัติตาม </w:t>
      </w:r>
      <w:r w:rsidRPr="005A03B4">
        <w:rPr>
          <w:rFonts w:ascii="Angsana New" w:hAnsi="Angsana New"/>
          <w:sz w:val="30"/>
          <w:szCs w:val="30"/>
          <w:lang w:val="en-GB"/>
        </w:rPr>
        <w:t xml:space="preserve">TFRS 15 </w:t>
      </w:r>
      <w:r w:rsidRPr="005A03B4">
        <w:rPr>
          <w:rFonts w:ascii="Angsana New" w:hAnsi="Angsana New"/>
          <w:sz w:val="30"/>
          <w:szCs w:val="30"/>
          <w:cs/>
          <w:lang w:val="en-GB"/>
        </w:rPr>
        <w:t xml:space="preserve">โดยใช้วิธีรับรู้ผลกระทบสะสม 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 </w:t>
      </w:r>
      <w:r w:rsidRPr="005A03B4">
        <w:rPr>
          <w:rFonts w:ascii="Angsana New" w:hAnsi="Angsana New"/>
          <w:sz w:val="30"/>
          <w:szCs w:val="30"/>
          <w:lang w:val="en-GB"/>
        </w:rPr>
        <w:t xml:space="preserve">1 </w:t>
      </w:r>
      <w:r w:rsidRPr="005A03B4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5A03B4">
        <w:rPr>
          <w:rFonts w:ascii="Angsana New" w:hAnsi="Angsana New"/>
          <w:sz w:val="30"/>
          <w:szCs w:val="30"/>
          <w:lang w:val="en-GB"/>
        </w:rPr>
        <w:t>2562</w:t>
      </w:r>
      <w:r w:rsidRPr="005A03B4">
        <w:rPr>
          <w:rFonts w:ascii="Angsana New" w:hAnsi="Angsana New"/>
          <w:sz w:val="30"/>
          <w:szCs w:val="30"/>
          <w:cs/>
          <w:lang w:val="en-GB"/>
        </w:rPr>
        <w:t xml:space="preserve"> ไม่มีสาระสำคัญต่อกำไรสะสม ณ วันที่ </w:t>
      </w:r>
      <w:r w:rsidRPr="005A03B4">
        <w:rPr>
          <w:rFonts w:ascii="Angsana New" w:hAnsi="Angsana New"/>
          <w:sz w:val="30"/>
          <w:szCs w:val="30"/>
          <w:lang w:val="en-GB"/>
        </w:rPr>
        <w:t xml:space="preserve">1 </w:t>
      </w:r>
      <w:r w:rsidRPr="005A03B4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5A03B4">
        <w:rPr>
          <w:rFonts w:ascii="Angsana New" w:hAnsi="Angsana New"/>
          <w:sz w:val="30"/>
          <w:szCs w:val="30"/>
          <w:lang w:val="en-GB"/>
        </w:rPr>
        <w:t xml:space="preserve">2562  </w:t>
      </w:r>
      <w:r w:rsidRPr="005A03B4">
        <w:rPr>
          <w:rFonts w:ascii="Angsana New" w:hAnsi="Angsana New"/>
          <w:sz w:val="30"/>
          <w:szCs w:val="30"/>
          <w:cs/>
          <w:lang w:val="en-GB"/>
        </w:rPr>
        <w:t>ดังนั้น กลุ่มบริษั</w:t>
      </w:r>
      <w:r w:rsidRPr="005A03B4">
        <w:rPr>
          <w:rFonts w:ascii="Angsana New" w:hAnsi="Angsana New" w:hint="cs"/>
          <w:sz w:val="30"/>
          <w:szCs w:val="30"/>
          <w:cs/>
          <w:lang w:val="en-GB"/>
        </w:rPr>
        <w:t>ท</w:t>
      </w:r>
      <w:r w:rsidRPr="005A03B4">
        <w:rPr>
          <w:rFonts w:ascii="Angsana New" w:hAnsi="Angsana New"/>
          <w:sz w:val="30"/>
          <w:szCs w:val="30"/>
          <w:cs/>
          <w:lang w:val="en-GB"/>
        </w:rPr>
        <w:t>จึงไม่ได้ปรับปรุงกำไรสะสม ณ วันที่</w:t>
      </w:r>
      <w:r w:rsidRPr="005A03B4">
        <w:rPr>
          <w:rFonts w:ascii="Angsana New" w:hAnsi="Angsana New"/>
          <w:sz w:val="30"/>
          <w:szCs w:val="30"/>
          <w:lang w:val="en-GB"/>
        </w:rPr>
        <w:br/>
        <w:t xml:space="preserve">1 </w:t>
      </w:r>
      <w:r w:rsidRPr="005A03B4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5A03B4">
        <w:rPr>
          <w:rFonts w:ascii="Angsana New" w:hAnsi="Angsana New"/>
          <w:sz w:val="30"/>
          <w:szCs w:val="30"/>
          <w:lang w:val="en-GB"/>
        </w:rPr>
        <w:t xml:space="preserve">2562  </w:t>
      </w:r>
      <w:r w:rsidRPr="005A03B4">
        <w:rPr>
          <w:rFonts w:ascii="Angsana New" w:hAnsi="Angsana New"/>
          <w:sz w:val="30"/>
          <w:szCs w:val="30"/>
          <w:cs/>
          <w:lang w:val="en-GB"/>
        </w:rPr>
        <w:t>และไม่ปรับปรุงข้อมูลที่นำเสนอในปี</w:t>
      </w:r>
      <w:r w:rsidRPr="005A03B4">
        <w:rPr>
          <w:rFonts w:ascii="Angsana New" w:hAnsi="Angsana New"/>
          <w:sz w:val="30"/>
          <w:szCs w:val="30"/>
          <w:lang w:val="en-GB"/>
        </w:rPr>
        <w:t xml:space="preserve"> 2561</w:t>
      </w:r>
      <w:r w:rsidRPr="005A03B4">
        <w:rPr>
          <w:rFonts w:ascii="Angsana New" w:hAnsi="Angsana New"/>
          <w:sz w:val="30"/>
          <w:szCs w:val="30"/>
          <w:cs/>
          <w:lang w:val="en-GB"/>
        </w:rPr>
        <w:t xml:space="preserve"> ซึ่งได้เคยรายงานไว้ตาม </w:t>
      </w:r>
      <w:r w:rsidRPr="005A03B4">
        <w:rPr>
          <w:rFonts w:ascii="Angsana New" w:hAnsi="Angsana New"/>
          <w:sz w:val="30"/>
          <w:szCs w:val="30"/>
          <w:lang w:val="en-GB"/>
        </w:rPr>
        <w:t xml:space="preserve">TAS 18 </w:t>
      </w:r>
      <w:r w:rsidRPr="005A03B4">
        <w:rPr>
          <w:rFonts w:ascii="Angsana New" w:hAnsi="Angsana New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5A03B4">
        <w:rPr>
          <w:rFonts w:ascii="Angsana New" w:hAnsi="Angsana New"/>
          <w:sz w:val="30"/>
          <w:szCs w:val="30"/>
          <w:lang w:val="en-GB"/>
        </w:rPr>
        <w:t xml:space="preserve">TFRS 15 </w:t>
      </w:r>
      <w:r w:rsidRPr="005A03B4">
        <w:rPr>
          <w:rFonts w:ascii="Angsana New" w:hAnsi="Angsana New"/>
          <w:sz w:val="30"/>
          <w:szCs w:val="30"/>
          <w:cs/>
          <w:lang w:val="en-GB"/>
        </w:rPr>
        <w:t>จะไม่ถูกนำมาใช้กับข้อมูลเปรียบเทียบ</w:t>
      </w:r>
    </w:p>
    <w:p w14:paraId="78DEA73A" w14:textId="77777777" w:rsidR="005A03B4" w:rsidRDefault="005A03B4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0C25D83" w14:textId="77777777" w:rsidR="00F339A4" w:rsidRPr="00F339A4" w:rsidRDefault="00F339A4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39A4">
        <w:rPr>
          <w:rFonts w:ascii="Angsana New" w:hAnsi="Angsana New"/>
          <w:sz w:val="30"/>
          <w:szCs w:val="30"/>
          <w:cs/>
          <w:lang w:val="en-GB"/>
        </w:rPr>
        <w:t>นอกจากนี้</w:t>
      </w:r>
      <w:r w:rsidRPr="00B545D4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F339A4">
        <w:rPr>
          <w:rFonts w:ascii="Angsana New" w:hAnsi="Angsana New"/>
          <w:sz w:val="30"/>
          <w:szCs w:val="30"/>
          <w:cs/>
          <w:lang w:val="en-GB"/>
        </w:rPr>
        <w:t xml:space="preserve"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27</w:t>
      </w:r>
    </w:p>
    <w:p w14:paraId="0B8A14EE" w14:textId="77777777" w:rsidR="00F339A4" w:rsidRDefault="00F339A4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B5193A0" w14:textId="77777777" w:rsidR="00A02F6A" w:rsidRPr="004233E3" w:rsidRDefault="00A02F6A" w:rsidP="00C656B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B21B05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13993E90" w14:textId="77777777" w:rsidR="00A02F6A" w:rsidRPr="004233E3" w:rsidRDefault="00A02F6A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7901E131" w14:textId="77777777" w:rsidR="000338F2" w:rsidRPr="000338F2" w:rsidRDefault="000338F2" w:rsidP="0003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  <w:r w:rsidRPr="000338F2">
        <w:rPr>
          <w:rFonts w:ascii="Angsana New" w:hAnsi="Angsana New"/>
          <w:sz w:val="30"/>
          <w:szCs w:val="30"/>
          <w:cs/>
          <w:lang w:val="en-GB"/>
        </w:rPr>
        <w:t xml:space="preserve">งบการเงินนี้จัดทำเป็นเงินบาทซึ่งเป็นสกุลเงินที่ใช้ในการดำเนินงานของบริษัท </w:t>
      </w:r>
    </w:p>
    <w:p w14:paraId="58290E8F" w14:textId="77777777" w:rsidR="0095143F" w:rsidRPr="000338F2" w:rsidRDefault="0095143F" w:rsidP="000338F2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A20643C" w14:textId="77777777" w:rsidR="00A02F6A" w:rsidRPr="004233E3" w:rsidRDefault="00467E0A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7B214F0" w14:textId="77777777" w:rsidR="00F82C0A" w:rsidRPr="004233E3" w:rsidRDefault="00F82C0A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55D9E512" w14:textId="77777777" w:rsidR="00F339A4" w:rsidRDefault="000338F2" w:rsidP="00F33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338F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338F2">
        <w:rPr>
          <w:rFonts w:ascii="Angsana New" w:hAnsi="Angsana New"/>
          <w:sz w:val="30"/>
          <w:szCs w:val="30"/>
        </w:rPr>
        <w:t xml:space="preserve"> </w:t>
      </w:r>
      <w:r w:rsidRPr="000338F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0338F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335D1FC" w14:textId="77777777" w:rsidR="00F339A4" w:rsidRDefault="00F339A4" w:rsidP="00F33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C58058" w14:textId="77777777" w:rsidR="0073647A" w:rsidRPr="00F339A4" w:rsidRDefault="0073647A" w:rsidP="00F33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71CB7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4DD99AF7" w14:textId="77777777" w:rsidR="0073647A" w:rsidRPr="00EE7634" w:rsidRDefault="0073647A" w:rsidP="0073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01ADE42" w14:textId="77777777" w:rsidR="0073647A" w:rsidRPr="003669F8" w:rsidRDefault="0073647A" w:rsidP="00F339A4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</w:pPr>
      <w:r w:rsidRPr="003669F8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>ข้อมูลเกี่ยวกับข้อสมมติและความไม่แน่นอนของการประมาณการ</w:t>
      </w:r>
      <w:r w:rsidRPr="003669F8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3669F8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 xml:space="preserve">ณ วันที่ </w:t>
      </w:r>
      <w:r w:rsidRPr="003669F8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31 </w:t>
      </w:r>
      <w:r w:rsidRPr="003669F8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 xml:space="preserve">ธันวาคม </w:t>
      </w:r>
      <w:r w:rsidRPr="003669F8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2562 </w:t>
      </w:r>
      <w:r w:rsidRPr="003669F8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3669F8">
        <w:rPr>
          <w:rFonts w:ascii="Angsana New" w:eastAsia="Times New Roman" w:hAnsi="Angsana New" w:cs="Angsana New"/>
          <w:color w:val="auto"/>
          <w:sz w:val="30"/>
          <w:szCs w:val="30"/>
          <w:rtl/>
          <w:lang w:val="en-US"/>
        </w:rPr>
        <w:t xml:space="preserve"> </w:t>
      </w:r>
      <w:r w:rsidRPr="003669F8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>ได้เปิดเผยในหมายเหตุข้อต่อไปนี้</w:t>
      </w:r>
    </w:p>
    <w:p w14:paraId="11CD4C5E" w14:textId="77777777" w:rsidR="0073647A" w:rsidRPr="00EE7634" w:rsidRDefault="0073647A" w:rsidP="0073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2430"/>
        <w:gridCol w:w="6390"/>
      </w:tblGrid>
      <w:tr w:rsidR="009100EA" w:rsidRPr="003669F8" w14:paraId="2E206738" w14:textId="77777777" w:rsidTr="00F339A4">
        <w:tc>
          <w:tcPr>
            <w:tcW w:w="2430" w:type="dxa"/>
          </w:tcPr>
          <w:p w14:paraId="0BF76315" w14:textId="77777777" w:rsidR="009100EA" w:rsidRPr="003669F8" w:rsidRDefault="00F339A4" w:rsidP="00F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หมายเหตุประกอบงบข้อ </w:t>
            </w:r>
            <w:r w:rsidR="009100EA" w:rsidRPr="003669F8">
              <w:rPr>
                <w:rFonts w:ascii="Angsana New" w:hAnsi="Angsana New"/>
                <w:sz w:val="30"/>
                <w:szCs w:val="30"/>
              </w:rPr>
              <w:t>1</w:t>
            </w:r>
            <w:r w:rsidR="00FB64A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390" w:type="dxa"/>
          </w:tcPr>
          <w:p w14:paraId="2CA0C132" w14:textId="77777777" w:rsidR="009100EA" w:rsidRPr="003669F8" w:rsidRDefault="009100EA" w:rsidP="00F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9F8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2C2490D5" w14:textId="77777777" w:rsidR="0073647A" w:rsidRDefault="0073647A" w:rsidP="0003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1D50BC8" w14:textId="77777777" w:rsidR="00065DB3" w:rsidRPr="00EE7634" w:rsidRDefault="00065DB3" w:rsidP="0003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531A750" w14:textId="77777777" w:rsidR="00014212" w:rsidRPr="00B13041" w:rsidRDefault="00B13041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B13041">
        <w:rPr>
          <w:szCs w:val="30"/>
        </w:rPr>
        <w:lastRenderedPageBreak/>
        <w:tab/>
      </w:r>
      <w:r w:rsidR="00014212" w:rsidRPr="00B13041">
        <w:rPr>
          <w:szCs w:val="30"/>
          <w:cs/>
        </w:rPr>
        <w:t>นโยบายการบัญชีที่สำคัญ</w:t>
      </w:r>
    </w:p>
    <w:p w14:paraId="4CEC6F9E" w14:textId="77777777" w:rsidR="00F82C0A" w:rsidRPr="00EE7634" w:rsidRDefault="00F82C0A" w:rsidP="00EB6969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2582EC26" w14:textId="77777777" w:rsidR="00F6234B" w:rsidRPr="004233E3" w:rsidRDefault="00F6234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AAA28ED" w14:textId="77777777" w:rsidR="00710DA4" w:rsidRDefault="0071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5CF0CBA3" w14:textId="77777777" w:rsidR="00014212" w:rsidRPr="0093541E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93541E">
        <w:rPr>
          <w:rFonts w:cs="Angsana New"/>
          <w:i/>
          <w:iCs/>
          <w:szCs w:val="30"/>
          <w:cs/>
        </w:rPr>
        <w:t>(ก)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>เกณฑ์ในการ</w:t>
      </w:r>
      <w:r w:rsidR="0034001A" w:rsidRPr="0093541E">
        <w:rPr>
          <w:rFonts w:cs="Angsana New"/>
          <w:i/>
          <w:iCs/>
          <w:szCs w:val="30"/>
          <w:cs/>
        </w:rPr>
        <w:t>จัด</w:t>
      </w:r>
      <w:r w:rsidR="00014212" w:rsidRPr="0093541E">
        <w:rPr>
          <w:rFonts w:cs="Angsana New"/>
          <w:i/>
          <w:iCs/>
          <w:szCs w:val="30"/>
          <w:cs/>
        </w:rPr>
        <w:t>ทำงบการเงินรวม</w:t>
      </w:r>
    </w:p>
    <w:p w14:paraId="1CC10741" w14:textId="77777777" w:rsidR="007245B0" w:rsidRPr="00EE7634" w:rsidRDefault="007245B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Cs/>
          <w:sz w:val="24"/>
          <w:szCs w:val="24"/>
        </w:rPr>
      </w:pPr>
    </w:p>
    <w:p w14:paraId="344016B1" w14:textId="77777777" w:rsidR="007245B0" w:rsidRPr="004233E3" w:rsidRDefault="007245B0" w:rsidP="00196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4233E3">
        <w:rPr>
          <w:rFonts w:ascii="Angsana New" w:hAnsi="Angsana New"/>
          <w:b/>
          <w:sz w:val="30"/>
          <w:szCs w:val="30"/>
        </w:rPr>
        <w:t>“</w:t>
      </w:r>
      <w:r w:rsidRPr="004233E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4233E3">
        <w:rPr>
          <w:rFonts w:ascii="Angsana New" w:hAnsi="Angsana New"/>
          <w:b/>
          <w:sz w:val="30"/>
          <w:szCs w:val="30"/>
        </w:rPr>
        <w:t>”</w:t>
      </w:r>
      <w:r w:rsidRPr="004233E3">
        <w:rPr>
          <w:rFonts w:ascii="Angsana New" w:hAnsi="Angsana New"/>
          <w:b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19B3421F" w14:textId="77777777" w:rsidR="005E622E" w:rsidRPr="00EE7634" w:rsidRDefault="005E622E" w:rsidP="0093541E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0CFC4D1F" w14:textId="77777777" w:rsidR="00014212" w:rsidRPr="0093541E" w:rsidRDefault="00014212" w:rsidP="0093541E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541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46275808" w14:textId="77777777" w:rsidR="00D921A7" w:rsidRPr="00EE7634" w:rsidRDefault="00D921A7" w:rsidP="00D9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sz w:val="28"/>
          <w:szCs w:val="28"/>
        </w:rPr>
      </w:pPr>
    </w:p>
    <w:p w14:paraId="6E690677" w14:textId="77777777" w:rsidR="00D921A7" w:rsidRPr="004233E3" w:rsidRDefault="00D921A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บริษัทย่อยเป็นกิจการที่อย</w:t>
      </w:r>
      <w:r w:rsidR="00EC45D1">
        <w:rPr>
          <w:rFonts w:ascii="Angsana New" w:hAnsi="Angsana New"/>
          <w:sz w:val="30"/>
          <w:szCs w:val="30"/>
          <w:cs/>
        </w:rPr>
        <w:t>ู่ภายใต้การควบคุมของกลุ่มบริษัท</w:t>
      </w:r>
      <w:r w:rsidRPr="004233E3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C45D1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ผลกระทบต่อ</w:t>
      </w:r>
      <w:r w:rsidR="00EC45D1">
        <w:rPr>
          <w:rFonts w:ascii="Angsana New" w:hAnsi="Angsana New"/>
          <w:sz w:val="30"/>
          <w:szCs w:val="30"/>
          <w:cs/>
        </w:rPr>
        <w:t>จำนวนเงินผลตอบแทนของกลุ่มบริษัท</w:t>
      </w:r>
      <w:r w:rsidRPr="004233E3">
        <w:rPr>
          <w:rFonts w:ascii="Angsana New" w:hAnsi="Angsana New"/>
          <w:sz w:val="30"/>
          <w:szCs w:val="30"/>
          <w:cs/>
        </w:rPr>
        <w:t xml:space="preserve"> งบการเงินของบริ</w:t>
      </w:r>
      <w:r w:rsidR="00EC45D1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="00EC45D1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4E2A0215" w14:textId="77777777" w:rsidR="00EE7634" w:rsidRPr="00EE7634" w:rsidRDefault="00EE7634" w:rsidP="0083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3C9ECD66" w14:textId="77777777" w:rsidR="00A72571" w:rsidRPr="00A72571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72571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A72571">
        <w:rPr>
          <w:rFonts w:ascii="Angsana New" w:hAnsi="Angsana New"/>
          <w:sz w:val="30"/>
          <w:szCs w:val="30"/>
          <w:cs/>
        </w:rPr>
        <w:t xml:space="preserve"> </w:t>
      </w:r>
    </w:p>
    <w:p w14:paraId="333A9FDE" w14:textId="77777777" w:rsidR="00A72571" w:rsidRPr="00EE7634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24"/>
          <w:szCs w:val="24"/>
        </w:rPr>
      </w:pPr>
    </w:p>
    <w:p w14:paraId="6B13CB02" w14:textId="77777777" w:rsidR="00A72571" w:rsidRDefault="00A72571" w:rsidP="00A72571">
      <w:pPr>
        <w:pStyle w:val="BodyText"/>
        <w:tabs>
          <w:tab w:val="clear" w:pos="454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72571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A72571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15FF0E1" w14:textId="77777777" w:rsidR="00671CB7" w:rsidRPr="00671CB7" w:rsidRDefault="00671CB7" w:rsidP="00671CB7">
      <w:pPr>
        <w:pStyle w:val="BodyText"/>
        <w:tabs>
          <w:tab w:val="clear" w:pos="454"/>
          <w:tab w:val="left" w:pos="540"/>
        </w:tabs>
        <w:spacing w:after="0"/>
        <w:ind w:left="540" w:right="18"/>
        <w:jc w:val="distribute"/>
        <w:rPr>
          <w:rFonts w:ascii="Angsana New" w:hAnsi="Angsana New"/>
          <w:sz w:val="14"/>
          <w:szCs w:val="14"/>
          <w:cs/>
        </w:rPr>
      </w:pPr>
    </w:p>
    <w:p w14:paraId="08A8C9F9" w14:textId="77777777" w:rsidR="00EE7634" w:rsidRDefault="00A72571" w:rsidP="00EE7634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A72571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4E590E07" w14:textId="77777777" w:rsidR="00671CB7" w:rsidRDefault="00671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97C01B4" w14:textId="77777777" w:rsidR="00D921A7" w:rsidRPr="004233E3" w:rsidRDefault="00D921A7" w:rsidP="00EE7634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355A2418" w14:textId="77777777" w:rsidR="00D921A7" w:rsidRPr="004233E3" w:rsidRDefault="00D921A7" w:rsidP="00D921A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  <w:cs/>
        </w:rPr>
      </w:pPr>
    </w:p>
    <w:p w14:paraId="5E276E0E" w14:textId="77777777" w:rsidR="00D921A7" w:rsidRPr="004233E3" w:rsidRDefault="00D921A7" w:rsidP="00D921A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29B5F7EA" w14:textId="77777777" w:rsidR="00D921A7" w:rsidRPr="004233E3" w:rsidRDefault="00D921A7" w:rsidP="00D921A7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44F483E8" w14:textId="77777777" w:rsidR="00D921A7" w:rsidRPr="004233E3" w:rsidRDefault="00D921A7" w:rsidP="00D921A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73752216" w14:textId="77777777" w:rsidR="00D921A7" w:rsidRDefault="00D921A7" w:rsidP="00D921A7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6FA998C8" w14:textId="77777777" w:rsidR="00065DB3" w:rsidRPr="004233E3" w:rsidRDefault="00065DB3" w:rsidP="00D921A7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585714FC" w14:textId="77777777" w:rsidR="00065DB3" w:rsidRDefault="00D921A7" w:rsidP="00065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5F5321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1FCCE9C8" w14:textId="77777777" w:rsidR="00065DB3" w:rsidRDefault="00065DB3" w:rsidP="00065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315628" w14:textId="77777777" w:rsidR="003342D1" w:rsidRPr="00065DB3" w:rsidRDefault="003342D1" w:rsidP="00065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66C2EE5B" w14:textId="77777777" w:rsidR="003342D1" w:rsidRPr="004233E3" w:rsidRDefault="003342D1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F3F113E" w14:textId="77777777" w:rsidR="001F63DD" w:rsidRPr="004233E3" w:rsidRDefault="00F2008F" w:rsidP="00F9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ab/>
      </w:r>
      <w:r w:rsidRPr="004233E3">
        <w:rPr>
          <w:rFonts w:ascii="Angsana New" w:hAnsi="Angsana New"/>
          <w:sz w:val="30"/>
          <w:szCs w:val="30"/>
          <w:cs/>
        </w:rPr>
        <w:t>ยอดคงเหลือและ</w:t>
      </w:r>
      <w:r w:rsidR="00C67873" w:rsidRPr="004233E3">
        <w:rPr>
          <w:rFonts w:ascii="Angsana New" w:hAnsi="Angsana New"/>
          <w:sz w:val="30"/>
          <w:szCs w:val="30"/>
          <w:cs/>
        </w:rPr>
        <w:t>รายการบัญชีระหว่างกิจการในกลุ่ม</w:t>
      </w:r>
      <w:r w:rsidR="00C67873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รวมถึงรายได้</w:t>
      </w:r>
      <w:r w:rsidR="00AA76ED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หรือค่าใช้จ่ายที</w:t>
      </w:r>
      <w:r w:rsidR="00133305" w:rsidRPr="004233E3">
        <w:rPr>
          <w:rFonts w:ascii="Angsana New" w:hAnsi="Angsana New"/>
          <w:sz w:val="30"/>
          <w:szCs w:val="30"/>
          <w:cs/>
        </w:rPr>
        <w:t>่ยังไม่เกิดขึ้นจริงซึ่งเป็น</w:t>
      </w:r>
      <w:r w:rsidR="00AA5F06" w:rsidRPr="004233E3">
        <w:rPr>
          <w:rFonts w:ascii="Angsana New" w:hAnsi="Angsana New"/>
          <w:sz w:val="30"/>
          <w:szCs w:val="30"/>
          <w:cs/>
        </w:rPr>
        <w:t>ผลมาจาก</w:t>
      </w:r>
      <w:r w:rsidRPr="004233E3">
        <w:rPr>
          <w:rFonts w:ascii="Angsana New" w:hAnsi="Angsana New"/>
          <w:sz w:val="30"/>
          <w:szCs w:val="30"/>
          <w:cs/>
        </w:rPr>
        <w:t>รายการระหว่างกิจการในกลุ่ม ถูกตัดรายการในการจัดทำงบการเงินรวม กำไรที่ยัง</w:t>
      </w:r>
      <w:r w:rsidR="006E2771" w:rsidRPr="004233E3">
        <w:rPr>
          <w:rFonts w:ascii="Angsana New" w:hAnsi="Angsana New"/>
          <w:sz w:val="30"/>
          <w:szCs w:val="30"/>
          <w:cs/>
        </w:rPr>
        <w:t>ไม่เกิดขึ้นจริงซึ่งเป็น</w:t>
      </w:r>
      <w:r w:rsidR="002B6D69" w:rsidRPr="004233E3">
        <w:rPr>
          <w:rFonts w:ascii="Angsana New" w:hAnsi="Angsana New"/>
          <w:sz w:val="30"/>
          <w:szCs w:val="30"/>
          <w:cs/>
        </w:rPr>
        <w:t>ผลมาจาก</w:t>
      </w:r>
      <w:r w:rsidRPr="004233E3">
        <w:rPr>
          <w:rFonts w:ascii="Angsana New" w:hAnsi="Angsana New"/>
          <w:sz w:val="30"/>
          <w:szCs w:val="30"/>
          <w:cs/>
        </w:rPr>
        <w:t>รายการกับบริษัทร่วมถูกตัดรายการกับเงินลงทุนเท่าที่กลุ่มบริษัทมีส่วนได้เสียในกิจ</w:t>
      </w:r>
      <w:r w:rsidR="00133305" w:rsidRPr="004233E3">
        <w:rPr>
          <w:rFonts w:ascii="Angsana New" w:hAnsi="Angsana New"/>
          <w:sz w:val="30"/>
          <w:szCs w:val="30"/>
          <w:cs/>
        </w:rPr>
        <w:t>การที่ถูกลงทุนนั้น ขาดทุนที่ยัง</w:t>
      </w:r>
      <w:r w:rsidRPr="004233E3">
        <w:rPr>
          <w:rFonts w:ascii="Angsana New" w:hAnsi="Angsana New"/>
          <w:sz w:val="30"/>
          <w:szCs w:val="30"/>
          <w:cs/>
        </w:rPr>
        <w:t>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="00A72571">
        <w:rPr>
          <w:rFonts w:ascii="Angsana New" w:hAnsi="Angsana New"/>
          <w:sz w:val="30"/>
          <w:szCs w:val="30"/>
        </w:rPr>
        <w:br/>
      </w:r>
    </w:p>
    <w:p w14:paraId="11855EDA" w14:textId="77777777" w:rsidR="00014212" w:rsidRPr="0093541E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 w:rsidRPr="0093541E">
        <w:rPr>
          <w:rFonts w:cs="Angsana New"/>
          <w:i/>
          <w:iCs/>
          <w:szCs w:val="30"/>
          <w:cs/>
        </w:rPr>
        <w:t>(ข)</w:t>
      </w:r>
      <w:r w:rsidR="00014212" w:rsidRPr="0093541E">
        <w:rPr>
          <w:rFonts w:cs="Angsana New"/>
          <w:i/>
          <w:iCs/>
          <w:szCs w:val="30"/>
        </w:rPr>
        <w:tab/>
      </w:r>
      <w:r w:rsidR="008D6415" w:rsidRPr="0093541E">
        <w:rPr>
          <w:rFonts w:cs="Angsana New"/>
          <w:i/>
          <w:iCs/>
          <w:szCs w:val="30"/>
          <w:cs/>
        </w:rPr>
        <w:t>เงินตราต่างประเทศ</w:t>
      </w:r>
    </w:p>
    <w:p w14:paraId="4494972E" w14:textId="77777777" w:rsidR="00133305" w:rsidRPr="00F50A51" w:rsidRDefault="00133305" w:rsidP="0093541E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3788C37" w14:textId="77777777" w:rsidR="00133305" w:rsidRPr="0093541E" w:rsidRDefault="00133305" w:rsidP="00935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3541E">
        <w:rPr>
          <w:rFonts w:ascii="Angsana New" w:hAnsi="Angsana New"/>
          <w:i/>
          <w:iCs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12A7DEEB" w14:textId="77777777" w:rsidR="00014212" w:rsidRPr="004233E3" w:rsidRDefault="00014212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D1F950B" w14:textId="77777777" w:rsidR="001053A8" w:rsidRPr="004233E3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865213" w:rsidRPr="004233E3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="00060899">
        <w:rPr>
          <w:rFonts w:ascii="Angsana New" w:hAnsi="Angsana New"/>
          <w:sz w:val="30"/>
          <w:szCs w:val="30"/>
        </w:rPr>
        <w:br/>
      </w:r>
      <w:r w:rsidR="000F7D47" w:rsidRPr="004233E3">
        <w:rPr>
          <w:rFonts w:ascii="Angsana New" w:hAnsi="Angsana New"/>
          <w:sz w:val="30"/>
          <w:szCs w:val="30"/>
          <w:cs/>
        </w:rPr>
        <w:t>โ</w:t>
      </w:r>
      <w:r w:rsidRPr="004233E3">
        <w:rPr>
          <w:rFonts w:ascii="Angsana New" w:hAnsi="Angsana New"/>
          <w:sz w:val="30"/>
          <w:szCs w:val="30"/>
          <w:cs/>
        </w:rPr>
        <w:t>ดยใช้อัตราแลกเปลี่ยน ณ วันที่เกิดรายการ</w:t>
      </w:r>
    </w:p>
    <w:p w14:paraId="4FA59F43" w14:textId="77777777" w:rsidR="00982C54" w:rsidRPr="004233E3" w:rsidRDefault="00982C54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1FDBA622" w14:textId="77777777" w:rsidR="001053A8" w:rsidRPr="004233E3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48812331" w14:textId="77777777" w:rsidR="001053A8" w:rsidRPr="004233E3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</w:p>
    <w:p w14:paraId="1D2FFB86" w14:textId="77777777" w:rsidR="00014212" w:rsidRDefault="001053A8" w:rsidP="00BA590E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E203D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4D10CA9" w14:textId="77777777" w:rsidR="00BA590E" w:rsidRDefault="00BA590E" w:rsidP="00BA590E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</w:p>
    <w:p w14:paraId="72DF8615" w14:textId="77777777" w:rsidR="00014212" w:rsidRPr="0093541E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93541E">
        <w:rPr>
          <w:rFonts w:cs="Angsana New"/>
          <w:i/>
          <w:iCs/>
          <w:szCs w:val="30"/>
          <w:cs/>
        </w:rPr>
        <w:t>(ค)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>อนุพันธ์</w:t>
      </w:r>
      <w:r w:rsidR="00014212" w:rsidRPr="0093541E">
        <w:rPr>
          <w:rFonts w:cs="Angsana New"/>
          <w:i/>
          <w:iCs/>
          <w:szCs w:val="30"/>
        </w:rPr>
        <w:t xml:space="preserve">   </w:t>
      </w:r>
    </w:p>
    <w:p w14:paraId="0427D9E8" w14:textId="77777777" w:rsidR="00014212" w:rsidRPr="004233E3" w:rsidRDefault="00014212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7DF3994" w14:textId="77777777" w:rsidR="00065DB3" w:rsidRDefault="00014212" w:rsidP="00065D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</w:t>
      </w:r>
      <w:r w:rsidR="00E203DD">
        <w:rPr>
          <w:rFonts w:ascii="Angsana New" w:hAnsi="Angsana New"/>
          <w:sz w:val="30"/>
          <w:szCs w:val="30"/>
          <w:cs/>
        </w:rPr>
        <w:t>ะเทศ</w:t>
      </w:r>
      <w:r w:rsidR="002C3E04">
        <w:rPr>
          <w:rFonts w:ascii="Angsana New" w:hAnsi="Angsana New" w:hint="cs"/>
          <w:sz w:val="30"/>
          <w:szCs w:val="30"/>
          <w:cs/>
        </w:rPr>
        <w:t xml:space="preserve"> อัตราดอกเบี้ย</w:t>
      </w:r>
      <w:r w:rsidR="00E203DD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="009A523F" w:rsidRPr="004233E3">
        <w:rPr>
          <w:rFonts w:ascii="Angsana New" w:hAnsi="Angsana New"/>
          <w:sz w:val="30"/>
          <w:szCs w:val="30"/>
          <w:cs/>
        </w:rPr>
        <w:t>กิจกรรมจัดหา</w:t>
      </w:r>
      <w:r w:rsidR="00FB660A" w:rsidRPr="004233E3">
        <w:rPr>
          <w:rFonts w:ascii="Angsana New" w:hAnsi="Angsana New"/>
          <w:sz w:val="30"/>
          <w:szCs w:val="30"/>
          <w:cs/>
        </w:rPr>
        <w:t>เงิน</w:t>
      </w:r>
      <w:r w:rsidR="009A523F" w:rsidRPr="004233E3">
        <w:rPr>
          <w:rFonts w:ascii="Angsana New" w:hAnsi="Angsana New"/>
          <w:sz w:val="30"/>
          <w:szCs w:val="30"/>
          <w:cs/>
        </w:rPr>
        <w:t xml:space="preserve"> และกิจกรรมลงทุน</w:t>
      </w:r>
      <w:r w:rsidR="00C23C63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อนุพันธ์ไม่ได้มีไว้เพื่อค้า อย่างไรก็ตาม </w:t>
      </w:r>
      <w:r w:rsidR="00C23C63" w:rsidRPr="004233E3">
        <w:rPr>
          <w:rFonts w:ascii="Angsana New" w:hAnsi="Angsana New"/>
          <w:sz w:val="30"/>
          <w:szCs w:val="30"/>
          <w:cs/>
        </w:rPr>
        <w:t>ตราสารอนุพันธ์ที่ไม่เข้าเงื่อนไข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19B0A142" w14:textId="77777777" w:rsidR="009A523F" w:rsidRPr="004233E3" w:rsidRDefault="00014212" w:rsidP="00065D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อนุพันธ์จะถูกบันทึก</w:t>
      </w:r>
      <w:r w:rsidR="00BE5216" w:rsidRPr="004233E3">
        <w:rPr>
          <w:rFonts w:ascii="Angsana New" w:hAnsi="Angsana New"/>
          <w:sz w:val="30"/>
          <w:szCs w:val="30"/>
          <w:cs/>
        </w:rPr>
        <w:t>บัญชีแรกเริ่ม</w:t>
      </w:r>
      <w:r w:rsidRPr="004233E3">
        <w:rPr>
          <w:rFonts w:ascii="Angsana New" w:hAnsi="Angsana New"/>
          <w:sz w:val="30"/>
          <w:szCs w:val="30"/>
          <w:cs/>
        </w:rPr>
        <w:t>ด้วย</w:t>
      </w:r>
      <w:r w:rsidR="007245B0" w:rsidRPr="004233E3">
        <w:rPr>
          <w:rFonts w:ascii="Angsana New" w:hAnsi="Angsana New"/>
          <w:sz w:val="30"/>
          <w:szCs w:val="30"/>
          <w:cs/>
        </w:rPr>
        <w:t>มูลค่ายุติธรรม</w:t>
      </w:r>
      <w:r w:rsidR="002B5725" w:rsidRPr="004233E3">
        <w:rPr>
          <w:rFonts w:ascii="Angsana New" w:hAnsi="Angsana New"/>
          <w:sz w:val="30"/>
          <w:szCs w:val="30"/>
          <w:cs/>
        </w:rPr>
        <w:t xml:space="preserve"> </w:t>
      </w:r>
      <w:r w:rsidR="009A523F" w:rsidRPr="004233E3">
        <w:rPr>
          <w:rFonts w:ascii="Angsana New" w:hAnsi="Angsana New"/>
          <w:sz w:val="30"/>
          <w:szCs w:val="30"/>
          <w:cs/>
        </w:rPr>
        <w:t>ค่าใช้จ่ายที่เกิ</w:t>
      </w:r>
      <w:r w:rsidR="00574482" w:rsidRPr="004233E3">
        <w:rPr>
          <w:rFonts w:ascii="Angsana New" w:hAnsi="Angsana New"/>
          <w:sz w:val="30"/>
          <w:szCs w:val="30"/>
          <w:cs/>
        </w:rPr>
        <w:t>ดจากการทำรายการดังกล่าวบันทึกใน</w:t>
      </w:r>
      <w:r w:rsidR="009A523F" w:rsidRPr="004233E3">
        <w:rPr>
          <w:rFonts w:ascii="Angsana New" w:hAnsi="Angsana New"/>
          <w:sz w:val="30"/>
          <w:szCs w:val="30"/>
          <w:cs/>
        </w:rPr>
        <w:t>กำไร</w:t>
      </w:r>
      <w:r w:rsidR="00BE5216" w:rsidRPr="004233E3">
        <w:rPr>
          <w:rFonts w:ascii="Angsana New" w:hAnsi="Angsana New"/>
          <w:sz w:val="30"/>
          <w:szCs w:val="30"/>
          <w:cs/>
        </w:rPr>
        <w:t>หรือ</w:t>
      </w:r>
      <w:r w:rsidR="009A523F" w:rsidRPr="004233E3">
        <w:rPr>
          <w:rFonts w:ascii="Angsana New" w:hAnsi="Angsana New"/>
          <w:sz w:val="30"/>
          <w:szCs w:val="30"/>
          <w:cs/>
        </w:rPr>
        <w:t>ขาดทุนเมื่อเกิดขึ้น</w:t>
      </w:r>
      <w:r w:rsidR="00FB660A" w:rsidRPr="004233E3">
        <w:rPr>
          <w:rFonts w:ascii="Angsana New" w:hAnsi="Angsana New"/>
          <w:sz w:val="30"/>
          <w:szCs w:val="30"/>
          <w:cs/>
        </w:rPr>
        <w:t xml:space="preserve"> </w:t>
      </w:r>
      <w:r w:rsidR="009A523F" w:rsidRPr="004233E3">
        <w:rPr>
          <w:rFonts w:ascii="Angsana New" w:hAnsi="Angsana New"/>
          <w:sz w:val="30"/>
          <w:szCs w:val="30"/>
          <w:cs/>
        </w:rPr>
        <w:t>การวัดมูลค่า</w:t>
      </w:r>
      <w:r w:rsidR="00BE5216" w:rsidRPr="004233E3">
        <w:rPr>
          <w:rFonts w:ascii="Angsana New" w:hAnsi="Angsana New"/>
          <w:sz w:val="30"/>
          <w:szCs w:val="30"/>
          <w:cs/>
        </w:rPr>
        <w:t>ใหม่</w:t>
      </w:r>
      <w:r w:rsidR="009A523F" w:rsidRPr="004233E3">
        <w:rPr>
          <w:rFonts w:ascii="Angsana New" w:hAnsi="Angsana New"/>
          <w:sz w:val="30"/>
          <w:szCs w:val="30"/>
          <w:cs/>
        </w:rPr>
        <w:t>ภาย</w:t>
      </w:r>
      <w:r w:rsidR="00BE5216" w:rsidRPr="004233E3">
        <w:rPr>
          <w:rFonts w:ascii="Angsana New" w:hAnsi="Angsana New"/>
          <w:sz w:val="30"/>
          <w:szCs w:val="30"/>
          <w:cs/>
        </w:rPr>
        <w:t>หลัง</w:t>
      </w:r>
      <w:r w:rsidR="007245B0" w:rsidRPr="004233E3">
        <w:rPr>
          <w:rFonts w:ascii="Angsana New" w:hAnsi="Angsana New"/>
          <w:sz w:val="30"/>
          <w:szCs w:val="30"/>
          <w:cs/>
        </w:rPr>
        <w:t>การบันทึกครั้งแรก</w:t>
      </w:r>
      <w:r w:rsidR="002B5725" w:rsidRPr="004233E3">
        <w:rPr>
          <w:rFonts w:ascii="Angsana New" w:hAnsi="Angsana New"/>
          <w:sz w:val="30"/>
          <w:szCs w:val="30"/>
          <w:cs/>
        </w:rPr>
        <w:t>ใช้</w:t>
      </w:r>
      <w:r w:rsidR="00156F10" w:rsidRPr="004233E3">
        <w:rPr>
          <w:rFonts w:ascii="Angsana New" w:hAnsi="Angsana New"/>
          <w:sz w:val="30"/>
          <w:szCs w:val="30"/>
          <w:cs/>
        </w:rPr>
        <w:t xml:space="preserve">มูลค่ายุติธรรม </w:t>
      </w:r>
      <w:r w:rsidRPr="004233E3">
        <w:rPr>
          <w:rFonts w:ascii="Angsana New" w:hAnsi="Angsana New"/>
          <w:sz w:val="30"/>
          <w:szCs w:val="30"/>
          <w:cs/>
        </w:rPr>
        <w:t>กำไรหรือขาดทุนจากกา</w:t>
      </w:r>
      <w:r w:rsidR="00F50A51">
        <w:rPr>
          <w:rFonts w:ascii="Angsana New" w:hAnsi="Angsana New" w:hint="cs"/>
          <w:sz w:val="30"/>
          <w:szCs w:val="30"/>
          <w:cs/>
        </w:rPr>
        <w:t>ร</w:t>
      </w:r>
      <w:r w:rsidR="009A523F" w:rsidRPr="004233E3">
        <w:rPr>
          <w:rFonts w:ascii="Angsana New" w:hAnsi="Angsana New"/>
          <w:sz w:val="30"/>
          <w:szCs w:val="30"/>
          <w:cs/>
        </w:rPr>
        <w:t>วัดมูลค่าใหม่</w:t>
      </w:r>
      <w:r w:rsidRPr="004233E3">
        <w:rPr>
          <w:rFonts w:ascii="Angsana New" w:hAnsi="Angsana New"/>
          <w:sz w:val="30"/>
          <w:szCs w:val="30"/>
          <w:cs/>
        </w:rPr>
        <w:t>ให้เป็น</w:t>
      </w:r>
      <w:r w:rsidR="009A523F" w:rsidRPr="004233E3">
        <w:rPr>
          <w:rFonts w:ascii="Angsana New" w:hAnsi="Angsana New"/>
          <w:sz w:val="30"/>
          <w:szCs w:val="30"/>
          <w:cs/>
        </w:rPr>
        <w:t>มูลค่า</w:t>
      </w:r>
      <w:r w:rsidRPr="004233E3">
        <w:rPr>
          <w:rFonts w:ascii="Angsana New" w:hAnsi="Angsana New"/>
          <w:sz w:val="30"/>
          <w:szCs w:val="30"/>
          <w:cs/>
        </w:rPr>
        <w:t>ยุติธรรมบันทึก</w:t>
      </w:r>
      <w:r w:rsidR="00D14B78" w:rsidRPr="004233E3">
        <w:rPr>
          <w:rFonts w:ascii="Angsana New" w:hAnsi="Angsana New"/>
          <w:sz w:val="30"/>
          <w:szCs w:val="30"/>
          <w:cs/>
        </w:rPr>
        <w:t>ใน</w:t>
      </w:r>
      <w:r w:rsidR="0015620C" w:rsidRPr="004233E3">
        <w:rPr>
          <w:rFonts w:ascii="Angsana New" w:hAnsi="Angsana New"/>
          <w:sz w:val="30"/>
          <w:szCs w:val="30"/>
          <w:cs/>
        </w:rPr>
        <w:t>กำไร</w:t>
      </w:r>
      <w:r w:rsidR="00D14B78" w:rsidRPr="004233E3">
        <w:rPr>
          <w:rFonts w:ascii="Angsana New" w:hAnsi="Angsana New"/>
          <w:sz w:val="30"/>
          <w:szCs w:val="30"/>
          <w:cs/>
        </w:rPr>
        <w:t>หรือ</w:t>
      </w:r>
      <w:r w:rsidR="0015620C" w:rsidRPr="004233E3">
        <w:rPr>
          <w:rFonts w:ascii="Angsana New" w:hAnsi="Angsana New"/>
          <w:sz w:val="30"/>
          <w:szCs w:val="30"/>
          <w:cs/>
        </w:rPr>
        <w:t>ขาดทุน</w:t>
      </w:r>
      <w:r w:rsidR="00D14B78" w:rsidRPr="004233E3">
        <w:rPr>
          <w:rFonts w:ascii="Angsana New" w:hAnsi="Angsana New"/>
          <w:sz w:val="30"/>
          <w:szCs w:val="30"/>
          <w:cs/>
        </w:rPr>
        <w:t>ทันที</w:t>
      </w:r>
    </w:p>
    <w:p w14:paraId="28272730" w14:textId="77777777" w:rsidR="00BA590E" w:rsidRDefault="00BA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B0D948F" w14:textId="77777777" w:rsidR="002C3E04" w:rsidRPr="002C3E04" w:rsidRDefault="002C3E04" w:rsidP="002C3E0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C3E04">
        <w:rPr>
          <w:rFonts w:ascii="Angsana New" w:hAnsi="Angsana New"/>
          <w:sz w:val="30"/>
          <w:szCs w:val="30"/>
          <w:cs/>
        </w:rPr>
        <w:t>หากมีราคาตลาด 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 ในกรณีที่ไม่มีราคาตลาด 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14:paraId="43090B30" w14:textId="77777777" w:rsidR="0095143F" w:rsidRPr="0095143F" w:rsidRDefault="0095143F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CFF1717" w14:textId="77777777" w:rsidR="00014212" w:rsidRPr="0093541E" w:rsidRDefault="00D410B8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93541E">
        <w:rPr>
          <w:rFonts w:cs="Angsana New"/>
          <w:i/>
          <w:iCs/>
          <w:szCs w:val="30"/>
          <w:cs/>
        </w:rPr>
        <w:t>(</w:t>
      </w:r>
      <w:r w:rsidR="007245B0" w:rsidRPr="0093541E">
        <w:rPr>
          <w:rFonts w:cs="Angsana New"/>
          <w:i/>
          <w:iCs/>
          <w:szCs w:val="30"/>
          <w:cs/>
        </w:rPr>
        <w:t>ง)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>เงินสดและรายการเทียบเท่าเงินสด</w:t>
      </w:r>
    </w:p>
    <w:p w14:paraId="7125A159" w14:textId="77777777" w:rsidR="00014212" w:rsidRPr="004233E3" w:rsidRDefault="00014212" w:rsidP="007270DD">
      <w:pPr>
        <w:pStyle w:val="AccPolicyHeading"/>
        <w:rPr>
          <w:i w:val="0"/>
          <w:iCs w:val="0"/>
        </w:rPr>
      </w:pPr>
    </w:p>
    <w:p w14:paraId="4BABC4EC" w14:textId="77777777" w:rsidR="00EE7634" w:rsidRDefault="00014212" w:rsidP="00830F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863878" w:rsidRPr="004233E3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4233E3">
        <w:rPr>
          <w:rFonts w:ascii="Angsana New" w:hAnsi="Angsana New"/>
          <w:sz w:val="30"/>
          <w:szCs w:val="30"/>
          <w:cs/>
        </w:rPr>
        <w:t>ประกอบด้วย ยอดเงินสด</w:t>
      </w:r>
      <w:r w:rsidRPr="004233E3">
        <w:rPr>
          <w:rFonts w:ascii="Angsana New" w:hAnsi="Angsana New"/>
          <w:sz w:val="30"/>
          <w:szCs w:val="30"/>
          <w:rtl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ย</w:t>
      </w:r>
      <w:r w:rsidR="00C67873" w:rsidRPr="004233E3">
        <w:rPr>
          <w:rFonts w:ascii="Angsana New" w:hAnsi="Angsana New"/>
          <w:sz w:val="30"/>
          <w:szCs w:val="30"/>
          <w:cs/>
        </w:rPr>
        <w:t>อดเงินฝากธนาคารประเภท</w:t>
      </w:r>
      <w:r w:rsidR="00ED517E">
        <w:rPr>
          <w:rFonts w:ascii="Angsana New" w:hAnsi="Angsana New"/>
          <w:sz w:val="30"/>
          <w:szCs w:val="30"/>
        </w:rPr>
        <w:br/>
      </w:r>
      <w:r w:rsidR="00C67873" w:rsidRPr="004233E3">
        <w:rPr>
          <w:rFonts w:ascii="Angsana New" w:hAnsi="Angsana New"/>
          <w:sz w:val="30"/>
          <w:szCs w:val="30"/>
          <w:cs/>
        </w:rPr>
        <w:t>เผื่อเรียก</w:t>
      </w:r>
      <w:r w:rsidR="00BE5216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และเงิ</w:t>
      </w:r>
      <w:r w:rsidR="00ED517E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Pr="004233E3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</w:t>
      </w:r>
      <w:r w:rsidR="009A523F" w:rsidRPr="004233E3">
        <w:rPr>
          <w:rFonts w:ascii="Angsana New" w:hAnsi="Angsana New"/>
          <w:sz w:val="30"/>
          <w:szCs w:val="30"/>
          <w:cs/>
        </w:rPr>
        <w:t>ส่วนหนึ่งของ</w:t>
      </w:r>
      <w:r w:rsidRPr="004233E3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17AE79AA" w14:textId="77777777" w:rsidR="00EE7634" w:rsidRPr="004233E3" w:rsidRDefault="00EE7634" w:rsidP="00D97F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B7E1FC3" w14:textId="77777777" w:rsidR="00014212" w:rsidRPr="0093541E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93541E">
        <w:rPr>
          <w:rFonts w:cs="Angsana New"/>
          <w:i/>
          <w:iCs/>
          <w:szCs w:val="30"/>
          <w:cs/>
        </w:rPr>
        <w:t>(จ)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>ลูกหนี้การค้า</w:t>
      </w:r>
      <w:r w:rsidR="00524294">
        <w:rPr>
          <w:rFonts w:cs="Angsana New"/>
          <w:i/>
          <w:iCs/>
          <w:szCs w:val="30"/>
        </w:rPr>
        <w:t xml:space="preserve"> </w:t>
      </w:r>
      <w:r w:rsidR="00830F9E">
        <w:rPr>
          <w:rFonts w:cs="Angsana New" w:hint="cs"/>
          <w:i/>
          <w:iCs/>
          <w:szCs w:val="30"/>
          <w:cs/>
        </w:rPr>
        <w:t>และ</w:t>
      </w:r>
      <w:r w:rsidR="00014212" w:rsidRPr="0093541E">
        <w:rPr>
          <w:rFonts w:cs="Angsana New"/>
          <w:i/>
          <w:iCs/>
          <w:szCs w:val="30"/>
          <w:cs/>
        </w:rPr>
        <w:t>ลูกหนี้อื่น</w:t>
      </w:r>
    </w:p>
    <w:p w14:paraId="50954DBC" w14:textId="77777777" w:rsidR="00014212" w:rsidRPr="004233E3" w:rsidRDefault="00014212" w:rsidP="000E69F1">
      <w:pPr>
        <w:pStyle w:val="AccPolicyHeading"/>
      </w:pPr>
    </w:p>
    <w:p w14:paraId="0AD41398" w14:textId="77777777" w:rsidR="00C67B6F" w:rsidRPr="00C67B6F" w:rsidRDefault="00C67B6F" w:rsidP="00C67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7B6F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05007016" w14:textId="77777777" w:rsidR="00C67B6F" w:rsidRPr="00C67B6F" w:rsidRDefault="00C67B6F" w:rsidP="00C6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CD8A280" w14:textId="77777777" w:rsidR="00DB29AA" w:rsidRPr="00DB29AA" w:rsidRDefault="00C67B6F" w:rsidP="00DB29A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7B6F">
        <w:rPr>
          <w:rFonts w:ascii="Angsana New" w:hAnsi="Angsana New"/>
          <w:sz w:val="30"/>
          <w:szCs w:val="30"/>
          <w:cs/>
        </w:rPr>
        <w:t>ลูกหนี้</w:t>
      </w:r>
      <w:r w:rsidR="00830F9E" w:rsidRPr="00830F9E">
        <w:rPr>
          <w:rFonts w:ascii="Angsana New" w:hAnsi="Angsana New" w:hint="cs"/>
          <w:sz w:val="30"/>
          <w:szCs w:val="30"/>
          <w:cs/>
        </w:rPr>
        <w:t>แสดงในราคาตามใบแจ้งหนี้หัก</w:t>
      </w:r>
      <w:r w:rsidRPr="00C67B6F">
        <w:rPr>
          <w:rFonts w:ascii="Angsana New" w:hAnsi="Angsana New"/>
          <w:sz w:val="30"/>
          <w:szCs w:val="30"/>
          <w:cs/>
        </w:rPr>
        <w:t xml:space="preserve">ค่าเผื่อหนี้สงสัยจะสูญซึ่งประเมินโดยการวิเคราะห์ประวัติการชำระหนี้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1DDF16A4" w14:textId="77777777" w:rsidR="00DB29AA" w:rsidRPr="007F4CF6" w:rsidRDefault="00DB29AA" w:rsidP="0093541E">
      <w:pPr>
        <w:pStyle w:val="Heading2"/>
        <w:tabs>
          <w:tab w:val="clear" w:pos="454"/>
          <w:tab w:val="left" w:pos="540"/>
        </w:tabs>
        <w:rPr>
          <w:rFonts w:cstheme="minorBidi"/>
          <w:sz w:val="28"/>
          <w:szCs w:val="16"/>
        </w:rPr>
      </w:pPr>
    </w:p>
    <w:p w14:paraId="12745B16" w14:textId="77777777" w:rsidR="00014212" w:rsidRPr="0093541E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93541E">
        <w:rPr>
          <w:rFonts w:cs="Angsana New"/>
          <w:i/>
          <w:iCs/>
          <w:szCs w:val="30"/>
          <w:cs/>
        </w:rPr>
        <w:t>(ฉ)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>สินค้าคงเหลือ</w:t>
      </w:r>
    </w:p>
    <w:p w14:paraId="14D715BD" w14:textId="77777777" w:rsidR="008D6415" w:rsidRPr="007F4CF6" w:rsidRDefault="008D6415" w:rsidP="004070FD">
      <w:pPr>
        <w:pStyle w:val="BodyText"/>
        <w:tabs>
          <w:tab w:val="clear" w:pos="907"/>
        </w:tabs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1A69B6B9" w14:textId="77777777" w:rsidR="00033529" w:rsidRDefault="00014212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สินค้าคงเหลือ</w:t>
      </w:r>
      <w:r w:rsidR="00A91F7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233E3">
        <w:rPr>
          <w:rFonts w:ascii="Angsana New" w:hAnsi="Angsana New"/>
          <w:sz w:val="30"/>
          <w:szCs w:val="30"/>
          <w:cs/>
        </w:rPr>
        <w:t>ราค</w:t>
      </w:r>
      <w:r w:rsidR="000C73D8" w:rsidRPr="004233E3">
        <w:rPr>
          <w:rFonts w:ascii="Angsana New" w:hAnsi="Angsana New"/>
          <w:sz w:val="30"/>
          <w:szCs w:val="30"/>
          <w:cs/>
        </w:rPr>
        <w:t>าทุนหรือมูลค่าสุทธิที่จะได้รับ</w:t>
      </w:r>
      <w:r w:rsidRPr="004233E3">
        <w:rPr>
          <w:rFonts w:ascii="Angsana New" w:hAnsi="Angsana New"/>
          <w:sz w:val="30"/>
          <w:szCs w:val="30"/>
          <w:cs/>
        </w:rPr>
        <w:t>แล้วแต่ราคาใดจะต่ำกว่า</w:t>
      </w:r>
    </w:p>
    <w:p w14:paraId="225E1072" w14:textId="5F6AF55E" w:rsidR="0003581E" w:rsidRDefault="0003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93A07C" w14:textId="29BF138F" w:rsidR="00014212" w:rsidRPr="004233E3" w:rsidRDefault="00014212" w:rsidP="0040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E37C38" w:rsidRPr="004233E3">
        <w:rPr>
          <w:rFonts w:ascii="Angsana New" w:hAnsi="Angsana New"/>
          <w:sz w:val="30"/>
          <w:szCs w:val="30"/>
          <w:cs/>
        </w:rPr>
        <w:t>ต้นทุนสินค้าประกอบด้วยราคา</w:t>
      </w:r>
      <w:r w:rsidRPr="004233E3">
        <w:rPr>
          <w:rFonts w:ascii="Angsana New" w:hAnsi="Angsana New"/>
          <w:sz w:val="30"/>
          <w:szCs w:val="30"/>
          <w:cs/>
        </w:rPr>
        <w:t xml:space="preserve">ทุนที่ซื้อ </w:t>
      </w:r>
      <w:r w:rsidR="00C24695" w:rsidRPr="004233E3">
        <w:rPr>
          <w:rFonts w:ascii="Angsana New" w:hAnsi="Angsana New"/>
          <w:sz w:val="30"/>
          <w:szCs w:val="30"/>
          <w:cs/>
        </w:rPr>
        <w:t>ต้นทุนแปลงสภาพ</w:t>
      </w:r>
      <w:r w:rsidRPr="004233E3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</w:t>
      </w:r>
      <w:r w:rsidR="009A523F" w:rsidRPr="004233E3">
        <w:rPr>
          <w:rFonts w:ascii="Angsana New" w:hAnsi="Angsana New"/>
          <w:sz w:val="30"/>
          <w:szCs w:val="30"/>
          <w:cs/>
        </w:rPr>
        <w:t>สถาน</w:t>
      </w:r>
      <w:r w:rsidR="002B5725" w:rsidRPr="004233E3">
        <w:rPr>
          <w:rFonts w:ascii="Angsana New" w:hAnsi="Angsana New"/>
          <w:sz w:val="30"/>
          <w:szCs w:val="30"/>
          <w:cs/>
        </w:rPr>
        <w:t>ที่</w:t>
      </w:r>
      <w:r w:rsidRPr="004233E3">
        <w:rPr>
          <w:rFonts w:ascii="Angsana New" w:hAnsi="Angsana New"/>
          <w:sz w:val="30"/>
          <w:szCs w:val="30"/>
          <w:cs/>
        </w:rPr>
        <w:t>และ</w:t>
      </w:r>
      <w:r w:rsidR="009A523F" w:rsidRPr="004233E3">
        <w:rPr>
          <w:rFonts w:ascii="Angsana New" w:hAnsi="Angsana New"/>
          <w:sz w:val="30"/>
          <w:szCs w:val="30"/>
          <w:cs/>
        </w:rPr>
        <w:t>สภาพ</w:t>
      </w:r>
      <w:r w:rsidR="004070FD">
        <w:rPr>
          <w:rFonts w:ascii="Angsana New" w:hAnsi="Angsana New"/>
          <w:sz w:val="30"/>
          <w:szCs w:val="30"/>
          <w:cs/>
        </w:rPr>
        <w:t xml:space="preserve">ปัจจุบัน </w:t>
      </w:r>
      <w:r w:rsidRPr="004233E3">
        <w:rPr>
          <w:rFonts w:ascii="Angsana New" w:hAnsi="Angsana New"/>
          <w:sz w:val="30"/>
          <w:szCs w:val="30"/>
          <w:cs/>
        </w:rPr>
        <w:t>ในกรณีของสินค้าสำเร็จรูป ต้นทุนสินค้ารวมการปันส่วน</w:t>
      </w:r>
      <w:r w:rsidR="00D921F4" w:rsidRPr="004233E3"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</w:t>
      </w:r>
      <w:r w:rsidRPr="004233E3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</w:p>
    <w:p w14:paraId="0E80A79E" w14:textId="77777777" w:rsidR="007D0E0F" w:rsidRPr="007D0E0F" w:rsidRDefault="007D0E0F" w:rsidP="008F3A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14:paraId="78AB0175" w14:textId="77777777" w:rsidR="00A46DF9" w:rsidRDefault="00014212" w:rsidP="008F3A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</w:t>
      </w:r>
      <w:r w:rsidR="00BC7B74" w:rsidRPr="004233E3">
        <w:rPr>
          <w:rFonts w:ascii="Angsana New" w:hAnsi="Angsana New"/>
          <w:sz w:val="30"/>
          <w:szCs w:val="30"/>
          <w:cs/>
        </w:rPr>
        <w:t>ินธุรกิจปกติหักด้วยค่าใช้จ่าย</w:t>
      </w:r>
      <w:r w:rsidR="00BC7B74" w:rsidRPr="004233E3">
        <w:rPr>
          <w:rFonts w:ascii="Angsana New" w:hAnsi="Angsana New"/>
          <w:spacing w:val="-20"/>
          <w:sz w:val="30"/>
          <w:szCs w:val="30"/>
          <w:cs/>
        </w:rPr>
        <w:t>ที่</w:t>
      </w:r>
      <w:r w:rsidRPr="004233E3">
        <w:rPr>
          <w:rFonts w:ascii="Angsana New" w:hAnsi="Angsana New"/>
          <w:spacing w:val="-16"/>
          <w:sz w:val="30"/>
          <w:szCs w:val="30"/>
          <w:cs/>
        </w:rPr>
        <w:t>จำเป็</w:t>
      </w:r>
      <w:r w:rsidR="00BC7B74" w:rsidRPr="004233E3">
        <w:rPr>
          <w:rFonts w:ascii="Angsana New" w:hAnsi="Angsana New"/>
          <w:spacing w:val="-16"/>
          <w:sz w:val="30"/>
          <w:szCs w:val="30"/>
          <w:cs/>
        </w:rPr>
        <w:t>นโดย</w:t>
      </w:r>
      <w:r w:rsidR="00830F9E">
        <w:rPr>
          <w:rFonts w:ascii="Angsana New" w:hAnsi="Angsana New" w:hint="cs"/>
          <w:spacing w:val="-16"/>
          <w:sz w:val="30"/>
          <w:szCs w:val="30"/>
          <w:cs/>
        </w:rPr>
        <w:t xml:space="preserve">  </w:t>
      </w:r>
      <w:r w:rsidR="00BC7B74" w:rsidRPr="004233E3">
        <w:rPr>
          <w:rFonts w:ascii="Angsana New" w:hAnsi="Angsana New"/>
          <w:sz w:val="30"/>
          <w:szCs w:val="30"/>
          <w:cs/>
        </w:rPr>
        <w:t>ประมาณ</w:t>
      </w:r>
      <w:r w:rsidRPr="004233E3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5363D406" w14:textId="77777777" w:rsidR="007D0E0F" w:rsidRPr="007D0E0F" w:rsidRDefault="007D0E0F" w:rsidP="007D0E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14:paraId="37C9C106" w14:textId="77777777" w:rsidR="00014212" w:rsidRPr="00B44670" w:rsidRDefault="007D0E0F" w:rsidP="007D0E0F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B44670">
        <w:rPr>
          <w:rFonts w:cs="Angsana New"/>
          <w:i/>
          <w:iCs/>
          <w:szCs w:val="30"/>
          <w:cs/>
        </w:rPr>
        <w:t xml:space="preserve"> </w:t>
      </w:r>
      <w:r w:rsidR="007245B0" w:rsidRPr="00B44670">
        <w:rPr>
          <w:rFonts w:cs="Angsana New"/>
          <w:i/>
          <w:iCs/>
          <w:szCs w:val="30"/>
          <w:cs/>
        </w:rPr>
        <w:t>(ช)</w:t>
      </w:r>
      <w:r w:rsidR="00014212" w:rsidRPr="00B44670">
        <w:rPr>
          <w:rFonts w:cs="Angsana New"/>
          <w:i/>
          <w:iCs/>
          <w:szCs w:val="30"/>
        </w:rPr>
        <w:tab/>
      </w:r>
      <w:r w:rsidR="00014212" w:rsidRPr="00B44670">
        <w:rPr>
          <w:rFonts w:cs="Angsana New"/>
          <w:i/>
          <w:iCs/>
          <w:szCs w:val="30"/>
          <w:cs/>
        </w:rPr>
        <w:t>เงินลงทุน</w:t>
      </w:r>
    </w:p>
    <w:p w14:paraId="51FECAA9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36B19A2D" w14:textId="77777777" w:rsidR="00014212" w:rsidRPr="004233E3" w:rsidRDefault="00C67873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เงินลงทุนในบริ</w:t>
      </w:r>
      <w:r w:rsidR="00BC7B74" w:rsidRPr="004233E3">
        <w:rPr>
          <w:rFonts w:ascii="Angsana New" w:hAnsi="Angsana New"/>
          <w:i/>
          <w:iCs/>
          <w:sz w:val="30"/>
          <w:szCs w:val="30"/>
          <w:cs/>
        </w:rPr>
        <w:t>ษัทร่วมและบริษัทย่อย</w:t>
      </w:r>
    </w:p>
    <w:p w14:paraId="56746F96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4BE9B305" w14:textId="77777777" w:rsidR="00EE7634" w:rsidRDefault="00014212" w:rsidP="004B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</w:t>
      </w:r>
      <w:r w:rsidR="00BC7B74" w:rsidRPr="004233E3">
        <w:rPr>
          <w:rFonts w:ascii="Angsana New" w:hAnsi="Angsana New"/>
          <w:sz w:val="30"/>
          <w:szCs w:val="30"/>
          <w:cs/>
        </w:rPr>
        <w:t>นลงทุนในบริษัทร่วมและบริษัทย่อย</w:t>
      </w:r>
      <w:r w:rsidRPr="004233E3">
        <w:rPr>
          <w:rFonts w:ascii="Angsana New" w:hAnsi="Angsana New"/>
          <w:sz w:val="30"/>
          <w:szCs w:val="30"/>
          <w:cs/>
        </w:rPr>
        <w:t>ในงบการเงินเฉพาะ</w:t>
      </w:r>
      <w:r w:rsidR="0048708B" w:rsidRPr="004233E3">
        <w:rPr>
          <w:rFonts w:ascii="Angsana New" w:hAnsi="Angsana New"/>
          <w:sz w:val="30"/>
          <w:szCs w:val="30"/>
          <w:cs/>
        </w:rPr>
        <w:t>กิจการของ</w:t>
      </w:r>
      <w:r w:rsidR="00AA5F06" w:rsidRPr="004233E3">
        <w:rPr>
          <w:rFonts w:ascii="Angsana New" w:hAnsi="Angsana New"/>
          <w:sz w:val="30"/>
          <w:szCs w:val="30"/>
          <w:cs/>
        </w:rPr>
        <w:t>บริษัท</w:t>
      </w:r>
      <w:r w:rsidR="00BC7B74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บันทึกบัญชีโดยใช้วิธี</w:t>
      </w:r>
      <w:r w:rsidR="00654382">
        <w:rPr>
          <w:rFonts w:ascii="Angsana New" w:hAnsi="Angsana New"/>
          <w:sz w:val="30"/>
          <w:szCs w:val="30"/>
          <w:cs/>
        </w:rPr>
        <w:t>ราคาทุน</w:t>
      </w:r>
      <w:r w:rsidR="00654382">
        <w:rPr>
          <w:rFonts w:ascii="Angsana New" w:hAnsi="Angsana New"/>
          <w:sz w:val="30"/>
          <w:szCs w:val="30"/>
        </w:rPr>
        <w:br/>
      </w:r>
      <w:r w:rsidR="009A523F" w:rsidRPr="004233E3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5F85A560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2526368F" w14:textId="77777777"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เงินล</w:t>
      </w:r>
      <w:r w:rsidR="00EC7B6A" w:rsidRPr="004233E3">
        <w:rPr>
          <w:rFonts w:ascii="Angsana New" w:hAnsi="Angsana New"/>
          <w:i/>
          <w:iCs/>
          <w:sz w:val="30"/>
          <w:szCs w:val="30"/>
          <w:cs/>
        </w:rPr>
        <w:t>งทุนในตราสารทุน</w:t>
      </w:r>
    </w:p>
    <w:p w14:paraId="4607C7E4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338C5BA8" w14:textId="77777777"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ตราสารทุนซึ่งเป็นหลักทรัพย์ในความต้องการของตลาดซึ่งถือไว้</w:t>
      </w:r>
      <w:r w:rsidR="00C67873" w:rsidRPr="004233E3">
        <w:rPr>
          <w:rFonts w:ascii="Angsana New" w:hAnsi="Angsana New"/>
          <w:sz w:val="30"/>
          <w:szCs w:val="30"/>
          <w:cs/>
        </w:rPr>
        <w:t>เพื่อค้า</w:t>
      </w:r>
      <w:r w:rsidR="00D921F4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จัดประเภทเป็นสินทรัพย์หมุนเวียนและแสดงใน</w:t>
      </w:r>
      <w:r w:rsidR="009A523F" w:rsidRPr="004233E3">
        <w:rPr>
          <w:rFonts w:ascii="Angsana New" w:hAnsi="Angsana New"/>
          <w:sz w:val="30"/>
          <w:szCs w:val="30"/>
          <w:cs/>
        </w:rPr>
        <w:t>มูลค่า</w:t>
      </w:r>
      <w:r w:rsidR="00436601">
        <w:rPr>
          <w:rFonts w:ascii="Angsana New" w:hAnsi="Angsana New"/>
          <w:sz w:val="30"/>
          <w:szCs w:val="30"/>
          <w:cs/>
        </w:rPr>
        <w:t>ยุติธรรม</w:t>
      </w:r>
      <w:r w:rsidRPr="004233E3">
        <w:rPr>
          <w:rFonts w:ascii="Angsana New" w:hAnsi="Angsana New"/>
          <w:sz w:val="30"/>
          <w:szCs w:val="30"/>
          <w:cs/>
        </w:rPr>
        <w:t xml:space="preserve"> กำไรหรือขาดทุนจากการตีรา</w:t>
      </w:r>
      <w:r w:rsidR="00A633B1" w:rsidRPr="004233E3">
        <w:rPr>
          <w:rFonts w:ascii="Angsana New" w:hAnsi="Angsana New"/>
          <w:sz w:val="30"/>
          <w:szCs w:val="30"/>
          <w:cs/>
        </w:rPr>
        <w:t>คาหลักทรัพย์ได้บันทึกใน</w:t>
      </w:r>
      <w:r w:rsidRPr="004233E3">
        <w:rPr>
          <w:rFonts w:ascii="Angsana New" w:hAnsi="Angsana New"/>
          <w:sz w:val="30"/>
          <w:szCs w:val="30"/>
          <w:cs/>
        </w:rPr>
        <w:t>กำไร</w:t>
      </w:r>
      <w:r w:rsidR="00A633B1" w:rsidRPr="004233E3">
        <w:rPr>
          <w:rFonts w:ascii="Angsana New" w:hAnsi="Angsana New"/>
          <w:sz w:val="30"/>
          <w:szCs w:val="30"/>
          <w:cs/>
        </w:rPr>
        <w:t>หรือ</w:t>
      </w:r>
      <w:r w:rsidRPr="004233E3">
        <w:rPr>
          <w:rFonts w:ascii="Angsana New" w:hAnsi="Angsana New"/>
          <w:sz w:val="30"/>
          <w:szCs w:val="30"/>
          <w:cs/>
        </w:rPr>
        <w:t>ขาดทุน</w:t>
      </w:r>
    </w:p>
    <w:p w14:paraId="2AA5101A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196787A5" w14:textId="77777777" w:rsidR="00436601" w:rsidRDefault="00436601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3CB8262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2155C158" w14:textId="77777777" w:rsidR="009108EA" w:rsidRPr="004233E3" w:rsidRDefault="00BA590E" w:rsidP="00BA590E">
      <w:pPr>
        <w:pStyle w:val="Heading2"/>
        <w:tabs>
          <w:tab w:val="clear" w:pos="454"/>
          <w:tab w:val="left" w:pos="540"/>
        </w:tabs>
        <w:rPr>
          <w:cs/>
        </w:rPr>
      </w:pPr>
      <w:r w:rsidRPr="00CC17E7">
        <w:rPr>
          <w:rFonts w:cs="Angsana New"/>
          <w:i/>
          <w:iCs/>
          <w:szCs w:val="30"/>
          <w:cs/>
        </w:rPr>
        <w:t xml:space="preserve"> </w:t>
      </w:r>
      <w:r w:rsidR="009108EA" w:rsidRPr="00CC17E7">
        <w:rPr>
          <w:rFonts w:cs="Angsana New"/>
          <w:i/>
          <w:iCs/>
          <w:szCs w:val="30"/>
          <w:cs/>
        </w:rPr>
        <w:t>(ซ)</w:t>
      </w:r>
      <w:r w:rsidR="009108EA" w:rsidRPr="00CC17E7">
        <w:rPr>
          <w:rFonts w:cs="Angsana New"/>
          <w:i/>
          <w:iCs/>
          <w:szCs w:val="30"/>
        </w:rPr>
        <w:tab/>
      </w:r>
      <w:r w:rsidR="009108EA" w:rsidRPr="00CC17E7">
        <w:rPr>
          <w:rFonts w:cs="Angsana New"/>
          <w:i/>
          <w:iCs/>
          <w:szCs w:val="30"/>
          <w:cs/>
        </w:rPr>
        <w:t>อสังหาริมทรัพย์เพื่อการลงทุน</w:t>
      </w:r>
    </w:p>
    <w:p w14:paraId="71E71B57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4A10D8A8" w14:textId="77777777" w:rsidR="009108EA" w:rsidRPr="00251292" w:rsidRDefault="009108EA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51292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 w:rsidR="00BB12E3" w:rsidRPr="00251292">
        <w:rPr>
          <w:rFonts w:ascii="Angsana New" w:hAnsi="Angsana New"/>
          <w:sz w:val="30"/>
          <w:szCs w:val="30"/>
          <w:cs/>
        </w:rPr>
        <w:t xml:space="preserve">่าที่เพิ่มขึ้นหรือทั้งสองอย่าง </w:t>
      </w:r>
      <w:r w:rsidRPr="00251292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03548F35" w14:textId="77777777" w:rsidR="007D0E0F" w:rsidRPr="007D0E0F" w:rsidRDefault="007D0E0F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5E06A67D" w14:textId="77777777" w:rsidR="009108EA" w:rsidRPr="00251292" w:rsidRDefault="009108EA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251292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</w:t>
      </w:r>
    </w:p>
    <w:p w14:paraId="402DF922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3EBB5129" w14:textId="77777777" w:rsidR="00033529" w:rsidRPr="00251292" w:rsidRDefault="009108EA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251292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1A6EBB" w:rsidRPr="00251292">
        <w:rPr>
          <w:rFonts w:ascii="Angsana New" w:hAnsi="Angsana New"/>
          <w:sz w:val="30"/>
          <w:szCs w:val="30"/>
        </w:rPr>
        <w:br/>
      </w:r>
      <w:r w:rsidRPr="00251292">
        <w:rPr>
          <w:rFonts w:ascii="Angsana New" w:hAnsi="Angsana New"/>
          <w:sz w:val="30"/>
          <w:szCs w:val="30"/>
          <w:cs/>
        </w:rPr>
        <w:t>พร้อมใช้งานและรวมถึงต้นทุนการกู้ยืม</w:t>
      </w:r>
    </w:p>
    <w:p w14:paraId="33257A7F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3FD9237E" w14:textId="77777777" w:rsidR="009108EA" w:rsidRPr="00251292" w:rsidRDefault="009108E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251292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BB12E3" w:rsidRPr="00251292">
        <w:rPr>
          <w:rFonts w:ascii="Angsana New" w:hAnsi="Angsana New"/>
          <w:sz w:val="30"/>
          <w:szCs w:val="30"/>
          <w:cs/>
        </w:rPr>
        <w:t>ให้ประโยชน์</w:t>
      </w:r>
      <w:r w:rsidRPr="00251292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</w:t>
      </w:r>
      <w:r w:rsidR="00CF71A2" w:rsidRPr="00251292">
        <w:rPr>
          <w:rFonts w:ascii="Angsana New" w:hAnsi="Angsana New"/>
          <w:sz w:val="30"/>
          <w:szCs w:val="30"/>
          <w:cs/>
        </w:rPr>
        <w:t xml:space="preserve"> กลุ</w:t>
      </w:r>
      <w:r w:rsidR="00F94333" w:rsidRPr="00251292">
        <w:rPr>
          <w:rFonts w:ascii="Angsana New" w:hAnsi="Angsana New"/>
          <w:sz w:val="30"/>
          <w:szCs w:val="30"/>
          <w:cs/>
        </w:rPr>
        <w:t>่</w:t>
      </w:r>
      <w:r w:rsidR="00CF71A2" w:rsidRPr="00251292">
        <w:rPr>
          <w:rFonts w:ascii="Angsana New" w:hAnsi="Angsana New"/>
          <w:sz w:val="30"/>
          <w:szCs w:val="30"/>
          <w:cs/>
        </w:rPr>
        <w:t xml:space="preserve">มบริษัทไม่คิดค่าเสื่อมราคาสำหรับที่ดิน </w:t>
      </w:r>
      <w:r w:rsidRPr="00251292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1A6EBB" w:rsidRPr="00251292">
        <w:rPr>
          <w:rFonts w:ascii="Angsana New" w:hAnsi="Angsana New" w:hint="cs"/>
          <w:sz w:val="30"/>
          <w:szCs w:val="30"/>
          <w:cs/>
        </w:rPr>
        <w:t>ให้ประโยชน์ของส</w:t>
      </w:r>
      <w:r w:rsidR="00D55193" w:rsidRPr="00251292">
        <w:rPr>
          <w:rFonts w:ascii="Angsana New" w:hAnsi="Angsana New" w:hint="cs"/>
          <w:sz w:val="30"/>
          <w:szCs w:val="30"/>
          <w:cs/>
        </w:rPr>
        <w:t>ิ</w:t>
      </w:r>
      <w:r w:rsidR="001A6EBB" w:rsidRPr="00251292">
        <w:rPr>
          <w:rFonts w:ascii="Angsana New" w:hAnsi="Angsana New" w:hint="cs"/>
          <w:sz w:val="30"/>
          <w:szCs w:val="30"/>
          <w:cs/>
        </w:rPr>
        <w:t>นทรัพย์</w:t>
      </w:r>
      <w:r w:rsidRPr="00251292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08336BF3" w14:textId="77777777" w:rsidR="009108EA" w:rsidRPr="007D0E0F" w:rsidRDefault="009108EA" w:rsidP="000E69F1">
      <w:pPr>
        <w:pStyle w:val="AccPolicyHeading"/>
        <w:rPr>
          <w:sz w:val="22"/>
          <w:szCs w:val="22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9108EA" w:rsidRPr="00251292" w14:paraId="11A72C1C" w14:textId="77777777" w:rsidTr="00FA646D">
        <w:tc>
          <w:tcPr>
            <w:tcW w:w="5390" w:type="dxa"/>
            <w:shd w:val="clear" w:color="auto" w:fill="auto"/>
            <w:vAlign w:val="bottom"/>
          </w:tcPr>
          <w:p w14:paraId="37C0EE38" w14:textId="77777777" w:rsidR="009108EA" w:rsidRPr="00251292" w:rsidRDefault="00CF71A2" w:rsidP="00A2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129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7F7FA2DF" w14:textId="77777777" w:rsidR="009108EA" w:rsidRPr="00251292" w:rsidRDefault="0021633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292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</w:tcPr>
          <w:p w14:paraId="5E983E9E" w14:textId="77777777" w:rsidR="009108EA" w:rsidRPr="00251292" w:rsidRDefault="009108E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512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553F98C" w14:textId="77777777" w:rsidR="00BA590E" w:rsidRPr="00BA590E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119965BA" w14:textId="77777777" w:rsidR="0008503A" w:rsidRDefault="00D8335A" w:rsidP="004B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cs/>
        </w:rPr>
        <w:tab/>
      </w:r>
      <w:r w:rsidRPr="00D8335A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9044486" w14:textId="77777777" w:rsidR="00014212" w:rsidRPr="004233E3" w:rsidRDefault="007245B0" w:rsidP="0093541E">
      <w:pPr>
        <w:pStyle w:val="Heading2"/>
        <w:tabs>
          <w:tab w:val="clear" w:pos="454"/>
          <w:tab w:val="left" w:pos="540"/>
        </w:tabs>
        <w:rPr>
          <w:cs/>
        </w:rPr>
      </w:pPr>
      <w:r w:rsidRPr="00E27B10">
        <w:rPr>
          <w:rFonts w:cs="Angsana New"/>
          <w:i/>
          <w:iCs/>
          <w:szCs w:val="30"/>
          <w:cs/>
        </w:rPr>
        <w:lastRenderedPageBreak/>
        <w:t>(</w:t>
      </w:r>
      <w:r w:rsidR="009108EA" w:rsidRPr="00E27B10">
        <w:rPr>
          <w:rFonts w:cs="Angsana New"/>
          <w:i/>
          <w:iCs/>
          <w:szCs w:val="30"/>
          <w:cs/>
        </w:rPr>
        <w:t>ฌ</w:t>
      </w:r>
      <w:r w:rsidRPr="00E27B10">
        <w:rPr>
          <w:rFonts w:cs="Angsana New"/>
          <w:i/>
          <w:iCs/>
          <w:szCs w:val="30"/>
          <w:cs/>
        </w:rPr>
        <w:t>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ที่ดิน อาคารและอุปกรณ์</w:t>
      </w:r>
    </w:p>
    <w:p w14:paraId="63C5AFEE" w14:textId="77777777" w:rsidR="00014212" w:rsidRPr="007D0E0F" w:rsidRDefault="00014212" w:rsidP="00336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0" w:line="240" w:lineRule="auto"/>
        <w:ind w:right="-72"/>
        <w:jc w:val="both"/>
        <w:rPr>
          <w:rFonts w:ascii="Angsana New" w:hAnsi="Angsana New"/>
          <w:sz w:val="22"/>
          <w:szCs w:val="22"/>
        </w:rPr>
      </w:pPr>
    </w:p>
    <w:p w14:paraId="31FB22D7" w14:textId="77777777" w:rsidR="006C402A" w:rsidRPr="004233E3" w:rsidRDefault="006C402A" w:rsidP="007D0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-72"/>
        <w:jc w:val="both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A7462BB" w14:textId="77777777" w:rsidR="006C402A" w:rsidRPr="007D0E0F" w:rsidRDefault="006C402A" w:rsidP="00336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0" w:line="240" w:lineRule="auto"/>
        <w:ind w:right="-72"/>
        <w:jc w:val="both"/>
        <w:rPr>
          <w:rFonts w:ascii="Angsana New" w:hAnsi="Angsana New"/>
          <w:sz w:val="22"/>
          <w:szCs w:val="22"/>
        </w:rPr>
      </w:pPr>
    </w:p>
    <w:p w14:paraId="2DFC647F" w14:textId="77777777" w:rsidR="00014212" w:rsidRPr="0093541E" w:rsidRDefault="00014212" w:rsidP="007D0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93541E">
        <w:rPr>
          <w:rFonts w:ascii="Angsana New" w:hAnsi="Angsana New"/>
          <w:sz w:val="30"/>
          <w:szCs w:val="30"/>
          <w:cs/>
        </w:rPr>
        <w:t>สินทรัพย์ที่เป็นกรรมสิทธิ์ของกิจการ</w:t>
      </w:r>
    </w:p>
    <w:p w14:paraId="46A81754" w14:textId="77777777" w:rsidR="00014212" w:rsidRPr="007D0E0F" w:rsidRDefault="0001421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sz w:val="22"/>
          <w:szCs w:val="22"/>
        </w:rPr>
      </w:pPr>
    </w:p>
    <w:p w14:paraId="3993DE63" w14:textId="77777777" w:rsidR="00014212" w:rsidRPr="004233E3" w:rsidRDefault="00AA2AD2" w:rsidP="007D0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014212" w:rsidRPr="004233E3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8C752E1" w14:textId="77777777" w:rsidR="00BE7732" w:rsidRPr="007D0E0F" w:rsidRDefault="00BE773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both"/>
        <w:rPr>
          <w:rFonts w:ascii="Angsana New" w:hAnsi="Angsana New"/>
          <w:sz w:val="22"/>
          <w:szCs w:val="22"/>
          <w:cs/>
        </w:rPr>
      </w:pPr>
    </w:p>
    <w:p w14:paraId="11C3768E" w14:textId="77777777" w:rsidR="006C402A" w:rsidRPr="004233E3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BB12E3" w:rsidRPr="004233E3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Pr="004233E3">
        <w:rPr>
          <w:rFonts w:ascii="Angsana New" w:hAnsi="Angsana New"/>
          <w:sz w:val="30"/>
          <w:szCs w:val="30"/>
          <w:cs/>
        </w:rPr>
        <w:t xml:space="preserve"> ต้นทุนในการรื้อถอน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การขนย้าย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336B29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4233E3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สำหรับเครื่องมือที่ควบคุมโดยลิขสิทธ์ซอฟ</w:t>
      </w:r>
      <w:r w:rsidR="00BB12E3" w:rsidRPr="004233E3">
        <w:rPr>
          <w:rFonts w:ascii="Angsana New" w:hAnsi="Angsana New"/>
          <w:sz w:val="30"/>
          <w:szCs w:val="30"/>
          <w:cs/>
        </w:rPr>
        <w:t>ท์</w:t>
      </w:r>
      <w:r w:rsidRPr="004233E3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แวร์ซึ่งไม่สามารถทำงานได้โดยปราศจากลิขสิทธ์ซอฟ</w:t>
      </w:r>
      <w:r w:rsidR="00BB12E3" w:rsidRPr="004233E3">
        <w:rPr>
          <w:rFonts w:ascii="Angsana New" w:hAnsi="Angsana New"/>
          <w:sz w:val="30"/>
          <w:szCs w:val="30"/>
          <w:cs/>
        </w:rPr>
        <w:t>ท์</w:t>
      </w:r>
      <w:r w:rsidR="00336B29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Pr="004233E3">
        <w:rPr>
          <w:rFonts w:ascii="Angsana New" w:hAnsi="Angsana New"/>
          <w:sz w:val="30"/>
          <w:szCs w:val="30"/>
          <w:cs/>
        </w:rPr>
        <w:t xml:space="preserve"> ลิขสิทธ์ซอฟ</w:t>
      </w:r>
      <w:r w:rsidR="00BB12E3" w:rsidRPr="004233E3">
        <w:rPr>
          <w:rFonts w:ascii="Angsana New" w:hAnsi="Angsana New"/>
          <w:sz w:val="30"/>
          <w:szCs w:val="30"/>
          <w:cs/>
        </w:rPr>
        <w:t>ท์</w:t>
      </w:r>
      <w:r w:rsidRPr="004233E3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14:paraId="4CB1E354" w14:textId="77777777" w:rsidR="00C22953" w:rsidRDefault="00C22953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12A7DFF5" w14:textId="027E91F4" w:rsidR="00BB12E3" w:rsidRDefault="006C402A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อาคาร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14:paraId="4D478096" w14:textId="77777777" w:rsidR="00BF4BC3" w:rsidRPr="007D0E0F" w:rsidRDefault="00BF4BC3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2"/>
          <w:szCs w:val="22"/>
        </w:rPr>
      </w:pPr>
    </w:p>
    <w:p w14:paraId="4B1CD861" w14:textId="77777777" w:rsidR="006C402A" w:rsidRPr="004233E3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กำไรหรือขาดทุนจ</w:t>
      </w:r>
      <w:r w:rsidR="0024656E" w:rsidRPr="004233E3">
        <w:rPr>
          <w:rFonts w:ascii="Angsana New" w:hAnsi="Angsana New"/>
          <w:sz w:val="30"/>
          <w:szCs w:val="30"/>
          <w:cs/>
        </w:rPr>
        <w:t xml:space="preserve">ากการจำหน่ายที่ดิน </w:t>
      </w:r>
      <w:r w:rsidRPr="004233E3">
        <w:rPr>
          <w:rFonts w:ascii="Angsana New" w:hAnsi="Angsana New"/>
          <w:sz w:val="30"/>
          <w:szCs w:val="30"/>
          <w:cs/>
        </w:rPr>
        <w:t>อาคาร และอุปกรณ์ คือผลต่างระหว่างสิ่งตอบแทนสุทธิที่ได้รับจาก</w:t>
      </w:r>
      <w:r w:rsidR="00336B29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การจำหน่ายกับมูลค่าตามบัญชีของที่ดิน อาคาร และอุปก</w:t>
      </w:r>
      <w:r w:rsidR="00AA2AD2">
        <w:rPr>
          <w:rFonts w:ascii="Angsana New" w:hAnsi="Angsana New"/>
          <w:sz w:val="30"/>
          <w:szCs w:val="30"/>
          <w:cs/>
        </w:rPr>
        <w:t>รณ์ โดยรับรู้</w:t>
      </w:r>
      <w:r w:rsidRPr="004233E3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2CA5CB92" w14:textId="77777777" w:rsidR="001F0CFB" w:rsidRPr="007D0E0F" w:rsidRDefault="001F0CFB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jc w:val="both"/>
        <w:rPr>
          <w:rFonts w:ascii="Angsana New" w:hAnsi="Angsana New"/>
          <w:i/>
          <w:iCs/>
          <w:sz w:val="22"/>
          <w:szCs w:val="22"/>
        </w:rPr>
      </w:pPr>
    </w:p>
    <w:p w14:paraId="6F7F5AB5" w14:textId="77777777" w:rsidR="006E50D0" w:rsidRPr="004233E3" w:rsidRDefault="006E50D0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03C7B437" w14:textId="77777777" w:rsidR="006E50D0" w:rsidRPr="007D0E0F" w:rsidRDefault="00D5519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12"/>
          <w:szCs w:val="12"/>
          <w:cs/>
        </w:rPr>
        <w:tab/>
      </w:r>
    </w:p>
    <w:p w14:paraId="1F59492C" w14:textId="77777777" w:rsidR="00033529" w:rsidRPr="004233E3" w:rsidRDefault="006E50D0" w:rsidP="0099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</w:t>
      </w:r>
      <w:r w:rsidR="00991D37">
        <w:rPr>
          <w:rFonts w:ascii="Angsana New" w:hAnsi="Angsana New"/>
          <w:sz w:val="30"/>
          <w:szCs w:val="30"/>
          <w:cs/>
        </w:rPr>
        <w:t>ารครอบครองทรัพย์สินที่เช่านั้นๆ</w:t>
      </w:r>
      <w:r w:rsidR="00991D37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ให้จัดประเภทเป็นสัญญาเช่าการเ</w:t>
      </w:r>
      <w:r w:rsidR="00991D37">
        <w:rPr>
          <w:rFonts w:ascii="Angsana New" w:hAnsi="Angsana New"/>
          <w:sz w:val="30"/>
          <w:szCs w:val="30"/>
          <w:cs/>
        </w:rPr>
        <w:t>งิน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="00991D37">
        <w:rPr>
          <w:rFonts w:ascii="Angsana New" w:hAnsi="Angsana New" w:hint="cs"/>
          <w:sz w:val="30"/>
          <w:szCs w:val="30"/>
          <w:cs/>
        </w:rPr>
        <w:t>ส่วน</w:t>
      </w:r>
      <w:r w:rsidRPr="004233E3">
        <w:rPr>
          <w:rFonts w:ascii="Angsana New" w:hAnsi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</w:t>
      </w:r>
      <w:r w:rsidR="00991D37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มูลค่ายุติธรรมหรือมูลค่าปัจจุบันของจำนวนเงินขั้นต่ำที่ต้องจ่ายตามส</w:t>
      </w:r>
      <w:r w:rsidR="00991D37">
        <w:rPr>
          <w:rFonts w:ascii="Angsana New" w:hAnsi="Angsana New"/>
          <w:sz w:val="30"/>
          <w:szCs w:val="30"/>
          <w:cs/>
        </w:rPr>
        <w:t>ัญญาเช่าแล้วแต่จำนวนใดจะต่ำกว่า</w:t>
      </w:r>
      <w:r w:rsidRPr="004233E3">
        <w:rPr>
          <w:rFonts w:ascii="Angsana New" w:hAnsi="Angsana New"/>
          <w:sz w:val="30"/>
          <w:szCs w:val="30"/>
          <w:cs/>
        </w:rPr>
        <w:t xml:space="preserve"> หักด้วย</w:t>
      </w:r>
      <w:r w:rsidR="00991D37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ค่าเสื่อ</w:t>
      </w:r>
      <w:r w:rsidR="00991D37">
        <w:rPr>
          <w:rFonts w:ascii="Angsana New" w:hAnsi="Angsana New"/>
          <w:sz w:val="30"/>
          <w:szCs w:val="30"/>
          <w:cs/>
        </w:rPr>
        <w:t>มราคาสะสมและขาดทุนจากการด้อยค่า</w:t>
      </w:r>
      <w:r w:rsidRPr="004233E3">
        <w:rPr>
          <w:rFonts w:ascii="Angsana New" w:hAnsi="Angsana New"/>
          <w:sz w:val="30"/>
          <w:szCs w:val="30"/>
          <w:cs/>
        </w:rPr>
        <w:t xml:space="preserve">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</w:t>
      </w:r>
      <w:r w:rsidR="00D55193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ค่าใช้</w:t>
      </w:r>
      <w:r w:rsidR="006C402A" w:rsidRPr="004233E3">
        <w:rPr>
          <w:rFonts w:ascii="Angsana New" w:hAnsi="Angsana New"/>
          <w:sz w:val="30"/>
          <w:szCs w:val="30"/>
          <w:cs/>
        </w:rPr>
        <w:t>จ่ายทางการเงินจะบันทึกโดยตรงใน</w:t>
      </w:r>
      <w:r w:rsidRPr="004233E3">
        <w:rPr>
          <w:rFonts w:ascii="Angsana New" w:hAnsi="Angsana New"/>
          <w:sz w:val="30"/>
          <w:szCs w:val="30"/>
          <w:cs/>
        </w:rPr>
        <w:t>กำไร</w:t>
      </w:r>
      <w:r w:rsidR="00211CD2" w:rsidRPr="004233E3">
        <w:rPr>
          <w:rFonts w:ascii="Angsana New" w:hAnsi="Angsana New"/>
          <w:sz w:val="30"/>
          <w:szCs w:val="30"/>
          <w:cs/>
        </w:rPr>
        <w:t>หรือ</w:t>
      </w:r>
      <w:r w:rsidRPr="004233E3">
        <w:rPr>
          <w:rFonts w:ascii="Angsana New" w:hAnsi="Angsana New"/>
          <w:sz w:val="30"/>
          <w:szCs w:val="30"/>
          <w:cs/>
        </w:rPr>
        <w:t>ขาดทุน</w:t>
      </w:r>
    </w:p>
    <w:p w14:paraId="2259342D" w14:textId="77777777" w:rsidR="00C22953" w:rsidRDefault="00A94296" w:rsidP="004B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</w:p>
    <w:p w14:paraId="65AA1E09" w14:textId="77777777" w:rsidR="00C22953" w:rsidRDefault="00C22953" w:rsidP="004B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59EFFCE8" w14:textId="77777777" w:rsidR="00C22953" w:rsidRDefault="00C22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F58D063" w14:textId="66C6483D" w:rsidR="00D400E7" w:rsidRPr="00DA4EA7" w:rsidRDefault="00C22953" w:rsidP="004B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D400E7" w:rsidRPr="004233E3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D3F30AB" w14:textId="77777777" w:rsidR="00D400E7" w:rsidRPr="00DA4EA7" w:rsidRDefault="00D400E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  <w:highlight w:val="cyan"/>
        </w:rPr>
      </w:pPr>
    </w:p>
    <w:p w14:paraId="0C3AEDA3" w14:textId="77777777" w:rsidR="00D400E7" w:rsidRPr="004233E3" w:rsidRDefault="00D400E7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675C04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4233E3">
        <w:rPr>
          <w:rFonts w:ascii="Angsana New" w:hAnsi="Angsana New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675C04">
        <w:rPr>
          <w:rFonts w:ascii="Angsana New" w:hAnsi="Angsana New"/>
          <w:sz w:val="30"/>
          <w:szCs w:val="30"/>
          <w:cs/>
        </w:rPr>
        <w:t>องรายการนั้นได้อย่างน่าเชื่อถือ</w:t>
      </w:r>
      <w:r w:rsidRPr="004233E3">
        <w:rPr>
          <w:rFonts w:ascii="Angsana New" w:hAnsi="Angsana New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</w:t>
      </w:r>
      <w:r w:rsidR="00675C04">
        <w:rPr>
          <w:rFonts w:ascii="Angsana New" w:hAnsi="Angsana New"/>
          <w:sz w:val="30"/>
          <w:szCs w:val="30"/>
          <w:cs/>
        </w:rPr>
        <w:t>ชี</w:t>
      </w:r>
      <w:r w:rsidRPr="004233E3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BBB2DB4" w14:textId="77777777" w:rsidR="00D400E7" w:rsidRPr="00DA4EA7" w:rsidRDefault="00D400E7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</w:rPr>
      </w:pPr>
    </w:p>
    <w:p w14:paraId="66D521AA" w14:textId="77777777" w:rsidR="00014212" w:rsidRPr="004233E3" w:rsidRDefault="00014212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9795758" w14:textId="77777777" w:rsidR="00014212" w:rsidRPr="00DA4EA7" w:rsidRDefault="00014212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sz w:val="28"/>
          <w:szCs w:val="28"/>
        </w:rPr>
      </w:pPr>
    </w:p>
    <w:p w14:paraId="5F18839D" w14:textId="77777777" w:rsidR="005920AA" w:rsidRPr="004233E3" w:rsidRDefault="00D400E7" w:rsidP="00675C04">
      <w:pPr>
        <w:pStyle w:val="Default"/>
        <w:ind w:left="540" w:right="-72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233E3">
        <w:rPr>
          <w:rFonts w:ascii="Angsana New" w:hAnsi="Angsana New" w:cs="Angsana New"/>
          <w:sz w:val="30"/>
          <w:szCs w:val="30"/>
          <w:cs/>
        </w:rPr>
        <w:t>ค่าเสื่อมราคา</w:t>
      </w:r>
      <w:r w:rsidRPr="004233E3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233E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4233E3">
        <w:rPr>
          <w:rFonts w:ascii="Angsana New" w:eastAsia="Times New Roman" w:hAnsi="Angsana New" w:cs="Angsana New"/>
          <w:color w:val="auto"/>
          <w:sz w:val="30"/>
          <w:szCs w:val="30"/>
          <w:cs/>
        </w:rPr>
        <w:t>หักด้วยมูลค่าคงเหลือของสินทรัพย์</w:t>
      </w:r>
    </w:p>
    <w:p w14:paraId="4A7E0429" w14:textId="77777777" w:rsidR="00172187" w:rsidRPr="00DA4EA7" w:rsidRDefault="00172187" w:rsidP="00675C04">
      <w:pPr>
        <w:pStyle w:val="Default"/>
        <w:ind w:left="540" w:right="-7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5F7288D6" w14:textId="77777777" w:rsidR="00D400E7" w:rsidRDefault="00D400E7" w:rsidP="00675C04">
      <w:pPr>
        <w:pStyle w:val="Defaul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4233E3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D27486" w:rsidRPr="004233E3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4233E3">
        <w:rPr>
          <w:rFonts w:ascii="Angsana New" w:hAnsi="Angsana New" w:cs="Angsana New"/>
          <w:sz w:val="30"/>
          <w:szCs w:val="30"/>
          <w:cs/>
        </w:rPr>
        <w:t>โดยประมาณของส่วนประกอบของสินทรัพย์แต่</w:t>
      </w:r>
      <w:r w:rsidR="008B22DA">
        <w:rPr>
          <w:rFonts w:ascii="Angsana New" w:hAnsi="Angsana New" w:cs="Angsana New"/>
          <w:sz w:val="30"/>
          <w:szCs w:val="30"/>
          <w:cs/>
        </w:rPr>
        <w:t>ละรายการ</w:t>
      </w:r>
      <w:r w:rsidR="00C24695" w:rsidRPr="004233E3">
        <w:rPr>
          <w:rFonts w:ascii="Angsana New" w:hAnsi="Angsana New" w:cs="Angsana New"/>
          <w:sz w:val="30"/>
          <w:szCs w:val="30"/>
          <w:cs/>
        </w:rPr>
        <w:t xml:space="preserve"> ประมาณการอายุการให้ประโย</w:t>
      </w:r>
      <w:r w:rsidR="00432A86" w:rsidRPr="004233E3">
        <w:rPr>
          <w:rFonts w:ascii="Angsana New" w:hAnsi="Angsana New" w:cs="Angsana New"/>
          <w:sz w:val="30"/>
          <w:szCs w:val="30"/>
          <w:cs/>
        </w:rPr>
        <w:t>ช</w:t>
      </w:r>
      <w:r w:rsidR="00C24695" w:rsidRPr="004233E3">
        <w:rPr>
          <w:rFonts w:ascii="Angsana New" w:hAnsi="Angsana New" w:cs="Angsana New"/>
          <w:sz w:val="30"/>
          <w:szCs w:val="30"/>
          <w:cs/>
        </w:rPr>
        <w:t>น์</w:t>
      </w:r>
      <w:r w:rsidRPr="004233E3">
        <w:rPr>
          <w:rFonts w:ascii="Angsana New" w:hAnsi="Angsana New" w:cs="Angsana New"/>
          <w:sz w:val="30"/>
          <w:szCs w:val="30"/>
          <w:cs/>
        </w:rPr>
        <w:t>ของสินทรัพย์</w:t>
      </w:r>
      <w:r w:rsidR="008B22DA">
        <w:rPr>
          <w:rFonts w:ascii="Angsana New" w:hAnsi="Angsana New" w:cs="Angsana New"/>
          <w:sz w:val="30"/>
          <w:szCs w:val="30"/>
          <w:cs/>
        </w:rPr>
        <w:br/>
      </w:r>
      <w:r w:rsidRPr="004233E3">
        <w:rPr>
          <w:rFonts w:ascii="Angsana New" w:hAnsi="Angsana New" w:cs="Angsana New"/>
          <w:sz w:val="30"/>
          <w:szCs w:val="30"/>
          <w:cs/>
        </w:rPr>
        <w:t>แสดงได้ดังนี้</w:t>
      </w:r>
      <w:r w:rsidRPr="004233E3">
        <w:rPr>
          <w:rFonts w:ascii="Angsana New" w:hAnsi="Angsana New" w:cs="Angsana New"/>
          <w:sz w:val="30"/>
          <w:szCs w:val="30"/>
          <w:highlight w:val="cyan"/>
          <w:cs/>
        </w:rPr>
        <w:t xml:space="preserve"> </w:t>
      </w:r>
    </w:p>
    <w:p w14:paraId="47F861D1" w14:textId="77777777" w:rsidR="004B154B" w:rsidRDefault="004B154B" w:rsidP="00675C04">
      <w:pPr>
        <w:pStyle w:val="Defaul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5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2160"/>
      </w:tblGrid>
      <w:tr w:rsidR="00014212" w:rsidRPr="008948FA" w14:paraId="11C5CC0A" w14:textId="77777777" w:rsidTr="006369BB">
        <w:tc>
          <w:tcPr>
            <w:tcW w:w="5400" w:type="dxa"/>
          </w:tcPr>
          <w:p w14:paraId="1ECD743B" w14:textId="77777777" w:rsidR="00014212" w:rsidRPr="004233E3" w:rsidRDefault="00014212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 w:rsidRPr="004233E3">
              <w:rPr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4AF0C516" w14:textId="77777777" w:rsidR="00014212" w:rsidRPr="004233E3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proofErr w:type="gramStart"/>
            <w:r w:rsidRPr="004233E3">
              <w:rPr>
                <w:lang w:val="en-US"/>
              </w:rPr>
              <w:t>5</w:t>
            </w:r>
            <w:r w:rsidR="002E3EA2" w:rsidRPr="004233E3">
              <w:rPr>
                <w:cs/>
              </w:rPr>
              <w:t xml:space="preserve">  ปี</w:t>
            </w:r>
            <w:proofErr w:type="gramEnd"/>
          </w:p>
        </w:tc>
      </w:tr>
      <w:tr w:rsidR="00014212" w:rsidRPr="008948FA" w14:paraId="78CBDF24" w14:textId="77777777" w:rsidTr="006369BB">
        <w:tc>
          <w:tcPr>
            <w:tcW w:w="5400" w:type="dxa"/>
          </w:tcPr>
          <w:p w14:paraId="6C315673" w14:textId="77777777" w:rsidR="00014212" w:rsidRPr="004233E3" w:rsidRDefault="00014212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 w:rsidRPr="004233E3">
              <w:rPr>
                <w:cs/>
              </w:rPr>
              <w:t>อาคารและส่วนปรับปรุง</w:t>
            </w:r>
          </w:p>
        </w:tc>
        <w:tc>
          <w:tcPr>
            <w:tcW w:w="2160" w:type="dxa"/>
          </w:tcPr>
          <w:p w14:paraId="3BCE6A2C" w14:textId="77777777" w:rsidR="00014212" w:rsidRPr="004233E3" w:rsidRDefault="009345D7" w:rsidP="003E553E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>
              <w:rPr>
                <w:lang w:val="en-US"/>
              </w:rPr>
              <w:t>5</w:t>
            </w:r>
            <w:r w:rsidR="003E553E" w:rsidRPr="004233E3">
              <w:rPr>
                <w:lang w:val="en-US"/>
              </w:rPr>
              <w:t xml:space="preserve"> - </w:t>
            </w:r>
            <w:proofErr w:type="gramStart"/>
            <w:r>
              <w:rPr>
                <w:lang w:val="en-US"/>
              </w:rPr>
              <w:t>26</w:t>
            </w:r>
            <w:r w:rsidR="003E553E" w:rsidRPr="004233E3">
              <w:rPr>
                <w:cs/>
              </w:rPr>
              <w:t xml:space="preserve">  </w:t>
            </w:r>
            <w:r w:rsidR="002E3EA2" w:rsidRPr="004233E3">
              <w:rPr>
                <w:cs/>
              </w:rPr>
              <w:t>ปี</w:t>
            </w:r>
            <w:proofErr w:type="gramEnd"/>
          </w:p>
        </w:tc>
      </w:tr>
      <w:tr w:rsidR="00014212" w:rsidRPr="008948FA" w14:paraId="554E1E80" w14:textId="77777777" w:rsidTr="006369BB">
        <w:tc>
          <w:tcPr>
            <w:tcW w:w="5400" w:type="dxa"/>
          </w:tcPr>
          <w:p w14:paraId="403C5B05" w14:textId="77777777" w:rsidR="00014212" w:rsidRPr="004233E3" w:rsidRDefault="00014212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 w:rsidRPr="004233E3">
              <w:rPr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667C9ADE" w14:textId="77777777" w:rsidR="00014212" w:rsidRPr="004233E3" w:rsidRDefault="009345D7" w:rsidP="006026FE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>
              <w:rPr>
                <w:lang w:val="en-US"/>
              </w:rPr>
              <w:t>5</w:t>
            </w:r>
            <w:r w:rsidR="00517E1C" w:rsidRPr="004233E3">
              <w:rPr>
                <w:lang w:val="en-US"/>
              </w:rPr>
              <w:t xml:space="preserve"> -</w:t>
            </w:r>
            <w:r w:rsidR="0036759C" w:rsidRPr="004233E3"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21</w:t>
            </w:r>
            <w:r w:rsidR="00163048" w:rsidRPr="004233E3">
              <w:rPr>
                <w:cs/>
              </w:rPr>
              <w:t xml:space="preserve"> </w:t>
            </w:r>
            <w:r w:rsidR="002E3EA2" w:rsidRPr="004233E3">
              <w:rPr>
                <w:cs/>
              </w:rPr>
              <w:t xml:space="preserve"> ปี</w:t>
            </w:r>
            <w:proofErr w:type="gramEnd"/>
          </w:p>
        </w:tc>
      </w:tr>
      <w:tr w:rsidR="00014212" w:rsidRPr="008948FA" w14:paraId="595ACBF5" w14:textId="77777777" w:rsidTr="006369BB">
        <w:tc>
          <w:tcPr>
            <w:tcW w:w="5400" w:type="dxa"/>
          </w:tcPr>
          <w:p w14:paraId="30F4E4E6" w14:textId="77777777" w:rsidR="00014212" w:rsidRPr="004233E3" w:rsidRDefault="008B22DA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>
              <w:rPr>
                <w:cs/>
              </w:rPr>
              <w:t>เครื่องตกแต่ง ติดตั้ง</w:t>
            </w:r>
            <w:r w:rsidR="00014212" w:rsidRPr="004233E3">
              <w:rPr>
                <w:cs/>
              </w:rPr>
              <w:t>และเครื่องใช้สำนักงาน</w:t>
            </w:r>
          </w:p>
        </w:tc>
        <w:tc>
          <w:tcPr>
            <w:tcW w:w="2160" w:type="dxa"/>
          </w:tcPr>
          <w:p w14:paraId="3DFE2193" w14:textId="77777777" w:rsidR="00014212" w:rsidRPr="004233E3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proofErr w:type="gramStart"/>
            <w:r w:rsidRPr="004233E3">
              <w:rPr>
                <w:lang w:val="en-US"/>
              </w:rPr>
              <w:t>5</w:t>
            </w:r>
            <w:r w:rsidR="002E3EA2" w:rsidRPr="004233E3">
              <w:rPr>
                <w:cs/>
              </w:rPr>
              <w:t xml:space="preserve">  ปี</w:t>
            </w:r>
            <w:proofErr w:type="gramEnd"/>
          </w:p>
        </w:tc>
      </w:tr>
      <w:tr w:rsidR="00014212" w:rsidRPr="008948FA" w14:paraId="02F19157" w14:textId="77777777" w:rsidTr="006369BB">
        <w:tc>
          <w:tcPr>
            <w:tcW w:w="5400" w:type="dxa"/>
          </w:tcPr>
          <w:p w14:paraId="0B4F61C1" w14:textId="77777777" w:rsidR="00014212" w:rsidRPr="004233E3" w:rsidRDefault="00014212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 w:rsidRPr="004233E3">
              <w:rPr>
                <w:cs/>
              </w:rPr>
              <w:t>ยานพาหนะ</w:t>
            </w:r>
          </w:p>
        </w:tc>
        <w:tc>
          <w:tcPr>
            <w:tcW w:w="2160" w:type="dxa"/>
          </w:tcPr>
          <w:p w14:paraId="7F65E43A" w14:textId="77777777" w:rsidR="00014212" w:rsidRPr="004233E3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proofErr w:type="gramStart"/>
            <w:r w:rsidRPr="004233E3">
              <w:rPr>
                <w:lang w:val="en-US"/>
              </w:rPr>
              <w:t>5</w:t>
            </w:r>
            <w:r w:rsidR="002E3EA2" w:rsidRPr="004233E3">
              <w:rPr>
                <w:cs/>
              </w:rPr>
              <w:t xml:space="preserve">  ปี</w:t>
            </w:r>
            <w:proofErr w:type="gramEnd"/>
          </w:p>
        </w:tc>
      </w:tr>
      <w:tr w:rsidR="00251292" w:rsidRPr="008948FA" w14:paraId="48B40D9B" w14:textId="77777777" w:rsidTr="006369BB">
        <w:tc>
          <w:tcPr>
            <w:tcW w:w="5400" w:type="dxa"/>
          </w:tcPr>
          <w:p w14:paraId="08616B49" w14:textId="77777777" w:rsidR="00251292" w:rsidRPr="004233E3" w:rsidRDefault="00251292" w:rsidP="000E69F1">
            <w:pPr>
              <w:pStyle w:val="BodyText3"/>
              <w:spacing w:line="240" w:lineRule="auto"/>
              <w:ind w:right="-43"/>
              <w:rPr>
                <w:cs/>
              </w:rPr>
            </w:pPr>
          </w:p>
        </w:tc>
        <w:tc>
          <w:tcPr>
            <w:tcW w:w="2160" w:type="dxa"/>
          </w:tcPr>
          <w:p w14:paraId="1C5D773D" w14:textId="77777777" w:rsidR="00251292" w:rsidRPr="004233E3" w:rsidRDefault="00251292" w:rsidP="000E69F1">
            <w:pPr>
              <w:pStyle w:val="BodyText3"/>
              <w:spacing w:line="240" w:lineRule="auto"/>
              <w:ind w:right="-43"/>
              <w:jc w:val="right"/>
              <w:rPr>
                <w:lang w:val="en-US"/>
              </w:rPr>
            </w:pPr>
          </w:p>
        </w:tc>
      </w:tr>
    </w:tbl>
    <w:p w14:paraId="3E7AD594" w14:textId="77777777" w:rsidR="00BB12E3" w:rsidRPr="004233E3" w:rsidRDefault="00DA4EA7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" w:right="-43" w:firstLine="1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ab/>
        <w:t xml:space="preserve">          </w:t>
      </w:r>
      <w:r w:rsidR="00014212" w:rsidRPr="004233E3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9605DE5" w14:textId="77777777" w:rsidR="00D22C95" w:rsidRPr="004233E3" w:rsidRDefault="00D22C9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0FEC679" w14:textId="77777777" w:rsidR="00D400E7" w:rsidRPr="004233E3" w:rsidRDefault="00D400E7" w:rsidP="006D3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6D3F15">
        <w:rPr>
          <w:rFonts w:ascii="Angsana New" w:hAnsi="Angsana New"/>
          <w:sz w:val="30"/>
          <w:szCs w:val="30"/>
        </w:rPr>
        <w:br/>
      </w:r>
      <w:r w:rsidR="006D3F15">
        <w:rPr>
          <w:rFonts w:ascii="Angsana New" w:hAnsi="Angsana New"/>
          <w:sz w:val="30"/>
          <w:szCs w:val="30"/>
          <w:cs/>
        </w:rPr>
        <w:t>สิ้นรอบปีบัญชี</w:t>
      </w:r>
      <w:r w:rsidRPr="004233E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5910F735" w14:textId="77777777" w:rsidR="00DA4EA7" w:rsidRDefault="00DA4EA7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1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AE891A1" w14:textId="77777777"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(ญ)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การด้อยค่า</w:t>
      </w:r>
    </w:p>
    <w:p w14:paraId="4727C479" w14:textId="77777777" w:rsidR="00014212" w:rsidRPr="004233E3" w:rsidRDefault="00014212" w:rsidP="00FF1890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BA940E1" w14:textId="77777777"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</w:t>
      </w:r>
      <w:r w:rsidR="007A2C42" w:rsidRPr="004233E3">
        <w:rPr>
          <w:rFonts w:ascii="Angsana New" w:hAnsi="Angsana New"/>
          <w:sz w:val="30"/>
          <w:szCs w:val="30"/>
          <w:cs/>
        </w:rPr>
        <w:t>ันที่รายงาน</w:t>
      </w:r>
      <w:r w:rsidRPr="004233E3">
        <w:rPr>
          <w:rFonts w:ascii="Angsana New" w:hAnsi="Angsana New"/>
          <w:sz w:val="30"/>
          <w:szCs w:val="30"/>
          <w:cs/>
        </w:rPr>
        <w:t>ว่</w:t>
      </w:r>
      <w:r w:rsidR="00D400E7" w:rsidRPr="004233E3">
        <w:rPr>
          <w:rFonts w:ascii="Angsana New" w:hAnsi="Angsana New"/>
          <w:sz w:val="30"/>
          <w:szCs w:val="30"/>
          <w:cs/>
        </w:rPr>
        <w:t>า</w:t>
      </w:r>
      <w:r w:rsidRPr="004233E3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7E0223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A2C42" w:rsidRPr="004233E3">
        <w:rPr>
          <w:rFonts w:ascii="Angsana New" w:hAnsi="Angsana New"/>
          <w:sz w:val="30"/>
          <w:szCs w:val="30"/>
          <w:cs/>
        </w:rPr>
        <w:t xml:space="preserve"> </w:t>
      </w:r>
    </w:p>
    <w:p w14:paraId="072AD94C" w14:textId="77777777" w:rsidR="00033529" w:rsidRPr="004233E3" w:rsidRDefault="00033529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1DEFF1F" w14:textId="77777777" w:rsidR="00EF4705" w:rsidRPr="004233E3" w:rsidRDefault="009A523F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</w:t>
      </w:r>
      <w:r w:rsidR="00014212" w:rsidRPr="004233E3">
        <w:rPr>
          <w:rFonts w:ascii="Angsana New" w:hAnsi="Angsana New"/>
          <w:sz w:val="30"/>
          <w:szCs w:val="30"/>
          <w:cs/>
        </w:rPr>
        <w:t>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156F10" w:rsidRPr="004233E3">
        <w:rPr>
          <w:rFonts w:ascii="Angsana New" w:hAnsi="Angsana New"/>
          <w:sz w:val="30"/>
          <w:szCs w:val="30"/>
        </w:rPr>
        <w:br/>
      </w:r>
      <w:r w:rsidR="00014212" w:rsidRPr="004233E3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</w:t>
      </w:r>
      <w:r w:rsidR="00156F10" w:rsidRPr="004233E3">
        <w:rPr>
          <w:rFonts w:ascii="Angsana New" w:hAnsi="Angsana New"/>
          <w:sz w:val="30"/>
          <w:szCs w:val="30"/>
          <w:cs/>
        </w:rPr>
        <w:t xml:space="preserve">น </w:t>
      </w:r>
      <w:r w:rsidR="00D400E7" w:rsidRPr="004233E3">
        <w:rPr>
          <w:rFonts w:ascii="Angsana New" w:hAnsi="Angsana New"/>
          <w:sz w:val="30"/>
          <w:szCs w:val="30"/>
          <w:cs/>
        </w:rPr>
        <w:t>ขาดทุนจากการด้อยค่าบันทึกใน</w:t>
      </w:r>
      <w:r w:rsidR="00014212" w:rsidRPr="004233E3">
        <w:rPr>
          <w:rFonts w:ascii="Angsana New" w:hAnsi="Angsana New"/>
          <w:sz w:val="30"/>
          <w:szCs w:val="30"/>
          <w:cs/>
        </w:rPr>
        <w:t>กำไร</w:t>
      </w:r>
      <w:r w:rsidR="00D400E7"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>ขาดทุน</w:t>
      </w:r>
    </w:p>
    <w:p w14:paraId="32EDF8D1" w14:textId="77777777" w:rsidR="000975CF" w:rsidRDefault="00097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E6F3860" w14:textId="77777777"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BD29B88" w14:textId="77777777"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9A59689" w14:textId="77777777" w:rsidR="0006158A" w:rsidRPr="004233E3" w:rsidRDefault="00014212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BB53E6" w:rsidRPr="004233E3">
        <w:rPr>
          <w:rFonts w:ascii="Angsana New" w:hAnsi="Angsana New"/>
          <w:sz w:val="30"/>
          <w:szCs w:val="30"/>
          <w:cs/>
        </w:rPr>
        <w:t>ของสินทรัพย์ที่ไม่ใช่</w:t>
      </w:r>
      <w:r w:rsidR="001026BB" w:rsidRPr="004233E3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4233E3">
        <w:rPr>
          <w:rFonts w:ascii="Angsana New" w:hAnsi="Angsana New"/>
          <w:sz w:val="30"/>
          <w:szCs w:val="30"/>
          <w:cs/>
        </w:rPr>
        <w:t xml:space="preserve"> หมายถึง</w:t>
      </w:r>
      <w:r w:rsidR="007A2C42" w:rsidRPr="004233E3">
        <w:rPr>
          <w:rFonts w:ascii="Angsana New" w:hAnsi="Angsana New"/>
          <w:sz w:val="30"/>
          <w:szCs w:val="30"/>
          <w:cs/>
        </w:rPr>
        <w:t xml:space="preserve">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6E50D0" w:rsidRPr="004233E3">
        <w:rPr>
          <w:rFonts w:ascii="Angsana New" w:hAnsi="Angsana New"/>
          <w:sz w:val="30"/>
          <w:szCs w:val="30"/>
          <w:cs/>
        </w:rPr>
        <w:t xml:space="preserve"> </w:t>
      </w:r>
      <w:r w:rsidR="00AA5F06" w:rsidRPr="004233E3">
        <w:rPr>
          <w:rFonts w:ascii="Angsana New" w:hAnsi="Angsana New"/>
          <w:sz w:val="30"/>
          <w:szCs w:val="30"/>
          <w:cs/>
        </w:rPr>
        <w:t>ใ</w:t>
      </w:r>
      <w:r w:rsidRPr="004233E3">
        <w:rPr>
          <w:rFonts w:ascii="Angsana New" w:hAnsi="Angsana New"/>
          <w:sz w:val="30"/>
          <w:szCs w:val="30"/>
          <w:cs/>
        </w:rPr>
        <w:t>นการประ</w:t>
      </w:r>
      <w:r w:rsidR="00DB28D7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4233E3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3A1E45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ซึ่งแปรไปตามเวล</w:t>
      </w:r>
      <w:r w:rsidR="00DB28D7">
        <w:rPr>
          <w:rFonts w:ascii="Angsana New" w:hAnsi="Angsana New"/>
          <w:sz w:val="30"/>
          <w:szCs w:val="30"/>
          <w:cs/>
        </w:rPr>
        <w:t>าและความเสี่ยงที่มีต่อสินทรัพย์</w:t>
      </w:r>
      <w:r w:rsidRPr="004233E3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="00D57D96" w:rsidRPr="004233E3">
        <w:rPr>
          <w:rFonts w:ascii="Angsana New" w:hAnsi="Angsana New"/>
          <w:sz w:val="30"/>
          <w:szCs w:val="30"/>
          <w:cs/>
        </w:rPr>
        <w:t>โดย</w:t>
      </w:r>
      <w:r w:rsidRPr="004233E3">
        <w:rPr>
          <w:rFonts w:ascii="Angsana New" w:hAnsi="Angsana New"/>
          <w:sz w:val="30"/>
          <w:szCs w:val="30"/>
          <w:cs/>
        </w:rPr>
        <w:t>อิสระจากสินทรัพย์อื่น</w:t>
      </w:r>
      <w:r w:rsidR="00EE451E" w:rsidRPr="004233E3">
        <w:rPr>
          <w:rFonts w:ascii="Angsana New" w:hAnsi="Angsana New"/>
          <w:sz w:val="30"/>
          <w:szCs w:val="30"/>
          <w:cs/>
        </w:rPr>
        <w:t>จะ</w:t>
      </w:r>
      <w:r w:rsidRPr="004233E3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</w:t>
      </w:r>
      <w:r w:rsidR="009A523F" w:rsidRPr="004233E3">
        <w:rPr>
          <w:rFonts w:ascii="Angsana New" w:hAnsi="Angsana New"/>
          <w:sz w:val="30"/>
          <w:szCs w:val="30"/>
          <w:cs/>
        </w:rPr>
        <w:t>รวมกับ</w:t>
      </w:r>
      <w:r w:rsidRPr="004233E3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หน่วยสินทรัพย์ที่ก่อให้เกิดเงินสดที่สินทรัพย์นั้นมีความเกี่ยวข้องด้วย</w:t>
      </w:r>
    </w:p>
    <w:p w14:paraId="008CCF5A" w14:textId="77777777" w:rsidR="000975CF" w:rsidRPr="004233E3" w:rsidRDefault="000975CF" w:rsidP="000975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4FB7169" w14:textId="77777777" w:rsidR="00014212" w:rsidRPr="004233E3" w:rsidRDefault="00014212" w:rsidP="00B446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b/>
          <w:bCs/>
          <w:cs/>
        </w:rPr>
      </w:pPr>
      <w:r w:rsidRPr="00B44670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2D3A8816" w14:textId="77777777" w:rsidR="00014212" w:rsidRPr="000975CF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838926" w14:textId="77777777" w:rsidR="005C6DE1" w:rsidRPr="000975CF" w:rsidRDefault="00014212" w:rsidP="004B1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975CF">
        <w:rPr>
          <w:rFonts w:ascii="Angsana New" w:hAnsi="Angsana New" w:hint="cs"/>
          <w:sz w:val="30"/>
          <w:szCs w:val="30"/>
          <w:cs/>
        </w:rPr>
        <w:t>ขาดทุนจากการด้อยค่</w:t>
      </w:r>
      <w:r w:rsidR="001B0D9F" w:rsidRPr="000975CF">
        <w:rPr>
          <w:rFonts w:ascii="Angsana New" w:hAnsi="Angsana New" w:hint="cs"/>
          <w:sz w:val="30"/>
          <w:szCs w:val="30"/>
          <w:cs/>
        </w:rPr>
        <w:t>า</w:t>
      </w:r>
      <w:r w:rsidR="009A523F" w:rsidRPr="000975CF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0975CF">
        <w:rPr>
          <w:rFonts w:ascii="Angsana New" w:hAnsi="Angsana New" w:hint="cs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</w:t>
      </w:r>
      <w:r w:rsidR="00DB28D7" w:rsidRPr="000975CF">
        <w:rPr>
          <w:rFonts w:ascii="Angsana New" w:hAnsi="Angsana New" w:hint="cs"/>
          <w:sz w:val="30"/>
          <w:szCs w:val="30"/>
        </w:rPr>
        <w:br/>
      </w:r>
      <w:r w:rsidRPr="000975CF">
        <w:rPr>
          <w:rFonts w:ascii="Angsana New" w:hAnsi="Angsana New" w:hint="cs"/>
          <w:sz w:val="30"/>
          <w:szCs w:val="30"/>
          <w:cs/>
        </w:rPr>
        <w:t>จะได้รับคืน</w:t>
      </w:r>
      <w:r w:rsidR="00BB53E6" w:rsidRPr="000975CF">
        <w:rPr>
          <w:rFonts w:ascii="Angsana New" w:hAnsi="Angsana New" w:hint="cs"/>
          <w:sz w:val="30"/>
          <w:szCs w:val="30"/>
          <w:cs/>
        </w:rPr>
        <w:t xml:space="preserve"> </w:t>
      </w:r>
      <w:r w:rsidRPr="000975CF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9A523F" w:rsidRPr="000975CF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0975CF">
        <w:rPr>
          <w:rFonts w:ascii="Angsana New" w:hAnsi="Angsana New" w:hint="cs"/>
          <w:sz w:val="30"/>
          <w:szCs w:val="30"/>
          <w:cs/>
        </w:rPr>
        <w:t>เพียง</w:t>
      </w:r>
      <w:r w:rsidR="00DC52FD" w:rsidRPr="000975CF">
        <w:rPr>
          <w:rFonts w:ascii="Angsana New" w:hAnsi="Angsana New" w:hint="cs"/>
          <w:sz w:val="30"/>
          <w:szCs w:val="30"/>
          <w:cs/>
        </w:rPr>
        <w:t>เท่าที่</w:t>
      </w:r>
      <w:r w:rsidRPr="000975CF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มูลค่าตามบัญชีของสินทรัพย์ไม่เกินกว่ามูลค่า</w:t>
      </w:r>
      <w:r w:rsidR="00DB28D7" w:rsidRPr="000975CF">
        <w:rPr>
          <w:rFonts w:ascii="Angsana New" w:hAnsi="Angsana New" w:hint="cs"/>
          <w:sz w:val="30"/>
          <w:szCs w:val="30"/>
        </w:rPr>
        <w:br/>
      </w:r>
      <w:r w:rsidRPr="000975CF">
        <w:rPr>
          <w:rFonts w:ascii="Angsana New" w:hAnsi="Angsana New" w:hint="cs"/>
          <w:sz w:val="30"/>
          <w:szCs w:val="30"/>
          <w:cs/>
        </w:rPr>
        <w:t xml:space="preserve">ตามบัญชีภายหลังหักค่าเสื่อมราคาหรือค่าตัดจำหน่าย </w:t>
      </w:r>
      <w:r w:rsidR="00826404" w:rsidRPr="000975CF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0975CF">
        <w:rPr>
          <w:rFonts w:ascii="Angsana New" w:hAnsi="Angsana New" w:hint="cs"/>
          <w:sz w:val="30"/>
          <w:szCs w:val="30"/>
          <w:cs/>
        </w:rPr>
        <w:t>ไม่เคยมีการ</w:t>
      </w:r>
      <w:r w:rsidR="00DB28D7" w:rsidRPr="000975CF">
        <w:rPr>
          <w:rFonts w:ascii="Angsana New" w:hAnsi="Angsana New" w:hint="cs"/>
          <w:sz w:val="30"/>
          <w:szCs w:val="30"/>
          <w:cs/>
        </w:rPr>
        <w:t>บันทึกขาดทุนจากการด้อยค่ามาก่อน</w:t>
      </w:r>
    </w:p>
    <w:p w14:paraId="06314E23" w14:textId="77777777" w:rsidR="005D3E00" w:rsidRPr="000975CF" w:rsidRDefault="005D3E00" w:rsidP="004B1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C8F4FE9" w14:textId="77777777" w:rsidR="00014212" w:rsidRPr="000975CF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0975CF">
        <w:rPr>
          <w:rFonts w:cs="Angsana New" w:hint="cs"/>
          <w:i/>
          <w:iCs/>
          <w:szCs w:val="30"/>
          <w:cs/>
        </w:rPr>
        <w:t>(ฎ)</w:t>
      </w:r>
      <w:r w:rsidR="00014212" w:rsidRPr="000975CF">
        <w:rPr>
          <w:rFonts w:cs="Angsana New" w:hint="cs"/>
          <w:i/>
          <w:iCs/>
          <w:szCs w:val="30"/>
        </w:rPr>
        <w:tab/>
      </w:r>
      <w:r w:rsidR="00014212" w:rsidRPr="000975CF">
        <w:rPr>
          <w:rFonts w:cs="Angsana New" w:hint="cs"/>
          <w:i/>
          <w:iCs/>
          <w:szCs w:val="30"/>
          <w:cs/>
        </w:rPr>
        <w:t>หนี้สิน</w:t>
      </w:r>
      <w:r w:rsidR="00C67873" w:rsidRPr="000975CF">
        <w:rPr>
          <w:rFonts w:cs="Angsana New" w:hint="cs"/>
          <w:i/>
          <w:iCs/>
          <w:szCs w:val="30"/>
          <w:cs/>
        </w:rPr>
        <w:t>ที่</w:t>
      </w:r>
      <w:r w:rsidR="00014212" w:rsidRPr="000975CF">
        <w:rPr>
          <w:rFonts w:cs="Angsana New" w:hint="cs"/>
          <w:i/>
          <w:iCs/>
          <w:szCs w:val="30"/>
          <w:cs/>
        </w:rPr>
        <w:t>มี</w:t>
      </w:r>
      <w:r w:rsidR="00C67873" w:rsidRPr="000975CF">
        <w:rPr>
          <w:rFonts w:cs="Angsana New" w:hint="cs"/>
          <w:i/>
          <w:iCs/>
          <w:szCs w:val="30"/>
          <w:cs/>
        </w:rPr>
        <w:t>ภาระ</w:t>
      </w:r>
      <w:r w:rsidR="00014212" w:rsidRPr="000975CF">
        <w:rPr>
          <w:rFonts w:cs="Angsana New" w:hint="cs"/>
          <w:i/>
          <w:iCs/>
          <w:szCs w:val="30"/>
          <w:cs/>
        </w:rPr>
        <w:t>ดอกเบี้ย</w:t>
      </w:r>
    </w:p>
    <w:p w14:paraId="10F96428" w14:textId="77777777" w:rsidR="00014212" w:rsidRPr="000975CF" w:rsidRDefault="00014212" w:rsidP="007E0223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A840316" w14:textId="77777777" w:rsidR="00014212" w:rsidRPr="000975CF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975CF">
        <w:rPr>
          <w:rFonts w:ascii="Angsana New" w:hAnsi="Angsana New" w:hint="cs"/>
          <w:sz w:val="30"/>
          <w:szCs w:val="30"/>
          <w:cs/>
        </w:rPr>
        <w:t>หนี้สิน</w:t>
      </w:r>
      <w:r w:rsidR="009A523F" w:rsidRPr="000975CF">
        <w:rPr>
          <w:rFonts w:ascii="Angsana New" w:hAnsi="Angsana New" w:hint="cs"/>
          <w:sz w:val="30"/>
          <w:szCs w:val="30"/>
          <w:cs/>
        </w:rPr>
        <w:t>ที่มีภาระ</w:t>
      </w:r>
      <w:r w:rsidRPr="000975CF">
        <w:rPr>
          <w:rFonts w:ascii="Angsana New" w:hAnsi="Angsana New" w:hint="cs"/>
          <w:sz w:val="30"/>
          <w:szCs w:val="30"/>
          <w:cs/>
        </w:rPr>
        <w:t>ดอกเบี้ยบันทึกเริ่มแรก</w:t>
      </w:r>
      <w:r w:rsidR="00B244B2" w:rsidRPr="000975CF">
        <w:rPr>
          <w:rFonts w:ascii="Angsana New" w:hAnsi="Angsana New" w:hint="cs"/>
          <w:sz w:val="30"/>
          <w:szCs w:val="30"/>
          <w:cs/>
        </w:rPr>
        <w:t>ด้วย</w:t>
      </w:r>
      <w:r w:rsidR="007245B0" w:rsidRPr="000975CF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0975CF">
        <w:rPr>
          <w:rFonts w:ascii="Angsana New" w:hAnsi="Angsana New" w:hint="cs"/>
          <w:sz w:val="30"/>
          <w:szCs w:val="30"/>
          <w:cs/>
        </w:rPr>
        <w:t>หักค่าใช้จ่ายที่เกี่ยวกับการ</w:t>
      </w:r>
      <w:r w:rsidR="009A523F" w:rsidRPr="000975CF">
        <w:rPr>
          <w:rFonts w:ascii="Angsana New" w:hAnsi="Angsana New" w:hint="cs"/>
          <w:sz w:val="30"/>
          <w:szCs w:val="30"/>
          <w:cs/>
        </w:rPr>
        <w:t>เกิดหนี้สิน</w:t>
      </w:r>
      <w:r w:rsidR="00C67873" w:rsidRPr="000975CF">
        <w:rPr>
          <w:rFonts w:ascii="Angsana New" w:hAnsi="Angsana New" w:hint="cs"/>
          <w:sz w:val="30"/>
          <w:szCs w:val="30"/>
          <w:cs/>
        </w:rPr>
        <w:t xml:space="preserve"> </w:t>
      </w:r>
      <w:r w:rsidR="008D1B13" w:rsidRPr="000975CF">
        <w:rPr>
          <w:rFonts w:ascii="Angsana New" w:hAnsi="Angsana New" w:hint="cs"/>
          <w:sz w:val="30"/>
          <w:szCs w:val="30"/>
          <w:cs/>
        </w:rPr>
        <w:t>ภายหลังจากการบันทึกหนี้สินที่มีภาระ</w:t>
      </w:r>
      <w:r w:rsidR="001B0D9F" w:rsidRPr="000975CF">
        <w:rPr>
          <w:rFonts w:ascii="Angsana New" w:hAnsi="Angsana New" w:hint="cs"/>
          <w:sz w:val="30"/>
          <w:szCs w:val="30"/>
          <w:cs/>
        </w:rPr>
        <w:t>ดอกเบี้ยจะบันทึก</w:t>
      </w:r>
      <w:r w:rsidR="008D1B13" w:rsidRPr="000975CF">
        <w:rPr>
          <w:rFonts w:ascii="Angsana New" w:hAnsi="Angsana New" w:hint="cs"/>
          <w:sz w:val="30"/>
          <w:szCs w:val="30"/>
          <w:cs/>
        </w:rPr>
        <w:t>ต่อมา</w:t>
      </w:r>
      <w:r w:rsidR="001B0D9F" w:rsidRPr="000975CF">
        <w:rPr>
          <w:rFonts w:ascii="Angsana New" w:hAnsi="Angsana New" w:hint="cs"/>
          <w:sz w:val="30"/>
          <w:szCs w:val="30"/>
          <w:cs/>
        </w:rPr>
        <w:t>โดยวิธีราคา</w:t>
      </w:r>
      <w:r w:rsidR="00EF08EB" w:rsidRPr="000975CF">
        <w:rPr>
          <w:rFonts w:ascii="Angsana New" w:hAnsi="Angsana New" w:hint="cs"/>
          <w:sz w:val="30"/>
          <w:szCs w:val="30"/>
          <w:cs/>
        </w:rPr>
        <w:t>ทุนตัดจำหน่าย</w:t>
      </w:r>
      <w:r w:rsidRPr="000975CF">
        <w:rPr>
          <w:rFonts w:ascii="Angsana New" w:hAnsi="Angsana New" w:hint="cs"/>
          <w:sz w:val="30"/>
          <w:szCs w:val="30"/>
          <w:cs/>
        </w:rPr>
        <w:t xml:space="preserve"> ผลต่างระหว่าง</w:t>
      </w:r>
      <w:r w:rsidR="008D1B13" w:rsidRPr="000975CF">
        <w:rPr>
          <w:rFonts w:ascii="Angsana New" w:hAnsi="Angsana New" w:hint="cs"/>
          <w:sz w:val="30"/>
          <w:szCs w:val="30"/>
          <w:cs/>
        </w:rPr>
        <w:t>ยอดหนี้</w:t>
      </w:r>
      <w:r w:rsidR="009A523F" w:rsidRPr="000975CF">
        <w:rPr>
          <w:rFonts w:ascii="Angsana New" w:hAnsi="Angsana New" w:hint="cs"/>
          <w:sz w:val="30"/>
          <w:szCs w:val="30"/>
          <w:cs/>
        </w:rPr>
        <w:t>เริ่มแรกและยอดหนี้</w:t>
      </w:r>
      <w:r w:rsidR="00EF08EB" w:rsidRPr="000975CF">
        <w:rPr>
          <w:rFonts w:ascii="Angsana New" w:hAnsi="Angsana New" w:hint="cs"/>
          <w:sz w:val="30"/>
          <w:szCs w:val="30"/>
        </w:rPr>
        <w:br/>
      </w:r>
      <w:r w:rsidR="009A523F" w:rsidRPr="000975CF">
        <w:rPr>
          <w:rFonts w:ascii="Angsana New" w:hAnsi="Angsana New" w:hint="cs"/>
          <w:sz w:val="30"/>
          <w:szCs w:val="30"/>
          <w:cs/>
        </w:rPr>
        <w:t>เมื่อครบกำหนดไถ่ถอนจะบันทึก</w:t>
      </w:r>
      <w:r w:rsidR="009E0AE1" w:rsidRPr="000975CF">
        <w:rPr>
          <w:rFonts w:ascii="Angsana New" w:hAnsi="Angsana New" w:hint="cs"/>
          <w:sz w:val="30"/>
          <w:szCs w:val="30"/>
          <w:cs/>
        </w:rPr>
        <w:t>ใน</w:t>
      </w:r>
      <w:r w:rsidRPr="000975CF">
        <w:rPr>
          <w:rFonts w:ascii="Angsana New" w:hAnsi="Angsana New" w:hint="cs"/>
          <w:sz w:val="30"/>
          <w:szCs w:val="30"/>
          <w:cs/>
        </w:rPr>
        <w:t>กำไร</w:t>
      </w:r>
      <w:r w:rsidR="009E0AE1" w:rsidRPr="000975CF">
        <w:rPr>
          <w:rFonts w:ascii="Angsana New" w:hAnsi="Angsana New" w:hint="cs"/>
          <w:sz w:val="30"/>
          <w:szCs w:val="30"/>
          <w:cs/>
        </w:rPr>
        <w:t>หรือ</w:t>
      </w:r>
      <w:r w:rsidRPr="000975CF">
        <w:rPr>
          <w:rFonts w:ascii="Angsana New" w:hAnsi="Angsana New" w:hint="cs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14:paraId="45773171" w14:textId="77777777" w:rsidR="000975CF" w:rsidRPr="000975CF" w:rsidRDefault="000975CF" w:rsidP="000975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8B09CB6" w14:textId="77777777" w:rsidR="00014212" w:rsidRPr="000975CF" w:rsidRDefault="000975CF" w:rsidP="000975CF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0975CF">
        <w:rPr>
          <w:rFonts w:cs="Angsana New" w:hint="cs"/>
          <w:i/>
          <w:iCs/>
          <w:szCs w:val="30"/>
          <w:cs/>
        </w:rPr>
        <w:t xml:space="preserve"> </w:t>
      </w:r>
      <w:r w:rsidR="007245B0" w:rsidRPr="000975CF">
        <w:rPr>
          <w:rFonts w:cs="Angsana New" w:hint="cs"/>
          <w:i/>
          <w:iCs/>
          <w:szCs w:val="30"/>
          <w:cs/>
        </w:rPr>
        <w:t>(ฏ)</w:t>
      </w:r>
      <w:r w:rsidR="00014212" w:rsidRPr="000975CF">
        <w:rPr>
          <w:rFonts w:cs="Angsana New" w:hint="cs"/>
          <w:i/>
          <w:iCs/>
          <w:szCs w:val="30"/>
        </w:rPr>
        <w:tab/>
      </w:r>
      <w:r w:rsidR="00014212" w:rsidRPr="000975CF">
        <w:rPr>
          <w:rFonts w:cs="Angsana New" w:hint="cs"/>
          <w:i/>
          <w:iCs/>
          <w:szCs w:val="30"/>
          <w:cs/>
        </w:rPr>
        <w:t>เจ้าหนี้การค้าและเจ้าหนี้อื่น</w:t>
      </w:r>
    </w:p>
    <w:p w14:paraId="7A78B1BA" w14:textId="77777777" w:rsidR="00014212" w:rsidRPr="000975CF" w:rsidRDefault="00014212" w:rsidP="00FF5DC9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34734F2" w14:textId="77777777" w:rsidR="00014212" w:rsidRPr="000975CF" w:rsidRDefault="00014212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0975CF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DC6CB81" w14:textId="77777777" w:rsidR="00037382" w:rsidRDefault="00037382" w:rsidP="00037382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2E79F86C" w14:textId="77777777" w:rsidR="00C068CE" w:rsidRDefault="00C068CE" w:rsidP="00037382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183C0893" w14:textId="77777777" w:rsidR="00C068CE" w:rsidRDefault="00C068CE" w:rsidP="00037382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221B1DD" w14:textId="77777777" w:rsidR="00C068CE" w:rsidRPr="000975CF" w:rsidRDefault="00C068CE" w:rsidP="00037382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1B1498B" w14:textId="77777777" w:rsidR="00826404" w:rsidRPr="000975CF" w:rsidRDefault="003230B0" w:rsidP="0093541E">
      <w:pPr>
        <w:pStyle w:val="Heading2"/>
        <w:tabs>
          <w:tab w:val="clear" w:pos="454"/>
          <w:tab w:val="left" w:pos="540"/>
        </w:tabs>
        <w:rPr>
          <w:rFonts w:cs="Angsana New"/>
          <w:b w:val="0"/>
          <w:bCs w:val="0"/>
          <w:i/>
          <w:iCs/>
          <w:szCs w:val="30"/>
        </w:rPr>
      </w:pPr>
      <w:r w:rsidRPr="000975CF">
        <w:rPr>
          <w:rFonts w:cs="Angsana New" w:hint="cs"/>
          <w:i/>
          <w:iCs/>
          <w:szCs w:val="30"/>
          <w:cs/>
        </w:rPr>
        <w:lastRenderedPageBreak/>
        <w:t>(ฐ</w:t>
      </w:r>
      <w:r w:rsidR="00826404" w:rsidRPr="000975CF">
        <w:rPr>
          <w:rFonts w:cs="Angsana New" w:hint="cs"/>
          <w:i/>
          <w:iCs/>
          <w:szCs w:val="30"/>
          <w:cs/>
        </w:rPr>
        <w:t>)</w:t>
      </w:r>
      <w:r w:rsidR="00826404" w:rsidRPr="000975CF">
        <w:rPr>
          <w:rFonts w:cs="Angsana New" w:hint="cs"/>
          <w:i/>
          <w:iCs/>
          <w:szCs w:val="30"/>
          <w:cs/>
        </w:rPr>
        <w:tab/>
        <w:t>ผลประโยชน์</w:t>
      </w:r>
      <w:r w:rsidR="00FF5DC9" w:rsidRPr="000975CF">
        <w:rPr>
          <w:rFonts w:cs="Angsana New" w:hint="cs"/>
          <w:i/>
          <w:iCs/>
          <w:szCs w:val="30"/>
          <w:cs/>
        </w:rPr>
        <w:t>ของ</w:t>
      </w:r>
      <w:r w:rsidR="00826404" w:rsidRPr="000975CF">
        <w:rPr>
          <w:rFonts w:cs="Angsana New" w:hint="cs"/>
          <w:i/>
          <w:iCs/>
          <w:szCs w:val="30"/>
          <w:cs/>
        </w:rPr>
        <w:t>พนักงาน</w:t>
      </w:r>
    </w:p>
    <w:p w14:paraId="395F46AB" w14:textId="77777777" w:rsidR="00014212" w:rsidRPr="000975CF" w:rsidRDefault="00014212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1726DAA0" w14:textId="77777777" w:rsidR="009E0AE1" w:rsidRPr="000975CF" w:rsidRDefault="009E0AE1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</w:rPr>
      </w:pPr>
      <w:r w:rsidRPr="000975CF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</w:p>
    <w:p w14:paraId="489DF10F" w14:textId="77777777" w:rsidR="009E0AE1" w:rsidRPr="004233E3" w:rsidRDefault="009E0AE1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  <w:highlight w:val="cyan"/>
        </w:rPr>
      </w:pPr>
    </w:p>
    <w:p w14:paraId="6E35AA7B" w14:textId="77777777" w:rsidR="00644A49" w:rsidRDefault="00867C0C" w:rsidP="00644A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="00FF5DC9">
        <w:rPr>
          <w:rFonts w:ascii="Angsana New" w:hAnsi="Angsana New"/>
          <w:i/>
          <w:sz w:val="30"/>
          <w:szCs w:val="30"/>
          <w:cs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รอบระยะเวลาที่พนักงานได้ทำงานให้กับกิจการ</w:t>
      </w:r>
    </w:p>
    <w:p w14:paraId="1BDA2F51" w14:textId="77777777" w:rsidR="00644A49" w:rsidRDefault="0064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1C55E901" w14:textId="77777777" w:rsidR="009E0AE1" w:rsidRPr="004233E3" w:rsidRDefault="009E0AE1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6D89625" w14:textId="77777777" w:rsidR="009E0AE1" w:rsidRPr="004233E3" w:rsidRDefault="009E0AE1" w:rsidP="00FF5DC9">
      <w:pPr>
        <w:spacing w:line="240" w:lineRule="auto"/>
        <w:ind w:left="540" w:right="-43"/>
        <w:rPr>
          <w:rFonts w:ascii="Angsana New" w:hAnsi="Angsana New"/>
          <w:i/>
          <w:sz w:val="28"/>
          <w:szCs w:val="28"/>
        </w:rPr>
      </w:pPr>
    </w:p>
    <w:p w14:paraId="5E04C78E" w14:textId="77777777"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</w:t>
      </w:r>
      <w:r w:rsidR="00FF5DC9">
        <w:rPr>
          <w:rFonts w:ascii="Angsana New" w:hAnsi="Angsana New"/>
          <w:i/>
          <w:sz w:val="30"/>
          <w:szCs w:val="30"/>
          <w:cs/>
        </w:rPr>
        <w:t xml:space="preserve">นักงานในงวดปัจจุบันและงวดก่อนๆ </w:t>
      </w:r>
      <w:r w:rsidRPr="004233E3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14:paraId="786882AD" w14:textId="77777777"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</w:p>
    <w:p w14:paraId="5C6A1CDC" w14:textId="77777777"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</w:t>
      </w:r>
      <w:r w:rsidR="004B154B">
        <w:rPr>
          <w:rFonts w:ascii="Angsana New" w:hAnsi="Angsana New" w:hint="cs"/>
          <w:i/>
          <w:sz w:val="30"/>
          <w:szCs w:val="30"/>
          <w:cs/>
        </w:rPr>
        <w:t>บ</w:t>
      </w:r>
      <w:r w:rsidRPr="004233E3">
        <w:rPr>
          <w:rFonts w:ascii="Angsana New" w:hAnsi="Angsana New"/>
          <w:i/>
          <w:sz w:val="30"/>
          <w:szCs w:val="30"/>
          <w:cs/>
        </w:rPr>
        <w:t>อนุญา</w:t>
      </w:r>
      <w:r w:rsidR="004B154B">
        <w:rPr>
          <w:rFonts w:ascii="Angsana New" w:hAnsi="Angsana New" w:hint="cs"/>
          <w:i/>
          <w:sz w:val="30"/>
          <w:szCs w:val="30"/>
          <w:cs/>
        </w:rPr>
        <w:t>ต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โดย</w:t>
      </w:r>
      <w:r w:rsidR="00FF5DC9">
        <w:rPr>
          <w:rFonts w:ascii="Angsana New" w:hAnsi="Angsana New" w:hint="cs"/>
          <w:i/>
          <w:sz w:val="30"/>
          <w:szCs w:val="30"/>
          <w:cs/>
        </w:rPr>
        <w:t>วิธี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คิดลดแต่ละหน่วยที่ประมาณ</w:t>
      </w:r>
      <w:r w:rsidR="00FF5DC9">
        <w:rPr>
          <w:rFonts w:ascii="Angsana New" w:hAnsi="Angsana New" w:hint="cs"/>
          <w:i/>
          <w:sz w:val="30"/>
          <w:szCs w:val="30"/>
          <w:cs/>
        </w:rPr>
        <w:t>การ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ไว้</w:t>
      </w:r>
      <w:r w:rsidRPr="004233E3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6DE2010E" w14:textId="77777777"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124F6DD3" w14:textId="66B2D213" w:rsidR="00251292" w:rsidRDefault="004E0128" w:rsidP="004C523F">
      <w:pPr>
        <w:pStyle w:val="BodyText"/>
        <w:spacing w:after="0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</w:t>
      </w:r>
      <w:r w:rsidR="00FF5DC9">
        <w:rPr>
          <w:rFonts w:ascii="Angsana New" w:hAnsi="Angsana New"/>
          <w:i/>
          <w:sz w:val="30"/>
          <w:szCs w:val="30"/>
          <w:cs/>
        </w:rPr>
        <w:t>าภาระผูกพันตามโครงการผลประโย</w:t>
      </w:r>
      <w:r w:rsidR="00FF5DC9" w:rsidRPr="00576700">
        <w:rPr>
          <w:rFonts w:ascii="Angsana New" w:hAnsi="Angsana New"/>
          <w:i/>
          <w:sz w:val="30"/>
          <w:szCs w:val="30"/>
          <w:cs/>
        </w:rPr>
        <w:t>ชน์</w:t>
      </w:r>
      <w:r w:rsidR="006936CF" w:rsidRPr="00576700">
        <w:rPr>
          <w:rFonts w:ascii="Angsana New" w:hAnsi="Angsana New"/>
          <w:i/>
          <w:sz w:val="30"/>
          <w:szCs w:val="30"/>
        </w:rPr>
        <w:t xml:space="preserve"> </w:t>
      </w:r>
      <w:r w:rsidRPr="00576700">
        <w:rPr>
          <w:rFonts w:ascii="Angsana New" w:hAnsi="Angsana New"/>
          <w:i/>
          <w:sz w:val="30"/>
          <w:szCs w:val="30"/>
          <w:cs/>
        </w:rPr>
        <w:t>ณ ต้</w:t>
      </w:r>
      <w:r w:rsidR="005C6DE1" w:rsidRPr="00576700">
        <w:rPr>
          <w:rFonts w:ascii="Angsana New" w:hAnsi="Angsana New"/>
          <w:i/>
          <w:sz w:val="30"/>
          <w:szCs w:val="30"/>
          <w:cs/>
        </w:rPr>
        <w:t>น</w:t>
      </w:r>
      <w:r w:rsidRPr="00576700">
        <w:rPr>
          <w:rFonts w:ascii="Angsana New" w:hAnsi="Angsana New"/>
          <w:i/>
          <w:sz w:val="30"/>
          <w:szCs w:val="30"/>
          <w:cs/>
        </w:rPr>
        <w:t>ปี</w:t>
      </w:r>
      <w:r w:rsidRPr="004233E3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C34F552" w14:textId="77777777" w:rsidR="00F42907" w:rsidRPr="004C523F" w:rsidRDefault="00F42907" w:rsidP="004C523F">
      <w:pPr>
        <w:pStyle w:val="BodyText"/>
        <w:spacing w:after="0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</w:p>
    <w:p w14:paraId="66B41112" w14:textId="77777777" w:rsidR="004E0128" w:rsidRPr="004233E3" w:rsidRDefault="004E0128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4FFC7EB" w14:textId="77777777" w:rsidR="003239F5" w:rsidRDefault="0032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</w:rPr>
      </w:pPr>
    </w:p>
    <w:p w14:paraId="03A536D3" w14:textId="77777777" w:rsidR="009E0AE1" w:rsidRPr="004233E3" w:rsidRDefault="008003CC" w:rsidP="008003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2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</w:rPr>
        <w:t xml:space="preserve">           </w:t>
      </w:r>
      <w:r w:rsidR="009E0AE1" w:rsidRPr="004233E3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434F5D2" w14:textId="77777777" w:rsidR="009E0AE1" w:rsidRPr="004233E3" w:rsidRDefault="009E0AE1" w:rsidP="00CB0D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72"/>
        <w:jc w:val="thaiDistribute"/>
        <w:rPr>
          <w:rFonts w:ascii="Angsana New" w:hAnsi="Angsana New"/>
          <w:i/>
          <w:sz w:val="30"/>
          <w:szCs w:val="30"/>
        </w:rPr>
      </w:pPr>
    </w:p>
    <w:p w14:paraId="2EC769D5" w14:textId="77777777" w:rsidR="004E0128" w:rsidRDefault="004E0128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/>
          <w:sz w:val="20"/>
          <w:szCs w:val="20"/>
        </w:rPr>
      </w:pPr>
      <w:r w:rsidRPr="004233E3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="00CB0D57">
        <w:rPr>
          <w:rFonts w:ascii="Angsana New" w:hAnsi="Angsana New"/>
          <w:i/>
          <w:sz w:val="30"/>
          <w:szCs w:val="30"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233E3">
        <w:rPr>
          <w:rFonts w:ascii="Angsana New" w:hAnsi="Angsana New"/>
          <w:sz w:val="20"/>
          <w:szCs w:val="20"/>
          <w:cs/>
        </w:rPr>
        <w:t xml:space="preserve"> </w:t>
      </w:r>
    </w:p>
    <w:p w14:paraId="3333E3A0" w14:textId="77777777"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lastRenderedPageBreak/>
        <w:t>(</w:t>
      </w:r>
      <w:r w:rsidR="00826404" w:rsidRPr="00E27B10">
        <w:rPr>
          <w:rFonts w:cs="Angsana New"/>
          <w:i/>
          <w:iCs/>
          <w:szCs w:val="30"/>
          <w:cs/>
        </w:rPr>
        <w:t>ฑ</w:t>
      </w:r>
      <w:r w:rsidRPr="00E27B10">
        <w:rPr>
          <w:rFonts w:cs="Angsana New"/>
          <w:i/>
          <w:iCs/>
          <w:szCs w:val="30"/>
          <w:cs/>
        </w:rPr>
        <w:t>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ประมาณการหนี้สิน</w:t>
      </w:r>
    </w:p>
    <w:p w14:paraId="68B04365" w14:textId="77777777" w:rsidR="00C54A2A" w:rsidRPr="00CB0D57" w:rsidRDefault="00C54A2A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4D166477" w14:textId="77777777" w:rsidR="00014212" w:rsidRPr="004233E3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A91F71">
        <w:rPr>
          <w:rFonts w:ascii="Angsana New" w:hAnsi="Angsana New" w:hint="cs"/>
          <w:sz w:val="30"/>
          <w:szCs w:val="30"/>
          <w:cs/>
        </w:rPr>
        <w:t>ผูกพัน</w:t>
      </w:r>
      <w:r w:rsidR="00FB660A" w:rsidRPr="004233E3">
        <w:rPr>
          <w:rFonts w:ascii="Angsana New" w:hAnsi="Angsana New"/>
          <w:sz w:val="30"/>
          <w:szCs w:val="30"/>
          <w:cs/>
        </w:rPr>
        <w:t>ตาม</w:t>
      </w:r>
      <w:r w:rsidRPr="004233E3">
        <w:rPr>
          <w:rFonts w:ascii="Angsana New" w:hAnsi="Angsana New"/>
          <w:sz w:val="30"/>
          <w:szCs w:val="30"/>
          <w:cs/>
        </w:rPr>
        <w:t>กฎหมาย</w:t>
      </w:r>
      <w:r w:rsidR="00A91F71">
        <w:rPr>
          <w:rFonts w:ascii="Angsana New" w:hAnsi="Angsana New" w:hint="cs"/>
          <w:sz w:val="30"/>
          <w:szCs w:val="30"/>
          <w:cs/>
        </w:rPr>
        <w:t xml:space="preserve"> หรือภาระผูกพันจากการอนุมาน</w:t>
      </w:r>
      <w:r w:rsidR="00FB660A" w:rsidRPr="004233E3">
        <w:rPr>
          <w:rFonts w:ascii="Angsana New" w:hAnsi="Angsana New"/>
          <w:sz w:val="30"/>
          <w:szCs w:val="30"/>
          <w:cs/>
        </w:rPr>
        <w:t>ที่เกิดขึ้นในปัจจุบันอันเป็น</w:t>
      </w:r>
      <w:r w:rsidRPr="004233E3">
        <w:rPr>
          <w:rFonts w:ascii="Angsana New" w:hAnsi="Angsana New"/>
          <w:sz w:val="30"/>
          <w:szCs w:val="30"/>
          <w:cs/>
        </w:rPr>
        <w:t>ผลมาจากเหตุการณ์</w:t>
      </w:r>
      <w:r w:rsidR="00FB660A" w:rsidRPr="004233E3">
        <w:rPr>
          <w:rFonts w:ascii="Angsana New" w:hAnsi="Angsana New"/>
          <w:sz w:val="30"/>
          <w:szCs w:val="30"/>
          <w:cs/>
        </w:rPr>
        <w:t>ใน</w:t>
      </w:r>
      <w:r w:rsidRPr="004233E3">
        <w:rPr>
          <w:rFonts w:ascii="Angsana New" w:hAnsi="Angsana New"/>
          <w:sz w:val="30"/>
          <w:szCs w:val="30"/>
          <w:cs/>
        </w:rPr>
        <w:t xml:space="preserve">อดีต </w:t>
      </w:r>
      <w:r w:rsidR="00A91F71">
        <w:rPr>
          <w:rFonts w:ascii="Angsana New" w:hAnsi="Angsana New" w:hint="cs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4233E3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</w:t>
      </w:r>
      <w:r w:rsidR="000421F1">
        <w:rPr>
          <w:rFonts w:ascii="Angsana New" w:hAnsi="Angsana New"/>
          <w:sz w:val="30"/>
          <w:szCs w:val="30"/>
          <w:cs/>
        </w:rPr>
        <w:t>ยไปเพื่อชำระภาระผูกพัน</w:t>
      </w:r>
      <w:r w:rsidR="00637128">
        <w:rPr>
          <w:rFonts w:ascii="Angsana New" w:hAnsi="Angsana New"/>
          <w:sz w:val="30"/>
          <w:szCs w:val="30"/>
          <w:cs/>
        </w:rPr>
        <w:t>ดังกล่าว</w:t>
      </w:r>
      <w:r w:rsidRPr="004233E3">
        <w:rPr>
          <w:rFonts w:ascii="Angsana New" w:hAnsi="Angsana New"/>
          <w:sz w:val="30"/>
          <w:szCs w:val="30"/>
          <w:cs/>
        </w:rPr>
        <w:t xml:space="preserve"> ประมาณการ</w:t>
      </w:r>
      <w:r w:rsidR="00FB660A" w:rsidRPr="004233E3">
        <w:rPr>
          <w:rFonts w:ascii="Angsana New" w:hAnsi="Angsana New"/>
          <w:sz w:val="30"/>
          <w:szCs w:val="30"/>
          <w:cs/>
        </w:rPr>
        <w:t>หนี้สินพิจารณาจากการคิดลด</w:t>
      </w:r>
      <w:r w:rsidRPr="004233E3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</w:t>
      </w:r>
      <w:r w:rsidR="00826404" w:rsidRPr="004233E3">
        <w:rPr>
          <w:rFonts w:ascii="Angsana New" w:hAnsi="Angsana New"/>
          <w:sz w:val="30"/>
          <w:szCs w:val="30"/>
          <w:cs/>
        </w:rPr>
        <w:t>นึง</w:t>
      </w:r>
      <w:r w:rsidR="00637128">
        <w:rPr>
          <w:rFonts w:ascii="Angsana New" w:hAnsi="Angsana New"/>
          <w:sz w:val="30"/>
          <w:szCs w:val="30"/>
          <w:cs/>
        </w:rPr>
        <w:t>ภาษีเงินได้</w:t>
      </w:r>
      <w:r w:rsidRPr="004233E3">
        <w:rPr>
          <w:rFonts w:ascii="Angsana New" w:hAnsi="Angsana New"/>
          <w:sz w:val="30"/>
          <w:szCs w:val="30"/>
          <w:cs/>
        </w:rPr>
        <w:t xml:space="preserve"> เพื่อให้สะท้อน</w:t>
      </w:r>
      <w:r w:rsidR="00FB660A" w:rsidRPr="004233E3">
        <w:rPr>
          <w:rFonts w:ascii="Angsana New" w:hAnsi="Angsana New"/>
          <w:sz w:val="30"/>
          <w:szCs w:val="30"/>
          <w:cs/>
        </w:rPr>
        <w:t>จำนวน</w:t>
      </w:r>
      <w:r w:rsidRPr="004233E3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4C523F" w:rsidRPr="004C523F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F18FCD9" w14:textId="77777777" w:rsidR="00172187" w:rsidRPr="004233E3" w:rsidRDefault="00172187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iCs/>
          <w:sz w:val="30"/>
          <w:szCs w:val="30"/>
          <w:cs/>
        </w:rPr>
      </w:pPr>
    </w:p>
    <w:p w14:paraId="2CA905F2" w14:textId="77777777" w:rsidR="00BD2DF5" w:rsidRPr="004233E3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6B55EB27" w14:textId="77777777" w:rsidR="00BD2DF5" w:rsidRPr="00637128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A2B39FE" w14:textId="77777777" w:rsidR="00BD2DF5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</w:t>
      </w:r>
      <w:r w:rsidR="00EC0DDB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การประมาณค่าใช้จ่ายรับรู้ด้วยมูลค่าปัจจุบันของต้นทุนที่คาดว่าจ</w:t>
      </w:r>
      <w:r w:rsidR="00A91F71">
        <w:rPr>
          <w:rFonts w:ascii="Angsana New" w:hAnsi="Angsana New"/>
          <w:sz w:val="30"/>
          <w:szCs w:val="30"/>
          <w:cs/>
        </w:rPr>
        <w:t>ะเกิดขึ้นเมื่อสิ้นสุดสัญญา หรือ</w:t>
      </w:r>
      <w:r w:rsidRPr="004233E3">
        <w:rPr>
          <w:rFonts w:ascii="Angsana New" w:hAnsi="Angsana New"/>
          <w:sz w:val="30"/>
          <w:szCs w:val="30"/>
          <w:cs/>
        </w:rPr>
        <w:t>ต้นทุนสุทธิที่คาดว่าจะเกิดขึ้นเมื่อดำเนินสัญญาต่อ แล้วแต่มู</w:t>
      </w:r>
      <w:r w:rsidR="00637128">
        <w:rPr>
          <w:rFonts w:ascii="Angsana New" w:hAnsi="Angsana New"/>
          <w:sz w:val="30"/>
          <w:szCs w:val="30"/>
          <w:cs/>
        </w:rPr>
        <w:t>ลค่าใดจะต่ำกว่า</w:t>
      </w:r>
      <w:r w:rsidRPr="004233E3">
        <w:rPr>
          <w:rFonts w:ascii="Angsana New" w:hAnsi="Angsana New"/>
          <w:sz w:val="30"/>
          <w:szCs w:val="30"/>
          <w:cs/>
        </w:rPr>
        <w:t xml:space="preserve"> กลุ่มบริษัทรับรู้ผลขาดทุนจากการด้อยค่าที่เกิดขึ้นจากสินทรัพย์ที่ระบุไว้ในสัญญาก่อนที่</w:t>
      </w:r>
      <w:r w:rsidR="00637128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จะรับรู้และวัดมูลค่าประมาณการหนี้สิน</w:t>
      </w:r>
      <w:r w:rsidRPr="004233E3">
        <w:rPr>
          <w:rFonts w:ascii="Angsana New" w:hAnsi="Angsana New"/>
          <w:sz w:val="30"/>
          <w:szCs w:val="30"/>
        </w:rPr>
        <w:t xml:space="preserve">  </w:t>
      </w:r>
    </w:p>
    <w:p w14:paraId="475CA4CF" w14:textId="77777777" w:rsidR="004C523F" w:rsidRDefault="004C523F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482B6361" w14:textId="77777777" w:rsidR="004C523F" w:rsidRDefault="004C523F" w:rsidP="004C523F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>
        <w:rPr>
          <w:rFonts w:cs="Angsana New"/>
          <w:i/>
          <w:iCs/>
          <w:szCs w:val="30"/>
        </w:rPr>
        <w:t>(</w:t>
      </w:r>
      <w:r>
        <w:rPr>
          <w:rFonts w:cs="Angsana New" w:hint="cs"/>
          <w:i/>
          <w:iCs/>
          <w:szCs w:val="30"/>
          <w:cs/>
        </w:rPr>
        <w:t>ฒ</w:t>
      </w:r>
      <w:r>
        <w:rPr>
          <w:rFonts w:cs="Angsana New"/>
          <w:i/>
          <w:iCs/>
          <w:szCs w:val="30"/>
        </w:rPr>
        <w:t>)</w:t>
      </w:r>
      <w:r>
        <w:rPr>
          <w:rFonts w:cs="Angsana New"/>
          <w:i/>
          <w:iCs/>
          <w:szCs w:val="30"/>
        </w:rPr>
        <w:tab/>
      </w:r>
      <w:r w:rsidRPr="004C523F">
        <w:rPr>
          <w:rFonts w:cs="Angsana New"/>
          <w:i/>
          <w:iCs/>
          <w:szCs w:val="30"/>
          <w:cs/>
        </w:rPr>
        <w:t>การวัดมูลค่ายุติธรรม</w:t>
      </w:r>
    </w:p>
    <w:p w14:paraId="43905355" w14:textId="77777777" w:rsidR="004537FD" w:rsidRPr="004537FD" w:rsidRDefault="004537FD" w:rsidP="004537FD"/>
    <w:p w14:paraId="12D9CE94" w14:textId="77777777" w:rsidR="004C523F" w:rsidRPr="004C523F" w:rsidRDefault="004C523F" w:rsidP="004C52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C523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C523F">
        <w:rPr>
          <w:rFonts w:ascii="Angsana New" w:hAnsi="Angsana New" w:cs="Angsana New" w:hint="cs"/>
          <w:sz w:val="30"/>
          <w:szCs w:val="30"/>
          <w:lang w:val="en-US" w:bidi="th-TH"/>
        </w:rPr>
        <w:t xml:space="preserve">3 </w:t>
      </w:r>
      <w:r w:rsidRPr="004C523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48D6D06B" w14:textId="77777777" w:rsidR="004C523F" w:rsidRDefault="004C523F" w:rsidP="004C523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066BBD" w14:textId="77777777" w:rsidR="004C523F" w:rsidRPr="004C523F" w:rsidRDefault="004C523F" w:rsidP="004C52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C523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5602DD1" w14:textId="77777777" w:rsidR="004C523F" w:rsidRPr="004C523F" w:rsidRDefault="004C523F" w:rsidP="004C523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5CA8404" w14:textId="77777777" w:rsidR="004C523F" w:rsidRPr="004C523F" w:rsidRDefault="004C523F" w:rsidP="004C523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4C523F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0537662C" w14:textId="77777777" w:rsidR="00F42907" w:rsidRDefault="00F4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575BDC" w14:textId="77777777" w:rsidR="004C523F" w:rsidRDefault="004C523F" w:rsidP="004C523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C523F">
        <w:rPr>
          <w:rFonts w:ascii="Angsana New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C523F">
        <w:rPr>
          <w:rFonts w:ascii="Angsana New" w:hAnsi="Angsana New"/>
          <w:sz w:val="30"/>
          <w:szCs w:val="30"/>
        </w:rPr>
        <w:t xml:space="preserve"> </w:t>
      </w:r>
      <w:r w:rsidRPr="004C523F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676BD166" w14:textId="77777777" w:rsidR="004537FD" w:rsidRPr="004C523F" w:rsidRDefault="004537FD" w:rsidP="004C523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D2506" w14:textId="77777777" w:rsidR="004C523F" w:rsidRPr="004C523F" w:rsidRDefault="004C523F" w:rsidP="00123469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C523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4C523F">
        <w:rPr>
          <w:rFonts w:ascii="Angsana New" w:hAnsi="Angsana New" w:cs="Angsana New"/>
          <w:sz w:val="30"/>
          <w:szCs w:val="30"/>
          <w:lang w:val="en-US" w:bidi="th-TH"/>
        </w:rPr>
        <w:t xml:space="preserve">1  </w:t>
      </w:r>
      <w:r w:rsidRPr="004C523F">
        <w:rPr>
          <w:rFonts w:ascii="Angsana New" w:hAnsi="Angsana New" w:cs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0923164" w14:textId="77777777" w:rsidR="004C523F" w:rsidRPr="004C523F" w:rsidRDefault="004C523F" w:rsidP="00123469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C523F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4C523F">
        <w:rPr>
          <w:rFonts w:ascii="Angsana New" w:hAnsi="Angsana New" w:cs="Angsana New"/>
          <w:sz w:val="30"/>
          <w:szCs w:val="30"/>
          <w:lang w:val="en-US" w:bidi="th-TH"/>
        </w:rPr>
        <w:t xml:space="preserve"> 2  </w:t>
      </w:r>
      <w:r w:rsidRPr="004C523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C523F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637DBDD7" w14:textId="77777777" w:rsidR="004C523F" w:rsidRPr="004C523F" w:rsidRDefault="004C523F" w:rsidP="00123469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C523F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4C523F">
        <w:rPr>
          <w:rFonts w:ascii="Angsana New" w:hAnsi="Angsana New" w:cs="Angsana New"/>
          <w:sz w:val="30"/>
          <w:szCs w:val="30"/>
          <w:lang w:val="en-US" w:bidi="th-TH"/>
        </w:rPr>
        <w:t xml:space="preserve"> 3  </w:t>
      </w:r>
      <w:r w:rsidRPr="004C523F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ข้อมูลที่ใช้</w:t>
      </w:r>
      <w:r w:rsidRPr="004C523F">
        <w:rPr>
          <w:rFonts w:ascii="Angsana New" w:hAnsi="Angsana New" w:cs="Angsana New"/>
          <w:sz w:val="30"/>
          <w:szCs w:val="30"/>
          <w:cs/>
          <w:lang w:val="en-US"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9E8CC40" w14:textId="77777777" w:rsidR="004C523F" w:rsidRPr="004C523F" w:rsidRDefault="004C523F" w:rsidP="004C523F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2F0A9B7" w14:textId="77777777" w:rsidR="004C523F" w:rsidRPr="004C523F" w:rsidRDefault="004C523F" w:rsidP="004C523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C523F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5AB8BA1" w14:textId="77777777" w:rsidR="00F42907" w:rsidRDefault="00F42907" w:rsidP="00F42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</w:p>
    <w:p w14:paraId="2118512B" w14:textId="77777777" w:rsidR="00014212" w:rsidRDefault="00F42907" w:rsidP="00F42907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>
        <w:rPr>
          <w:rFonts w:cs="Angsana New"/>
          <w:i/>
          <w:iCs/>
          <w:szCs w:val="30"/>
        </w:rPr>
        <w:t xml:space="preserve"> </w:t>
      </w:r>
      <w:r w:rsidR="004537FD">
        <w:rPr>
          <w:rFonts w:cs="Angsana New"/>
          <w:i/>
          <w:iCs/>
          <w:szCs w:val="30"/>
        </w:rPr>
        <w:t>(</w:t>
      </w:r>
      <w:r w:rsidR="004537FD">
        <w:rPr>
          <w:rFonts w:cs="Angsana New" w:hint="cs"/>
          <w:i/>
          <w:iCs/>
          <w:szCs w:val="30"/>
          <w:cs/>
        </w:rPr>
        <w:t>ณ</w:t>
      </w:r>
      <w:r w:rsidR="004537FD">
        <w:rPr>
          <w:rFonts w:cs="Angsana New"/>
          <w:i/>
          <w:iCs/>
          <w:szCs w:val="30"/>
        </w:rPr>
        <w:t>)</w:t>
      </w:r>
      <w:r w:rsidR="004537FD">
        <w:rPr>
          <w:rFonts w:cs="Angsana New"/>
          <w:i/>
          <w:iCs/>
          <w:szCs w:val="30"/>
        </w:rPr>
        <w:tab/>
      </w:r>
      <w:r w:rsidR="00125063" w:rsidRPr="00E27B10">
        <w:rPr>
          <w:rFonts w:cs="Angsana New"/>
          <w:i/>
          <w:iCs/>
          <w:szCs w:val="30"/>
          <w:cs/>
        </w:rPr>
        <w:t>ร</w:t>
      </w:r>
      <w:r w:rsidR="00014212" w:rsidRPr="00E27B10">
        <w:rPr>
          <w:rFonts w:cs="Angsana New"/>
          <w:i/>
          <w:iCs/>
          <w:szCs w:val="30"/>
          <w:cs/>
        </w:rPr>
        <w:t>ายได้</w:t>
      </w:r>
    </w:p>
    <w:p w14:paraId="3CEEA282" w14:textId="77777777" w:rsidR="00F42907" w:rsidRDefault="00F42907" w:rsidP="00F42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</w:p>
    <w:p w14:paraId="29DD1E6F" w14:textId="77777777" w:rsidR="009E449D" w:rsidRPr="00B07D24" w:rsidRDefault="004E7523" w:rsidP="009E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07D2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B07D24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22E54D8F" w14:textId="77777777" w:rsidR="004E7523" w:rsidRDefault="004E7523" w:rsidP="009E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sz w:val="30"/>
          <w:szCs w:val="30"/>
        </w:rPr>
      </w:pPr>
    </w:p>
    <w:p w14:paraId="51DD3A7E" w14:textId="77777777" w:rsidR="004E7523" w:rsidRDefault="004E7523" w:rsidP="004E752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E7523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2F19E1EB" w14:textId="77777777" w:rsidR="00673CC3" w:rsidRDefault="00673CC3" w:rsidP="00673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</w:p>
    <w:p w14:paraId="0EFCCEAA" w14:textId="77777777" w:rsidR="00673CC3" w:rsidRPr="00673CC3" w:rsidRDefault="00673CC3" w:rsidP="00673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673CC3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1390FE84" w14:textId="77777777" w:rsidR="00F42907" w:rsidRDefault="00F42907" w:rsidP="00F42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</w:p>
    <w:p w14:paraId="3C80CE9E" w14:textId="77777777" w:rsidR="004E7523" w:rsidRDefault="00673CC3" w:rsidP="00673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673CC3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673CC3">
        <w:rPr>
          <w:rFonts w:ascii="Angsana New" w:hAnsi="Angsana New"/>
          <w:sz w:val="30"/>
          <w:szCs w:val="30"/>
        </w:rPr>
        <w:t xml:space="preserve"> </w:t>
      </w:r>
      <w:r w:rsidRPr="00673CC3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48353DF" w14:textId="77777777" w:rsidR="00F42907" w:rsidRDefault="00F42907" w:rsidP="00F42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</w:p>
    <w:p w14:paraId="2D356F00" w14:textId="77777777" w:rsidR="009E449D" w:rsidRPr="00B07D24" w:rsidRDefault="009E449D" w:rsidP="009E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07D2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B07D24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14:paraId="75F0166F" w14:textId="77777777" w:rsidR="00F42907" w:rsidRDefault="00F42907" w:rsidP="00F42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</w:p>
    <w:p w14:paraId="16998C73" w14:textId="77777777" w:rsidR="00EF6807" w:rsidRPr="004233E3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  <w:r w:rsidR="005F3A48">
        <w:rPr>
          <w:rFonts w:ascii="Angsana New" w:hAnsi="Angsana New" w:hint="cs"/>
          <w:sz w:val="30"/>
          <w:szCs w:val="30"/>
          <w:cs/>
        </w:rPr>
        <w:t xml:space="preserve"> </w:t>
      </w:r>
      <w:r w:rsidR="005F3A48">
        <w:rPr>
          <w:rFonts w:ascii="Angsana New" w:hAnsi="Angsana New"/>
          <w:sz w:val="30"/>
          <w:szCs w:val="30"/>
          <w:cs/>
        </w:rPr>
        <w:t>และส่วนลด</w:t>
      </w:r>
      <w:r w:rsidR="005F3A48" w:rsidRPr="005F3A48">
        <w:rPr>
          <w:rFonts w:ascii="Angsana New" w:hAnsi="Angsana New"/>
          <w:sz w:val="30"/>
          <w:szCs w:val="30"/>
          <w:cs/>
        </w:rPr>
        <w:t>ตามปริมาณ</w:t>
      </w:r>
    </w:p>
    <w:p w14:paraId="1BADCF74" w14:textId="77777777" w:rsidR="00F42907" w:rsidRDefault="00F4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  <w:r>
        <w:rPr>
          <w:rFonts w:asciiTheme="majorBidi" w:hAnsiTheme="majorBidi" w:cstheme="majorBidi"/>
          <w:i/>
          <w:iCs/>
          <w:sz w:val="28"/>
          <w:szCs w:val="28"/>
          <w:highlight w:val="cyan"/>
        </w:rPr>
        <w:br w:type="page"/>
      </w:r>
    </w:p>
    <w:p w14:paraId="75FC470A" w14:textId="77777777" w:rsidR="00014212" w:rsidRPr="004233E3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</w:t>
      </w:r>
    </w:p>
    <w:p w14:paraId="6A3E49C9" w14:textId="77777777" w:rsidR="00E244FA" w:rsidRPr="004233E3" w:rsidRDefault="00E244FA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2A1874C" w14:textId="77777777" w:rsidR="00B83A87" w:rsidRDefault="000C7F25" w:rsidP="00701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รายได้รับรู้ใน</w:t>
      </w:r>
      <w:r w:rsidR="00014212" w:rsidRPr="004233E3">
        <w:rPr>
          <w:rFonts w:ascii="Angsana New" w:hAnsi="Angsana New"/>
          <w:sz w:val="30"/>
          <w:szCs w:val="30"/>
          <w:cs/>
        </w:rPr>
        <w:t>กำไร</w:t>
      </w:r>
      <w:r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</w:t>
      </w:r>
      <w:r w:rsidR="00A913D1" w:rsidRPr="004233E3">
        <w:rPr>
          <w:rFonts w:ascii="Angsana New" w:hAnsi="Angsana New"/>
          <w:sz w:val="30"/>
          <w:szCs w:val="30"/>
          <w:cs/>
        </w:rPr>
        <w:t>ของความเป็นเจ้าของสินค้าที่มีนัย</w:t>
      </w:r>
      <w:r w:rsidR="002B5725" w:rsidRPr="004233E3">
        <w:rPr>
          <w:rFonts w:ascii="Angsana New" w:hAnsi="Angsana New"/>
          <w:sz w:val="30"/>
          <w:szCs w:val="30"/>
          <w:cs/>
        </w:rPr>
        <w:t>สำคัญ</w:t>
      </w:r>
      <w:r w:rsidR="00637128">
        <w:rPr>
          <w:rFonts w:ascii="Angsana New" w:hAnsi="Angsana New"/>
          <w:sz w:val="30"/>
          <w:szCs w:val="30"/>
          <w:cs/>
        </w:rPr>
        <w:t>ไปให้กับผู้ซื้อแล้ว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637128">
        <w:rPr>
          <w:rFonts w:ascii="Angsana New" w:hAnsi="Angsana New"/>
          <w:sz w:val="30"/>
          <w:szCs w:val="30"/>
        </w:rPr>
        <w:br/>
      </w:r>
      <w:r w:rsidR="00014212" w:rsidRPr="004233E3">
        <w:rPr>
          <w:rFonts w:ascii="Angsana New" w:hAnsi="Angsana New"/>
          <w:sz w:val="30"/>
          <w:szCs w:val="30"/>
          <w:cs/>
        </w:rPr>
        <w:t>ไม่แน่นอนที่มีนัยสำคัญในการได้รับประโยชน์</w:t>
      </w:r>
      <w:r w:rsidR="00A913D1" w:rsidRPr="004233E3">
        <w:rPr>
          <w:rFonts w:ascii="Angsana New" w:hAnsi="Angsana New"/>
          <w:sz w:val="30"/>
          <w:szCs w:val="30"/>
          <w:cs/>
        </w:rPr>
        <w:t>เชิงเศรษฐกิจจากการขายสินค้านั้น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ไม่อาจวัดมูลค่าของจำนวนรายได้และต้นทุนที่เกิดขึ้นได้อย่างน่าเชื่อถือ</w:t>
      </w:r>
      <w:r w:rsidR="00EF6807" w:rsidRPr="004233E3">
        <w:rPr>
          <w:rFonts w:ascii="Angsana New" w:hAnsi="Angsana New"/>
          <w:sz w:val="30"/>
          <w:szCs w:val="30"/>
          <w:cs/>
        </w:rPr>
        <w:t xml:space="preserve"> </w:t>
      </w:r>
      <w:r w:rsidR="00A913D1"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มีความเป็นไปได้ค่อนข้างแน่นอนที่จะต้องรับคืนสินค้า  </w:t>
      </w:r>
    </w:p>
    <w:p w14:paraId="39D0624D" w14:textId="77777777" w:rsidR="00701AB7" w:rsidRPr="00701AB7" w:rsidRDefault="00701AB7" w:rsidP="00701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0A57E8D6" w14:textId="77777777" w:rsidR="00B83A87" w:rsidRDefault="00B83A87" w:rsidP="00B83A87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>
        <w:rPr>
          <w:rFonts w:cs="Angsana New"/>
          <w:i/>
          <w:iCs/>
          <w:szCs w:val="30"/>
        </w:rPr>
        <w:t>(</w:t>
      </w:r>
      <w:r w:rsidR="00306386">
        <w:rPr>
          <w:rFonts w:cs="Angsana New" w:hint="cs"/>
          <w:i/>
          <w:iCs/>
          <w:szCs w:val="30"/>
          <w:cs/>
        </w:rPr>
        <w:t>ด</w:t>
      </w:r>
      <w:r>
        <w:rPr>
          <w:rFonts w:cs="Angsana New"/>
          <w:i/>
          <w:iCs/>
          <w:szCs w:val="30"/>
        </w:rPr>
        <w:t>)</w:t>
      </w:r>
      <w:r>
        <w:rPr>
          <w:rFonts w:cs="Angsana New"/>
          <w:i/>
          <w:iCs/>
          <w:szCs w:val="30"/>
        </w:rPr>
        <w:tab/>
      </w:r>
      <w:r w:rsidRPr="00B83A87">
        <w:rPr>
          <w:rFonts w:cs="Angsana New"/>
          <w:i/>
          <w:iCs/>
          <w:szCs w:val="30"/>
          <w:cs/>
        </w:rPr>
        <w:t>รายได้จากการลงทุน</w:t>
      </w:r>
    </w:p>
    <w:p w14:paraId="698C0A72" w14:textId="77777777" w:rsidR="00B83A87" w:rsidRDefault="00B83A87" w:rsidP="00B83A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7993CD" w14:textId="77777777" w:rsidR="00A94296" w:rsidRDefault="00B83A87" w:rsidP="00B83A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83A87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1F27F7E4" w14:textId="77777777" w:rsidR="00B83A87" w:rsidRPr="004233E3" w:rsidRDefault="00B83A87" w:rsidP="00B83A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5DA631" w14:textId="77777777"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</w:t>
      </w:r>
      <w:r w:rsidR="00306386">
        <w:rPr>
          <w:rFonts w:cs="Angsana New" w:hint="cs"/>
          <w:i/>
          <w:iCs/>
          <w:szCs w:val="30"/>
          <w:cs/>
        </w:rPr>
        <w:t>ต</w:t>
      </w:r>
      <w:r w:rsidRPr="00E27B10">
        <w:rPr>
          <w:rFonts w:cs="Angsana New"/>
          <w:i/>
          <w:iCs/>
          <w:szCs w:val="30"/>
          <w:cs/>
        </w:rPr>
        <w:t>)</w:t>
      </w:r>
      <w:r w:rsidR="00014212" w:rsidRPr="00E27B10">
        <w:rPr>
          <w:rFonts w:cs="Angsana New"/>
          <w:i/>
          <w:iCs/>
          <w:szCs w:val="30"/>
        </w:rPr>
        <w:tab/>
      </w:r>
      <w:r w:rsidR="00484C9D" w:rsidRPr="00E27B10">
        <w:rPr>
          <w:rFonts w:cs="Angsana New"/>
          <w:i/>
          <w:iCs/>
          <w:szCs w:val="30"/>
          <w:cs/>
        </w:rPr>
        <w:t>ต้นทุนทางการเงิน</w:t>
      </w:r>
    </w:p>
    <w:p w14:paraId="32BD80C4" w14:textId="77777777" w:rsidR="00C54A2A" w:rsidRPr="004233E3" w:rsidRDefault="00C54A2A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</w:p>
    <w:p w14:paraId="2B01A650" w14:textId="77777777" w:rsidR="006649DF" w:rsidRPr="004233E3" w:rsidRDefault="00484C9D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ต้นทุนทางการเงิน</w:t>
      </w:r>
      <w:r w:rsidR="00315150">
        <w:rPr>
          <w:rFonts w:ascii="Angsana New" w:hAnsi="Angsana New" w:hint="cs"/>
          <w:sz w:val="30"/>
          <w:szCs w:val="30"/>
          <w:cs/>
        </w:rPr>
        <w:t>บันทึกโดยใช้วิธีอัตราดอกเบี้ยที่แท้จริงและ</w:t>
      </w:r>
      <w:r w:rsidRPr="004233E3">
        <w:rPr>
          <w:rFonts w:ascii="Angsana New" w:hAnsi="Angsana New"/>
          <w:sz w:val="30"/>
          <w:szCs w:val="30"/>
          <w:cs/>
        </w:rPr>
        <w:t xml:space="preserve">ประกอบด้วยดอกเบี้ยจ่ายของเงินกู้ยืมรับรู้ในกำไรหรือขาดทุน </w:t>
      </w:r>
    </w:p>
    <w:p w14:paraId="79560CFF" w14:textId="77777777" w:rsidR="00EC0DDB" w:rsidRPr="004233E3" w:rsidRDefault="00EC0DDB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3D8CD8" w14:textId="77777777" w:rsidR="00125063" w:rsidRPr="004233E3" w:rsidRDefault="00484C9D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55511E33" w14:textId="77777777" w:rsidR="00125063" w:rsidRPr="004233E3" w:rsidRDefault="00125063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4005B61" w14:textId="77777777" w:rsidR="00484C9D" w:rsidRPr="00E27B10" w:rsidRDefault="00484C9D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</w:t>
      </w:r>
      <w:r w:rsidR="00306386">
        <w:rPr>
          <w:rFonts w:cs="Angsana New" w:hint="cs"/>
          <w:i/>
          <w:iCs/>
          <w:szCs w:val="30"/>
          <w:cs/>
        </w:rPr>
        <w:t>ถ</w:t>
      </w:r>
      <w:r w:rsidRPr="00E27B10">
        <w:rPr>
          <w:rFonts w:cs="Angsana New"/>
          <w:i/>
          <w:iCs/>
          <w:szCs w:val="30"/>
          <w:cs/>
        </w:rPr>
        <w:t>)</w:t>
      </w:r>
      <w:r w:rsidRPr="00E27B10">
        <w:rPr>
          <w:rFonts w:cs="Angsana New"/>
          <w:i/>
          <w:iCs/>
          <w:szCs w:val="30"/>
        </w:rPr>
        <w:tab/>
      </w:r>
      <w:r w:rsidRPr="00123416">
        <w:rPr>
          <w:rFonts w:cs="Angsana New"/>
          <w:i/>
          <w:iCs/>
          <w:szCs w:val="30"/>
          <w:cs/>
        </w:rPr>
        <w:t>สัญญาเช่าดำเนินงาน</w:t>
      </w:r>
    </w:p>
    <w:p w14:paraId="3CBE4B57" w14:textId="77777777" w:rsidR="00484C9D" w:rsidRPr="004233E3" w:rsidRDefault="00484C9D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</w:p>
    <w:p w14:paraId="6B5D1DCC" w14:textId="77777777" w:rsidR="006649DF" w:rsidRPr="000974C8" w:rsidRDefault="00484C9D" w:rsidP="000974C8">
      <w:pPr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รายจ่ายภายใต้สัญญาเช่าดำเนินงานบันทึกในกำไรขาดทุนโดยวิธีเส้นตรงตลอดอายุสัญญาเช่า</w:t>
      </w:r>
      <w:r w:rsidRPr="004233E3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</w:p>
    <w:p w14:paraId="6E4D091A" w14:textId="77777777" w:rsidR="00BF4BC3" w:rsidRDefault="00BF4BC3" w:rsidP="00B83A87">
      <w:pPr>
        <w:pStyle w:val="AccPolicysubhead"/>
        <w:tabs>
          <w:tab w:val="left" w:pos="540"/>
        </w:tabs>
        <w:ind w:left="0" w:right="-43"/>
      </w:pPr>
    </w:p>
    <w:p w14:paraId="1C631D2A" w14:textId="77777777" w:rsidR="00694162" w:rsidRDefault="00BF4BC3" w:rsidP="00701AB7">
      <w:pPr>
        <w:pStyle w:val="AccPolicysubhead"/>
        <w:tabs>
          <w:tab w:val="left" w:pos="540"/>
        </w:tabs>
        <w:ind w:left="0" w:right="-43"/>
      </w:pPr>
      <w:r>
        <w:rPr>
          <w:rFonts w:ascii="Arial" w:eastAsia="Times New Roman" w:hAnsi="Arial"/>
          <w:i w:val="0"/>
          <w:iCs w:val="0"/>
          <w:sz w:val="18"/>
          <w:szCs w:val="18"/>
        </w:rPr>
        <w:tab/>
      </w:r>
      <w:r w:rsidR="000F509B" w:rsidRPr="00694162">
        <w:rPr>
          <w:cs/>
        </w:rPr>
        <w:t xml:space="preserve">การประเมินว่าข้อตกลงประกอบด้วยสัญญาเช่าหรือไม่ </w:t>
      </w:r>
    </w:p>
    <w:p w14:paraId="21628B55" w14:textId="77777777" w:rsidR="00701AB7" w:rsidRPr="00701AB7" w:rsidRDefault="00701AB7" w:rsidP="00701AB7">
      <w:pPr>
        <w:pStyle w:val="BodyText"/>
      </w:pPr>
    </w:p>
    <w:p w14:paraId="5C8802C2" w14:textId="77777777" w:rsidR="00125063" w:rsidRPr="004233E3" w:rsidRDefault="00484C9D" w:rsidP="0080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</w:t>
      </w:r>
      <w:r w:rsidR="00315150">
        <w:rPr>
          <w:rFonts w:ascii="Angsana New" w:hAnsi="Angsana New"/>
          <w:sz w:val="30"/>
          <w:szCs w:val="30"/>
          <w:cs/>
        </w:rPr>
        <w:t xml:space="preserve">ินทรัพย์ที่มีลักษณะเฉพาะเจาะจง </w:t>
      </w:r>
      <w:r w:rsidRPr="004233E3">
        <w:rPr>
          <w:rFonts w:ascii="Angsana New" w:hAnsi="Angsana New"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</w:t>
      </w:r>
      <w:r w:rsidR="00315150">
        <w:rPr>
          <w:rFonts w:ascii="Angsana New" w:hAnsi="Angsana New"/>
          <w:sz w:val="30"/>
          <w:szCs w:val="30"/>
          <w:cs/>
        </w:rPr>
        <w:t>ษณะเฉพาะเจาะจง</w:t>
      </w:r>
      <w:r w:rsidRPr="004233E3">
        <w:rPr>
          <w:rFonts w:ascii="Angsana New" w:hAnsi="Angsana New"/>
          <w:sz w:val="30"/>
          <w:szCs w:val="30"/>
          <w:cs/>
        </w:rPr>
        <w:t xml:space="preserve"> และข้อตกลงนั้นจะนำไปสู่สิทธิในการใช้สินทรัพย์ ถ้าทำให้กลุ่มบริษัท</w:t>
      </w:r>
      <w:r w:rsidR="00315150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มีสิทธิในการควบคุมการใช้สินทรัพย์</w:t>
      </w:r>
      <w:r w:rsidR="000974C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DEC63C" w14:textId="77777777" w:rsidR="008003CC" w:rsidRDefault="008003CC" w:rsidP="0080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4567CC01" w14:textId="77777777" w:rsidR="00014212" w:rsidRPr="004233E3" w:rsidRDefault="00484C9D" w:rsidP="0080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</w:t>
      </w:r>
      <w:r w:rsidR="006C0C77">
        <w:rPr>
          <w:rFonts w:ascii="Angsana New" w:hAnsi="Angsana New"/>
          <w:sz w:val="30"/>
          <w:szCs w:val="30"/>
          <w:cs/>
        </w:rPr>
        <w:t>ิษัทสรุปว่าเป็นสัญญาเช่าการเงิน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A0A24E5" w14:textId="77777777" w:rsidR="00574482" w:rsidRPr="004233E3" w:rsidRDefault="00574482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rPr>
          <w:rFonts w:ascii="Angsana New" w:hAnsi="Angsana New"/>
          <w:sz w:val="30"/>
          <w:szCs w:val="30"/>
        </w:rPr>
      </w:pPr>
    </w:p>
    <w:p w14:paraId="32363990" w14:textId="77777777"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</w:t>
      </w:r>
      <w:r w:rsidR="00306386">
        <w:rPr>
          <w:rFonts w:cs="Angsana New" w:hint="cs"/>
          <w:i/>
          <w:iCs/>
          <w:szCs w:val="30"/>
          <w:cs/>
        </w:rPr>
        <w:t>ท</w:t>
      </w:r>
      <w:r w:rsidRPr="00E27B10">
        <w:rPr>
          <w:rFonts w:cs="Angsana New"/>
          <w:i/>
          <w:iCs/>
          <w:szCs w:val="30"/>
          <w:cs/>
        </w:rPr>
        <w:t>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ภาษีเงินได้</w:t>
      </w:r>
    </w:p>
    <w:p w14:paraId="654B1104" w14:textId="77777777" w:rsidR="00014212" w:rsidRPr="004233E3" w:rsidRDefault="00014212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both"/>
        <w:rPr>
          <w:rFonts w:ascii="Angsana New" w:hAnsi="Angsana New"/>
          <w:sz w:val="30"/>
          <w:szCs w:val="30"/>
        </w:rPr>
      </w:pPr>
    </w:p>
    <w:p w14:paraId="0BD8C024" w14:textId="77777777"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54FD7F5" w14:textId="77777777"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31C924B" w14:textId="77777777"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A251B3D" w14:textId="77777777"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C92E4C1" w14:textId="77777777"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6C0C77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4233E3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</w:t>
      </w:r>
      <w:r w:rsidR="006C0C77">
        <w:rPr>
          <w:rFonts w:ascii="Angsana New" w:hAnsi="Angsana New"/>
          <w:sz w:val="30"/>
          <w:szCs w:val="30"/>
          <w:cs/>
        </w:rPr>
        <w:t>กิดจากผลแตกต่างชั่วคราวต่อไปนี้ การรับรู้ค่าความนิยมในครั้งแรก</w:t>
      </w:r>
      <w:r w:rsidRPr="004233E3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เงินลงทุนในบริษัทย่อยหากเป็นไปได้ว่าจะไม่มีการกลับรายการในอนาคตอันใกล้</w:t>
      </w:r>
    </w:p>
    <w:p w14:paraId="1A5E81AE" w14:textId="77777777"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6A1A137" w14:textId="77777777" w:rsidR="00251292" w:rsidRDefault="002A2A4D" w:rsidP="00C232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14:paraId="71B28CE0" w14:textId="77777777" w:rsidR="00F42907" w:rsidRDefault="00F42907" w:rsidP="00C232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</w:p>
    <w:p w14:paraId="69D35BAB" w14:textId="77777777" w:rsidR="002A2A4D" w:rsidRPr="004233E3" w:rsidRDefault="002A2A4D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C709758" w14:textId="77777777" w:rsidR="0004031E" w:rsidRDefault="0004031E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66AFE36" w14:textId="77777777" w:rsidR="00F42907" w:rsidRDefault="00F42907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1A71F2E" w14:textId="77777777" w:rsidR="00F42907" w:rsidRDefault="00F42907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363FF14" w14:textId="77777777" w:rsidR="00CC7228" w:rsidRPr="004233E3" w:rsidRDefault="00CC7228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</w:t>
      </w:r>
      <w:r w:rsidR="008763DF" w:rsidRPr="004233E3">
        <w:rPr>
          <w:rFonts w:ascii="Angsana New" w:hAnsi="Angsana New"/>
          <w:sz w:val="30"/>
          <w:szCs w:val="30"/>
          <w:cs/>
        </w:rPr>
        <w:t>ของงวด</w:t>
      </w:r>
      <w:r w:rsidRPr="004233E3">
        <w:rPr>
          <w:rFonts w:ascii="Angsana New" w:hAnsi="Angsana New"/>
          <w:sz w:val="30"/>
          <w:szCs w:val="30"/>
          <w:cs/>
        </w:rPr>
        <w:t>ปัจจ</w:t>
      </w:r>
      <w:r w:rsidR="0096403B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4233E3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96403B">
        <w:rPr>
          <w:rFonts w:ascii="Angsana New" w:hAnsi="Angsana New"/>
          <w:sz w:val="30"/>
          <w:szCs w:val="30"/>
          <w:cs/>
        </w:rPr>
        <w:t>มขึ้น และมีดอกเบี้ยที่ต้องชำระ</w:t>
      </w:r>
      <w:r w:rsidR="0096403B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E502C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ผลกระทบจาก</w:t>
      </w:r>
      <w:r w:rsidR="000A39BE" w:rsidRPr="004233E3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การตีความทางกฎ</w:t>
      </w:r>
      <w:r w:rsidRPr="004233E3">
        <w:rPr>
          <w:rFonts w:ascii="Angsana New" w:hAnsi="Angsana New"/>
          <w:sz w:val="30"/>
          <w:szCs w:val="30"/>
          <w:cs/>
        </w:rPr>
        <w:t>ห</w:t>
      </w:r>
      <w:r w:rsidR="00E502CD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4233E3">
        <w:rPr>
          <w:rFonts w:ascii="Angsana New" w:hAnsi="Angsana New"/>
          <w:sz w:val="30"/>
          <w:szCs w:val="30"/>
          <w:cs/>
        </w:rPr>
        <w:t>การประเมินนี้อยู่บนพ</w:t>
      </w:r>
      <w:r w:rsidR="00290470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4233E3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</w:t>
      </w:r>
      <w:r w:rsidR="00E502CD">
        <w:rPr>
          <w:rFonts w:ascii="Angsana New" w:hAnsi="Angsana New"/>
          <w:sz w:val="30"/>
          <w:szCs w:val="30"/>
          <w:cs/>
        </w:rPr>
        <w:t>สินใจเกี่ยวกับเหตุการณ์ในอนาคต</w:t>
      </w:r>
      <w:r w:rsidR="00E502C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</w:t>
      </w:r>
      <w:r w:rsidR="00E502CD">
        <w:rPr>
          <w:rFonts w:ascii="Angsana New" w:hAnsi="Angsana New"/>
          <w:sz w:val="30"/>
          <w:szCs w:val="30"/>
          <w:cs/>
        </w:rPr>
        <w:t>องภาษีเงินได้ค้างจ่ายที่มีอยู่</w:t>
      </w:r>
      <w:r w:rsidR="00E502C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E3D7429" w14:textId="77777777" w:rsidR="00574482" w:rsidRPr="004233E3" w:rsidRDefault="00574482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69E3730" w14:textId="77777777" w:rsidR="002A2A4D" w:rsidRPr="004233E3" w:rsidRDefault="002A2A4D" w:rsidP="003A0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3A06DA">
        <w:rPr>
          <w:rFonts w:ascii="Angsana New" w:hAnsi="Angsana New"/>
          <w:sz w:val="30"/>
          <w:szCs w:val="30"/>
          <w:cs/>
        </w:rPr>
        <w:t>ภาษีเงิน</w:t>
      </w:r>
      <w:r w:rsidRPr="004233E3">
        <w:rPr>
          <w:rFonts w:ascii="Angsana New" w:hAnsi="Angsana New"/>
          <w:sz w:val="30"/>
          <w:szCs w:val="30"/>
          <w:cs/>
        </w:rPr>
        <w:t>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14:paraId="3EB814AA" w14:textId="77777777" w:rsidR="002A2A4D" w:rsidRPr="004233E3" w:rsidRDefault="002A2A4D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6FD8AA3" w14:textId="77777777" w:rsidR="00534DFA" w:rsidRDefault="00CC17E7" w:rsidP="00CC1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CC17E7">
        <w:rPr>
          <w:rFonts w:ascii="Angsana New" w:hAnsi="Angsana New"/>
          <w:sz w:val="30"/>
          <w:szCs w:val="30"/>
          <w:cs/>
        </w:rPr>
        <w:t>ค่อนข้างแน่</w:t>
      </w:r>
      <w:r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CC17E7">
        <w:rPr>
          <w:rFonts w:ascii="Angsana New" w:hAnsi="Angsana New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7BC50A1" w14:textId="77777777" w:rsidR="00CC17E7" w:rsidRPr="00CC17E7" w:rsidRDefault="00CC17E7" w:rsidP="00CC1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E6DF9EB" w14:textId="77777777" w:rsidR="00D410B8" w:rsidRPr="00E27B10" w:rsidRDefault="00D410B8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</w:t>
      </w:r>
      <w:r w:rsidR="00306386">
        <w:rPr>
          <w:rFonts w:cs="Angsana New" w:hint="cs"/>
          <w:i/>
          <w:iCs/>
          <w:szCs w:val="30"/>
          <w:cs/>
        </w:rPr>
        <w:t>ธ</w:t>
      </w:r>
      <w:r w:rsidRPr="00E27B10">
        <w:rPr>
          <w:rFonts w:cs="Angsana New"/>
          <w:i/>
          <w:iCs/>
          <w:szCs w:val="30"/>
          <w:cs/>
        </w:rPr>
        <w:t>)</w:t>
      </w:r>
      <w:r w:rsidRPr="00E27B10">
        <w:rPr>
          <w:rFonts w:cs="Angsana New"/>
          <w:i/>
          <w:iCs/>
          <w:szCs w:val="30"/>
        </w:rPr>
        <w:tab/>
      </w:r>
      <w:r w:rsidRPr="00E27B10">
        <w:rPr>
          <w:rFonts w:cs="Angsana New"/>
          <w:i/>
          <w:iCs/>
          <w:szCs w:val="30"/>
          <w:cs/>
        </w:rPr>
        <w:t>กำไรต่อหุ้น</w:t>
      </w:r>
    </w:p>
    <w:p w14:paraId="6C198682" w14:textId="77777777" w:rsidR="00913C08" w:rsidRPr="004233E3" w:rsidRDefault="001472F6" w:rsidP="00913C08">
      <w:pPr>
        <w:pStyle w:val="AccPolicysubhead"/>
        <w:tabs>
          <w:tab w:val="left" w:pos="540"/>
        </w:tabs>
        <w:ind w:right="-43"/>
      </w:pPr>
      <w:r w:rsidRPr="001472F6">
        <w:rPr>
          <w:b/>
        </w:rPr>
        <w:tab/>
      </w:r>
    </w:p>
    <w:p w14:paraId="2A4A16C6" w14:textId="77777777" w:rsidR="00F42907" w:rsidRDefault="00986C39" w:rsidP="00C06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D410B8" w:rsidRPr="004233E3">
        <w:rPr>
          <w:rFonts w:ascii="Angsana New" w:hAnsi="Angsana New"/>
          <w:b/>
          <w:sz w:val="30"/>
          <w:szCs w:val="30"/>
          <w:cs/>
        </w:rPr>
        <w:t>แสดงกำไรต่อหุ้</w:t>
      </w:r>
      <w:r w:rsidR="00FD7711" w:rsidRPr="004233E3">
        <w:rPr>
          <w:rFonts w:ascii="Angsana New" w:hAnsi="Angsana New"/>
          <w:b/>
          <w:sz w:val="30"/>
          <w:szCs w:val="30"/>
          <w:cs/>
        </w:rPr>
        <w:t>นขั้นพื้นฐาน</w:t>
      </w:r>
      <w:r w:rsidR="00D410B8" w:rsidRPr="004233E3">
        <w:rPr>
          <w:rFonts w:ascii="Angsana New" w:hAnsi="Angsana New"/>
          <w:b/>
          <w:sz w:val="30"/>
          <w:szCs w:val="30"/>
          <w:cs/>
        </w:rPr>
        <w:t>สำหรับหุ้นสามัญ กำไรต่อหุ้นขั้นพื้นฐานคำนวณโดยการหารกำไรหรือ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ขาดทุนของผู้ถือหุ้นสามัญของ</w:t>
      </w:r>
      <w:r w:rsidR="00D410B8" w:rsidRPr="004233E3">
        <w:rPr>
          <w:rFonts w:ascii="Angsana New" w:hAnsi="Angsana New"/>
          <w:b/>
          <w:sz w:val="30"/>
          <w:szCs w:val="30"/>
          <w:cs/>
        </w:rPr>
        <w:t xml:space="preserve">บริษัท ด้วยจำนวนหุ้นสามัญถัวเฉลี่ยถ่วงน้ำหนักที่ออกจำหน่ายระหว่างปี </w:t>
      </w:r>
    </w:p>
    <w:p w14:paraId="775872FB" w14:textId="77777777" w:rsidR="00C068CE" w:rsidRDefault="00C068CE" w:rsidP="00C06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</w:p>
    <w:p w14:paraId="17400B36" w14:textId="77777777" w:rsidR="00C068CE" w:rsidRDefault="00C068CE" w:rsidP="00C06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</w:p>
    <w:p w14:paraId="0EFACC32" w14:textId="77777777" w:rsidR="00C068CE" w:rsidRDefault="00C068CE" w:rsidP="00C06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</w:p>
    <w:p w14:paraId="467848C5" w14:textId="77777777" w:rsidR="00C068CE" w:rsidRDefault="00C068CE" w:rsidP="00C06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</w:p>
    <w:p w14:paraId="0F8C86A9" w14:textId="77777777" w:rsidR="00C068CE" w:rsidRDefault="00C068CE" w:rsidP="00C06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</w:p>
    <w:p w14:paraId="1D16B3C0" w14:textId="77777777" w:rsidR="00C068CE" w:rsidRDefault="00C068CE" w:rsidP="00C06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</w:p>
    <w:p w14:paraId="0AFA82A1" w14:textId="77777777" w:rsidR="00DE1E6C" w:rsidRPr="00DE1E6C" w:rsidRDefault="00DE1E6C" w:rsidP="00DE1E6C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>
        <w:rPr>
          <w:rFonts w:cs="Angsana New"/>
          <w:i/>
          <w:iCs/>
          <w:szCs w:val="30"/>
        </w:rPr>
        <w:lastRenderedPageBreak/>
        <w:t>(</w:t>
      </w:r>
      <w:r w:rsidR="00306386">
        <w:rPr>
          <w:rFonts w:cs="Angsana New" w:hint="cs"/>
          <w:i/>
          <w:iCs/>
          <w:szCs w:val="30"/>
          <w:cs/>
        </w:rPr>
        <w:t>น</w:t>
      </w:r>
      <w:r>
        <w:rPr>
          <w:rFonts w:cs="Angsana New"/>
          <w:i/>
          <w:iCs/>
          <w:szCs w:val="30"/>
        </w:rPr>
        <w:t>)</w:t>
      </w:r>
      <w:r>
        <w:rPr>
          <w:rFonts w:cs="Angsana New"/>
          <w:i/>
          <w:iCs/>
          <w:szCs w:val="30"/>
        </w:rPr>
        <w:tab/>
      </w:r>
      <w:r w:rsidRPr="00DE1E6C">
        <w:rPr>
          <w:rFonts w:cs="Angsana New"/>
          <w:i/>
          <w:iCs/>
          <w:szCs w:val="30"/>
          <w:cs/>
        </w:rPr>
        <w:t>บุคคลหรือกิจการที่เกี่ยวข้องกัน</w:t>
      </w:r>
    </w:p>
    <w:p w14:paraId="4771FE9B" w14:textId="77777777" w:rsidR="00DE1E6C" w:rsidRPr="00891863" w:rsidRDefault="00DE1E6C" w:rsidP="00DE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B4148E9" w14:textId="77777777" w:rsidR="00DE1E6C" w:rsidRDefault="00DE1E6C" w:rsidP="00DE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DE1E6C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2971339" w14:textId="77777777" w:rsidR="003239F5" w:rsidRPr="004233E3" w:rsidRDefault="003239F5" w:rsidP="00DE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</w:p>
    <w:p w14:paraId="48C93FDB" w14:textId="77777777" w:rsidR="00CC7228" w:rsidRPr="00C068CE" w:rsidRDefault="00CC7228" w:rsidP="00081D4A">
      <w:pPr>
        <w:pStyle w:val="NoSpacing"/>
        <w:tabs>
          <w:tab w:val="clear" w:pos="454"/>
          <w:tab w:val="left" w:pos="540"/>
        </w:tabs>
        <w:rPr>
          <w:b/>
          <w:bCs/>
          <w:i/>
          <w:iCs/>
          <w:szCs w:val="30"/>
          <w:cs/>
        </w:rPr>
      </w:pPr>
      <w:r w:rsidRPr="00C068CE">
        <w:rPr>
          <w:b/>
          <w:bCs/>
          <w:i/>
          <w:iCs/>
          <w:szCs w:val="30"/>
          <w:cs/>
        </w:rPr>
        <w:t>(</w:t>
      </w:r>
      <w:r w:rsidR="00306386" w:rsidRPr="00C068CE">
        <w:rPr>
          <w:rFonts w:hint="cs"/>
          <w:b/>
          <w:bCs/>
          <w:i/>
          <w:iCs/>
          <w:szCs w:val="30"/>
          <w:cs/>
        </w:rPr>
        <w:t>บ</w:t>
      </w:r>
      <w:r w:rsidRPr="00C068CE">
        <w:rPr>
          <w:b/>
          <w:bCs/>
          <w:i/>
          <w:iCs/>
          <w:szCs w:val="30"/>
          <w:cs/>
        </w:rPr>
        <w:t>)</w:t>
      </w:r>
      <w:r w:rsidRPr="00C068CE">
        <w:rPr>
          <w:b/>
          <w:bCs/>
          <w:i/>
          <w:iCs/>
          <w:szCs w:val="30"/>
        </w:rPr>
        <w:tab/>
      </w:r>
      <w:r w:rsidRPr="00C068CE">
        <w:rPr>
          <w:b/>
          <w:bCs/>
          <w:i/>
          <w:iCs/>
          <w:szCs w:val="30"/>
          <w:cs/>
        </w:rPr>
        <w:t>รายงานทางการเงินจำแนกตามส่วนงาน</w:t>
      </w:r>
    </w:p>
    <w:p w14:paraId="6BA39FB4" w14:textId="77777777" w:rsidR="00CC7228" w:rsidRPr="004233E3" w:rsidRDefault="00CC7228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7F32B2D9" w14:textId="77777777" w:rsidR="00B52234" w:rsidRPr="004233E3" w:rsidRDefault="00B52234" w:rsidP="00081D4A">
      <w:pPr>
        <w:tabs>
          <w:tab w:val="clear" w:pos="454"/>
          <w:tab w:val="left" w:pos="540"/>
        </w:tabs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</w:t>
      </w:r>
      <w:r w:rsidR="00483511" w:rsidRPr="004233E3">
        <w:rPr>
          <w:rFonts w:ascii="Angsana New" w:hAnsi="Angsana New"/>
          <w:b/>
          <w:sz w:val="30"/>
          <w:szCs w:val="30"/>
          <w:cs/>
        </w:rPr>
        <w:t>เป็นรายการ</w:t>
      </w:r>
      <w:r w:rsidR="003A17AF" w:rsidRPr="004233E3">
        <w:rPr>
          <w:rFonts w:ascii="Angsana New" w:hAnsi="Angsana New"/>
          <w:b/>
          <w:sz w:val="30"/>
          <w:szCs w:val="30"/>
          <w:cs/>
        </w:rPr>
        <w:t>ค่าใช้จ่ายของ</w:t>
      </w:r>
      <w:r w:rsidR="00E21E30" w:rsidRPr="004233E3">
        <w:rPr>
          <w:rFonts w:ascii="Angsana New" w:hAnsi="Angsana New"/>
          <w:b/>
          <w:sz w:val="30"/>
          <w:szCs w:val="30"/>
          <w:cs/>
        </w:rPr>
        <w:t>สำนักงานใหญ่</w:t>
      </w:r>
    </w:p>
    <w:p w14:paraId="570435C7" w14:textId="77777777" w:rsidR="00484C9D" w:rsidRPr="004233E3" w:rsidRDefault="00484C9D" w:rsidP="00F411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78FF260" w14:textId="77777777" w:rsidR="00F200E4" w:rsidRPr="00F200E4" w:rsidRDefault="008763DF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="007245B0" w:rsidRPr="00536C48">
        <w:rPr>
          <w:szCs w:val="30"/>
          <w:cs/>
        </w:rPr>
        <w:t>บุคคลหรือกิจการที่เกี่ยวข้องกัน</w:t>
      </w:r>
    </w:p>
    <w:p w14:paraId="485239F8" w14:textId="77777777" w:rsidR="00F200E4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" w:right="-43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ab/>
      </w:r>
    </w:p>
    <w:p w14:paraId="1586CAEB" w14:textId="77777777" w:rsidR="00F200E4" w:rsidRDefault="008F2689" w:rsidP="00DE1E6C">
      <w:pPr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00F88" w:rsidRPr="004233E3">
        <w:rPr>
          <w:rFonts w:ascii="Angsana New" w:hAnsi="Angsana New"/>
          <w:b/>
          <w:sz w:val="30"/>
          <w:szCs w:val="30"/>
          <w:cs/>
        </w:rPr>
        <w:t>บริษัทร่วมและบริษัทย่อยได้เปิดเผยในหมายเหตุประกอบงบการเงินข้อ</w:t>
      </w:r>
      <w:r w:rsidR="00327019" w:rsidRPr="004233E3">
        <w:rPr>
          <w:rFonts w:ascii="Angsana New" w:hAnsi="Angsana New"/>
          <w:b/>
          <w:sz w:val="30"/>
          <w:szCs w:val="30"/>
        </w:rPr>
        <w:t xml:space="preserve"> </w:t>
      </w:r>
      <w:r w:rsidR="0012307E" w:rsidRPr="00D30C1E">
        <w:rPr>
          <w:rFonts w:ascii="Angsana New" w:hAnsi="Angsana New"/>
          <w:bCs/>
          <w:sz w:val="30"/>
          <w:szCs w:val="30"/>
        </w:rPr>
        <w:t>9</w:t>
      </w:r>
      <w:r w:rsidR="00327019" w:rsidRPr="00D30C1E">
        <w:rPr>
          <w:rFonts w:ascii="Angsana New" w:hAnsi="Angsana New"/>
          <w:bCs/>
          <w:sz w:val="30"/>
          <w:szCs w:val="30"/>
        </w:rPr>
        <w:t xml:space="preserve"> </w:t>
      </w:r>
      <w:r w:rsidR="00500F88" w:rsidRPr="00D30C1E">
        <w:rPr>
          <w:rFonts w:ascii="Angsana New" w:hAnsi="Angsana New"/>
          <w:b/>
          <w:sz w:val="30"/>
          <w:szCs w:val="30"/>
          <w:cs/>
        </w:rPr>
        <w:t>และ</w:t>
      </w:r>
      <w:r w:rsidR="00327019" w:rsidRPr="00D30C1E">
        <w:rPr>
          <w:rFonts w:ascii="Angsana New" w:hAnsi="Angsana New"/>
          <w:bCs/>
          <w:sz w:val="30"/>
          <w:szCs w:val="30"/>
        </w:rPr>
        <w:t xml:space="preserve"> </w:t>
      </w:r>
      <w:r w:rsidR="00500F88" w:rsidRPr="00D30C1E">
        <w:rPr>
          <w:rFonts w:ascii="Angsana New" w:hAnsi="Angsana New"/>
          <w:bCs/>
          <w:sz w:val="30"/>
          <w:szCs w:val="30"/>
        </w:rPr>
        <w:t>1</w:t>
      </w:r>
      <w:r w:rsidR="0012307E" w:rsidRPr="00D30C1E">
        <w:rPr>
          <w:rFonts w:ascii="Angsana New" w:hAnsi="Angsana New"/>
          <w:bCs/>
          <w:sz w:val="30"/>
          <w:szCs w:val="30"/>
        </w:rPr>
        <w:t>0</w:t>
      </w:r>
      <w:r w:rsidR="00500F88" w:rsidRPr="004233E3">
        <w:rPr>
          <w:rFonts w:ascii="Angsana New" w:hAnsi="Angsana New"/>
          <w:b/>
          <w:sz w:val="30"/>
          <w:szCs w:val="30"/>
        </w:rPr>
        <w:t xml:space="preserve"> </w:t>
      </w:r>
      <w:r w:rsidR="00F200E4" w:rsidRPr="00F200E4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F235B75" w14:textId="77777777" w:rsidR="00F200E4" w:rsidRPr="00F200E4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243" w:type="dxa"/>
        <w:tblInd w:w="558" w:type="dxa"/>
        <w:tblLook w:val="01E0" w:firstRow="1" w:lastRow="1" w:firstColumn="1" w:lastColumn="1" w:noHBand="0" w:noVBand="0"/>
      </w:tblPr>
      <w:tblGrid>
        <w:gridCol w:w="4320"/>
        <w:gridCol w:w="1440"/>
        <w:gridCol w:w="3483"/>
      </w:tblGrid>
      <w:tr w:rsidR="00A42E54" w:rsidRPr="008948FA" w14:paraId="6A7BD1B3" w14:textId="77777777" w:rsidTr="00290470">
        <w:trPr>
          <w:tblHeader/>
        </w:trPr>
        <w:tc>
          <w:tcPr>
            <w:tcW w:w="4320" w:type="dxa"/>
          </w:tcPr>
          <w:p w14:paraId="3A787949" w14:textId="77777777" w:rsidR="00A42E54" w:rsidRPr="004233E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3AD1C102" w14:textId="77777777" w:rsidR="00A42E54" w:rsidRPr="004233E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483" w:type="dxa"/>
          </w:tcPr>
          <w:p w14:paraId="1BE63B40" w14:textId="77777777" w:rsidR="00A42E54" w:rsidRPr="004233E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F683A" w:rsidRPr="008948FA" w14:paraId="245DFBA1" w14:textId="77777777" w:rsidTr="00290470">
        <w:trPr>
          <w:tblHeader/>
        </w:trPr>
        <w:tc>
          <w:tcPr>
            <w:tcW w:w="4320" w:type="dxa"/>
          </w:tcPr>
          <w:p w14:paraId="2B28BCDC" w14:textId="77777777" w:rsidR="00AF683A" w:rsidRPr="004233E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E20EED" w14:textId="77777777" w:rsidR="00AF683A" w:rsidRPr="004233E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83" w:type="dxa"/>
          </w:tcPr>
          <w:p w14:paraId="7F636D1D" w14:textId="77777777" w:rsidR="00AF683A" w:rsidRPr="004233E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50D0" w:rsidRPr="008948FA" w14:paraId="2CACE3FF" w14:textId="77777777" w:rsidTr="00290470">
        <w:tc>
          <w:tcPr>
            <w:tcW w:w="4320" w:type="dxa"/>
          </w:tcPr>
          <w:p w14:paraId="448B2056" w14:textId="77777777"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รอแยล</w:t>
            </w:r>
            <w:r w:rsidR="00543C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พริ้นท์เฮ้าส์ จำกัด</w:t>
            </w:r>
          </w:p>
        </w:tc>
        <w:tc>
          <w:tcPr>
            <w:tcW w:w="1440" w:type="dxa"/>
          </w:tcPr>
          <w:p w14:paraId="28645CB5" w14:textId="77777777"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83" w:type="dxa"/>
          </w:tcPr>
          <w:p w14:paraId="2D4560F3" w14:textId="77777777" w:rsidR="006E50D0" w:rsidRPr="004233E3" w:rsidRDefault="006E50D0" w:rsidP="002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 ถือหุ้นโดย</w:t>
            </w:r>
            <w:r w:rsidR="00251292" w:rsidRPr="004233E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9A511E8" w14:textId="77777777" w:rsidR="006E50D0" w:rsidRPr="004233E3" w:rsidRDefault="006E50D0" w:rsidP="002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27019"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281C"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ร่วมร้อยละ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40</w:t>
            </w:r>
          </w:p>
        </w:tc>
      </w:tr>
      <w:tr w:rsidR="006E50D0" w:rsidRPr="008948FA" w14:paraId="1319CA63" w14:textId="77777777" w:rsidTr="00290470">
        <w:tc>
          <w:tcPr>
            <w:tcW w:w="4320" w:type="dxa"/>
          </w:tcPr>
          <w:p w14:paraId="7FB38AFE" w14:textId="77777777"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440" w:type="dxa"/>
          </w:tcPr>
          <w:p w14:paraId="25E83EEA" w14:textId="77777777"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83" w:type="dxa"/>
          </w:tcPr>
          <w:p w14:paraId="59C26E99" w14:textId="77777777"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8948FA" w14:paraId="11BFF2B6" w14:textId="77777777" w:rsidTr="00290470">
        <w:tc>
          <w:tcPr>
            <w:tcW w:w="4320" w:type="dxa"/>
          </w:tcPr>
          <w:p w14:paraId="5F75F388" w14:textId="77777777" w:rsidR="006E50D0" w:rsidRPr="004233E3" w:rsidRDefault="006A3FF3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คอนโซ</w:t>
            </w:r>
            <w:r w:rsidR="006E50D0" w:rsidRPr="004233E3">
              <w:rPr>
                <w:rFonts w:ascii="Angsana New" w:hAnsi="Angsana New"/>
                <w:sz w:val="30"/>
                <w:szCs w:val="30"/>
                <w:cs/>
              </w:rPr>
              <w:t>ลิเดตเตด</w:t>
            </w:r>
          </w:p>
        </w:tc>
        <w:tc>
          <w:tcPr>
            <w:tcW w:w="1440" w:type="dxa"/>
          </w:tcPr>
          <w:p w14:paraId="4B0C91C1" w14:textId="77777777"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14:paraId="3C4081CA" w14:textId="77777777"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50D0" w:rsidRPr="008948FA" w14:paraId="0E615060" w14:textId="77777777" w:rsidTr="00290470">
        <w:tc>
          <w:tcPr>
            <w:tcW w:w="4320" w:type="dxa"/>
          </w:tcPr>
          <w:p w14:paraId="0BCED8CF" w14:textId="77777777"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</w:p>
        </w:tc>
        <w:tc>
          <w:tcPr>
            <w:tcW w:w="1440" w:type="dxa"/>
          </w:tcPr>
          <w:p w14:paraId="19602284" w14:textId="77777777" w:rsidR="006E50D0" w:rsidRPr="004233E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14:paraId="1818E6F7" w14:textId="77777777" w:rsidR="006E50D0" w:rsidRPr="004233E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8948FA" w14:paraId="15537BF3" w14:textId="77777777" w:rsidTr="00290470">
        <w:tc>
          <w:tcPr>
            <w:tcW w:w="4320" w:type="dxa"/>
          </w:tcPr>
          <w:p w14:paraId="465520A8" w14:textId="77777777" w:rsidR="000073CB" w:rsidRPr="00E324E8" w:rsidRDefault="000073CB" w:rsidP="00E3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24E8">
              <w:rPr>
                <w:rFonts w:ascii="Angsana New" w:hAnsi="Angsana New"/>
                <w:sz w:val="30"/>
                <w:szCs w:val="30"/>
                <w:cs/>
              </w:rPr>
              <w:t>บริษัท พี</w:t>
            </w:r>
            <w:r w:rsidRPr="00E324E8">
              <w:rPr>
                <w:rFonts w:ascii="Angsana New" w:hAnsi="Angsana New"/>
                <w:sz w:val="30"/>
                <w:szCs w:val="30"/>
              </w:rPr>
              <w:t>.</w:t>
            </w:r>
            <w:r w:rsidRPr="00E324E8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E324E8">
              <w:rPr>
                <w:rFonts w:ascii="Angsana New" w:hAnsi="Angsana New"/>
                <w:sz w:val="30"/>
                <w:szCs w:val="30"/>
              </w:rPr>
              <w:t>.</w:t>
            </w:r>
            <w:r w:rsidRPr="00E324E8">
              <w:rPr>
                <w:rFonts w:ascii="Angsana New" w:hAnsi="Angsana New"/>
                <w:sz w:val="30"/>
                <w:szCs w:val="30"/>
                <w:cs/>
              </w:rPr>
              <w:t xml:space="preserve"> เมดาน ทรอปิคอล </w:t>
            </w:r>
          </w:p>
        </w:tc>
        <w:tc>
          <w:tcPr>
            <w:tcW w:w="1440" w:type="dxa"/>
          </w:tcPr>
          <w:p w14:paraId="4AD2A632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83" w:type="dxa"/>
          </w:tcPr>
          <w:p w14:paraId="0E3EABDA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4228D" w:rsidRPr="008948FA" w14:paraId="341AC2B5" w14:textId="77777777" w:rsidTr="00290470">
        <w:tc>
          <w:tcPr>
            <w:tcW w:w="4320" w:type="dxa"/>
          </w:tcPr>
          <w:p w14:paraId="3EC6E422" w14:textId="77777777" w:rsidR="0074228D" w:rsidRPr="000073CB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73CB">
              <w:rPr>
                <w:rFonts w:ascii="Angsana New" w:hAnsi="Angsana New"/>
                <w:sz w:val="30"/>
                <w:szCs w:val="30"/>
                <w:cs/>
              </w:rPr>
              <w:t xml:space="preserve">   แคนนิ่ง แอนด์ โฟรเซ่น อินดัสทรี่ส์</w:t>
            </w:r>
          </w:p>
        </w:tc>
        <w:tc>
          <w:tcPr>
            <w:tcW w:w="1440" w:type="dxa"/>
          </w:tcPr>
          <w:p w14:paraId="6F2AB16F" w14:textId="77777777" w:rsidR="0074228D" w:rsidRPr="000073CB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73CB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483" w:type="dxa"/>
          </w:tcPr>
          <w:p w14:paraId="53E5DB4C" w14:textId="77777777"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8948FA" w14:paraId="24AA369F" w14:textId="77777777" w:rsidTr="00290470">
        <w:tc>
          <w:tcPr>
            <w:tcW w:w="4320" w:type="dxa"/>
          </w:tcPr>
          <w:p w14:paraId="01AC7A44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แคนนิ่ง คอปอเรชั่น</w:t>
            </w:r>
          </w:p>
        </w:tc>
        <w:tc>
          <w:tcPr>
            <w:tcW w:w="1440" w:type="dxa"/>
          </w:tcPr>
          <w:p w14:paraId="50DB3461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14:paraId="0475577E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8948FA" w14:paraId="6416F550" w14:textId="77777777" w:rsidTr="00290470">
        <w:tc>
          <w:tcPr>
            <w:tcW w:w="4320" w:type="dxa"/>
          </w:tcPr>
          <w:p w14:paraId="30FE2DEE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440" w:type="dxa"/>
          </w:tcPr>
          <w:p w14:paraId="2234D7D5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14:paraId="6048CE15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32E16991" w14:textId="77777777" w:rsidTr="00290470">
        <w:tc>
          <w:tcPr>
            <w:tcW w:w="4320" w:type="dxa"/>
          </w:tcPr>
          <w:p w14:paraId="5FCDD74D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</w:p>
        </w:tc>
        <w:tc>
          <w:tcPr>
            <w:tcW w:w="1440" w:type="dxa"/>
          </w:tcPr>
          <w:p w14:paraId="76C98B9F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14:paraId="2CFE4D1F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5C169C56" w14:textId="77777777" w:rsidTr="00290470">
        <w:tc>
          <w:tcPr>
            <w:tcW w:w="4320" w:type="dxa"/>
          </w:tcPr>
          <w:p w14:paraId="0C9BA836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คอปอเรชั่น เจแปน จำกัด</w:t>
            </w:r>
          </w:p>
        </w:tc>
        <w:tc>
          <w:tcPr>
            <w:tcW w:w="1440" w:type="dxa"/>
          </w:tcPr>
          <w:p w14:paraId="4A90CC80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483" w:type="dxa"/>
          </w:tcPr>
          <w:p w14:paraId="30021CC6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1BD11800" w14:textId="77777777" w:rsidTr="00290470">
        <w:tc>
          <w:tcPr>
            <w:tcW w:w="4320" w:type="dxa"/>
          </w:tcPr>
          <w:p w14:paraId="6A788939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ซาฟโคล สิงคโปร์ พีทีอี จำกัด</w:t>
            </w:r>
          </w:p>
        </w:tc>
        <w:tc>
          <w:tcPr>
            <w:tcW w:w="1440" w:type="dxa"/>
          </w:tcPr>
          <w:p w14:paraId="2D3544D2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483" w:type="dxa"/>
          </w:tcPr>
          <w:p w14:paraId="6F9E0274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724F5F6A" w14:textId="77777777" w:rsidTr="00290470">
        <w:tc>
          <w:tcPr>
            <w:tcW w:w="4320" w:type="dxa"/>
          </w:tcPr>
          <w:p w14:paraId="3F927537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ยุโรป จำกัด</w:t>
            </w:r>
          </w:p>
        </w:tc>
        <w:tc>
          <w:tcPr>
            <w:tcW w:w="1440" w:type="dxa"/>
          </w:tcPr>
          <w:p w14:paraId="70A7A82D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อังกฤษ</w:t>
            </w:r>
          </w:p>
        </w:tc>
        <w:tc>
          <w:tcPr>
            <w:tcW w:w="3483" w:type="dxa"/>
          </w:tcPr>
          <w:p w14:paraId="6AEBC772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1D470608" w14:textId="77777777" w:rsidTr="00290470">
        <w:tc>
          <w:tcPr>
            <w:tcW w:w="4320" w:type="dxa"/>
          </w:tcPr>
          <w:p w14:paraId="6A0C6136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ยูเอสเอ อิงค์</w:t>
            </w:r>
          </w:p>
        </w:tc>
        <w:tc>
          <w:tcPr>
            <w:tcW w:w="1440" w:type="dxa"/>
          </w:tcPr>
          <w:p w14:paraId="77FA509F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483" w:type="dxa"/>
          </w:tcPr>
          <w:p w14:paraId="58F3D534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520196D7" w14:textId="77777777" w:rsidTr="00290470">
        <w:tc>
          <w:tcPr>
            <w:tcW w:w="4320" w:type="dxa"/>
          </w:tcPr>
          <w:p w14:paraId="48BF2817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440" w:type="dxa"/>
          </w:tcPr>
          <w:p w14:paraId="6871C342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483" w:type="dxa"/>
          </w:tcPr>
          <w:p w14:paraId="6F5CB110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4C4E0E6C" w14:textId="77777777" w:rsidTr="00290470">
        <w:tc>
          <w:tcPr>
            <w:tcW w:w="4320" w:type="dxa"/>
          </w:tcPr>
          <w:p w14:paraId="2204A2D4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วิคตอเรีย มาเลเซีย</w:t>
            </w:r>
          </w:p>
        </w:tc>
        <w:tc>
          <w:tcPr>
            <w:tcW w:w="1440" w:type="dxa"/>
          </w:tcPr>
          <w:p w14:paraId="26E767FF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14:paraId="168D7855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8948FA" w14:paraId="2B29E2E2" w14:textId="77777777" w:rsidTr="00290470">
        <w:tc>
          <w:tcPr>
            <w:tcW w:w="4320" w:type="dxa"/>
          </w:tcPr>
          <w:p w14:paraId="698C3241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440" w:type="dxa"/>
          </w:tcPr>
          <w:p w14:paraId="4270CC78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14:paraId="7C60DDCC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64328EBE" w14:textId="77777777" w:rsidTr="00290470">
        <w:tc>
          <w:tcPr>
            <w:tcW w:w="4320" w:type="dxa"/>
          </w:tcPr>
          <w:p w14:paraId="00F1B0AD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ชิลี เอส เอ</w:t>
            </w:r>
          </w:p>
        </w:tc>
        <w:tc>
          <w:tcPr>
            <w:tcW w:w="1440" w:type="dxa"/>
          </w:tcPr>
          <w:p w14:paraId="531395A4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ชิลี</w:t>
            </w:r>
          </w:p>
        </w:tc>
        <w:tc>
          <w:tcPr>
            <w:tcW w:w="3483" w:type="dxa"/>
          </w:tcPr>
          <w:p w14:paraId="3160A8A5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6600A9C4" w14:textId="77777777" w:rsidTr="00290470">
        <w:tc>
          <w:tcPr>
            <w:tcW w:w="4320" w:type="dxa"/>
          </w:tcPr>
          <w:p w14:paraId="029AEFD6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แกมมาอินเวสท์เม้นท์ อิงค์</w:t>
            </w:r>
          </w:p>
        </w:tc>
        <w:tc>
          <w:tcPr>
            <w:tcW w:w="1440" w:type="dxa"/>
          </w:tcPr>
          <w:p w14:paraId="0CEF8BEF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3483" w:type="dxa"/>
          </w:tcPr>
          <w:p w14:paraId="5CD8033A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CB" w:rsidRPr="008948FA" w14:paraId="1784D9BF" w14:textId="77777777" w:rsidTr="00290470">
        <w:tc>
          <w:tcPr>
            <w:tcW w:w="4320" w:type="dxa"/>
          </w:tcPr>
          <w:p w14:paraId="427DAFBA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ACB3F25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483" w:type="dxa"/>
          </w:tcPr>
          <w:p w14:paraId="124260B6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14:paraId="1397CA88" w14:textId="77777777" w:rsidTr="002A52BD">
        <w:trPr>
          <w:trHeight w:val="2333"/>
        </w:trPr>
        <w:tc>
          <w:tcPr>
            <w:tcW w:w="4320" w:type="dxa"/>
          </w:tcPr>
          <w:p w14:paraId="5EA22DA1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0EBD7101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83" w:type="dxa"/>
          </w:tcPr>
          <w:p w14:paraId="14A4DBFA" w14:textId="77777777" w:rsidR="00E324E8" w:rsidRPr="004233E3" w:rsidRDefault="000073CB" w:rsidP="002A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     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0073CB" w:rsidRPr="008948FA" w14:paraId="366E6CD9" w14:textId="77777777" w:rsidTr="00290470">
        <w:tc>
          <w:tcPr>
            <w:tcW w:w="4320" w:type="dxa"/>
          </w:tcPr>
          <w:p w14:paraId="41418C89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นายตัน  บุน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ปิน</w:t>
            </w:r>
          </w:p>
        </w:tc>
        <w:tc>
          <w:tcPr>
            <w:tcW w:w="1440" w:type="dxa"/>
          </w:tcPr>
          <w:p w14:paraId="0AB94867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14:paraId="011B48BA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ถือหุ้นร้อยละ 10 หรือ</w:t>
            </w:r>
          </w:p>
          <w:p w14:paraId="0EC1A89E" w14:textId="77777777"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  <w:tr w:rsidR="003F2B6F" w:rsidRPr="008948FA" w14:paraId="371AB1AA" w14:textId="77777777" w:rsidTr="00290470">
        <w:tc>
          <w:tcPr>
            <w:tcW w:w="4320" w:type="dxa"/>
          </w:tcPr>
          <w:p w14:paraId="45528FB2" w14:textId="77777777" w:rsidR="003F2B6F" w:rsidRPr="004233E3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นายตัน เซา ปอ</w:t>
            </w:r>
          </w:p>
        </w:tc>
        <w:tc>
          <w:tcPr>
            <w:tcW w:w="1440" w:type="dxa"/>
          </w:tcPr>
          <w:p w14:paraId="0B5F6D25" w14:textId="77777777" w:rsidR="003F2B6F" w:rsidRPr="004233E3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14:paraId="66EAD0DF" w14:textId="77777777" w:rsidR="003F2B6F" w:rsidRPr="004233E3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ถือหุ้นร้อยละ 10 หรือ</w:t>
            </w:r>
          </w:p>
          <w:p w14:paraId="595BF033" w14:textId="77777777" w:rsidR="003F2B6F" w:rsidRPr="004233E3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</w:tbl>
    <w:p w14:paraId="161E9822" w14:textId="77777777" w:rsidR="00E324E8" w:rsidRPr="00E324E8" w:rsidRDefault="00E324E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14:paraId="2EBF0DDE" w14:textId="77777777" w:rsidR="00014212" w:rsidRPr="004233E3" w:rsidRDefault="00014212" w:rsidP="00CD4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firstLine="18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4233E3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</w:t>
      </w:r>
      <w:r w:rsidR="00984209" w:rsidRPr="004233E3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="00542064" w:rsidRPr="004233E3">
        <w:rPr>
          <w:rFonts w:ascii="Angsana New" w:hAnsi="Angsana New"/>
          <w:sz w:val="30"/>
          <w:szCs w:val="30"/>
          <w:cs/>
        </w:rPr>
        <w:t>แต่ละประเภท</w:t>
      </w:r>
      <w:r w:rsidRPr="004233E3">
        <w:rPr>
          <w:rFonts w:ascii="Angsana New" w:hAnsi="Angsana New"/>
          <w:sz w:val="30"/>
          <w:szCs w:val="30"/>
          <w:cs/>
          <w:lang w:val="th-TH"/>
        </w:rPr>
        <w:t>อธิบายได้ดังต่อไปนี้</w:t>
      </w:r>
    </w:p>
    <w:p w14:paraId="7283DC5B" w14:textId="77777777" w:rsidR="00014212" w:rsidRPr="00E324E8" w:rsidRDefault="00014212" w:rsidP="00E3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both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5553"/>
        <w:gridCol w:w="3717"/>
      </w:tblGrid>
      <w:tr w:rsidR="00294F10" w:rsidRPr="008948FA" w14:paraId="61845617" w14:textId="77777777" w:rsidTr="00F611D9">
        <w:trPr>
          <w:tblHeader/>
        </w:trPr>
        <w:tc>
          <w:tcPr>
            <w:tcW w:w="5553" w:type="dxa"/>
          </w:tcPr>
          <w:p w14:paraId="47A97FAD" w14:textId="77777777" w:rsidR="00294F10" w:rsidRPr="004233E3" w:rsidRDefault="0098420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717" w:type="dxa"/>
          </w:tcPr>
          <w:p w14:paraId="4C93E9FC" w14:textId="77777777"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94F10" w:rsidRPr="008948FA" w14:paraId="509F44DC" w14:textId="77777777" w:rsidTr="00F611D9">
        <w:tc>
          <w:tcPr>
            <w:tcW w:w="5553" w:type="dxa"/>
          </w:tcPr>
          <w:p w14:paraId="2CE79FA0" w14:textId="77777777"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717" w:type="dxa"/>
          </w:tcPr>
          <w:p w14:paraId="4CE38CD9" w14:textId="77777777"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8948FA" w14:paraId="7B6E5C88" w14:textId="77777777" w:rsidTr="00F611D9">
        <w:tc>
          <w:tcPr>
            <w:tcW w:w="5553" w:type="dxa"/>
          </w:tcPr>
          <w:p w14:paraId="09219892" w14:textId="77777777"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3717" w:type="dxa"/>
          </w:tcPr>
          <w:p w14:paraId="68E6DB0C" w14:textId="77777777"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8948FA" w14:paraId="597077EB" w14:textId="77777777" w:rsidTr="00F611D9">
        <w:tc>
          <w:tcPr>
            <w:tcW w:w="5553" w:type="dxa"/>
          </w:tcPr>
          <w:p w14:paraId="53E0D34D" w14:textId="77777777"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717" w:type="dxa"/>
          </w:tcPr>
          <w:p w14:paraId="73172196" w14:textId="77777777" w:rsidR="00294F10" w:rsidRPr="004233E3" w:rsidRDefault="00B96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E033E" w:rsidRPr="008948FA" w14:paraId="590A6677" w14:textId="77777777" w:rsidTr="00F611D9">
        <w:tc>
          <w:tcPr>
            <w:tcW w:w="5553" w:type="dxa"/>
          </w:tcPr>
          <w:p w14:paraId="4AB55919" w14:textId="77777777" w:rsidR="007E033E" w:rsidRPr="004233E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717" w:type="dxa"/>
          </w:tcPr>
          <w:p w14:paraId="2A27EF0C" w14:textId="77777777" w:rsidR="007E033E" w:rsidRPr="004233E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8948FA" w14:paraId="52941EFB" w14:textId="77777777" w:rsidTr="00F611D9">
        <w:tc>
          <w:tcPr>
            <w:tcW w:w="5553" w:type="dxa"/>
          </w:tcPr>
          <w:p w14:paraId="7F09CB87" w14:textId="77777777"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717" w:type="dxa"/>
          </w:tcPr>
          <w:p w14:paraId="35D1F441" w14:textId="77777777"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C69E0" w:rsidRPr="008948FA" w14:paraId="4CD9F7D0" w14:textId="77777777" w:rsidTr="00F611D9">
        <w:tc>
          <w:tcPr>
            <w:tcW w:w="5553" w:type="dxa"/>
          </w:tcPr>
          <w:p w14:paraId="177553F6" w14:textId="77777777"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717" w:type="dxa"/>
          </w:tcPr>
          <w:p w14:paraId="0B22B081" w14:textId="77777777"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C69E0" w:rsidRPr="008948FA" w14:paraId="4D11DBE1" w14:textId="77777777" w:rsidTr="00F611D9">
        <w:tc>
          <w:tcPr>
            <w:tcW w:w="5553" w:type="dxa"/>
          </w:tcPr>
          <w:p w14:paraId="6104D42E" w14:textId="77777777"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717" w:type="dxa"/>
          </w:tcPr>
          <w:p w14:paraId="114CDEF3" w14:textId="77777777" w:rsidR="004C69E0" w:rsidRPr="004233E3" w:rsidRDefault="004F48A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4C69E0" w:rsidRPr="008948FA" w14:paraId="4284B7A9" w14:textId="77777777" w:rsidTr="00F611D9">
        <w:tc>
          <w:tcPr>
            <w:tcW w:w="5553" w:type="dxa"/>
          </w:tcPr>
          <w:p w14:paraId="412D2B24" w14:textId="77777777"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717" w:type="dxa"/>
          </w:tcPr>
          <w:p w14:paraId="7CDCED33" w14:textId="77777777"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</w:tbl>
    <w:p w14:paraId="7886AB3A" w14:textId="77777777" w:rsidR="00014212" w:rsidRPr="00BF4BC3" w:rsidRDefault="00014212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BF4BC3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</w:t>
      </w:r>
      <w:r w:rsidR="00294F10" w:rsidRPr="00BF4BC3">
        <w:rPr>
          <w:rFonts w:ascii="Angsana New" w:hAnsi="Angsana New"/>
          <w:sz w:val="30"/>
          <w:szCs w:val="30"/>
          <w:cs/>
          <w:lang w:val="th-TH"/>
        </w:rPr>
        <w:t>ที่สำคัญกับบุคคลหรือกิจการที่เกี่ยวข้องกัน</w:t>
      </w:r>
      <w:r w:rsidRPr="00BF4BC3">
        <w:rPr>
          <w:rFonts w:ascii="Angsana New" w:hAnsi="Angsana New"/>
          <w:sz w:val="30"/>
          <w:szCs w:val="30"/>
          <w:cs/>
          <w:lang w:val="th-TH"/>
        </w:rPr>
        <w:t>สำหรับแต่ละปีสิ้นสุดวันที่ 31 ธันวาคม สรุปได้ดังนี้</w:t>
      </w:r>
    </w:p>
    <w:p w14:paraId="6163D24B" w14:textId="77777777" w:rsidR="00522303" w:rsidRPr="00E324E8" w:rsidRDefault="00522303" w:rsidP="00BF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cs/>
          <w:lang w:val="th-TH"/>
        </w:rPr>
      </w:pPr>
    </w:p>
    <w:tbl>
      <w:tblPr>
        <w:tblW w:w="923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107"/>
        <w:gridCol w:w="270"/>
        <w:gridCol w:w="1098"/>
        <w:gridCol w:w="9"/>
        <w:gridCol w:w="270"/>
        <w:gridCol w:w="1125"/>
      </w:tblGrid>
      <w:tr w:rsidR="000E42AE" w:rsidRPr="008948FA" w14:paraId="5955EB05" w14:textId="77777777" w:rsidTr="008B11B4">
        <w:tc>
          <w:tcPr>
            <w:tcW w:w="3942" w:type="dxa"/>
          </w:tcPr>
          <w:p w14:paraId="4D877BC2" w14:textId="77777777"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A3AC9F" w14:textId="77777777"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224639" w14:textId="77777777"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0ECD937" w14:textId="77777777"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899" w:rsidRPr="008948FA" w14:paraId="083B532E" w14:textId="77777777" w:rsidTr="008B11B4">
        <w:tc>
          <w:tcPr>
            <w:tcW w:w="3942" w:type="dxa"/>
          </w:tcPr>
          <w:p w14:paraId="5026091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14:paraId="5E369A6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CD66D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EEF34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F825B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CCCA4E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1DF9C5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A7EA98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1F5E" w:rsidRPr="008948FA" w14:paraId="184CB90A" w14:textId="77777777" w:rsidTr="00B90F48">
        <w:trPr>
          <w:trHeight w:hRule="exact" w:val="362"/>
        </w:trPr>
        <w:tc>
          <w:tcPr>
            <w:tcW w:w="3942" w:type="dxa"/>
          </w:tcPr>
          <w:p w14:paraId="66F2ADBA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14:paraId="06FFA43F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1F5E" w:rsidRPr="008948FA" w14:paraId="00F5BECD" w14:textId="77777777" w:rsidTr="00671F5E">
        <w:tc>
          <w:tcPr>
            <w:tcW w:w="3942" w:type="dxa"/>
          </w:tcPr>
          <w:p w14:paraId="5263784B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4D0AAFE9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4F3E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2EBCFF3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54943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285AB9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C2D2B59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4BB64" w14:textId="77777777"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634" w:rsidRPr="008948FA" w14:paraId="7E57A9D4" w14:textId="77777777" w:rsidTr="00671F5E">
        <w:tc>
          <w:tcPr>
            <w:tcW w:w="3942" w:type="dxa"/>
          </w:tcPr>
          <w:p w14:paraId="6EA57F48" w14:textId="77777777" w:rsidR="00EE7634" w:rsidRPr="004233E3" w:rsidRDefault="00EE7634" w:rsidP="00E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43" w:type="dxa"/>
          </w:tcPr>
          <w:p w14:paraId="5E10F1EE" w14:textId="77777777" w:rsidR="00EE7634" w:rsidRPr="004233E3" w:rsidRDefault="00EE7634" w:rsidP="00E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1E17BE" w14:textId="77777777" w:rsidR="00EE7634" w:rsidRPr="004233E3" w:rsidRDefault="00EE7634" w:rsidP="00E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81BD85" w14:textId="77777777" w:rsidR="00EE7634" w:rsidRPr="004233E3" w:rsidRDefault="00EE7634" w:rsidP="00E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508DED" w14:textId="77777777" w:rsidR="00EE7634" w:rsidRPr="004233E3" w:rsidRDefault="00EE7634" w:rsidP="00E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61AB8B" w14:textId="77777777" w:rsidR="00EE7634" w:rsidRPr="004233E3" w:rsidRDefault="00EE7634" w:rsidP="00E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51,236</w:t>
            </w:r>
          </w:p>
        </w:tc>
        <w:tc>
          <w:tcPr>
            <w:tcW w:w="279" w:type="dxa"/>
            <w:gridSpan w:val="2"/>
          </w:tcPr>
          <w:p w14:paraId="4EFEC372" w14:textId="77777777" w:rsidR="00EE7634" w:rsidRPr="004233E3" w:rsidRDefault="00EE7634" w:rsidP="00E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E9CBEFD" w14:textId="77777777" w:rsidR="00EE7634" w:rsidRPr="004233E3" w:rsidRDefault="00EE7634" w:rsidP="00E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58,039</w:t>
            </w:r>
          </w:p>
        </w:tc>
      </w:tr>
      <w:tr w:rsidR="00677584" w:rsidRPr="008948FA" w14:paraId="0E4394E8" w14:textId="77777777" w:rsidTr="00671F5E">
        <w:tc>
          <w:tcPr>
            <w:tcW w:w="3942" w:type="dxa"/>
          </w:tcPr>
          <w:p w14:paraId="041B1385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1DC87F34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C4B5F9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885E142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1F659D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89FA32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5,129</w:t>
            </w:r>
          </w:p>
        </w:tc>
        <w:tc>
          <w:tcPr>
            <w:tcW w:w="279" w:type="dxa"/>
            <w:gridSpan w:val="2"/>
          </w:tcPr>
          <w:p w14:paraId="065038EB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A4404C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3,877</w:t>
            </w:r>
          </w:p>
        </w:tc>
      </w:tr>
      <w:tr w:rsidR="00677584" w:rsidRPr="008948FA" w14:paraId="247CDEA2" w14:textId="77777777" w:rsidTr="00671F5E">
        <w:tc>
          <w:tcPr>
            <w:tcW w:w="3942" w:type="dxa"/>
          </w:tcPr>
          <w:p w14:paraId="51B42DF8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8546AF3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979650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376E5115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295A30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75A8D2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9" w:type="dxa"/>
            <w:gridSpan w:val="2"/>
          </w:tcPr>
          <w:p w14:paraId="43DA61C5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5A878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677584" w:rsidRPr="008948FA" w14:paraId="2E52237C" w14:textId="77777777" w:rsidTr="00E324E8">
        <w:trPr>
          <w:trHeight w:hRule="exact" w:val="288"/>
        </w:trPr>
        <w:tc>
          <w:tcPr>
            <w:tcW w:w="3942" w:type="dxa"/>
          </w:tcPr>
          <w:p w14:paraId="6575BAED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090FA46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DE4A04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5ECA3539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8A746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E5DA8E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FFE6749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DCD0C00" w14:textId="77777777" w:rsidR="00677584" w:rsidRPr="004233E3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0280A77" w14:textId="77777777" w:rsidR="00BF4BC3" w:rsidRDefault="00BF4BC3"/>
    <w:tbl>
      <w:tblPr>
        <w:tblW w:w="923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107"/>
        <w:gridCol w:w="270"/>
        <w:gridCol w:w="1098"/>
        <w:gridCol w:w="279"/>
        <w:gridCol w:w="1125"/>
      </w:tblGrid>
      <w:tr w:rsidR="00666899" w:rsidRPr="008948FA" w14:paraId="109B1DE3" w14:textId="77777777" w:rsidTr="00671F5E">
        <w:tc>
          <w:tcPr>
            <w:tcW w:w="3942" w:type="dxa"/>
          </w:tcPr>
          <w:p w14:paraId="3B26367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43" w:type="dxa"/>
          </w:tcPr>
          <w:p w14:paraId="44047F1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DA6D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445A8F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147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E52C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B49861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A8E66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899" w:rsidRPr="008948FA" w14:paraId="2B358FBD" w14:textId="77777777" w:rsidTr="00347FE1">
        <w:trPr>
          <w:trHeight w:val="362"/>
        </w:trPr>
        <w:tc>
          <w:tcPr>
            <w:tcW w:w="3942" w:type="dxa"/>
          </w:tcPr>
          <w:p w14:paraId="29D6509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14:paraId="1DDEF432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2,682,779</w:t>
            </w:r>
          </w:p>
        </w:tc>
        <w:tc>
          <w:tcPr>
            <w:tcW w:w="270" w:type="dxa"/>
          </w:tcPr>
          <w:p w14:paraId="0D4AEA4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E0942B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B4310">
              <w:rPr>
                <w:rFonts w:ascii="Angsana New" w:hAnsi="Angsana New"/>
                <w:sz w:val="30"/>
                <w:szCs w:val="30"/>
              </w:rPr>
              <w:t>3,315,607</w:t>
            </w:r>
          </w:p>
        </w:tc>
        <w:tc>
          <w:tcPr>
            <w:tcW w:w="270" w:type="dxa"/>
          </w:tcPr>
          <w:p w14:paraId="14501E9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B1AF90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2,674,553</w:t>
            </w:r>
          </w:p>
        </w:tc>
        <w:tc>
          <w:tcPr>
            <w:tcW w:w="279" w:type="dxa"/>
          </w:tcPr>
          <w:p w14:paraId="1BA9101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DA0D1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3,306,038</w:t>
            </w:r>
          </w:p>
        </w:tc>
      </w:tr>
      <w:tr w:rsidR="00666899" w:rsidRPr="008948FA" w14:paraId="5DD51CC7" w14:textId="77777777" w:rsidTr="00671F5E">
        <w:tc>
          <w:tcPr>
            <w:tcW w:w="3942" w:type="dxa"/>
          </w:tcPr>
          <w:p w14:paraId="40D811B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43" w:type="dxa"/>
          </w:tcPr>
          <w:p w14:paraId="3C2C5AF8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17,276</w:t>
            </w:r>
          </w:p>
        </w:tc>
        <w:tc>
          <w:tcPr>
            <w:tcW w:w="270" w:type="dxa"/>
          </w:tcPr>
          <w:p w14:paraId="0CAAAC7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AA833CB" w14:textId="77777777" w:rsidR="00666899" w:rsidRPr="004233E3" w:rsidRDefault="00666899" w:rsidP="005C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10,571</w:t>
            </w:r>
          </w:p>
        </w:tc>
        <w:tc>
          <w:tcPr>
            <w:tcW w:w="270" w:type="dxa"/>
          </w:tcPr>
          <w:p w14:paraId="71D7BA4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C1307B7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17,276</w:t>
            </w:r>
          </w:p>
        </w:tc>
        <w:tc>
          <w:tcPr>
            <w:tcW w:w="279" w:type="dxa"/>
          </w:tcPr>
          <w:p w14:paraId="011BFF7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24B8D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10,571</w:t>
            </w:r>
          </w:p>
        </w:tc>
      </w:tr>
      <w:tr w:rsidR="00666899" w:rsidRPr="008948FA" w14:paraId="508CAF13" w14:textId="77777777" w:rsidTr="00671F5E">
        <w:tc>
          <w:tcPr>
            <w:tcW w:w="3942" w:type="dxa"/>
          </w:tcPr>
          <w:p w14:paraId="53BDD47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48DF856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6,422</w:t>
            </w:r>
          </w:p>
        </w:tc>
        <w:tc>
          <w:tcPr>
            <w:tcW w:w="270" w:type="dxa"/>
          </w:tcPr>
          <w:p w14:paraId="457CB9C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F1076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5,021</w:t>
            </w:r>
          </w:p>
        </w:tc>
        <w:tc>
          <w:tcPr>
            <w:tcW w:w="270" w:type="dxa"/>
          </w:tcPr>
          <w:p w14:paraId="25B4CB2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E2C335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4,559</w:t>
            </w:r>
          </w:p>
        </w:tc>
        <w:tc>
          <w:tcPr>
            <w:tcW w:w="279" w:type="dxa"/>
          </w:tcPr>
          <w:p w14:paraId="4D677D8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47838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3,959</w:t>
            </w:r>
          </w:p>
        </w:tc>
      </w:tr>
      <w:tr w:rsidR="00666899" w:rsidRPr="008948FA" w14:paraId="23C175B3" w14:textId="77777777" w:rsidTr="00671F5E">
        <w:tc>
          <w:tcPr>
            <w:tcW w:w="3942" w:type="dxa"/>
          </w:tcPr>
          <w:p w14:paraId="4025431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14:paraId="708CC038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24,555</w:t>
            </w:r>
          </w:p>
        </w:tc>
        <w:tc>
          <w:tcPr>
            <w:tcW w:w="270" w:type="dxa"/>
          </w:tcPr>
          <w:p w14:paraId="62B71AE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8F115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32,274</w:t>
            </w:r>
          </w:p>
        </w:tc>
        <w:tc>
          <w:tcPr>
            <w:tcW w:w="270" w:type="dxa"/>
          </w:tcPr>
          <w:p w14:paraId="7C99FEA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CABBF6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24,555</w:t>
            </w:r>
          </w:p>
        </w:tc>
        <w:tc>
          <w:tcPr>
            <w:tcW w:w="279" w:type="dxa"/>
          </w:tcPr>
          <w:p w14:paraId="0E9992E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4A4724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32,064</w:t>
            </w:r>
          </w:p>
        </w:tc>
      </w:tr>
      <w:tr w:rsidR="00666899" w:rsidRPr="008948FA" w14:paraId="06C8A4A4" w14:textId="77777777" w:rsidTr="00671F5E">
        <w:tc>
          <w:tcPr>
            <w:tcW w:w="3942" w:type="dxa"/>
          </w:tcPr>
          <w:p w14:paraId="4FCD0E5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14:paraId="08AB45C5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696,398</w:t>
            </w:r>
          </w:p>
        </w:tc>
        <w:tc>
          <w:tcPr>
            <w:tcW w:w="270" w:type="dxa"/>
          </w:tcPr>
          <w:p w14:paraId="2DA0523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7EAB9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823,925</w:t>
            </w:r>
          </w:p>
        </w:tc>
        <w:tc>
          <w:tcPr>
            <w:tcW w:w="270" w:type="dxa"/>
          </w:tcPr>
          <w:p w14:paraId="6888E49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B66C10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696,398</w:t>
            </w:r>
          </w:p>
        </w:tc>
        <w:tc>
          <w:tcPr>
            <w:tcW w:w="279" w:type="dxa"/>
          </w:tcPr>
          <w:p w14:paraId="7F5CA1A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FB1E5C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823,925</w:t>
            </w:r>
          </w:p>
        </w:tc>
      </w:tr>
      <w:tr w:rsidR="00666899" w:rsidRPr="008948FA" w14:paraId="10144B49" w14:textId="77777777" w:rsidTr="00671F5E">
        <w:tc>
          <w:tcPr>
            <w:tcW w:w="3942" w:type="dxa"/>
          </w:tcPr>
          <w:p w14:paraId="5A60D48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4FC66502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  <w:tc>
          <w:tcPr>
            <w:tcW w:w="270" w:type="dxa"/>
          </w:tcPr>
          <w:p w14:paraId="091DE46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CF313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270" w:type="dxa"/>
          </w:tcPr>
          <w:p w14:paraId="59A0960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A84C1C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  <w:tc>
          <w:tcPr>
            <w:tcW w:w="279" w:type="dxa"/>
          </w:tcPr>
          <w:p w14:paraId="537C7F2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A27B33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</w:tr>
      <w:tr w:rsidR="00666899" w:rsidRPr="008948FA" w14:paraId="4D8E6A81" w14:textId="77777777" w:rsidTr="00671F5E">
        <w:tc>
          <w:tcPr>
            <w:tcW w:w="3942" w:type="dxa"/>
          </w:tcPr>
          <w:p w14:paraId="7598E95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63D7752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40,612</w:t>
            </w:r>
          </w:p>
        </w:tc>
        <w:tc>
          <w:tcPr>
            <w:tcW w:w="270" w:type="dxa"/>
          </w:tcPr>
          <w:p w14:paraId="7F1732D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0763B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40,929</w:t>
            </w:r>
          </w:p>
        </w:tc>
        <w:tc>
          <w:tcPr>
            <w:tcW w:w="270" w:type="dxa"/>
          </w:tcPr>
          <w:p w14:paraId="0E88264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31A613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40,612</w:t>
            </w:r>
          </w:p>
        </w:tc>
        <w:tc>
          <w:tcPr>
            <w:tcW w:w="279" w:type="dxa"/>
          </w:tcPr>
          <w:p w14:paraId="43BCDB6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3ACB1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40,929</w:t>
            </w:r>
          </w:p>
        </w:tc>
      </w:tr>
      <w:tr w:rsidR="00666899" w:rsidRPr="008948FA" w14:paraId="69870CBF" w14:textId="77777777" w:rsidTr="00671F5E">
        <w:tc>
          <w:tcPr>
            <w:tcW w:w="3942" w:type="dxa"/>
          </w:tcPr>
          <w:p w14:paraId="6B98AA5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43" w:type="dxa"/>
          </w:tcPr>
          <w:p w14:paraId="5ACB660E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A4B8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4817059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3D8DC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7273E52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32BD4CC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A4B8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9" w:type="dxa"/>
          </w:tcPr>
          <w:p w14:paraId="238F943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35D05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666899" w:rsidRPr="008948FA" w14:paraId="08775830" w14:textId="77777777" w:rsidTr="00671F5E">
        <w:tc>
          <w:tcPr>
            <w:tcW w:w="3942" w:type="dxa"/>
          </w:tcPr>
          <w:p w14:paraId="7D00E57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2670A7A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D8BC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47919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9B20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1EFA9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880B3C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7E686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899" w:rsidRPr="008948FA" w14:paraId="019D13A5" w14:textId="77777777" w:rsidTr="00671F5E">
        <w:tc>
          <w:tcPr>
            <w:tcW w:w="3942" w:type="dxa"/>
          </w:tcPr>
          <w:p w14:paraId="657EE21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4FB425C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94D0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EADFA2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2DC3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A65A2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2DE85C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BE1E4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899" w:rsidRPr="008948FA" w14:paraId="7AB4EA4A" w14:textId="77777777" w:rsidTr="00671F5E">
        <w:tc>
          <w:tcPr>
            <w:tcW w:w="3942" w:type="dxa"/>
          </w:tcPr>
          <w:p w14:paraId="02073FB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</w:tcPr>
          <w:p w14:paraId="6B25023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3B59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E926E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68B1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91DD8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6EC292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F2D3D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6899" w:rsidRPr="008948FA" w14:paraId="3D33432D" w14:textId="77777777" w:rsidTr="00671F5E">
        <w:tc>
          <w:tcPr>
            <w:tcW w:w="3942" w:type="dxa"/>
          </w:tcPr>
          <w:p w14:paraId="098D124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ผลประโยชน์ระยะสั้นของพนักงาน</w:t>
            </w:r>
          </w:p>
        </w:tc>
        <w:tc>
          <w:tcPr>
            <w:tcW w:w="1143" w:type="dxa"/>
          </w:tcPr>
          <w:p w14:paraId="04029E70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44,708</w:t>
            </w:r>
          </w:p>
        </w:tc>
        <w:tc>
          <w:tcPr>
            <w:tcW w:w="270" w:type="dxa"/>
          </w:tcPr>
          <w:p w14:paraId="7384D91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89669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41,738</w:t>
            </w:r>
          </w:p>
        </w:tc>
        <w:tc>
          <w:tcPr>
            <w:tcW w:w="270" w:type="dxa"/>
          </w:tcPr>
          <w:p w14:paraId="1431152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056DC2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42,289</w:t>
            </w:r>
          </w:p>
        </w:tc>
        <w:tc>
          <w:tcPr>
            <w:tcW w:w="279" w:type="dxa"/>
          </w:tcPr>
          <w:p w14:paraId="7D50773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FADE6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40,329</w:t>
            </w:r>
          </w:p>
        </w:tc>
      </w:tr>
      <w:tr w:rsidR="00666899" w:rsidRPr="008948FA" w14:paraId="72A5602A" w14:textId="77777777" w:rsidTr="0006158A">
        <w:tc>
          <w:tcPr>
            <w:tcW w:w="3942" w:type="dxa"/>
          </w:tcPr>
          <w:p w14:paraId="72A4F7C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DC3673D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7,058</w:t>
            </w:r>
          </w:p>
        </w:tc>
        <w:tc>
          <w:tcPr>
            <w:tcW w:w="270" w:type="dxa"/>
          </w:tcPr>
          <w:p w14:paraId="0C5C5B1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1E4EB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  <w:tc>
          <w:tcPr>
            <w:tcW w:w="270" w:type="dxa"/>
          </w:tcPr>
          <w:p w14:paraId="7BBF0E3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9102E2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79" w:type="dxa"/>
          </w:tcPr>
          <w:p w14:paraId="35288D3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FBE4D3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1,892</w:t>
            </w:r>
          </w:p>
        </w:tc>
      </w:tr>
      <w:tr w:rsidR="00666899" w:rsidRPr="008948FA" w14:paraId="15428F45" w14:textId="77777777" w:rsidTr="0006158A">
        <w:tc>
          <w:tcPr>
            <w:tcW w:w="3942" w:type="dxa"/>
          </w:tcPr>
          <w:p w14:paraId="4D67312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AD595CA" w14:textId="77777777" w:rsidR="00666899" w:rsidRPr="00116CCB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51,766</w:t>
            </w:r>
          </w:p>
        </w:tc>
        <w:tc>
          <w:tcPr>
            <w:tcW w:w="270" w:type="dxa"/>
          </w:tcPr>
          <w:p w14:paraId="3EE01A1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6557E35" w14:textId="77777777" w:rsidR="00666899" w:rsidRPr="00116CCB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43,710</w:t>
            </w:r>
          </w:p>
        </w:tc>
        <w:tc>
          <w:tcPr>
            <w:tcW w:w="270" w:type="dxa"/>
          </w:tcPr>
          <w:p w14:paraId="08D7844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FA8D81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49,272</w:t>
            </w:r>
          </w:p>
        </w:tc>
        <w:tc>
          <w:tcPr>
            <w:tcW w:w="279" w:type="dxa"/>
          </w:tcPr>
          <w:p w14:paraId="7D13756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E8C3E6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42,221</w:t>
            </w:r>
          </w:p>
        </w:tc>
      </w:tr>
    </w:tbl>
    <w:p w14:paraId="357F172B" w14:textId="77777777" w:rsidR="00251292" w:rsidRDefault="00251292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7A8A2F0" w14:textId="77777777" w:rsidR="00AD7B8E" w:rsidRDefault="005D22D0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</w:p>
    <w:p w14:paraId="4B7FB49E" w14:textId="77777777" w:rsidR="00AD7B8E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D40ECA8" w14:textId="77777777" w:rsidR="00AD7B8E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EC3F260" w14:textId="77777777" w:rsidR="00AD7B8E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E3624C3" w14:textId="77777777" w:rsidR="00DA3D92" w:rsidRDefault="00DA3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E2D4F83" w14:textId="77777777" w:rsidR="00AD7B8E" w:rsidRPr="004233E3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014212" w:rsidRPr="004233E3">
        <w:rPr>
          <w:rFonts w:ascii="Angsana New" w:hAnsi="Angsana New"/>
          <w:sz w:val="30"/>
          <w:szCs w:val="30"/>
          <w:cs/>
        </w:rPr>
        <w:t>ยอดคงเหลือ</w:t>
      </w:r>
      <w:r w:rsidR="000E42AE" w:rsidRPr="004233E3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7474E0">
        <w:rPr>
          <w:rFonts w:ascii="Angsana New" w:hAnsi="Angsana New"/>
          <w:sz w:val="30"/>
          <w:szCs w:val="30"/>
          <w:cs/>
        </w:rPr>
        <w:t xml:space="preserve"> ณ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วันที่ 31 ธันวาคม มีดังนี้</w:t>
      </w:r>
    </w:p>
    <w:p w14:paraId="2B504C67" w14:textId="77777777" w:rsidR="000E42AE" w:rsidRPr="004233E3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2316D0" w:rsidRPr="008948FA" w14:paraId="7BDD1AC8" w14:textId="77777777" w:rsidTr="00F10D8B">
        <w:tc>
          <w:tcPr>
            <w:tcW w:w="3888" w:type="dxa"/>
          </w:tcPr>
          <w:p w14:paraId="428FCFFA" w14:textId="77777777" w:rsidR="002316D0" w:rsidRPr="004233E3" w:rsidRDefault="002316D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0" w:type="dxa"/>
            <w:gridSpan w:val="3"/>
          </w:tcPr>
          <w:p w14:paraId="222A8B61" w14:textId="77777777"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31CEBF" w14:textId="77777777"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D54C4D" w14:textId="77777777"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899" w:rsidRPr="008948FA" w14:paraId="56739B43" w14:textId="77777777" w:rsidTr="00F10D8B">
        <w:tc>
          <w:tcPr>
            <w:tcW w:w="3888" w:type="dxa"/>
          </w:tcPr>
          <w:p w14:paraId="6C5971C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6DBFC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62CD7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24E5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33305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D2A5A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629603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CFD7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66899" w:rsidRPr="008948FA" w14:paraId="544F37D1" w14:textId="77777777" w:rsidTr="00F10D8B">
        <w:tc>
          <w:tcPr>
            <w:tcW w:w="3888" w:type="dxa"/>
          </w:tcPr>
          <w:p w14:paraId="2C18308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70BA1E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66899" w:rsidRPr="008948FA" w14:paraId="5F44E4E5" w14:textId="77777777" w:rsidTr="00F10D8B">
        <w:tc>
          <w:tcPr>
            <w:tcW w:w="3888" w:type="dxa"/>
          </w:tcPr>
          <w:p w14:paraId="7E1D3466" w14:textId="77777777" w:rsidR="00666899" w:rsidRPr="00F10D8B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10D8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702757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1F8D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52256" w14:textId="77777777" w:rsidR="00666899" w:rsidRPr="004233E3" w:rsidRDefault="00666899" w:rsidP="007F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92EDD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C596F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4,174</w:t>
            </w:r>
          </w:p>
        </w:tc>
        <w:tc>
          <w:tcPr>
            <w:tcW w:w="270" w:type="dxa"/>
          </w:tcPr>
          <w:p w14:paraId="00BFAD8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FC77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11,563</w:t>
            </w:r>
          </w:p>
        </w:tc>
      </w:tr>
      <w:tr w:rsidR="00666899" w:rsidRPr="008948FA" w14:paraId="6966B078" w14:textId="77777777" w:rsidTr="00F10D8B">
        <w:tc>
          <w:tcPr>
            <w:tcW w:w="3888" w:type="dxa"/>
          </w:tcPr>
          <w:p w14:paraId="710E0C5D" w14:textId="77777777" w:rsidR="00666899" w:rsidRPr="00F10D8B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0D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2FD508F" w14:textId="77777777" w:rsidR="00666899" w:rsidRPr="004233E3" w:rsidRDefault="00627170" w:rsidP="007F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550,346</w:t>
            </w:r>
          </w:p>
        </w:tc>
        <w:tc>
          <w:tcPr>
            <w:tcW w:w="270" w:type="dxa"/>
          </w:tcPr>
          <w:p w14:paraId="0B0852B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93AD9" w14:textId="77777777" w:rsidR="00666899" w:rsidRPr="004233E3" w:rsidRDefault="00666899" w:rsidP="007F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600,806</w:t>
            </w:r>
          </w:p>
        </w:tc>
        <w:tc>
          <w:tcPr>
            <w:tcW w:w="270" w:type="dxa"/>
          </w:tcPr>
          <w:p w14:paraId="4F337BE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574C3" w14:textId="77777777" w:rsidR="00666899" w:rsidRPr="006B61BE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549,883</w:t>
            </w:r>
          </w:p>
        </w:tc>
        <w:tc>
          <w:tcPr>
            <w:tcW w:w="270" w:type="dxa"/>
          </w:tcPr>
          <w:p w14:paraId="08FD0B8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FCD5F" w14:textId="77777777" w:rsidR="00666899" w:rsidRPr="006B61BE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B61B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6B61BE">
              <w:rPr>
                <w:rFonts w:ascii="Angsana New" w:hAnsi="Angsana New"/>
                <w:sz w:val="30"/>
                <w:szCs w:val="30"/>
              </w:rPr>
              <w:t>9,656</w:t>
            </w:r>
          </w:p>
        </w:tc>
      </w:tr>
      <w:tr w:rsidR="00666899" w:rsidRPr="008948FA" w14:paraId="118896DE" w14:textId="77777777" w:rsidTr="00F10D8B">
        <w:tc>
          <w:tcPr>
            <w:tcW w:w="3888" w:type="dxa"/>
          </w:tcPr>
          <w:p w14:paraId="238CC84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EC4014" w14:textId="77777777" w:rsidR="00666899" w:rsidRPr="007F54D9" w:rsidRDefault="00627170" w:rsidP="007F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4D9">
              <w:rPr>
                <w:rFonts w:ascii="Angsana New" w:hAnsi="Angsana New"/>
                <w:b/>
                <w:bCs/>
                <w:sz w:val="30"/>
                <w:szCs w:val="30"/>
              </w:rPr>
              <w:t>550,346</w:t>
            </w:r>
          </w:p>
        </w:tc>
        <w:tc>
          <w:tcPr>
            <w:tcW w:w="270" w:type="dxa"/>
          </w:tcPr>
          <w:p w14:paraId="04633BE0" w14:textId="77777777" w:rsidR="00666899" w:rsidRPr="007F54D9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FCB68C" w14:textId="77777777" w:rsidR="00666899" w:rsidRPr="007F54D9" w:rsidRDefault="00666899" w:rsidP="007F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4D9">
              <w:rPr>
                <w:rFonts w:ascii="Angsana New" w:hAnsi="Angsana New"/>
                <w:b/>
                <w:bCs/>
                <w:sz w:val="30"/>
                <w:szCs w:val="30"/>
              </w:rPr>
              <w:t>600,806</w:t>
            </w:r>
          </w:p>
        </w:tc>
        <w:tc>
          <w:tcPr>
            <w:tcW w:w="270" w:type="dxa"/>
          </w:tcPr>
          <w:p w14:paraId="12F3FF37" w14:textId="77777777" w:rsidR="00666899" w:rsidRPr="007F54D9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929941" w14:textId="77777777" w:rsidR="00666899" w:rsidRPr="006B61BE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554,057</w:t>
            </w:r>
          </w:p>
        </w:tc>
        <w:tc>
          <w:tcPr>
            <w:tcW w:w="270" w:type="dxa"/>
          </w:tcPr>
          <w:p w14:paraId="540E15E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6AF6BD" w14:textId="77777777" w:rsidR="00666899" w:rsidRPr="007F54D9" w:rsidRDefault="00666899" w:rsidP="007F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4D9">
              <w:rPr>
                <w:rFonts w:ascii="Angsana New" w:hAnsi="Angsana New"/>
                <w:b/>
                <w:bCs/>
                <w:sz w:val="30"/>
                <w:szCs w:val="30"/>
              </w:rPr>
              <w:t>611,219</w:t>
            </w:r>
          </w:p>
        </w:tc>
      </w:tr>
    </w:tbl>
    <w:p w14:paraId="40106CD5" w14:textId="77777777" w:rsidR="001A6242" w:rsidRPr="001A6242" w:rsidRDefault="001A6242" w:rsidP="001A6242">
      <w:pPr>
        <w:rPr>
          <w:vanish/>
        </w:rPr>
      </w:pPr>
    </w:p>
    <w:p w14:paraId="512C0B55" w14:textId="77777777" w:rsidR="00130319" w:rsidRDefault="00130319"/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2520"/>
        <w:gridCol w:w="270"/>
        <w:gridCol w:w="2520"/>
      </w:tblGrid>
      <w:tr w:rsidR="00130319" w:rsidRPr="004233E3" w14:paraId="0DFB7E39" w14:textId="77777777" w:rsidTr="00CD661D">
        <w:tc>
          <w:tcPr>
            <w:tcW w:w="3888" w:type="dxa"/>
          </w:tcPr>
          <w:p w14:paraId="21BBA18F" w14:textId="77777777" w:rsidR="00130319" w:rsidRPr="004233E3" w:rsidRDefault="00130319" w:rsidP="00130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2520" w:type="dxa"/>
          </w:tcPr>
          <w:p w14:paraId="3631B115" w14:textId="77777777" w:rsidR="00130319" w:rsidRPr="004233E3" w:rsidRDefault="00130319" w:rsidP="00130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34D12" w14:textId="77777777" w:rsidR="00130319" w:rsidRPr="004233E3" w:rsidRDefault="00130319" w:rsidP="00130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1B90683C" w14:textId="77777777" w:rsidR="00130319" w:rsidRPr="004233E3" w:rsidRDefault="00130319" w:rsidP="00130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425FB92" w14:textId="77777777" w:rsidR="00CD661D" w:rsidRPr="00CD661D" w:rsidRDefault="00CD661D" w:rsidP="00CD661D">
      <w:pPr>
        <w:rPr>
          <w:vanish/>
        </w:rPr>
      </w:pPr>
    </w:p>
    <w:tbl>
      <w:tblPr>
        <w:tblpPr w:leftFromText="180" w:rightFromText="180" w:vertAnchor="text" w:tblpX="558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52"/>
        <w:gridCol w:w="270"/>
        <w:gridCol w:w="1080"/>
      </w:tblGrid>
      <w:tr w:rsidR="00130319" w:rsidRPr="008948FA" w14:paraId="73B26CF3" w14:textId="77777777" w:rsidTr="00CD661D">
        <w:tc>
          <w:tcPr>
            <w:tcW w:w="3888" w:type="dxa"/>
          </w:tcPr>
          <w:p w14:paraId="4030BF9E" w14:textId="77777777" w:rsidR="00130319" w:rsidRPr="00C164AA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4A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933F75A" w14:textId="77777777" w:rsidR="00130319" w:rsidRPr="00C164AA" w:rsidRDefault="00627170" w:rsidP="0068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14:paraId="49A50133" w14:textId="77777777" w:rsidR="00130319" w:rsidRPr="00C164AA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BE2A2" w14:textId="77777777" w:rsidR="00130319" w:rsidRPr="00C164AA" w:rsidRDefault="0066689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2,711</w:t>
            </w:r>
          </w:p>
        </w:tc>
        <w:tc>
          <w:tcPr>
            <w:tcW w:w="270" w:type="dxa"/>
          </w:tcPr>
          <w:p w14:paraId="60A24A46" w14:textId="77777777"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084F13" w14:textId="77777777" w:rsidR="00130319" w:rsidRPr="006447FB" w:rsidRDefault="00627170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270" w:type="dxa"/>
          </w:tcPr>
          <w:p w14:paraId="52CE581B" w14:textId="77777777"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6D33B" w14:textId="77777777" w:rsidR="00130319" w:rsidRPr="006447FB" w:rsidRDefault="0066689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</w:tr>
      <w:tr w:rsidR="00130319" w:rsidRPr="001B5030" w14:paraId="760351BA" w14:textId="77777777" w:rsidTr="00CD661D">
        <w:tc>
          <w:tcPr>
            <w:tcW w:w="3888" w:type="dxa"/>
          </w:tcPr>
          <w:p w14:paraId="1F0AA369" w14:textId="77777777" w:rsidR="00130319" w:rsidRPr="00C164AA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4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2BB3CE" w14:textId="77777777" w:rsidR="00130319" w:rsidRPr="00900831" w:rsidRDefault="00627170" w:rsidP="0068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831">
              <w:rPr>
                <w:rFonts w:ascii="Angsana New" w:hAnsi="Angsana New"/>
                <w:b/>
                <w:bCs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14:paraId="059DDCAD" w14:textId="77777777" w:rsidR="00130319" w:rsidRPr="00900831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278FA0" w14:textId="77777777" w:rsidR="00130319" w:rsidRPr="00900831" w:rsidRDefault="0066689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831">
              <w:rPr>
                <w:rFonts w:ascii="Angsana New" w:hAnsi="Angsana New"/>
                <w:b/>
                <w:bCs/>
                <w:sz w:val="30"/>
                <w:szCs w:val="30"/>
              </w:rPr>
              <w:t>2,711</w:t>
            </w:r>
          </w:p>
        </w:tc>
        <w:tc>
          <w:tcPr>
            <w:tcW w:w="270" w:type="dxa"/>
          </w:tcPr>
          <w:p w14:paraId="4CBD9822" w14:textId="77777777" w:rsidR="00130319" w:rsidRPr="00900831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82343C" w14:textId="77777777" w:rsidR="00130319" w:rsidRPr="00900831" w:rsidRDefault="00627170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831">
              <w:rPr>
                <w:rFonts w:ascii="Angsana New" w:hAnsi="Angsana New"/>
                <w:b/>
                <w:bCs/>
                <w:sz w:val="30"/>
                <w:szCs w:val="30"/>
              </w:rPr>
              <w:t>1,376</w:t>
            </w:r>
          </w:p>
        </w:tc>
        <w:tc>
          <w:tcPr>
            <w:tcW w:w="270" w:type="dxa"/>
          </w:tcPr>
          <w:p w14:paraId="3E1A9A25" w14:textId="77777777" w:rsidR="00130319" w:rsidRPr="00900831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847B3" w14:textId="77777777" w:rsidR="00130319" w:rsidRPr="00900831" w:rsidRDefault="0066689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831">
              <w:rPr>
                <w:rFonts w:ascii="Angsana New" w:hAnsi="Angsana New"/>
                <w:b/>
                <w:bCs/>
                <w:sz w:val="30"/>
                <w:szCs w:val="30"/>
              </w:rPr>
              <w:t>2,487</w:t>
            </w:r>
          </w:p>
        </w:tc>
      </w:tr>
    </w:tbl>
    <w:p w14:paraId="78633325" w14:textId="77777777" w:rsidR="00130319" w:rsidRDefault="00130319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130319" w:rsidRPr="004233E3" w14:paraId="2812CD2F" w14:textId="77777777" w:rsidTr="00CD661D">
        <w:trPr>
          <w:tblHeader/>
        </w:trPr>
        <w:tc>
          <w:tcPr>
            <w:tcW w:w="3870" w:type="dxa"/>
          </w:tcPr>
          <w:p w14:paraId="10AE05E9" w14:textId="77777777" w:rsidR="00967441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  <w:p w14:paraId="7F256BAC" w14:textId="77777777" w:rsidR="00130319" w:rsidRPr="00BF4BC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29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520" w:type="dxa"/>
            <w:gridSpan w:val="3"/>
          </w:tcPr>
          <w:p w14:paraId="59A08FE2" w14:textId="77777777"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CA83D" w14:textId="77777777"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38F35E2" w14:textId="77777777"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0319" w:rsidRPr="00027EB2" w14:paraId="40F644DE" w14:textId="77777777" w:rsidTr="00CD661D">
        <w:tc>
          <w:tcPr>
            <w:tcW w:w="3870" w:type="dxa"/>
          </w:tcPr>
          <w:p w14:paraId="745652BF" w14:textId="77777777" w:rsidR="00130319" w:rsidRPr="002A1761" w:rsidRDefault="00130319" w:rsidP="00CD661D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B15EF3" w14:textId="77777777" w:rsidR="00130319" w:rsidRPr="00E32963" w:rsidRDefault="00130319" w:rsidP="00CD661D">
            <w:pPr>
              <w:pStyle w:val="Heading6"/>
              <w:tabs>
                <w:tab w:val="decimal" w:pos="908"/>
              </w:tabs>
              <w:ind w:left="-126" w:right="-11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469F7" w14:textId="77777777"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9B212D5" w14:textId="77777777"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930A7" w14:textId="77777777"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C1DC8" w14:textId="77777777"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F5473" w14:textId="77777777"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7B4F8" w14:textId="77777777"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0319" w:rsidRPr="00027EB2" w14:paraId="2B05D909" w14:textId="77777777" w:rsidTr="00CD661D">
        <w:tc>
          <w:tcPr>
            <w:tcW w:w="3870" w:type="dxa"/>
          </w:tcPr>
          <w:p w14:paraId="42BCCA05" w14:textId="77777777" w:rsidR="00130319" w:rsidRPr="003A376B" w:rsidRDefault="00130319" w:rsidP="00CD661D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  <w:lang w:val="th-TH"/>
              </w:rPr>
            </w:pPr>
            <w:r w:rsidRPr="003A37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F9F05B2" w14:textId="77777777" w:rsidR="00130319" w:rsidRPr="00DD5D50" w:rsidRDefault="00130319" w:rsidP="00CD661D">
            <w:pPr>
              <w:pStyle w:val="Heading6"/>
              <w:tabs>
                <w:tab w:val="decimal" w:pos="908"/>
              </w:tabs>
              <w:ind w:left="-126" w:right="-117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2AA5C5F" w14:textId="77777777"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</w:tcPr>
          <w:p w14:paraId="0CA69922" w14:textId="77777777"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E4D6120" w14:textId="77777777"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993F62C" w14:textId="77777777"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C57BF0A" w14:textId="77777777"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D48C04B" w14:textId="77777777"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8661B" w:rsidRPr="00661650" w14:paraId="40722EC7" w14:textId="77777777" w:rsidTr="00CD661D">
        <w:tc>
          <w:tcPr>
            <w:tcW w:w="3870" w:type="dxa"/>
          </w:tcPr>
          <w:p w14:paraId="1A63F54E" w14:textId="77777777" w:rsidR="0028661B" w:rsidRPr="003A376B" w:rsidRDefault="0028661B" w:rsidP="0028661B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37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0" w:type="dxa"/>
          </w:tcPr>
          <w:p w14:paraId="07C66C4F" w14:textId="77777777" w:rsidR="0028661B" w:rsidRPr="006447FB" w:rsidRDefault="0028661B" w:rsidP="0068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14:paraId="6235C44D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8A141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14:paraId="1D0F07F1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06D68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14:paraId="5F622C36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6F001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  <w:tr w:rsidR="0028661B" w:rsidRPr="00661650" w14:paraId="0C941159" w14:textId="77777777" w:rsidTr="00CD661D">
        <w:tc>
          <w:tcPr>
            <w:tcW w:w="3870" w:type="dxa"/>
          </w:tcPr>
          <w:p w14:paraId="77796F04" w14:textId="77777777" w:rsidR="0028661B" w:rsidRPr="003A376B" w:rsidRDefault="0028661B" w:rsidP="0028661B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376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3A37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A4EDC8" w14:textId="77777777" w:rsidR="0028661B" w:rsidRPr="006447FB" w:rsidRDefault="0028661B" w:rsidP="00685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47FB">
              <w:rPr>
                <w:rFonts w:ascii="Angsana New" w:hAnsi="Angsana New"/>
                <w:sz w:val="30"/>
                <w:szCs w:val="30"/>
              </w:rPr>
              <w:t>5,590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42D8EA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8858E2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(5,590)</w:t>
            </w:r>
          </w:p>
        </w:tc>
        <w:tc>
          <w:tcPr>
            <w:tcW w:w="270" w:type="dxa"/>
          </w:tcPr>
          <w:p w14:paraId="56C6A1B4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365ACC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(5,590)</w:t>
            </w:r>
          </w:p>
        </w:tc>
        <w:tc>
          <w:tcPr>
            <w:tcW w:w="270" w:type="dxa"/>
          </w:tcPr>
          <w:p w14:paraId="494606DF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826CC9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(5,590)</w:t>
            </w:r>
          </w:p>
        </w:tc>
      </w:tr>
      <w:tr w:rsidR="0028661B" w:rsidRPr="00027EB2" w14:paraId="535A2AC1" w14:textId="77777777" w:rsidTr="00CD661D">
        <w:tc>
          <w:tcPr>
            <w:tcW w:w="3870" w:type="dxa"/>
          </w:tcPr>
          <w:p w14:paraId="276A2AE5" w14:textId="77777777" w:rsidR="0028661B" w:rsidRPr="00AD7B8E" w:rsidRDefault="0028661B" w:rsidP="0028661B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7B8E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FC696F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65A3CA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93567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29307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1F2885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6239E7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54269D" w14:textId="77777777" w:rsidR="0028661B" w:rsidRPr="006447FB" w:rsidRDefault="0028661B" w:rsidP="0028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5270029" w14:textId="77777777" w:rsidR="00BF4BC3" w:rsidRDefault="00BF4BC3">
      <w:pPr>
        <w:rPr>
          <w:rFonts w:ascii="Angsana New" w:hAnsi="Angsana New"/>
          <w:sz w:val="30"/>
          <w:szCs w:val="30"/>
        </w:rPr>
      </w:pPr>
    </w:p>
    <w:p w14:paraId="043DFAC4" w14:textId="77777777" w:rsidR="00543C5D" w:rsidRDefault="00913C08" w:rsidP="00F82934">
      <w:pPr>
        <w:ind w:firstLine="7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เงินให้กู้ยืมระยะสั้นแก่กิจการที่เกี่ยวข้องกันไม่มีดอกเบี้ย</w:t>
      </w:r>
    </w:p>
    <w:p w14:paraId="58C9EAD2" w14:textId="77777777" w:rsidR="00873437" w:rsidRPr="00130319" w:rsidRDefault="00873437" w:rsidP="00130319">
      <w:pPr>
        <w:rPr>
          <w:rFonts w:ascii="Angsana New" w:hAnsi="Angsana New"/>
          <w:sz w:val="22"/>
          <w:szCs w:val="22"/>
          <w:cs/>
        </w:rPr>
      </w:pPr>
    </w:p>
    <w:p w14:paraId="55426E47" w14:textId="77777777" w:rsidR="00F82934" w:rsidRDefault="00D52F4E" w:rsidP="00F82934">
      <w:pPr>
        <w:ind w:left="540" w:firstLine="180"/>
        <w:jc w:val="thaiDistribute"/>
        <w:rPr>
          <w:rFonts w:ascii="Angsana New" w:hAnsi="Angsana New"/>
          <w:sz w:val="30"/>
          <w:szCs w:val="30"/>
        </w:rPr>
      </w:pPr>
      <w:r w:rsidRPr="00D52F4E">
        <w:rPr>
          <w:rFonts w:ascii="Angsana New" w:hAnsi="Angsana New"/>
          <w:sz w:val="30"/>
          <w:szCs w:val="30"/>
          <w:cs/>
        </w:rPr>
        <w:t>ไม่มีรายการเคลื่อนไหวของเงินให้กู้</w:t>
      </w:r>
      <w:r w:rsidR="00C66AC9">
        <w:rPr>
          <w:rFonts w:ascii="Angsana New" w:hAnsi="Angsana New" w:hint="cs"/>
          <w:sz w:val="30"/>
          <w:szCs w:val="30"/>
          <w:cs/>
        </w:rPr>
        <w:t>ยืม</w:t>
      </w:r>
      <w:r w:rsidRPr="00D52F4E">
        <w:rPr>
          <w:rFonts w:ascii="Angsana New" w:hAnsi="Angsana New"/>
          <w:sz w:val="30"/>
          <w:szCs w:val="30"/>
          <w:cs/>
        </w:rPr>
        <w:t>ระยะสั้นแก่กิ</w:t>
      </w:r>
      <w:r w:rsidR="00C66AC9"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 w:rsidRPr="00D52F4E">
        <w:rPr>
          <w:rFonts w:ascii="Angsana New" w:hAnsi="Angsana New"/>
          <w:sz w:val="30"/>
          <w:szCs w:val="30"/>
          <w:cs/>
        </w:rPr>
        <w:t xml:space="preserve">ปีสิ้นสุดวันที่ 31 ธันวาคม </w:t>
      </w:r>
      <w:r w:rsidR="003041E9">
        <w:rPr>
          <w:rFonts w:ascii="Angsana New" w:hAnsi="Angsana New"/>
          <w:sz w:val="30"/>
          <w:szCs w:val="30"/>
          <w:cs/>
        </w:rPr>
        <w:t>256</w:t>
      </w:r>
      <w:r w:rsidR="00666899">
        <w:rPr>
          <w:rFonts w:ascii="Angsana New" w:hAnsi="Angsana New"/>
          <w:sz w:val="30"/>
          <w:szCs w:val="30"/>
        </w:rPr>
        <w:t>2</w:t>
      </w:r>
      <w:r w:rsidR="003041E9">
        <w:rPr>
          <w:rFonts w:ascii="Angsana New" w:hAnsi="Angsana New"/>
          <w:sz w:val="30"/>
          <w:szCs w:val="30"/>
          <w:cs/>
        </w:rPr>
        <w:t xml:space="preserve"> </w:t>
      </w:r>
      <w:r w:rsidR="00F82934">
        <w:rPr>
          <w:rFonts w:ascii="Angsana New" w:hAnsi="Angsana New"/>
          <w:sz w:val="30"/>
          <w:szCs w:val="30"/>
        </w:rPr>
        <w:t xml:space="preserve">              </w:t>
      </w:r>
    </w:p>
    <w:p w14:paraId="708D7A86" w14:textId="77777777" w:rsidR="00C26D06" w:rsidRDefault="003041E9" w:rsidP="003D3688">
      <w:pPr>
        <w:ind w:left="540" w:firstLine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และ 256</w:t>
      </w:r>
      <w:r w:rsidR="00666899">
        <w:rPr>
          <w:rFonts w:ascii="Angsana New" w:hAnsi="Angsana New"/>
          <w:sz w:val="30"/>
          <w:szCs w:val="30"/>
        </w:rPr>
        <w:t>1</w:t>
      </w:r>
      <w:r w:rsidR="00D52F4E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7EA2539F" w14:textId="77777777" w:rsidR="003D3688" w:rsidRPr="003D3688" w:rsidRDefault="003D3688" w:rsidP="00130319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2"/>
        <w:gridCol w:w="1078"/>
        <w:gridCol w:w="270"/>
        <w:gridCol w:w="1170"/>
        <w:gridCol w:w="270"/>
        <w:gridCol w:w="1080"/>
      </w:tblGrid>
      <w:tr w:rsidR="00130319" w:rsidRPr="004C6163" w14:paraId="0EC40038" w14:textId="77777777" w:rsidTr="00CD661D">
        <w:tc>
          <w:tcPr>
            <w:tcW w:w="3870" w:type="dxa"/>
          </w:tcPr>
          <w:p w14:paraId="346EFF29" w14:textId="77777777"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4C6163">
              <w:rPr>
                <w:rFonts w:ascii="Angsana New" w:hAnsi="Angsana New"/>
                <w:sz w:val="30"/>
                <w:szCs w:val="30"/>
              </w:rPr>
              <w:br w:type="page"/>
            </w:r>
            <w:r w:rsidRPr="004C6163">
              <w:rPr>
                <w:rFonts w:ascii="Angsana New" w:hAnsi="Angsana New"/>
                <w:sz w:val="30"/>
                <w:szCs w:val="30"/>
              </w:rPr>
              <w:br w:type="page"/>
            </w:r>
            <w:r w:rsidRPr="004C616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20" w:type="dxa"/>
            <w:gridSpan w:val="3"/>
          </w:tcPr>
          <w:p w14:paraId="213FA03D" w14:textId="77777777"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F2FD8F" w14:textId="77777777"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4F60FAC" w14:textId="77777777"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899" w:rsidRPr="004C6163" w14:paraId="65356A70" w14:textId="77777777" w:rsidTr="00CD661D">
        <w:tc>
          <w:tcPr>
            <w:tcW w:w="3870" w:type="dxa"/>
          </w:tcPr>
          <w:p w14:paraId="104929CE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585E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577F908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D7F35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A027B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FF3F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DF20D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B0D2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66899" w:rsidRPr="004C6163" w14:paraId="79AAE5DE" w14:textId="77777777" w:rsidTr="00CD661D">
        <w:tc>
          <w:tcPr>
            <w:tcW w:w="3870" w:type="dxa"/>
          </w:tcPr>
          <w:p w14:paraId="4D412487" w14:textId="77777777" w:rsidR="00666899" w:rsidRPr="004C6163" w:rsidRDefault="00666899" w:rsidP="006668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72320B7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C616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</w:tbl>
    <w:p w14:paraId="2C416A3D" w14:textId="77777777" w:rsidR="00CD661D" w:rsidRPr="00CD661D" w:rsidRDefault="00CD661D" w:rsidP="00CD661D">
      <w:pPr>
        <w:rPr>
          <w:vanish/>
        </w:rPr>
      </w:pPr>
    </w:p>
    <w:tbl>
      <w:tblPr>
        <w:tblpPr w:leftFromText="180" w:rightFromText="180" w:vertAnchor="text" w:tblpX="558" w:tblpY="1"/>
        <w:tblOverlap w:val="never"/>
        <w:tblW w:w="9198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130319" w:rsidRPr="004C6163" w14:paraId="6FD7826E" w14:textId="77777777" w:rsidTr="00CD661D">
        <w:tc>
          <w:tcPr>
            <w:tcW w:w="3888" w:type="dxa"/>
          </w:tcPr>
          <w:p w14:paraId="649571E9" w14:textId="77777777"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43FE9FC" w14:textId="77777777" w:rsidR="00130319" w:rsidRPr="004C6163" w:rsidRDefault="00627170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3300496E" w14:textId="77777777"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DD57B" w14:textId="77777777" w:rsidR="00130319" w:rsidRPr="004C6163" w:rsidRDefault="0066689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14:paraId="06C3A555" w14:textId="77777777"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A5299" w14:textId="77777777" w:rsidR="00130319" w:rsidRPr="004C6163" w:rsidRDefault="00627170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132F6B36" w14:textId="77777777"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0AFDD" w14:textId="77777777" w:rsidR="00130319" w:rsidRPr="004C6163" w:rsidRDefault="0066689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</w:tr>
      <w:tr w:rsidR="00130319" w:rsidRPr="004C6163" w14:paraId="0DDEF601" w14:textId="77777777" w:rsidTr="00CD661D">
        <w:tc>
          <w:tcPr>
            <w:tcW w:w="3888" w:type="dxa"/>
          </w:tcPr>
          <w:p w14:paraId="39B3AB4D" w14:textId="77777777"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F6DD5" w14:textId="77777777" w:rsidR="00130319" w:rsidRPr="00900831" w:rsidRDefault="00627170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831">
              <w:rPr>
                <w:rFonts w:ascii="Angsana New" w:hAnsi="Angsana New"/>
                <w:b/>
                <w:bCs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16E55B73" w14:textId="77777777" w:rsidR="00130319" w:rsidRPr="00900831" w:rsidRDefault="00130319" w:rsidP="00CD661D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F200CC" w14:textId="77777777" w:rsidR="00130319" w:rsidRPr="00900831" w:rsidRDefault="0066689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831">
              <w:rPr>
                <w:rFonts w:ascii="Angsana New" w:hAnsi="Angsana New"/>
                <w:b/>
                <w:bCs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14:paraId="1A1590E4" w14:textId="77777777" w:rsidR="00130319" w:rsidRPr="00900831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643B31" w14:textId="77777777" w:rsidR="00130319" w:rsidRPr="00900831" w:rsidRDefault="00627170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831">
              <w:rPr>
                <w:rFonts w:ascii="Angsana New" w:hAnsi="Angsana New"/>
                <w:b/>
                <w:bCs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483FA1C3" w14:textId="77777777" w:rsidR="00130319" w:rsidRPr="00900831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2DA34F" w14:textId="77777777" w:rsidR="00130319" w:rsidRPr="00900831" w:rsidRDefault="0066689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831">
              <w:rPr>
                <w:rFonts w:ascii="Angsana New" w:hAnsi="Angsana New"/>
                <w:b/>
                <w:bCs/>
                <w:sz w:val="30"/>
                <w:szCs w:val="30"/>
              </w:rPr>
              <w:t>68,126</w:t>
            </w:r>
          </w:p>
        </w:tc>
      </w:tr>
    </w:tbl>
    <w:p w14:paraId="3D9031D8" w14:textId="77777777" w:rsidR="00130319" w:rsidRDefault="00130319" w:rsidP="00D52F4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FD50F1F" w14:textId="77777777" w:rsidR="003D3688" w:rsidRDefault="003D3688" w:rsidP="00D52F4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"/>
        <w:gridCol w:w="3870"/>
        <w:gridCol w:w="1170"/>
        <w:gridCol w:w="272"/>
        <w:gridCol w:w="1080"/>
        <w:gridCol w:w="270"/>
        <w:gridCol w:w="1170"/>
        <w:gridCol w:w="270"/>
        <w:gridCol w:w="1080"/>
      </w:tblGrid>
      <w:tr w:rsidR="003D3688" w:rsidRPr="004C6163" w14:paraId="3C7E1FE3" w14:textId="77777777" w:rsidTr="003D3688">
        <w:trPr>
          <w:gridBefore w:val="1"/>
          <w:wBefore w:w="16" w:type="dxa"/>
        </w:trPr>
        <w:tc>
          <w:tcPr>
            <w:tcW w:w="3870" w:type="dxa"/>
          </w:tcPr>
          <w:p w14:paraId="0BB2086F" w14:textId="77777777" w:rsidR="003D3688" w:rsidRPr="004C616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Pr="004C6163">
              <w:rPr>
                <w:rFonts w:ascii="Angsana New" w:hAnsi="Angsana New"/>
                <w:sz w:val="30"/>
                <w:szCs w:val="30"/>
              </w:rPr>
              <w:br w:type="page"/>
            </w:r>
            <w:r w:rsidRPr="004C6163">
              <w:rPr>
                <w:rFonts w:ascii="Angsana New" w:hAnsi="Angsana New"/>
                <w:sz w:val="30"/>
                <w:szCs w:val="30"/>
              </w:rPr>
              <w:br w:type="page"/>
            </w:r>
            <w:r w:rsidRPr="004C616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22" w:type="dxa"/>
            <w:gridSpan w:val="3"/>
          </w:tcPr>
          <w:p w14:paraId="47FA3A94" w14:textId="77777777" w:rsidR="003D3688" w:rsidRPr="004C616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A618B4" w14:textId="77777777" w:rsidR="003D3688" w:rsidRPr="004C616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00EA289" w14:textId="77777777" w:rsidR="003D3688" w:rsidRPr="004C616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688" w:rsidRPr="004C6163" w14:paraId="582C87F2" w14:textId="77777777" w:rsidTr="003D3688">
        <w:trPr>
          <w:gridBefore w:val="1"/>
          <w:wBefore w:w="16" w:type="dxa"/>
        </w:trPr>
        <w:tc>
          <w:tcPr>
            <w:tcW w:w="3870" w:type="dxa"/>
          </w:tcPr>
          <w:p w14:paraId="4D9A1132" w14:textId="77777777" w:rsidR="003D3688" w:rsidRPr="004C616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927AD1" w14:textId="77777777" w:rsidR="003D3688" w:rsidRPr="004233E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507E5A9F" w14:textId="77777777" w:rsidR="003D3688" w:rsidRPr="004233E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77688" w14:textId="77777777" w:rsidR="003D3688" w:rsidRPr="004233E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3B010C" w14:textId="77777777" w:rsidR="003D3688" w:rsidRPr="004233E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A3E156" w14:textId="77777777" w:rsidR="003D3688" w:rsidRPr="004233E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0847A8" w14:textId="77777777" w:rsidR="003D3688" w:rsidRPr="004233E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1C056" w14:textId="77777777" w:rsidR="003D3688" w:rsidRPr="004233E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D3688" w:rsidRPr="004C6163" w14:paraId="434C8269" w14:textId="77777777" w:rsidTr="003D3688">
        <w:trPr>
          <w:gridBefore w:val="1"/>
          <w:wBefore w:w="16" w:type="dxa"/>
        </w:trPr>
        <w:tc>
          <w:tcPr>
            <w:tcW w:w="3870" w:type="dxa"/>
          </w:tcPr>
          <w:p w14:paraId="3F682D8D" w14:textId="77777777" w:rsidR="003D3688" w:rsidRPr="004C6163" w:rsidRDefault="003D3688" w:rsidP="007D0E0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2" w:type="dxa"/>
            <w:gridSpan w:val="7"/>
          </w:tcPr>
          <w:p w14:paraId="1AA83D83" w14:textId="77777777" w:rsidR="003D3688" w:rsidRPr="004C6163" w:rsidRDefault="003D3688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C616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66899" w:rsidRPr="004C6163" w14:paraId="55994E8D" w14:textId="77777777" w:rsidTr="003D3688">
        <w:tc>
          <w:tcPr>
            <w:tcW w:w="3886" w:type="dxa"/>
            <w:gridSpan w:val="2"/>
          </w:tcPr>
          <w:p w14:paraId="6933DC58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616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9912E2" w14:textId="77777777" w:rsidR="00666899" w:rsidRPr="004C616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7625B1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0DCFB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A4F51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1B0DD" w14:textId="77777777" w:rsidR="00666899" w:rsidRPr="004D693E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270" w:type="dxa"/>
          </w:tcPr>
          <w:p w14:paraId="3D2AF157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97564" w14:textId="77777777" w:rsidR="00666899" w:rsidRPr="004D693E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666899" w:rsidRPr="004C6163" w14:paraId="12451276" w14:textId="77777777" w:rsidTr="003D3688">
        <w:tc>
          <w:tcPr>
            <w:tcW w:w="3886" w:type="dxa"/>
            <w:gridSpan w:val="2"/>
          </w:tcPr>
          <w:p w14:paraId="75674D2A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7082B36" w14:textId="77777777" w:rsidR="00666899" w:rsidRPr="004D693E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4,678</w:t>
            </w:r>
          </w:p>
        </w:tc>
        <w:tc>
          <w:tcPr>
            <w:tcW w:w="272" w:type="dxa"/>
          </w:tcPr>
          <w:p w14:paraId="2F6E8046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BC61C" w14:textId="77777777" w:rsidR="00666899" w:rsidRPr="004D693E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14:paraId="392C015B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CCA16" w14:textId="77777777" w:rsidR="00666899" w:rsidRPr="004D693E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4,678</w:t>
            </w:r>
          </w:p>
        </w:tc>
        <w:tc>
          <w:tcPr>
            <w:tcW w:w="270" w:type="dxa"/>
          </w:tcPr>
          <w:p w14:paraId="7F219983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B2988" w14:textId="77777777" w:rsidR="00666899" w:rsidRPr="004D693E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</w:tr>
      <w:tr w:rsidR="00666899" w:rsidRPr="004C6163" w14:paraId="7313441D" w14:textId="77777777" w:rsidTr="003D3688">
        <w:tc>
          <w:tcPr>
            <w:tcW w:w="3886" w:type="dxa"/>
            <w:gridSpan w:val="2"/>
          </w:tcPr>
          <w:p w14:paraId="7EE1FA5A" w14:textId="77777777" w:rsidR="00666899" w:rsidRPr="004C616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4E4575" w14:textId="77777777" w:rsidR="00666899" w:rsidRPr="00967B46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B46">
              <w:rPr>
                <w:rFonts w:ascii="Angsana New" w:hAnsi="Angsana New"/>
                <w:b/>
                <w:bCs/>
                <w:sz w:val="30"/>
                <w:szCs w:val="30"/>
              </w:rPr>
              <w:t>4,678</w:t>
            </w:r>
          </w:p>
        </w:tc>
        <w:tc>
          <w:tcPr>
            <w:tcW w:w="272" w:type="dxa"/>
          </w:tcPr>
          <w:p w14:paraId="5BCB6F98" w14:textId="77777777" w:rsidR="00666899" w:rsidRPr="00967B46" w:rsidRDefault="00666899" w:rsidP="0066689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850F1C" w14:textId="77777777" w:rsidR="00666899" w:rsidRPr="00967B46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7B46">
              <w:rPr>
                <w:rFonts w:ascii="Angsana New" w:hAnsi="Angsana New"/>
                <w:b/>
                <w:bCs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14:paraId="59A1666F" w14:textId="77777777" w:rsidR="00666899" w:rsidRPr="00967B46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E3922F" w14:textId="77777777" w:rsidR="00666899" w:rsidRPr="00967B46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B46">
              <w:rPr>
                <w:rFonts w:ascii="Angsana New" w:hAnsi="Angsana New"/>
                <w:b/>
                <w:bCs/>
                <w:sz w:val="30"/>
                <w:szCs w:val="30"/>
              </w:rPr>
              <w:t>5,818</w:t>
            </w:r>
          </w:p>
        </w:tc>
        <w:tc>
          <w:tcPr>
            <w:tcW w:w="270" w:type="dxa"/>
          </w:tcPr>
          <w:p w14:paraId="786BD117" w14:textId="77777777" w:rsidR="00666899" w:rsidRPr="00967B46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414C26" w14:textId="77777777" w:rsidR="00666899" w:rsidRPr="00967B46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B46">
              <w:rPr>
                <w:rFonts w:ascii="Angsana New" w:hAnsi="Angsana New"/>
                <w:b/>
                <w:bCs/>
                <w:sz w:val="30"/>
                <w:szCs w:val="30"/>
              </w:rPr>
              <w:t>5,453</w:t>
            </w:r>
          </w:p>
        </w:tc>
      </w:tr>
    </w:tbl>
    <w:p w14:paraId="45290578" w14:textId="77777777" w:rsidR="0074228D" w:rsidRPr="00C26D06" w:rsidRDefault="0074228D" w:rsidP="0074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1C3AD07" w14:textId="77777777" w:rsidR="00F81043" w:rsidRPr="004233E3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AF683A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5140E7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4233E3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A34B7E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5140E7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DAFE0CA" w14:textId="77777777" w:rsidR="007B1A61" w:rsidRDefault="00083F2A" w:rsidP="0065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C727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C7274">
        <w:rPr>
          <w:rFonts w:ascii="Angsana New" w:hAnsi="Angsana New"/>
          <w:sz w:val="30"/>
          <w:szCs w:val="30"/>
        </w:rPr>
        <w:t>1</w:t>
      </w:r>
      <w:r w:rsidRPr="004C727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C7274">
        <w:rPr>
          <w:rFonts w:ascii="Angsana New" w:hAnsi="Angsana New"/>
          <w:sz w:val="30"/>
          <w:szCs w:val="30"/>
        </w:rPr>
        <w:t xml:space="preserve">2562 </w:t>
      </w:r>
      <w:r w:rsidRPr="004C7274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4C7274">
        <w:rPr>
          <w:rFonts w:ascii="Angsana New" w:hAnsi="Angsana New"/>
          <w:sz w:val="30"/>
          <w:szCs w:val="30"/>
        </w:rPr>
        <w:t xml:space="preserve">              </w:t>
      </w:r>
      <w:r w:rsidRPr="004C7274">
        <w:rPr>
          <w:rFonts w:ascii="Angsana New" w:hAnsi="Angsana New"/>
          <w:sz w:val="30"/>
          <w:szCs w:val="30"/>
          <w:cs/>
        </w:rPr>
        <w:t xml:space="preserve">คอปอเรชั่น เอสดีเอ็น บีเอชดี </w:t>
      </w:r>
      <w:r w:rsidRPr="004C7274">
        <w:rPr>
          <w:rFonts w:ascii="Angsana New" w:hAnsi="Angsana New"/>
          <w:sz w:val="30"/>
          <w:szCs w:val="30"/>
        </w:rPr>
        <w:t>(TCC)</w:t>
      </w:r>
      <w:r w:rsidRPr="004C7274">
        <w:rPr>
          <w:rFonts w:ascii="Angsana New" w:hAnsi="Angsana New"/>
          <w:sz w:val="30"/>
          <w:szCs w:val="30"/>
          <w:cs/>
        </w:rPr>
        <w:t xml:space="preserve"> โดยบริษัทตกลงให้ </w:t>
      </w:r>
      <w:r w:rsidRPr="004C7274">
        <w:rPr>
          <w:rFonts w:ascii="Angsana New" w:hAnsi="Angsana New"/>
          <w:sz w:val="30"/>
          <w:szCs w:val="30"/>
        </w:rPr>
        <w:t xml:space="preserve">TCC </w:t>
      </w:r>
      <w:r w:rsidRPr="004C7274">
        <w:rPr>
          <w:rFonts w:ascii="Angsana New" w:hAnsi="Angsana New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Pr="004C7274">
        <w:rPr>
          <w:rFonts w:ascii="Angsana New" w:hAnsi="Angsana New"/>
          <w:sz w:val="30"/>
          <w:szCs w:val="30"/>
        </w:rPr>
        <w:t xml:space="preserve">3 </w:t>
      </w:r>
      <w:r w:rsidRPr="004C7274">
        <w:rPr>
          <w:rFonts w:ascii="Angsana New" w:hAnsi="Angsana New"/>
          <w:sz w:val="30"/>
          <w:szCs w:val="30"/>
          <w:cs/>
        </w:rPr>
        <w:t xml:space="preserve">ปีโดยเริ่มตั้งแต่เดือนมิถุนายน </w:t>
      </w:r>
      <w:r w:rsidRPr="004C7274">
        <w:rPr>
          <w:rFonts w:ascii="Angsana New" w:hAnsi="Angsana New"/>
          <w:sz w:val="30"/>
          <w:szCs w:val="30"/>
        </w:rPr>
        <w:t>2562</w:t>
      </w:r>
      <w:r w:rsidRPr="004C7274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Pr="004C7274">
        <w:rPr>
          <w:rFonts w:ascii="Angsana New" w:hAnsi="Angsana New"/>
          <w:sz w:val="30"/>
          <w:szCs w:val="30"/>
        </w:rPr>
        <w:t>1</w:t>
      </w:r>
      <w:r w:rsidRPr="004C7274">
        <w:rPr>
          <w:rFonts w:ascii="Angsana New" w:hAnsi="Angsana New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5140E7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59F586AD" w14:textId="77777777" w:rsidR="00BB53E6" w:rsidRPr="00775ACB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</w:pPr>
      <w:r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  <w:tab/>
      </w:r>
      <w:r w:rsidR="0074228D"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  <w:tab/>
      </w:r>
      <w:r w:rsidR="00BB53E6" w:rsidRPr="00775ACB">
        <w:rPr>
          <w:rFonts w:ascii="Angsana New" w:eastAsia="Times New Roman" w:hAnsi="Angsana New" w:cs="Angsana New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5140E7" w:rsidRDefault="00BB53E6" w:rsidP="00057CF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C0CF651" w14:textId="77777777" w:rsidR="00BB53E6" w:rsidRPr="004233E3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="Angsana New" w:eastAsia="Times New Roman" w:hAnsi="Angsana New" w:cs="Angsana New"/>
          <w:snapToGrid/>
          <w:lang w:val="en-US" w:eastAsia="en-US"/>
        </w:rPr>
      </w:pPr>
      <w:r w:rsidRPr="00775ACB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ณ วันที่ 31 ธันวาคม </w:t>
      </w:r>
      <w:r w:rsidR="00490847" w:rsidRPr="00775ACB">
        <w:rPr>
          <w:rFonts w:ascii="Angsana New" w:eastAsia="Times New Roman" w:hAnsi="Angsana New" w:cs="Angsana New"/>
          <w:snapToGrid/>
          <w:lang w:val="en-US" w:eastAsia="en-US"/>
        </w:rPr>
        <w:t>256</w:t>
      </w:r>
      <w:r w:rsidR="00666899">
        <w:rPr>
          <w:rFonts w:ascii="Angsana New" w:eastAsia="Times New Roman" w:hAnsi="Angsana New" w:cs="Angsana New"/>
          <w:snapToGrid/>
          <w:lang w:val="en-US" w:eastAsia="en-US"/>
        </w:rPr>
        <w:t>2</w:t>
      </w:r>
      <w:r w:rsidR="00E43782" w:rsidRPr="00775ACB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Pr="00775ACB">
        <w:rPr>
          <w:rFonts w:ascii="Angsana New" w:eastAsia="Times New Roman" w:hAnsi="Angsana New" w:cs="Angsana New"/>
          <w:snapToGrid/>
          <w:cs/>
          <w:lang w:val="en-US" w:eastAsia="en-US"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</w:t>
      </w:r>
      <w:r w:rsidR="00A46DF9" w:rsidRPr="00775ACB">
        <w:rPr>
          <w:rFonts w:ascii="Angsana New" w:eastAsia="Times New Roman" w:hAnsi="Angsana New" w:cs="Angsana New"/>
          <w:snapToGrid/>
          <w:cs/>
          <w:lang w:val="en-US" w:eastAsia="en-US"/>
        </w:rPr>
        <w:t>กิจการ</w:t>
      </w:r>
      <w:r w:rsidRPr="00775ACB">
        <w:rPr>
          <w:rFonts w:ascii="Angsana New" w:eastAsia="Times New Roman" w:hAnsi="Angsana New" w:cs="Angsana New"/>
          <w:snapToGrid/>
          <w:cs/>
          <w:lang w:val="en-US" w:eastAsia="en-US"/>
        </w:rPr>
        <w:t>ที่เกี่ยวข้องกันเป็นจำนวนเงินรวม</w:t>
      </w:r>
      <w:r w:rsidR="00650EE6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="00650EE6" w:rsidRPr="00576700">
        <w:rPr>
          <w:rFonts w:ascii="Angsana New" w:eastAsia="Times New Roman" w:hAnsi="Angsana New" w:cs="Angsana New"/>
          <w:snapToGrid/>
          <w:lang w:val="en-US" w:eastAsia="en-US"/>
        </w:rPr>
        <w:t>1</w:t>
      </w:r>
      <w:r w:rsidR="00897E94" w:rsidRPr="00576700">
        <w:rPr>
          <w:rFonts w:ascii="Angsana New" w:eastAsia="Times New Roman" w:hAnsi="Angsana New" w:cs="Angsana New"/>
          <w:snapToGrid/>
          <w:lang w:val="en-US" w:eastAsia="en-US"/>
        </w:rPr>
        <w:t>8</w:t>
      </w:r>
      <w:r w:rsidR="00FA3F00" w:rsidRPr="00576700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Pr="00576700">
        <w:rPr>
          <w:rFonts w:ascii="Angsana New" w:eastAsia="Times New Roman" w:hAnsi="Angsana New" w:cs="Angsana New"/>
          <w:snapToGrid/>
          <w:cs/>
          <w:lang w:val="en-US" w:eastAsia="en-US"/>
        </w:rPr>
        <w:t>ล้านบาท</w:t>
      </w:r>
      <w:r w:rsidRPr="00775ACB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 </w:t>
      </w:r>
      <w:r w:rsidRPr="00775ACB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(</w:t>
      </w:r>
      <w:r w:rsidR="003041E9">
        <w:rPr>
          <w:rFonts w:ascii="Angsana New" w:hAnsi="Angsana New" w:cs="Angsana New"/>
          <w:i/>
          <w:iCs/>
          <w:cs/>
        </w:rPr>
        <w:t>25</w:t>
      </w:r>
      <w:r w:rsidR="003041E9">
        <w:rPr>
          <w:rFonts w:ascii="Angsana New" w:hAnsi="Angsana New" w:cs="Angsana New" w:hint="cs"/>
          <w:i/>
          <w:iCs/>
          <w:cs/>
        </w:rPr>
        <w:t>6</w:t>
      </w:r>
      <w:r w:rsidR="00666899">
        <w:rPr>
          <w:rFonts w:ascii="Angsana New" w:hAnsi="Angsana New" w:cs="Angsana New" w:hint="cs"/>
          <w:i/>
          <w:iCs/>
          <w:cs/>
        </w:rPr>
        <w:t>1</w:t>
      </w:r>
      <w:r w:rsidR="00E847A7" w:rsidRPr="00775ACB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: </w:t>
      </w:r>
      <w:r w:rsidR="00E847A7" w:rsidRPr="00775ACB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18</w:t>
      </w:r>
      <w:r w:rsidR="00EC474F" w:rsidRPr="00775ACB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 </w:t>
      </w:r>
      <w:r w:rsidRPr="00775ACB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ล้านบาท)</w:t>
      </w:r>
      <w:r w:rsidRPr="004233E3">
        <w:rPr>
          <w:rFonts w:ascii="Angsana New" w:eastAsia="Times New Roman" w:hAnsi="Angsana New" w:cs="Angsana New"/>
          <w:snapToGrid/>
          <w:cs/>
          <w:lang w:val="en-US" w:eastAsia="en-US"/>
        </w:rPr>
        <w:tab/>
      </w:r>
    </w:p>
    <w:p w14:paraId="3852349A" w14:textId="77777777" w:rsidR="00C26D06" w:rsidRPr="00336D00" w:rsidRDefault="00C26D06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4B8D41B" w14:textId="77777777" w:rsidR="001E472F" w:rsidRPr="00536C48" w:rsidRDefault="001E472F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Pr="00536C48">
        <w:rPr>
          <w:szCs w:val="30"/>
          <w:cs/>
        </w:rPr>
        <w:t>เงินสดและรายการเทียบเท่าเงินสด</w:t>
      </w:r>
    </w:p>
    <w:p w14:paraId="01ADF9B0" w14:textId="77777777" w:rsidR="001E472F" w:rsidRPr="00336D00" w:rsidRDefault="001E472F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1E472F" w:rsidRPr="008948FA" w14:paraId="4DEA34E8" w14:textId="77777777" w:rsidTr="003041E9">
        <w:trPr>
          <w:trHeight w:val="288"/>
        </w:trPr>
        <w:tc>
          <w:tcPr>
            <w:tcW w:w="3870" w:type="dxa"/>
          </w:tcPr>
          <w:p w14:paraId="0A507B4E" w14:textId="77777777"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9712D0" w14:textId="77777777"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B99E3A" w14:textId="77777777"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7FE79" w14:textId="77777777"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899" w:rsidRPr="008948FA" w14:paraId="58490AE2" w14:textId="77777777" w:rsidTr="003041E9">
        <w:trPr>
          <w:trHeight w:val="288"/>
        </w:trPr>
        <w:tc>
          <w:tcPr>
            <w:tcW w:w="3870" w:type="dxa"/>
          </w:tcPr>
          <w:p w14:paraId="2CFC970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AACD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0601B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C66C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7FBB0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6FA7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A33C24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030B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66899" w:rsidRPr="008948FA" w14:paraId="49970B46" w14:textId="77777777" w:rsidTr="003041E9">
        <w:trPr>
          <w:trHeight w:val="288"/>
        </w:trPr>
        <w:tc>
          <w:tcPr>
            <w:tcW w:w="3870" w:type="dxa"/>
          </w:tcPr>
          <w:p w14:paraId="0533615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F2AD76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666899" w:rsidRPr="008948FA" w14:paraId="5335D897" w14:textId="77777777" w:rsidTr="003041E9">
        <w:trPr>
          <w:trHeight w:val="288"/>
        </w:trPr>
        <w:tc>
          <w:tcPr>
            <w:tcW w:w="3870" w:type="dxa"/>
          </w:tcPr>
          <w:p w14:paraId="4298496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6743FCFB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364D14D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5F01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3877CC9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F8AF9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0EB36A6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65D4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666899" w:rsidRPr="008948FA" w14:paraId="68B3A730" w14:textId="77777777" w:rsidTr="003041E9">
        <w:trPr>
          <w:trHeight w:val="288"/>
        </w:trPr>
        <w:tc>
          <w:tcPr>
            <w:tcW w:w="3870" w:type="dxa"/>
          </w:tcPr>
          <w:p w14:paraId="53C30A9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C7A5F14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7D9E77C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4F9C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13CE6EC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D9AD1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7AA936C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7CEC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666899" w:rsidRPr="008948FA" w14:paraId="73B02A20" w14:textId="77777777" w:rsidTr="003041E9">
        <w:trPr>
          <w:trHeight w:val="288"/>
        </w:trPr>
        <w:tc>
          <w:tcPr>
            <w:tcW w:w="3870" w:type="dxa"/>
          </w:tcPr>
          <w:p w14:paraId="4F21DDE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B2F0D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141,144</w:t>
            </w:r>
          </w:p>
        </w:tc>
        <w:tc>
          <w:tcPr>
            <w:tcW w:w="270" w:type="dxa"/>
          </w:tcPr>
          <w:p w14:paraId="1C58E5C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3FE4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63,841</w:t>
            </w:r>
          </w:p>
        </w:tc>
        <w:tc>
          <w:tcPr>
            <w:tcW w:w="270" w:type="dxa"/>
          </w:tcPr>
          <w:p w14:paraId="11EDB9D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001A3D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107,729</w:t>
            </w:r>
          </w:p>
        </w:tc>
        <w:tc>
          <w:tcPr>
            <w:tcW w:w="270" w:type="dxa"/>
          </w:tcPr>
          <w:p w14:paraId="66FB96E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85E8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30,348</w:t>
            </w:r>
          </w:p>
        </w:tc>
      </w:tr>
      <w:tr w:rsidR="00666899" w:rsidRPr="008948FA" w14:paraId="44634BF0" w14:textId="77777777" w:rsidTr="003041E9">
        <w:trPr>
          <w:trHeight w:val="288"/>
        </w:trPr>
        <w:tc>
          <w:tcPr>
            <w:tcW w:w="3870" w:type="dxa"/>
          </w:tcPr>
          <w:p w14:paraId="484D04D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BF5F48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141,420</w:t>
            </w:r>
          </w:p>
        </w:tc>
        <w:tc>
          <w:tcPr>
            <w:tcW w:w="270" w:type="dxa"/>
          </w:tcPr>
          <w:p w14:paraId="41B7295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B8F24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64,023</w:t>
            </w:r>
          </w:p>
        </w:tc>
        <w:tc>
          <w:tcPr>
            <w:tcW w:w="270" w:type="dxa"/>
          </w:tcPr>
          <w:p w14:paraId="143440B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2ECDE" w14:textId="77777777" w:rsidR="00666899" w:rsidRPr="004233E3" w:rsidRDefault="00627170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107,953</w:t>
            </w:r>
          </w:p>
        </w:tc>
        <w:tc>
          <w:tcPr>
            <w:tcW w:w="270" w:type="dxa"/>
          </w:tcPr>
          <w:p w14:paraId="0C65D25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426D2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30,495</w:t>
            </w:r>
          </w:p>
        </w:tc>
      </w:tr>
    </w:tbl>
    <w:p w14:paraId="306501F1" w14:textId="77777777" w:rsidR="00885252" w:rsidRDefault="001E472F" w:rsidP="00DA07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  <w:cs/>
        </w:rPr>
      </w:pPr>
      <w:r w:rsidRPr="004233E3">
        <w:rPr>
          <w:rFonts w:ascii="Angsana New" w:hAnsi="Angsana New"/>
          <w:b/>
          <w:sz w:val="30"/>
          <w:szCs w:val="30"/>
        </w:rPr>
        <w:tab/>
      </w:r>
      <w:r w:rsidR="00C83006" w:rsidRPr="004233E3">
        <w:rPr>
          <w:rFonts w:ascii="Angsana New" w:hAnsi="Angsana New"/>
          <w:b/>
          <w:sz w:val="30"/>
          <w:szCs w:val="30"/>
          <w:cs/>
        </w:rPr>
        <w:tab/>
      </w:r>
    </w:p>
    <w:p w14:paraId="2E084688" w14:textId="77777777" w:rsidR="00C26D06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</w:rPr>
        <w:lastRenderedPageBreak/>
        <w:tab/>
      </w:r>
      <w:r w:rsidRPr="00536C48">
        <w:rPr>
          <w:szCs w:val="30"/>
          <w:cs/>
        </w:rPr>
        <w:t>ลูกหนี้การค้า</w:t>
      </w:r>
    </w:p>
    <w:p w14:paraId="0E8689EE" w14:textId="77777777" w:rsidR="00676A97" w:rsidRPr="00676A97" w:rsidRDefault="00676A97" w:rsidP="00676A97">
      <w:pPr>
        <w:rPr>
          <w:rFonts w:asciiTheme="majorBidi" w:hAnsiTheme="majorBidi" w:cstheme="majorBidi"/>
          <w:sz w:val="24"/>
          <w:szCs w:val="24"/>
        </w:rPr>
      </w:pPr>
    </w:p>
    <w:p w14:paraId="5A661D9E" w14:textId="77777777" w:rsidR="00C26D06" w:rsidRPr="00B03512" w:rsidRDefault="002C459C" w:rsidP="00B03512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lang w:val="en-US"/>
        </w:rPr>
      </w:pPr>
      <w:r w:rsidRPr="004233E3">
        <w:rPr>
          <w:rFonts w:ascii="Angsana New" w:hAnsi="Angsana New" w:cs="Angsana New"/>
          <w:cs/>
        </w:rPr>
        <w:t>การวิเคราะห์อายุของลูกหนี้การค้า</w:t>
      </w:r>
      <w:r w:rsidR="0016241E" w:rsidRPr="004233E3">
        <w:rPr>
          <w:rFonts w:ascii="Angsana New" w:hAnsi="Angsana New" w:cs="Angsana New"/>
          <w:cs/>
        </w:rPr>
        <w:t xml:space="preserve"> </w:t>
      </w:r>
      <w:r w:rsidRPr="004233E3">
        <w:rPr>
          <w:rFonts w:ascii="Angsana New" w:hAnsi="Angsana New" w:cs="Angsana New"/>
          <w:cs/>
        </w:rPr>
        <w:t>มีดังนี้</w:t>
      </w:r>
    </w:p>
    <w:p w14:paraId="1A8B0C0B" w14:textId="77777777" w:rsidR="00C26D06" w:rsidRPr="00676A97" w:rsidRDefault="00C26D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C26D06" w:rsidRPr="008948FA" w14:paraId="401E26B8" w14:textId="77777777" w:rsidTr="0007719E">
        <w:trPr>
          <w:trHeight w:val="374"/>
        </w:trPr>
        <w:tc>
          <w:tcPr>
            <w:tcW w:w="3870" w:type="dxa"/>
          </w:tcPr>
          <w:p w14:paraId="6359CD13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71D2BE5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29A971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55FED6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6D06" w:rsidRPr="008948FA" w14:paraId="18F5317F" w14:textId="77777777" w:rsidTr="00DA07F4">
        <w:trPr>
          <w:trHeight w:val="374"/>
        </w:trPr>
        <w:tc>
          <w:tcPr>
            <w:tcW w:w="3870" w:type="dxa"/>
          </w:tcPr>
          <w:p w14:paraId="5FC0258D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6D81B7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736D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9162E1C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3BFD6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736D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136283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71967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736D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5647C8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C8272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736D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C26D06" w:rsidRPr="008948FA" w14:paraId="528F482C" w14:textId="77777777" w:rsidTr="0007719E">
        <w:trPr>
          <w:trHeight w:val="374"/>
        </w:trPr>
        <w:tc>
          <w:tcPr>
            <w:tcW w:w="3870" w:type="dxa"/>
          </w:tcPr>
          <w:p w14:paraId="1178A610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C876DE1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736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C26D06" w:rsidRPr="008948FA" w14:paraId="18102D78" w14:textId="77777777" w:rsidTr="00DA07F4">
        <w:trPr>
          <w:trHeight w:val="374"/>
        </w:trPr>
        <w:tc>
          <w:tcPr>
            <w:tcW w:w="3870" w:type="dxa"/>
          </w:tcPr>
          <w:p w14:paraId="5DD0AE5A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9BDA1E4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688,227</w:t>
            </w:r>
          </w:p>
        </w:tc>
        <w:tc>
          <w:tcPr>
            <w:tcW w:w="270" w:type="dxa"/>
          </w:tcPr>
          <w:p w14:paraId="6AF87095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03EC47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750,189</w:t>
            </w:r>
          </w:p>
        </w:tc>
        <w:tc>
          <w:tcPr>
            <w:tcW w:w="270" w:type="dxa"/>
          </w:tcPr>
          <w:p w14:paraId="298C4C37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54AD74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687,657</w:t>
            </w:r>
          </w:p>
        </w:tc>
        <w:tc>
          <w:tcPr>
            <w:tcW w:w="270" w:type="dxa"/>
          </w:tcPr>
          <w:p w14:paraId="798EFBF3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49E0C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756,784</w:t>
            </w:r>
          </w:p>
        </w:tc>
      </w:tr>
      <w:tr w:rsidR="00C26D06" w:rsidRPr="008948FA" w14:paraId="153E34BD" w14:textId="77777777" w:rsidTr="00DA07F4">
        <w:trPr>
          <w:trHeight w:val="374"/>
        </w:trPr>
        <w:tc>
          <w:tcPr>
            <w:tcW w:w="3870" w:type="dxa"/>
          </w:tcPr>
          <w:p w14:paraId="3FAD18DB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1736D4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6E9F4F3D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FD483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8A173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675FE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97A79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C4EB2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3DB3B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D06" w:rsidRPr="008948FA" w14:paraId="0FC2CB75" w14:textId="77777777" w:rsidTr="00DA07F4">
        <w:trPr>
          <w:trHeight w:val="374"/>
        </w:trPr>
        <w:tc>
          <w:tcPr>
            <w:tcW w:w="3870" w:type="dxa"/>
          </w:tcPr>
          <w:p w14:paraId="0E79E305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170" w:type="dxa"/>
          </w:tcPr>
          <w:p w14:paraId="7506FEAB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37,084</w:t>
            </w:r>
          </w:p>
        </w:tc>
        <w:tc>
          <w:tcPr>
            <w:tcW w:w="270" w:type="dxa"/>
          </w:tcPr>
          <w:p w14:paraId="2864EDBE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1632C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29,244</w:t>
            </w:r>
          </w:p>
        </w:tc>
        <w:tc>
          <w:tcPr>
            <w:tcW w:w="270" w:type="dxa"/>
          </w:tcPr>
          <w:p w14:paraId="27465DF6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F6B13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35,953</w:t>
            </w:r>
          </w:p>
        </w:tc>
        <w:tc>
          <w:tcPr>
            <w:tcW w:w="270" w:type="dxa"/>
          </w:tcPr>
          <w:p w14:paraId="060BA766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1B253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26,41</w:t>
            </w:r>
            <w:r w:rsidR="00FE082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56CF" w:rsidRPr="008948FA" w14:paraId="4BE7AD05" w14:textId="77777777" w:rsidTr="00DA07F4">
        <w:trPr>
          <w:trHeight w:val="374"/>
        </w:trPr>
        <w:tc>
          <w:tcPr>
            <w:tcW w:w="3870" w:type="dxa"/>
          </w:tcPr>
          <w:p w14:paraId="3F040EE9" w14:textId="77777777" w:rsidR="006E56CF" w:rsidRPr="001736D4" w:rsidRDefault="006E56CF" w:rsidP="006E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342"/>
              </w:tabs>
              <w:spacing w:line="240" w:lineRule="auto"/>
              <w:ind w:right="-43" w:firstLine="3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1736D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9BCDE75" w14:textId="77777777" w:rsidR="006E56CF" w:rsidRPr="001736D4" w:rsidRDefault="006E56CF" w:rsidP="00885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EF1DC" w14:textId="77777777" w:rsidR="006E56CF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819070" w14:textId="77777777" w:rsidR="006E56CF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2,783</w:t>
            </w:r>
          </w:p>
        </w:tc>
        <w:tc>
          <w:tcPr>
            <w:tcW w:w="270" w:type="dxa"/>
          </w:tcPr>
          <w:p w14:paraId="748EFAEA" w14:textId="77777777" w:rsidR="006E56CF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3CE83B" w14:textId="77777777" w:rsidR="006E56CF" w:rsidRPr="001736D4" w:rsidRDefault="006E56CF" w:rsidP="00885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5F7C6" w14:textId="77777777" w:rsidR="006E56CF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1F46AF" w14:textId="77777777" w:rsidR="006E56CF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2,783</w:t>
            </w:r>
          </w:p>
        </w:tc>
      </w:tr>
      <w:tr w:rsidR="00C26D06" w:rsidRPr="008948FA" w14:paraId="0A2017CB" w14:textId="77777777" w:rsidTr="00DA07F4">
        <w:trPr>
          <w:trHeight w:val="374"/>
        </w:trPr>
        <w:tc>
          <w:tcPr>
            <w:tcW w:w="3870" w:type="dxa"/>
          </w:tcPr>
          <w:p w14:paraId="11E585FD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736D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736D4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D520757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1,772</w:t>
            </w:r>
          </w:p>
        </w:tc>
        <w:tc>
          <w:tcPr>
            <w:tcW w:w="270" w:type="dxa"/>
          </w:tcPr>
          <w:p w14:paraId="3EF05292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C8D32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18F0F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9E865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1,772</w:t>
            </w:r>
          </w:p>
        </w:tc>
        <w:tc>
          <w:tcPr>
            <w:tcW w:w="270" w:type="dxa"/>
          </w:tcPr>
          <w:p w14:paraId="54956280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0B36D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26D06" w:rsidRPr="008948FA" w14:paraId="47953D44" w14:textId="77777777" w:rsidTr="00DA07F4">
        <w:trPr>
          <w:trHeight w:val="374"/>
        </w:trPr>
        <w:tc>
          <w:tcPr>
            <w:tcW w:w="3870" w:type="dxa"/>
          </w:tcPr>
          <w:p w14:paraId="0C3D8D42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342"/>
              </w:tabs>
              <w:spacing w:line="240" w:lineRule="auto"/>
              <w:ind w:right="-43" w:firstLine="3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736D4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060E486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13,373</w:t>
            </w:r>
          </w:p>
        </w:tc>
        <w:tc>
          <w:tcPr>
            <w:tcW w:w="270" w:type="dxa"/>
          </w:tcPr>
          <w:p w14:paraId="102BC52C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37E96B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15,399</w:t>
            </w:r>
          </w:p>
        </w:tc>
        <w:tc>
          <w:tcPr>
            <w:tcW w:w="270" w:type="dxa"/>
          </w:tcPr>
          <w:p w14:paraId="4E02B62A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352AE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13,373</w:t>
            </w:r>
          </w:p>
        </w:tc>
        <w:tc>
          <w:tcPr>
            <w:tcW w:w="270" w:type="dxa"/>
          </w:tcPr>
          <w:p w14:paraId="5557CCDA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AB9C3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15,399</w:t>
            </w:r>
          </w:p>
        </w:tc>
      </w:tr>
      <w:tr w:rsidR="00C26D06" w:rsidRPr="008948FA" w14:paraId="61339E8E" w14:textId="77777777" w:rsidTr="00DA07F4">
        <w:trPr>
          <w:trHeight w:val="374"/>
        </w:trPr>
        <w:tc>
          <w:tcPr>
            <w:tcW w:w="3870" w:type="dxa"/>
          </w:tcPr>
          <w:p w14:paraId="435C21DC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8BCBB0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</w:rPr>
              <w:t>740,456</w:t>
            </w:r>
          </w:p>
        </w:tc>
        <w:tc>
          <w:tcPr>
            <w:tcW w:w="270" w:type="dxa"/>
          </w:tcPr>
          <w:p w14:paraId="4E1205D0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75E577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</w:rPr>
              <w:t>797,615</w:t>
            </w:r>
          </w:p>
        </w:tc>
        <w:tc>
          <w:tcPr>
            <w:tcW w:w="270" w:type="dxa"/>
          </w:tcPr>
          <w:p w14:paraId="59F0C518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C612C6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</w:rPr>
              <w:t>738,755</w:t>
            </w:r>
          </w:p>
        </w:tc>
        <w:tc>
          <w:tcPr>
            <w:tcW w:w="270" w:type="dxa"/>
          </w:tcPr>
          <w:p w14:paraId="3DCADC5E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74E2F5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</w:rPr>
              <w:t>801,378</w:t>
            </w:r>
          </w:p>
        </w:tc>
      </w:tr>
      <w:tr w:rsidR="00C26D06" w:rsidRPr="008948FA" w14:paraId="70E2D98B" w14:textId="77777777" w:rsidTr="00DA07F4">
        <w:trPr>
          <w:trHeight w:val="374"/>
        </w:trPr>
        <w:tc>
          <w:tcPr>
            <w:tcW w:w="3870" w:type="dxa"/>
          </w:tcPr>
          <w:p w14:paraId="1456875A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6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736D4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935266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(13,373)</w:t>
            </w:r>
          </w:p>
        </w:tc>
        <w:tc>
          <w:tcPr>
            <w:tcW w:w="270" w:type="dxa"/>
          </w:tcPr>
          <w:p w14:paraId="6CCCF090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35B888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(15,399)</w:t>
            </w:r>
          </w:p>
        </w:tc>
        <w:tc>
          <w:tcPr>
            <w:tcW w:w="270" w:type="dxa"/>
          </w:tcPr>
          <w:p w14:paraId="60F4E264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9DFDE1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(13,373)</w:t>
            </w:r>
          </w:p>
        </w:tc>
        <w:tc>
          <w:tcPr>
            <w:tcW w:w="270" w:type="dxa"/>
          </w:tcPr>
          <w:p w14:paraId="21217BA1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908FA1" w14:textId="77777777" w:rsidR="00C26D06" w:rsidRPr="001736D4" w:rsidRDefault="00C26D06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sz w:val="30"/>
                <w:szCs w:val="30"/>
              </w:rPr>
              <w:t>(15,399)</w:t>
            </w:r>
          </w:p>
        </w:tc>
      </w:tr>
      <w:tr w:rsidR="00C26D06" w:rsidRPr="008948FA" w14:paraId="2253F037" w14:textId="77777777" w:rsidTr="008B2008">
        <w:trPr>
          <w:trHeight w:val="374"/>
        </w:trPr>
        <w:tc>
          <w:tcPr>
            <w:tcW w:w="3870" w:type="dxa"/>
          </w:tcPr>
          <w:p w14:paraId="49C0A354" w14:textId="77777777" w:rsidR="00C26D06" w:rsidRPr="001736D4" w:rsidRDefault="006E56CF" w:rsidP="00C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46B4D7" w14:textId="77777777" w:rsidR="00C26D06" w:rsidRPr="001736D4" w:rsidRDefault="008B2008" w:rsidP="008B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</w:rPr>
              <w:t>727,083</w:t>
            </w:r>
          </w:p>
        </w:tc>
        <w:tc>
          <w:tcPr>
            <w:tcW w:w="270" w:type="dxa"/>
          </w:tcPr>
          <w:p w14:paraId="79948873" w14:textId="77777777" w:rsidR="00C26D06" w:rsidRPr="001736D4" w:rsidRDefault="00C26D06" w:rsidP="008B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4396CB" w14:textId="77777777" w:rsidR="00C26D06" w:rsidRPr="001736D4" w:rsidRDefault="008B2008" w:rsidP="008B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</w:rPr>
              <w:t>782,216</w:t>
            </w:r>
          </w:p>
        </w:tc>
        <w:tc>
          <w:tcPr>
            <w:tcW w:w="270" w:type="dxa"/>
          </w:tcPr>
          <w:p w14:paraId="05FCBCB2" w14:textId="77777777" w:rsidR="00C26D06" w:rsidRPr="001736D4" w:rsidRDefault="00C26D06" w:rsidP="008B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DFAF10" w14:textId="77777777" w:rsidR="00C26D06" w:rsidRPr="001736D4" w:rsidRDefault="008B2008" w:rsidP="008B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</w:rPr>
              <w:t>725,382</w:t>
            </w:r>
          </w:p>
        </w:tc>
        <w:tc>
          <w:tcPr>
            <w:tcW w:w="270" w:type="dxa"/>
          </w:tcPr>
          <w:p w14:paraId="5F4BCDB4" w14:textId="77777777" w:rsidR="00C26D06" w:rsidRPr="001736D4" w:rsidRDefault="00C26D06" w:rsidP="008B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1F6ADF" w14:textId="77777777" w:rsidR="00C26D06" w:rsidRPr="001736D4" w:rsidRDefault="008B2008" w:rsidP="008B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6D4">
              <w:rPr>
                <w:rFonts w:ascii="Angsana New" w:hAnsi="Angsana New" w:hint="cs"/>
                <w:b/>
                <w:bCs/>
                <w:sz w:val="30"/>
                <w:szCs w:val="30"/>
              </w:rPr>
              <w:t>785,979</w:t>
            </w:r>
          </w:p>
        </w:tc>
      </w:tr>
    </w:tbl>
    <w:p w14:paraId="0933238F" w14:textId="77777777" w:rsidR="00775ACB" w:rsidRPr="00A92FD9" w:rsidRDefault="00775ACB" w:rsidP="0093541E">
      <w:pPr>
        <w:pStyle w:val="NoSpacing"/>
        <w:rPr>
          <w:sz w:val="28"/>
          <w:szCs w:val="36"/>
        </w:rPr>
      </w:pPr>
    </w:p>
    <w:p w14:paraId="09E7D38F" w14:textId="77777777" w:rsidR="000C1103" w:rsidRDefault="00DA18EB" w:rsidP="00A92FD9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</w:rPr>
      </w:pPr>
      <w:r w:rsidRPr="0093541E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</w:t>
      </w:r>
      <w:r w:rsidR="000B00CF" w:rsidRPr="0093541E">
        <w:rPr>
          <w:rFonts w:ascii="Angsana New" w:hAnsi="Angsana New" w:cs="Angsana New"/>
          <w:cs/>
        </w:rPr>
        <w:t>มีระยะเวลาตั้งแต่</w:t>
      </w:r>
      <w:r w:rsidRPr="0093541E">
        <w:rPr>
          <w:rFonts w:ascii="Angsana New" w:hAnsi="Angsana New" w:cs="Angsana New"/>
          <w:cs/>
        </w:rPr>
        <w:t xml:space="preserve"> </w:t>
      </w:r>
      <w:r w:rsidR="0086521F" w:rsidRPr="0093541E">
        <w:rPr>
          <w:rFonts w:ascii="Angsana New" w:hAnsi="Angsana New" w:cs="Angsana New"/>
          <w:cs/>
        </w:rPr>
        <w:t>90</w:t>
      </w:r>
      <w:r w:rsidR="00EB7F9A">
        <w:rPr>
          <w:rFonts w:ascii="Angsana New" w:hAnsi="Angsana New" w:cs="Angsana New" w:hint="cs"/>
          <w:cs/>
        </w:rPr>
        <w:t xml:space="preserve"> </w:t>
      </w:r>
      <w:r w:rsidR="0086521F" w:rsidRPr="0093541E">
        <w:rPr>
          <w:rFonts w:ascii="Angsana New" w:hAnsi="Angsana New" w:cs="Angsana New"/>
          <w:cs/>
        </w:rPr>
        <w:t>-</w:t>
      </w:r>
      <w:r w:rsidR="00EB7F9A">
        <w:rPr>
          <w:rFonts w:ascii="Angsana New" w:hAnsi="Angsana New" w:cs="Angsana New" w:hint="cs"/>
          <w:cs/>
        </w:rPr>
        <w:t xml:space="preserve"> </w:t>
      </w:r>
      <w:r w:rsidR="004E1624" w:rsidRPr="0093541E">
        <w:rPr>
          <w:rFonts w:ascii="Angsana New" w:hAnsi="Angsana New" w:cs="Angsana New"/>
          <w:cs/>
        </w:rPr>
        <w:t>120</w:t>
      </w:r>
      <w:r w:rsidR="0086521F" w:rsidRPr="0093541E">
        <w:rPr>
          <w:rFonts w:ascii="Angsana New" w:hAnsi="Angsana New" w:cs="Angsana New"/>
          <w:cs/>
        </w:rPr>
        <w:t xml:space="preserve"> วัน</w:t>
      </w:r>
      <w:r w:rsidR="00F53BF0" w:rsidRPr="0093541E">
        <w:rPr>
          <w:rFonts w:ascii="Angsana New" w:hAnsi="Angsana New" w:cs="Angsana New"/>
          <w:cs/>
        </w:rPr>
        <w:t xml:space="preserve"> </w:t>
      </w:r>
      <w:r w:rsidR="00417C77" w:rsidRPr="0093541E">
        <w:rPr>
          <w:rFonts w:ascii="Angsana New" w:hAnsi="Angsana New" w:cs="Angsana New"/>
          <w:cs/>
        </w:rPr>
        <w:t>สำหรับการขายต่างประเทศ</w:t>
      </w:r>
      <w:r w:rsidR="00A1748F" w:rsidRPr="0093541E">
        <w:rPr>
          <w:rFonts w:ascii="Angsana New" w:hAnsi="Angsana New" w:cs="Angsana New"/>
          <w:cs/>
        </w:rPr>
        <w:t>แล</w:t>
      </w:r>
      <w:r w:rsidR="00F53BF0" w:rsidRPr="0093541E">
        <w:rPr>
          <w:rFonts w:ascii="Angsana New" w:hAnsi="Angsana New" w:cs="Angsana New"/>
          <w:cs/>
        </w:rPr>
        <w:t>ะ</w:t>
      </w:r>
      <w:r w:rsidR="0086521F" w:rsidRPr="0093541E">
        <w:rPr>
          <w:rFonts w:ascii="Angsana New" w:hAnsi="Angsana New" w:cs="Angsana New"/>
          <w:cs/>
        </w:rPr>
        <w:t xml:space="preserve"> 30</w:t>
      </w:r>
      <w:r w:rsidR="00EB7F9A">
        <w:rPr>
          <w:rFonts w:ascii="Angsana New" w:hAnsi="Angsana New" w:cs="Angsana New" w:hint="cs"/>
          <w:cs/>
        </w:rPr>
        <w:t xml:space="preserve"> </w:t>
      </w:r>
      <w:r w:rsidR="0086521F" w:rsidRPr="0093541E">
        <w:rPr>
          <w:rFonts w:ascii="Angsana New" w:hAnsi="Angsana New" w:cs="Angsana New"/>
          <w:cs/>
        </w:rPr>
        <w:t>-</w:t>
      </w:r>
      <w:r w:rsidR="00EB7F9A">
        <w:rPr>
          <w:rFonts w:ascii="Angsana New" w:hAnsi="Angsana New" w:cs="Angsana New" w:hint="cs"/>
          <w:cs/>
        </w:rPr>
        <w:t xml:space="preserve"> </w:t>
      </w:r>
      <w:r w:rsidR="004E1624" w:rsidRPr="0093541E">
        <w:rPr>
          <w:rFonts w:ascii="Angsana New" w:hAnsi="Angsana New" w:cs="Angsana New"/>
          <w:cs/>
        </w:rPr>
        <w:t>90</w:t>
      </w:r>
      <w:r w:rsidRPr="0093541E">
        <w:rPr>
          <w:rFonts w:ascii="Angsana New" w:hAnsi="Angsana New" w:cs="Angsana New"/>
          <w:cs/>
        </w:rPr>
        <w:t xml:space="preserve"> วันสำหรับ</w:t>
      </w:r>
      <w:r w:rsidR="004123E1" w:rsidRPr="0093541E">
        <w:rPr>
          <w:rFonts w:ascii="Angsana New" w:hAnsi="Angsana New" w:cs="Angsana New"/>
          <w:cs/>
        </w:rPr>
        <w:t>การ</w:t>
      </w:r>
      <w:r w:rsidRPr="0093541E">
        <w:rPr>
          <w:rFonts w:ascii="Angsana New" w:hAnsi="Angsana New" w:cs="Angsana New"/>
          <w:cs/>
        </w:rPr>
        <w:t>ขายในประเทศ</w:t>
      </w:r>
    </w:p>
    <w:p w14:paraId="1DABC7AE" w14:textId="77777777" w:rsidR="00B03512" w:rsidRDefault="00B03512" w:rsidP="00A92FD9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</w:rPr>
      </w:pPr>
    </w:p>
    <w:p w14:paraId="62181090" w14:textId="77777777" w:rsidR="008863C8" w:rsidRPr="00B03512" w:rsidRDefault="00057CF3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>
        <w:rPr>
          <w:szCs w:val="30"/>
          <w:cs/>
        </w:rPr>
        <w:tab/>
        <w:t>ลูกหนี</w:t>
      </w:r>
      <w:r>
        <w:rPr>
          <w:rFonts w:hint="cs"/>
          <w:szCs w:val="30"/>
          <w:cs/>
        </w:rPr>
        <w:t>้</w:t>
      </w:r>
      <w:r w:rsidR="008863C8" w:rsidRPr="00536C48">
        <w:rPr>
          <w:szCs w:val="30"/>
          <w:cs/>
        </w:rPr>
        <w:t>อื่น</w:t>
      </w:r>
    </w:p>
    <w:p w14:paraId="5040408C" w14:textId="77777777" w:rsidR="00B826B4" w:rsidRPr="004233E3" w:rsidRDefault="00B826B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8863C8" w:rsidRPr="008948FA" w14:paraId="7573CEFE" w14:textId="77777777" w:rsidTr="00DF53CA">
        <w:trPr>
          <w:trHeight w:val="403"/>
        </w:trPr>
        <w:tc>
          <w:tcPr>
            <w:tcW w:w="3060" w:type="dxa"/>
          </w:tcPr>
          <w:p w14:paraId="4BF92BB3" w14:textId="77777777"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0E60FF" w14:textId="77777777"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ABF0DB" w14:textId="77777777"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43A958" w14:textId="77777777"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8C4801F" w14:textId="77777777"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899" w:rsidRPr="008948FA" w14:paraId="54BFBFB1" w14:textId="77777777" w:rsidTr="00DF53CA">
        <w:trPr>
          <w:trHeight w:val="403"/>
        </w:trPr>
        <w:tc>
          <w:tcPr>
            <w:tcW w:w="3060" w:type="dxa"/>
          </w:tcPr>
          <w:p w14:paraId="76D8ED2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0E7C7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CA650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91CDF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7B7F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79C8A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3E93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E7AE1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E758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66899" w:rsidRPr="008948FA" w14:paraId="35E10A42" w14:textId="77777777" w:rsidTr="00DF53CA">
        <w:trPr>
          <w:trHeight w:val="403"/>
        </w:trPr>
        <w:tc>
          <w:tcPr>
            <w:tcW w:w="3060" w:type="dxa"/>
          </w:tcPr>
          <w:p w14:paraId="5B29C89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1E44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CA08A2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66899" w:rsidRPr="008948FA" w14:paraId="2F5BAA95" w14:textId="77777777" w:rsidTr="00DF53CA">
        <w:trPr>
          <w:trHeight w:val="403"/>
        </w:trPr>
        <w:tc>
          <w:tcPr>
            <w:tcW w:w="3060" w:type="dxa"/>
          </w:tcPr>
          <w:p w14:paraId="155344D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3684D52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22C56" w14:textId="77777777" w:rsidR="00666899" w:rsidRPr="00576700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 w:rsidRPr="00576700">
              <w:rPr>
                <w:rFonts w:ascii="Angsana New" w:hAnsi="Angsana New"/>
                <w:sz w:val="30"/>
                <w:szCs w:val="30"/>
              </w:rPr>
              <w:t>23,73</w:t>
            </w:r>
            <w:r w:rsidR="00897E94" w:rsidRPr="005767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9B99B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63C27D" w14:textId="77777777" w:rsidR="00666899" w:rsidRPr="004233E3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20,128</w:t>
            </w:r>
          </w:p>
        </w:tc>
        <w:tc>
          <w:tcPr>
            <w:tcW w:w="270" w:type="dxa"/>
          </w:tcPr>
          <w:p w14:paraId="37290F2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7FC0D" w14:textId="77777777" w:rsidR="00666899" w:rsidRPr="00BA470F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23,56</w:t>
            </w:r>
            <w:r w:rsidR="002549E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CD5C3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837A7" w14:textId="77777777" w:rsidR="00666899" w:rsidRPr="00BA470F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19,904</w:t>
            </w:r>
          </w:p>
        </w:tc>
      </w:tr>
      <w:tr w:rsidR="00666899" w:rsidRPr="008948FA" w14:paraId="3FE2B026" w14:textId="77777777" w:rsidTr="00DF53CA">
        <w:trPr>
          <w:trHeight w:val="403"/>
        </w:trPr>
        <w:tc>
          <w:tcPr>
            <w:tcW w:w="3060" w:type="dxa"/>
          </w:tcPr>
          <w:p w14:paraId="6AABD05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ลูกหนี้ค่าชดเชยการส่งออก</w:t>
            </w:r>
          </w:p>
        </w:tc>
        <w:tc>
          <w:tcPr>
            <w:tcW w:w="810" w:type="dxa"/>
          </w:tcPr>
          <w:p w14:paraId="5C64C55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380BC" w14:textId="77777777" w:rsidR="00666899" w:rsidRPr="00576700" w:rsidRDefault="001E02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576700">
              <w:rPr>
                <w:rFonts w:ascii="Angsana New" w:hAnsi="Angsana New"/>
                <w:sz w:val="30"/>
                <w:szCs w:val="30"/>
              </w:rPr>
              <w:t>12,237</w:t>
            </w:r>
          </w:p>
        </w:tc>
        <w:tc>
          <w:tcPr>
            <w:tcW w:w="270" w:type="dxa"/>
          </w:tcPr>
          <w:p w14:paraId="389E75E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1CFA7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12,257</w:t>
            </w:r>
          </w:p>
        </w:tc>
        <w:tc>
          <w:tcPr>
            <w:tcW w:w="270" w:type="dxa"/>
          </w:tcPr>
          <w:p w14:paraId="1CC0F31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A3649" w14:textId="77777777" w:rsidR="00666899" w:rsidRPr="00BA470F" w:rsidRDefault="001E02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12,237</w:t>
            </w:r>
          </w:p>
        </w:tc>
        <w:tc>
          <w:tcPr>
            <w:tcW w:w="270" w:type="dxa"/>
          </w:tcPr>
          <w:p w14:paraId="2141573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BB20B5" w14:textId="77777777" w:rsidR="00666899" w:rsidRPr="00BA470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BA470F">
              <w:rPr>
                <w:rFonts w:ascii="Angsana New" w:hAnsi="Angsana New"/>
                <w:sz w:val="30"/>
                <w:szCs w:val="30"/>
              </w:rPr>
              <w:t>12,257</w:t>
            </w:r>
          </w:p>
        </w:tc>
      </w:tr>
      <w:tr w:rsidR="00666899" w:rsidRPr="008948FA" w14:paraId="36C24A1E" w14:textId="77777777" w:rsidTr="00DF53CA">
        <w:trPr>
          <w:trHeight w:val="403"/>
        </w:trPr>
        <w:tc>
          <w:tcPr>
            <w:tcW w:w="3060" w:type="dxa"/>
          </w:tcPr>
          <w:p w14:paraId="768C66F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810" w:type="dxa"/>
          </w:tcPr>
          <w:p w14:paraId="0356DE5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B48C1" w14:textId="77777777" w:rsidR="00666899" w:rsidRPr="00576700" w:rsidRDefault="00AD21D8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576700">
              <w:rPr>
                <w:rFonts w:ascii="Angsana New" w:hAnsi="Angsana New"/>
                <w:sz w:val="30"/>
                <w:szCs w:val="30"/>
              </w:rPr>
              <w:t>18,943</w:t>
            </w:r>
          </w:p>
        </w:tc>
        <w:tc>
          <w:tcPr>
            <w:tcW w:w="270" w:type="dxa"/>
          </w:tcPr>
          <w:p w14:paraId="7E42D59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09455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9,148</w:t>
            </w:r>
          </w:p>
        </w:tc>
        <w:tc>
          <w:tcPr>
            <w:tcW w:w="270" w:type="dxa"/>
          </w:tcPr>
          <w:p w14:paraId="2FB6171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9F8F56" w14:textId="77777777" w:rsidR="00666899" w:rsidRPr="00BA470F" w:rsidRDefault="001E02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18,725</w:t>
            </w:r>
          </w:p>
        </w:tc>
        <w:tc>
          <w:tcPr>
            <w:tcW w:w="270" w:type="dxa"/>
          </w:tcPr>
          <w:p w14:paraId="3F4ABDD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62CF95" w14:textId="77777777" w:rsidR="00666899" w:rsidRPr="00BA470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BA470F">
              <w:rPr>
                <w:rFonts w:ascii="Angsana New" w:hAnsi="Angsana New"/>
                <w:sz w:val="30"/>
                <w:szCs w:val="30"/>
              </w:rPr>
              <w:t>8,482</w:t>
            </w:r>
          </w:p>
        </w:tc>
      </w:tr>
      <w:tr w:rsidR="00666899" w:rsidRPr="008948FA" w14:paraId="05689542" w14:textId="77777777" w:rsidTr="00DF53CA">
        <w:trPr>
          <w:trHeight w:val="403"/>
        </w:trPr>
        <w:tc>
          <w:tcPr>
            <w:tcW w:w="3060" w:type="dxa"/>
          </w:tcPr>
          <w:p w14:paraId="56A2233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252D9EF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375299" w14:textId="77777777" w:rsidR="00666899" w:rsidRPr="00576700" w:rsidRDefault="001E02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576700">
              <w:rPr>
                <w:rFonts w:ascii="Angsana New" w:hAnsi="Angsana New"/>
                <w:sz w:val="30"/>
                <w:szCs w:val="30"/>
              </w:rPr>
              <w:t>5,</w:t>
            </w:r>
            <w:r w:rsidR="00AD21D8" w:rsidRPr="00576700">
              <w:rPr>
                <w:rFonts w:ascii="Angsana New" w:hAnsi="Angsana New"/>
                <w:sz w:val="30"/>
                <w:szCs w:val="30"/>
              </w:rPr>
              <w:t>38</w:t>
            </w:r>
            <w:r w:rsidR="00897E94" w:rsidRPr="0057670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68A99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402422" w14:textId="77777777" w:rsidR="00666899" w:rsidRPr="004233E3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5,565</w:t>
            </w:r>
          </w:p>
        </w:tc>
        <w:tc>
          <w:tcPr>
            <w:tcW w:w="270" w:type="dxa"/>
          </w:tcPr>
          <w:p w14:paraId="50B7116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248427" w14:textId="77777777" w:rsidR="00666899" w:rsidRPr="00BA470F" w:rsidRDefault="001E02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</w:t>
            </w:r>
            <w:r w:rsidR="00AD21D8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05EE81D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F70ADD" w14:textId="77777777" w:rsidR="00666899" w:rsidRPr="00BA470F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5,408</w:t>
            </w:r>
          </w:p>
        </w:tc>
      </w:tr>
      <w:tr w:rsidR="00666899" w:rsidRPr="008948FA" w14:paraId="48E208B7" w14:textId="77777777" w:rsidTr="00905B74">
        <w:trPr>
          <w:trHeight w:val="403"/>
        </w:trPr>
        <w:tc>
          <w:tcPr>
            <w:tcW w:w="3060" w:type="dxa"/>
          </w:tcPr>
          <w:p w14:paraId="1832B7B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CBE4D1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A0E10B" w14:textId="77777777" w:rsidR="00666899" w:rsidRPr="004233E3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60,305</w:t>
            </w:r>
          </w:p>
        </w:tc>
        <w:tc>
          <w:tcPr>
            <w:tcW w:w="270" w:type="dxa"/>
          </w:tcPr>
          <w:p w14:paraId="45E653E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2E0795" w14:textId="77777777" w:rsidR="00666899" w:rsidRPr="004233E3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47,098</w:t>
            </w:r>
          </w:p>
        </w:tc>
        <w:tc>
          <w:tcPr>
            <w:tcW w:w="270" w:type="dxa"/>
          </w:tcPr>
          <w:p w14:paraId="70E5B53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661A3C" w14:textId="77777777" w:rsidR="00666899" w:rsidRPr="00BA470F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59,874</w:t>
            </w:r>
          </w:p>
        </w:tc>
        <w:tc>
          <w:tcPr>
            <w:tcW w:w="270" w:type="dxa"/>
          </w:tcPr>
          <w:p w14:paraId="6309310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ABEE4E" w14:textId="77777777" w:rsidR="00666899" w:rsidRPr="00BA470F" w:rsidRDefault="000416F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46,051</w:t>
            </w:r>
          </w:p>
        </w:tc>
      </w:tr>
      <w:tr w:rsidR="00666899" w:rsidRPr="008948FA" w14:paraId="2504732D" w14:textId="77777777" w:rsidTr="000E6D95">
        <w:trPr>
          <w:trHeight w:val="403"/>
        </w:trPr>
        <w:tc>
          <w:tcPr>
            <w:tcW w:w="3060" w:type="dxa"/>
          </w:tcPr>
          <w:p w14:paraId="2275415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10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F10EC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14:paraId="0758F09E" w14:textId="77777777" w:rsidR="00666899" w:rsidRPr="0019244A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13857B" w14:textId="77777777" w:rsidR="00666899" w:rsidRPr="00905B74" w:rsidRDefault="001E02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(12,068)</w:t>
            </w:r>
          </w:p>
        </w:tc>
        <w:tc>
          <w:tcPr>
            <w:tcW w:w="270" w:type="dxa"/>
          </w:tcPr>
          <w:p w14:paraId="59F4C6B4" w14:textId="77777777" w:rsidR="00666899" w:rsidRPr="0019244A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77CD85" w14:textId="77777777" w:rsidR="00666899" w:rsidRPr="00905B74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(12,068</w:t>
            </w:r>
            <w:r w:rsidRPr="00905B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1430E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4A945" w14:textId="77777777" w:rsidR="00666899" w:rsidRPr="00BA470F" w:rsidRDefault="001E02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(12,068</w:t>
            </w:r>
            <w:r w:rsidRPr="00905B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FE7B15" w14:textId="77777777" w:rsidR="00666899" w:rsidRPr="0019244A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C4A541" w14:textId="77777777" w:rsidR="00666899" w:rsidRPr="00BA470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BA470F">
              <w:rPr>
                <w:rFonts w:ascii="Angsana New" w:hAnsi="Angsana New"/>
                <w:sz w:val="30"/>
                <w:szCs w:val="30"/>
              </w:rPr>
              <w:t>(12,</w:t>
            </w:r>
            <w:r>
              <w:rPr>
                <w:rFonts w:ascii="Angsana New" w:hAnsi="Angsana New"/>
                <w:sz w:val="30"/>
                <w:szCs w:val="30"/>
              </w:rPr>
              <w:t>068</w:t>
            </w:r>
            <w:r w:rsidRPr="00BA47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6899" w:rsidRPr="008948FA" w14:paraId="5A304F68" w14:textId="77777777" w:rsidTr="00AA7725">
        <w:trPr>
          <w:trHeight w:val="442"/>
        </w:trPr>
        <w:tc>
          <w:tcPr>
            <w:tcW w:w="3060" w:type="dxa"/>
            <w:vAlign w:val="bottom"/>
          </w:tcPr>
          <w:p w14:paraId="36C3408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7B8FDB0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D18C47" w14:textId="77777777" w:rsidR="00666899" w:rsidRPr="004233E3" w:rsidRDefault="001E02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D21D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D21D8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  <w:vAlign w:val="bottom"/>
          </w:tcPr>
          <w:p w14:paraId="79FF749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293EF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35,030</w:t>
            </w:r>
          </w:p>
        </w:tc>
        <w:tc>
          <w:tcPr>
            <w:tcW w:w="270" w:type="dxa"/>
            <w:vAlign w:val="bottom"/>
          </w:tcPr>
          <w:p w14:paraId="41616FD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0D1480" w14:textId="77777777" w:rsidR="00666899" w:rsidRPr="00BA470F" w:rsidRDefault="001E0274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47,8</w:t>
            </w:r>
            <w:r w:rsidR="00AD21D8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vAlign w:val="bottom"/>
          </w:tcPr>
          <w:p w14:paraId="5AD85A9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179EB5" w14:textId="77777777" w:rsidR="00666899" w:rsidRPr="00BA470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33,983</w:t>
            </w:r>
          </w:p>
        </w:tc>
      </w:tr>
    </w:tbl>
    <w:p w14:paraId="0A6337D4" w14:textId="77777777" w:rsidR="00014212" w:rsidRPr="00536C48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  <w:cs/>
        </w:rPr>
        <w:lastRenderedPageBreak/>
        <w:tab/>
        <w:t>สินค้าคงเหลือ</w:t>
      </w:r>
      <w:r w:rsidRPr="00536C48">
        <w:rPr>
          <w:szCs w:val="30"/>
        </w:rPr>
        <w:t xml:space="preserve"> </w:t>
      </w:r>
      <w:r w:rsidR="009F148D" w:rsidRPr="00536C48">
        <w:rPr>
          <w:szCs w:val="30"/>
          <w:cs/>
        </w:rPr>
        <w:t xml:space="preserve"> </w:t>
      </w:r>
    </w:p>
    <w:p w14:paraId="1B617AD6" w14:textId="77777777" w:rsidR="00B826B4" w:rsidRPr="000E6D95" w:rsidRDefault="00B826B4" w:rsidP="000E69F1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2C459C" w:rsidRPr="008948FA" w14:paraId="7C2E057B" w14:textId="77777777" w:rsidTr="00DF53CA">
        <w:trPr>
          <w:trHeight w:val="403"/>
        </w:trPr>
        <w:tc>
          <w:tcPr>
            <w:tcW w:w="3870" w:type="dxa"/>
          </w:tcPr>
          <w:p w14:paraId="05B22DC6" w14:textId="77777777"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92CA17" w14:textId="77777777"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5FA0EE" w14:textId="77777777"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8ADBCBA" w14:textId="77777777"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899" w:rsidRPr="008948FA" w14:paraId="3DFBCA58" w14:textId="77777777" w:rsidTr="00DF53CA">
        <w:trPr>
          <w:trHeight w:val="403"/>
        </w:trPr>
        <w:tc>
          <w:tcPr>
            <w:tcW w:w="3870" w:type="dxa"/>
          </w:tcPr>
          <w:p w14:paraId="0C953EB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2BB4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278EB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B39A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200A65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9770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57F5D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F696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66899" w:rsidRPr="008948FA" w14:paraId="47FCFC3D" w14:textId="77777777" w:rsidTr="00DF53CA">
        <w:trPr>
          <w:trHeight w:val="403"/>
        </w:trPr>
        <w:tc>
          <w:tcPr>
            <w:tcW w:w="3870" w:type="dxa"/>
          </w:tcPr>
          <w:p w14:paraId="7F8E6CB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ED345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899" w:rsidRPr="008948FA" w14:paraId="2C5C3E07" w14:textId="77777777" w:rsidTr="00DF53CA">
        <w:trPr>
          <w:trHeight w:val="403"/>
        </w:trPr>
        <w:tc>
          <w:tcPr>
            <w:tcW w:w="3870" w:type="dxa"/>
          </w:tcPr>
          <w:p w14:paraId="4F6590D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067187E8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225,381</w:t>
            </w:r>
          </w:p>
        </w:tc>
        <w:tc>
          <w:tcPr>
            <w:tcW w:w="270" w:type="dxa"/>
          </w:tcPr>
          <w:p w14:paraId="4C778AE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9700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371,105</w:t>
            </w:r>
          </w:p>
        </w:tc>
        <w:tc>
          <w:tcPr>
            <w:tcW w:w="270" w:type="dxa"/>
          </w:tcPr>
          <w:p w14:paraId="67EC874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E7F7D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221,793</w:t>
            </w:r>
          </w:p>
        </w:tc>
        <w:tc>
          <w:tcPr>
            <w:tcW w:w="270" w:type="dxa"/>
          </w:tcPr>
          <w:p w14:paraId="5F3DD04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6CF76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365,491</w:t>
            </w:r>
          </w:p>
        </w:tc>
      </w:tr>
      <w:tr w:rsidR="00666899" w:rsidRPr="008948FA" w14:paraId="0AE26B73" w14:textId="77777777" w:rsidTr="00DF53CA">
        <w:trPr>
          <w:trHeight w:val="403"/>
        </w:trPr>
        <w:tc>
          <w:tcPr>
            <w:tcW w:w="3870" w:type="dxa"/>
          </w:tcPr>
          <w:p w14:paraId="69C465F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2E878866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574,802</w:t>
            </w:r>
          </w:p>
        </w:tc>
        <w:tc>
          <w:tcPr>
            <w:tcW w:w="270" w:type="dxa"/>
          </w:tcPr>
          <w:p w14:paraId="20886D3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2F81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625,411</w:t>
            </w:r>
          </w:p>
        </w:tc>
        <w:tc>
          <w:tcPr>
            <w:tcW w:w="270" w:type="dxa"/>
          </w:tcPr>
          <w:p w14:paraId="3483DEF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DC9C7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E2012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,802</w:t>
            </w:r>
          </w:p>
        </w:tc>
        <w:tc>
          <w:tcPr>
            <w:tcW w:w="270" w:type="dxa"/>
          </w:tcPr>
          <w:p w14:paraId="2602B08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B380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625,411</w:t>
            </w:r>
          </w:p>
        </w:tc>
      </w:tr>
      <w:tr w:rsidR="00666899" w:rsidRPr="008948FA" w14:paraId="53BC386E" w14:textId="77777777" w:rsidTr="00DF53CA">
        <w:trPr>
          <w:trHeight w:val="403"/>
        </w:trPr>
        <w:tc>
          <w:tcPr>
            <w:tcW w:w="3870" w:type="dxa"/>
          </w:tcPr>
          <w:p w14:paraId="2B40BFA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วัสดุหีบห่อและอื่น ๆ</w:t>
            </w:r>
          </w:p>
        </w:tc>
        <w:tc>
          <w:tcPr>
            <w:tcW w:w="1170" w:type="dxa"/>
          </w:tcPr>
          <w:p w14:paraId="6E04DE80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16,238</w:t>
            </w:r>
          </w:p>
        </w:tc>
        <w:tc>
          <w:tcPr>
            <w:tcW w:w="270" w:type="dxa"/>
          </w:tcPr>
          <w:p w14:paraId="4BD8D23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05F37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21,554</w:t>
            </w:r>
          </w:p>
        </w:tc>
        <w:tc>
          <w:tcPr>
            <w:tcW w:w="270" w:type="dxa"/>
          </w:tcPr>
          <w:p w14:paraId="775A8B8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88034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16,238</w:t>
            </w:r>
          </w:p>
        </w:tc>
        <w:tc>
          <w:tcPr>
            <w:tcW w:w="270" w:type="dxa"/>
          </w:tcPr>
          <w:p w14:paraId="464B3EF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AFE5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21,554</w:t>
            </w:r>
          </w:p>
        </w:tc>
      </w:tr>
      <w:tr w:rsidR="00666899" w:rsidRPr="008948FA" w14:paraId="0B1910DC" w14:textId="77777777" w:rsidTr="00DF53CA">
        <w:trPr>
          <w:trHeight w:val="403"/>
        </w:trPr>
        <w:tc>
          <w:tcPr>
            <w:tcW w:w="3870" w:type="dxa"/>
          </w:tcPr>
          <w:p w14:paraId="76CDB23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AFB84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99,603</w:t>
            </w:r>
          </w:p>
        </w:tc>
        <w:tc>
          <w:tcPr>
            <w:tcW w:w="270" w:type="dxa"/>
          </w:tcPr>
          <w:p w14:paraId="0DCFC37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8A246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139,969</w:t>
            </w:r>
          </w:p>
        </w:tc>
        <w:tc>
          <w:tcPr>
            <w:tcW w:w="270" w:type="dxa"/>
          </w:tcPr>
          <w:p w14:paraId="2CA4BAB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9C238C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99,603</w:t>
            </w:r>
          </w:p>
        </w:tc>
        <w:tc>
          <w:tcPr>
            <w:tcW w:w="270" w:type="dxa"/>
          </w:tcPr>
          <w:p w14:paraId="6F0C919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3B397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139,969</w:t>
            </w:r>
          </w:p>
        </w:tc>
      </w:tr>
      <w:tr w:rsidR="00666899" w:rsidRPr="008948FA" w14:paraId="729FC1C2" w14:textId="77777777" w:rsidTr="00DF53CA">
        <w:trPr>
          <w:trHeight w:val="403"/>
        </w:trPr>
        <w:tc>
          <w:tcPr>
            <w:tcW w:w="3870" w:type="dxa"/>
          </w:tcPr>
          <w:p w14:paraId="5BA86DF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040E0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916,024</w:t>
            </w:r>
          </w:p>
        </w:tc>
        <w:tc>
          <w:tcPr>
            <w:tcW w:w="270" w:type="dxa"/>
          </w:tcPr>
          <w:p w14:paraId="2415B38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95404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1,158,039</w:t>
            </w:r>
          </w:p>
        </w:tc>
        <w:tc>
          <w:tcPr>
            <w:tcW w:w="270" w:type="dxa"/>
          </w:tcPr>
          <w:p w14:paraId="4BD07FE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8522F" w14:textId="77777777" w:rsidR="00666899" w:rsidRPr="004233E3" w:rsidRDefault="001C4B3B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  <w:r w:rsidR="00D620D5">
              <w:rPr>
                <w:rFonts w:ascii="Angsana New" w:hAnsi="Angsana New"/>
                <w:b/>
                <w:bCs/>
                <w:sz w:val="30"/>
                <w:szCs w:val="30"/>
              </w:rPr>
              <w:t>,436</w:t>
            </w:r>
          </w:p>
        </w:tc>
        <w:tc>
          <w:tcPr>
            <w:tcW w:w="270" w:type="dxa"/>
          </w:tcPr>
          <w:p w14:paraId="5805998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E0DD8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1,152,425</w:t>
            </w:r>
          </w:p>
        </w:tc>
      </w:tr>
      <w:tr w:rsidR="00666899" w:rsidRPr="008948FA" w14:paraId="07877ED5" w14:textId="77777777" w:rsidTr="00DF53CA">
        <w:trPr>
          <w:trHeight w:val="403"/>
        </w:trPr>
        <w:tc>
          <w:tcPr>
            <w:tcW w:w="3870" w:type="dxa"/>
          </w:tcPr>
          <w:p w14:paraId="75D92C6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887DA6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(113,854)</w:t>
            </w:r>
          </w:p>
        </w:tc>
        <w:tc>
          <w:tcPr>
            <w:tcW w:w="270" w:type="dxa"/>
          </w:tcPr>
          <w:p w14:paraId="3A491F4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09AD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(97,542)</w:t>
            </w:r>
          </w:p>
        </w:tc>
        <w:tc>
          <w:tcPr>
            <w:tcW w:w="270" w:type="dxa"/>
          </w:tcPr>
          <w:p w14:paraId="2380F39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E88C8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(113,854)</w:t>
            </w:r>
          </w:p>
        </w:tc>
        <w:tc>
          <w:tcPr>
            <w:tcW w:w="270" w:type="dxa"/>
          </w:tcPr>
          <w:p w14:paraId="39A223B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41132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(97,542)</w:t>
            </w:r>
          </w:p>
        </w:tc>
      </w:tr>
      <w:tr w:rsidR="00666899" w:rsidRPr="008948FA" w14:paraId="34E2F469" w14:textId="77777777" w:rsidTr="00DF53CA">
        <w:trPr>
          <w:trHeight w:val="403"/>
        </w:trPr>
        <w:tc>
          <w:tcPr>
            <w:tcW w:w="3870" w:type="dxa"/>
          </w:tcPr>
          <w:p w14:paraId="74195A7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AF6936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802,170</w:t>
            </w:r>
          </w:p>
        </w:tc>
        <w:tc>
          <w:tcPr>
            <w:tcW w:w="270" w:type="dxa"/>
          </w:tcPr>
          <w:p w14:paraId="6363ED1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B9F9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1,060,497</w:t>
            </w:r>
          </w:p>
        </w:tc>
        <w:tc>
          <w:tcPr>
            <w:tcW w:w="270" w:type="dxa"/>
          </w:tcPr>
          <w:p w14:paraId="06753C1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8F23F5" w14:textId="77777777" w:rsidR="00666899" w:rsidRPr="004233E3" w:rsidRDefault="00D620D5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C4B3B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,582</w:t>
            </w:r>
          </w:p>
        </w:tc>
        <w:tc>
          <w:tcPr>
            <w:tcW w:w="270" w:type="dxa"/>
          </w:tcPr>
          <w:p w14:paraId="4063538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866F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1,054,883</w:t>
            </w:r>
          </w:p>
        </w:tc>
      </w:tr>
      <w:tr w:rsidR="0030118C" w:rsidRPr="008948FA" w14:paraId="65828757" w14:textId="77777777" w:rsidTr="0030118C">
        <w:trPr>
          <w:trHeight w:val="403"/>
        </w:trPr>
        <w:tc>
          <w:tcPr>
            <w:tcW w:w="3870" w:type="dxa"/>
          </w:tcPr>
          <w:p w14:paraId="01C74274" w14:textId="77777777" w:rsidR="0030118C" w:rsidRPr="004233E3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D1B9B" w14:textId="77777777" w:rsidR="0030118C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8DD62" w14:textId="77777777" w:rsidR="0030118C" w:rsidRPr="004233E3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C1BB71" w14:textId="77777777" w:rsidR="0030118C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0926E" w14:textId="77777777" w:rsidR="0030118C" w:rsidRPr="004233E3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3E3829" w14:textId="77777777" w:rsidR="0030118C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D718E" w14:textId="77777777" w:rsidR="0030118C" w:rsidRPr="004233E3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A4DAB" w14:textId="77777777" w:rsidR="0030118C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899" w:rsidRPr="008948FA" w14:paraId="42466883" w14:textId="77777777" w:rsidTr="00DF53CA">
        <w:trPr>
          <w:trHeight w:val="403"/>
        </w:trPr>
        <w:tc>
          <w:tcPr>
            <w:tcW w:w="3870" w:type="dxa"/>
          </w:tcPr>
          <w:p w14:paraId="5B8EF5DC" w14:textId="7AF644FA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</w:t>
            </w:r>
            <w:r w:rsidR="00804E95" w:rsidRPr="004233E3">
              <w:rPr>
                <w:rFonts w:ascii="Angsana New" w:hAnsi="Angsana New"/>
                <w:sz w:val="30"/>
                <w:szCs w:val="30"/>
                <w:cs/>
              </w:rPr>
              <w:t>ได้รวมใน</w:t>
            </w:r>
          </w:p>
        </w:tc>
        <w:tc>
          <w:tcPr>
            <w:tcW w:w="1170" w:type="dxa"/>
          </w:tcPr>
          <w:p w14:paraId="167AF04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0E19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9F7E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8214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24C6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006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B9DE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899" w:rsidRPr="008948FA" w14:paraId="5C412E0C" w14:textId="77777777" w:rsidTr="00DF53CA">
        <w:trPr>
          <w:trHeight w:val="403"/>
        </w:trPr>
        <w:tc>
          <w:tcPr>
            <w:tcW w:w="3870" w:type="dxa"/>
          </w:tcPr>
          <w:p w14:paraId="22243425" w14:textId="5C03057C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บัญชีต้นทุนขาย</w:t>
            </w:r>
          </w:p>
        </w:tc>
        <w:tc>
          <w:tcPr>
            <w:tcW w:w="1170" w:type="dxa"/>
          </w:tcPr>
          <w:p w14:paraId="61F13F0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B528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A936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4FE3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B9D90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6BE5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1450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899" w:rsidRPr="008948FA" w14:paraId="2875EBF4" w14:textId="77777777" w:rsidTr="00DF53CA">
        <w:trPr>
          <w:trHeight w:val="403"/>
        </w:trPr>
        <w:tc>
          <w:tcPr>
            <w:tcW w:w="3870" w:type="dxa"/>
          </w:tcPr>
          <w:p w14:paraId="4B9077C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  <w:r w:rsidRPr="004233E3">
              <w:rPr>
                <w:rFonts w:ascii="Angsana New" w:hAnsi="Angsana New"/>
                <w:sz w:val="30"/>
                <w:szCs w:val="30"/>
              </w:rPr>
              <w:tab/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04FB29D" w14:textId="77777777" w:rsidR="00666899" w:rsidRPr="004233E3" w:rsidRDefault="0074662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4,537,543</w:t>
            </w:r>
          </w:p>
        </w:tc>
        <w:tc>
          <w:tcPr>
            <w:tcW w:w="270" w:type="dxa"/>
          </w:tcPr>
          <w:p w14:paraId="0C83CFA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32B37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4,634,338</w:t>
            </w:r>
          </w:p>
        </w:tc>
        <w:tc>
          <w:tcPr>
            <w:tcW w:w="270" w:type="dxa"/>
          </w:tcPr>
          <w:p w14:paraId="555DBF8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87CF3" w14:textId="77777777" w:rsidR="00666899" w:rsidRPr="004233E3" w:rsidRDefault="0074662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4,528,652</w:t>
            </w:r>
          </w:p>
        </w:tc>
        <w:tc>
          <w:tcPr>
            <w:tcW w:w="270" w:type="dxa"/>
          </w:tcPr>
          <w:p w14:paraId="772E3BE2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C437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,628,684</w:t>
            </w:r>
          </w:p>
        </w:tc>
      </w:tr>
      <w:tr w:rsidR="00666899" w:rsidRPr="008948FA" w14:paraId="4ADD9960" w14:textId="77777777" w:rsidTr="00DF53CA">
        <w:trPr>
          <w:trHeight w:val="403"/>
        </w:trPr>
        <w:tc>
          <w:tcPr>
            <w:tcW w:w="3870" w:type="dxa"/>
          </w:tcPr>
          <w:p w14:paraId="4EE9A570" w14:textId="77777777" w:rsidR="00666899" w:rsidRDefault="00666899" w:rsidP="00666899">
            <w:pPr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num" w:pos="342"/>
              </w:tabs>
              <w:spacing w:line="240" w:lineRule="auto"/>
              <w:ind w:left="342" w:right="-43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</w:t>
            </w:r>
          </w:p>
          <w:p w14:paraId="747CA38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</w:tcPr>
          <w:p w14:paraId="6C9B9809" w14:textId="77777777" w:rsidR="00746621" w:rsidRDefault="0074662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8249179" w14:textId="77777777" w:rsidR="00666899" w:rsidRPr="004233E3" w:rsidRDefault="00E877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16,312</w:t>
            </w:r>
          </w:p>
        </w:tc>
        <w:tc>
          <w:tcPr>
            <w:tcW w:w="270" w:type="dxa"/>
          </w:tcPr>
          <w:p w14:paraId="1DEDA0B5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AF9C0" w14:textId="77777777" w:rsidR="00666899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18C04DB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9,631</w:t>
            </w:r>
          </w:p>
        </w:tc>
        <w:tc>
          <w:tcPr>
            <w:tcW w:w="270" w:type="dxa"/>
          </w:tcPr>
          <w:p w14:paraId="63A311AF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A5566" w14:textId="77777777" w:rsidR="00746621" w:rsidRDefault="0074662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5DACFF9" w14:textId="77777777" w:rsidR="00666899" w:rsidRPr="004233E3" w:rsidRDefault="00E87773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16,312</w:t>
            </w:r>
          </w:p>
        </w:tc>
        <w:tc>
          <w:tcPr>
            <w:tcW w:w="270" w:type="dxa"/>
          </w:tcPr>
          <w:p w14:paraId="0669337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91D74" w14:textId="77777777" w:rsidR="00666899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61B92D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9,631</w:t>
            </w:r>
          </w:p>
        </w:tc>
      </w:tr>
      <w:tr w:rsidR="00666899" w:rsidRPr="008948FA" w14:paraId="117A950D" w14:textId="77777777" w:rsidTr="00DF53CA">
        <w:trPr>
          <w:trHeight w:val="403"/>
        </w:trPr>
        <w:tc>
          <w:tcPr>
            <w:tcW w:w="3870" w:type="dxa"/>
          </w:tcPr>
          <w:p w14:paraId="3251CC1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0F94DB" w14:textId="77777777" w:rsidR="00666899" w:rsidRPr="004233E3" w:rsidRDefault="00746621" w:rsidP="0074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4,553,855</w:t>
            </w:r>
          </w:p>
        </w:tc>
        <w:tc>
          <w:tcPr>
            <w:tcW w:w="270" w:type="dxa"/>
          </w:tcPr>
          <w:p w14:paraId="7BCE4AC1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6CCF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4,643,969</w:t>
            </w:r>
          </w:p>
        </w:tc>
        <w:tc>
          <w:tcPr>
            <w:tcW w:w="270" w:type="dxa"/>
          </w:tcPr>
          <w:p w14:paraId="69C20D8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8CC54F" w14:textId="77777777" w:rsidR="00666899" w:rsidRPr="004233E3" w:rsidRDefault="00746621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4,544,964</w:t>
            </w:r>
          </w:p>
        </w:tc>
        <w:tc>
          <w:tcPr>
            <w:tcW w:w="270" w:type="dxa"/>
          </w:tcPr>
          <w:p w14:paraId="377A516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2816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4,638,315</w:t>
            </w:r>
          </w:p>
        </w:tc>
      </w:tr>
    </w:tbl>
    <w:p w14:paraId="26B4BE49" w14:textId="77777777" w:rsidR="00A22ABD" w:rsidRDefault="00A22AB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EF4B096" w14:textId="77777777" w:rsidR="008460C8" w:rsidRPr="004233E3" w:rsidRDefault="008460C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C2761EE" w14:textId="77777777" w:rsidR="00450755" w:rsidRPr="004233E3" w:rsidRDefault="0045075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DE4AF9E" w14:textId="77777777" w:rsidR="00CB020F" w:rsidRDefault="00CB020F" w:rsidP="00CB020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932172B" w14:textId="77777777" w:rsidR="00283B78" w:rsidRPr="004233E3" w:rsidRDefault="00283B7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highlight w:val="yellow"/>
          <w:cs/>
        </w:rPr>
        <w:sectPr w:rsidR="00283B78" w:rsidRPr="004233E3" w:rsidSect="00AD27C1">
          <w:headerReference w:type="default" r:id="rId8"/>
          <w:footerReference w:type="default" r:id="rId9"/>
          <w:type w:val="nextColumn"/>
          <w:pgSz w:w="11909" w:h="16834" w:code="9"/>
          <w:pgMar w:top="691" w:right="1109" w:bottom="576" w:left="1152" w:header="720" w:footer="720" w:gutter="0"/>
          <w:pgNumType w:start="16"/>
          <w:cols w:space="720"/>
        </w:sectPr>
      </w:pPr>
    </w:p>
    <w:p w14:paraId="01AF8D23" w14:textId="77777777" w:rsidR="008460C8" w:rsidRPr="008460C8" w:rsidRDefault="008460C8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  <w:cs/>
        </w:rPr>
      </w:pPr>
      <w:r w:rsidRPr="008460C8">
        <w:rPr>
          <w:szCs w:val="30"/>
          <w:cs/>
        </w:rPr>
        <w:lastRenderedPageBreak/>
        <w:tab/>
      </w:r>
      <w:r w:rsidRPr="008460C8">
        <w:rPr>
          <w:szCs w:val="30"/>
          <w:cs/>
        </w:rPr>
        <w:tab/>
      </w:r>
      <w:r w:rsidRPr="008460C8">
        <w:rPr>
          <w:szCs w:val="30"/>
          <w:cs/>
        </w:rPr>
        <w:tab/>
      </w:r>
      <w:r w:rsidRPr="008460C8">
        <w:rPr>
          <w:szCs w:val="30"/>
          <w:cs/>
        </w:rPr>
        <w:tab/>
        <w:t>เงินลงทุนในบริษัทร่วม</w:t>
      </w:r>
    </w:p>
    <w:p w14:paraId="46C63A40" w14:textId="77777777" w:rsidR="00D601F6" w:rsidRPr="004233E3" w:rsidRDefault="00D601F6" w:rsidP="00505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page" w:tblpX="1608" w:tblpY="116"/>
        <w:tblW w:w="14615" w:type="dxa"/>
        <w:tblLayout w:type="fixed"/>
        <w:tblLook w:val="01E0" w:firstRow="1" w:lastRow="1" w:firstColumn="1" w:lastColumn="1" w:noHBand="0" w:noVBand="0"/>
      </w:tblPr>
      <w:tblGrid>
        <w:gridCol w:w="2520"/>
        <w:gridCol w:w="1060"/>
        <w:gridCol w:w="972"/>
        <w:gridCol w:w="784"/>
        <w:gridCol w:w="725"/>
        <w:gridCol w:w="830"/>
        <w:gridCol w:w="262"/>
        <w:gridCol w:w="17"/>
        <w:gridCol w:w="882"/>
        <w:gridCol w:w="14"/>
        <w:gridCol w:w="255"/>
        <w:gridCol w:w="859"/>
        <w:gridCol w:w="16"/>
        <w:gridCol w:w="253"/>
        <w:gridCol w:w="16"/>
        <w:gridCol w:w="902"/>
        <w:gridCol w:w="236"/>
        <w:gridCol w:w="892"/>
        <w:gridCol w:w="269"/>
        <w:gridCol w:w="817"/>
        <w:gridCol w:w="269"/>
        <w:gridCol w:w="770"/>
        <w:gridCol w:w="270"/>
        <w:gridCol w:w="725"/>
      </w:tblGrid>
      <w:tr w:rsidR="005537D8" w:rsidRPr="008948FA" w14:paraId="03A6A3D1" w14:textId="77777777" w:rsidTr="00541157">
        <w:trPr>
          <w:trHeight w:hRule="exact" w:val="361"/>
        </w:trPr>
        <w:tc>
          <w:tcPr>
            <w:tcW w:w="2520" w:type="dxa"/>
          </w:tcPr>
          <w:p w14:paraId="3DB58E7B" w14:textId="77777777" w:rsidR="005537D8" w:rsidRPr="004233E3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927DE5F" w14:textId="77777777" w:rsidR="005537D8" w:rsidRPr="004233E3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98ACC9D" w14:textId="77777777" w:rsidR="005537D8" w:rsidRPr="004233E3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63" w:type="dxa"/>
            <w:gridSpan w:val="21"/>
          </w:tcPr>
          <w:p w14:paraId="2CD85E4E" w14:textId="77777777" w:rsidR="005537D8" w:rsidRPr="004233E3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64D0" w:rsidRPr="008948FA" w14:paraId="45198420" w14:textId="77777777" w:rsidTr="00541157">
        <w:trPr>
          <w:trHeight w:hRule="exact" w:val="361"/>
        </w:trPr>
        <w:tc>
          <w:tcPr>
            <w:tcW w:w="2520" w:type="dxa"/>
          </w:tcPr>
          <w:p w14:paraId="2AE7355C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2F6D940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2F92306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509" w:type="dxa"/>
            <w:gridSpan w:val="2"/>
          </w:tcPr>
          <w:p w14:paraId="3AC16E8E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ab/>
              <w:t>สัดส่วนความ</w:t>
            </w:r>
          </w:p>
        </w:tc>
        <w:tc>
          <w:tcPr>
            <w:tcW w:w="830" w:type="dxa"/>
          </w:tcPr>
          <w:p w14:paraId="29BB121B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08B26B75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3FD10C38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51CE9A55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E038E7C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697E228E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27009700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ADA6AD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0CE02639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69" w:type="dxa"/>
          </w:tcPr>
          <w:p w14:paraId="0E27175A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</w:tcPr>
          <w:p w14:paraId="0CB7857B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8727B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489CDEBB" w14:textId="77777777" w:rsidR="004E3174" w:rsidRPr="004233E3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489A" w:rsidRPr="008948FA" w14:paraId="15C17615" w14:textId="77777777" w:rsidTr="00541157">
        <w:trPr>
          <w:trHeight w:hRule="exact" w:val="361"/>
        </w:trPr>
        <w:tc>
          <w:tcPr>
            <w:tcW w:w="2520" w:type="dxa"/>
          </w:tcPr>
          <w:p w14:paraId="7EEE9171" w14:textId="77777777" w:rsidR="0029489A" w:rsidRPr="004233E3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0" w:type="dxa"/>
          </w:tcPr>
          <w:p w14:paraId="214EA9BE" w14:textId="77777777" w:rsidR="0029489A" w:rsidRPr="004233E3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72" w:type="dxa"/>
          </w:tcPr>
          <w:p w14:paraId="61D2A414" w14:textId="77777777" w:rsidR="0029489A" w:rsidRPr="004233E3" w:rsidRDefault="008460C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509" w:type="dxa"/>
            <w:gridSpan w:val="2"/>
          </w:tcPr>
          <w:p w14:paraId="68ED8D19" w14:textId="77777777" w:rsidR="0029489A" w:rsidRPr="004233E3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991" w:type="dxa"/>
            <w:gridSpan w:val="4"/>
          </w:tcPr>
          <w:p w14:paraId="7C4ADF41" w14:textId="77777777" w:rsidR="0029489A" w:rsidRPr="004233E3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69" w:type="dxa"/>
            <w:gridSpan w:val="2"/>
          </w:tcPr>
          <w:p w14:paraId="5F63C562" w14:textId="77777777" w:rsidR="0029489A" w:rsidRPr="004233E3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6" w:type="dxa"/>
            <w:gridSpan w:val="5"/>
          </w:tcPr>
          <w:p w14:paraId="11983BB6" w14:textId="77777777" w:rsidR="0029489A" w:rsidRPr="004233E3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1837794E" w14:textId="77777777" w:rsidR="0029489A" w:rsidRPr="004233E3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335640E" w14:textId="77777777" w:rsidR="0029489A" w:rsidRPr="004233E3" w:rsidDel="00685444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69" w:type="dxa"/>
          </w:tcPr>
          <w:p w14:paraId="524C21D6" w14:textId="77777777" w:rsidR="0029489A" w:rsidRPr="004233E3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4DBAE3C9" w14:textId="77777777" w:rsidR="0029489A" w:rsidRPr="004233E3" w:rsidDel="00685444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="0050513C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4A7692" w:rsidRPr="008948FA" w14:paraId="10C506F7" w14:textId="77777777" w:rsidTr="00541157">
        <w:trPr>
          <w:trHeight w:hRule="exact" w:val="361"/>
        </w:trPr>
        <w:tc>
          <w:tcPr>
            <w:tcW w:w="2520" w:type="dxa"/>
          </w:tcPr>
          <w:p w14:paraId="39DBB1DC" w14:textId="77777777" w:rsidR="00666899" w:rsidRPr="004233E3" w:rsidRDefault="00666899" w:rsidP="004A769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3C432189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66A4BB9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6E7F8EF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6C45C50F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14:paraId="4BA5C14A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62" w:type="dxa"/>
          </w:tcPr>
          <w:p w14:paraId="30F52301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474C9F26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69" w:type="dxa"/>
            <w:gridSpan w:val="2"/>
          </w:tcPr>
          <w:p w14:paraId="61826113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61D301CC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1648A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69" w:type="dxa"/>
            <w:gridSpan w:val="2"/>
          </w:tcPr>
          <w:p w14:paraId="76F8DE86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447DBEB4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1648A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2709DB54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402FFA7C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0BA94024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70E576D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69" w:type="dxa"/>
          </w:tcPr>
          <w:p w14:paraId="7C3CF332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</w:tcPr>
          <w:p w14:paraId="494AB615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52381347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4C4867DA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666899" w:rsidRPr="008948FA" w14:paraId="4323327B" w14:textId="77777777" w:rsidTr="00541157">
        <w:trPr>
          <w:trHeight w:hRule="exact" w:val="361"/>
        </w:trPr>
        <w:tc>
          <w:tcPr>
            <w:tcW w:w="2520" w:type="dxa"/>
          </w:tcPr>
          <w:p w14:paraId="71A8F35D" w14:textId="77777777" w:rsidR="00666899" w:rsidRPr="004233E3" w:rsidRDefault="00666899" w:rsidP="004A769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798D3B7B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A2FD1E6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09" w:type="dxa"/>
            <w:gridSpan w:val="2"/>
          </w:tcPr>
          <w:p w14:paraId="579433E7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54" w:type="dxa"/>
            <w:gridSpan w:val="19"/>
          </w:tcPr>
          <w:p w14:paraId="6B980C77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7692" w:rsidRPr="008948FA" w14:paraId="78A492A3" w14:textId="77777777" w:rsidTr="00541157">
        <w:trPr>
          <w:trHeight w:hRule="exact" w:val="361"/>
        </w:trPr>
        <w:tc>
          <w:tcPr>
            <w:tcW w:w="2520" w:type="dxa"/>
          </w:tcPr>
          <w:p w14:paraId="38547F43" w14:textId="77777777" w:rsidR="00666899" w:rsidRPr="004233E3" w:rsidRDefault="00666899" w:rsidP="004A769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60" w:type="dxa"/>
          </w:tcPr>
          <w:p w14:paraId="1CA2FA5E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2" w:type="dxa"/>
          </w:tcPr>
          <w:p w14:paraId="336BB780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4" w:type="dxa"/>
          </w:tcPr>
          <w:p w14:paraId="466B6AB0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" w:type="dxa"/>
          </w:tcPr>
          <w:p w14:paraId="21E8BCD4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14:paraId="78A0D127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2" w:type="dxa"/>
          </w:tcPr>
          <w:p w14:paraId="4C84B197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99DC167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54115433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5" w:type="dxa"/>
            <w:gridSpan w:val="2"/>
          </w:tcPr>
          <w:p w14:paraId="37D802D1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74F0E10B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</w:tcPr>
          <w:p w14:paraId="57F64A05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E8298BB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2" w:type="dxa"/>
          </w:tcPr>
          <w:p w14:paraId="1329FB87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</w:tcPr>
          <w:p w14:paraId="4CA3295B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7" w:type="dxa"/>
          </w:tcPr>
          <w:p w14:paraId="2A76748E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</w:tcPr>
          <w:p w14:paraId="1D624607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70" w:type="dxa"/>
          </w:tcPr>
          <w:p w14:paraId="5E25373C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C4D795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" w:type="dxa"/>
          </w:tcPr>
          <w:p w14:paraId="1E8F405B" w14:textId="77777777" w:rsidR="00666899" w:rsidRPr="004233E3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A7692" w:rsidRPr="008948FA" w14:paraId="4E27D7AA" w14:textId="77777777" w:rsidTr="00541157">
        <w:trPr>
          <w:trHeight w:hRule="exact" w:val="361"/>
        </w:trPr>
        <w:tc>
          <w:tcPr>
            <w:tcW w:w="2520" w:type="dxa"/>
          </w:tcPr>
          <w:p w14:paraId="5C9A5E2A" w14:textId="77777777" w:rsidR="00DB739D" w:rsidRPr="004233E3" w:rsidRDefault="00DB739D" w:rsidP="004A769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ทรอปิคอล</w:t>
            </w:r>
            <w:r w:rsidRPr="004233E3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060" w:type="dxa"/>
          </w:tcPr>
          <w:p w14:paraId="291B6147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</w:p>
        </w:tc>
        <w:tc>
          <w:tcPr>
            <w:tcW w:w="972" w:type="dxa"/>
          </w:tcPr>
          <w:p w14:paraId="1A6FA97A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84" w:type="dxa"/>
          </w:tcPr>
          <w:p w14:paraId="48C56824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725" w:type="dxa"/>
          </w:tcPr>
          <w:p w14:paraId="5838F71B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30" w:type="dxa"/>
          </w:tcPr>
          <w:p w14:paraId="1C6CB255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62" w:type="dxa"/>
          </w:tcPr>
          <w:p w14:paraId="11023375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C7CDB69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69" w:type="dxa"/>
            <w:gridSpan w:val="2"/>
          </w:tcPr>
          <w:p w14:paraId="7CF9FEB1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</w:tcPr>
          <w:p w14:paraId="1DACCB4F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69" w:type="dxa"/>
            <w:gridSpan w:val="2"/>
          </w:tcPr>
          <w:p w14:paraId="090044AF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A579CC7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36" w:type="dxa"/>
          </w:tcPr>
          <w:p w14:paraId="3E2668C4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628E0550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7D6EAD4B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9FB1148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4FD2B486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61644973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F62B9A3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9787B87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A7692" w:rsidRPr="008948FA" w14:paraId="46D3F560" w14:textId="77777777" w:rsidTr="00541157">
        <w:trPr>
          <w:trHeight w:hRule="exact" w:val="361"/>
        </w:trPr>
        <w:tc>
          <w:tcPr>
            <w:tcW w:w="2520" w:type="dxa"/>
          </w:tcPr>
          <w:p w14:paraId="698964A1" w14:textId="77777777" w:rsidR="00DB739D" w:rsidRPr="004233E3" w:rsidRDefault="00DB739D" w:rsidP="004A769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060" w:type="dxa"/>
          </w:tcPr>
          <w:p w14:paraId="56E66674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72" w:type="dxa"/>
          </w:tcPr>
          <w:p w14:paraId="5FF5548B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84" w:type="dxa"/>
          </w:tcPr>
          <w:p w14:paraId="61B9419E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</w:tcPr>
          <w:p w14:paraId="1B174489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</w:tcPr>
          <w:p w14:paraId="66ACF217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2" w:type="dxa"/>
          </w:tcPr>
          <w:p w14:paraId="13D050A6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39B2A02F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" w:type="dxa"/>
            <w:gridSpan w:val="2"/>
          </w:tcPr>
          <w:p w14:paraId="14B8078A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5F227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</w:t>
            </w: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69" w:type="dxa"/>
            <w:gridSpan w:val="2"/>
          </w:tcPr>
          <w:p w14:paraId="4627A4C6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9E91B44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</w:t>
            </w: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36" w:type="dxa"/>
          </w:tcPr>
          <w:p w14:paraId="7EC7E9A6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B7F83" w14:textId="77777777" w:rsidR="00DB739D" w:rsidRPr="002E6C6F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F37A853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541228F" w14:textId="77777777" w:rsidR="00DB739D" w:rsidRPr="002E6C6F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ED7C0D0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060C9E85" w14:textId="77777777" w:rsidR="00DB739D" w:rsidRPr="002E6C6F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D29F536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DB0E87E" w14:textId="77777777" w:rsidR="00DB739D" w:rsidRPr="004233E3" w:rsidRDefault="00DB739D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14:paraId="4C794847" w14:textId="77777777" w:rsidR="00DA07F4" w:rsidRDefault="00DA07F4"/>
    <w:tbl>
      <w:tblPr>
        <w:tblpPr w:leftFromText="180" w:rightFromText="180" w:vertAnchor="text" w:horzAnchor="margin" w:tblpX="450" w:tblpY="125"/>
        <w:tblW w:w="14580" w:type="dxa"/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900"/>
        <w:gridCol w:w="630"/>
        <w:gridCol w:w="630"/>
        <w:gridCol w:w="720"/>
        <w:gridCol w:w="243"/>
        <w:gridCol w:w="649"/>
        <w:gridCol w:w="8"/>
        <w:gridCol w:w="263"/>
        <w:gridCol w:w="8"/>
        <w:gridCol w:w="724"/>
        <w:gridCol w:w="271"/>
        <w:gridCol w:w="719"/>
        <w:gridCol w:w="8"/>
        <w:gridCol w:w="263"/>
        <w:gridCol w:w="8"/>
        <w:gridCol w:w="724"/>
        <w:gridCol w:w="271"/>
        <w:gridCol w:w="611"/>
        <w:gridCol w:w="271"/>
        <w:gridCol w:w="634"/>
        <w:gridCol w:w="271"/>
        <w:gridCol w:w="624"/>
        <w:gridCol w:w="270"/>
        <w:gridCol w:w="674"/>
        <w:gridCol w:w="270"/>
        <w:gridCol w:w="676"/>
      </w:tblGrid>
      <w:tr w:rsidR="004A7692" w:rsidRPr="008948FA" w14:paraId="7CA1553A" w14:textId="77777777" w:rsidTr="00145502">
        <w:trPr>
          <w:trHeight w:hRule="exact" w:val="349"/>
        </w:trPr>
        <w:tc>
          <w:tcPr>
            <w:tcW w:w="2520" w:type="dxa"/>
          </w:tcPr>
          <w:p w14:paraId="63D6B4E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EE76F2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F9F94C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0" w:type="dxa"/>
            <w:gridSpan w:val="25"/>
          </w:tcPr>
          <w:p w14:paraId="381AF121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7692" w:rsidRPr="008948FA" w14:paraId="5AA737CA" w14:textId="77777777" w:rsidTr="00145502">
        <w:trPr>
          <w:trHeight w:hRule="exact" w:val="362"/>
        </w:trPr>
        <w:tc>
          <w:tcPr>
            <w:tcW w:w="2520" w:type="dxa"/>
          </w:tcPr>
          <w:p w14:paraId="544F94E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C0FF4B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0" w:type="dxa"/>
          </w:tcPr>
          <w:p w14:paraId="5B2C4DBF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4DAF91D8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720" w:type="dxa"/>
          </w:tcPr>
          <w:p w14:paraId="637AF62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F429C4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3971FC4D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64E8EBE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56AF56F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1FA7E4E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</w:tcPr>
          <w:p w14:paraId="0704201F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44510853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3B9216E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20446B87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1" w:type="dxa"/>
          </w:tcPr>
          <w:p w14:paraId="7BDDE98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0B5548A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dxa"/>
          </w:tcPr>
          <w:p w14:paraId="61CFCE68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7C2E5307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dxa"/>
          </w:tcPr>
          <w:p w14:paraId="18343F49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CA438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0DE4C3E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3B1F73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6" w:type="dxa"/>
          </w:tcPr>
          <w:p w14:paraId="233245A9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7692" w:rsidRPr="008948FA" w:rsidDel="00685444" w14:paraId="63DD7CBE" w14:textId="77777777" w:rsidTr="00145502">
        <w:trPr>
          <w:trHeight w:hRule="exact" w:val="349"/>
        </w:trPr>
        <w:tc>
          <w:tcPr>
            <w:tcW w:w="2520" w:type="dxa"/>
          </w:tcPr>
          <w:p w14:paraId="5C142097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0B33236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900" w:type="dxa"/>
          </w:tcPr>
          <w:p w14:paraId="43E16156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260" w:type="dxa"/>
            <w:gridSpan w:val="2"/>
          </w:tcPr>
          <w:p w14:paraId="385FE7F3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612" w:type="dxa"/>
            <w:gridSpan w:val="3"/>
          </w:tcPr>
          <w:p w14:paraId="52522899" w14:textId="77777777" w:rsidR="004A7692" w:rsidRPr="004233E3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1" w:type="dxa"/>
            <w:gridSpan w:val="2"/>
          </w:tcPr>
          <w:p w14:paraId="34EC4ED3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2" w:type="dxa"/>
            <w:gridSpan w:val="4"/>
          </w:tcPr>
          <w:p w14:paraId="6898B4F0" w14:textId="77777777" w:rsidR="004A7692" w:rsidRPr="004233E3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71" w:type="dxa"/>
            <w:gridSpan w:val="2"/>
          </w:tcPr>
          <w:p w14:paraId="4562558C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4" w:type="dxa"/>
            <w:gridSpan w:val="4"/>
          </w:tcPr>
          <w:p w14:paraId="6878A716" w14:textId="77777777" w:rsidR="004A7692" w:rsidRPr="004233E3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1" w:type="dxa"/>
          </w:tcPr>
          <w:p w14:paraId="77AEDEE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9" w:type="dxa"/>
            <w:gridSpan w:val="3"/>
          </w:tcPr>
          <w:p w14:paraId="0AAAB4BE" w14:textId="77777777" w:rsidR="004A7692" w:rsidRPr="004233E3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4233E3">
              <w:rPr>
                <w:rFonts w:ascii="Angsana New" w:hAnsi="Angsana New"/>
                <w:sz w:val="24"/>
                <w:szCs w:val="24"/>
              </w:rPr>
              <w:t>–</w:t>
            </w:r>
            <w:r w:rsidRPr="004233E3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51E488B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475D5D9F" w14:textId="77777777" w:rsidR="004A7692" w:rsidRPr="004233E3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4A7692" w:rsidRPr="008948FA" w14:paraId="475B8014" w14:textId="77777777" w:rsidTr="00145502">
        <w:trPr>
          <w:trHeight w:hRule="exact" w:val="349"/>
        </w:trPr>
        <w:tc>
          <w:tcPr>
            <w:tcW w:w="2520" w:type="dxa"/>
          </w:tcPr>
          <w:p w14:paraId="43077903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0BA48D3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888D3C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29F14AE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14:paraId="5BE947E7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1F7849F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64B9D1BB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47AFE6B3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gridSpan w:val="2"/>
          </w:tcPr>
          <w:p w14:paraId="42322CDB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19EFA082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1" w:type="dxa"/>
          </w:tcPr>
          <w:p w14:paraId="18ED51A1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63613C0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gridSpan w:val="2"/>
          </w:tcPr>
          <w:p w14:paraId="24485DF1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07489D07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1" w:type="dxa"/>
          </w:tcPr>
          <w:p w14:paraId="07BCCB0C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70C632FE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</w:tcPr>
          <w:p w14:paraId="7E9F3DD8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dxa"/>
          </w:tcPr>
          <w:p w14:paraId="3E14862C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1" w:type="dxa"/>
          </w:tcPr>
          <w:p w14:paraId="346C25D2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33F3A8FB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25A667CC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7BE8C2F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B8B7C7B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213347F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145502" w:rsidRPr="008948FA" w14:paraId="60F7BB0E" w14:textId="77777777" w:rsidTr="007D0E0F">
        <w:trPr>
          <w:trHeight w:hRule="exact" w:val="349"/>
        </w:trPr>
        <w:tc>
          <w:tcPr>
            <w:tcW w:w="2520" w:type="dxa"/>
          </w:tcPr>
          <w:p w14:paraId="1C4D5A75" w14:textId="77777777" w:rsidR="00145502" w:rsidRPr="004233E3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E93F027" w14:textId="77777777" w:rsidR="00145502" w:rsidRPr="004233E3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70E41A" w14:textId="77777777" w:rsidR="00145502" w:rsidRPr="004233E3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41EBB4C7" w14:textId="77777777" w:rsidR="00145502" w:rsidRPr="004233E3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0" w:type="dxa"/>
            <w:gridSpan w:val="23"/>
          </w:tcPr>
          <w:p w14:paraId="0A830F89" w14:textId="77777777" w:rsidR="00145502" w:rsidRPr="004233E3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7692" w:rsidRPr="008948FA" w14:paraId="3FEB095E" w14:textId="77777777" w:rsidTr="00145502">
        <w:trPr>
          <w:trHeight w:hRule="exact" w:val="349"/>
        </w:trPr>
        <w:tc>
          <w:tcPr>
            <w:tcW w:w="2520" w:type="dxa"/>
          </w:tcPr>
          <w:p w14:paraId="1AD00272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38FA9AA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010B6D82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2E74C53B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50BF3A5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532DA25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" w:type="dxa"/>
          </w:tcPr>
          <w:p w14:paraId="18B8A78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7F000FC1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406948E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4" w:type="dxa"/>
          </w:tcPr>
          <w:p w14:paraId="221EFEC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</w:tcPr>
          <w:p w14:paraId="1A20832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7" w:type="dxa"/>
            <w:gridSpan w:val="2"/>
          </w:tcPr>
          <w:p w14:paraId="6C54B38D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08792B8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4" w:type="dxa"/>
          </w:tcPr>
          <w:p w14:paraId="2B8689F8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</w:tcPr>
          <w:p w14:paraId="6367B8F9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1" w:type="dxa"/>
          </w:tcPr>
          <w:p w14:paraId="1D30060B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</w:tcPr>
          <w:p w14:paraId="5664A8D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4" w:type="dxa"/>
          </w:tcPr>
          <w:p w14:paraId="6EAD251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</w:tcPr>
          <w:p w14:paraId="0374513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4" w:type="dxa"/>
          </w:tcPr>
          <w:p w14:paraId="205CD359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24B66E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4" w:type="dxa"/>
          </w:tcPr>
          <w:p w14:paraId="2F775D2C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3E383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6" w:type="dxa"/>
          </w:tcPr>
          <w:p w14:paraId="1AFEE6D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A7692" w:rsidRPr="008948FA" w14:paraId="7E60B91C" w14:textId="77777777" w:rsidTr="00145502">
        <w:trPr>
          <w:trHeight w:hRule="exact" w:val="349"/>
        </w:trPr>
        <w:tc>
          <w:tcPr>
            <w:tcW w:w="2520" w:type="dxa"/>
          </w:tcPr>
          <w:p w14:paraId="36D342A0" w14:textId="77777777" w:rsidR="004A7692" w:rsidRPr="004233E3" w:rsidRDefault="004A7692" w:rsidP="004A769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ทรอปิคอล 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720" w:type="dxa"/>
          </w:tcPr>
          <w:p w14:paraId="61AFC80B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</w:p>
        </w:tc>
        <w:tc>
          <w:tcPr>
            <w:tcW w:w="900" w:type="dxa"/>
          </w:tcPr>
          <w:p w14:paraId="2F9A389F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4A7AF172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630" w:type="dxa"/>
          </w:tcPr>
          <w:p w14:paraId="698D7967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720" w:type="dxa"/>
          </w:tcPr>
          <w:p w14:paraId="73776032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43" w:type="dxa"/>
          </w:tcPr>
          <w:p w14:paraId="45B2611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6742893D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1" w:type="dxa"/>
            <w:gridSpan w:val="2"/>
          </w:tcPr>
          <w:p w14:paraId="7E97CE9C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0DE34A1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1" w:type="dxa"/>
          </w:tcPr>
          <w:p w14:paraId="0795C501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</w:tcPr>
          <w:p w14:paraId="17B379E7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1" w:type="dxa"/>
            <w:gridSpan w:val="2"/>
          </w:tcPr>
          <w:p w14:paraId="5B5851C8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6464EB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3246428E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C74226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1E584A3F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C25064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271" w:type="dxa"/>
          </w:tcPr>
          <w:p w14:paraId="736F0F9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6B5CB02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0739B338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4B9D1441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41EE232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0FD8772D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A7692" w:rsidRPr="008948FA" w14:paraId="3A78421A" w14:textId="77777777" w:rsidTr="00145502">
        <w:trPr>
          <w:trHeight w:hRule="exact" w:val="349"/>
        </w:trPr>
        <w:tc>
          <w:tcPr>
            <w:tcW w:w="2520" w:type="dxa"/>
          </w:tcPr>
          <w:p w14:paraId="5FAA571D" w14:textId="77777777" w:rsidR="004A7692" w:rsidRPr="004233E3" w:rsidRDefault="004A7692" w:rsidP="004A7692">
            <w:pPr>
              <w:pStyle w:val="10"/>
              <w:tabs>
                <w:tab w:val="clear" w:pos="1080"/>
              </w:tabs>
              <w:ind w:right="-55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24DCDBC3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47E794B7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1A411842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4E4C6568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14:paraId="63DB20EB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3" w:type="dxa"/>
          </w:tcPr>
          <w:p w14:paraId="688AC4E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2EB13447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1" w:type="dxa"/>
            <w:gridSpan w:val="2"/>
          </w:tcPr>
          <w:p w14:paraId="5F2F578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363D46FC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1" w:type="dxa"/>
          </w:tcPr>
          <w:p w14:paraId="67D8F7D4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8686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1" w:type="dxa"/>
            <w:gridSpan w:val="2"/>
          </w:tcPr>
          <w:p w14:paraId="1CB99F25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181B079D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5FFFDC36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5AFFD13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7B8CAC99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EC65C98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1" w:type="dxa"/>
          </w:tcPr>
          <w:p w14:paraId="7ADB2C86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454813CE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792C9AE0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3F3E89CC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D392BDA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</w:tcPr>
          <w:p w14:paraId="755434BE" w14:textId="77777777" w:rsidR="004A7692" w:rsidRPr="004233E3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14:paraId="328CBAA2" w14:textId="77777777" w:rsidR="00AC354F" w:rsidRPr="004233E3" w:rsidRDefault="00AC354F" w:rsidP="000E69F1">
      <w:pPr>
        <w:spacing w:line="240" w:lineRule="auto"/>
        <w:ind w:left="-270"/>
        <w:rPr>
          <w:rFonts w:ascii="Angsana New" w:hAnsi="Angsana New"/>
          <w:sz w:val="30"/>
          <w:szCs w:val="30"/>
        </w:rPr>
      </w:pPr>
    </w:p>
    <w:p w14:paraId="5BE0B4DD" w14:textId="77777777" w:rsidR="00DE54EB" w:rsidRPr="004233E3" w:rsidRDefault="004A7692" w:rsidP="00183E55">
      <w:pPr>
        <w:spacing w:line="240" w:lineRule="auto"/>
        <w:ind w:left="-180" w:firstLine="180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DE54EB" w:rsidRPr="004233E3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453719" w:rsidRPr="004233E3">
        <w:rPr>
          <w:rFonts w:ascii="Angsana New" w:hAnsi="Angsana New"/>
          <w:sz w:val="30"/>
          <w:szCs w:val="30"/>
          <w:cs/>
        </w:rPr>
        <w:t>บริษัทร่วม</w:t>
      </w:r>
      <w:r w:rsidR="00DE54EB" w:rsidRPr="004233E3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56875E39" w14:textId="77777777" w:rsidR="00014212" w:rsidRPr="004233E3" w:rsidRDefault="00014212" w:rsidP="000E69F1">
      <w:pPr>
        <w:framePr w:w="14925" w:wrap="auto" w:hAnchor="text" w:x="900"/>
        <w:spacing w:line="240" w:lineRule="auto"/>
        <w:rPr>
          <w:rFonts w:ascii="Angsana New" w:hAnsi="Angsana New"/>
          <w:sz w:val="30"/>
          <w:szCs w:val="30"/>
          <w:highlight w:val="yellow"/>
          <w:cs/>
        </w:rPr>
        <w:sectPr w:rsidR="00014212" w:rsidRPr="004233E3" w:rsidSect="00FF1890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23685AE" w14:textId="77777777" w:rsidR="00640404" w:rsidRPr="004233E3" w:rsidRDefault="00DA07F4" w:rsidP="00123469">
      <w:pPr>
        <w:pStyle w:val="Heading1"/>
        <w:numPr>
          <w:ilvl w:val="0"/>
          <w:numId w:val="23"/>
        </w:numPr>
        <w:tabs>
          <w:tab w:val="num" w:pos="540"/>
        </w:tabs>
        <w:rPr>
          <w:b w:val="0"/>
          <w:bCs w:val="0"/>
          <w:szCs w:val="30"/>
        </w:rPr>
      </w:pPr>
      <w:r>
        <w:rPr>
          <w:b w:val="0"/>
          <w:bCs w:val="0"/>
          <w:szCs w:val="30"/>
        </w:rPr>
        <w:br w:type="page"/>
      </w:r>
      <w:r w:rsidR="00640404" w:rsidRPr="00536C48">
        <w:rPr>
          <w:szCs w:val="30"/>
        </w:rPr>
        <w:lastRenderedPageBreak/>
        <w:tab/>
      </w:r>
      <w:r w:rsidR="00640404" w:rsidRPr="00536C48">
        <w:rPr>
          <w:szCs w:val="30"/>
          <w:cs/>
        </w:rPr>
        <w:t>เงินลงทุนในบริษัทย่อย</w:t>
      </w:r>
    </w:p>
    <w:p w14:paraId="20B316F1" w14:textId="77777777" w:rsidR="00640404" w:rsidRPr="004233E3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1183CDE8" w14:textId="77777777" w:rsidR="00640404" w:rsidRPr="004A657E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12"/>
          <w:szCs w:val="12"/>
        </w:rPr>
      </w:pPr>
    </w:p>
    <w:tbl>
      <w:tblPr>
        <w:tblW w:w="14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34"/>
        <w:gridCol w:w="927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11"/>
      </w:tblGrid>
      <w:tr w:rsidR="003F51E8" w:rsidRPr="008948FA" w14:paraId="1E2F85E1" w14:textId="77777777" w:rsidTr="000E7D58">
        <w:trPr>
          <w:trHeight w:val="377"/>
        </w:trPr>
        <w:tc>
          <w:tcPr>
            <w:tcW w:w="2134" w:type="dxa"/>
          </w:tcPr>
          <w:p w14:paraId="087EF329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09431003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9" w:type="dxa"/>
            <w:gridSpan w:val="22"/>
          </w:tcPr>
          <w:p w14:paraId="6CCA0BB1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D58" w:rsidRPr="008948FA" w14:paraId="71DC79E8" w14:textId="77777777" w:rsidTr="000E7D58">
        <w:trPr>
          <w:trHeight w:val="362"/>
        </w:trPr>
        <w:tc>
          <w:tcPr>
            <w:tcW w:w="2134" w:type="dxa"/>
          </w:tcPr>
          <w:p w14:paraId="202FD6E4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6653AD9C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33383022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0D9B68DD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1E1297F7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4A5CA29D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5ED7509A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053C0F8C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6C2D1B0A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9733CC8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74EF78BA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F780FE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2F1C48D8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B2365A0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7FE9F30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E2DDC37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1065F36A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237DD49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43100B4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6F4C24D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76CEAD54" w14:textId="77777777" w:rsidR="003F51E8" w:rsidRPr="006757DB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D58" w:rsidRPr="008948FA" w14:paraId="0100CFCB" w14:textId="77777777" w:rsidTr="000E7D58">
        <w:trPr>
          <w:trHeight w:val="710"/>
        </w:trPr>
        <w:tc>
          <w:tcPr>
            <w:tcW w:w="2134" w:type="dxa"/>
          </w:tcPr>
          <w:p w14:paraId="323DA601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27" w:type="dxa"/>
          </w:tcPr>
          <w:p w14:paraId="02163D6C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2A3F0F88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</w:tcPr>
          <w:p w14:paraId="5043B032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</w:tcPr>
          <w:p w14:paraId="4FCB4C33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53718CB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6DBEFC89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52EAF6F9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1B119B2E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0D7AFCB2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423CE8FE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35C3382F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1D4F29BC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 w:rsidR="00150740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150740" w:rsidRPr="008948FA" w14:paraId="1E9F0A46" w14:textId="77777777" w:rsidTr="000E7D58">
        <w:trPr>
          <w:trHeight w:val="362"/>
        </w:trPr>
        <w:tc>
          <w:tcPr>
            <w:tcW w:w="2134" w:type="dxa"/>
          </w:tcPr>
          <w:p w14:paraId="17303E98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30DE0844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0EFDCC6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CF585BD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32" w:type="dxa"/>
          </w:tcPr>
          <w:p w14:paraId="121871BD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77" w:type="dxa"/>
          </w:tcPr>
          <w:p w14:paraId="4ED01D7A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8" w:type="dxa"/>
          </w:tcPr>
          <w:p w14:paraId="2107A58B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667F44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202D2F45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007B1C33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8" w:type="dxa"/>
          </w:tcPr>
          <w:p w14:paraId="0DF57180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1C0FEBFB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8" w:type="dxa"/>
          </w:tcPr>
          <w:p w14:paraId="29DCCF2B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0471B0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8" w:type="dxa"/>
          </w:tcPr>
          <w:p w14:paraId="208A2C97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6FDD6F29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8" w:type="dxa"/>
          </w:tcPr>
          <w:p w14:paraId="1CFE7956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698196A8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8" w:type="dxa"/>
          </w:tcPr>
          <w:p w14:paraId="2B7D90A3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0B227C62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1" w:type="dxa"/>
          </w:tcPr>
          <w:p w14:paraId="450A73CC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3D093BCA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8" w:type="dxa"/>
          </w:tcPr>
          <w:p w14:paraId="264796B1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236CC3C4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F51E8" w:rsidRPr="008948FA" w14:paraId="7AE37D2A" w14:textId="77777777" w:rsidTr="000E7D58">
        <w:trPr>
          <w:trHeight w:val="377"/>
        </w:trPr>
        <w:tc>
          <w:tcPr>
            <w:tcW w:w="2134" w:type="dxa"/>
          </w:tcPr>
          <w:p w14:paraId="5659F1A0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53976AEE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2EE0433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30240D44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757D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220" w:type="dxa"/>
            <w:gridSpan w:val="19"/>
          </w:tcPr>
          <w:p w14:paraId="721DC38A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757D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50740" w:rsidRPr="008948FA" w14:paraId="153D8263" w14:textId="77777777" w:rsidTr="000E7D58">
        <w:trPr>
          <w:trHeight w:val="362"/>
        </w:trPr>
        <w:tc>
          <w:tcPr>
            <w:tcW w:w="2134" w:type="dxa"/>
          </w:tcPr>
          <w:p w14:paraId="0445B42A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927" w:type="dxa"/>
          </w:tcPr>
          <w:p w14:paraId="011D6523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FBD93D4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</w:tcPr>
          <w:p w14:paraId="06DD1AFD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6B611B39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7" w:type="dxa"/>
          </w:tcPr>
          <w:p w14:paraId="075E4635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6B81354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1ECA6093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E79FD3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54EB32E0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5E0B9151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7CD2B760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AD1CDBE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1DCED335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22896249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0B8C4FAF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D992CA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55E11B49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7E0996F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3E6B0FF7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2C504C00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1F806A9A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C865E2E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69D7C215" w14:textId="77777777" w:rsidR="003F51E8" w:rsidRPr="006757DB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0740" w:rsidRPr="008948FA" w14:paraId="0A5CD36A" w14:textId="77777777" w:rsidTr="000E7D58">
        <w:trPr>
          <w:trHeight w:val="710"/>
        </w:trPr>
        <w:tc>
          <w:tcPr>
            <w:tcW w:w="2134" w:type="dxa"/>
          </w:tcPr>
          <w:p w14:paraId="73BFD2DF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927" w:type="dxa"/>
          </w:tcPr>
          <w:p w14:paraId="2109BD15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0DA7A314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7327DE93" w14:textId="77777777" w:rsidR="00503D9B" w:rsidRPr="006757DB" w:rsidRDefault="00503D9B" w:rsidP="00503D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5B92A2F7" w14:textId="77777777" w:rsidR="00503D9B" w:rsidRPr="006757DB" w:rsidRDefault="00503D9B" w:rsidP="00503D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2382B76C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8C36DF8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2C5EA4BA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45E2410C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13E63C28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29E995C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196E1532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F2FF08A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5D2BB2A7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071864F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E3A7624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3D31D38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4514B487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65E67F3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EC6A501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15B4D508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555D5A30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959CBCF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04ECC561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50740" w:rsidRPr="008948FA" w14:paraId="3BE2CFFC" w14:textId="77777777" w:rsidTr="000E7D58">
        <w:trPr>
          <w:trHeight w:val="362"/>
        </w:trPr>
        <w:tc>
          <w:tcPr>
            <w:tcW w:w="2134" w:type="dxa"/>
          </w:tcPr>
          <w:p w14:paraId="26272D53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</w:tcPr>
          <w:p w14:paraId="48029C3F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7310796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</w:tcPr>
          <w:p w14:paraId="1EFCD225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6416A84F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5443DADB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A2FDC93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92DC527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5BF12329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4CDECC5D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A52D7EA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731F476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27C4582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8362C6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70F18A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0A08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F60B902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CA67557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8F06EEF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4ADCA90E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0E4E5CF3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6F50881A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8245A0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3B618D1" w14:textId="77777777" w:rsidR="00503D9B" w:rsidRPr="006757DB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0751CA05" w14:textId="77777777" w:rsidR="00150740" w:rsidRDefault="00150740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67BFE2A1" w14:textId="77777777" w:rsidR="00640404" w:rsidRPr="00150740" w:rsidRDefault="000E7D58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  <w:sectPr w:rsidR="00640404" w:rsidRPr="00150740" w:rsidSect="00E04528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7113E9" w:rsidRPr="004233E3">
        <w:rPr>
          <w:rFonts w:ascii="Angsana New" w:hAnsi="Angsana New"/>
          <w:sz w:val="30"/>
          <w:szCs w:val="30"/>
          <w:cs/>
        </w:rPr>
        <w:t>บริษัทย่อยดำเนินธุรกิจในประเทศไท</w:t>
      </w:r>
      <w:r w:rsidR="000D086C">
        <w:rPr>
          <w:rFonts w:ascii="Angsana New" w:hAnsi="Angsana New" w:hint="cs"/>
          <w:sz w:val="30"/>
          <w:szCs w:val="30"/>
          <w:cs/>
        </w:rPr>
        <w:t>ย</w:t>
      </w:r>
    </w:p>
    <w:p w14:paraId="476618E6" w14:textId="77777777" w:rsidR="00AF6DB8" w:rsidRPr="00536C48" w:rsidRDefault="001E042B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  <w:cs/>
        </w:rPr>
        <w:lastRenderedPageBreak/>
        <w:t xml:space="preserve">เงินลงทุนระยะยาวอื่น  </w:t>
      </w:r>
    </w:p>
    <w:p w14:paraId="32D6044D" w14:textId="77777777" w:rsidR="00EF4566" w:rsidRPr="00906676" w:rsidRDefault="00EF456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88"/>
        <w:gridCol w:w="900"/>
        <w:gridCol w:w="1188"/>
        <w:gridCol w:w="954"/>
        <w:gridCol w:w="63"/>
        <w:gridCol w:w="990"/>
        <w:gridCol w:w="270"/>
        <w:gridCol w:w="808"/>
        <w:gridCol w:w="236"/>
        <w:gridCol w:w="846"/>
      </w:tblGrid>
      <w:tr w:rsidR="005920AA" w:rsidRPr="008948FA" w14:paraId="68E50DDE" w14:textId="77777777" w:rsidTr="00835C9B">
        <w:trPr>
          <w:cantSplit/>
        </w:trPr>
        <w:tc>
          <w:tcPr>
            <w:tcW w:w="2988" w:type="dxa"/>
          </w:tcPr>
          <w:p w14:paraId="576FC228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785D9B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5AC04C9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67" w:type="dxa"/>
            <w:gridSpan w:val="7"/>
          </w:tcPr>
          <w:p w14:paraId="53406810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งบการเงินรวม/งบการเงินเฉพาะ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920AA" w:rsidRPr="008948FA" w14:paraId="3B5842B6" w14:textId="77777777" w:rsidTr="00835C9B">
        <w:tc>
          <w:tcPr>
            <w:tcW w:w="2988" w:type="dxa"/>
          </w:tcPr>
          <w:p w14:paraId="3651F89B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BB2EED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03DAB2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3"/>
          </w:tcPr>
          <w:p w14:paraId="7FE992AA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3EAC76D7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7957E0CE" w14:textId="77777777"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8948FA" w14:paraId="7AB8F712" w14:textId="77777777" w:rsidTr="00835C9B">
        <w:tc>
          <w:tcPr>
            <w:tcW w:w="2988" w:type="dxa"/>
          </w:tcPr>
          <w:p w14:paraId="44040DF8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98B25E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EFFA0BA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017" w:type="dxa"/>
            <w:gridSpan w:val="2"/>
          </w:tcPr>
          <w:p w14:paraId="2FC604F2" w14:textId="77777777" w:rsidR="00E43782" w:rsidRPr="004233E3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668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5AB877AD" w14:textId="77777777" w:rsidR="00E43782" w:rsidRPr="004233E3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668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D417CA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70A18875" w14:textId="77777777" w:rsidR="00E43782" w:rsidRPr="004233E3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</w:t>
            </w:r>
            <w:r w:rsidR="006668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36" w:type="dxa"/>
          </w:tcPr>
          <w:p w14:paraId="7FFCD5E1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21A60FCD" w14:textId="77777777" w:rsidR="00E43782" w:rsidRPr="004233E3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668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43782" w:rsidRPr="008948FA" w14:paraId="3AFDFFE0" w14:textId="77777777" w:rsidTr="00835C9B">
        <w:tc>
          <w:tcPr>
            <w:tcW w:w="2988" w:type="dxa"/>
          </w:tcPr>
          <w:p w14:paraId="24EB784F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733175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63D4FA2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7" w:type="dxa"/>
            <w:gridSpan w:val="3"/>
          </w:tcPr>
          <w:p w14:paraId="2924FD0D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0B0CB7AA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01EEA35E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782" w:rsidRPr="008948FA" w14:paraId="12E4467E" w14:textId="77777777" w:rsidTr="00835C9B">
        <w:tc>
          <w:tcPr>
            <w:tcW w:w="2988" w:type="dxa"/>
          </w:tcPr>
          <w:p w14:paraId="3D4E0D18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6591E98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F794FE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C1BC424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30407A30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C4680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6A4965C7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275DC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51004858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8948FA" w14:paraId="06C72B96" w14:textId="77777777" w:rsidTr="00835C9B">
        <w:tc>
          <w:tcPr>
            <w:tcW w:w="2988" w:type="dxa"/>
          </w:tcPr>
          <w:p w14:paraId="5A71002D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โรงพยาบาลราษฎร์ยินดี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C20A53A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6F649B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B73738A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672437D1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E4016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4D6D932A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37FCE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243B01F7" w14:textId="77777777"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97F" w:rsidRPr="008948FA" w14:paraId="52C70C3A" w14:textId="77777777" w:rsidTr="00835C9B">
        <w:tc>
          <w:tcPr>
            <w:tcW w:w="2988" w:type="dxa"/>
          </w:tcPr>
          <w:p w14:paraId="21DFDE94" w14:textId="77777777" w:rsidR="003B397F" w:rsidRPr="004233E3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ab/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900" w:type="dxa"/>
          </w:tcPr>
          <w:p w14:paraId="246A9960" w14:textId="77777777" w:rsidR="003B397F" w:rsidRPr="004233E3" w:rsidRDefault="003B397F" w:rsidP="003B397F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45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288AC7E6" w14:textId="77777777" w:rsidR="003B397F" w:rsidRPr="004233E3" w:rsidRDefault="003B397F" w:rsidP="003B397F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45" w:right="-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โรงพยาบาล</w:t>
            </w:r>
          </w:p>
        </w:tc>
        <w:tc>
          <w:tcPr>
            <w:tcW w:w="954" w:type="dxa"/>
          </w:tcPr>
          <w:p w14:paraId="6F239C17" w14:textId="77777777" w:rsidR="003B397F" w:rsidRPr="004233E3" w:rsidRDefault="00114315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2.49</w:t>
            </w:r>
          </w:p>
        </w:tc>
        <w:tc>
          <w:tcPr>
            <w:tcW w:w="1053" w:type="dxa"/>
            <w:gridSpan w:val="2"/>
          </w:tcPr>
          <w:p w14:paraId="442820E1" w14:textId="77777777" w:rsidR="003B397F" w:rsidRPr="004233E3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2.49</w:t>
            </w:r>
          </w:p>
        </w:tc>
        <w:tc>
          <w:tcPr>
            <w:tcW w:w="270" w:type="dxa"/>
          </w:tcPr>
          <w:p w14:paraId="528241C3" w14:textId="77777777" w:rsidR="003B397F" w:rsidRPr="004233E3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6A21B080" w14:textId="77777777" w:rsidR="003B397F" w:rsidRPr="002C617D" w:rsidRDefault="00114315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7,383</w:t>
            </w:r>
          </w:p>
        </w:tc>
        <w:tc>
          <w:tcPr>
            <w:tcW w:w="236" w:type="dxa"/>
          </w:tcPr>
          <w:p w14:paraId="297D1676" w14:textId="77777777" w:rsidR="003B397F" w:rsidRPr="004233E3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90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3ED37F4A" w14:textId="77777777" w:rsidR="003B397F" w:rsidRPr="002C617D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7,383</w:t>
            </w:r>
          </w:p>
        </w:tc>
      </w:tr>
    </w:tbl>
    <w:p w14:paraId="392CFED0" w14:textId="77777777" w:rsidR="0076038E" w:rsidRPr="00906676" w:rsidRDefault="0076038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p w14:paraId="0E384111" w14:textId="77777777" w:rsidR="0076038E" w:rsidRPr="004233E3" w:rsidRDefault="00617941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เงินลงทุนระยะยาวอื่น</w:t>
      </w:r>
      <w:r w:rsidR="0076038E" w:rsidRPr="004233E3">
        <w:rPr>
          <w:rFonts w:ascii="Angsana New" w:hAnsi="Angsana New"/>
          <w:sz w:val="30"/>
          <w:szCs w:val="30"/>
          <w:cs/>
        </w:rPr>
        <w:t>ได้แก่เงินลงทุนในหุ้นสามัญในบริษัท เงินลงทุนดังกล่าวบันทึกในราคาทุนหักค่าเผื่อขาดทุนจากการด้อยค่า</w:t>
      </w:r>
    </w:p>
    <w:p w14:paraId="1F24D1F0" w14:textId="77777777" w:rsidR="00984DFB" w:rsidRPr="00906676" w:rsidRDefault="00984DFB" w:rsidP="00617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"/>
        <w:jc w:val="thaiDistribute"/>
        <w:rPr>
          <w:rFonts w:ascii="Angsana New" w:hAnsi="Angsana New"/>
          <w:sz w:val="24"/>
          <w:szCs w:val="24"/>
        </w:rPr>
      </w:pPr>
    </w:p>
    <w:p w14:paraId="6296B6D5" w14:textId="77777777" w:rsidR="0076038E" w:rsidRPr="006B1706" w:rsidRDefault="0076038E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Pr="006B1706">
        <w:rPr>
          <w:szCs w:val="30"/>
          <w:cs/>
        </w:rPr>
        <w:t xml:space="preserve">อสังหาริมทรัพย์เพื่อการลงทุน </w:t>
      </w:r>
    </w:p>
    <w:p w14:paraId="4AF0F0A1" w14:textId="77777777" w:rsidR="0076038E" w:rsidRPr="00906676" w:rsidRDefault="0076038E" w:rsidP="000E69F1">
      <w:pPr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268" w:type="dxa"/>
        <w:tblInd w:w="558" w:type="dxa"/>
        <w:tblLook w:val="01E0" w:firstRow="1" w:lastRow="1" w:firstColumn="1" w:lastColumn="1" w:noHBand="0" w:noVBand="0"/>
      </w:tblPr>
      <w:tblGrid>
        <w:gridCol w:w="4077"/>
        <w:gridCol w:w="1083"/>
        <w:gridCol w:w="303"/>
        <w:gridCol w:w="1100"/>
        <w:gridCol w:w="268"/>
        <w:gridCol w:w="1083"/>
        <w:gridCol w:w="271"/>
        <w:gridCol w:w="1083"/>
      </w:tblGrid>
      <w:tr w:rsidR="00B13482" w:rsidRPr="008948FA" w14:paraId="6CCC3819" w14:textId="77777777" w:rsidTr="00C03A66">
        <w:trPr>
          <w:tblHeader/>
        </w:trPr>
        <w:tc>
          <w:tcPr>
            <w:tcW w:w="4077" w:type="dxa"/>
          </w:tcPr>
          <w:p w14:paraId="184C35DE" w14:textId="77777777"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3EBB5646" w14:textId="77777777"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3E97FFD" w14:textId="77777777"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1FDFEE78" w14:textId="77777777"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233E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66899" w:rsidRPr="008948FA" w14:paraId="7A3EBF5F" w14:textId="77777777" w:rsidTr="00C03A66">
        <w:trPr>
          <w:tblHeader/>
        </w:trPr>
        <w:tc>
          <w:tcPr>
            <w:tcW w:w="4077" w:type="dxa"/>
          </w:tcPr>
          <w:p w14:paraId="7191145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C7023C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2562</w:t>
            </w:r>
          </w:p>
        </w:tc>
        <w:tc>
          <w:tcPr>
            <w:tcW w:w="303" w:type="dxa"/>
          </w:tcPr>
          <w:p w14:paraId="1EAD9888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4C15FFE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098C4AC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61E3E70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2562</w:t>
            </w:r>
          </w:p>
        </w:tc>
        <w:tc>
          <w:tcPr>
            <w:tcW w:w="271" w:type="dxa"/>
          </w:tcPr>
          <w:p w14:paraId="314E2FB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89884D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66899" w:rsidRPr="008948FA" w14:paraId="6195B500" w14:textId="77777777" w:rsidTr="00C03A66">
        <w:trPr>
          <w:tblHeader/>
        </w:trPr>
        <w:tc>
          <w:tcPr>
            <w:tcW w:w="4077" w:type="dxa"/>
          </w:tcPr>
          <w:p w14:paraId="544091B4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7"/>
          </w:tcPr>
          <w:p w14:paraId="4C227956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899" w:rsidRPr="008948FA" w14:paraId="1D579636" w14:textId="77777777" w:rsidTr="00C03A66">
        <w:tc>
          <w:tcPr>
            <w:tcW w:w="4077" w:type="dxa"/>
          </w:tcPr>
          <w:p w14:paraId="474DBC42" w14:textId="77777777" w:rsidR="00666899" w:rsidRPr="004233E3" w:rsidRDefault="00666899" w:rsidP="0066689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3" w:type="dxa"/>
          </w:tcPr>
          <w:p w14:paraId="0C3C021A" w14:textId="77777777" w:rsidR="00666899" w:rsidRPr="004233E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2955EA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4DD1F43C" w14:textId="77777777" w:rsidR="00666899" w:rsidRPr="004233E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A936FF3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3A8210" w14:textId="77777777" w:rsidR="00666899" w:rsidRPr="004233E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9C6FE9" w14:textId="77777777" w:rsidR="00666899" w:rsidRPr="004233E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4C7E1E27" w14:textId="77777777" w:rsidR="00666899" w:rsidRPr="004233E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4475" w:rsidRPr="008948FA" w14:paraId="231F923F" w14:textId="77777777" w:rsidTr="00C03A66">
        <w:tc>
          <w:tcPr>
            <w:tcW w:w="4077" w:type="dxa"/>
          </w:tcPr>
          <w:p w14:paraId="442A5981" w14:textId="77777777" w:rsidR="00184475" w:rsidRPr="004233E3" w:rsidRDefault="00184475" w:rsidP="001844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3" w:type="dxa"/>
            <w:vAlign w:val="bottom"/>
          </w:tcPr>
          <w:p w14:paraId="27B87312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3" w:type="dxa"/>
            <w:vAlign w:val="bottom"/>
          </w:tcPr>
          <w:p w14:paraId="6A233EC5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652C0579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8" w:type="dxa"/>
            <w:vAlign w:val="bottom"/>
          </w:tcPr>
          <w:p w14:paraId="64DAE11A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BFA7CBC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1" w:type="dxa"/>
            <w:vAlign w:val="bottom"/>
          </w:tcPr>
          <w:p w14:paraId="13900D6B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85F8289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159,494</w:t>
            </w:r>
          </w:p>
        </w:tc>
      </w:tr>
      <w:tr w:rsidR="00184475" w:rsidRPr="008948FA" w14:paraId="3753186C" w14:textId="77777777" w:rsidTr="00C03A66">
        <w:tc>
          <w:tcPr>
            <w:tcW w:w="4077" w:type="dxa"/>
          </w:tcPr>
          <w:p w14:paraId="0D3A3183" w14:textId="77777777" w:rsidR="00184475" w:rsidRPr="004233E3" w:rsidRDefault="00184475" w:rsidP="001844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3207" w14:textId="77777777" w:rsidR="00184475" w:rsidRPr="0039241E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24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3" w:type="dxa"/>
            <w:vAlign w:val="bottom"/>
          </w:tcPr>
          <w:p w14:paraId="2CADFC4D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4F3EF" w14:textId="77777777" w:rsidR="00184475" w:rsidRPr="0039241E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24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8" w:type="dxa"/>
            <w:vAlign w:val="bottom"/>
          </w:tcPr>
          <w:p w14:paraId="1DFEE920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2272C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1" w:type="dxa"/>
            <w:vAlign w:val="bottom"/>
          </w:tcPr>
          <w:p w14:paraId="1FE5A5D1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70CCE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</w:tr>
      <w:tr w:rsidR="00184475" w:rsidRPr="00906676" w14:paraId="01DF9ABC" w14:textId="77777777" w:rsidTr="00C03A66">
        <w:tc>
          <w:tcPr>
            <w:tcW w:w="4077" w:type="dxa"/>
          </w:tcPr>
          <w:p w14:paraId="09DCBC0F" w14:textId="77777777" w:rsidR="00184475" w:rsidRPr="00906676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7427303C" w14:textId="77777777" w:rsidR="00184475" w:rsidRPr="00906676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3" w:type="dxa"/>
          </w:tcPr>
          <w:p w14:paraId="1E72751F" w14:textId="77777777" w:rsidR="00184475" w:rsidRPr="00906676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00" w:type="dxa"/>
          </w:tcPr>
          <w:p w14:paraId="2803DB8A" w14:textId="77777777" w:rsidR="00184475" w:rsidRPr="00906676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3709F63B" w14:textId="77777777" w:rsidR="00184475" w:rsidRPr="00906676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3" w:type="dxa"/>
          </w:tcPr>
          <w:p w14:paraId="1437F8A6" w14:textId="77777777" w:rsidR="00184475" w:rsidRPr="00906676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1" w:type="dxa"/>
          </w:tcPr>
          <w:p w14:paraId="424AA928" w14:textId="77777777" w:rsidR="00184475" w:rsidRPr="00906676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3" w:type="dxa"/>
          </w:tcPr>
          <w:p w14:paraId="45484DDB" w14:textId="77777777" w:rsidR="00184475" w:rsidRPr="00906676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184475" w:rsidRPr="008948FA" w14:paraId="406B93A2" w14:textId="77777777" w:rsidTr="00C03A66">
        <w:tc>
          <w:tcPr>
            <w:tcW w:w="4077" w:type="dxa"/>
          </w:tcPr>
          <w:p w14:paraId="7A3FDF68" w14:textId="77777777" w:rsidR="00184475" w:rsidRPr="004233E3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3" w:type="dxa"/>
          </w:tcPr>
          <w:p w14:paraId="7F6A9310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3698CE84" w14:textId="77777777" w:rsidR="00184475" w:rsidRPr="004233E3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1F37619E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AA89EB3" w14:textId="77777777" w:rsidR="00184475" w:rsidRPr="004233E3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DD0AA0" w14:textId="77777777" w:rsidR="00184475" w:rsidRPr="004233E3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37ED6E8C" w14:textId="77777777" w:rsidR="00184475" w:rsidRPr="004233E3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AB6C335" w14:textId="77777777" w:rsidR="00184475" w:rsidRPr="004233E3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84475" w:rsidRPr="008948FA" w14:paraId="7082213F" w14:textId="77777777" w:rsidTr="00C03A66">
        <w:tc>
          <w:tcPr>
            <w:tcW w:w="4077" w:type="dxa"/>
          </w:tcPr>
          <w:p w14:paraId="7A0B7D59" w14:textId="77777777" w:rsidR="00184475" w:rsidRPr="004233E3" w:rsidRDefault="00184475" w:rsidP="001844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3" w:type="dxa"/>
            <w:vAlign w:val="bottom"/>
          </w:tcPr>
          <w:p w14:paraId="25D4B4D2" w14:textId="77777777" w:rsidR="00184475" w:rsidRPr="003B397F" w:rsidRDefault="002A7A0D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26,754</w:t>
            </w:r>
          </w:p>
        </w:tc>
        <w:tc>
          <w:tcPr>
            <w:tcW w:w="303" w:type="dxa"/>
            <w:vAlign w:val="bottom"/>
          </w:tcPr>
          <w:p w14:paraId="6C29AEEF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628EE14" w14:textId="77777777" w:rsidR="00184475" w:rsidRPr="003B397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397F">
              <w:rPr>
                <w:rFonts w:ascii="Angsana New" w:hAnsi="Angsana New" w:cs="Angsana New"/>
                <w:sz w:val="30"/>
                <w:szCs w:val="30"/>
                <w:lang w:bidi="th-TH"/>
              </w:rPr>
              <w:t>26,477</w:t>
            </w:r>
          </w:p>
        </w:tc>
        <w:tc>
          <w:tcPr>
            <w:tcW w:w="268" w:type="dxa"/>
            <w:vAlign w:val="bottom"/>
          </w:tcPr>
          <w:p w14:paraId="3B42346E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5E23E84" w14:textId="77777777" w:rsidR="00184475" w:rsidRPr="003B397F" w:rsidRDefault="002A7A0D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23,129</w:t>
            </w:r>
          </w:p>
        </w:tc>
        <w:tc>
          <w:tcPr>
            <w:tcW w:w="271" w:type="dxa"/>
            <w:vAlign w:val="bottom"/>
          </w:tcPr>
          <w:p w14:paraId="03855700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D675705" w14:textId="77777777" w:rsidR="00184475" w:rsidRPr="003B397F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3B397F">
              <w:rPr>
                <w:rFonts w:ascii="Angsana New" w:hAnsi="Angsana New" w:cs="Angsana New"/>
                <w:sz w:val="30"/>
                <w:szCs w:val="30"/>
              </w:rPr>
              <w:t>22,852</w:t>
            </w:r>
          </w:p>
        </w:tc>
      </w:tr>
      <w:tr w:rsidR="00184475" w:rsidRPr="008948FA" w14:paraId="19DD9880" w14:textId="77777777" w:rsidTr="00C03A66">
        <w:tc>
          <w:tcPr>
            <w:tcW w:w="4077" w:type="dxa"/>
          </w:tcPr>
          <w:p w14:paraId="4B426433" w14:textId="77777777" w:rsidR="00184475" w:rsidRPr="004233E3" w:rsidRDefault="00184475" w:rsidP="001844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vAlign w:val="bottom"/>
          </w:tcPr>
          <w:p w14:paraId="4D0ACB2C" w14:textId="77777777" w:rsidR="00184475" w:rsidRPr="004233E3" w:rsidRDefault="002A7A0D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303" w:type="dxa"/>
            <w:vAlign w:val="bottom"/>
          </w:tcPr>
          <w:p w14:paraId="32213E3D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05D692D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68" w:type="dxa"/>
            <w:vAlign w:val="bottom"/>
          </w:tcPr>
          <w:p w14:paraId="5A98B3F8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F3D1C05" w14:textId="77777777" w:rsidR="00184475" w:rsidRPr="004233E3" w:rsidRDefault="002A7A0D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271" w:type="dxa"/>
            <w:vAlign w:val="bottom"/>
          </w:tcPr>
          <w:p w14:paraId="5668A702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7DBE49A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</w:tr>
      <w:tr w:rsidR="00184475" w:rsidRPr="008948FA" w14:paraId="37C331DF" w14:textId="77777777" w:rsidTr="00C03A66">
        <w:tc>
          <w:tcPr>
            <w:tcW w:w="4077" w:type="dxa"/>
          </w:tcPr>
          <w:p w14:paraId="653034F3" w14:textId="77777777" w:rsidR="00184475" w:rsidRPr="004233E3" w:rsidRDefault="00184475" w:rsidP="001844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2EF0" w14:textId="77777777" w:rsidR="00184475" w:rsidRPr="004233E3" w:rsidRDefault="002A7A0D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27,018</w:t>
            </w:r>
          </w:p>
        </w:tc>
        <w:tc>
          <w:tcPr>
            <w:tcW w:w="303" w:type="dxa"/>
            <w:vAlign w:val="bottom"/>
          </w:tcPr>
          <w:p w14:paraId="22516CCE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7D67B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26,754</w:t>
            </w:r>
          </w:p>
        </w:tc>
        <w:tc>
          <w:tcPr>
            <w:tcW w:w="268" w:type="dxa"/>
            <w:vAlign w:val="bottom"/>
          </w:tcPr>
          <w:p w14:paraId="157BF6A4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1AFC5" w14:textId="77777777" w:rsidR="00184475" w:rsidRPr="004233E3" w:rsidRDefault="002A7A0D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23,393</w:t>
            </w:r>
          </w:p>
        </w:tc>
        <w:tc>
          <w:tcPr>
            <w:tcW w:w="271" w:type="dxa"/>
            <w:vAlign w:val="bottom"/>
          </w:tcPr>
          <w:p w14:paraId="6EB0E943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A13C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23,129</w:t>
            </w:r>
          </w:p>
        </w:tc>
      </w:tr>
      <w:tr w:rsidR="00C66D43" w:rsidRPr="008948FA" w14:paraId="533EAB0C" w14:textId="77777777" w:rsidTr="00671B80">
        <w:tc>
          <w:tcPr>
            <w:tcW w:w="4077" w:type="dxa"/>
          </w:tcPr>
          <w:p w14:paraId="565CFEE5" w14:textId="77777777" w:rsidR="00C66D43" w:rsidRPr="004233E3" w:rsidRDefault="00C66D43" w:rsidP="001844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8AB6A96" w14:textId="77777777" w:rsidR="00C66D43" w:rsidRDefault="00C66D43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3" w:type="dxa"/>
            <w:vAlign w:val="bottom"/>
          </w:tcPr>
          <w:p w14:paraId="7324DCB3" w14:textId="77777777" w:rsidR="00C66D43" w:rsidRPr="004233E3" w:rsidRDefault="00C66D43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6833A18E" w14:textId="77777777" w:rsidR="00C66D43" w:rsidRDefault="00C66D43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FC9BF65" w14:textId="77777777" w:rsidR="00C66D43" w:rsidRPr="004233E3" w:rsidRDefault="00C66D43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9C0545E" w14:textId="77777777" w:rsidR="00C66D43" w:rsidRDefault="00C66D43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271695A" w14:textId="77777777" w:rsidR="00C66D43" w:rsidRPr="004233E3" w:rsidRDefault="00C66D43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3E354F2" w14:textId="77777777" w:rsidR="00C66D43" w:rsidRDefault="00C66D43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4475" w:rsidRPr="008948FA" w14:paraId="56AA66AB" w14:textId="77777777" w:rsidTr="00C03A66">
        <w:tc>
          <w:tcPr>
            <w:tcW w:w="4077" w:type="dxa"/>
          </w:tcPr>
          <w:p w14:paraId="2634C1C1" w14:textId="77777777" w:rsidR="00184475" w:rsidRPr="004233E3" w:rsidRDefault="00184475" w:rsidP="0018447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3" w:type="dxa"/>
            <w:vAlign w:val="bottom"/>
          </w:tcPr>
          <w:p w14:paraId="50F9CD26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  <w:vAlign w:val="bottom"/>
          </w:tcPr>
          <w:p w14:paraId="1A4001F3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24978445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3BA1F5C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651F385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0F8331F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CCE0534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4475" w:rsidRPr="008948FA" w14:paraId="0BF64D95" w14:textId="77777777" w:rsidTr="00C03A66">
        <w:tc>
          <w:tcPr>
            <w:tcW w:w="4077" w:type="dxa"/>
          </w:tcPr>
          <w:p w14:paraId="62319299" w14:textId="77777777" w:rsidR="00184475" w:rsidRPr="004233E3" w:rsidRDefault="00184475" w:rsidP="001844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2D1E7AD" w14:textId="77777777" w:rsidR="00184475" w:rsidRPr="004233E3" w:rsidRDefault="002A7A0D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134,277</w:t>
            </w:r>
          </w:p>
        </w:tc>
        <w:tc>
          <w:tcPr>
            <w:tcW w:w="303" w:type="dxa"/>
            <w:vAlign w:val="bottom"/>
          </w:tcPr>
          <w:p w14:paraId="69B1A77F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5F739032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134,554</w:t>
            </w:r>
          </w:p>
        </w:tc>
        <w:tc>
          <w:tcPr>
            <w:tcW w:w="268" w:type="dxa"/>
            <w:vAlign w:val="bottom"/>
          </w:tcPr>
          <w:p w14:paraId="6F6FBEEE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CFC9877" w14:textId="77777777" w:rsidR="00184475" w:rsidRPr="004233E3" w:rsidRDefault="002A7A0D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136,365</w:t>
            </w:r>
          </w:p>
        </w:tc>
        <w:tc>
          <w:tcPr>
            <w:tcW w:w="271" w:type="dxa"/>
            <w:vAlign w:val="bottom"/>
          </w:tcPr>
          <w:p w14:paraId="7171C533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4A729AB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136,642</w:t>
            </w:r>
          </w:p>
        </w:tc>
      </w:tr>
      <w:tr w:rsidR="00184475" w:rsidRPr="008948FA" w14:paraId="379C00FB" w14:textId="77777777" w:rsidTr="00C03A66">
        <w:tc>
          <w:tcPr>
            <w:tcW w:w="4077" w:type="dxa"/>
          </w:tcPr>
          <w:p w14:paraId="030AF30C" w14:textId="77777777" w:rsidR="00184475" w:rsidRPr="004233E3" w:rsidRDefault="00184475" w:rsidP="001844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AC363" w14:textId="77777777" w:rsidR="00184475" w:rsidRPr="004233E3" w:rsidRDefault="002A7A0D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134,013</w:t>
            </w:r>
          </w:p>
        </w:tc>
        <w:tc>
          <w:tcPr>
            <w:tcW w:w="303" w:type="dxa"/>
            <w:vAlign w:val="bottom"/>
          </w:tcPr>
          <w:p w14:paraId="5BC6975D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A9B8ED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134,277</w:t>
            </w:r>
          </w:p>
        </w:tc>
        <w:tc>
          <w:tcPr>
            <w:tcW w:w="268" w:type="dxa"/>
            <w:vAlign w:val="bottom"/>
          </w:tcPr>
          <w:p w14:paraId="46285CC0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7B06F2" w14:textId="77777777" w:rsidR="00184475" w:rsidRPr="004233E3" w:rsidRDefault="002A7A0D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136,101</w:t>
            </w:r>
          </w:p>
        </w:tc>
        <w:tc>
          <w:tcPr>
            <w:tcW w:w="271" w:type="dxa"/>
            <w:vAlign w:val="bottom"/>
          </w:tcPr>
          <w:p w14:paraId="2BC6398C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9A7C35" w14:textId="77777777" w:rsidR="00184475" w:rsidRPr="004233E3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136,365</w:t>
            </w:r>
          </w:p>
        </w:tc>
      </w:tr>
    </w:tbl>
    <w:p w14:paraId="76DE5D3F" w14:textId="77777777" w:rsidR="005E7BFF" w:rsidRPr="0012746F" w:rsidRDefault="005E7BFF" w:rsidP="00F028CB">
      <w:pPr>
        <w:pStyle w:val="NoSpacing"/>
      </w:pPr>
    </w:p>
    <w:p w14:paraId="4BAC1F57" w14:textId="77777777" w:rsidR="000E3A36" w:rsidRDefault="000E3A36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3B2459" w14:textId="77777777" w:rsidR="00F028CB" w:rsidRDefault="00F028CB" w:rsidP="00F02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264A1">
        <w:rPr>
          <w:rFonts w:ascii="Angsana New" w:hAnsi="Angsana New" w:hint="cs"/>
          <w:sz w:val="30"/>
          <w:szCs w:val="30"/>
          <w:cs/>
        </w:rPr>
        <w:lastRenderedPageBreak/>
        <w:t xml:space="preserve">อสังหาริมทรัพย์เพื่อการลงทุนประกอบด้วยอสังหาริมทรัพย์จำนวนหนึ่งที่ให้เช่าแก่บุคคลที่สาม สัญญาแต่ละสัญญานี้ไม่สามารถยกเลิกได้เป็นระยะเวลา </w:t>
      </w:r>
      <w:r w:rsidR="00AB49B4">
        <w:rPr>
          <w:rFonts w:ascii="Angsana New" w:hAnsi="Angsana New"/>
          <w:sz w:val="30"/>
          <w:szCs w:val="30"/>
        </w:rPr>
        <w:t>1</w:t>
      </w:r>
      <w:r w:rsidRPr="001264A1">
        <w:rPr>
          <w:rFonts w:ascii="Angsana New" w:hAnsi="Angsana New" w:hint="cs"/>
          <w:sz w:val="30"/>
          <w:szCs w:val="30"/>
        </w:rPr>
        <w:t xml:space="preserve"> </w:t>
      </w:r>
      <w:r w:rsidRPr="001264A1">
        <w:rPr>
          <w:rFonts w:ascii="Angsana New" w:hAnsi="Angsana New" w:hint="cs"/>
          <w:sz w:val="30"/>
          <w:szCs w:val="30"/>
          <w:cs/>
        </w:rPr>
        <w:t xml:space="preserve">ปี การต่ออายุสัญญาจะเป็นไปตามการต่อรองกับผู้เช่า </w:t>
      </w:r>
      <w:r w:rsidR="000E3A36" w:rsidRPr="00671B80">
        <w:rPr>
          <w:rFonts w:ascii="Angsana New" w:hAnsi="Angsana New"/>
          <w:sz w:val="30"/>
          <w:szCs w:val="30"/>
          <w:cs/>
        </w:rPr>
        <w:t>ทั้งนี้ไม่มีค่าเช่าที่อาจเกิดขึ้น</w:t>
      </w:r>
    </w:p>
    <w:p w14:paraId="68EE38B4" w14:textId="77777777" w:rsidR="00690171" w:rsidRDefault="00690171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16025172" w14:textId="270FD5AA" w:rsidR="00E25429" w:rsidRDefault="00E25429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12746F">
        <w:rPr>
          <w:rFonts w:ascii="Angsana New" w:hAnsi="Angsana New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12746F">
        <w:rPr>
          <w:rFonts w:ascii="Angsana New" w:hAnsi="Angsana New"/>
          <w:spacing w:val="-2"/>
          <w:sz w:val="30"/>
          <w:szCs w:val="30"/>
        </w:rPr>
        <w:t>31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12746F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2</w:t>
      </w:r>
      <w:r w:rsidRPr="0012746F">
        <w:rPr>
          <w:rFonts w:ascii="Angsana New" w:hAnsi="Angsana New"/>
          <w:spacing w:val="-2"/>
          <w:sz w:val="30"/>
          <w:szCs w:val="30"/>
        </w:rPr>
        <w:t xml:space="preserve"> 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12746F">
        <w:rPr>
          <w:rFonts w:ascii="Angsana New" w:hAnsi="Angsana New"/>
          <w:spacing w:val="-2"/>
          <w:sz w:val="30"/>
          <w:szCs w:val="30"/>
        </w:rPr>
        <w:t xml:space="preserve"> </w:t>
      </w:r>
      <w:r w:rsidR="00016E92">
        <w:rPr>
          <w:rFonts w:ascii="Angsana New" w:hAnsi="Angsana New"/>
          <w:spacing w:val="-2"/>
          <w:sz w:val="30"/>
          <w:szCs w:val="30"/>
        </w:rPr>
        <w:t>230.73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671B80">
        <w:rPr>
          <w:rFonts w:ascii="Angsana New" w:hAnsi="Angsana New"/>
          <w:spacing w:val="-2"/>
          <w:sz w:val="30"/>
          <w:szCs w:val="30"/>
        </w:rPr>
        <w:t xml:space="preserve"> 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0B2E80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0B2E80">
        <w:rPr>
          <w:rFonts w:ascii="Angsana New" w:hAnsi="Angsana New"/>
          <w:i/>
          <w:iCs/>
          <w:spacing w:val="-2"/>
          <w:sz w:val="30"/>
          <w:szCs w:val="30"/>
        </w:rPr>
        <w:t xml:space="preserve">2561: 212.32 </w:t>
      </w:r>
      <w:r w:rsidRPr="000B2E80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 xml:space="preserve"> ประเมินราคาโดย</w:t>
      </w:r>
      <w:r w:rsidRPr="0012746F">
        <w:rPr>
          <w:rFonts w:ascii="Angsana New" w:hAnsi="Angsana New"/>
          <w:spacing w:val="-2"/>
          <w:sz w:val="30"/>
          <w:szCs w:val="30"/>
          <w:cs/>
        </w:rPr>
        <w:t>ผู้ประเมินราคาอิสระ</w:t>
      </w:r>
      <w:r w:rsidRPr="0012746F">
        <w:rPr>
          <w:rFonts w:ascii="Angsana New" w:hAnsi="Angsana New"/>
          <w:spacing w:val="-2"/>
          <w:sz w:val="30"/>
          <w:szCs w:val="30"/>
        </w:rPr>
        <w:t xml:space="preserve"> 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0E3A36">
        <w:rPr>
          <w:rFonts w:ascii="Angsana New" w:hAnsi="Angsana New"/>
          <w:spacing w:val="-2"/>
          <w:sz w:val="30"/>
          <w:szCs w:val="30"/>
          <w:cs/>
        </w:rPr>
        <w:t>วิธีมูลค่าตลาดสำหรับการใช้ประโยชน์</w:t>
      </w:r>
      <w:r w:rsidRPr="000B2E80">
        <w:rPr>
          <w:rFonts w:ascii="Angsana New" w:hAnsi="Angsana New"/>
          <w:spacing w:val="-2"/>
          <w:sz w:val="30"/>
          <w:szCs w:val="30"/>
          <w:cs/>
        </w:rPr>
        <w:t>ปัจจุบันมูลค่ายุติธรรม</w:t>
      </w:r>
      <w:r w:rsidRPr="00671B80">
        <w:rPr>
          <w:rFonts w:ascii="Angsana New" w:hAnsi="Angsana New"/>
          <w:spacing w:val="-2"/>
          <w:sz w:val="30"/>
          <w:szCs w:val="30"/>
          <w:cs/>
        </w:rPr>
        <w:t xml:space="preserve">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240889">
        <w:rPr>
          <w:rFonts w:ascii="Angsana New" w:hAnsi="Angsana New"/>
          <w:spacing w:val="-2"/>
          <w:sz w:val="30"/>
          <w:szCs w:val="30"/>
        </w:rPr>
        <w:t xml:space="preserve">2 </w:t>
      </w:r>
      <w:r w:rsidR="00240889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240889">
        <w:rPr>
          <w:rFonts w:ascii="Angsana New" w:hAnsi="Angsana New"/>
          <w:spacing w:val="-2"/>
          <w:sz w:val="30"/>
          <w:szCs w:val="30"/>
        </w:rPr>
        <w:t>3</w:t>
      </w:r>
    </w:p>
    <w:p w14:paraId="71FB4626" w14:textId="77777777" w:rsidR="00240889" w:rsidRDefault="00240889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F0170" w14:textId="77777777" w:rsidR="00240889" w:rsidRPr="0012746F" w:rsidRDefault="00240889" w:rsidP="00240889">
      <w:pPr>
        <w:ind w:left="540" w:right="-72"/>
        <w:jc w:val="both"/>
        <w:rPr>
          <w:rFonts w:ascii="Angsana New" w:hAnsi="Angsana New"/>
          <w:b/>
          <w:bCs/>
          <w:sz w:val="30"/>
          <w:szCs w:val="30"/>
        </w:rPr>
      </w:pPr>
      <w:r w:rsidRPr="0012746F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6DA6F33C" w14:textId="77777777" w:rsidR="00DB3897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38CE44ED" w14:textId="77777777" w:rsidR="00240889" w:rsidRPr="0012746F" w:rsidRDefault="00240889" w:rsidP="00240889">
      <w:pPr>
        <w:ind w:left="540" w:right="-72"/>
        <w:jc w:val="both"/>
        <w:rPr>
          <w:rFonts w:ascii="Angsana New" w:hAnsi="Angsana New"/>
          <w:sz w:val="30"/>
          <w:szCs w:val="30"/>
        </w:rPr>
      </w:pPr>
      <w:r w:rsidRPr="0012746F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12746F">
        <w:rPr>
          <w:rFonts w:ascii="Angsana New" w:hAnsi="Angsana New"/>
          <w:sz w:val="30"/>
          <w:szCs w:val="30"/>
          <w:cs/>
        </w:rPr>
        <w:t xml:space="preserve"> </w:t>
      </w:r>
    </w:p>
    <w:p w14:paraId="5C3702F3" w14:textId="77777777" w:rsidR="00DB3897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45790FB9" w14:textId="77777777" w:rsidR="00240889" w:rsidRPr="0012746F" w:rsidRDefault="00240889" w:rsidP="00240889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2746F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</w:t>
      </w:r>
      <w:r w:rsidRPr="0012746F">
        <w:rPr>
          <w:rFonts w:ascii="Angsana New" w:hAnsi="Angsana New"/>
          <w:sz w:val="30"/>
          <w:szCs w:val="30"/>
        </w:rPr>
        <w:br/>
      </w:r>
      <w:r w:rsidRPr="0012746F">
        <w:rPr>
          <w:rFonts w:ascii="Angsana New" w:hAnsi="Angsana New"/>
          <w:sz w:val="30"/>
          <w:szCs w:val="30"/>
          <w:cs/>
        </w:rPr>
        <w:t>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14:paraId="505D182E" w14:textId="77777777" w:rsidR="00DB3897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1E756CBD" w14:textId="77777777" w:rsidR="00240889" w:rsidRPr="0012746F" w:rsidRDefault="00240889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2746F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 อยู่ในระดับที่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2746F">
        <w:rPr>
          <w:rFonts w:ascii="Angsana New" w:hAnsi="Angsana New"/>
          <w:sz w:val="30"/>
          <w:szCs w:val="30"/>
        </w:rPr>
        <w:t>3</w:t>
      </w:r>
      <w:r w:rsidRPr="0012746F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9D941D7" w14:textId="77777777" w:rsidR="00DB3897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3EBF8AE8" w14:textId="77777777" w:rsidR="00240889" w:rsidRPr="0012746F" w:rsidRDefault="00240889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12746F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5540A9CA" w14:textId="77777777" w:rsidR="00DB3897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2CBE9D79" w14:textId="77777777" w:rsidR="00240889" w:rsidRPr="0012746F" w:rsidRDefault="00240889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2746F">
        <w:rPr>
          <w:rFonts w:ascii="Angsana New" w:hAnsi="Angsana New"/>
          <w:sz w:val="30"/>
          <w:szCs w:val="30"/>
          <w:cs/>
        </w:rPr>
        <w:t xml:space="preserve">ผู้ประเมินอิสระภายนอกใช้วิธีเปรียบเทียบราคาตลาด </w:t>
      </w:r>
      <w:r w:rsidRPr="0012746F">
        <w:rPr>
          <w:rFonts w:ascii="Angsana New" w:hAnsi="Angsana New"/>
          <w:sz w:val="30"/>
          <w:szCs w:val="30"/>
        </w:rPr>
        <w:t xml:space="preserve">(Market Comparison Approach) </w:t>
      </w:r>
      <w:r w:rsidRPr="0012746F">
        <w:rPr>
          <w:rFonts w:ascii="Angsana New" w:hAnsi="Angsana New"/>
          <w:sz w:val="30"/>
          <w:szCs w:val="30"/>
          <w:cs/>
        </w:rPr>
        <w:t>ในกรณีที่ดินว่างเปล่า และใช้</w:t>
      </w:r>
      <w:r>
        <w:rPr>
          <w:rFonts w:ascii="Angsana New" w:hAnsi="Angsana New"/>
          <w:sz w:val="30"/>
          <w:szCs w:val="30"/>
          <w:cs/>
        </w:rPr>
        <w:t>วิธี</w:t>
      </w:r>
      <w:r w:rsidRPr="0012746F">
        <w:rPr>
          <w:rFonts w:ascii="Angsana New" w:hAnsi="Angsana New"/>
          <w:sz w:val="30"/>
          <w:szCs w:val="30"/>
          <w:cs/>
        </w:rPr>
        <w:t xml:space="preserve">ต้นทุน </w:t>
      </w:r>
      <w:r w:rsidRPr="0012746F">
        <w:rPr>
          <w:rFonts w:ascii="Angsana New" w:hAnsi="Angsana New"/>
          <w:sz w:val="30"/>
          <w:szCs w:val="30"/>
        </w:rPr>
        <w:t xml:space="preserve">(Cost Approach) </w:t>
      </w:r>
      <w:r w:rsidRPr="0012746F">
        <w:rPr>
          <w:rFonts w:ascii="Angsana New" w:hAnsi="Angsana New"/>
          <w:sz w:val="30"/>
          <w:szCs w:val="30"/>
          <w:cs/>
        </w:rPr>
        <w:t>ในกรณีที่ดินพร้อมอาคารในการวัดมูลค่ายุติธรรมของอสังหาริมทรัพย์เพื่อการลงทุน</w:t>
      </w:r>
    </w:p>
    <w:p w14:paraId="27AC04CC" w14:textId="77777777" w:rsidR="00DB3897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0D40D7C9" w14:textId="77777777" w:rsidR="00240889" w:rsidRPr="0012746F" w:rsidRDefault="00240889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2746F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ราคาเสนอขาย และราคาซื้อขายจริงของอสังหาริมทรัพย์เพื่อการลงทุนที่คล้าย</w:t>
      </w:r>
      <w:r w:rsidRPr="0012746F">
        <w:rPr>
          <w:rFonts w:ascii="Angsana New" w:hAnsi="Angsana New"/>
          <w:sz w:val="30"/>
          <w:szCs w:val="30"/>
          <w:cs/>
        </w:rPr>
        <w:tab/>
        <w:t>คลึงกันปรับด้วยปัจจัยความต่างอื่นๆ</w:t>
      </w:r>
    </w:p>
    <w:p w14:paraId="0BA2ED0D" w14:textId="77777777" w:rsidR="00240889" w:rsidRPr="00671B80" w:rsidRDefault="00240889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46CB397" w14:textId="77777777" w:rsidR="007F42AA" w:rsidRDefault="007F42AA" w:rsidP="0098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59324D3E" w14:textId="77777777" w:rsidR="00240889" w:rsidRPr="004233E3" w:rsidRDefault="00240889" w:rsidP="0098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  <w:sectPr w:rsidR="00240889" w:rsidRPr="004233E3" w:rsidSect="002C617D">
          <w:footerReference w:type="default" r:id="rId18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79CA35DC" w14:textId="77777777" w:rsidR="00014212" w:rsidRPr="00536C48" w:rsidRDefault="008E5D3E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</w:rPr>
        <w:lastRenderedPageBreak/>
        <w:tab/>
      </w:r>
      <w:r w:rsidR="00014212" w:rsidRPr="00536C48">
        <w:rPr>
          <w:szCs w:val="30"/>
          <w:cs/>
        </w:rPr>
        <w:t xml:space="preserve">ที่ดิน อาคารและอุปกรณ์ </w:t>
      </w:r>
      <w:r w:rsidR="00690807" w:rsidRPr="00536C48">
        <w:rPr>
          <w:szCs w:val="30"/>
          <w:cs/>
        </w:rPr>
        <w:t xml:space="preserve"> </w:t>
      </w:r>
    </w:p>
    <w:p w14:paraId="5D81402A" w14:textId="77777777" w:rsidR="00EF4566" w:rsidRPr="004233E3" w:rsidRDefault="00EF4566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1424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1"/>
        <w:gridCol w:w="1087"/>
        <w:gridCol w:w="11"/>
        <w:gridCol w:w="259"/>
        <w:gridCol w:w="11"/>
        <w:gridCol w:w="1159"/>
        <w:gridCol w:w="11"/>
      </w:tblGrid>
      <w:tr w:rsidR="00014212" w:rsidRPr="008948FA" w14:paraId="5800362D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42878637" w14:textId="77777777" w:rsidR="00014212" w:rsidRPr="004233E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8" w:type="dxa"/>
            <w:gridSpan w:val="19"/>
          </w:tcPr>
          <w:p w14:paraId="6434C897" w14:textId="77777777" w:rsidR="00014212" w:rsidRPr="004233E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166C" w:rsidRPr="008948FA" w14:paraId="0624EF9F" w14:textId="77777777" w:rsidTr="00861AE3">
        <w:trPr>
          <w:trHeight w:hRule="exact" w:val="360"/>
        </w:trPr>
        <w:tc>
          <w:tcPr>
            <w:tcW w:w="3330" w:type="dxa"/>
          </w:tcPr>
          <w:p w14:paraId="1B2B36B7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EC03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806DCB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2100FBF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DCEBF8B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F9713A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D9FDE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2EE7A02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B7891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5DD245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FC843B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0DADE6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  <w:gridSpan w:val="2"/>
          </w:tcPr>
          <w:p w14:paraId="3794141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6D30F3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2"/>
          </w:tcPr>
          <w:p w14:paraId="29FC9E6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B55D04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14:paraId="1C8D614A" w14:textId="77777777" w:rsidTr="00861AE3">
        <w:trPr>
          <w:trHeight w:hRule="exact" w:val="360"/>
        </w:trPr>
        <w:tc>
          <w:tcPr>
            <w:tcW w:w="3330" w:type="dxa"/>
          </w:tcPr>
          <w:p w14:paraId="52094B7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1614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1EF34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7168EED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19FC9C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0DCF0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CD498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48A295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0C70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2BFF18B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8A23C8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2F921D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  <w:gridSpan w:val="2"/>
          </w:tcPr>
          <w:p w14:paraId="2A943FC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460574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2"/>
          </w:tcPr>
          <w:p w14:paraId="4F00BA9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A0352D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14:paraId="5A62D111" w14:textId="77777777" w:rsidTr="00861AE3">
        <w:trPr>
          <w:trHeight w:hRule="exact" w:val="360"/>
        </w:trPr>
        <w:tc>
          <w:tcPr>
            <w:tcW w:w="3330" w:type="dxa"/>
          </w:tcPr>
          <w:p w14:paraId="76DA184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E2C8D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40BB6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48620E3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4C8763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96B660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3836232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FEED49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85DE397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4F1100B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F0136F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CA6415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  <w:gridSpan w:val="2"/>
          </w:tcPr>
          <w:p w14:paraId="1125E63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5FCF78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04B127C7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4FAB1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14:paraId="79E2EE9B" w14:textId="77777777" w:rsidTr="00861AE3">
        <w:trPr>
          <w:trHeight w:hRule="exact" w:val="360"/>
        </w:trPr>
        <w:tc>
          <w:tcPr>
            <w:tcW w:w="3330" w:type="dxa"/>
          </w:tcPr>
          <w:p w14:paraId="1BFB58D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C80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7E2F27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587D6A7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E6B4FE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E4E227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C4C377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F8B892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67190CE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711108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4B3C24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F307F8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1" w:type="dxa"/>
            <w:gridSpan w:val="2"/>
          </w:tcPr>
          <w:p w14:paraId="729902D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30E865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14:paraId="0F446CE2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F11D34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166C" w:rsidRPr="008948FA" w14:paraId="2BD68071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11E8A9C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19"/>
          </w:tcPr>
          <w:p w14:paraId="25C5AEF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66C" w:rsidRPr="008948FA" w14:paraId="66D392C5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F0A3DC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6F1B7A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EE41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6206A0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10A3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B4231E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24FC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33C4B4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1D56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041FF0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A2662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8AF628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3C89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E12D96B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2B96D2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45AB91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3B166FD4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DB2792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22DE314C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4115F492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2545537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7855E017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182CCA5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455,448</w:t>
            </w:r>
          </w:p>
        </w:tc>
        <w:tc>
          <w:tcPr>
            <w:tcW w:w="270" w:type="dxa"/>
          </w:tcPr>
          <w:p w14:paraId="61F18AEA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A6B1CF6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827,311</w:t>
            </w:r>
          </w:p>
        </w:tc>
        <w:tc>
          <w:tcPr>
            <w:tcW w:w="270" w:type="dxa"/>
          </w:tcPr>
          <w:p w14:paraId="4A42B6B3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67C6BE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28,388</w:t>
            </w:r>
          </w:p>
        </w:tc>
        <w:tc>
          <w:tcPr>
            <w:tcW w:w="270" w:type="dxa"/>
          </w:tcPr>
          <w:p w14:paraId="34405F6F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499FB45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32,980</w:t>
            </w:r>
          </w:p>
        </w:tc>
        <w:tc>
          <w:tcPr>
            <w:tcW w:w="270" w:type="dxa"/>
          </w:tcPr>
          <w:p w14:paraId="424946A8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028648A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77,748</w:t>
            </w:r>
          </w:p>
        </w:tc>
        <w:tc>
          <w:tcPr>
            <w:tcW w:w="270" w:type="dxa"/>
            <w:gridSpan w:val="2"/>
          </w:tcPr>
          <w:p w14:paraId="78A5BCE0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94BC6CE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1,460,703</w:t>
            </w:r>
          </w:p>
        </w:tc>
      </w:tr>
      <w:tr w:rsidR="00511A83" w:rsidRPr="008948FA" w14:paraId="2BD4251D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66CCEB2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E675BB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37508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6B1A2AD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E9FFA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D016E3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E88A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BFC4EF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3,773</w:t>
            </w:r>
          </w:p>
        </w:tc>
        <w:tc>
          <w:tcPr>
            <w:tcW w:w="270" w:type="dxa"/>
          </w:tcPr>
          <w:p w14:paraId="296F638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14B0D0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2,288</w:t>
            </w:r>
          </w:p>
        </w:tc>
        <w:tc>
          <w:tcPr>
            <w:tcW w:w="270" w:type="dxa"/>
          </w:tcPr>
          <w:p w14:paraId="273FF2E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57541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13EE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2173A9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38,363</w:t>
            </w:r>
          </w:p>
        </w:tc>
        <w:tc>
          <w:tcPr>
            <w:tcW w:w="270" w:type="dxa"/>
            <w:gridSpan w:val="2"/>
          </w:tcPr>
          <w:p w14:paraId="702FE42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84FE36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44,424</w:t>
            </w:r>
          </w:p>
        </w:tc>
      </w:tr>
      <w:tr w:rsidR="00511A83" w:rsidRPr="008948FA" w14:paraId="3BDE3E70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04A087A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1D80DB6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DA7B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0C7817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BE09B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586C13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270" w:type="dxa"/>
          </w:tcPr>
          <w:p w14:paraId="7DB0174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778E72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15,893</w:t>
            </w:r>
          </w:p>
        </w:tc>
        <w:tc>
          <w:tcPr>
            <w:tcW w:w="270" w:type="dxa"/>
          </w:tcPr>
          <w:p w14:paraId="2448115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BCE187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C8D494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33FE2C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B036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6EE082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(17,576)</w:t>
            </w:r>
          </w:p>
        </w:tc>
        <w:tc>
          <w:tcPr>
            <w:tcW w:w="270" w:type="dxa"/>
            <w:gridSpan w:val="2"/>
          </w:tcPr>
          <w:p w14:paraId="34BB2DB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BD66B4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A83" w:rsidRPr="008948FA" w14:paraId="7F78C9EF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80E18A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4302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7590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E30134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5F5BB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4D35D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(3,303)</w:t>
            </w:r>
          </w:p>
        </w:tc>
        <w:tc>
          <w:tcPr>
            <w:tcW w:w="270" w:type="dxa"/>
          </w:tcPr>
          <w:p w14:paraId="7B168CA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B1FF5C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(2,419)</w:t>
            </w:r>
          </w:p>
        </w:tc>
        <w:tc>
          <w:tcPr>
            <w:tcW w:w="270" w:type="dxa"/>
          </w:tcPr>
          <w:p w14:paraId="0424DC3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51FF1C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(2,400)</w:t>
            </w:r>
          </w:p>
        </w:tc>
        <w:tc>
          <w:tcPr>
            <w:tcW w:w="270" w:type="dxa"/>
          </w:tcPr>
          <w:p w14:paraId="058C59E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461EC9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(371)</w:t>
            </w:r>
          </w:p>
        </w:tc>
        <w:tc>
          <w:tcPr>
            <w:tcW w:w="270" w:type="dxa"/>
          </w:tcPr>
          <w:p w14:paraId="6BBEA92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6D56C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A7D18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1D5CA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(8,493)</w:t>
            </w:r>
          </w:p>
        </w:tc>
      </w:tr>
      <w:tr w:rsidR="00511A83" w:rsidRPr="008948FA" w14:paraId="50183FD6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7E7D06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3305E9" w14:textId="77777777" w:rsidR="00511A83" w:rsidRPr="0074051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6BD9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715362A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D827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683776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9B37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9B7BE4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B1A3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9F9457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B84E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856907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143C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61C2109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0469B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D5990E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3573A47C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4D55D9B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</w:tcPr>
          <w:p w14:paraId="718F4887" w14:textId="77777777" w:rsidR="00511A83" w:rsidRPr="0074051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20DE629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E785AE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3A43031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D965C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453,798</w:t>
            </w:r>
          </w:p>
        </w:tc>
        <w:tc>
          <w:tcPr>
            <w:tcW w:w="270" w:type="dxa"/>
          </w:tcPr>
          <w:p w14:paraId="2A22BC3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19B6EE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844,558</w:t>
            </w:r>
          </w:p>
        </w:tc>
        <w:tc>
          <w:tcPr>
            <w:tcW w:w="270" w:type="dxa"/>
          </w:tcPr>
          <w:p w14:paraId="12FAADD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35EB2E9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28,306</w:t>
            </w:r>
          </w:p>
        </w:tc>
        <w:tc>
          <w:tcPr>
            <w:tcW w:w="270" w:type="dxa"/>
          </w:tcPr>
          <w:p w14:paraId="1A669CB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6D96CDC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32,609</w:t>
            </w:r>
          </w:p>
        </w:tc>
        <w:tc>
          <w:tcPr>
            <w:tcW w:w="270" w:type="dxa"/>
          </w:tcPr>
          <w:p w14:paraId="4D60449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1337EC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98,535</w:t>
            </w:r>
          </w:p>
        </w:tc>
        <w:tc>
          <w:tcPr>
            <w:tcW w:w="270" w:type="dxa"/>
            <w:gridSpan w:val="2"/>
          </w:tcPr>
          <w:p w14:paraId="2F92E3F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41695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1,496,634</w:t>
            </w:r>
          </w:p>
        </w:tc>
      </w:tr>
      <w:tr w:rsidR="00511A83" w:rsidRPr="008948FA" w14:paraId="47AE44B4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3079F1C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13CBDB9" w14:textId="77777777" w:rsidR="00511A83" w:rsidRPr="004233E3" w:rsidRDefault="00183D9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7540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56F40A6" w14:textId="77777777" w:rsidR="00511A83" w:rsidRPr="004233E3" w:rsidRDefault="00183D9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FEB4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C308B8" w14:textId="77777777" w:rsidR="00511A83" w:rsidRPr="004233E3" w:rsidRDefault="00C57B8C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25E9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562FE2D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23,837</w:t>
            </w:r>
          </w:p>
        </w:tc>
        <w:tc>
          <w:tcPr>
            <w:tcW w:w="270" w:type="dxa"/>
          </w:tcPr>
          <w:p w14:paraId="01BDD6D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AE7F5C8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2,014</w:t>
            </w:r>
          </w:p>
        </w:tc>
        <w:tc>
          <w:tcPr>
            <w:tcW w:w="270" w:type="dxa"/>
          </w:tcPr>
          <w:p w14:paraId="5FCCE74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2D175AB" w14:textId="77777777" w:rsidR="00511A83" w:rsidRPr="004233E3" w:rsidRDefault="003F38ED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</w:t>
            </w:r>
            <w:r w:rsidR="00CF298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9C0A05" w14:textId="77777777" w:rsidR="00511A83" w:rsidRPr="004233E3" w:rsidRDefault="00511A83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0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539470C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47,71</w:t>
            </w:r>
            <w:r w:rsidR="00B97D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21675A0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F64B2A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78,62</w:t>
            </w:r>
            <w:r w:rsidR="00FD1103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11A83" w:rsidRPr="008948FA" w14:paraId="1F9F5B01" w14:textId="77777777" w:rsidTr="0089037D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038E7AF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0C0F4952" w14:textId="77777777" w:rsidR="00511A83" w:rsidRPr="004233E3" w:rsidRDefault="00183D9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C732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E59967F" w14:textId="77777777" w:rsidR="00511A83" w:rsidRPr="004233E3" w:rsidRDefault="002C211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EF7A5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359DF8" w14:textId="77777777" w:rsidR="00511A83" w:rsidRPr="004233E3" w:rsidRDefault="00C57B8C" w:rsidP="00C57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</w:t>
            </w:r>
            <w:r w:rsidR="00FD11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FA13A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AD1B2DC" w14:textId="3AF67BE2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15,8</w:t>
            </w:r>
            <w:r w:rsidR="00FD671C" w:rsidRPr="00FD671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9C761AF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FB6684" w14:textId="77777777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  <w:tc>
          <w:tcPr>
            <w:tcW w:w="270" w:type="dxa"/>
          </w:tcPr>
          <w:p w14:paraId="7798BE2D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9C4B7AA" w14:textId="77777777" w:rsidR="00511A83" w:rsidRPr="00FD671C" w:rsidRDefault="003F38ED" w:rsidP="00C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C6BD37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555B342" w14:textId="17F7F95F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(27,92</w:t>
            </w:r>
            <w:r w:rsidR="00FD671C" w:rsidRPr="00FD671C">
              <w:rPr>
                <w:rFonts w:ascii="Angsana New" w:hAnsi="Angsana New"/>
                <w:sz w:val="30"/>
                <w:szCs w:val="30"/>
              </w:rPr>
              <w:t>7</w:t>
            </w:r>
            <w:r w:rsidRPr="00FD67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3CAC15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691D8D" w14:textId="77777777" w:rsidR="00511A83" w:rsidRPr="004233E3" w:rsidRDefault="00CF2984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A83" w:rsidRPr="008948FA" w14:paraId="14A3FAF0" w14:textId="77777777" w:rsidTr="0089037D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3F72F25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37C8615B" w14:textId="77777777" w:rsidR="00511A83" w:rsidRPr="004233E3" w:rsidRDefault="00183D9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BA0C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7964898C" w14:textId="77777777" w:rsidR="00511A83" w:rsidRPr="004233E3" w:rsidRDefault="002C211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FDBF1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1989951" w14:textId="77777777" w:rsidR="00511A83" w:rsidRPr="004233E3" w:rsidRDefault="00C57B8C" w:rsidP="00C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E889A" w14:textId="77777777" w:rsidR="00511A83" w:rsidRPr="00CF2984" w:rsidRDefault="00511A83" w:rsidP="00C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80B3D0E" w14:textId="77777777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(6,619)</w:t>
            </w:r>
          </w:p>
        </w:tc>
        <w:tc>
          <w:tcPr>
            <w:tcW w:w="270" w:type="dxa"/>
          </w:tcPr>
          <w:p w14:paraId="62323C5E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42CCC6" w14:textId="77777777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(1,303)</w:t>
            </w:r>
          </w:p>
        </w:tc>
        <w:tc>
          <w:tcPr>
            <w:tcW w:w="270" w:type="dxa"/>
          </w:tcPr>
          <w:p w14:paraId="69B68D9C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B639708" w14:textId="77777777" w:rsidR="00511A83" w:rsidRPr="00FD671C" w:rsidRDefault="003F38ED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(1,808)</w:t>
            </w:r>
          </w:p>
        </w:tc>
        <w:tc>
          <w:tcPr>
            <w:tcW w:w="270" w:type="dxa"/>
          </w:tcPr>
          <w:p w14:paraId="56A5BCF6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F4F05E8" w14:textId="77777777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5A2554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FAE168D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(9,730)</w:t>
            </w:r>
          </w:p>
        </w:tc>
      </w:tr>
      <w:tr w:rsidR="00511A83" w:rsidRPr="008948FA" w14:paraId="069C0E18" w14:textId="77777777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71DE894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441B5" w14:textId="77777777" w:rsidR="00511A83" w:rsidRPr="00183D9F" w:rsidRDefault="00183D9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32996E2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2DCBA" w14:textId="77777777" w:rsidR="00511A83" w:rsidRPr="004233E3" w:rsidRDefault="002C211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2B7AB0C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CDBFB43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463,8</w:t>
            </w:r>
            <w:r w:rsidR="00FD1103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3E430BB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D242A51" w14:textId="712AD9EE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877,58</w:t>
            </w:r>
            <w:r w:rsidR="00FD671C" w:rsidRPr="00FD671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7834EC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1933739" w14:textId="77777777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31,123</w:t>
            </w:r>
          </w:p>
        </w:tc>
        <w:tc>
          <w:tcPr>
            <w:tcW w:w="270" w:type="dxa"/>
          </w:tcPr>
          <w:p w14:paraId="27BA585B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2DC5BF3" w14:textId="77777777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35,85</w:t>
            </w:r>
            <w:r w:rsidR="00FD1103" w:rsidRPr="00FD671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C0384B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C65DE" w14:textId="2019A2C8" w:rsidR="00511A83" w:rsidRPr="00FD671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118,32</w:t>
            </w:r>
            <w:r w:rsidR="00FD671C" w:rsidRPr="00FD67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71CE09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02298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1,565,52</w:t>
            </w:r>
            <w:r w:rsidR="00FD110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BD55F46" w14:textId="77777777" w:rsidR="0042166C" w:rsidRDefault="0042166C" w:rsidP="00B0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B4CEE1" w14:textId="77777777" w:rsidR="009341B6" w:rsidRPr="004233E3" w:rsidRDefault="009341B6" w:rsidP="00B0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716E65" w14:textId="77777777" w:rsidR="00BB2623" w:rsidRPr="00BB2623" w:rsidRDefault="00BB2623" w:rsidP="00BB2623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42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098"/>
        <w:gridCol w:w="270"/>
        <w:gridCol w:w="1170"/>
      </w:tblGrid>
      <w:tr w:rsidR="0042166C" w:rsidRPr="008948FA" w14:paraId="0E6C63F2" w14:textId="77777777" w:rsidTr="00861AE3">
        <w:trPr>
          <w:trHeight w:hRule="exact" w:val="360"/>
        </w:trPr>
        <w:tc>
          <w:tcPr>
            <w:tcW w:w="3330" w:type="dxa"/>
          </w:tcPr>
          <w:p w14:paraId="2CA4FEA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14:paraId="50CAC820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166C" w:rsidRPr="008948FA" w14:paraId="2570B045" w14:textId="77777777" w:rsidTr="00861AE3">
        <w:trPr>
          <w:trHeight w:hRule="exact" w:val="360"/>
        </w:trPr>
        <w:tc>
          <w:tcPr>
            <w:tcW w:w="3330" w:type="dxa"/>
          </w:tcPr>
          <w:p w14:paraId="6F42F91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B5181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2B3D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50C9B07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484C1D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40E314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860DA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4C749E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A7177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8FC090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7DB487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277527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A2C41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4A918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20BDF80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E20F4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14:paraId="68EA52DF" w14:textId="77777777" w:rsidTr="00861AE3">
        <w:trPr>
          <w:trHeight w:hRule="exact" w:val="360"/>
        </w:trPr>
        <w:tc>
          <w:tcPr>
            <w:tcW w:w="3330" w:type="dxa"/>
          </w:tcPr>
          <w:p w14:paraId="6F27179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C1C5F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D560B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79ED06B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5280622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8003D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213A5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AC8A5A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8B7E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E044C3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ECF3BB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E4F42A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BC9B91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BA8EB8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3A60A2C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1E5D1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14:paraId="0214D403" w14:textId="77777777" w:rsidTr="00861AE3">
        <w:trPr>
          <w:trHeight w:hRule="exact" w:val="360"/>
        </w:trPr>
        <w:tc>
          <w:tcPr>
            <w:tcW w:w="3330" w:type="dxa"/>
          </w:tcPr>
          <w:p w14:paraId="007A2DF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417D32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6CD0A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028DE57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8A9130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94B8C4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525121A9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D852E22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9478AB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8A2844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DBA3950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C35ACD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35B5C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18AD001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55AB23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3F1E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14:paraId="407C233E" w14:textId="77777777" w:rsidTr="00861AE3">
        <w:trPr>
          <w:trHeight w:hRule="exact" w:val="360"/>
        </w:trPr>
        <w:tc>
          <w:tcPr>
            <w:tcW w:w="3330" w:type="dxa"/>
          </w:tcPr>
          <w:p w14:paraId="7416326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9A0C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AB98B3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2B1FB60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7A96B840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32778A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4D170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47A533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3D87C9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3308B7D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8642423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4CB1182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D6B63F1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BE60BD7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360F12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11C6C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166C" w:rsidRPr="008948FA" w14:paraId="33C78CCA" w14:textId="77777777" w:rsidTr="00861AE3">
        <w:trPr>
          <w:trHeight w:hRule="exact" w:val="360"/>
        </w:trPr>
        <w:tc>
          <w:tcPr>
            <w:tcW w:w="3330" w:type="dxa"/>
          </w:tcPr>
          <w:p w14:paraId="7560CA5A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14:paraId="1D3FCDD1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66C" w:rsidRPr="008948FA" w14:paraId="2579A7D7" w14:textId="77777777" w:rsidTr="00861AE3">
        <w:trPr>
          <w:trHeight w:hRule="exact" w:val="360"/>
        </w:trPr>
        <w:tc>
          <w:tcPr>
            <w:tcW w:w="3330" w:type="dxa"/>
          </w:tcPr>
          <w:p w14:paraId="0970EE43" w14:textId="77777777" w:rsidR="0042166C" w:rsidRPr="004233E3" w:rsidRDefault="008848C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C7141C0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4528B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4B0F78A2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93CC66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0152DF5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1061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01A3846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A903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0B1CA94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55C4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36525A8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759F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473B90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4E53E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B64E0" w14:textId="77777777"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2F7C01B2" w14:textId="77777777" w:rsidTr="00861AE3">
        <w:trPr>
          <w:trHeight w:hRule="exact" w:val="360"/>
        </w:trPr>
        <w:tc>
          <w:tcPr>
            <w:tcW w:w="3330" w:type="dxa"/>
          </w:tcPr>
          <w:p w14:paraId="47289B0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7BCF3C2B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443069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4B021079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293ED41D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A5C346C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264,325</w:t>
            </w:r>
          </w:p>
        </w:tc>
        <w:tc>
          <w:tcPr>
            <w:tcW w:w="270" w:type="dxa"/>
          </w:tcPr>
          <w:p w14:paraId="6E5415E8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AD95D18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698,665</w:t>
            </w:r>
          </w:p>
        </w:tc>
        <w:tc>
          <w:tcPr>
            <w:tcW w:w="270" w:type="dxa"/>
          </w:tcPr>
          <w:p w14:paraId="6FD52647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F2A5359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25,260</w:t>
            </w:r>
          </w:p>
        </w:tc>
        <w:tc>
          <w:tcPr>
            <w:tcW w:w="270" w:type="dxa"/>
          </w:tcPr>
          <w:p w14:paraId="75CC6A5A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E18E38D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31,921</w:t>
            </w:r>
          </w:p>
        </w:tc>
        <w:tc>
          <w:tcPr>
            <w:tcW w:w="270" w:type="dxa"/>
          </w:tcPr>
          <w:p w14:paraId="5BDE5E94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CDF431B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1E5FDE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508144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1,023,214</w:t>
            </w:r>
          </w:p>
        </w:tc>
      </w:tr>
      <w:tr w:rsidR="00511A83" w:rsidRPr="008948FA" w14:paraId="1E0B3952" w14:textId="77777777" w:rsidTr="00861AE3">
        <w:trPr>
          <w:trHeight w:hRule="exact" w:val="360"/>
        </w:trPr>
        <w:tc>
          <w:tcPr>
            <w:tcW w:w="3330" w:type="dxa"/>
          </w:tcPr>
          <w:p w14:paraId="4359C40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5C253D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7B01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6CADFF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FE9B0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8E8AB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15,636</w:t>
            </w:r>
          </w:p>
        </w:tc>
        <w:tc>
          <w:tcPr>
            <w:tcW w:w="270" w:type="dxa"/>
          </w:tcPr>
          <w:p w14:paraId="586CCEF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14CF248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34,356</w:t>
            </w:r>
          </w:p>
        </w:tc>
        <w:tc>
          <w:tcPr>
            <w:tcW w:w="270" w:type="dxa"/>
          </w:tcPr>
          <w:p w14:paraId="5FF7AD77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BC68AFE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4ACF072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352CEB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1AD22BD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E972C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E56E0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AB05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52,117</w:t>
            </w:r>
          </w:p>
        </w:tc>
      </w:tr>
      <w:tr w:rsidR="00511A83" w:rsidRPr="008948FA" w14:paraId="40E089BD" w14:textId="77777777" w:rsidTr="00861AE3">
        <w:trPr>
          <w:trHeight w:hRule="exact" w:val="360"/>
        </w:trPr>
        <w:tc>
          <w:tcPr>
            <w:tcW w:w="3330" w:type="dxa"/>
          </w:tcPr>
          <w:p w14:paraId="2FA2B81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DE24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EFBB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7EEC46B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62D2F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F4550BC" w14:textId="77777777" w:rsidR="00511A83" w:rsidRPr="004233E3" w:rsidRDefault="00511A83" w:rsidP="00F2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(3,303)</w:t>
            </w:r>
          </w:p>
        </w:tc>
        <w:tc>
          <w:tcPr>
            <w:tcW w:w="270" w:type="dxa"/>
          </w:tcPr>
          <w:p w14:paraId="51371CC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A58E2E0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(2,417)</w:t>
            </w:r>
          </w:p>
        </w:tc>
        <w:tc>
          <w:tcPr>
            <w:tcW w:w="270" w:type="dxa"/>
          </w:tcPr>
          <w:p w14:paraId="4F04959F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DECE454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(2,394)</w:t>
            </w:r>
          </w:p>
        </w:tc>
        <w:tc>
          <w:tcPr>
            <w:tcW w:w="270" w:type="dxa"/>
          </w:tcPr>
          <w:p w14:paraId="0400561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BF46A1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(371)</w:t>
            </w:r>
          </w:p>
        </w:tc>
        <w:tc>
          <w:tcPr>
            <w:tcW w:w="270" w:type="dxa"/>
          </w:tcPr>
          <w:p w14:paraId="0A966F6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CE96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41C7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4021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(8,485)</w:t>
            </w:r>
          </w:p>
        </w:tc>
      </w:tr>
      <w:tr w:rsidR="00511A83" w:rsidRPr="008948FA" w14:paraId="17F73F9A" w14:textId="77777777" w:rsidTr="00E30FD2">
        <w:trPr>
          <w:trHeight w:hRule="exact" w:val="354"/>
        </w:trPr>
        <w:tc>
          <w:tcPr>
            <w:tcW w:w="3330" w:type="dxa"/>
          </w:tcPr>
          <w:p w14:paraId="0110F4A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8647BF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B09C8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2F33271E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7072F4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CF6D84C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DDC2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54C48F3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75437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8695D2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EA34F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03BD7A7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D0639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E748968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8264F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728222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57DFF820" w14:textId="77777777" w:rsidTr="00861AE3">
        <w:trPr>
          <w:trHeight w:hRule="exact" w:val="360"/>
        </w:trPr>
        <w:tc>
          <w:tcPr>
            <w:tcW w:w="3330" w:type="dxa"/>
          </w:tcPr>
          <w:p w14:paraId="034FA3F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</w:tcPr>
          <w:p w14:paraId="21528E08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1F8513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F411547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4EDA0382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CC56D58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276,658</w:t>
            </w:r>
          </w:p>
        </w:tc>
        <w:tc>
          <w:tcPr>
            <w:tcW w:w="270" w:type="dxa"/>
          </w:tcPr>
          <w:p w14:paraId="5D0077A6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75FAFB5C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730,604</w:t>
            </w:r>
          </w:p>
        </w:tc>
        <w:tc>
          <w:tcPr>
            <w:tcW w:w="270" w:type="dxa"/>
          </w:tcPr>
          <w:p w14:paraId="3889F361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4AACED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24,434</w:t>
            </w:r>
          </w:p>
        </w:tc>
        <w:tc>
          <w:tcPr>
            <w:tcW w:w="270" w:type="dxa"/>
          </w:tcPr>
          <w:p w14:paraId="0ED8CE07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E64926C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32,107</w:t>
            </w:r>
          </w:p>
        </w:tc>
        <w:tc>
          <w:tcPr>
            <w:tcW w:w="270" w:type="dxa"/>
          </w:tcPr>
          <w:p w14:paraId="635215B2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172D0C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807F8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66A11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1,066,846</w:t>
            </w:r>
          </w:p>
        </w:tc>
      </w:tr>
      <w:tr w:rsidR="00511A83" w:rsidRPr="008948FA" w14:paraId="52F9922E" w14:textId="77777777" w:rsidTr="003B4771">
        <w:trPr>
          <w:trHeight w:hRule="exact" w:val="360"/>
        </w:trPr>
        <w:tc>
          <w:tcPr>
            <w:tcW w:w="3330" w:type="dxa"/>
          </w:tcPr>
          <w:p w14:paraId="463EB77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F115A3F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C0130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6EA7D6C7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E7703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4C8418C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15,621</w:t>
            </w:r>
          </w:p>
        </w:tc>
        <w:tc>
          <w:tcPr>
            <w:tcW w:w="270" w:type="dxa"/>
          </w:tcPr>
          <w:p w14:paraId="51877CB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5C83EB0" w14:textId="77777777" w:rsidR="00511A83" w:rsidRPr="00AB49B4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33,771</w:t>
            </w:r>
          </w:p>
        </w:tc>
        <w:tc>
          <w:tcPr>
            <w:tcW w:w="270" w:type="dxa"/>
          </w:tcPr>
          <w:p w14:paraId="7E19C757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E0159E7" w14:textId="77777777" w:rsidR="00511A83" w:rsidRPr="00AB49B4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1,661</w:t>
            </w:r>
          </w:p>
        </w:tc>
        <w:tc>
          <w:tcPr>
            <w:tcW w:w="270" w:type="dxa"/>
          </w:tcPr>
          <w:p w14:paraId="54E2D22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CA4F6D7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7F9E535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7EF59FC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C19A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0CDF2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51,988</w:t>
            </w:r>
          </w:p>
        </w:tc>
      </w:tr>
      <w:tr w:rsidR="00511A83" w:rsidRPr="008948FA" w14:paraId="70DF5FDF" w14:textId="77777777" w:rsidTr="003B4771">
        <w:trPr>
          <w:trHeight w:hRule="exact" w:val="360"/>
        </w:trPr>
        <w:tc>
          <w:tcPr>
            <w:tcW w:w="3330" w:type="dxa"/>
          </w:tcPr>
          <w:p w14:paraId="4B69E3A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38502C14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B7D8F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60CB7C2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F2508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B088769" w14:textId="77777777" w:rsidR="00511A83" w:rsidRPr="004233E3" w:rsidRDefault="003F38ED" w:rsidP="00F24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3FB9B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34C44A8B" w14:textId="77777777" w:rsidR="00511A83" w:rsidRPr="00AB49B4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(6,063)</w:t>
            </w:r>
          </w:p>
        </w:tc>
        <w:tc>
          <w:tcPr>
            <w:tcW w:w="270" w:type="dxa"/>
          </w:tcPr>
          <w:p w14:paraId="696C7EA6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43A370" w14:textId="77777777" w:rsidR="00511A83" w:rsidRPr="00AB49B4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(1,297)</w:t>
            </w:r>
          </w:p>
        </w:tc>
        <w:tc>
          <w:tcPr>
            <w:tcW w:w="270" w:type="dxa"/>
          </w:tcPr>
          <w:p w14:paraId="77E1C03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A974D6E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</w:t>
            </w:r>
            <w:r w:rsidR="00FD110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824AE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8066DE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7428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FA310" w14:textId="77777777" w:rsidR="00511A83" w:rsidRPr="004233E3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(9,16</w:t>
            </w:r>
            <w:r w:rsidR="00FD110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1A83" w:rsidRPr="003C5A4C" w14:paraId="7CC2F0B0" w14:textId="77777777" w:rsidTr="00306C9C">
        <w:trPr>
          <w:trHeight w:hRule="exact" w:val="360"/>
        </w:trPr>
        <w:tc>
          <w:tcPr>
            <w:tcW w:w="3330" w:type="dxa"/>
          </w:tcPr>
          <w:p w14:paraId="446DDDA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DD4262" w14:textId="77777777" w:rsidR="00511A83" w:rsidRPr="003C5A4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4886F6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E71A4" w14:textId="77777777" w:rsidR="00511A83" w:rsidRPr="003C5A4C" w:rsidRDefault="00FD110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110A9E76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F6DCE56" w14:textId="77777777" w:rsidR="00511A83" w:rsidRPr="003C5A4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7A4E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,279</w:t>
            </w:r>
          </w:p>
        </w:tc>
        <w:tc>
          <w:tcPr>
            <w:tcW w:w="270" w:type="dxa"/>
          </w:tcPr>
          <w:p w14:paraId="12919F4C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798E938" w14:textId="77777777" w:rsidR="00511A83" w:rsidRPr="00AB49B4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758,312</w:t>
            </w:r>
          </w:p>
        </w:tc>
        <w:tc>
          <w:tcPr>
            <w:tcW w:w="270" w:type="dxa"/>
          </w:tcPr>
          <w:p w14:paraId="4037F58A" w14:textId="77777777" w:rsidR="00511A83" w:rsidRPr="00AB49B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DD39410" w14:textId="77777777" w:rsidR="00511A83" w:rsidRPr="00AB49B4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24,798</w:t>
            </w:r>
          </w:p>
        </w:tc>
        <w:tc>
          <w:tcPr>
            <w:tcW w:w="270" w:type="dxa"/>
          </w:tcPr>
          <w:p w14:paraId="78E3F6FC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C872532" w14:textId="77777777" w:rsidR="00511A83" w:rsidRPr="003C5A4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31,23</w:t>
            </w:r>
            <w:r w:rsidR="00FD110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7AACE8C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EC2B376" w14:textId="77777777" w:rsidR="00511A83" w:rsidRPr="003C5A4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6BB792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6E1FB3" w14:textId="77777777" w:rsidR="00511A83" w:rsidRPr="003C5A4C" w:rsidRDefault="003F38ED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1,109</w:t>
            </w:r>
            <w:r w:rsidR="00A736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FD110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511A83" w:rsidRPr="008948FA" w14:paraId="448F1E99" w14:textId="77777777" w:rsidTr="00306C9C">
        <w:trPr>
          <w:trHeight w:hRule="exact" w:val="360"/>
        </w:trPr>
        <w:tc>
          <w:tcPr>
            <w:tcW w:w="3330" w:type="dxa"/>
          </w:tcPr>
          <w:p w14:paraId="5D9887E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A2550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5AD0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5BEC1FE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03DB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49BEDF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60DA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C478EF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4BA3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7A91FC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4236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13EFCA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FBBD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1869FF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2C32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F5B0D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1496BA83" w14:textId="77777777" w:rsidTr="00306C9C">
        <w:trPr>
          <w:trHeight w:hRule="exact" w:val="360"/>
        </w:trPr>
        <w:tc>
          <w:tcPr>
            <w:tcW w:w="3330" w:type="dxa"/>
          </w:tcPr>
          <w:p w14:paraId="4195A74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3F248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887A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7F284E1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85B9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EF7AA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1A36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2127540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E883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1A4DC99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B13C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6735B9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C971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8CA61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CB9A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BA28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1338E78F" w14:textId="77777777" w:rsidTr="00306C9C">
        <w:trPr>
          <w:trHeight w:hRule="exact" w:val="360"/>
        </w:trPr>
        <w:tc>
          <w:tcPr>
            <w:tcW w:w="3330" w:type="dxa"/>
          </w:tcPr>
          <w:p w14:paraId="757DE02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0DD4B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7786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DC3F41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8184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7485AA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A59A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36DD990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59BE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F7BDE3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9AFD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AB915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28B7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DD598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06F3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6EB9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576BCC5C" w14:textId="77777777" w:rsidTr="00306C9C">
        <w:trPr>
          <w:trHeight w:hRule="exact" w:val="360"/>
        </w:trPr>
        <w:tc>
          <w:tcPr>
            <w:tcW w:w="3330" w:type="dxa"/>
          </w:tcPr>
          <w:p w14:paraId="09181B6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0696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8819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3AD04A5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C1705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00311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83DF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5B1EC55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5577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04789D2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110B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F5A535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CA9F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D5155C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38B9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F7F8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265818EF" w14:textId="77777777" w:rsidTr="00306C9C">
        <w:trPr>
          <w:trHeight w:hRule="exact" w:val="360"/>
        </w:trPr>
        <w:tc>
          <w:tcPr>
            <w:tcW w:w="3330" w:type="dxa"/>
          </w:tcPr>
          <w:p w14:paraId="5D8BC45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F8B63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3500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7FD29DB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F89E7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E4FFB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4102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15CE39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2F00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0EA81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33DA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C709AE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3D0C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9D777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D4F9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376F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7EBB1F37" w14:textId="77777777" w:rsidTr="00306C9C">
        <w:trPr>
          <w:trHeight w:hRule="exact" w:val="360"/>
        </w:trPr>
        <w:tc>
          <w:tcPr>
            <w:tcW w:w="3330" w:type="dxa"/>
          </w:tcPr>
          <w:p w14:paraId="1CC140A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D9E02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8BBF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6BD0BCD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EA4FF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0A7CF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7E49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42B97A2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0095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10C2A93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28AA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EF1E0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01D8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59B13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0577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8F4F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2A270368" w14:textId="77777777" w:rsidTr="00306C9C">
        <w:trPr>
          <w:trHeight w:hRule="exact" w:val="360"/>
        </w:trPr>
        <w:tc>
          <w:tcPr>
            <w:tcW w:w="3330" w:type="dxa"/>
          </w:tcPr>
          <w:p w14:paraId="6BA97F9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915C9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ABDE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27398E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E0E9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43936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6FC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327BDB1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0EB6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6A2C2E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BE98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2DA3F5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E183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CB40E2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0115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6E7C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1B7612B5" w14:textId="77777777" w:rsidTr="00306C9C">
        <w:trPr>
          <w:trHeight w:hRule="exact" w:val="360"/>
        </w:trPr>
        <w:tc>
          <w:tcPr>
            <w:tcW w:w="3330" w:type="dxa"/>
          </w:tcPr>
          <w:p w14:paraId="35BA6A26" w14:textId="77777777" w:rsid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87049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C7744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407A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3E667F4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E09C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A39231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39AB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545B1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85D8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E69A0F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2280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D5B89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7F10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E86171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FE79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4E58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2AC12E87" w14:textId="77777777" w:rsidTr="00EE52F1">
        <w:tc>
          <w:tcPr>
            <w:tcW w:w="3330" w:type="dxa"/>
          </w:tcPr>
          <w:p w14:paraId="1BB8791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14:paraId="0F0AC20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A83" w:rsidRPr="008948FA" w14:paraId="32E30167" w14:textId="77777777" w:rsidTr="00EE52F1">
        <w:tc>
          <w:tcPr>
            <w:tcW w:w="3330" w:type="dxa"/>
          </w:tcPr>
          <w:p w14:paraId="5022B12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41E2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34D1D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7A624C7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81C4FB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2AFB4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F64D1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BF8996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24F7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E4FB83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35BC99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350653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47C8E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F2D1D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4868ADB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D67C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A83" w:rsidRPr="008948FA" w14:paraId="3F98350C" w14:textId="77777777" w:rsidTr="00EE52F1">
        <w:tc>
          <w:tcPr>
            <w:tcW w:w="3330" w:type="dxa"/>
          </w:tcPr>
          <w:p w14:paraId="49B9AA9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2BC2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88CE5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306136B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C7D43D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CA0EA9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53BDD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BA733B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8571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BB2C6C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480B8E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94346D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02ACA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2A5919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14CF971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5090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A83" w:rsidRPr="008948FA" w14:paraId="07295345" w14:textId="77777777" w:rsidTr="00EE52F1">
        <w:tc>
          <w:tcPr>
            <w:tcW w:w="3330" w:type="dxa"/>
          </w:tcPr>
          <w:p w14:paraId="4D37EF9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EF52B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450EA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6950AE6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573EAD9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97028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47D79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527B08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2EACD72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7C5F8E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0E9E58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816FCF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F3DE9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AFCDB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57353B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FB82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A83" w:rsidRPr="008948FA" w14:paraId="6F9F7ECB" w14:textId="77777777" w:rsidTr="00EE52F1">
        <w:tc>
          <w:tcPr>
            <w:tcW w:w="3330" w:type="dxa"/>
          </w:tcPr>
          <w:p w14:paraId="576C250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568C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820FE4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44C7799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3390EF4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39151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AEB156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7A2036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6D68D26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5D2A7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2D7B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8B7CE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444EF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961C6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79CD01A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6044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11A83" w:rsidRPr="008948FA" w14:paraId="37388185" w14:textId="77777777" w:rsidTr="00EE52F1">
        <w:tc>
          <w:tcPr>
            <w:tcW w:w="3330" w:type="dxa"/>
          </w:tcPr>
          <w:p w14:paraId="54D031D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14:paraId="5216293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83" w:rsidRPr="008948FA" w14:paraId="284D059A" w14:textId="77777777" w:rsidTr="00EE52F1">
        <w:tc>
          <w:tcPr>
            <w:tcW w:w="3330" w:type="dxa"/>
          </w:tcPr>
          <w:p w14:paraId="0DCD90E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23DA42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E12C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49B41EA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0816B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5CAA4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DFF7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33DB07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7055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283D09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5F45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1DC86E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F193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DE724A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5F41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0B1A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A83" w:rsidRPr="008948FA" w14:paraId="487AF1BA" w14:textId="77777777" w:rsidTr="00162781">
        <w:tc>
          <w:tcPr>
            <w:tcW w:w="3330" w:type="dxa"/>
          </w:tcPr>
          <w:p w14:paraId="2DDCB0ED" w14:textId="77777777" w:rsidR="00511A83" w:rsidRPr="004233E3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7C2E9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651537E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7A0F080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B34C8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28BD78B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191,123</w:t>
            </w:r>
          </w:p>
        </w:tc>
        <w:tc>
          <w:tcPr>
            <w:tcW w:w="270" w:type="dxa"/>
          </w:tcPr>
          <w:p w14:paraId="59D8DD0A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FA4B7E6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28,646</w:t>
            </w:r>
          </w:p>
        </w:tc>
        <w:tc>
          <w:tcPr>
            <w:tcW w:w="270" w:type="dxa"/>
          </w:tcPr>
          <w:p w14:paraId="1D2FE8A5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51FCBF9B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3,128</w:t>
            </w:r>
          </w:p>
        </w:tc>
        <w:tc>
          <w:tcPr>
            <w:tcW w:w="270" w:type="dxa"/>
          </w:tcPr>
          <w:p w14:paraId="684F89F4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E6C3E04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1,059</w:t>
            </w:r>
          </w:p>
        </w:tc>
        <w:tc>
          <w:tcPr>
            <w:tcW w:w="270" w:type="dxa"/>
          </w:tcPr>
          <w:p w14:paraId="2993FA45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CF4E23D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77,748</w:t>
            </w:r>
          </w:p>
        </w:tc>
        <w:tc>
          <w:tcPr>
            <w:tcW w:w="270" w:type="dxa"/>
          </w:tcPr>
          <w:p w14:paraId="49980857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84C4B3" w14:textId="77777777" w:rsidR="00511A83" w:rsidRPr="003C5A4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,489</w:t>
            </w:r>
          </w:p>
        </w:tc>
      </w:tr>
      <w:tr w:rsidR="001964A6" w:rsidRPr="008948FA" w14:paraId="4A6D68D0" w14:textId="77777777" w:rsidTr="00162781">
        <w:tc>
          <w:tcPr>
            <w:tcW w:w="3330" w:type="dxa"/>
          </w:tcPr>
          <w:p w14:paraId="2F983939" w14:textId="77777777" w:rsidR="001964A6" w:rsidRPr="004233E3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D81293" w14:textId="77777777" w:rsidR="001964A6" w:rsidRPr="004233E3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D8D8E" w14:textId="77777777" w:rsidR="001964A6" w:rsidRPr="004233E3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14:paraId="6B3C8009" w14:textId="77777777" w:rsidR="001964A6" w:rsidRPr="004233E3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8D85A" w14:textId="77777777" w:rsidR="001964A6" w:rsidRPr="004233E3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6D60AA91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C6D85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30825013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6AAB1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3C0F0E36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0F327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419CE839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5B05E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2CBE1F0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77B38" w14:textId="77777777" w:rsidR="001964A6" w:rsidRPr="003C5A4C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2EF4AD" w14:textId="77777777" w:rsidR="001964A6" w:rsidRDefault="001964A6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64A6" w:rsidRPr="008948FA" w14:paraId="1D835A15" w14:textId="77777777" w:rsidTr="001964A6">
        <w:tc>
          <w:tcPr>
            <w:tcW w:w="3330" w:type="dxa"/>
          </w:tcPr>
          <w:p w14:paraId="625AD6D7" w14:textId="77777777" w:rsidR="001964A6" w:rsidRPr="004233E3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F0E9CB" w14:textId="77777777" w:rsidR="001964A6" w:rsidRPr="004233E3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2245FBF8" w14:textId="77777777" w:rsidR="001964A6" w:rsidRPr="004233E3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71E03028" w14:textId="77777777" w:rsidR="001964A6" w:rsidRPr="004233E3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A47148" w14:textId="77777777" w:rsidR="001964A6" w:rsidRPr="004233E3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9AAFA5" w14:textId="77777777" w:rsidR="001964A6" w:rsidRPr="003C5A4C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177,140</w:t>
            </w:r>
          </w:p>
        </w:tc>
        <w:tc>
          <w:tcPr>
            <w:tcW w:w="270" w:type="dxa"/>
          </w:tcPr>
          <w:p w14:paraId="6C513AA2" w14:textId="77777777" w:rsidR="001964A6" w:rsidRPr="003C5A4C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3435610" w14:textId="77777777" w:rsidR="001964A6" w:rsidRPr="00AB49B4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113,954</w:t>
            </w:r>
          </w:p>
        </w:tc>
        <w:tc>
          <w:tcPr>
            <w:tcW w:w="270" w:type="dxa"/>
          </w:tcPr>
          <w:p w14:paraId="49494501" w14:textId="77777777" w:rsidR="001964A6" w:rsidRPr="00AB49B4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AE9231D" w14:textId="77777777" w:rsidR="001964A6" w:rsidRPr="00AB49B4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3,872</w:t>
            </w:r>
          </w:p>
        </w:tc>
        <w:tc>
          <w:tcPr>
            <w:tcW w:w="270" w:type="dxa"/>
          </w:tcPr>
          <w:p w14:paraId="7CF4E1A7" w14:textId="77777777" w:rsidR="001964A6" w:rsidRPr="003C5A4C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5981C6DE" w14:textId="77777777" w:rsidR="001964A6" w:rsidRPr="003C5A4C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62B70E95" w14:textId="77777777" w:rsidR="001964A6" w:rsidRPr="003C5A4C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3B76577" w14:textId="77777777" w:rsidR="001964A6" w:rsidRPr="003C5A4C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98,535</w:t>
            </w:r>
          </w:p>
        </w:tc>
        <w:tc>
          <w:tcPr>
            <w:tcW w:w="270" w:type="dxa"/>
          </w:tcPr>
          <w:p w14:paraId="4DBC38F5" w14:textId="77777777" w:rsidR="001964A6" w:rsidRPr="003C5A4C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E1E7B8" w14:textId="77777777" w:rsidR="001964A6" w:rsidRPr="003C5A4C" w:rsidRDefault="001964A6" w:rsidP="0019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429,788</w:t>
            </w:r>
          </w:p>
        </w:tc>
      </w:tr>
      <w:tr w:rsidR="008D14AF" w:rsidRPr="003C5A4C" w14:paraId="783E94B7" w14:textId="77777777" w:rsidTr="00EE52F1">
        <w:tc>
          <w:tcPr>
            <w:tcW w:w="3330" w:type="dxa"/>
          </w:tcPr>
          <w:p w14:paraId="5323A21B" w14:textId="77777777" w:rsidR="008D14AF" w:rsidRPr="004233E3" w:rsidRDefault="001964A6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0ED4C8" w14:textId="77777777" w:rsidR="008D14AF" w:rsidRPr="004233E3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6905B081" w14:textId="77777777" w:rsidR="008D14AF" w:rsidRPr="004233E3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513961" w14:textId="77777777" w:rsidR="008D14AF" w:rsidRPr="004233E3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130306" w14:textId="77777777" w:rsidR="008D14AF" w:rsidRPr="004233E3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967CD48" w14:textId="77777777" w:rsidR="008D14AF" w:rsidRPr="0036649A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49A">
              <w:rPr>
                <w:rFonts w:ascii="Angsana New" w:hAnsi="Angsana New"/>
                <w:b/>
                <w:bCs/>
                <w:sz w:val="30"/>
                <w:szCs w:val="30"/>
              </w:rPr>
              <w:t>171,530</w:t>
            </w:r>
          </w:p>
        </w:tc>
        <w:tc>
          <w:tcPr>
            <w:tcW w:w="270" w:type="dxa"/>
          </w:tcPr>
          <w:p w14:paraId="0E3AFD4E" w14:textId="77777777" w:rsidR="008D14AF" w:rsidRPr="0036649A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8144B04" w14:textId="0B337E74" w:rsidR="008D14AF" w:rsidRPr="00FD671C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119,27</w:t>
            </w:r>
            <w:r w:rsidR="00FD671C" w:rsidRPr="00FD67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8E9C57" w14:textId="77777777" w:rsidR="008D14AF" w:rsidRPr="00FD671C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3107ED0" w14:textId="77777777" w:rsidR="008D14AF" w:rsidRPr="00FD671C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6,325</w:t>
            </w:r>
          </w:p>
        </w:tc>
        <w:tc>
          <w:tcPr>
            <w:tcW w:w="270" w:type="dxa"/>
          </w:tcPr>
          <w:p w14:paraId="1ADDB6CD" w14:textId="77777777" w:rsidR="008D14AF" w:rsidRPr="00FD671C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46BA83A8" w14:textId="77777777" w:rsidR="008D14AF" w:rsidRPr="00FD671C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4,621</w:t>
            </w:r>
          </w:p>
        </w:tc>
        <w:tc>
          <w:tcPr>
            <w:tcW w:w="270" w:type="dxa"/>
          </w:tcPr>
          <w:p w14:paraId="7C598BCF" w14:textId="77777777" w:rsidR="008D14AF" w:rsidRPr="00FD671C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25584DB" w14:textId="4089ACB4" w:rsidR="008D14AF" w:rsidRPr="00FD671C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118,32</w:t>
            </w:r>
            <w:r w:rsidR="00FD671C" w:rsidRPr="00FD67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D67463" w14:textId="77777777" w:rsidR="008D14AF" w:rsidRPr="003C5A4C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3BE7F6" w14:textId="77777777" w:rsidR="008D14AF" w:rsidRPr="003C5A4C" w:rsidRDefault="008D14AF" w:rsidP="008D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455,858</w:t>
            </w:r>
          </w:p>
        </w:tc>
      </w:tr>
    </w:tbl>
    <w:p w14:paraId="13DC3435" w14:textId="77777777" w:rsidR="0042166C" w:rsidRPr="00E25F7C" w:rsidRDefault="0042166C" w:rsidP="006E3BD7">
      <w:pPr>
        <w:pStyle w:val="a"/>
        <w:tabs>
          <w:tab w:val="clear" w:pos="1080"/>
          <w:tab w:val="left" w:pos="450"/>
        </w:tabs>
        <w:ind w:right="-43"/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14:paraId="01CB9552" w14:textId="77777777" w:rsidR="00C80F9F" w:rsidRDefault="00C80F9F" w:rsidP="00C97496">
      <w:pPr>
        <w:pStyle w:val="NoSpacing"/>
      </w:pPr>
    </w:p>
    <w:p w14:paraId="7A2C29E0" w14:textId="77777777" w:rsidR="00436F4F" w:rsidRDefault="00E36C29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lang w:val="en-US"/>
        </w:rPr>
      </w:pPr>
      <w:r w:rsidRPr="00FD671C">
        <w:rPr>
          <w:rFonts w:ascii="Angsana New" w:hAnsi="Angsana New" w:cs="Angsana New"/>
          <w:cs/>
          <w:lang w:val="en-US"/>
        </w:rPr>
        <w:t>ราคา</w:t>
      </w:r>
      <w:r w:rsidR="00691A63" w:rsidRPr="00FD671C">
        <w:rPr>
          <w:rFonts w:ascii="Angsana New" w:hAnsi="Angsana New" w:cs="Angsana New"/>
          <w:cs/>
          <w:lang w:val="en-US"/>
        </w:rPr>
        <w:t>ทรัพย์</w:t>
      </w:r>
      <w:r w:rsidR="00BE1C7E" w:rsidRPr="00FD671C">
        <w:rPr>
          <w:rFonts w:ascii="Angsana New" w:hAnsi="Angsana New" w:cs="Angsana New"/>
          <w:cs/>
          <w:lang w:val="en-US"/>
        </w:rPr>
        <w:t>สินของ</w:t>
      </w:r>
      <w:r w:rsidR="00691A63" w:rsidRPr="00FD671C">
        <w:rPr>
          <w:rFonts w:ascii="Angsana New" w:hAnsi="Angsana New" w:cs="Angsana New"/>
          <w:cs/>
          <w:lang w:val="en-US"/>
        </w:rPr>
        <w:t>กลุ่ม</w:t>
      </w:r>
      <w:r w:rsidR="00BE1C7E" w:rsidRPr="00FD671C">
        <w:rPr>
          <w:rFonts w:ascii="Angsana New" w:hAnsi="Angsana New" w:cs="Angsana New"/>
          <w:cs/>
          <w:lang w:val="en-US"/>
        </w:rPr>
        <w:t>บริษัท</w:t>
      </w:r>
      <w:r w:rsidRPr="00FD671C">
        <w:rPr>
          <w:rFonts w:ascii="Angsana New" w:hAnsi="Angsana New" w:cs="Angsana New"/>
          <w:cs/>
          <w:lang w:val="en-US"/>
        </w:rPr>
        <w:t>ก่อนหักค่าเสื่อมราคาสะสมของ</w:t>
      </w:r>
      <w:r w:rsidR="00436F4F" w:rsidRPr="00FD671C">
        <w:rPr>
          <w:rFonts w:ascii="Angsana New" w:hAnsi="Angsana New" w:cs="Angsana New"/>
          <w:cs/>
          <w:lang w:val="en-US"/>
        </w:rPr>
        <w:t>อาคารและอุปกรณ์</w:t>
      </w:r>
      <w:r w:rsidR="004D320F" w:rsidRPr="00FD671C">
        <w:rPr>
          <w:rFonts w:ascii="Angsana New" w:hAnsi="Angsana New" w:cs="Angsana New"/>
          <w:lang w:val="en-US"/>
        </w:rPr>
        <w:t xml:space="preserve"> </w:t>
      </w:r>
      <w:r w:rsidR="00F40B39" w:rsidRPr="00FD671C">
        <w:rPr>
          <w:rFonts w:ascii="Angsana New" w:hAnsi="Angsana New" w:cs="Angsana New"/>
          <w:cs/>
          <w:lang w:val="en-US"/>
        </w:rPr>
        <w:t>ซึ่งได้คิด</w:t>
      </w:r>
      <w:r w:rsidR="00B408D9" w:rsidRPr="00FD671C">
        <w:rPr>
          <w:rFonts w:ascii="Angsana New" w:hAnsi="Angsana New" w:cs="Angsana New"/>
          <w:cs/>
          <w:lang w:val="en-US"/>
        </w:rPr>
        <w:t>ค่าเสื่อมราคา</w:t>
      </w:r>
      <w:r w:rsidRPr="00FD671C">
        <w:rPr>
          <w:rFonts w:ascii="Angsana New" w:hAnsi="Angsana New" w:cs="Angsana New"/>
          <w:cs/>
          <w:lang w:val="en-US"/>
        </w:rPr>
        <w:t>เต็มจำนวนแล้ว</w:t>
      </w:r>
      <w:r w:rsidR="00781AE9" w:rsidRPr="00FD671C">
        <w:rPr>
          <w:rFonts w:ascii="Angsana New" w:hAnsi="Angsana New" w:cs="Angsana New"/>
          <w:lang w:val="en-US"/>
        </w:rPr>
        <w:t xml:space="preserve"> </w:t>
      </w:r>
      <w:r w:rsidRPr="00FD671C">
        <w:rPr>
          <w:rFonts w:ascii="Angsana New" w:hAnsi="Angsana New" w:cs="Angsana New"/>
          <w:cs/>
          <w:lang w:val="en-US"/>
        </w:rPr>
        <w:t xml:space="preserve">แต่ยังคงใช้งานจนถึง ณ วันที่ </w:t>
      </w:r>
      <w:r w:rsidRPr="00FD671C">
        <w:rPr>
          <w:rFonts w:ascii="Angsana New" w:hAnsi="Angsana New" w:cs="Angsana New"/>
          <w:lang w:val="en-US"/>
        </w:rPr>
        <w:t xml:space="preserve">31 </w:t>
      </w:r>
      <w:r w:rsidRPr="00FD671C">
        <w:rPr>
          <w:rFonts w:ascii="Angsana New" w:hAnsi="Angsana New" w:cs="Angsana New"/>
          <w:cs/>
          <w:lang w:val="en-US"/>
        </w:rPr>
        <w:t xml:space="preserve">ธันวาคม </w:t>
      </w:r>
      <w:r w:rsidR="00352DFA" w:rsidRPr="00FD671C">
        <w:rPr>
          <w:rFonts w:ascii="Angsana New" w:hAnsi="Angsana New" w:cs="Angsana New"/>
          <w:lang w:val="en-US"/>
        </w:rPr>
        <w:t>256</w:t>
      </w:r>
      <w:r w:rsidR="00511A83" w:rsidRPr="00FD671C">
        <w:rPr>
          <w:rFonts w:ascii="Angsana New" w:hAnsi="Angsana New" w:cs="Angsana New"/>
          <w:lang w:val="en-US"/>
        </w:rPr>
        <w:t>2</w:t>
      </w:r>
      <w:r w:rsidR="00823CFE" w:rsidRPr="00FD671C">
        <w:rPr>
          <w:rFonts w:ascii="Angsana New" w:hAnsi="Angsana New" w:cs="Angsana New"/>
          <w:lang w:val="en-US"/>
        </w:rPr>
        <w:t xml:space="preserve"> </w:t>
      </w:r>
      <w:r w:rsidRPr="00FD671C">
        <w:rPr>
          <w:rFonts w:ascii="Angsana New" w:hAnsi="Angsana New" w:cs="Angsana New"/>
          <w:cs/>
          <w:lang w:val="en-US"/>
        </w:rPr>
        <w:t>มีจำนวน</w:t>
      </w:r>
      <w:r w:rsidR="00703216" w:rsidRPr="00FD671C">
        <w:rPr>
          <w:rFonts w:ascii="Angsana New" w:hAnsi="Angsana New" w:cs="Angsana New" w:hint="cs"/>
          <w:cs/>
          <w:lang w:val="en-US"/>
        </w:rPr>
        <w:t>เงิน</w:t>
      </w:r>
      <w:r w:rsidR="00F90040" w:rsidRPr="00FD671C">
        <w:rPr>
          <w:rFonts w:ascii="Angsana New" w:hAnsi="Angsana New" w:cs="Angsana New"/>
          <w:cs/>
          <w:lang w:val="en-US"/>
        </w:rPr>
        <w:t xml:space="preserve"> </w:t>
      </w:r>
      <w:r w:rsidR="002A7A0D" w:rsidRPr="00FD671C">
        <w:rPr>
          <w:rFonts w:ascii="Angsana New" w:hAnsi="Angsana New" w:cs="Angsana New"/>
          <w:lang w:val="en-US"/>
        </w:rPr>
        <w:t>744.</w:t>
      </w:r>
      <w:r w:rsidR="006F7489" w:rsidRPr="00FD671C">
        <w:rPr>
          <w:rFonts w:ascii="Angsana New" w:hAnsi="Angsana New" w:cs="Angsana New"/>
          <w:lang w:val="en-US"/>
        </w:rPr>
        <w:t>07</w:t>
      </w:r>
      <w:r w:rsidR="00981926" w:rsidRPr="00FD671C">
        <w:rPr>
          <w:rFonts w:ascii="Angsana New" w:hAnsi="Angsana New" w:cs="Angsana New"/>
          <w:lang w:val="en-US"/>
        </w:rPr>
        <w:t xml:space="preserve"> </w:t>
      </w:r>
      <w:r w:rsidR="00436F4F" w:rsidRPr="00FD671C">
        <w:rPr>
          <w:rFonts w:ascii="Angsana New" w:hAnsi="Angsana New" w:cs="Angsana New"/>
          <w:cs/>
          <w:lang w:val="en-US"/>
        </w:rPr>
        <w:t xml:space="preserve">ล้านบาท </w:t>
      </w:r>
      <w:r w:rsidR="00436F4F" w:rsidRPr="00FD671C">
        <w:rPr>
          <w:rFonts w:ascii="Angsana New" w:hAnsi="Angsana New" w:cs="Angsana New"/>
          <w:i/>
          <w:iCs/>
          <w:cs/>
          <w:lang w:val="en-US"/>
        </w:rPr>
        <w:t>(</w:t>
      </w:r>
      <w:r w:rsidR="00AF6AF6" w:rsidRPr="00FD671C">
        <w:rPr>
          <w:rFonts w:ascii="Angsana New" w:hAnsi="Angsana New" w:cs="Angsana New"/>
          <w:i/>
          <w:iCs/>
          <w:lang w:val="en-US"/>
        </w:rPr>
        <w:t>25</w:t>
      </w:r>
      <w:r w:rsidR="00E30FD2" w:rsidRPr="00FD671C">
        <w:rPr>
          <w:rFonts w:ascii="Angsana New" w:hAnsi="Angsana New" w:cs="Angsana New"/>
          <w:i/>
          <w:iCs/>
          <w:lang w:val="en-US"/>
        </w:rPr>
        <w:t>6</w:t>
      </w:r>
      <w:r w:rsidR="00511A83" w:rsidRPr="00FD671C">
        <w:rPr>
          <w:rFonts w:ascii="Angsana New" w:hAnsi="Angsana New" w:cs="Angsana New"/>
          <w:i/>
          <w:iCs/>
          <w:lang w:val="en-US"/>
        </w:rPr>
        <w:t>1</w:t>
      </w:r>
      <w:r w:rsidR="00D1583A" w:rsidRPr="00FD671C">
        <w:rPr>
          <w:rFonts w:ascii="Angsana New" w:hAnsi="Angsana New" w:cs="Angsana New"/>
          <w:i/>
          <w:iCs/>
          <w:lang w:val="en-US"/>
        </w:rPr>
        <w:t>:</w:t>
      </w:r>
      <w:r w:rsidR="00981926" w:rsidRPr="00FD671C">
        <w:rPr>
          <w:rFonts w:ascii="Angsana New" w:hAnsi="Angsana New" w:cs="Angsana New"/>
          <w:i/>
          <w:iCs/>
          <w:lang w:val="en-US"/>
        </w:rPr>
        <w:t xml:space="preserve"> </w:t>
      </w:r>
      <w:r w:rsidR="00511A83" w:rsidRPr="00FD671C">
        <w:rPr>
          <w:rFonts w:ascii="Angsana New" w:hAnsi="Angsana New" w:cs="Angsana New"/>
          <w:i/>
          <w:iCs/>
          <w:lang w:val="en-US"/>
        </w:rPr>
        <w:t>719.82</w:t>
      </w:r>
      <w:r w:rsidR="006B58E4" w:rsidRPr="00FD671C">
        <w:rPr>
          <w:rFonts w:ascii="Angsana New" w:hAnsi="Angsana New" w:cs="Angsana New"/>
          <w:i/>
          <w:iCs/>
          <w:lang w:val="en-US"/>
        </w:rPr>
        <w:t xml:space="preserve"> </w:t>
      </w:r>
      <w:r w:rsidR="00436F4F" w:rsidRPr="00FD671C">
        <w:rPr>
          <w:rFonts w:ascii="Angsana New" w:hAnsi="Angsana New" w:cs="Angsana New"/>
          <w:i/>
          <w:iCs/>
          <w:cs/>
          <w:lang w:val="en-US"/>
        </w:rPr>
        <w:t>ล้านบาท)</w:t>
      </w:r>
      <w:r w:rsidRPr="004233E3">
        <w:rPr>
          <w:rFonts w:ascii="Angsana New" w:hAnsi="Angsana New" w:cs="Angsana New"/>
          <w:cs/>
          <w:lang w:val="en-US"/>
        </w:rPr>
        <w:t xml:space="preserve"> </w:t>
      </w:r>
    </w:p>
    <w:p w14:paraId="0B4F7456" w14:textId="77777777" w:rsidR="008B0B0A" w:rsidRDefault="008B0B0A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i/>
          <w:iCs/>
          <w:lang w:val="en-US"/>
        </w:rPr>
      </w:pPr>
    </w:p>
    <w:p w14:paraId="022EB853" w14:textId="77777777" w:rsidR="008B0B0A" w:rsidRDefault="008B0B0A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i/>
          <w:iCs/>
          <w:lang w:val="en-US"/>
        </w:rPr>
      </w:pPr>
      <w:r w:rsidRPr="008B0B0A">
        <w:rPr>
          <w:rFonts w:ascii="Angsana New" w:hAnsi="Angsana New" w:cs="Angsana New" w:hint="cs"/>
          <w:i/>
          <w:iCs/>
          <w:cs/>
          <w:lang w:val="en-US"/>
        </w:rPr>
        <w:t>การค้ำประกัน</w:t>
      </w:r>
    </w:p>
    <w:p w14:paraId="5561FAA7" w14:textId="77777777" w:rsidR="008B0B0A" w:rsidRDefault="008B0B0A" w:rsidP="00C97496">
      <w:pPr>
        <w:pStyle w:val="NoSpacing"/>
      </w:pPr>
    </w:p>
    <w:p w14:paraId="2AD9C2D8" w14:textId="77777777" w:rsidR="00DF426D" w:rsidRPr="00C97496" w:rsidRDefault="008B0B0A" w:rsidP="00C718CD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ณ 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A201D2">
        <w:rPr>
          <w:rFonts w:ascii="Angsana New" w:hAnsi="Angsana New" w:cs="Angsana New"/>
          <w:lang w:val="en-US"/>
        </w:rPr>
        <w:t>256</w:t>
      </w:r>
      <w:r w:rsidR="00511A83"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ทรัพย์สินของกลุ่มบริษัทและบร</w:t>
      </w:r>
      <w:r w:rsidR="00A6369A">
        <w:rPr>
          <w:rFonts w:ascii="Angsana New" w:hAnsi="Angsana New" w:cs="Angsana New" w:hint="cs"/>
          <w:cs/>
          <w:lang w:val="en-US"/>
        </w:rPr>
        <w:t>ิ</w:t>
      </w:r>
      <w:r>
        <w:rPr>
          <w:rFonts w:ascii="Angsana New" w:hAnsi="Angsana New" w:cs="Angsana New" w:hint="cs"/>
          <w:cs/>
          <w:lang w:val="en-US"/>
        </w:rPr>
        <w:t>ษัทมูลค่าตามบัญชีจำนวน</w:t>
      </w:r>
      <w:r w:rsidR="00E80E28">
        <w:rPr>
          <w:rFonts w:ascii="Angsana New" w:hAnsi="Angsana New" w:cs="Angsana New" w:hint="cs"/>
          <w:cs/>
          <w:lang w:val="en-US"/>
        </w:rPr>
        <w:t>เงิน</w:t>
      </w:r>
      <w:r w:rsidR="00C3678B">
        <w:rPr>
          <w:rFonts w:ascii="Angsana New" w:hAnsi="Angsana New" w:cs="Angsana New"/>
          <w:lang w:val="en-US"/>
        </w:rPr>
        <w:t xml:space="preserve"> 2.87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ล้านบาท </w:t>
      </w:r>
      <w:r>
        <w:rPr>
          <w:rFonts w:ascii="Angsana New" w:hAnsi="Angsana New" w:cs="Angsana New"/>
          <w:lang w:val="en-US"/>
        </w:rPr>
        <w:t>(</w:t>
      </w:r>
      <w:r w:rsidR="00A6369A">
        <w:rPr>
          <w:rFonts w:ascii="Angsana New" w:hAnsi="Angsana New" w:cs="Angsana New"/>
          <w:i/>
          <w:iCs/>
          <w:lang w:val="en-US"/>
        </w:rPr>
        <w:t>256</w:t>
      </w:r>
      <w:r w:rsidR="00511A83">
        <w:rPr>
          <w:rFonts w:ascii="Angsana New" w:hAnsi="Angsana New" w:cs="Angsana New"/>
          <w:i/>
          <w:iCs/>
          <w:lang w:val="en-US"/>
        </w:rPr>
        <w:t>1</w:t>
      </w:r>
      <w:r>
        <w:rPr>
          <w:rFonts w:ascii="Angsana New" w:hAnsi="Angsana New" w:cs="Angsana New"/>
          <w:i/>
          <w:iCs/>
          <w:lang w:val="en-US"/>
        </w:rPr>
        <w:t xml:space="preserve">: 2.87 </w:t>
      </w:r>
      <w:r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>
        <w:rPr>
          <w:rFonts w:ascii="Angsana New" w:hAnsi="Angsana New" w:cs="Angsana New"/>
          <w:lang w:val="en-US"/>
        </w:rPr>
        <w:t>)</w:t>
      </w:r>
      <w:r>
        <w:rPr>
          <w:rFonts w:ascii="Angsana New" w:hAnsi="Angsana New" w:cs="Angsana New" w:hint="cs"/>
          <w:cs/>
          <w:lang w:val="en-US"/>
        </w:rPr>
        <w:t xml:space="preserve"> ได้ใช้เป็นหลักป</w:t>
      </w:r>
      <w:r w:rsidR="00C718CD">
        <w:rPr>
          <w:rFonts w:ascii="Angsana New" w:hAnsi="Angsana New" w:cs="Angsana New" w:hint="cs"/>
          <w:cs/>
          <w:lang w:val="en-US"/>
        </w:rPr>
        <w:t>ระกันเงินกู้ยืมจากสถาบันการเงิน</w:t>
      </w:r>
      <w:r w:rsidR="00C718CD">
        <w:rPr>
          <w:rFonts w:ascii="Angsana New" w:hAnsi="Angsana New" w:cs="Angsana New"/>
          <w:lang w:val="en-US"/>
        </w:rPr>
        <w:t xml:space="preserve"> </w:t>
      </w:r>
      <w:r w:rsidR="00C718CD">
        <w:rPr>
          <w:rFonts w:ascii="Angsana New" w:hAnsi="Angsana New" w:cs="Angsana New"/>
          <w:lang w:val="en-US"/>
        </w:rPr>
        <w:br/>
      </w:r>
      <w:r>
        <w:rPr>
          <w:rFonts w:ascii="Angsana New" w:hAnsi="Angsana New" w:cs="Angsana New" w:hint="cs"/>
          <w:cs/>
          <w:lang w:val="en-US"/>
        </w:rPr>
        <w:t xml:space="preserve">(ดูหมายเหตุประกอบงบการเงินข้อ </w:t>
      </w:r>
      <w:r>
        <w:rPr>
          <w:rFonts w:ascii="Angsana New" w:hAnsi="Angsana New" w:cs="Angsana New"/>
          <w:lang w:val="en-US"/>
        </w:rPr>
        <w:t>1</w:t>
      </w:r>
      <w:r w:rsidR="007A4EEF"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>)</w:t>
      </w:r>
    </w:p>
    <w:p w14:paraId="7F14B1B4" w14:textId="77777777" w:rsidR="00DF426D" w:rsidRPr="00352DFA" w:rsidRDefault="00DF426D" w:rsidP="00352DFA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43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34"/>
        <w:gridCol w:w="1073"/>
        <w:gridCol w:w="34"/>
        <w:gridCol w:w="236"/>
        <w:gridCol w:w="34"/>
        <w:gridCol w:w="1120"/>
        <w:gridCol w:w="34"/>
        <w:gridCol w:w="236"/>
        <w:gridCol w:w="34"/>
        <w:gridCol w:w="1125"/>
        <w:gridCol w:w="34"/>
        <w:gridCol w:w="207"/>
        <w:gridCol w:w="29"/>
        <w:gridCol w:w="34"/>
        <w:gridCol w:w="988"/>
        <w:gridCol w:w="29"/>
        <w:gridCol w:w="90"/>
        <w:gridCol w:w="34"/>
        <w:gridCol w:w="83"/>
        <w:gridCol w:w="63"/>
        <w:gridCol w:w="90"/>
        <w:gridCol w:w="34"/>
        <w:gridCol w:w="911"/>
        <w:gridCol w:w="63"/>
        <w:gridCol w:w="90"/>
        <w:gridCol w:w="34"/>
        <w:gridCol w:w="83"/>
        <w:gridCol w:w="63"/>
        <w:gridCol w:w="90"/>
        <w:gridCol w:w="34"/>
        <w:gridCol w:w="983"/>
        <w:gridCol w:w="63"/>
        <w:gridCol w:w="72"/>
      </w:tblGrid>
      <w:tr w:rsidR="0094306F" w:rsidRPr="008948FA" w14:paraId="0DA2AD44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57F25368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C3661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0908" w:type="dxa"/>
            <w:gridSpan w:val="37"/>
          </w:tcPr>
          <w:p w14:paraId="067690EE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06F" w:rsidRPr="008948FA" w14:paraId="19880EC7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34DDC306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F954C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F4F77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30784D51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23AE20A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7FE434A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0686DC8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71489441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86C7289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43729B0E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gridSpan w:val="3"/>
          </w:tcPr>
          <w:p w14:paraId="1EB34526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5E708D35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14:paraId="1EE61242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7B5725F2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4"/>
          </w:tcPr>
          <w:p w14:paraId="5957A90D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12FD468B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14:paraId="11AA3F25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13AB9853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F6C30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E64494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51E1C51F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D540A8E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C25D0AF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1C3C761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5EC4AD2D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34887D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0C6507E4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gridSpan w:val="3"/>
          </w:tcPr>
          <w:p w14:paraId="1AEC7F8F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7DE66098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14:paraId="0A14AAA6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55E3467E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4"/>
          </w:tcPr>
          <w:p w14:paraId="0B1445B7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23C32D36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14:paraId="5254980F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4B452FB4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43EE3F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17C945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28912280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62E55872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37F065A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14:paraId="0B23649E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67D7C488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14:paraId="5B9B8C04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795763E5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gridSpan w:val="3"/>
          </w:tcPr>
          <w:p w14:paraId="28A03E5B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2684EDC5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14:paraId="54A267B2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7570FC4A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4"/>
          </w:tcPr>
          <w:p w14:paraId="0A8BA0EA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29A8F891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14:paraId="07BB792B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125A58EF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12885D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50632D2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09D896BB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51B41E6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1BBF6B7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2F47C01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2846350A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286D9215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0E89F41E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3"/>
          </w:tcPr>
          <w:p w14:paraId="5D66D71F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4D57B141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4"/>
          </w:tcPr>
          <w:p w14:paraId="3837E128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52C58D81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4"/>
          </w:tcPr>
          <w:p w14:paraId="7FD25CC2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443D88F2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4306F" w:rsidRPr="008948FA" w14:paraId="1D53FE4F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3E242483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37"/>
          </w:tcPr>
          <w:p w14:paraId="0B9990C8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306F" w:rsidRPr="008948FA" w14:paraId="661B23A6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3A4FD246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3429C67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6CE25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61CF3A28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F6ECC4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CE60C0B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68F0F7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44F10DF2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B0CB10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0F6B0FF7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1950209E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3200157B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4844DF7B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153E5CAF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147667BD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1D76800D" w14:textId="77777777"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635005" w14:paraId="74DCBA5E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3A33889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14:paraId="660C21A2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  <w:vAlign w:val="bottom"/>
          </w:tcPr>
          <w:p w14:paraId="7A732BB3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2F6068CA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  <w:vAlign w:val="bottom"/>
          </w:tcPr>
          <w:p w14:paraId="20A0E37A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7438DD8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444,106</w:t>
            </w:r>
          </w:p>
        </w:tc>
        <w:tc>
          <w:tcPr>
            <w:tcW w:w="270" w:type="dxa"/>
            <w:gridSpan w:val="2"/>
            <w:vAlign w:val="bottom"/>
          </w:tcPr>
          <w:p w14:paraId="55A57F18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49099D93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824,383</w:t>
            </w:r>
          </w:p>
        </w:tc>
        <w:tc>
          <w:tcPr>
            <w:tcW w:w="270" w:type="dxa"/>
            <w:gridSpan w:val="2"/>
            <w:vAlign w:val="bottom"/>
          </w:tcPr>
          <w:p w14:paraId="10EEF2C9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39E4CF74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24,739</w:t>
            </w:r>
          </w:p>
        </w:tc>
        <w:tc>
          <w:tcPr>
            <w:tcW w:w="270" w:type="dxa"/>
            <w:gridSpan w:val="3"/>
            <w:vAlign w:val="bottom"/>
          </w:tcPr>
          <w:p w14:paraId="19F76517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14:paraId="42EDF5ED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32,817</w:t>
            </w:r>
          </w:p>
        </w:tc>
        <w:tc>
          <w:tcPr>
            <w:tcW w:w="270" w:type="dxa"/>
            <w:gridSpan w:val="4"/>
            <w:vAlign w:val="bottom"/>
          </w:tcPr>
          <w:p w14:paraId="3E006562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14:paraId="303E23BD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77,748</w:t>
            </w:r>
          </w:p>
        </w:tc>
        <w:tc>
          <w:tcPr>
            <w:tcW w:w="270" w:type="dxa"/>
            <w:gridSpan w:val="4"/>
            <w:vAlign w:val="bottom"/>
          </w:tcPr>
          <w:p w14:paraId="5AEDD9E8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71CD87B9" w14:textId="77777777" w:rsidR="00511A83" w:rsidRPr="00511A8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1,442,621</w:t>
            </w:r>
          </w:p>
        </w:tc>
      </w:tr>
      <w:tr w:rsidR="00511A83" w:rsidRPr="008948FA" w14:paraId="50FC482A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52E6933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2AABAE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D1683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6E98E61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BF085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0DAF0C3B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F74F034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42FBA48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3,773</w:t>
            </w:r>
          </w:p>
        </w:tc>
        <w:tc>
          <w:tcPr>
            <w:tcW w:w="270" w:type="dxa"/>
            <w:gridSpan w:val="2"/>
            <w:vAlign w:val="bottom"/>
          </w:tcPr>
          <w:p w14:paraId="060A2943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EDD9F4B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270" w:type="dxa"/>
            <w:gridSpan w:val="3"/>
            <w:vAlign w:val="bottom"/>
          </w:tcPr>
          <w:p w14:paraId="2734E3AE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14:paraId="330F3F1D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14:paraId="6AF4F826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14:paraId="52E0C7FC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38,363</w:t>
            </w:r>
          </w:p>
        </w:tc>
        <w:tc>
          <w:tcPr>
            <w:tcW w:w="270" w:type="dxa"/>
            <w:gridSpan w:val="4"/>
            <w:vAlign w:val="bottom"/>
          </w:tcPr>
          <w:p w14:paraId="1464E3E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7D87776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44,226</w:t>
            </w:r>
          </w:p>
        </w:tc>
      </w:tr>
      <w:tr w:rsidR="00511A83" w:rsidRPr="008948FA" w14:paraId="7FA01B3A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7969517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866424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08882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05C70D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5621A8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F9FD9CC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270" w:type="dxa"/>
            <w:gridSpan w:val="2"/>
            <w:vAlign w:val="bottom"/>
          </w:tcPr>
          <w:p w14:paraId="72734883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4BB1CEE3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15,893</w:t>
            </w:r>
          </w:p>
        </w:tc>
        <w:tc>
          <w:tcPr>
            <w:tcW w:w="270" w:type="dxa"/>
            <w:gridSpan w:val="2"/>
            <w:vAlign w:val="bottom"/>
          </w:tcPr>
          <w:p w14:paraId="7F5AB9B2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692DCB2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gridSpan w:val="3"/>
            <w:vAlign w:val="bottom"/>
          </w:tcPr>
          <w:p w14:paraId="5B297C64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14:paraId="6195FF76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14:paraId="52764ABA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14:paraId="1F1D9AE3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(17,576)</w:t>
            </w:r>
          </w:p>
        </w:tc>
        <w:tc>
          <w:tcPr>
            <w:tcW w:w="270" w:type="dxa"/>
            <w:gridSpan w:val="4"/>
            <w:vAlign w:val="bottom"/>
          </w:tcPr>
          <w:p w14:paraId="4DCBBDB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1C3A321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A83" w:rsidRPr="008948FA" w14:paraId="2715CBCE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3C418AD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781CD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F8446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0265999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C0D0E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14:paraId="1619F79F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(3,303)</w:t>
            </w:r>
          </w:p>
        </w:tc>
        <w:tc>
          <w:tcPr>
            <w:tcW w:w="270" w:type="dxa"/>
            <w:gridSpan w:val="2"/>
            <w:vAlign w:val="bottom"/>
          </w:tcPr>
          <w:p w14:paraId="7D3D5BDC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vAlign w:val="bottom"/>
          </w:tcPr>
          <w:p w14:paraId="35FA039A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(2,419)</w:t>
            </w:r>
          </w:p>
        </w:tc>
        <w:tc>
          <w:tcPr>
            <w:tcW w:w="270" w:type="dxa"/>
            <w:gridSpan w:val="2"/>
            <w:vAlign w:val="bottom"/>
          </w:tcPr>
          <w:p w14:paraId="53690E60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00595424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70" w:type="dxa"/>
            <w:gridSpan w:val="3"/>
            <w:vAlign w:val="bottom"/>
          </w:tcPr>
          <w:p w14:paraId="7DFDA5B1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  <w:vAlign w:val="bottom"/>
          </w:tcPr>
          <w:p w14:paraId="06CA757C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(335)</w:t>
            </w:r>
          </w:p>
        </w:tc>
        <w:tc>
          <w:tcPr>
            <w:tcW w:w="270" w:type="dxa"/>
            <w:gridSpan w:val="4"/>
            <w:vAlign w:val="bottom"/>
          </w:tcPr>
          <w:p w14:paraId="2009D36A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  <w:vAlign w:val="bottom"/>
          </w:tcPr>
          <w:p w14:paraId="34005A48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14:paraId="0C944EA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  <w:vAlign w:val="bottom"/>
          </w:tcPr>
          <w:p w14:paraId="309A35F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(6,169)</w:t>
            </w:r>
          </w:p>
        </w:tc>
      </w:tr>
      <w:tr w:rsidR="00511A83" w:rsidRPr="008948FA" w14:paraId="70D53C6F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0A386DB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D5AAB9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03393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bottom"/>
          </w:tcPr>
          <w:p w14:paraId="2FB80F0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24B9E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vAlign w:val="bottom"/>
          </w:tcPr>
          <w:p w14:paraId="72FDE97A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1F2DD7E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14:paraId="2D27DB1B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0D545A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3369EDB8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1D16A6A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  <w:vAlign w:val="bottom"/>
          </w:tcPr>
          <w:p w14:paraId="59EC0B52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14:paraId="4F7B2614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  <w:vAlign w:val="bottom"/>
          </w:tcPr>
          <w:p w14:paraId="42709D37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14:paraId="754C198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  <w:vAlign w:val="bottom"/>
          </w:tcPr>
          <w:p w14:paraId="037D1682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A83" w:rsidRPr="008948FA" w14:paraId="58562320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3F7C6BE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vAlign w:val="bottom"/>
          </w:tcPr>
          <w:p w14:paraId="2344673E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  <w:vAlign w:val="bottom"/>
          </w:tcPr>
          <w:p w14:paraId="123985B3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43CAE52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  <w:vAlign w:val="bottom"/>
          </w:tcPr>
          <w:p w14:paraId="59C569F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05804643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442,456</w:t>
            </w:r>
          </w:p>
        </w:tc>
        <w:tc>
          <w:tcPr>
            <w:tcW w:w="270" w:type="dxa"/>
            <w:gridSpan w:val="2"/>
            <w:vAlign w:val="bottom"/>
          </w:tcPr>
          <w:p w14:paraId="25143E06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49C432D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841,630</w:t>
            </w:r>
          </w:p>
        </w:tc>
        <w:tc>
          <w:tcPr>
            <w:tcW w:w="270" w:type="dxa"/>
            <w:gridSpan w:val="2"/>
            <w:vAlign w:val="bottom"/>
          </w:tcPr>
          <w:p w14:paraId="49C9C467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C807FF4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26,747</w:t>
            </w:r>
          </w:p>
        </w:tc>
        <w:tc>
          <w:tcPr>
            <w:tcW w:w="270" w:type="dxa"/>
            <w:gridSpan w:val="3"/>
            <w:vAlign w:val="bottom"/>
          </w:tcPr>
          <w:p w14:paraId="48B999FE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14:paraId="135583C3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32,482</w:t>
            </w:r>
          </w:p>
        </w:tc>
        <w:tc>
          <w:tcPr>
            <w:tcW w:w="270" w:type="dxa"/>
            <w:gridSpan w:val="4"/>
            <w:vAlign w:val="bottom"/>
          </w:tcPr>
          <w:p w14:paraId="52AC8530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14:paraId="3F7E68DD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98,535</w:t>
            </w:r>
          </w:p>
        </w:tc>
        <w:tc>
          <w:tcPr>
            <w:tcW w:w="270" w:type="dxa"/>
            <w:gridSpan w:val="4"/>
            <w:vAlign w:val="bottom"/>
          </w:tcPr>
          <w:p w14:paraId="6F89CBB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1459E94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1,480,678</w:t>
            </w:r>
          </w:p>
        </w:tc>
      </w:tr>
      <w:tr w:rsidR="00511A83" w:rsidRPr="008948FA" w14:paraId="231C63A7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7B8E6B8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1BFD8E9" w14:textId="77777777" w:rsidR="00511A83" w:rsidRPr="004233E3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F1256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934DA8D" w14:textId="77777777" w:rsidR="00511A83" w:rsidRPr="004233E3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B12FE8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787CB92" w14:textId="77777777" w:rsidR="00511A83" w:rsidRPr="00944E32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F997647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6D5B849E" w14:textId="77777777" w:rsidR="00511A83" w:rsidRPr="00944E32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23,837</w:t>
            </w:r>
          </w:p>
        </w:tc>
        <w:tc>
          <w:tcPr>
            <w:tcW w:w="270" w:type="dxa"/>
            <w:gridSpan w:val="2"/>
            <w:vAlign w:val="bottom"/>
          </w:tcPr>
          <w:p w14:paraId="6AFB80EE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D8E1B14" w14:textId="77777777" w:rsidR="00511A83" w:rsidRPr="00944E32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1,920</w:t>
            </w:r>
          </w:p>
        </w:tc>
        <w:tc>
          <w:tcPr>
            <w:tcW w:w="270" w:type="dxa"/>
            <w:gridSpan w:val="3"/>
            <w:vAlign w:val="bottom"/>
          </w:tcPr>
          <w:p w14:paraId="5FB1A867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14:paraId="3D9664F7" w14:textId="77777777" w:rsidR="00511A83" w:rsidRPr="00944E32" w:rsidRDefault="008D14AF" w:rsidP="00E6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3,985</w:t>
            </w:r>
          </w:p>
        </w:tc>
        <w:tc>
          <w:tcPr>
            <w:tcW w:w="270" w:type="dxa"/>
            <w:gridSpan w:val="4"/>
            <w:vAlign w:val="bottom"/>
          </w:tcPr>
          <w:p w14:paraId="4DAC20A3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14:paraId="5F6CDCF0" w14:textId="77777777" w:rsidR="00511A83" w:rsidRPr="00944E32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47,71</w:t>
            </w:r>
            <w:r w:rsidR="002E3F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4"/>
            <w:vAlign w:val="bottom"/>
          </w:tcPr>
          <w:p w14:paraId="6E64C73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2B3B75A1" w14:textId="77777777" w:rsidR="00511A83" w:rsidRPr="004233E3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77,45</w:t>
            </w:r>
            <w:r w:rsidR="00F4345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11A83" w:rsidRPr="008948FA" w14:paraId="664AE020" w14:textId="77777777" w:rsidTr="00597E0E">
        <w:trPr>
          <w:gridAfter w:val="1"/>
          <w:wAfter w:w="72" w:type="dxa"/>
          <w:trHeight w:val="360"/>
        </w:trPr>
        <w:tc>
          <w:tcPr>
            <w:tcW w:w="3330" w:type="dxa"/>
          </w:tcPr>
          <w:p w14:paraId="1327C00F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6FFB060" w14:textId="77777777" w:rsidR="00511A83" w:rsidRPr="004233E3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1E442B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629F1AD" w14:textId="77777777" w:rsidR="00511A83" w:rsidRPr="004233E3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2293B57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2D622A4" w14:textId="77777777" w:rsidR="00511A83" w:rsidRPr="00944E32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10,011</w:t>
            </w:r>
          </w:p>
        </w:tc>
        <w:tc>
          <w:tcPr>
            <w:tcW w:w="270" w:type="dxa"/>
            <w:gridSpan w:val="2"/>
            <w:vAlign w:val="bottom"/>
          </w:tcPr>
          <w:p w14:paraId="7BFBC398" w14:textId="77777777" w:rsidR="00511A83" w:rsidRPr="00944E32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48B8C24" w14:textId="7057B33E" w:rsidR="00511A83" w:rsidRPr="00FD671C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 xml:space="preserve"> 15,8</w:t>
            </w:r>
            <w:r w:rsidR="00FD671C" w:rsidRPr="00FD671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2"/>
            <w:vAlign w:val="bottom"/>
          </w:tcPr>
          <w:p w14:paraId="788C0689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EE39E39" w14:textId="77777777" w:rsidR="00511A83" w:rsidRPr="00FD671C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  <w:tc>
          <w:tcPr>
            <w:tcW w:w="270" w:type="dxa"/>
            <w:gridSpan w:val="3"/>
            <w:vAlign w:val="bottom"/>
          </w:tcPr>
          <w:p w14:paraId="6D39AC46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14:paraId="5892E2C7" w14:textId="77777777" w:rsidR="00511A83" w:rsidRPr="00FD671C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14:paraId="1612D51F" w14:textId="77777777" w:rsidR="00511A83" w:rsidRPr="00FD671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14:paraId="6B86BE28" w14:textId="70D52D4B" w:rsidR="00511A83" w:rsidRPr="00FD671C" w:rsidRDefault="008D14A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(27,92</w:t>
            </w:r>
            <w:r w:rsidR="00FD671C" w:rsidRPr="00FD671C">
              <w:rPr>
                <w:rFonts w:ascii="Angsana New" w:hAnsi="Angsana New"/>
                <w:sz w:val="30"/>
                <w:szCs w:val="30"/>
              </w:rPr>
              <w:t>7</w:t>
            </w:r>
            <w:r w:rsidRPr="00FD67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4"/>
            <w:vAlign w:val="bottom"/>
          </w:tcPr>
          <w:p w14:paraId="2B39F1B4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68FA52E4" w14:textId="77777777" w:rsidR="00511A83" w:rsidRPr="004233E3" w:rsidRDefault="00F4345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4EEF" w:rsidRPr="008948FA" w14:paraId="0F839770" w14:textId="77777777" w:rsidTr="00597E0E">
        <w:trPr>
          <w:gridAfter w:val="1"/>
          <w:wAfter w:w="72" w:type="dxa"/>
          <w:trHeight w:val="360"/>
        </w:trPr>
        <w:tc>
          <w:tcPr>
            <w:tcW w:w="3330" w:type="dxa"/>
          </w:tcPr>
          <w:p w14:paraId="618509A9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7D070A9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7EDC3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7D1DA47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8AFC28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9C60B03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DA12963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ABD96C1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(6,619)</w:t>
            </w:r>
          </w:p>
        </w:tc>
        <w:tc>
          <w:tcPr>
            <w:tcW w:w="270" w:type="dxa"/>
            <w:gridSpan w:val="2"/>
            <w:vAlign w:val="bottom"/>
          </w:tcPr>
          <w:p w14:paraId="264D3126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7A6339C5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(1,303)</w:t>
            </w:r>
          </w:p>
        </w:tc>
        <w:tc>
          <w:tcPr>
            <w:tcW w:w="270" w:type="dxa"/>
            <w:gridSpan w:val="3"/>
            <w:vAlign w:val="bottom"/>
          </w:tcPr>
          <w:p w14:paraId="4BAC38E5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14:paraId="290F8C9F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(1,808)</w:t>
            </w:r>
          </w:p>
        </w:tc>
        <w:tc>
          <w:tcPr>
            <w:tcW w:w="270" w:type="dxa"/>
            <w:gridSpan w:val="4"/>
            <w:vAlign w:val="bottom"/>
          </w:tcPr>
          <w:p w14:paraId="54928B06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14:paraId="14EC482A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FD67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14:paraId="479924B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59222F7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(9,730)</w:t>
            </w:r>
          </w:p>
        </w:tc>
      </w:tr>
      <w:tr w:rsidR="007A4EEF" w:rsidRPr="008948FA" w14:paraId="5DC1E609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465567C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BDB38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  <w:vAlign w:val="bottom"/>
          </w:tcPr>
          <w:p w14:paraId="0B95D295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4C7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  <w:vAlign w:val="bottom"/>
          </w:tcPr>
          <w:p w14:paraId="0BCD21E8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841E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452,467</w:t>
            </w:r>
          </w:p>
        </w:tc>
        <w:tc>
          <w:tcPr>
            <w:tcW w:w="270" w:type="dxa"/>
            <w:gridSpan w:val="2"/>
            <w:vAlign w:val="bottom"/>
          </w:tcPr>
          <w:p w14:paraId="5DCB4DA3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E3EC7" w14:textId="0A35845E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874,65</w:t>
            </w:r>
            <w:r w:rsidR="00FD671C" w:rsidRPr="00FD671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2F6B4CF5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25BA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29,470</w:t>
            </w:r>
          </w:p>
        </w:tc>
        <w:tc>
          <w:tcPr>
            <w:tcW w:w="270" w:type="dxa"/>
            <w:gridSpan w:val="3"/>
            <w:vAlign w:val="bottom"/>
          </w:tcPr>
          <w:p w14:paraId="7CD8186C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EEDC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34,659</w:t>
            </w:r>
          </w:p>
        </w:tc>
        <w:tc>
          <w:tcPr>
            <w:tcW w:w="270" w:type="dxa"/>
            <w:gridSpan w:val="4"/>
            <w:vAlign w:val="bottom"/>
          </w:tcPr>
          <w:p w14:paraId="423118B5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A6BA" w14:textId="172F1B90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118,32</w:t>
            </w:r>
            <w:r w:rsidR="00FD671C" w:rsidRPr="00FD67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4"/>
            <w:vAlign w:val="bottom"/>
          </w:tcPr>
          <w:p w14:paraId="054218A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83B25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1,548,405</w:t>
            </w:r>
          </w:p>
        </w:tc>
      </w:tr>
      <w:tr w:rsidR="007A4EEF" w:rsidRPr="008948FA" w14:paraId="7E3F6414" w14:textId="77777777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14:paraId="72A2E12D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A5697D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CE135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bottom"/>
          </w:tcPr>
          <w:p w14:paraId="37E8B7C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DE003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vAlign w:val="bottom"/>
          </w:tcPr>
          <w:p w14:paraId="60BB120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B04F13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14:paraId="1DD630EB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1F76DF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7B201822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94AC95D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  <w:vAlign w:val="bottom"/>
          </w:tcPr>
          <w:p w14:paraId="651BB5BF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14:paraId="73184CBB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  <w:vAlign w:val="bottom"/>
          </w:tcPr>
          <w:p w14:paraId="064494CD" w14:textId="77777777" w:rsidR="007A4EEF" w:rsidRPr="00FD671C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14:paraId="100D417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  <w:vAlign w:val="bottom"/>
          </w:tcPr>
          <w:p w14:paraId="6795F0AF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4EEF" w:rsidRPr="008948FA" w14:paraId="6070B4D1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60EF52CB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5" w:type="dxa"/>
            <w:gridSpan w:val="36"/>
          </w:tcPr>
          <w:p w14:paraId="5848159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A4EEF" w:rsidRPr="008948FA" w14:paraId="1171AFAE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5ED59EE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5" w:type="dxa"/>
            <w:gridSpan w:val="36"/>
          </w:tcPr>
          <w:p w14:paraId="443DC9C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A4EEF" w:rsidRPr="008948FA" w14:paraId="1A8EC890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516D7363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0845" w:type="dxa"/>
            <w:gridSpan w:val="36"/>
          </w:tcPr>
          <w:p w14:paraId="6EF07A3F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EEF" w:rsidRPr="008948FA" w14:paraId="6F507370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72B0F195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30E6F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18E201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39A2FF27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D235D4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0BD312D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514456B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35B7EAF2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BD0DEB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4ECBDF9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1" w:type="dxa"/>
            <w:gridSpan w:val="2"/>
          </w:tcPr>
          <w:p w14:paraId="7E4C866D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58CE121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4"/>
          </w:tcPr>
          <w:p w14:paraId="7499A897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45E5A2B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4"/>
          </w:tcPr>
          <w:p w14:paraId="159F214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14CBF3B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EEF" w:rsidRPr="008948FA" w14:paraId="71F33808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7C697AFB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FF39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507379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6D6AA26D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EE615A7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BD96A6E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ED4D1BA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757ECF9E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EFD4C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37C21A2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41" w:type="dxa"/>
            <w:gridSpan w:val="2"/>
          </w:tcPr>
          <w:p w14:paraId="2C711CEF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0A6FD877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4"/>
          </w:tcPr>
          <w:p w14:paraId="7FD00652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6A8F87B9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4"/>
          </w:tcPr>
          <w:p w14:paraId="1F56C1DD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5E58063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EEF" w:rsidRPr="008948FA" w14:paraId="0E0DED87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1AB972C2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44D0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BBC323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7539D507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46AE5A0A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29C10C13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14:paraId="6DF8F197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02593302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14:paraId="33067EA9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1B35F64F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1" w:type="dxa"/>
            <w:gridSpan w:val="2"/>
          </w:tcPr>
          <w:p w14:paraId="0037082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5A4140C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4"/>
          </w:tcPr>
          <w:p w14:paraId="145FB08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3603C173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4"/>
          </w:tcPr>
          <w:p w14:paraId="4921182B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15A8F6BA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EEF" w:rsidRPr="008948FA" w14:paraId="28E832E6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475E111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33A6E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2A5974E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45AA633A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34AD8462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FBC750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BE3383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56F023FE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55A19FEA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3480A947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1" w:type="dxa"/>
            <w:gridSpan w:val="2"/>
          </w:tcPr>
          <w:p w14:paraId="46EAD765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3A5605E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gridSpan w:val="4"/>
          </w:tcPr>
          <w:p w14:paraId="112E0C79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2EA13A5A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4"/>
          </w:tcPr>
          <w:p w14:paraId="7A48519A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436F890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A4EEF" w:rsidRPr="008948FA" w14:paraId="0B0B5E8B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6EF5703A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5" w:type="dxa"/>
            <w:gridSpan w:val="36"/>
          </w:tcPr>
          <w:p w14:paraId="58DF56A2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EEF" w:rsidRPr="008948FA" w14:paraId="19035F75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4E36BE3B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52CBF11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ABCA7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7114257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E150E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4AA9739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78371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21E5DE2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881028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20E0726D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D92734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565E112F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71C62B76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5A7E439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38F36C6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6D921A2F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4EEF" w:rsidRPr="008948FA" w14:paraId="1F8EBA78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3171D203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76929401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44DF2D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D32A215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3A80C649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943C35F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254,684</w:t>
            </w:r>
          </w:p>
        </w:tc>
        <w:tc>
          <w:tcPr>
            <w:tcW w:w="270" w:type="dxa"/>
            <w:gridSpan w:val="2"/>
          </w:tcPr>
          <w:p w14:paraId="37AB0015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362F071D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694,796</w:t>
            </w:r>
          </w:p>
        </w:tc>
        <w:tc>
          <w:tcPr>
            <w:tcW w:w="270" w:type="dxa"/>
            <w:gridSpan w:val="2"/>
          </w:tcPr>
          <w:p w14:paraId="4530A313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75ECEAF0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21,980</w:t>
            </w:r>
          </w:p>
        </w:tc>
        <w:tc>
          <w:tcPr>
            <w:tcW w:w="241" w:type="dxa"/>
            <w:gridSpan w:val="2"/>
          </w:tcPr>
          <w:p w14:paraId="1CFDEDA1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5491F774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31,555</w:t>
            </w:r>
          </w:p>
        </w:tc>
        <w:tc>
          <w:tcPr>
            <w:tcW w:w="236" w:type="dxa"/>
            <w:gridSpan w:val="4"/>
          </w:tcPr>
          <w:p w14:paraId="7ECEFF4B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6624DE80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14:paraId="2F78B0E3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4426CCE1" w14:textId="77777777" w:rsidR="007A4EEF" w:rsidRPr="00511A8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A83">
              <w:rPr>
                <w:rFonts w:ascii="Angsana New" w:hAnsi="Angsana New"/>
                <w:sz w:val="30"/>
                <w:szCs w:val="30"/>
              </w:rPr>
              <w:t>1,006,058</w:t>
            </w:r>
          </w:p>
        </w:tc>
      </w:tr>
      <w:tr w:rsidR="007A4EEF" w:rsidRPr="008948FA" w14:paraId="7AF784F0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41944232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FBC3F45" w14:textId="77777777" w:rsidR="007A4EEF" w:rsidRPr="00635005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5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D4225E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C3743FF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384AEE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D9F5643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15,465</w:t>
            </w:r>
          </w:p>
        </w:tc>
        <w:tc>
          <w:tcPr>
            <w:tcW w:w="270" w:type="dxa"/>
            <w:gridSpan w:val="2"/>
          </w:tcPr>
          <w:p w14:paraId="64BD4551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4C1933BB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34,356</w:t>
            </w:r>
          </w:p>
        </w:tc>
        <w:tc>
          <w:tcPr>
            <w:tcW w:w="270" w:type="dxa"/>
            <w:gridSpan w:val="2"/>
          </w:tcPr>
          <w:p w14:paraId="7DE257B5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6F4BC598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41" w:type="dxa"/>
            <w:gridSpan w:val="2"/>
          </w:tcPr>
          <w:p w14:paraId="48E84863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122DD4A9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36" w:type="dxa"/>
            <w:gridSpan w:val="4"/>
          </w:tcPr>
          <w:p w14:paraId="034410F2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654AB435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14:paraId="7DF03A1B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03F22163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51,823</w:t>
            </w:r>
          </w:p>
        </w:tc>
      </w:tr>
      <w:tr w:rsidR="007A4EEF" w:rsidRPr="008948FA" w14:paraId="7F9B4934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04B3F15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3D42F0" w14:textId="77777777" w:rsidR="007A4EEF" w:rsidRPr="00113628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3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D9F7D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21C885B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A7CDF8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1F9584CD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(3,303)</w:t>
            </w:r>
          </w:p>
        </w:tc>
        <w:tc>
          <w:tcPr>
            <w:tcW w:w="270" w:type="dxa"/>
            <w:gridSpan w:val="2"/>
          </w:tcPr>
          <w:p w14:paraId="461480EB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1BA2860C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(2,417)</w:t>
            </w:r>
          </w:p>
        </w:tc>
        <w:tc>
          <w:tcPr>
            <w:tcW w:w="270" w:type="dxa"/>
            <w:gridSpan w:val="2"/>
          </w:tcPr>
          <w:p w14:paraId="44FD498F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43FBCC90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41" w:type="dxa"/>
            <w:gridSpan w:val="2"/>
          </w:tcPr>
          <w:p w14:paraId="2DE39372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</w:tcPr>
          <w:p w14:paraId="0E9C3BCF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(335)</w:t>
            </w:r>
          </w:p>
        </w:tc>
        <w:tc>
          <w:tcPr>
            <w:tcW w:w="236" w:type="dxa"/>
            <w:gridSpan w:val="4"/>
          </w:tcPr>
          <w:p w14:paraId="1AAF1AF1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</w:tcPr>
          <w:p w14:paraId="4AA93F81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14:paraId="59F61B4B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</w:tcPr>
          <w:p w14:paraId="5181E782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(6,167)</w:t>
            </w:r>
          </w:p>
        </w:tc>
      </w:tr>
      <w:tr w:rsidR="007A4EEF" w:rsidRPr="008948FA" w14:paraId="2BF97A32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03544E13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3DDE2" w14:textId="77777777" w:rsidR="007A4EEF" w:rsidRPr="000921B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3FCAC" w14:textId="77777777" w:rsidR="007A4EEF" w:rsidRPr="000921B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10212D9A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DF1BA0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0133A930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EE44AB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10CD30BD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AD36EB8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14:paraId="0C4B5B32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1F6322E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</w:tcPr>
          <w:p w14:paraId="1CEFDE36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392C8CBE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</w:tcPr>
          <w:p w14:paraId="7D2027AA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559EB25F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</w:tcPr>
          <w:p w14:paraId="442DCC0A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4EEF" w:rsidRPr="008948FA" w14:paraId="45E8B58F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1CD18C7C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1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</w:tcPr>
          <w:p w14:paraId="2E072CFE" w14:textId="77777777" w:rsidR="007A4EEF" w:rsidRPr="000921B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55CBBC" w14:textId="77777777" w:rsidR="007A4EEF" w:rsidRPr="000921B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4A75E5BB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27FB0922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49A1ACA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266,846</w:t>
            </w:r>
          </w:p>
        </w:tc>
        <w:tc>
          <w:tcPr>
            <w:tcW w:w="270" w:type="dxa"/>
            <w:gridSpan w:val="2"/>
          </w:tcPr>
          <w:p w14:paraId="0702B57E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0DF94ACA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726,735</w:t>
            </w:r>
          </w:p>
        </w:tc>
        <w:tc>
          <w:tcPr>
            <w:tcW w:w="270" w:type="dxa"/>
            <w:gridSpan w:val="2"/>
          </w:tcPr>
          <w:p w14:paraId="2FB6DAB6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14F13BDB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23,263</w:t>
            </w:r>
          </w:p>
        </w:tc>
        <w:tc>
          <w:tcPr>
            <w:tcW w:w="241" w:type="dxa"/>
            <w:gridSpan w:val="2"/>
          </w:tcPr>
          <w:p w14:paraId="0591FBD5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4C76C17E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31,82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4"/>
          </w:tcPr>
          <w:p w14:paraId="02E9D193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5F199CDD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14:paraId="74A3A76C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455AC29C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1,051,714</w:t>
            </w:r>
          </w:p>
        </w:tc>
      </w:tr>
      <w:tr w:rsidR="007A4EEF" w:rsidRPr="008948FA" w14:paraId="1F2FE1B7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0B8A1574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B65C933" w14:textId="77777777" w:rsidR="007A4EEF" w:rsidRPr="00635005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47D0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4A9C29D0" w14:textId="77777777" w:rsidR="007A4EEF" w:rsidRPr="004233E3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FCEEF8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9689B33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15,450</w:t>
            </w:r>
          </w:p>
        </w:tc>
        <w:tc>
          <w:tcPr>
            <w:tcW w:w="270" w:type="dxa"/>
            <w:gridSpan w:val="2"/>
          </w:tcPr>
          <w:p w14:paraId="3D16DE13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31526422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33,771</w:t>
            </w:r>
          </w:p>
        </w:tc>
        <w:tc>
          <w:tcPr>
            <w:tcW w:w="270" w:type="dxa"/>
            <w:gridSpan w:val="2"/>
          </w:tcPr>
          <w:p w14:paraId="40D82F0A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40915F6F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1,488</w:t>
            </w:r>
          </w:p>
        </w:tc>
        <w:tc>
          <w:tcPr>
            <w:tcW w:w="241" w:type="dxa"/>
            <w:gridSpan w:val="2"/>
          </w:tcPr>
          <w:p w14:paraId="24070622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3C8313E7" w14:textId="77777777" w:rsidR="007A4EEF" w:rsidRPr="00AB49B4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36" w:type="dxa"/>
            <w:gridSpan w:val="4"/>
          </w:tcPr>
          <w:p w14:paraId="0B9F5EB0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7C002A46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14:paraId="2D62C34E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40EB5530" w14:textId="77777777" w:rsidR="007A4EEF" w:rsidRPr="00944E32" w:rsidRDefault="007A4EEF" w:rsidP="007A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51,573</w:t>
            </w:r>
          </w:p>
        </w:tc>
      </w:tr>
      <w:tr w:rsidR="004E0D4A" w:rsidRPr="008948FA" w14:paraId="5D72FB51" w14:textId="77777777" w:rsidTr="007D0E0F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0AF2E3B4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2316290A" w14:textId="77777777" w:rsidR="004E0D4A" w:rsidRPr="00113628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31246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C4E26A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2CFCEE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1EFF567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DA63A12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4D0EB395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(6,063)</w:t>
            </w:r>
          </w:p>
        </w:tc>
        <w:tc>
          <w:tcPr>
            <w:tcW w:w="270" w:type="dxa"/>
            <w:gridSpan w:val="2"/>
          </w:tcPr>
          <w:p w14:paraId="480C3C50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18729318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(1,297)</w:t>
            </w:r>
          </w:p>
        </w:tc>
        <w:tc>
          <w:tcPr>
            <w:tcW w:w="241" w:type="dxa"/>
            <w:gridSpan w:val="2"/>
          </w:tcPr>
          <w:p w14:paraId="7E81C4E0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536AB850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(1,808)</w:t>
            </w:r>
          </w:p>
        </w:tc>
        <w:tc>
          <w:tcPr>
            <w:tcW w:w="236" w:type="dxa"/>
            <w:gridSpan w:val="4"/>
          </w:tcPr>
          <w:p w14:paraId="402DC77A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374A7B2C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14:paraId="3F641762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7DE1E09E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(9,168)</w:t>
            </w:r>
          </w:p>
        </w:tc>
      </w:tr>
      <w:tr w:rsidR="004E0D4A" w:rsidRPr="008948FA" w14:paraId="2636095C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1F203E4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00DF56" w14:textId="77777777" w:rsidR="004E0D4A" w:rsidRPr="000921B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84C806" w14:textId="77777777" w:rsidR="004E0D4A" w:rsidRPr="000921B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A699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3CB1B6C6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D9982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282,296</w:t>
            </w:r>
          </w:p>
        </w:tc>
        <w:tc>
          <w:tcPr>
            <w:tcW w:w="270" w:type="dxa"/>
            <w:gridSpan w:val="2"/>
          </w:tcPr>
          <w:p w14:paraId="6CB6BFF4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E888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754,443</w:t>
            </w:r>
          </w:p>
        </w:tc>
        <w:tc>
          <w:tcPr>
            <w:tcW w:w="270" w:type="dxa"/>
            <w:gridSpan w:val="2"/>
          </w:tcPr>
          <w:p w14:paraId="1D5B6AAC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803FA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23,454</w:t>
            </w:r>
          </w:p>
        </w:tc>
        <w:tc>
          <w:tcPr>
            <w:tcW w:w="241" w:type="dxa"/>
            <w:gridSpan w:val="2"/>
          </w:tcPr>
          <w:p w14:paraId="4F5D7033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64153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30,883</w:t>
            </w:r>
          </w:p>
        </w:tc>
        <w:tc>
          <w:tcPr>
            <w:tcW w:w="236" w:type="dxa"/>
            <w:gridSpan w:val="4"/>
          </w:tcPr>
          <w:p w14:paraId="5B24DD19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430104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14:paraId="158AD6BD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5CD3CD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1,094,119</w:t>
            </w:r>
          </w:p>
        </w:tc>
      </w:tr>
      <w:tr w:rsidR="004E0D4A" w:rsidRPr="008948FA" w14:paraId="30F4D842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0211D68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5EE2A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2A586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638DF3D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D0BEB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7E320DD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14A896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03866EE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759E4D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14:paraId="2EAC0FA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9E1387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</w:tcPr>
          <w:p w14:paraId="703FC29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5918C56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</w:tcPr>
          <w:p w14:paraId="265A53F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7253159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</w:tcPr>
          <w:p w14:paraId="7871632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D4A" w:rsidRPr="008948FA" w14:paraId="25C411F4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3C192BC7" w14:textId="77777777" w:rsidR="004E0D4A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135E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EADA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207958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FF99E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3BF3E0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BB84F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26E892D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356ABF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6F0FAC0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74729B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1018FD1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29B3505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5F1E481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27C15BF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3FF143D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D4A" w:rsidRPr="008948FA" w14:paraId="2540E558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6DF193BB" w14:textId="77777777" w:rsidR="004E0D4A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D61D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E9CE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33B69ED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F966A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DE4748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583B8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33F0C95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68EEE4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4FA163F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D84CAF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6A6BC74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43C84BA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760B183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22ADBC7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7E23249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D4A" w:rsidRPr="008948FA" w14:paraId="4AF7D75A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45AB24EE" w14:textId="77777777" w:rsidR="004E0D4A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48EA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0C45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62089E6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2F2F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F1F19F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33C98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58C6639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DE71F6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36AD595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33490FA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14EB857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2A6B03D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667FF78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5647990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13C6C17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D4A" w:rsidRPr="008948FA" w14:paraId="457498F4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210D8697" w14:textId="77777777" w:rsidR="004E0D4A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F1221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611B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AD2844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28853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28C1D8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565A0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4FC8940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E400C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31FE8E2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DA099C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6537594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1769D72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527000D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2DDDBDE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2ECB39C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D4A" w:rsidRPr="008948FA" w14:paraId="1DC66105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251CA6AD" w14:textId="77777777" w:rsidR="004E0D4A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3131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1185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6BF0B5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38EC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12957A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13DF0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176109E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C6D43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66C90DC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A21D75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0F501B2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0F2F41A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22F64EE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5E3DC65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02EEC9F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D4A" w:rsidRPr="008948FA" w14:paraId="396015A4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5E84CC51" w14:textId="77777777" w:rsidR="004E0D4A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F258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0822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3A3E6D5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53B3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5EC43B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EF259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7882D93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D4035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36923F0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38908D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5B2538B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3DFE5E3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6271164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276FB73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03D5BA7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D4A" w:rsidRPr="008948FA" w14:paraId="46157785" w14:textId="77777777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14:paraId="362B1250" w14:textId="77777777" w:rsidR="004E0D4A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6A69D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A603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9F9663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D3E03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E4E793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8C68B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2C9A813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5ACB34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3C326FA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5F1DA0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14:paraId="5A46AE5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14:paraId="649A167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065DBB0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54DD2B4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14:paraId="43D10E1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D4A" w:rsidRPr="008948FA" w14:paraId="1EE4FB84" w14:textId="77777777" w:rsidTr="00A6572A">
        <w:trPr>
          <w:trHeight w:hRule="exact" w:val="360"/>
        </w:trPr>
        <w:tc>
          <w:tcPr>
            <w:tcW w:w="3330" w:type="dxa"/>
          </w:tcPr>
          <w:p w14:paraId="4096FEE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0980" w:type="dxa"/>
            <w:gridSpan w:val="38"/>
          </w:tcPr>
          <w:p w14:paraId="7BBD0E9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D4A" w:rsidRPr="008948FA" w14:paraId="054FE507" w14:textId="77777777" w:rsidTr="00A6572A">
        <w:trPr>
          <w:trHeight w:hRule="exact" w:val="360"/>
        </w:trPr>
        <w:tc>
          <w:tcPr>
            <w:tcW w:w="3330" w:type="dxa"/>
          </w:tcPr>
          <w:p w14:paraId="5191AFD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13065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E65B5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14:paraId="494C0E5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5CF471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7BE6561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E82181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6FE3BCF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ED544E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26C1C88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gridSpan w:val="3"/>
          </w:tcPr>
          <w:p w14:paraId="7335F49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14:paraId="77F5757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14:paraId="1EA80EA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3046EDF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4"/>
          </w:tcPr>
          <w:p w14:paraId="2C23F9A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7B2CEB6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D4A" w:rsidRPr="008948FA" w14:paraId="1B39C37F" w14:textId="77777777" w:rsidTr="00A6572A">
        <w:trPr>
          <w:trHeight w:hRule="exact" w:val="360"/>
        </w:trPr>
        <w:tc>
          <w:tcPr>
            <w:tcW w:w="3330" w:type="dxa"/>
          </w:tcPr>
          <w:p w14:paraId="6511F4E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D97C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E3FD1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14:paraId="6272235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FC1B5D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569C3A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583F9F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4319753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B180F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2EAD44F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gridSpan w:val="3"/>
          </w:tcPr>
          <w:p w14:paraId="483CA62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14:paraId="59BE225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14:paraId="6E395CF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29AF7FD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4"/>
          </w:tcPr>
          <w:p w14:paraId="4CC913E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590E78B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D4A" w:rsidRPr="008948FA" w14:paraId="17863DAB" w14:textId="77777777" w:rsidTr="00A6572A">
        <w:trPr>
          <w:trHeight w:hRule="exact" w:val="360"/>
        </w:trPr>
        <w:tc>
          <w:tcPr>
            <w:tcW w:w="3330" w:type="dxa"/>
          </w:tcPr>
          <w:p w14:paraId="120DAFC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1C906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DC7A9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14:paraId="01589F8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3FED6E6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2B1A6F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14:paraId="445EF12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0955369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14:paraId="251BE9C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3AE4C74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gridSpan w:val="3"/>
          </w:tcPr>
          <w:p w14:paraId="75BE6B1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14:paraId="251EA82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14:paraId="2425712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4B73AE1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4"/>
          </w:tcPr>
          <w:p w14:paraId="2FEB04B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6620E88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D4A" w:rsidRPr="008948FA" w14:paraId="207FC210" w14:textId="77777777" w:rsidTr="00A6572A">
        <w:trPr>
          <w:trHeight w:hRule="exact" w:val="360"/>
        </w:trPr>
        <w:tc>
          <w:tcPr>
            <w:tcW w:w="3330" w:type="dxa"/>
          </w:tcPr>
          <w:p w14:paraId="13F897C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43C4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8EA7C5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14:paraId="66AFEC3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0604F98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7E689B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323CFB4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687FD00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0A5D114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2F6BF3F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3"/>
          </w:tcPr>
          <w:p w14:paraId="5B7AD5D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14:paraId="1269AEA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4"/>
          </w:tcPr>
          <w:p w14:paraId="7B5D526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462FBD5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4"/>
          </w:tcPr>
          <w:p w14:paraId="307FB72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2EA2395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E0D4A" w:rsidRPr="008948FA" w14:paraId="09C1AB38" w14:textId="77777777" w:rsidTr="00A6572A">
        <w:trPr>
          <w:trHeight w:hRule="exact" w:val="360"/>
        </w:trPr>
        <w:tc>
          <w:tcPr>
            <w:tcW w:w="3330" w:type="dxa"/>
          </w:tcPr>
          <w:p w14:paraId="60449D6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0" w:type="dxa"/>
            <w:gridSpan w:val="38"/>
          </w:tcPr>
          <w:p w14:paraId="43575E1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0D4A" w:rsidRPr="008948FA" w14:paraId="08BCBDA2" w14:textId="77777777" w:rsidTr="00A6572A">
        <w:trPr>
          <w:trHeight w:hRule="exact" w:val="360"/>
        </w:trPr>
        <w:tc>
          <w:tcPr>
            <w:tcW w:w="3330" w:type="dxa"/>
          </w:tcPr>
          <w:p w14:paraId="65D2376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4CA4E6E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BF0E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F94DF5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48491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92904A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A50424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769CA1C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1F670A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164CCD8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1B7473B4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14:paraId="5D878FD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34A50D1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14:paraId="3AF3B56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3282CA9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</w:tcPr>
          <w:p w14:paraId="5EA2059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D4A" w:rsidRPr="008948FA" w14:paraId="0F1FB126" w14:textId="77777777" w:rsidTr="00A6572A">
        <w:trPr>
          <w:trHeight w:hRule="exact" w:val="360"/>
        </w:trPr>
        <w:tc>
          <w:tcPr>
            <w:tcW w:w="3330" w:type="dxa"/>
          </w:tcPr>
          <w:p w14:paraId="4BC3B28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A524F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3386C5A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5458A567" w14:textId="77777777" w:rsidR="004E0D4A" w:rsidRPr="000921B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CE3A2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6D9AE7C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189,422</w:t>
            </w:r>
          </w:p>
        </w:tc>
        <w:tc>
          <w:tcPr>
            <w:tcW w:w="270" w:type="dxa"/>
            <w:gridSpan w:val="2"/>
          </w:tcPr>
          <w:p w14:paraId="6ABA9AC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</w:tcPr>
          <w:p w14:paraId="13D19EB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129,587</w:t>
            </w:r>
          </w:p>
        </w:tc>
        <w:tc>
          <w:tcPr>
            <w:tcW w:w="270" w:type="dxa"/>
            <w:gridSpan w:val="2"/>
          </w:tcPr>
          <w:p w14:paraId="6BC1953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7C861932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2,759</w:t>
            </w:r>
          </w:p>
        </w:tc>
        <w:tc>
          <w:tcPr>
            <w:tcW w:w="270" w:type="dxa"/>
            <w:gridSpan w:val="3"/>
          </w:tcPr>
          <w:p w14:paraId="3F81989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bottom w:val="double" w:sz="4" w:space="0" w:color="auto"/>
            </w:tcBorders>
          </w:tcPr>
          <w:p w14:paraId="69C885D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1,262</w:t>
            </w:r>
          </w:p>
        </w:tc>
        <w:tc>
          <w:tcPr>
            <w:tcW w:w="270" w:type="dxa"/>
            <w:gridSpan w:val="4"/>
          </w:tcPr>
          <w:p w14:paraId="4CC37BE5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double" w:sz="4" w:space="0" w:color="auto"/>
            </w:tcBorders>
          </w:tcPr>
          <w:p w14:paraId="0274E48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77,748</w:t>
            </w:r>
          </w:p>
        </w:tc>
        <w:tc>
          <w:tcPr>
            <w:tcW w:w="270" w:type="dxa"/>
            <w:gridSpan w:val="4"/>
          </w:tcPr>
          <w:p w14:paraId="596FA47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bottom w:val="double" w:sz="4" w:space="0" w:color="auto"/>
            </w:tcBorders>
          </w:tcPr>
          <w:p w14:paraId="2B058DD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436,563</w:t>
            </w:r>
          </w:p>
        </w:tc>
      </w:tr>
      <w:tr w:rsidR="004E0D4A" w:rsidRPr="008948FA" w14:paraId="070F63DE" w14:textId="77777777" w:rsidTr="00A6572A">
        <w:trPr>
          <w:trHeight w:hRule="exact" w:val="360"/>
        </w:trPr>
        <w:tc>
          <w:tcPr>
            <w:tcW w:w="3330" w:type="dxa"/>
          </w:tcPr>
          <w:p w14:paraId="4DDBC72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7541C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816E6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14:paraId="68435F9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68B6D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14:paraId="250FCC8F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275C71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</w:tcPr>
          <w:p w14:paraId="03125AB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22F7F30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</w:tcBorders>
          </w:tcPr>
          <w:p w14:paraId="232F4AA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6850B187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top w:val="double" w:sz="4" w:space="0" w:color="auto"/>
            </w:tcBorders>
          </w:tcPr>
          <w:p w14:paraId="7AB76A5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6977BE28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double" w:sz="4" w:space="0" w:color="auto"/>
            </w:tcBorders>
          </w:tcPr>
          <w:p w14:paraId="31C6FF0A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3A32FBCC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top w:val="double" w:sz="4" w:space="0" w:color="auto"/>
            </w:tcBorders>
          </w:tcPr>
          <w:p w14:paraId="50F2A0CB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D4A" w:rsidRPr="008948FA" w14:paraId="51736C26" w14:textId="77777777" w:rsidTr="00A6572A">
        <w:trPr>
          <w:trHeight w:hRule="exact" w:val="360"/>
        </w:trPr>
        <w:tc>
          <w:tcPr>
            <w:tcW w:w="3330" w:type="dxa"/>
          </w:tcPr>
          <w:p w14:paraId="7476E023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818A2A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779E3303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0B17FE6B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87F9F5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258CF07E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175,610</w:t>
            </w:r>
          </w:p>
        </w:tc>
        <w:tc>
          <w:tcPr>
            <w:tcW w:w="270" w:type="dxa"/>
            <w:gridSpan w:val="2"/>
          </w:tcPr>
          <w:p w14:paraId="2AF2C600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</w:tcPr>
          <w:p w14:paraId="3EA2B8A1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114,895</w:t>
            </w:r>
          </w:p>
        </w:tc>
        <w:tc>
          <w:tcPr>
            <w:tcW w:w="270" w:type="dxa"/>
            <w:gridSpan w:val="2"/>
          </w:tcPr>
          <w:p w14:paraId="0391CF09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0BC037E2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3,484</w:t>
            </w:r>
          </w:p>
        </w:tc>
        <w:tc>
          <w:tcPr>
            <w:tcW w:w="270" w:type="dxa"/>
            <w:gridSpan w:val="3"/>
          </w:tcPr>
          <w:p w14:paraId="682C81A3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bottom w:val="double" w:sz="4" w:space="0" w:color="auto"/>
            </w:tcBorders>
          </w:tcPr>
          <w:p w14:paraId="0E762E53" w14:textId="77777777" w:rsidR="004E0D4A" w:rsidRPr="00AB49B4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4"/>
          </w:tcPr>
          <w:p w14:paraId="66DBCD0A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double" w:sz="4" w:space="0" w:color="auto"/>
            </w:tcBorders>
          </w:tcPr>
          <w:p w14:paraId="1955DCE4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98,535</w:t>
            </w:r>
          </w:p>
        </w:tc>
        <w:tc>
          <w:tcPr>
            <w:tcW w:w="270" w:type="dxa"/>
            <w:gridSpan w:val="4"/>
          </w:tcPr>
          <w:p w14:paraId="0E07CBA8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bottom w:val="double" w:sz="4" w:space="0" w:color="auto"/>
            </w:tcBorders>
          </w:tcPr>
          <w:p w14:paraId="5C1CA1AE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428,964</w:t>
            </w:r>
          </w:p>
        </w:tc>
      </w:tr>
      <w:tr w:rsidR="004E0D4A" w:rsidRPr="008948FA" w14:paraId="2C59A605" w14:textId="77777777" w:rsidTr="00A6572A">
        <w:trPr>
          <w:trHeight w:hRule="exact" w:val="360"/>
        </w:trPr>
        <w:tc>
          <w:tcPr>
            <w:tcW w:w="3330" w:type="dxa"/>
          </w:tcPr>
          <w:p w14:paraId="5408C2C6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44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F24FF04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79583B87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8F0ACA5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1C007F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14BD7B6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170,171</w:t>
            </w:r>
          </w:p>
        </w:tc>
        <w:tc>
          <w:tcPr>
            <w:tcW w:w="270" w:type="dxa"/>
            <w:gridSpan w:val="2"/>
          </w:tcPr>
          <w:p w14:paraId="659F3735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815E125" w14:textId="46912071" w:rsidR="004E0D4A" w:rsidRPr="00FD671C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120,21</w:t>
            </w:r>
            <w:r w:rsidR="00FD671C" w:rsidRPr="00FD671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6A6B09B4" w14:textId="77777777" w:rsidR="004E0D4A" w:rsidRPr="00FD671C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7602040" w14:textId="77777777" w:rsidR="004E0D4A" w:rsidRPr="00FD671C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6,016</w:t>
            </w:r>
          </w:p>
        </w:tc>
        <w:tc>
          <w:tcPr>
            <w:tcW w:w="270" w:type="dxa"/>
            <w:gridSpan w:val="3"/>
          </w:tcPr>
          <w:p w14:paraId="2DC1F345" w14:textId="77777777" w:rsidR="004E0D4A" w:rsidRPr="00FD671C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049E6481" w14:textId="77777777" w:rsidR="004E0D4A" w:rsidRPr="00FD671C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3,776</w:t>
            </w:r>
          </w:p>
        </w:tc>
        <w:tc>
          <w:tcPr>
            <w:tcW w:w="270" w:type="dxa"/>
            <w:gridSpan w:val="4"/>
          </w:tcPr>
          <w:p w14:paraId="4B825273" w14:textId="77777777" w:rsidR="004E0D4A" w:rsidRPr="00FD671C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61A1D859" w14:textId="4AE9FF87" w:rsidR="004E0D4A" w:rsidRPr="00FD671C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71C">
              <w:rPr>
                <w:rFonts w:ascii="Angsana New" w:hAnsi="Angsana New"/>
                <w:b/>
                <w:bCs/>
                <w:sz w:val="30"/>
                <w:szCs w:val="30"/>
              </w:rPr>
              <w:t>118,32</w:t>
            </w:r>
            <w:r w:rsidR="00FD671C" w:rsidRPr="00FD67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4"/>
          </w:tcPr>
          <w:p w14:paraId="18F5AE9E" w14:textId="77777777" w:rsidR="004E0D4A" w:rsidRPr="00944E32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2438A689" w14:textId="77777777" w:rsidR="004E0D4A" w:rsidRPr="004233E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454,286</w:t>
            </w:r>
          </w:p>
        </w:tc>
      </w:tr>
    </w:tbl>
    <w:p w14:paraId="0642D5E7" w14:textId="77777777" w:rsidR="008F5124" w:rsidRPr="00F07AA9" w:rsidRDefault="008F5124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both"/>
        <w:rPr>
          <w:rFonts w:ascii="Angsana New" w:hAnsi="Angsana New"/>
          <w:sz w:val="24"/>
          <w:szCs w:val="24"/>
        </w:rPr>
      </w:pPr>
    </w:p>
    <w:p w14:paraId="4D14A85A" w14:textId="77777777" w:rsidR="00436F4F" w:rsidRPr="004233E3" w:rsidRDefault="00A674A5" w:rsidP="00737E5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3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ราคา</w:t>
      </w:r>
      <w:r w:rsidR="00F40B39" w:rsidRPr="004233E3">
        <w:rPr>
          <w:rFonts w:ascii="Angsana New" w:hAnsi="Angsana New"/>
          <w:sz w:val="30"/>
          <w:szCs w:val="30"/>
          <w:cs/>
        </w:rPr>
        <w:t>ทรัพย์สินของบริษัท</w:t>
      </w:r>
      <w:r w:rsidRPr="004233E3">
        <w:rPr>
          <w:rFonts w:ascii="Angsana New" w:hAnsi="Angsana New"/>
          <w:sz w:val="30"/>
          <w:szCs w:val="30"/>
          <w:cs/>
        </w:rPr>
        <w:t>ก่อนหักค่าเสื่อมราคาสะสมของอาคาร</w:t>
      </w:r>
      <w:r w:rsidR="00436F4F" w:rsidRPr="004233E3">
        <w:rPr>
          <w:rFonts w:ascii="Angsana New" w:hAnsi="Angsana New"/>
          <w:sz w:val="30"/>
          <w:szCs w:val="30"/>
          <w:cs/>
        </w:rPr>
        <w:t>และอุปกรณ์</w:t>
      </w:r>
      <w:r w:rsidR="00B408D9" w:rsidRPr="004233E3">
        <w:rPr>
          <w:rFonts w:ascii="Angsana New" w:hAnsi="Angsana New"/>
          <w:sz w:val="30"/>
          <w:szCs w:val="30"/>
          <w:cs/>
        </w:rPr>
        <w:t xml:space="preserve"> </w:t>
      </w:r>
      <w:r w:rsidR="00F40B39" w:rsidRPr="004233E3">
        <w:rPr>
          <w:rFonts w:ascii="Angsana New" w:hAnsi="Angsana New"/>
          <w:sz w:val="30"/>
          <w:szCs w:val="30"/>
          <w:cs/>
        </w:rPr>
        <w:t>ซึ่งได้คิด</w:t>
      </w:r>
      <w:r w:rsidR="00B408D9" w:rsidRPr="004233E3">
        <w:rPr>
          <w:rFonts w:ascii="Angsana New" w:hAnsi="Angsana New"/>
          <w:sz w:val="30"/>
          <w:szCs w:val="30"/>
          <w:cs/>
        </w:rPr>
        <w:t>ค่าเสื่อมราคา</w:t>
      </w:r>
      <w:r w:rsidR="00277B59" w:rsidRPr="004233E3">
        <w:rPr>
          <w:rFonts w:ascii="Angsana New" w:hAnsi="Angsana New"/>
          <w:sz w:val="30"/>
          <w:szCs w:val="30"/>
          <w:cs/>
        </w:rPr>
        <w:t>เต็ม</w:t>
      </w:r>
      <w:r w:rsidR="006111DF" w:rsidRPr="004233E3">
        <w:rPr>
          <w:rFonts w:ascii="Angsana New" w:hAnsi="Angsana New"/>
          <w:sz w:val="30"/>
          <w:szCs w:val="30"/>
          <w:cs/>
        </w:rPr>
        <w:t xml:space="preserve">จำนวนแล้วแต่ยังคงใช้งานจนถึง ณ วันที่ </w:t>
      </w:r>
      <w:r w:rsidR="006111DF" w:rsidRPr="004233E3">
        <w:rPr>
          <w:rFonts w:ascii="Angsana New" w:hAnsi="Angsana New"/>
          <w:sz w:val="30"/>
          <w:szCs w:val="30"/>
        </w:rPr>
        <w:t xml:space="preserve">31 </w:t>
      </w:r>
      <w:r w:rsidR="006111DF"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E30FD2">
        <w:rPr>
          <w:rFonts w:ascii="Angsana New" w:hAnsi="Angsana New"/>
          <w:sz w:val="30"/>
          <w:szCs w:val="30"/>
        </w:rPr>
        <w:t>256</w:t>
      </w:r>
      <w:r w:rsidR="00511A83">
        <w:rPr>
          <w:rFonts w:ascii="Angsana New" w:hAnsi="Angsana New"/>
          <w:sz w:val="30"/>
          <w:szCs w:val="30"/>
        </w:rPr>
        <w:t>2</w:t>
      </w:r>
      <w:r w:rsidR="00823CFE" w:rsidRPr="004233E3">
        <w:rPr>
          <w:rFonts w:ascii="Angsana New" w:hAnsi="Angsana New"/>
          <w:sz w:val="30"/>
          <w:szCs w:val="30"/>
        </w:rPr>
        <w:t xml:space="preserve"> </w:t>
      </w:r>
      <w:r w:rsidR="003A66D7" w:rsidRPr="004233E3">
        <w:rPr>
          <w:rFonts w:ascii="Angsana New" w:hAnsi="Angsana New"/>
          <w:sz w:val="30"/>
          <w:szCs w:val="30"/>
          <w:cs/>
        </w:rPr>
        <w:t>มีจำนวน</w:t>
      </w:r>
      <w:r w:rsidR="00703216">
        <w:rPr>
          <w:rFonts w:ascii="Angsana New" w:hAnsi="Angsana New" w:hint="cs"/>
          <w:sz w:val="30"/>
          <w:szCs w:val="30"/>
          <w:cs/>
        </w:rPr>
        <w:t>เงิน</w:t>
      </w:r>
      <w:r w:rsidR="005D4B64" w:rsidRPr="004233E3">
        <w:rPr>
          <w:rFonts w:ascii="Angsana New" w:hAnsi="Angsana New"/>
          <w:sz w:val="30"/>
          <w:szCs w:val="30"/>
          <w:cs/>
        </w:rPr>
        <w:t xml:space="preserve"> </w:t>
      </w:r>
      <w:r w:rsidR="00127885">
        <w:rPr>
          <w:rFonts w:ascii="Angsana New" w:hAnsi="Angsana New"/>
          <w:sz w:val="30"/>
          <w:szCs w:val="30"/>
        </w:rPr>
        <w:br/>
      </w:r>
      <w:r w:rsidR="002A7A0D">
        <w:rPr>
          <w:rFonts w:ascii="Angsana New" w:hAnsi="Angsana New"/>
          <w:sz w:val="30"/>
          <w:szCs w:val="30"/>
        </w:rPr>
        <w:t xml:space="preserve">735.27 </w:t>
      </w:r>
      <w:r w:rsidR="00436F4F" w:rsidRPr="004233E3">
        <w:rPr>
          <w:rFonts w:ascii="Angsana New" w:hAnsi="Angsana New"/>
          <w:sz w:val="30"/>
          <w:szCs w:val="30"/>
          <w:cs/>
        </w:rPr>
        <w:t xml:space="preserve">ล้านบาท </w:t>
      </w:r>
      <w:r w:rsidR="00436F4F" w:rsidRPr="004233E3">
        <w:rPr>
          <w:rFonts w:ascii="Angsana New" w:hAnsi="Angsana New"/>
          <w:i/>
          <w:iCs/>
          <w:sz w:val="30"/>
          <w:szCs w:val="30"/>
          <w:cs/>
        </w:rPr>
        <w:t>(</w:t>
      </w:r>
      <w:r w:rsidR="00B34BAF" w:rsidRPr="004233E3">
        <w:rPr>
          <w:rFonts w:ascii="Angsana New" w:hAnsi="Angsana New"/>
          <w:i/>
          <w:iCs/>
          <w:sz w:val="30"/>
          <w:szCs w:val="30"/>
        </w:rPr>
        <w:t>25</w:t>
      </w:r>
      <w:r w:rsidR="00E30FD2">
        <w:rPr>
          <w:rFonts w:ascii="Angsana New" w:hAnsi="Angsana New"/>
          <w:i/>
          <w:iCs/>
          <w:sz w:val="30"/>
          <w:szCs w:val="30"/>
        </w:rPr>
        <w:t>6</w:t>
      </w:r>
      <w:r w:rsidR="00511A83">
        <w:rPr>
          <w:rFonts w:ascii="Angsana New" w:hAnsi="Angsana New"/>
          <w:i/>
          <w:iCs/>
          <w:sz w:val="30"/>
          <w:szCs w:val="30"/>
        </w:rPr>
        <w:t>1</w:t>
      </w:r>
      <w:r w:rsidR="0094306F" w:rsidRPr="004233E3">
        <w:rPr>
          <w:rFonts w:ascii="Angsana New" w:hAnsi="Angsana New"/>
          <w:i/>
          <w:iCs/>
          <w:sz w:val="30"/>
          <w:szCs w:val="30"/>
        </w:rPr>
        <w:t xml:space="preserve">: </w:t>
      </w:r>
      <w:r w:rsidR="00511A83">
        <w:rPr>
          <w:rFonts w:ascii="Angsana New" w:hAnsi="Angsana New"/>
          <w:i/>
          <w:iCs/>
          <w:sz w:val="30"/>
          <w:szCs w:val="30"/>
        </w:rPr>
        <w:t>711.27</w:t>
      </w:r>
      <w:r w:rsidR="009762B1" w:rsidRPr="004233E3">
        <w:rPr>
          <w:rFonts w:ascii="Angsana New" w:hAnsi="Angsana New"/>
          <w:i/>
          <w:iCs/>
          <w:sz w:val="30"/>
          <w:szCs w:val="30"/>
        </w:rPr>
        <w:t xml:space="preserve"> </w:t>
      </w:r>
      <w:r w:rsidR="00436F4F" w:rsidRPr="004233E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36F4F" w:rsidRPr="004233E3">
        <w:rPr>
          <w:rFonts w:ascii="Angsana New" w:hAnsi="Angsana New"/>
          <w:sz w:val="30"/>
          <w:szCs w:val="30"/>
          <w:cs/>
        </w:rPr>
        <w:t xml:space="preserve"> </w:t>
      </w:r>
    </w:p>
    <w:p w14:paraId="2C8B6FB2" w14:textId="77777777" w:rsidR="005D2B3B" w:rsidRPr="004233E3" w:rsidRDefault="005D2B3B" w:rsidP="00B30C4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5D2B3B" w:rsidRPr="004233E3" w:rsidSect="008B22C6">
          <w:foot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C48C1D3" w14:textId="77777777" w:rsidR="00014212" w:rsidRPr="00452458" w:rsidRDefault="00FF215D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452458">
        <w:rPr>
          <w:szCs w:val="30"/>
          <w:cs/>
        </w:rPr>
        <w:lastRenderedPageBreak/>
        <w:t>หนี้สินที่มีภาระดอกเบี้ย</w:t>
      </w:r>
    </w:p>
    <w:p w14:paraId="0E40A468" w14:textId="77777777" w:rsidR="00475B0F" w:rsidRDefault="00475B0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8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360"/>
        <w:gridCol w:w="998"/>
      </w:tblGrid>
      <w:tr w:rsidR="003343EE" w:rsidRPr="003343EE" w14:paraId="1DF3C332" w14:textId="77777777" w:rsidTr="00AB155E">
        <w:trPr>
          <w:trHeight w:val="411"/>
          <w:tblHeader/>
        </w:trPr>
        <w:tc>
          <w:tcPr>
            <w:tcW w:w="1890" w:type="dxa"/>
          </w:tcPr>
          <w:p w14:paraId="60EFDADC" w14:textId="77777777" w:rsidR="003343EE" w:rsidRPr="003343EE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8" w:type="dxa"/>
            <w:gridSpan w:val="11"/>
          </w:tcPr>
          <w:p w14:paraId="6CAC02C9" w14:textId="0B419263" w:rsidR="003343EE" w:rsidRPr="003343EE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343E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45245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="00452458" w:rsidRPr="00782A4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3EE" w:rsidRPr="003343EE" w14:paraId="2A92CB86" w14:textId="77777777" w:rsidTr="00AB155E">
        <w:trPr>
          <w:trHeight w:val="119"/>
          <w:tblHeader/>
        </w:trPr>
        <w:tc>
          <w:tcPr>
            <w:tcW w:w="1890" w:type="dxa"/>
          </w:tcPr>
          <w:p w14:paraId="2B94177A" w14:textId="77777777" w:rsidR="003343EE" w:rsidRPr="003343EE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6B5573A4" w14:textId="77777777" w:rsidR="003343EE" w:rsidRPr="003343EE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3E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8424FFE" w14:textId="77777777" w:rsidR="003343EE" w:rsidRPr="003343EE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8" w:type="dxa"/>
            <w:gridSpan w:val="5"/>
          </w:tcPr>
          <w:p w14:paraId="33038F07" w14:textId="77777777" w:rsidR="003343EE" w:rsidRPr="003343EE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3E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E0D4A" w:rsidRPr="00891863" w14:paraId="28B86295" w14:textId="77777777" w:rsidTr="00AB155E">
        <w:trPr>
          <w:trHeight w:val="623"/>
          <w:tblHeader/>
        </w:trPr>
        <w:tc>
          <w:tcPr>
            <w:tcW w:w="1890" w:type="dxa"/>
          </w:tcPr>
          <w:p w14:paraId="5C968E33" w14:textId="77777777" w:rsidR="004E0D4A" w:rsidRPr="003343EE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6DA0F0D" w14:textId="77777777" w:rsidR="004E0D4A" w:rsidRPr="003343EE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3E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6801501" w14:textId="77777777" w:rsidR="004E0D4A" w:rsidRPr="003343EE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B29271" w14:textId="77777777" w:rsidR="004E0D4A" w:rsidRPr="003343EE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3E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FA8D309" w14:textId="77777777" w:rsidR="004E0D4A" w:rsidRPr="003A0248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B5063E" w14:textId="77777777" w:rsidR="004E0D4A" w:rsidRPr="003A0248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2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DBD49AC" w14:textId="77777777" w:rsidR="004E0D4A" w:rsidRPr="003343EE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C01A75" w14:textId="77777777" w:rsidR="004E0D4A" w:rsidRPr="003343EE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3E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1C3E593" w14:textId="77777777" w:rsidR="004E0D4A" w:rsidRPr="003343EE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B27F9" w14:textId="77777777" w:rsidR="004E0D4A" w:rsidRPr="003343EE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3E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vAlign w:val="bottom"/>
          </w:tcPr>
          <w:p w14:paraId="754940C3" w14:textId="77777777" w:rsidR="004E0D4A" w:rsidRPr="003343EE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164679B9" w14:textId="77777777" w:rsidR="004E0D4A" w:rsidRPr="003A0248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2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343EE" w:rsidRPr="003343EE" w14:paraId="0CE89E74" w14:textId="77777777" w:rsidTr="00AB155E">
        <w:trPr>
          <w:trHeight w:val="396"/>
          <w:tblHeader/>
        </w:trPr>
        <w:tc>
          <w:tcPr>
            <w:tcW w:w="1890" w:type="dxa"/>
          </w:tcPr>
          <w:p w14:paraId="44AAC6B2" w14:textId="77777777" w:rsidR="003343EE" w:rsidRPr="003343EE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928" w:type="dxa"/>
            <w:gridSpan w:val="11"/>
            <w:vAlign w:val="bottom"/>
          </w:tcPr>
          <w:p w14:paraId="669568F6" w14:textId="77777777" w:rsidR="003343EE" w:rsidRPr="003343EE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 w:rsidRPr="003343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85D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343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7B57" w:rsidRPr="00891863" w14:paraId="56C0A151" w14:textId="77777777" w:rsidTr="00804E95">
        <w:trPr>
          <w:trHeight w:val="209"/>
        </w:trPr>
        <w:tc>
          <w:tcPr>
            <w:tcW w:w="1890" w:type="dxa"/>
          </w:tcPr>
          <w:p w14:paraId="53138FFF" w14:textId="77777777" w:rsidR="00EB7B57" w:rsidRPr="003343EE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343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  <w:vAlign w:val="bottom"/>
          </w:tcPr>
          <w:p w14:paraId="30880AE5" w14:textId="77777777" w:rsidR="00EB7B57" w:rsidRPr="003343EE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3,185</w:t>
            </w:r>
          </w:p>
        </w:tc>
        <w:tc>
          <w:tcPr>
            <w:tcW w:w="270" w:type="dxa"/>
            <w:vAlign w:val="bottom"/>
          </w:tcPr>
          <w:p w14:paraId="6E16C430" w14:textId="77777777" w:rsidR="00EB7B57" w:rsidRPr="003343EE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714CD6" w14:textId="41BB4367" w:rsidR="00EB7B57" w:rsidRPr="00EB7B57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7B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9DA10E" w14:textId="77777777" w:rsidR="00EB7B57" w:rsidRPr="003343EE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253884E8" w14:textId="77777777" w:rsidR="00EB7B57" w:rsidRPr="003A0248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A0248">
              <w:rPr>
                <w:rFonts w:ascii="Angsana New" w:hAnsi="Angsana New"/>
                <w:b/>
                <w:bCs/>
                <w:sz w:val="30"/>
                <w:szCs w:val="30"/>
              </w:rPr>
              <w:t>3,185</w:t>
            </w:r>
          </w:p>
        </w:tc>
        <w:tc>
          <w:tcPr>
            <w:tcW w:w="270" w:type="dxa"/>
            <w:vAlign w:val="bottom"/>
          </w:tcPr>
          <w:p w14:paraId="044F8490" w14:textId="77777777" w:rsidR="00EB7B57" w:rsidRPr="003343EE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99D3857" w14:textId="77777777" w:rsidR="00EB7B57" w:rsidRPr="003343EE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4,076</w:t>
            </w:r>
          </w:p>
        </w:tc>
        <w:tc>
          <w:tcPr>
            <w:tcW w:w="270" w:type="dxa"/>
            <w:vAlign w:val="bottom"/>
          </w:tcPr>
          <w:p w14:paraId="1F874C02" w14:textId="77777777" w:rsidR="00EB7B57" w:rsidRPr="003343EE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247B9982" w14:textId="77777777" w:rsidR="00EB7B57" w:rsidRPr="0007719E" w:rsidRDefault="00EB7B57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719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34BCCD38" w14:textId="77777777" w:rsidR="00EB7B57" w:rsidRPr="003343EE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8" w:type="dxa"/>
            <w:vAlign w:val="bottom"/>
          </w:tcPr>
          <w:p w14:paraId="4A19B1A3" w14:textId="77777777" w:rsidR="00EB7B57" w:rsidRPr="003A0248" w:rsidRDefault="00EB7B57" w:rsidP="00EB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A0248">
              <w:rPr>
                <w:rFonts w:ascii="Angsana New" w:hAnsi="Angsana New"/>
                <w:b/>
                <w:bCs/>
                <w:sz w:val="30"/>
                <w:szCs w:val="30"/>
              </w:rPr>
              <w:t>4,076</w:t>
            </w:r>
          </w:p>
        </w:tc>
      </w:tr>
      <w:tr w:rsidR="00452458" w:rsidRPr="00782A4C" w14:paraId="33E2287F" w14:textId="77777777" w:rsidTr="00AB155E">
        <w:trPr>
          <w:trHeight w:val="792"/>
        </w:trPr>
        <w:tc>
          <w:tcPr>
            <w:tcW w:w="1890" w:type="dxa"/>
          </w:tcPr>
          <w:p w14:paraId="36F977DE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45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1B785884" w14:textId="1169DDBD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B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E883C3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3B870" w14:textId="386FBF54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458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58979068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8BB8F4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2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104333F2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2C9371" w14:textId="5E5693AD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452458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  <w:vAlign w:val="bottom"/>
          </w:tcPr>
          <w:p w14:paraId="32214FA9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9D8BE" w14:textId="4D82C826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360" w:type="dxa"/>
            <w:vAlign w:val="bottom"/>
          </w:tcPr>
          <w:p w14:paraId="05FCBC68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4BD48AEB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2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137,066</w:t>
            </w:r>
          </w:p>
        </w:tc>
      </w:tr>
      <w:tr w:rsidR="00452458" w:rsidRPr="00782A4C" w14:paraId="1FD44E27" w14:textId="77777777" w:rsidTr="00AB155E">
        <w:trPr>
          <w:trHeight w:val="807"/>
        </w:trPr>
        <w:tc>
          <w:tcPr>
            <w:tcW w:w="1890" w:type="dxa"/>
          </w:tcPr>
          <w:p w14:paraId="063862C9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524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279E8" w14:textId="256C663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3,185</w:t>
            </w:r>
          </w:p>
        </w:tc>
        <w:tc>
          <w:tcPr>
            <w:tcW w:w="270" w:type="dxa"/>
            <w:vAlign w:val="bottom"/>
          </w:tcPr>
          <w:p w14:paraId="777B9EA8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8A04" w14:textId="2BF3A59A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2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16F5A661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926E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2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33,185</w:t>
            </w:r>
          </w:p>
        </w:tc>
        <w:tc>
          <w:tcPr>
            <w:tcW w:w="270" w:type="dxa"/>
            <w:vAlign w:val="bottom"/>
          </w:tcPr>
          <w:p w14:paraId="3C8A72D5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42C4C" w14:textId="30C0DEB3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51,142</w:t>
            </w:r>
          </w:p>
        </w:tc>
        <w:tc>
          <w:tcPr>
            <w:tcW w:w="270" w:type="dxa"/>
            <w:vAlign w:val="bottom"/>
          </w:tcPr>
          <w:p w14:paraId="6C042E0F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D61B" w14:textId="7EB3D0AA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360" w:type="dxa"/>
            <w:vAlign w:val="bottom"/>
          </w:tcPr>
          <w:p w14:paraId="658DAFEF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3D9" w14:textId="77777777" w:rsidR="00452458" w:rsidRPr="00452458" w:rsidRDefault="00452458" w:rsidP="0045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2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141,142</w:t>
            </w:r>
          </w:p>
        </w:tc>
      </w:tr>
    </w:tbl>
    <w:p w14:paraId="2EC6E8FD" w14:textId="77777777" w:rsidR="00E611B0" w:rsidRPr="00782A4C" w:rsidRDefault="00E611B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782A4C" w:rsidRPr="00891863" w14:paraId="63C81875" w14:textId="77777777" w:rsidTr="0007719E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19CDB6BE" w14:textId="77777777" w:rsidR="00782A4C" w:rsidRPr="00585DC6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5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3E85DC2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85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585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85D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82A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461A0F0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3067D947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A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73437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7E6AD707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A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A4C" w:rsidRPr="00891863" w14:paraId="4BE6646C" w14:textId="77777777" w:rsidTr="0007719E">
        <w:trPr>
          <w:tblHeader/>
        </w:trPr>
        <w:tc>
          <w:tcPr>
            <w:tcW w:w="3312" w:type="dxa"/>
            <w:vMerge/>
          </w:tcPr>
          <w:p w14:paraId="0E5F3685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5BB4303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A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C06BADC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A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93B4BA3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12D16B28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A4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708A731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202A51D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A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855114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7845CBC" w14:textId="77777777" w:rsidR="00782A4C" w:rsidRPr="00782A4C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A4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82A4C" w:rsidRPr="00891863" w14:paraId="30499DBF" w14:textId="77777777" w:rsidTr="0007719E">
        <w:trPr>
          <w:tblHeader/>
        </w:trPr>
        <w:tc>
          <w:tcPr>
            <w:tcW w:w="3312" w:type="dxa"/>
          </w:tcPr>
          <w:p w14:paraId="60A7720D" w14:textId="77777777" w:rsidR="00782A4C" w:rsidRPr="0049583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2" w:type="dxa"/>
          </w:tcPr>
          <w:p w14:paraId="12CF4F5E" w14:textId="77777777" w:rsidR="00782A4C" w:rsidRPr="0049583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890" w:type="dxa"/>
            <w:gridSpan w:val="7"/>
          </w:tcPr>
          <w:p w14:paraId="3624792E" w14:textId="77777777" w:rsidR="00782A4C" w:rsidRPr="0049583F" w:rsidRDefault="00585DC6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  <w:r w:rsidRPr="00A03A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3A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03A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3A8A" w:rsidRPr="00891863" w14:paraId="795FD610" w14:textId="77777777" w:rsidTr="0007719E">
        <w:tc>
          <w:tcPr>
            <w:tcW w:w="3312" w:type="dxa"/>
          </w:tcPr>
          <w:p w14:paraId="13357F88" w14:textId="77777777" w:rsidR="00A03A8A" w:rsidRPr="00A03A8A" w:rsidRDefault="00A03A8A" w:rsidP="00A03A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066A4167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355BBA5A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69" w:type="dxa"/>
          </w:tcPr>
          <w:p w14:paraId="1B08CF70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C0AACC4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0092B413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12DA5A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494F70EF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7AC55AF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A03A8A" w:rsidRPr="00891863" w14:paraId="7934ABB3" w14:textId="77777777" w:rsidTr="0057652C">
        <w:tc>
          <w:tcPr>
            <w:tcW w:w="3312" w:type="dxa"/>
          </w:tcPr>
          <w:p w14:paraId="6CA42C8E" w14:textId="77777777" w:rsidR="00A03A8A" w:rsidRPr="00A03A8A" w:rsidRDefault="00A03A8A" w:rsidP="00A03A8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714E3074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FA5CF7E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69" w:type="dxa"/>
          </w:tcPr>
          <w:p w14:paraId="771610A0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488D3FF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30399981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CC2C8B9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479B3966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8F5CFE1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A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A03A8A" w:rsidRPr="00891863" w14:paraId="3F99BB96" w14:textId="77777777" w:rsidTr="0057652C">
        <w:tc>
          <w:tcPr>
            <w:tcW w:w="3312" w:type="dxa"/>
          </w:tcPr>
          <w:p w14:paraId="74ABDE5F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A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007ED588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CD26EFE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A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69" w:type="dxa"/>
          </w:tcPr>
          <w:p w14:paraId="4FF8BCAC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46AF2E2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A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70" w:type="dxa"/>
          </w:tcPr>
          <w:p w14:paraId="65F4828B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410268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A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70" w:type="dxa"/>
          </w:tcPr>
          <w:p w14:paraId="09064FEA" w14:textId="77777777" w:rsidR="00A03A8A" w:rsidRPr="00A03A8A" w:rsidRDefault="00A03A8A" w:rsidP="00A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234687F" w14:textId="77777777" w:rsidR="00A03A8A" w:rsidRPr="00A03A8A" w:rsidRDefault="00A03A8A" w:rsidP="00A03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3A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</w:tr>
    </w:tbl>
    <w:p w14:paraId="07BE2F1B" w14:textId="77777777" w:rsidR="001F553E" w:rsidRPr="007073CC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="Angsana New" w:hAnsi="Angsana New"/>
          <w:spacing w:val="-2"/>
          <w:sz w:val="28"/>
          <w:szCs w:val="28"/>
        </w:rPr>
      </w:pPr>
    </w:p>
    <w:p w14:paraId="2621C878" w14:textId="48438B40" w:rsidR="001F553E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B155E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AB155E">
        <w:rPr>
          <w:rFonts w:ascii="Angsana New" w:hAnsi="Angsana New"/>
          <w:spacing w:val="-2"/>
          <w:sz w:val="30"/>
          <w:szCs w:val="30"/>
        </w:rPr>
        <w:t>31</w:t>
      </w:r>
      <w:r w:rsidRPr="00AB155E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AB155E">
        <w:rPr>
          <w:rFonts w:ascii="Angsana New" w:hAnsi="Angsana New"/>
          <w:spacing w:val="-2"/>
          <w:sz w:val="30"/>
          <w:szCs w:val="30"/>
        </w:rPr>
        <w:t xml:space="preserve">2562 </w:t>
      </w:r>
      <w:r w:rsidRPr="00AB155E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Pr="00AB155E">
        <w:rPr>
          <w:rFonts w:ascii="Angsana New" w:hAnsi="Angsana New"/>
          <w:spacing w:val="-2"/>
          <w:sz w:val="30"/>
          <w:szCs w:val="30"/>
        </w:rPr>
        <w:t xml:space="preserve"> </w:t>
      </w:r>
      <w:r w:rsidR="00AB155E" w:rsidRPr="00AB155E">
        <w:rPr>
          <w:rFonts w:ascii="Angsana New" w:hAnsi="Angsana New"/>
          <w:spacing w:val="-2"/>
          <w:sz w:val="30"/>
          <w:szCs w:val="30"/>
        </w:rPr>
        <w:t>1,349</w:t>
      </w:r>
      <w:r w:rsidRPr="00AB155E">
        <w:rPr>
          <w:rFonts w:ascii="Angsana New" w:hAnsi="Angsana New"/>
          <w:spacing w:val="-2"/>
          <w:sz w:val="30"/>
          <w:szCs w:val="30"/>
        </w:rPr>
        <w:t xml:space="preserve"> </w:t>
      </w:r>
      <w:r w:rsidRPr="00AB155E">
        <w:rPr>
          <w:rFonts w:ascii="Angsana New" w:hAnsi="Angsana New"/>
          <w:spacing w:val="-2"/>
          <w:sz w:val="30"/>
          <w:szCs w:val="30"/>
          <w:cs/>
        </w:rPr>
        <w:t>ล้านบาทแล</w:t>
      </w:r>
      <w:r w:rsidRPr="00AB155E"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 w:rsidR="00AB155E" w:rsidRPr="00AB155E">
        <w:rPr>
          <w:rFonts w:ascii="Angsana New" w:hAnsi="Angsana New"/>
          <w:spacing w:val="-2"/>
          <w:sz w:val="30"/>
          <w:szCs w:val="30"/>
        </w:rPr>
        <w:t>1,344</w:t>
      </w:r>
      <w:r w:rsidR="00A03A8A" w:rsidRPr="00AB155E">
        <w:rPr>
          <w:rFonts w:ascii="Angsana New" w:hAnsi="Angsana New"/>
          <w:spacing w:val="-2"/>
          <w:sz w:val="30"/>
          <w:szCs w:val="30"/>
        </w:rPr>
        <w:t xml:space="preserve"> </w:t>
      </w:r>
      <w:r w:rsidRPr="00AB155E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AB155E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AB155E">
        <w:rPr>
          <w:rFonts w:ascii="Angsana New" w:hAnsi="Angsana New"/>
          <w:i/>
          <w:iCs/>
          <w:sz w:val="30"/>
          <w:szCs w:val="30"/>
        </w:rPr>
        <w:t xml:space="preserve">2561: 1,528 </w:t>
      </w:r>
      <w:r w:rsidRPr="00AB155E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Pr="00AB155E">
        <w:rPr>
          <w:rFonts w:ascii="Angsana New" w:hAnsi="Angsana New"/>
          <w:i/>
          <w:iCs/>
          <w:sz w:val="30"/>
          <w:szCs w:val="30"/>
        </w:rPr>
        <w:t xml:space="preserve"> 1,523 </w:t>
      </w:r>
      <w:r w:rsidRPr="00AB155E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AB155E">
        <w:rPr>
          <w:rFonts w:ascii="Angsana New" w:hAnsi="Angsana New"/>
          <w:i/>
          <w:iCs/>
          <w:sz w:val="30"/>
          <w:szCs w:val="30"/>
        </w:rPr>
        <w:t>)</w:t>
      </w:r>
    </w:p>
    <w:p w14:paraId="79147D21" w14:textId="77777777" w:rsidR="000E4DEC" w:rsidRPr="007073CC" w:rsidRDefault="000E4DEC" w:rsidP="000E4DEC">
      <w:pPr>
        <w:pStyle w:val="Heading1"/>
        <w:numPr>
          <w:ilvl w:val="0"/>
          <w:numId w:val="0"/>
        </w:numPr>
        <w:rPr>
          <w:b w:val="0"/>
          <w:bCs w:val="0"/>
          <w:sz w:val="28"/>
          <w:szCs w:val="28"/>
          <w:cs/>
        </w:rPr>
      </w:pPr>
    </w:p>
    <w:p w14:paraId="22115D84" w14:textId="5C189677" w:rsidR="00384808" w:rsidRPr="004233E3" w:rsidRDefault="000E4DEC" w:rsidP="00123469">
      <w:pPr>
        <w:pStyle w:val="Heading1"/>
        <w:numPr>
          <w:ilvl w:val="0"/>
          <w:numId w:val="23"/>
        </w:numPr>
        <w:tabs>
          <w:tab w:val="num" w:pos="540"/>
        </w:tabs>
        <w:rPr>
          <w:b w:val="0"/>
          <w:bCs w:val="0"/>
          <w:szCs w:val="30"/>
        </w:rPr>
      </w:pPr>
      <w:r w:rsidRPr="000E4DEC">
        <w:rPr>
          <w:szCs w:val="30"/>
        </w:rPr>
        <w:tab/>
      </w:r>
      <w:r w:rsidR="00B70ABF" w:rsidRPr="00536C48">
        <w:rPr>
          <w:rFonts w:hint="cs"/>
          <w:szCs w:val="30"/>
          <w:cs/>
        </w:rPr>
        <w:t>ประมาณการหนี้สินไม่หมุนเวียนสำหรับ</w:t>
      </w:r>
      <w:r w:rsidR="00384808" w:rsidRPr="00536C48">
        <w:rPr>
          <w:szCs w:val="30"/>
          <w:cs/>
        </w:rPr>
        <w:t>ผลประโยชน์พนักงาน</w:t>
      </w:r>
      <w:r w:rsidR="00384808" w:rsidRPr="000E4DEC">
        <w:rPr>
          <w:szCs w:val="30"/>
          <w:cs/>
        </w:rPr>
        <w:t xml:space="preserve"> </w:t>
      </w:r>
    </w:p>
    <w:p w14:paraId="0F3D549E" w14:textId="77777777" w:rsidR="00384808" w:rsidRPr="007073CC" w:rsidRDefault="0038480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1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384808" w:rsidRPr="008948FA" w14:paraId="7E618AA1" w14:textId="77777777" w:rsidTr="00E05C11">
        <w:trPr>
          <w:trHeight w:val="346"/>
        </w:trPr>
        <w:tc>
          <w:tcPr>
            <w:tcW w:w="4050" w:type="dxa"/>
          </w:tcPr>
          <w:p w14:paraId="3EE3E5B3" w14:textId="77777777" w:rsidR="00384808" w:rsidRPr="004233E3" w:rsidRDefault="00384808" w:rsidP="000E6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7EFD5A0" w14:textId="77777777"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E32D8C" w14:textId="77777777" w:rsidR="00384808" w:rsidRPr="004233E3" w:rsidRDefault="00384808" w:rsidP="000E69F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64572634" w14:textId="77777777" w:rsidR="00384808" w:rsidRPr="004233E3" w:rsidRDefault="00384808" w:rsidP="000E69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11A83" w:rsidRPr="008948FA" w14:paraId="556FEAFF" w14:textId="77777777" w:rsidTr="00E05C11">
        <w:trPr>
          <w:trHeight w:val="346"/>
        </w:trPr>
        <w:tc>
          <w:tcPr>
            <w:tcW w:w="4050" w:type="dxa"/>
          </w:tcPr>
          <w:p w14:paraId="7F103859" w14:textId="77777777" w:rsidR="00511A83" w:rsidRPr="004233E3" w:rsidRDefault="00511A83" w:rsidP="00511A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4EA3E5" w14:textId="77777777" w:rsidR="00511A83" w:rsidRPr="00FB5359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F261E1" w14:textId="77777777" w:rsidR="00511A83" w:rsidRPr="00FB5359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1DED6" w14:textId="77777777" w:rsidR="00511A83" w:rsidRPr="00FB5359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CEE9961" w14:textId="77777777" w:rsidR="00511A83" w:rsidRPr="00FB5359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EC56D" w14:textId="77777777" w:rsidR="00511A83" w:rsidRPr="00FB5359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268C05C" w14:textId="77777777" w:rsidR="00511A83" w:rsidRPr="00FB5359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37A87A7D" w14:textId="77777777" w:rsidR="00511A83" w:rsidRPr="00FB5359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511A83" w:rsidRPr="008948FA" w14:paraId="2CAE69FD" w14:textId="77777777" w:rsidTr="00E05C11">
        <w:trPr>
          <w:trHeight w:val="346"/>
        </w:trPr>
        <w:tc>
          <w:tcPr>
            <w:tcW w:w="4050" w:type="dxa"/>
          </w:tcPr>
          <w:p w14:paraId="41970D75" w14:textId="77777777" w:rsidR="00511A83" w:rsidRPr="004233E3" w:rsidRDefault="00511A83" w:rsidP="00511A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5AEC0CA8" w14:textId="77777777" w:rsidR="00511A83" w:rsidRPr="004233E3" w:rsidRDefault="00511A83" w:rsidP="00511A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1A83" w:rsidRPr="008948FA" w14:paraId="57F47EB1" w14:textId="77777777" w:rsidTr="00124546">
        <w:trPr>
          <w:trHeight w:val="346"/>
        </w:trPr>
        <w:tc>
          <w:tcPr>
            <w:tcW w:w="4050" w:type="dxa"/>
            <w:vAlign w:val="bottom"/>
          </w:tcPr>
          <w:p w14:paraId="3A24EA66" w14:textId="77777777" w:rsidR="00511A83" w:rsidRPr="004233E3" w:rsidRDefault="00502847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411C94" w14:textId="77777777" w:rsidR="00511A83" w:rsidRPr="00502847" w:rsidRDefault="00502847" w:rsidP="00511A83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191,544</w:t>
            </w:r>
          </w:p>
        </w:tc>
        <w:tc>
          <w:tcPr>
            <w:tcW w:w="270" w:type="dxa"/>
            <w:vAlign w:val="bottom"/>
          </w:tcPr>
          <w:p w14:paraId="1DF22539" w14:textId="77777777" w:rsidR="00511A83" w:rsidRPr="004233E3" w:rsidRDefault="00511A83" w:rsidP="00511A83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8AABCF" w14:textId="77777777" w:rsidR="00511A83" w:rsidRPr="004233E3" w:rsidRDefault="00511A83" w:rsidP="00511A83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114,228</w:t>
            </w:r>
          </w:p>
        </w:tc>
        <w:tc>
          <w:tcPr>
            <w:tcW w:w="270" w:type="dxa"/>
            <w:vAlign w:val="bottom"/>
          </w:tcPr>
          <w:p w14:paraId="7BEE1590" w14:textId="77777777" w:rsidR="00511A83" w:rsidRPr="004233E3" w:rsidRDefault="00511A83" w:rsidP="00511A83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BE2EC5" w14:textId="77777777" w:rsidR="00511A83" w:rsidRPr="004233E3" w:rsidRDefault="008A7442" w:rsidP="00511A83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190,617</w:t>
            </w:r>
          </w:p>
        </w:tc>
        <w:tc>
          <w:tcPr>
            <w:tcW w:w="270" w:type="dxa"/>
            <w:vAlign w:val="bottom"/>
          </w:tcPr>
          <w:p w14:paraId="56152657" w14:textId="77777777" w:rsidR="00511A83" w:rsidRPr="004233E3" w:rsidRDefault="00511A83" w:rsidP="00511A83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46CAB4E" w14:textId="77777777" w:rsidR="00511A83" w:rsidRPr="004233E3" w:rsidRDefault="00511A83" w:rsidP="00511A83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113,785</w:t>
            </w:r>
          </w:p>
        </w:tc>
      </w:tr>
    </w:tbl>
    <w:p w14:paraId="59AD1E59" w14:textId="77777777" w:rsidR="0088267E" w:rsidRPr="007073CC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5D1397B8" w14:textId="77777777" w:rsidR="00804E95" w:rsidRDefault="00804E95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14:paraId="2E27E5D3" w14:textId="77777777" w:rsidR="00804E95" w:rsidRDefault="00804E95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14:paraId="1CB823C6" w14:textId="77777777" w:rsidR="00804E95" w:rsidRDefault="00804E95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14:paraId="61721233" w14:textId="4BA89064" w:rsidR="0088267E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b/>
          <w:bCs/>
          <w:i/>
          <w:iCs/>
          <w:sz w:val="30"/>
          <w:szCs w:val="30"/>
        </w:rPr>
      </w:pPr>
      <w:r w:rsidRPr="0088267E">
        <w:rPr>
          <w:b/>
          <w:bCs/>
          <w:i/>
          <w:iCs/>
          <w:sz w:val="30"/>
          <w:szCs w:val="30"/>
          <w:cs/>
        </w:rPr>
        <w:lastRenderedPageBreak/>
        <w:t>โครงการ</w:t>
      </w:r>
      <w:r w:rsidRPr="0088267E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7B0175">
        <w:rPr>
          <w:b/>
          <w:bCs/>
          <w:i/>
          <w:iCs/>
          <w:sz w:val="30"/>
          <w:szCs w:val="30"/>
          <w:cs/>
        </w:rPr>
        <w:t xml:space="preserve"> </w:t>
      </w:r>
      <w:r w:rsidRPr="007B0175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70310E82" w14:textId="77777777" w:rsidR="0088267E" w:rsidRPr="00452458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5068538" w14:textId="77777777" w:rsidR="00DB05DC" w:rsidRPr="00502847" w:rsidRDefault="00F63433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sz w:val="30"/>
          <w:szCs w:val="30"/>
        </w:rPr>
      </w:pPr>
      <w:r w:rsidRPr="00F63433">
        <w:rPr>
          <w:sz w:val="30"/>
          <w:szCs w:val="30"/>
          <w:cs/>
        </w:rPr>
        <w:t>กลุ่มบริษัท</w:t>
      </w:r>
      <w:r w:rsidRPr="007B0175">
        <w:rPr>
          <w:sz w:val="30"/>
          <w:szCs w:val="30"/>
          <w:cs/>
        </w:rPr>
        <w:t>จัดการโครงการ</w:t>
      </w:r>
      <w:r w:rsidR="0088267E">
        <w:rPr>
          <w:rFonts w:hint="cs"/>
          <w:sz w:val="30"/>
          <w:szCs w:val="30"/>
          <w:cs/>
        </w:rPr>
        <w:t>ผลประโยชน์ที่กำหนดไว้</w:t>
      </w:r>
      <w:r w:rsidRPr="007B0175">
        <w:rPr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7B0175">
        <w:rPr>
          <w:rFonts w:ascii="Angsana New" w:hAnsi="Angsana New"/>
          <w:sz w:val="30"/>
          <w:szCs w:val="30"/>
        </w:rPr>
        <w:t xml:space="preserve">2541 </w:t>
      </w:r>
      <w:r w:rsidRPr="007B0175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9583F">
        <w:rPr>
          <w:sz w:val="30"/>
          <w:szCs w:val="30"/>
        </w:rPr>
        <w:t xml:space="preserve"> </w:t>
      </w:r>
      <w:r w:rsidR="00DB05DC" w:rsidRPr="004233E3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A26A4" w:rsidRPr="004233E3">
        <w:rPr>
          <w:rFonts w:ascii="Angsana New" w:hAnsi="Angsana New"/>
          <w:sz w:val="30"/>
          <w:szCs w:val="30"/>
          <w:cs/>
        </w:rPr>
        <w:t>และ</w:t>
      </w:r>
      <w:r w:rsidR="00DB05DC" w:rsidRPr="004233E3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06316FB7" w14:textId="77777777" w:rsidR="00D74C6A" w:rsidRPr="007073CC" w:rsidRDefault="00D74C6A" w:rsidP="00A90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091" w:type="dxa"/>
        <w:tblInd w:w="648" w:type="dxa"/>
        <w:tblLook w:val="01E0" w:firstRow="1" w:lastRow="1" w:firstColumn="1" w:lastColumn="1" w:noHBand="0" w:noVBand="0"/>
      </w:tblPr>
      <w:tblGrid>
        <w:gridCol w:w="3796"/>
        <w:gridCol w:w="1098"/>
        <w:gridCol w:w="261"/>
        <w:gridCol w:w="1138"/>
        <w:gridCol w:w="299"/>
        <w:gridCol w:w="1098"/>
        <w:gridCol w:w="299"/>
        <w:gridCol w:w="1102"/>
      </w:tblGrid>
      <w:tr w:rsidR="00A86BD2" w:rsidRPr="008948FA" w14:paraId="7462D2D5" w14:textId="77777777" w:rsidTr="00A86BD2">
        <w:trPr>
          <w:trHeight w:val="415"/>
          <w:tblHeader/>
        </w:trPr>
        <w:tc>
          <w:tcPr>
            <w:tcW w:w="3796" w:type="dxa"/>
            <w:vMerge w:val="restart"/>
            <w:shd w:val="clear" w:color="auto" w:fill="auto"/>
          </w:tcPr>
          <w:p w14:paraId="31978610" w14:textId="77777777" w:rsidR="00A9046E" w:rsidRPr="00A9046E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9046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CFEF1B3" w14:textId="77777777" w:rsidR="00A86BD2" w:rsidRPr="004233E3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A9046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</w:p>
        </w:tc>
        <w:tc>
          <w:tcPr>
            <w:tcW w:w="2497" w:type="dxa"/>
            <w:gridSpan w:val="3"/>
          </w:tcPr>
          <w:p w14:paraId="7B8B2A5A" w14:textId="77777777" w:rsidR="00A86BD2" w:rsidRPr="004233E3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" w:type="dxa"/>
          </w:tcPr>
          <w:p w14:paraId="24E4C618" w14:textId="77777777" w:rsidR="00A86BD2" w:rsidRPr="004233E3" w:rsidRDefault="00A86B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9" w:type="dxa"/>
            <w:gridSpan w:val="3"/>
          </w:tcPr>
          <w:p w14:paraId="779042E2" w14:textId="77777777" w:rsidR="00A86BD2" w:rsidRPr="004233E3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233E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86BD2" w:rsidRPr="008948FA" w14:paraId="470CD677" w14:textId="77777777" w:rsidTr="00A86BD2">
        <w:trPr>
          <w:trHeight w:val="400"/>
          <w:tblHeader/>
        </w:trPr>
        <w:tc>
          <w:tcPr>
            <w:tcW w:w="3796" w:type="dxa"/>
            <w:vMerge/>
          </w:tcPr>
          <w:p w14:paraId="0E3F239A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74585EA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14:paraId="312F39FA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7BCFE8BC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99" w:type="dxa"/>
          </w:tcPr>
          <w:p w14:paraId="722067FC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4219C5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99" w:type="dxa"/>
          </w:tcPr>
          <w:p w14:paraId="62E371B5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4A8E101C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A86BD2" w:rsidRPr="008948FA" w14:paraId="4BB9B0A7" w14:textId="77777777" w:rsidTr="00A86BD2">
        <w:trPr>
          <w:trHeight w:val="400"/>
          <w:tblHeader/>
        </w:trPr>
        <w:tc>
          <w:tcPr>
            <w:tcW w:w="3796" w:type="dxa"/>
          </w:tcPr>
          <w:p w14:paraId="528C7A55" w14:textId="77777777" w:rsidR="00A86BD2" w:rsidRPr="00141130" w:rsidRDefault="00A86BD2" w:rsidP="00511A8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5" w:type="dxa"/>
            <w:gridSpan w:val="7"/>
          </w:tcPr>
          <w:p w14:paraId="723DE651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6BD2" w:rsidRPr="008948FA" w14:paraId="43E3549C" w14:textId="77777777" w:rsidTr="00A86BD2">
        <w:trPr>
          <w:trHeight w:val="415"/>
        </w:trPr>
        <w:tc>
          <w:tcPr>
            <w:tcW w:w="3796" w:type="dxa"/>
          </w:tcPr>
          <w:p w14:paraId="2DBAE0FE" w14:textId="77777777" w:rsidR="00A86BD2" w:rsidRPr="004233E3" w:rsidRDefault="00A86BD2" w:rsidP="00511A83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75564072" w14:textId="77777777" w:rsidR="00A86BD2" w:rsidRPr="002461D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61D3">
              <w:rPr>
                <w:rFonts w:ascii="Angsana New" w:hAnsi="Angsana New" w:cs="Angsana New"/>
                <w:sz w:val="30"/>
                <w:szCs w:val="30"/>
              </w:rPr>
              <w:t>114,228</w:t>
            </w:r>
          </w:p>
        </w:tc>
        <w:tc>
          <w:tcPr>
            <w:tcW w:w="261" w:type="dxa"/>
          </w:tcPr>
          <w:p w14:paraId="08F33CE5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673CAD2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105,465</w:t>
            </w:r>
          </w:p>
        </w:tc>
        <w:tc>
          <w:tcPr>
            <w:tcW w:w="299" w:type="dxa"/>
          </w:tcPr>
          <w:p w14:paraId="5338CBE1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4F25EAA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385D">
              <w:rPr>
                <w:rFonts w:ascii="Angsana New" w:hAnsi="Angsana New" w:cs="Angsana New"/>
                <w:sz w:val="30"/>
                <w:szCs w:val="30"/>
              </w:rPr>
              <w:t>113,78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99" w:type="dxa"/>
          </w:tcPr>
          <w:p w14:paraId="21267720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BB4D885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104,425</w:t>
            </w:r>
          </w:p>
        </w:tc>
      </w:tr>
      <w:tr w:rsidR="00A86BD2" w:rsidRPr="008948FA" w14:paraId="208C89A5" w14:textId="77777777" w:rsidTr="00141130">
        <w:trPr>
          <w:trHeight w:val="272"/>
        </w:trPr>
        <w:tc>
          <w:tcPr>
            <w:tcW w:w="3796" w:type="dxa"/>
          </w:tcPr>
          <w:p w14:paraId="0331CCE7" w14:textId="77777777" w:rsidR="00A86BD2" w:rsidRPr="00141130" w:rsidRDefault="00A86BD2" w:rsidP="00511A83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288E606F" w14:textId="77777777" w:rsidR="00A86BD2" w:rsidRPr="00141130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61" w:type="dxa"/>
          </w:tcPr>
          <w:p w14:paraId="791643BC" w14:textId="77777777" w:rsidR="00A86BD2" w:rsidRPr="00141130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38" w:type="dxa"/>
          </w:tcPr>
          <w:p w14:paraId="66318A17" w14:textId="77777777" w:rsidR="00A86BD2" w:rsidRPr="00141130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99" w:type="dxa"/>
          </w:tcPr>
          <w:p w14:paraId="158B8BDE" w14:textId="77777777" w:rsidR="00A86BD2" w:rsidRPr="00141130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8" w:type="dxa"/>
          </w:tcPr>
          <w:p w14:paraId="258192A0" w14:textId="77777777" w:rsidR="00A86BD2" w:rsidRPr="00141130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99" w:type="dxa"/>
          </w:tcPr>
          <w:p w14:paraId="76E2C8D5" w14:textId="77777777" w:rsidR="00A86BD2" w:rsidRPr="00141130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02" w:type="dxa"/>
          </w:tcPr>
          <w:p w14:paraId="753F82DF" w14:textId="77777777" w:rsidR="00A86BD2" w:rsidRPr="00141130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A86BD2" w:rsidRPr="008948FA" w14:paraId="3F74734F" w14:textId="77777777" w:rsidTr="00A86BD2">
        <w:trPr>
          <w:trHeight w:val="415"/>
        </w:trPr>
        <w:tc>
          <w:tcPr>
            <w:tcW w:w="3796" w:type="dxa"/>
          </w:tcPr>
          <w:p w14:paraId="4A893052" w14:textId="77777777" w:rsidR="00A86BD2" w:rsidRPr="004233E3" w:rsidRDefault="00A86BD2" w:rsidP="00511A8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98" w:type="dxa"/>
          </w:tcPr>
          <w:p w14:paraId="0C0F882B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4AE78CF2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30170A04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" w:type="dxa"/>
          </w:tcPr>
          <w:p w14:paraId="7EE7F6B8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F0E4AF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9" w:type="dxa"/>
          </w:tcPr>
          <w:p w14:paraId="6B81E084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8F2B13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86BD2" w:rsidRPr="008948FA" w14:paraId="131AABEF" w14:textId="77777777" w:rsidTr="00A86BD2">
        <w:trPr>
          <w:trHeight w:val="400"/>
        </w:trPr>
        <w:tc>
          <w:tcPr>
            <w:tcW w:w="3796" w:type="dxa"/>
          </w:tcPr>
          <w:p w14:paraId="71787DD4" w14:textId="77777777" w:rsidR="00A86BD2" w:rsidRPr="004233E3" w:rsidRDefault="00A86BD2" w:rsidP="00511A8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98" w:type="dxa"/>
          </w:tcPr>
          <w:p w14:paraId="36802FF1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9,120</w:t>
            </w:r>
          </w:p>
        </w:tc>
        <w:tc>
          <w:tcPr>
            <w:tcW w:w="261" w:type="dxa"/>
          </w:tcPr>
          <w:p w14:paraId="6EBC0930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3EB97212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6,432</w:t>
            </w:r>
          </w:p>
        </w:tc>
        <w:tc>
          <w:tcPr>
            <w:tcW w:w="299" w:type="dxa"/>
          </w:tcPr>
          <w:p w14:paraId="6B59EB49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73A44C0C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41A0">
              <w:rPr>
                <w:rFonts w:ascii="Angsana New" w:hAnsi="Angsana New" w:cs="Angsana New"/>
                <w:sz w:val="30"/>
                <w:szCs w:val="30"/>
                <w:lang w:bidi="th-TH"/>
              </w:rPr>
              <w:t>9,013</w:t>
            </w:r>
          </w:p>
        </w:tc>
        <w:tc>
          <w:tcPr>
            <w:tcW w:w="299" w:type="dxa"/>
          </w:tcPr>
          <w:p w14:paraId="0106645F" w14:textId="77777777" w:rsidR="00A86BD2" w:rsidRPr="004233E3" w:rsidRDefault="00A86BD2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6D45354D" w14:textId="77777777" w:rsidR="00A86BD2" w:rsidRPr="004233E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6,316</w:t>
            </w:r>
          </w:p>
        </w:tc>
      </w:tr>
      <w:tr w:rsidR="00A86BD2" w:rsidRPr="008948FA" w14:paraId="2149EEC5" w14:textId="77777777" w:rsidTr="00A86BD2">
        <w:trPr>
          <w:trHeight w:val="415"/>
        </w:trPr>
        <w:tc>
          <w:tcPr>
            <w:tcW w:w="3796" w:type="dxa"/>
          </w:tcPr>
          <w:p w14:paraId="0142B07E" w14:textId="77777777" w:rsidR="00A86BD2" w:rsidRPr="00BC4A72" w:rsidRDefault="00A86BD2" w:rsidP="00BC4A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C4A72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98" w:type="dxa"/>
          </w:tcPr>
          <w:p w14:paraId="76797BE1" w14:textId="77777777" w:rsidR="00A86BD2" w:rsidRPr="00BC4A72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C4A72">
              <w:rPr>
                <w:rFonts w:ascii="Angsana New" w:hAnsi="Angsana New" w:cs="Angsana New"/>
                <w:sz w:val="30"/>
                <w:szCs w:val="30"/>
                <w:lang w:bidi="th-TH"/>
              </w:rPr>
              <w:t>46,976</w:t>
            </w:r>
          </w:p>
        </w:tc>
        <w:tc>
          <w:tcPr>
            <w:tcW w:w="261" w:type="dxa"/>
          </w:tcPr>
          <w:p w14:paraId="2D926A17" w14:textId="77777777" w:rsidR="00A86BD2" w:rsidRPr="00BC4A72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64FCC367" w14:textId="77777777" w:rsidR="00A86BD2" w:rsidRPr="00550030" w:rsidRDefault="00A86BD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0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14:paraId="4FE13875" w14:textId="77777777" w:rsidR="00A86BD2" w:rsidRPr="00BC4A72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3FCBE1" w14:textId="77777777" w:rsidR="00A86BD2" w:rsidRPr="00BC4A72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C4A72">
              <w:rPr>
                <w:rFonts w:ascii="Angsana New" w:hAnsi="Angsana New" w:cs="Angsana New"/>
                <w:sz w:val="30"/>
                <w:szCs w:val="30"/>
                <w:lang w:bidi="th-TH"/>
              </w:rPr>
              <w:t>46,843</w:t>
            </w:r>
          </w:p>
        </w:tc>
        <w:tc>
          <w:tcPr>
            <w:tcW w:w="299" w:type="dxa"/>
          </w:tcPr>
          <w:p w14:paraId="407D3561" w14:textId="77777777" w:rsidR="00A86BD2" w:rsidRPr="00BC4A72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E759E63" w14:textId="77777777" w:rsidR="00A86BD2" w:rsidRPr="00550030" w:rsidRDefault="00A86BD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0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BD2" w:rsidRPr="008948FA" w14:paraId="1A442693" w14:textId="77777777" w:rsidTr="00A86BD2">
        <w:trPr>
          <w:trHeight w:val="415"/>
        </w:trPr>
        <w:tc>
          <w:tcPr>
            <w:tcW w:w="3796" w:type="dxa"/>
          </w:tcPr>
          <w:p w14:paraId="2C59B4E3" w14:textId="77777777" w:rsidR="00A86BD2" w:rsidRPr="004233E3" w:rsidRDefault="00A86BD2" w:rsidP="00BC4A7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98" w:type="dxa"/>
          </w:tcPr>
          <w:p w14:paraId="087D4096" w14:textId="77777777" w:rsidR="00A86BD2" w:rsidRPr="004233E3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41A0">
              <w:rPr>
                <w:rFonts w:ascii="Angsana New" w:hAnsi="Angsana New" w:cs="Angsana New"/>
                <w:sz w:val="30"/>
                <w:szCs w:val="30"/>
                <w:lang w:bidi="th-TH"/>
              </w:rPr>
              <w:t>4,04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61" w:type="dxa"/>
          </w:tcPr>
          <w:p w14:paraId="48235EFB" w14:textId="77777777" w:rsidR="00A86BD2" w:rsidRPr="004233E3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0FFFAEA2" w14:textId="77777777" w:rsidR="00A86BD2" w:rsidRPr="004233E3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3,264</w:t>
            </w:r>
          </w:p>
        </w:tc>
        <w:tc>
          <w:tcPr>
            <w:tcW w:w="299" w:type="dxa"/>
          </w:tcPr>
          <w:p w14:paraId="5EDB4275" w14:textId="77777777" w:rsidR="00A86BD2" w:rsidRPr="004233E3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C9178E5" w14:textId="77777777" w:rsidR="00A86BD2" w:rsidRPr="004233E3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41A0">
              <w:rPr>
                <w:rFonts w:ascii="Angsana New" w:hAnsi="Angsana New" w:cs="Angsana New"/>
                <w:sz w:val="30"/>
                <w:szCs w:val="30"/>
                <w:lang w:bidi="th-TH"/>
              </w:rPr>
              <w:t>4,030</w:t>
            </w:r>
          </w:p>
        </w:tc>
        <w:tc>
          <w:tcPr>
            <w:tcW w:w="299" w:type="dxa"/>
          </w:tcPr>
          <w:p w14:paraId="13D79C5F" w14:textId="77777777" w:rsidR="00A86BD2" w:rsidRPr="004233E3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51969E4F" w14:textId="77777777" w:rsidR="00A86BD2" w:rsidRPr="004233E3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3,231</w:t>
            </w:r>
          </w:p>
        </w:tc>
      </w:tr>
      <w:tr w:rsidR="00A86BD2" w:rsidRPr="008948FA" w14:paraId="12B6B99D" w14:textId="77777777" w:rsidTr="00A86BD2">
        <w:trPr>
          <w:trHeight w:val="400"/>
        </w:trPr>
        <w:tc>
          <w:tcPr>
            <w:tcW w:w="3796" w:type="dxa"/>
          </w:tcPr>
          <w:p w14:paraId="4388A221" w14:textId="77777777" w:rsidR="00A86BD2" w:rsidRPr="00BC4A72" w:rsidRDefault="00A86BD2" w:rsidP="00BC4A7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BC0A5D3" w14:textId="77777777" w:rsidR="00A86BD2" w:rsidRPr="00452458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524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60,144</w:t>
            </w:r>
          </w:p>
        </w:tc>
        <w:tc>
          <w:tcPr>
            <w:tcW w:w="261" w:type="dxa"/>
          </w:tcPr>
          <w:p w14:paraId="58A687B0" w14:textId="77777777" w:rsidR="00A86BD2" w:rsidRPr="00452458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7B0447B" w14:textId="77777777" w:rsidR="00A86BD2" w:rsidRPr="00452458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24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9,696</w:t>
            </w:r>
          </w:p>
        </w:tc>
        <w:tc>
          <w:tcPr>
            <w:tcW w:w="299" w:type="dxa"/>
          </w:tcPr>
          <w:p w14:paraId="103FD87C" w14:textId="77777777" w:rsidR="00A86BD2" w:rsidRPr="00452458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60D08E" w14:textId="77777777" w:rsidR="00A86BD2" w:rsidRPr="00452458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524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59,886</w:t>
            </w:r>
          </w:p>
        </w:tc>
        <w:tc>
          <w:tcPr>
            <w:tcW w:w="299" w:type="dxa"/>
          </w:tcPr>
          <w:p w14:paraId="292DCAAD" w14:textId="77777777" w:rsidR="00A86BD2" w:rsidRPr="00452458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CC528AF" w14:textId="77777777" w:rsidR="00A86BD2" w:rsidRPr="00452458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24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9,547</w:t>
            </w:r>
          </w:p>
        </w:tc>
      </w:tr>
      <w:tr w:rsidR="00A86BD2" w:rsidRPr="008948FA" w14:paraId="50064DEE" w14:textId="77777777" w:rsidTr="00A86BD2">
        <w:trPr>
          <w:trHeight w:val="415"/>
        </w:trPr>
        <w:tc>
          <w:tcPr>
            <w:tcW w:w="3796" w:type="dxa"/>
          </w:tcPr>
          <w:p w14:paraId="06FB6F11" w14:textId="77777777" w:rsidR="00A86BD2" w:rsidRPr="004233E3" w:rsidRDefault="00A86BD2" w:rsidP="00BC4A7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98" w:type="dxa"/>
          </w:tcPr>
          <w:p w14:paraId="76E08709" w14:textId="77777777" w:rsidR="00A86BD2" w:rsidRPr="004233E3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1EA95663" w14:textId="77777777" w:rsidR="00A86BD2" w:rsidRPr="004233E3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</w:tcPr>
          <w:p w14:paraId="6163E004" w14:textId="77777777" w:rsidR="00A86BD2" w:rsidRPr="004233E3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9" w:type="dxa"/>
          </w:tcPr>
          <w:p w14:paraId="4F95E14E" w14:textId="77777777" w:rsidR="00A86BD2" w:rsidRPr="004233E3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3F13DBC" w14:textId="77777777" w:rsidR="00A86BD2" w:rsidRPr="004233E3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9" w:type="dxa"/>
          </w:tcPr>
          <w:p w14:paraId="18DA2B51" w14:textId="77777777" w:rsidR="00A86BD2" w:rsidRPr="004233E3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04BC89FC" w14:textId="77777777" w:rsidR="00A86BD2" w:rsidRPr="004233E3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86BD2" w:rsidRPr="008948FA" w14:paraId="5DC5F919" w14:textId="77777777" w:rsidTr="00A86BD2">
        <w:trPr>
          <w:trHeight w:val="162"/>
        </w:trPr>
        <w:tc>
          <w:tcPr>
            <w:tcW w:w="3796" w:type="dxa"/>
          </w:tcPr>
          <w:p w14:paraId="1CE884F2" w14:textId="6CCD019A" w:rsidR="00A86BD2" w:rsidRPr="00EA6008" w:rsidRDefault="00A86BD2" w:rsidP="00BC4A72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="00804E95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1F40F775" w14:textId="77777777" w:rsidR="00A86BD2" w:rsidRPr="00A86BD2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1A61F82E" w14:textId="77777777" w:rsidR="00A86BD2" w:rsidRPr="00A86BD2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38" w:type="dxa"/>
          </w:tcPr>
          <w:p w14:paraId="3B7ACAC9" w14:textId="77777777" w:rsidR="00A86BD2" w:rsidRPr="00A86BD2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99" w:type="dxa"/>
            <w:vAlign w:val="bottom"/>
          </w:tcPr>
          <w:p w14:paraId="70C26532" w14:textId="77777777" w:rsidR="00A86BD2" w:rsidRPr="00A86BD2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98" w:type="dxa"/>
            <w:vAlign w:val="bottom"/>
          </w:tcPr>
          <w:p w14:paraId="6CB129BF" w14:textId="77777777" w:rsidR="00A86BD2" w:rsidRPr="00A86BD2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99" w:type="dxa"/>
            <w:vAlign w:val="bottom"/>
          </w:tcPr>
          <w:p w14:paraId="639B6485" w14:textId="77777777" w:rsidR="00A86BD2" w:rsidRPr="00A86BD2" w:rsidRDefault="00A86BD2" w:rsidP="00BC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02" w:type="dxa"/>
            <w:vAlign w:val="bottom"/>
          </w:tcPr>
          <w:p w14:paraId="5B6C1DF4" w14:textId="77777777" w:rsidR="00A86BD2" w:rsidRPr="00A86BD2" w:rsidRDefault="00A86BD2" w:rsidP="00BC4A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</w:tr>
      <w:tr w:rsidR="00A86BD2" w:rsidRPr="008948FA" w14:paraId="348A7498" w14:textId="77777777" w:rsidTr="00A86BD2">
        <w:trPr>
          <w:trHeight w:val="162"/>
        </w:trPr>
        <w:tc>
          <w:tcPr>
            <w:tcW w:w="3796" w:type="dxa"/>
          </w:tcPr>
          <w:p w14:paraId="0EF21DA9" w14:textId="77777777" w:rsidR="00A86BD2" w:rsidRPr="007016DC" w:rsidRDefault="00555C9B" w:rsidP="00A86BD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86B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86BD2" w:rsidRPr="007D3A3A">
              <w:rPr>
                <w:rFonts w:ascii="Angsana New" w:hAnsi="Angsana New"/>
                <w:sz w:val="30"/>
                <w:szCs w:val="30"/>
                <w:cs/>
              </w:rPr>
              <w:t>ข้อสมมติด้าน</w:t>
            </w:r>
            <w:r w:rsidR="00A86BD2" w:rsidRPr="007016DC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="00A86BD2" w:rsidRPr="007D3A3A">
              <w:rPr>
                <w:rFonts w:ascii="Angsana New" w:hAnsi="Angsana New"/>
                <w:sz w:val="30"/>
                <w:szCs w:val="30"/>
                <w:cs/>
              </w:rPr>
              <w:t>ศาสตร์</w:t>
            </w:r>
            <w:r w:rsidR="00A86BD2" w:rsidRPr="007016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98" w:type="dxa"/>
          </w:tcPr>
          <w:p w14:paraId="79688D3F" w14:textId="77777777" w:rsidR="00A86BD2" w:rsidRPr="00555C9B" w:rsidRDefault="00A86BD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5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AFF9436" w14:textId="77777777" w:rsidR="00A86BD2" w:rsidRPr="00EA6008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79E5ABDD" w14:textId="77777777" w:rsidR="00A86BD2" w:rsidRPr="00EA6008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299" w:type="dxa"/>
          </w:tcPr>
          <w:p w14:paraId="7AFF2BBA" w14:textId="77777777" w:rsidR="00A86BD2" w:rsidRPr="00EA6008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3D74E2" w14:textId="77777777" w:rsidR="00A86BD2" w:rsidRPr="00555C9B" w:rsidRDefault="00A86BD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5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14:paraId="12B9D4C0" w14:textId="77777777" w:rsidR="00A86BD2" w:rsidRPr="00EA6008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7E238AA2" w14:textId="77777777" w:rsidR="00A86BD2" w:rsidRPr="00EA6008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637</w:t>
            </w:r>
          </w:p>
        </w:tc>
      </w:tr>
      <w:tr w:rsidR="00A86BD2" w:rsidRPr="008948FA" w14:paraId="1AC3D786" w14:textId="77777777" w:rsidTr="00A86BD2">
        <w:trPr>
          <w:trHeight w:val="162"/>
        </w:trPr>
        <w:tc>
          <w:tcPr>
            <w:tcW w:w="3796" w:type="dxa"/>
          </w:tcPr>
          <w:p w14:paraId="3EA7BBEB" w14:textId="77777777" w:rsidR="00A86BD2" w:rsidRPr="007016DC" w:rsidRDefault="00555C9B" w:rsidP="00A86BD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86B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86BD2" w:rsidRPr="007D3A3A">
              <w:rPr>
                <w:rFonts w:ascii="Angsana New" w:hAnsi="Angsana New"/>
                <w:sz w:val="30"/>
                <w:szCs w:val="30"/>
                <w:cs/>
              </w:rPr>
              <w:t>ข้อสมมติ</w:t>
            </w:r>
            <w:r w:rsidR="00A86BD2" w:rsidRPr="007016D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="00A86BD2" w:rsidRPr="007016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98" w:type="dxa"/>
          </w:tcPr>
          <w:p w14:paraId="43E0F1E6" w14:textId="77777777" w:rsidR="00A86BD2" w:rsidRPr="00EA6008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19,019</w:t>
            </w:r>
          </w:p>
        </w:tc>
        <w:tc>
          <w:tcPr>
            <w:tcW w:w="261" w:type="dxa"/>
          </w:tcPr>
          <w:p w14:paraId="27ACE1FE" w14:textId="77777777" w:rsidR="00A86BD2" w:rsidRPr="00EA6008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2E669428" w14:textId="77777777" w:rsidR="00A86BD2" w:rsidRPr="00EA6008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3,608</w:t>
            </w:r>
          </w:p>
        </w:tc>
        <w:tc>
          <w:tcPr>
            <w:tcW w:w="299" w:type="dxa"/>
          </w:tcPr>
          <w:p w14:paraId="304E95ED" w14:textId="77777777" w:rsidR="00A86BD2" w:rsidRPr="00EA6008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1DA854E" w14:textId="77777777" w:rsidR="00A86BD2" w:rsidRPr="00EA6008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18,793</w:t>
            </w:r>
          </w:p>
        </w:tc>
        <w:tc>
          <w:tcPr>
            <w:tcW w:w="299" w:type="dxa"/>
          </w:tcPr>
          <w:p w14:paraId="4738E3DE" w14:textId="77777777" w:rsidR="00A86BD2" w:rsidRPr="00EA6008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6C8A9004" w14:textId="77777777" w:rsidR="00A86BD2" w:rsidRPr="00EA6008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3,620</w:t>
            </w:r>
          </w:p>
        </w:tc>
      </w:tr>
      <w:tr w:rsidR="00A86BD2" w:rsidRPr="008948FA" w14:paraId="7550C674" w14:textId="77777777" w:rsidTr="0049583F">
        <w:trPr>
          <w:trHeight w:val="162"/>
        </w:trPr>
        <w:tc>
          <w:tcPr>
            <w:tcW w:w="3796" w:type="dxa"/>
          </w:tcPr>
          <w:p w14:paraId="66300313" w14:textId="77777777" w:rsidR="00A86BD2" w:rsidRPr="00EA6008" w:rsidRDefault="00555C9B" w:rsidP="00A86BD2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    </w:t>
            </w:r>
            <w:r w:rsidR="00A86BD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- </w:t>
            </w:r>
            <w:r w:rsidR="00A86BD2"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AF2D01C" w14:textId="77777777" w:rsidR="00A86BD2" w:rsidRPr="00555C9B" w:rsidRDefault="00A86BD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5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026A4B4" w14:textId="77777777" w:rsidR="00A86BD2" w:rsidRPr="00EA6008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58961C2" w14:textId="77777777" w:rsidR="00A86BD2" w:rsidRPr="00EA6008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(3,583)</w:t>
            </w:r>
          </w:p>
        </w:tc>
        <w:tc>
          <w:tcPr>
            <w:tcW w:w="299" w:type="dxa"/>
          </w:tcPr>
          <w:p w14:paraId="12783D8D" w14:textId="77777777" w:rsidR="00A86BD2" w:rsidRPr="00EA6008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9DDF72E" w14:textId="77777777" w:rsidR="00A86BD2" w:rsidRPr="00555C9B" w:rsidRDefault="00A86BD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5C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14:paraId="436078F3" w14:textId="77777777" w:rsidR="00A86BD2" w:rsidRPr="00EA6008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70CE8ED" w14:textId="77777777" w:rsidR="00A86BD2" w:rsidRPr="00EA6008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(2,897)</w:t>
            </w:r>
          </w:p>
        </w:tc>
      </w:tr>
      <w:tr w:rsidR="0049583F" w:rsidRPr="008948FA" w14:paraId="39C30701" w14:textId="77777777" w:rsidTr="0049583F">
        <w:trPr>
          <w:trHeight w:val="162"/>
        </w:trPr>
        <w:tc>
          <w:tcPr>
            <w:tcW w:w="3796" w:type="dxa"/>
          </w:tcPr>
          <w:p w14:paraId="36DA41BC" w14:textId="77777777" w:rsidR="0049583F" w:rsidRDefault="0049583F" w:rsidP="0049583F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E188ADB" w14:textId="77777777" w:rsidR="0049583F" w:rsidRPr="00DB68D0" w:rsidRDefault="00DB68D0" w:rsidP="00DB68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8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19,019</w:t>
            </w:r>
          </w:p>
        </w:tc>
        <w:tc>
          <w:tcPr>
            <w:tcW w:w="261" w:type="dxa"/>
          </w:tcPr>
          <w:p w14:paraId="3E93F14A" w14:textId="77777777" w:rsidR="0049583F" w:rsidRPr="00DB68D0" w:rsidRDefault="0049583F" w:rsidP="0049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4C9C75EE" w14:textId="77777777" w:rsidR="0049583F" w:rsidRPr="00DB68D0" w:rsidRDefault="00DB68D0" w:rsidP="004958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614</w:t>
            </w:r>
          </w:p>
        </w:tc>
        <w:tc>
          <w:tcPr>
            <w:tcW w:w="299" w:type="dxa"/>
          </w:tcPr>
          <w:p w14:paraId="29650155" w14:textId="77777777" w:rsidR="0049583F" w:rsidRPr="00DB68D0" w:rsidRDefault="0049583F" w:rsidP="0049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2F0D380" w14:textId="77777777" w:rsidR="0049583F" w:rsidRPr="00DB68D0" w:rsidRDefault="00DB68D0" w:rsidP="00DB68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18,793</w:t>
            </w:r>
          </w:p>
        </w:tc>
        <w:tc>
          <w:tcPr>
            <w:tcW w:w="299" w:type="dxa"/>
          </w:tcPr>
          <w:p w14:paraId="0BEEA321" w14:textId="77777777" w:rsidR="0049583F" w:rsidRPr="00DB68D0" w:rsidRDefault="0049583F" w:rsidP="0049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5CF4E35B" w14:textId="77777777" w:rsidR="0049583F" w:rsidRPr="00DB68D0" w:rsidRDefault="00DB68D0" w:rsidP="00DB68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1,360</w:t>
            </w:r>
          </w:p>
        </w:tc>
      </w:tr>
      <w:tr w:rsidR="00A86BD2" w:rsidRPr="008948FA" w14:paraId="40D8EC1E" w14:textId="77777777" w:rsidTr="004E7966">
        <w:trPr>
          <w:trHeight w:val="271"/>
        </w:trPr>
        <w:tc>
          <w:tcPr>
            <w:tcW w:w="3796" w:type="dxa"/>
          </w:tcPr>
          <w:p w14:paraId="09F08F41" w14:textId="77777777" w:rsidR="00A86BD2" w:rsidRPr="004E7966" w:rsidRDefault="00A86BD2" w:rsidP="00A86BD2">
            <w:pPr>
              <w:ind w:left="342" w:hanging="3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CB45494" w14:textId="77777777" w:rsidR="00A86BD2" w:rsidRPr="004E7966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1" w:type="dxa"/>
          </w:tcPr>
          <w:p w14:paraId="5D1D92CC" w14:textId="77777777" w:rsidR="00A86BD2" w:rsidRPr="004E7966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2957EA4" w14:textId="77777777" w:rsidR="00A86BD2" w:rsidRPr="004E7966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9" w:type="dxa"/>
          </w:tcPr>
          <w:p w14:paraId="4C282DF2" w14:textId="77777777" w:rsidR="00A86BD2" w:rsidRPr="004E7966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C778AFC" w14:textId="77777777" w:rsidR="00A86BD2" w:rsidRPr="004E7966" w:rsidRDefault="00A86BD2" w:rsidP="00A86BD2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9" w:type="dxa"/>
          </w:tcPr>
          <w:p w14:paraId="511BB8DE" w14:textId="77777777" w:rsidR="00A86BD2" w:rsidRPr="004E7966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F8FF5E4" w14:textId="77777777" w:rsidR="00A86BD2" w:rsidRPr="004E7966" w:rsidRDefault="00A86BD2" w:rsidP="00A86BD2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6BD2" w:rsidRPr="008948FA" w14:paraId="0E86F1CC" w14:textId="77777777" w:rsidTr="00A86BD2">
        <w:trPr>
          <w:trHeight w:val="415"/>
        </w:trPr>
        <w:tc>
          <w:tcPr>
            <w:tcW w:w="3796" w:type="dxa"/>
          </w:tcPr>
          <w:p w14:paraId="5CE70EE4" w14:textId="77777777" w:rsidR="00A86BD2" w:rsidRPr="004233E3" w:rsidRDefault="00A86BD2" w:rsidP="00A86BD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733326C" w14:textId="77777777" w:rsidR="00A86BD2" w:rsidRPr="004233E3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(1,847)</w:t>
            </w:r>
          </w:p>
        </w:tc>
        <w:tc>
          <w:tcPr>
            <w:tcW w:w="261" w:type="dxa"/>
          </w:tcPr>
          <w:p w14:paraId="72221ACB" w14:textId="77777777" w:rsidR="00A86BD2" w:rsidRPr="004233E3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16ADB7A" w14:textId="77777777" w:rsidR="00A86BD2" w:rsidRPr="004233E3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 w:rsidRPr="002F14A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547)</w:t>
            </w:r>
          </w:p>
        </w:tc>
        <w:tc>
          <w:tcPr>
            <w:tcW w:w="299" w:type="dxa"/>
          </w:tcPr>
          <w:p w14:paraId="1B72A95F" w14:textId="77777777" w:rsidR="00A86BD2" w:rsidRPr="004233E3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8D85105" w14:textId="77777777" w:rsidR="00A86BD2" w:rsidRPr="004233E3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(1,847)</w:t>
            </w:r>
          </w:p>
        </w:tc>
        <w:tc>
          <w:tcPr>
            <w:tcW w:w="299" w:type="dxa"/>
          </w:tcPr>
          <w:p w14:paraId="3DA8E670" w14:textId="77777777" w:rsidR="00A86BD2" w:rsidRPr="004233E3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39D2451" w14:textId="77777777" w:rsidR="00A86BD2" w:rsidRPr="004233E3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(1,547)</w:t>
            </w:r>
          </w:p>
        </w:tc>
      </w:tr>
      <w:tr w:rsidR="00A86BD2" w:rsidRPr="008948FA" w14:paraId="78A2AB34" w14:textId="77777777" w:rsidTr="004E7966">
        <w:trPr>
          <w:trHeight w:val="325"/>
        </w:trPr>
        <w:tc>
          <w:tcPr>
            <w:tcW w:w="3796" w:type="dxa"/>
          </w:tcPr>
          <w:p w14:paraId="69F6E5B1" w14:textId="77777777" w:rsidR="00A86BD2" w:rsidRPr="004E7966" w:rsidRDefault="00A86BD2" w:rsidP="00A86BD2">
            <w:pPr>
              <w:ind w:left="342" w:hanging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FD69530" w14:textId="77777777" w:rsidR="00A86BD2" w:rsidRPr="004E7966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1" w:type="dxa"/>
          </w:tcPr>
          <w:p w14:paraId="26261CC5" w14:textId="77777777" w:rsidR="00A86BD2" w:rsidRPr="004E7966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F2A6C3D" w14:textId="77777777" w:rsidR="00A86BD2" w:rsidRPr="004E7966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9" w:type="dxa"/>
          </w:tcPr>
          <w:p w14:paraId="39871C41" w14:textId="77777777" w:rsidR="00A86BD2" w:rsidRPr="004E7966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F53B704" w14:textId="77777777" w:rsidR="00A86BD2" w:rsidRPr="004E7966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9" w:type="dxa"/>
          </w:tcPr>
          <w:p w14:paraId="19A0E049" w14:textId="77777777" w:rsidR="00A86BD2" w:rsidRPr="004E7966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4BC8FD1A" w14:textId="77777777" w:rsidR="00A86BD2" w:rsidRPr="004E7966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86BD2" w:rsidRPr="008948FA" w14:paraId="0C2DF5A0" w14:textId="77777777" w:rsidTr="00A86BD2">
        <w:trPr>
          <w:trHeight w:val="400"/>
        </w:trPr>
        <w:tc>
          <w:tcPr>
            <w:tcW w:w="3796" w:type="dxa"/>
          </w:tcPr>
          <w:p w14:paraId="138EE527" w14:textId="77777777" w:rsidR="00A86BD2" w:rsidRPr="004233E3" w:rsidRDefault="00A86BD2" w:rsidP="00A86BD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6BF9B500" w14:textId="77777777" w:rsidR="00A86BD2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191,544</w:t>
            </w:r>
          </w:p>
        </w:tc>
        <w:tc>
          <w:tcPr>
            <w:tcW w:w="261" w:type="dxa"/>
          </w:tcPr>
          <w:p w14:paraId="65A1A4CD" w14:textId="77777777" w:rsidR="00A86BD2" w:rsidRPr="004233E3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053C4A95" w14:textId="77777777" w:rsidR="00A86BD2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114,228</w:t>
            </w:r>
          </w:p>
        </w:tc>
        <w:tc>
          <w:tcPr>
            <w:tcW w:w="299" w:type="dxa"/>
          </w:tcPr>
          <w:p w14:paraId="7505DE23" w14:textId="77777777" w:rsidR="00A86BD2" w:rsidRPr="004233E3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7D27E4C4" w14:textId="77777777" w:rsidR="00A86BD2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190,617</w:t>
            </w:r>
          </w:p>
        </w:tc>
        <w:tc>
          <w:tcPr>
            <w:tcW w:w="299" w:type="dxa"/>
          </w:tcPr>
          <w:p w14:paraId="7E801D5F" w14:textId="77777777" w:rsidR="00A86BD2" w:rsidRPr="004233E3" w:rsidRDefault="00A86BD2" w:rsidP="00A8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14:paraId="13F3D48E" w14:textId="77777777" w:rsidR="00A86BD2" w:rsidRDefault="00A86BD2" w:rsidP="00A86BD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113,785</w:t>
            </w:r>
          </w:p>
        </w:tc>
      </w:tr>
    </w:tbl>
    <w:p w14:paraId="5A34AAC7" w14:textId="77777777" w:rsidR="00AC01AD" w:rsidRPr="002C273C" w:rsidRDefault="00AC01AD" w:rsidP="00AC01A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2"/>
          <w:szCs w:val="22"/>
          <w:cs/>
        </w:rPr>
      </w:pPr>
    </w:p>
    <w:p w14:paraId="2E53D6C5" w14:textId="77777777" w:rsidR="00452458" w:rsidRDefault="0045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888237" w14:textId="25CFC20B" w:rsidR="00424719" w:rsidRDefault="006B3A8C" w:rsidP="004247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Pr="006B3A8C">
        <w:rPr>
          <w:rFonts w:ascii="Angsana New" w:hAnsi="Angsana New"/>
          <w:sz w:val="30"/>
          <w:szCs w:val="30"/>
          <w:cs/>
        </w:rPr>
        <w:t>เมื่อวันที่</w:t>
      </w:r>
      <w:r w:rsidRPr="006B3A8C">
        <w:rPr>
          <w:rFonts w:ascii="Angsana New" w:hAnsi="Angsana New"/>
          <w:sz w:val="30"/>
          <w:szCs w:val="30"/>
        </w:rPr>
        <w:t xml:space="preserve"> 5 </w:t>
      </w:r>
      <w:r w:rsidRPr="006B3A8C">
        <w:rPr>
          <w:rFonts w:ascii="Angsana New" w:hAnsi="Angsana New"/>
          <w:sz w:val="30"/>
          <w:szCs w:val="30"/>
          <w:cs/>
        </w:rPr>
        <w:t>เมษายน</w:t>
      </w:r>
      <w:r w:rsidRPr="006B3A8C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B3A8C">
        <w:rPr>
          <w:rFonts w:ascii="Angsana New" w:hAnsi="Angsana New"/>
          <w:sz w:val="30"/>
          <w:szCs w:val="30"/>
        </w:rPr>
        <w:t xml:space="preserve">2562 </w:t>
      </w:r>
      <w:r w:rsidRPr="006B3A8C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B3A8C">
        <w:rPr>
          <w:rFonts w:ascii="Angsana New" w:hAnsi="Angsana New"/>
          <w:sz w:val="30"/>
          <w:szCs w:val="30"/>
        </w:rPr>
        <w:t>20</w:t>
      </w:r>
      <w:r w:rsidRPr="006B3A8C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6B3A8C">
        <w:rPr>
          <w:rFonts w:ascii="Angsana New" w:hAnsi="Angsana New"/>
          <w:sz w:val="30"/>
          <w:szCs w:val="30"/>
        </w:rPr>
        <w:t>400</w:t>
      </w:r>
      <w:r w:rsidRPr="006B3A8C">
        <w:rPr>
          <w:rFonts w:ascii="Angsana New" w:hAnsi="Angsana New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6B3A8C">
        <w:rPr>
          <w:rFonts w:ascii="Angsana New" w:hAnsi="Angsana New"/>
          <w:sz w:val="30"/>
          <w:szCs w:val="30"/>
        </w:rPr>
        <w:t>2562</w:t>
      </w:r>
      <w:r w:rsidRPr="006B3A8C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 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5CF83D5D" w14:textId="77777777" w:rsidR="006B3A8C" w:rsidRPr="00452458" w:rsidRDefault="006B3A8C" w:rsidP="00C6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1"/>
        <w:gridCol w:w="270"/>
        <w:gridCol w:w="8"/>
        <w:gridCol w:w="1143"/>
      </w:tblGrid>
      <w:tr w:rsidR="00384808" w:rsidRPr="00C62B38" w14:paraId="050492F7" w14:textId="77777777" w:rsidTr="006E78CC">
        <w:trPr>
          <w:trHeight w:val="389"/>
        </w:trPr>
        <w:tc>
          <w:tcPr>
            <w:tcW w:w="3960" w:type="dxa"/>
          </w:tcPr>
          <w:p w14:paraId="3A56FA44" w14:textId="77777777" w:rsidR="00384808" w:rsidRPr="00C6085E" w:rsidRDefault="00C6085E" w:rsidP="00C6085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8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2520" w:type="dxa"/>
            <w:gridSpan w:val="3"/>
          </w:tcPr>
          <w:p w14:paraId="35CBE89B" w14:textId="77777777" w:rsidR="00384808" w:rsidRPr="00C62B38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A75D58" w14:textId="77777777" w:rsidR="00384808" w:rsidRPr="00C62B38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31B4ED69" w14:textId="77777777" w:rsidR="00384808" w:rsidRPr="00C62B38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83" w:rsidRPr="00C62B38" w14:paraId="6404ABEB" w14:textId="77777777" w:rsidTr="00511A83">
        <w:tc>
          <w:tcPr>
            <w:tcW w:w="3960" w:type="dxa"/>
          </w:tcPr>
          <w:p w14:paraId="1B86BB97" w14:textId="77777777" w:rsidR="00511A83" w:rsidRPr="00C62B38" w:rsidRDefault="006E78CC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8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1AD749A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0305AB0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3EA6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915454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10251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66BAAD6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gridSpan w:val="2"/>
          </w:tcPr>
          <w:p w14:paraId="4B85B88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511A83" w:rsidRPr="00C62B38" w14:paraId="4E28CC37" w14:textId="77777777" w:rsidTr="00511A83">
        <w:tc>
          <w:tcPr>
            <w:tcW w:w="3960" w:type="dxa"/>
          </w:tcPr>
          <w:p w14:paraId="22443BE7" w14:textId="77777777" w:rsidR="00511A83" w:rsidRPr="002C273C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92" w:type="dxa"/>
            <w:gridSpan w:val="8"/>
          </w:tcPr>
          <w:p w14:paraId="2EBAC51E" w14:textId="77777777" w:rsidR="00511A83" w:rsidRPr="00C62B38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B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A0AF6" w:rsidRPr="00C62B38" w14:paraId="154665A9" w14:textId="77777777" w:rsidTr="00511A83">
        <w:tc>
          <w:tcPr>
            <w:tcW w:w="3960" w:type="dxa"/>
          </w:tcPr>
          <w:p w14:paraId="0E2F3C4A" w14:textId="77777777" w:rsidR="007A0AF6" w:rsidRPr="00C62B38" w:rsidRDefault="007A0AF6" w:rsidP="007A0A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4528A259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  <w:tc>
          <w:tcPr>
            <w:tcW w:w="270" w:type="dxa"/>
          </w:tcPr>
          <w:p w14:paraId="42E90467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AB59E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  <w:tc>
          <w:tcPr>
            <w:tcW w:w="270" w:type="dxa"/>
          </w:tcPr>
          <w:p w14:paraId="32F62BD7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FCAEDA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  <w:tc>
          <w:tcPr>
            <w:tcW w:w="278" w:type="dxa"/>
            <w:gridSpan w:val="2"/>
          </w:tcPr>
          <w:p w14:paraId="00CC9799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E0771D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</w:tr>
      <w:tr w:rsidR="007A0AF6" w:rsidRPr="00C62B38" w14:paraId="1B910DE1" w14:textId="77777777" w:rsidTr="00511A83">
        <w:tc>
          <w:tcPr>
            <w:tcW w:w="3960" w:type="dxa"/>
          </w:tcPr>
          <w:p w14:paraId="48B6C655" w14:textId="77777777" w:rsidR="007A0AF6" w:rsidRPr="00C62B38" w:rsidRDefault="007A0AF6" w:rsidP="007A0A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6E37EBA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270" w:type="dxa"/>
          </w:tcPr>
          <w:p w14:paraId="008162DE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A8216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270" w:type="dxa"/>
          </w:tcPr>
          <w:p w14:paraId="541D82F9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B366EF0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278" w:type="dxa"/>
            <w:gridSpan w:val="2"/>
          </w:tcPr>
          <w:p w14:paraId="424AB6EB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582505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</w:tr>
      <w:tr w:rsidR="007A0AF6" w:rsidRPr="00C62B38" w14:paraId="501F0779" w14:textId="77777777" w:rsidTr="00511A83">
        <w:tc>
          <w:tcPr>
            <w:tcW w:w="3960" w:type="dxa"/>
          </w:tcPr>
          <w:p w14:paraId="26CE3B25" w14:textId="77777777" w:rsidR="007A0AF6" w:rsidRPr="00C62B38" w:rsidRDefault="007A0AF6" w:rsidP="007A0A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B3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0BFBC14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270" w:type="dxa"/>
          </w:tcPr>
          <w:p w14:paraId="669F2999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BC6BA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270" w:type="dxa"/>
          </w:tcPr>
          <w:p w14:paraId="75D36F83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69D94C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278" w:type="dxa"/>
            <w:gridSpan w:val="2"/>
          </w:tcPr>
          <w:p w14:paraId="36C207F6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CB8298E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7A0AF6" w:rsidRPr="00C62B38" w14:paraId="0C895E8F" w14:textId="77777777" w:rsidTr="00511A83">
        <w:tc>
          <w:tcPr>
            <w:tcW w:w="3960" w:type="dxa"/>
          </w:tcPr>
          <w:p w14:paraId="516E9375" w14:textId="77777777" w:rsidR="007A0AF6" w:rsidRPr="00C62B38" w:rsidRDefault="007A0AF6" w:rsidP="007A0A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170" w:type="dxa"/>
          </w:tcPr>
          <w:p w14:paraId="1A1BDBEE" w14:textId="77777777" w:rsidR="007A0AF6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39D0E692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A2FDB" w14:textId="77777777" w:rsidR="007A0AF6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537A9C9B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1D6BB0E" w14:textId="77777777" w:rsidR="007A0AF6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8" w:type="dxa"/>
            <w:gridSpan w:val="2"/>
          </w:tcPr>
          <w:p w14:paraId="45D2CC45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2F35825" w14:textId="77777777" w:rsidR="007A0AF6" w:rsidRPr="00C62B38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</w:tr>
    </w:tbl>
    <w:p w14:paraId="0CFD42A2" w14:textId="77777777" w:rsidR="004D180A" w:rsidRPr="00452458" w:rsidRDefault="004D180A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F1FA8B" w14:textId="77777777" w:rsidR="00BA08FE" w:rsidRDefault="001F0F11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307F">
        <w:rPr>
          <w:rFonts w:ascii="Angsana New" w:hAnsi="Angsana New"/>
          <w:sz w:val="30"/>
          <w:szCs w:val="30"/>
          <w:cs/>
        </w:rPr>
        <w:t>ข้อสมม</w:t>
      </w:r>
      <w:r w:rsidR="00384808" w:rsidRPr="0077307F">
        <w:rPr>
          <w:rFonts w:ascii="Angsana New" w:hAnsi="Angsana New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4D180A" w:rsidRPr="0077307F">
        <w:rPr>
          <w:rFonts w:ascii="Angsana New" w:hAnsi="Angsana New"/>
          <w:sz w:val="30"/>
          <w:szCs w:val="30"/>
        </w:rPr>
        <w:t xml:space="preserve"> </w:t>
      </w:r>
      <w:r w:rsidR="00CA72C7" w:rsidRPr="0077307F">
        <w:rPr>
          <w:rFonts w:ascii="Angsana New" w:hAnsi="Angsana New" w:hint="cs"/>
          <w:sz w:val="30"/>
          <w:szCs w:val="30"/>
          <w:cs/>
        </w:rPr>
        <w:t xml:space="preserve">ปรับปรุงด้วยอัตราดอกเบี้ยร้อยละ </w:t>
      </w:r>
      <w:r w:rsidR="004443C8" w:rsidRPr="0077307F">
        <w:rPr>
          <w:rFonts w:ascii="Angsana New" w:hAnsi="Angsana New" w:hint="cs"/>
          <w:sz w:val="30"/>
          <w:szCs w:val="30"/>
          <w:cs/>
        </w:rPr>
        <w:t>2.85</w:t>
      </w:r>
      <w:r w:rsidR="00CA72C7" w:rsidRPr="0077307F">
        <w:rPr>
          <w:rFonts w:ascii="Angsana New" w:hAnsi="Angsana New"/>
          <w:sz w:val="30"/>
          <w:szCs w:val="30"/>
        </w:rPr>
        <w:t xml:space="preserve"> </w:t>
      </w:r>
      <w:r w:rsidR="00CA72C7" w:rsidRPr="0077307F">
        <w:rPr>
          <w:rFonts w:ascii="Angsana New" w:hAnsi="Angsana New" w:hint="cs"/>
          <w:sz w:val="30"/>
          <w:szCs w:val="30"/>
          <w:cs/>
        </w:rPr>
        <w:t>อัตราดอกเบี้ยคิดลดใช้อัตราดอกเบี้ยพันธบัตรรัฐบาลระยะยาว</w:t>
      </w:r>
      <w:r w:rsidR="004443C8" w:rsidRPr="0077307F">
        <w:rPr>
          <w:rFonts w:ascii="Angsana New" w:hAnsi="Angsana New" w:hint="cs"/>
          <w:sz w:val="30"/>
          <w:szCs w:val="30"/>
          <w:cs/>
        </w:rPr>
        <w:t xml:space="preserve"> </w:t>
      </w:r>
      <w:r w:rsidR="004443C8" w:rsidRPr="0077307F">
        <w:rPr>
          <w:rFonts w:ascii="Angsana New" w:hAnsi="Angsana New" w:hint="cs"/>
          <w:i/>
          <w:iCs/>
          <w:sz w:val="30"/>
          <w:szCs w:val="30"/>
          <w:cs/>
        </w:rPr>
        <w:t>(256</w:t>
      </w:r>
      <w:r w:rsidR="0077307F" w:rsidRPr="0077307F">
        <w:rPr>
          <w:rFonts w:ascii="Angsana New" w:hAnsi="Angsana New"/>
          <w:i/>
          <w:iCs/>
          <w:sz w:val="30"/>
          <w:szCs w:val="30"/>
        </w:rPr>
        <w:t>1</w:t>
      </w:r>
      <w:r w:rsidR="004443C8" w:rsidRPr="0077307F">
        <w:rPr>
          <w:rFonts w:ascii="Angsana New" w:hAnsi="Angsana New"/>
          <w:i/>
          <w:iCs/>
          <w:sz w:val="30"/>
          <w:szCs w:val="30"/>
        </w:rPr>
        <w:t xml:space="preserve">: </w:t>
      </w:r>
      <w:r w:rsidR="004443C8" w:rsidRPr="0077307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7307F" w:rsidRPr="0077307F">
        <w:rPr>
          <w:rFonts w:ascii="Angsana New" w:hAnsi="Angsana New" w:hint="cs"/>
          <w:i/>
          <w:iCs/>
          <w:sz w:val="30"/>
          <w:szCs w:val="30"/>
          <w:cs/>
        </w:rPr>
        <w:t>2.85</w:t>
      </w:r>
      <w:r w:rsidR="004443C8" w:rsidRPr="0077307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025A174" w14:textId="77777777" w:rsidR="002C273C" w:rsidRPr="00452458" w:rsidRDefault="002C273C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EAFBBD4" w14:textId="77777777" w:rsidR="00C80F9F" w:rsidRPr="002C273C" w:rsidRDefault="00223424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ณ วันที่ 31 ธันวาคม 256</w:t>
      </w:r>
      <w:r w:rsidR="00511A83">
        <w:rPr>
          <w:rFonts w:ascii="Angsana New" w:hAnsi="Angsana New"/>
          <w:sz w:val="30"/>
          <w:szCs w:val="30"/>
        </w:rPr>
        <w:t>2</w:t>
      </w:r>
      <w:r w:rsidR="00C62B38" w:rsidRPr="008B1200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3154D9" w:rsidRPr="008B1200">
        <w:rPr>
          <w:rFonts w:ascii="Angsana New" w:hAnsi="Angsana New"/>
          <w:sz w:val="30"/>
          <w:szCs w:val="30"/>
        </w:rPr>
        <w:t xml:space="preserve"> </w:t>
      </w:r>
      <w:r w:rsidR="007A0AF6">
        <w:rPr>
          <w:rFonts w:ascii="Angsana New" w:hAnsi="Angsana New"/>
          <w:sz w:val="30"/>
          <w:szCs w:val="30"/>
        </w:rPr>
        <w:t>12.5</w:t>
      </w:r>
      <w:r w:rsidR="00C62B38" w:rsidRPr="008B1200">
        <w:rPr>
          <w:rFonts w:ascii="Angsana New" w:hAnsi="Angsana New"/>
          <w:sz w:val="30"/>
          <w:szCs w:val="30"/>
        </w:rPr>
        <w:t xml:space="preserve"> </w:t>
      </w:r>
      <w:r w:rsidR="00F54172" w:rsidRPr="008B1200">
        <w:rPr>
          <w:rFonts w:ascii="Angsana New" w:hAnsi="Angsana New"/>
          <w:sz w:val="30"/>
          <w:szCs w:val="30"/>
          <w:cs/>
        </w:rPr>
        <w:t xml:space="preserve">ปี </w:t>
      </w:r>
      <w:r w:rsidR="00F54172" w:rsidRPr="008B1200">
        <w:rPr>
          <w:rFonts w:ascii="Angsana New" w:hAnsi="Angsana New"/>
          <w:i/>
          <w:iCs/>
          <w:sz w:val="30"/>
          <w:szCs w:val="30"/>
          <w:cs/>
        </w:rPr>
        <w:t>(25</w:t>
      </w:r>
      <w:r>
        <w:rPr>
          <w:rFonts w:ascii="Angsana New" w:hAnsi="Angsana New"/>
          <w:i/>
          <w:iCs/>
          <w:sz w:val="30"/>
          <w:szCs w:val="30"/>
        </w:rPr>
        <w:t>6</w:t>
      </w:r>
      <w:r w:rsidR="00511A83">
        <w:rPr>
          <w:rFonts w:ascii="Angsana New" w:hAnsi="Angsana New"/>
          <w:i/>
          <w:iCs/>
          <w:sz w:val="30"/>
          <w:szCs w:val="30"/>
        </w:rPr>
        <w:t>1</w:t>
      </w:r>
      <w:r w:rsidR="00F54172" w:rsidRPr="008B120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11A83">
        <w:rPr>
          <w:rFonts w:ascii="Angsana New" w:hAnsi="Angsana New"/>
          <w:i/>
          <w:iCs/>
          <w:sz w:val="30"/>
          <w:szCs w:val="30"/>
        </w:rPr>
        <w:t>12.5</w:t>
      </w:r>
      <w:r w:rsidR="00C62B38" w:rsidRPr="008B1200">
        <w:rPr>
          <w:rFonts w:ascii="Angsana New" w:hAnsi="Angsana New"/>
          <w:i/>
          <w:iCs/>
          <w:sz w:val="30"/>
          <w:szCs w:val="30"/>
        </w:rPr>
        <w:t xml:space="preserve"> </w:t>
      </w:r>
      <w:r w:rsidR="00C62B38" w:rsidRPr="008B1200">
        <w:rPr>
          <w:rFonts w:ascii="Angsana New" w:hAnsi="Angsana New"/>
          <w:i/>
          <w:iCs/>
          <w:sz w:val="30"/>
          <w:szCs w:val="30"/>
          <w:cs/>
        </w:rPr>
        <w:t>ปี)</w:t>
      </w:r>
      <w:r w:rsidR="00F059F5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924181" w:rsidRPr="004233E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56C581F1" w14:textId="77777777" w:rsidR="00530C0C" w:rsidRDefault="00530C0C" w:rsidP="00CA701C">
      <w:pPr>
        <w:spacing w:line="276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7216D0CA" w14:textId="77777777" w:rsidR="00F059F5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2269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7054D834" w14:textId="77777777" w:rsidR="00392269" w:rsidRPr="00F059F5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5" w:type="dxa"/>
        <w:tblInd w:w="450" w:type="dxa"/>
        <w:tblLook w:val="01E0" w:firstRow="1" w:lastRow="1" w:firstColumn="1" w:lastColumn="1" w:noHBand="0" w:noVBand="0"/>
      </w:tblPr>
      <w:tblGrid>
        <w:gridCol w:w="4500"/>
        <w:gridCol w:w="1037"/>
        <w:gridCol w:w="233"/>
        <w:gridCol w:w="1067"/>
        <w:gridCol w:w="236"/>
        <w:gridCol w:w="1022"/>
        <w:gridCol w:w="235"/>
        <w:gridCol w:w="1055"/>
      </w:tblGrid>
      <w:tr w:rsidR="0007719E" w:rsidRPr="0007719E" w14:paraId="31534248" w14:textId="77777777" w:rsidTr="00530C0C">
        <w:trPr>
          <w:trHeight w:val="20"/>
          <w:tblHeader/>
        </w:trPr>
        <w:tc>
          <w:tcPr>
            <w:tcW w:w="4500" w:type="dxa"/>
          </w:tcPr>
          <w:p w14:paraId="01F748CB" w14:textId="77777777" w:rsidR="0007719E" w:rsidRPr="0007719E" w:rsidRDefault="0007719E" w:rsidP="0007719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06B037A4" w14:textId="77777777" w:rsidR="0007719E" w:rsidRPr="0007719E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07719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719E" w:rsidRPr="0007719E" w14:paraId="23FDAD21" w14:textId="77777777" w:rsidTr="003C5F27">
        <w:trPr>
          <w:trHeight w:val="20"/>
          <w:tblHeader/>
        </w:trPr>
        <w:tc>
          <w:tcPr>
            <w:tcW w:w="4500" w:type="dxa"/>
          </w:tcPr>
          <w:p w14:paraId="62229B5D" w14:textId="77777777" w:rsidR="0007719E" w:rsidRPr="00530C0C" w:rsidRDefault="0007719E" w:rsidP="00530C0C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C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64AF19DC" w14:textId="77777777" w:rsidR="0007719E" w:rsidRPr="00530C0C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C0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530C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C7FF1A1" w14:textId="77777777" w:rsidR="0007719E" w:rsidRPr="00530C0C" w:rsidRDefault="0007719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2" w:type="dxa"/>
            <w:gridSpan w:val="3"/>
          </w:tcPr>
          <w:p w14:paraId="436565C2" w14:textId="77777777" w:rsidR="0007719E" w:rsidRPr="00530C0C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C0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530C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530C0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530C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07719E" w:rsidRPr="0007719E" w14:paraId="300D15BE" w14:textId="77777777" w:rsidTr="003C5F27">
        <w:trPr>
          <w:trHeight w:val="20"/>
          <w:tblHeader/>
        </w:trPr>
        <w:tc>
          <w:tcPr>
            <w:tcW w:w="4500" w:type="dxa"/>
          </w:tcPr>
          <w:p w14:paraId="55E782CF" w14:textId="77777777" w:rsidR="0007719E" w:rsidRPr="00530C0C" w:rsidRDefault="0007719E" w:rsidP="000771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C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0C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0C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2D922567" w14:textId="77777777" w:rsidR="0007719E" w:rsidRPr="0007719E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5AB1B0F7" w14:textId="77777777" w:rsidR="0007719E" w:rsidRPr="0007719E" w:rsidRDefault="0007719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DDED7AF" w14:textId="77777777" w:rsidR="0007719E" w:rsidRPr="0007719E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14:paraId="19053A41" w14:textId="77777777" w:rsidR="0007719E" w:rsidRPr="0007719E" w:rsidRDefault="0007719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9895D1" w14:textId="77777777" w:rsidR="0007719E" w:rsidRPr="0007719E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10B87AB3" w14:textId="77777777" w:rsidR="0007719E" w:rsidRPr="0007719E" w:rsidRDefault="0007719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047DD9A" w14:textId="77777777" w:rsidR="0007719E" w:rsidRPr="0007719E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530C0C" w:rsidRPr="0007719E" w14:paraId="7E712C1B" w14:textId="77777777" w:rsidTr="00530C0C">
        <w:trPr>
          <w:trHeight w:val="20"/>
          <w:tblHeader/>
        </w:trPr>
        <w:tc>
          <w:tcPr>
            <w:tcW w:w="4500" w:type="dxa"/>
          </w:tcPr>
          <w:p w14:paraId="0107E7BA" w14:textId="77777777" w:rsidR="00530C0C" w:rsidRPr="0007719E" w:rsidRDefault="00530C0C" w:rsidP="00530C0C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7518BE9" w14:textId="77777777" w:rsidR="00530C0C" w:rsidRPr="004233E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30C0C" w:rsidRPr="0007719E" w14:paraId="0672BE38" w14:textId="77777777" w:rsidTr="003C5F27">
        <w:trPr>
          <w:trHeight w:val="20"/>
        </w:trPr>
        <w:tc>
          <w:tcPr>
            <w:tcW w:w="4500" w:type="dxa"/>
          </w:tcPr>
          <w:p w14:paraId="56B5F192" w14:textId="77777777" w:rsidR="00530C0C" w:rsidRPr="0007719E" w:rsidRDefault="00530C0C" w:rsidP="00530C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771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1D014389" w14:textId="77777777" w:rsidR="00530C0C" w:rsidRPr="004443C8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(13,643)</w:t>
            </w:r>
          </w:p>
        </w:tc>
        <w:tc>
          <w:tcPr>
            <w:tcW w:w="233" w:type="dxa"/>
            <w:vAlign w:val="center"/>
          </w:tcPr>
          <w:p w14:paraId="54889BE9" w14:textId="77777777" w:rsidR="00530C0C" w:rsidRPr="0007719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7D21BE1" w14:textId="77777777" w:rsidR="00530C0C" w:rsidRPr="004443C8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,704)</w:t>
            </w:r>
          </w:p>
        </w:tc>
        <w:tc>
          <w:tcPr>
            <w:tcW w:w="236" w:type="dxa"/>
            <w:vAlign w:val="center"/>
          </w:tcPr>
          <w:p w14:paraId="72843F3B" w14:textId="77777777" w:rsidR="00530C0C" w:rsidRPr="0007719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67AB8FD" w14:textId="77777777" w:rsidR="00530C0C" w:rsidRPr="004233E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15,705</w:t>
            </w:r>
          </w:p>
        </w:tc>
        <w:tc>
          <w:tcPr>
            <w:tcW w:w="235" w:type="dxa"/>
            <w:vAlign w:val="center"/>
          </w:tcPr>
          <w:p w14:paraId="3D1793CF" w14:textId="77777777" w:rsidR="00530C0C" w:rsidRPr="0007719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C8E3421" w14:textId="77777777" w:rsidR="00530C0C" w:rsidRPr="004233E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11,190</w:t>
            </w:r>
          </w:p>
        </w:tc>
      </w:tr>
      <w:tr w:rsidR="00530C0C" w:rsidRPr="0007719E" w14:paraId="6D8E2A9F" w14:textId="77777777" w:rsidTr="003C5F27">
        <w:trPr>
          <w:trHeight w:val="20"/>
        </w:trPr>
        <w:tc>
          <w:tcPr>
            <w:tcW w:w="4500" w:type="dxa"/>
          </w:tcPr>
          <w:p w14:paraId="7AF810DB" w14:textId="77777777" w:rsidR="00530C0C" w:rsidRPr="0007719E" w:rsidRDefault="00530C0C" w:rsidP="00530C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9AB8956" w14:textId="77777777" w:rsidR="00530C0C" w:rsidRPr="004233E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17,167</w:t>
            </w:r>
          </w:p>
        </w:tc>
        <w:tc>
          <w:tcPr>
            <w:tcW w:w="233" w:type="dxa"/>
          </w:tcPr>
          <w:p w14:paraId="64C071BF" w14:textId="77777777" w:rsidR="00530C0C" w:rsidRPr="0007719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5D88D7E" w14:textId="77777777" w:rsidR="00530C0C" w:rsidRPr="004233E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10,981</w:t>
            </w:r>
          </w:p>
        </w:tc>
        <w:tc>
          <w:tcPr>
            <w:tcW w:w="236" w:type="dxa"/>
          </w:tcPr>
          <w:p w14:paraId="1FB90433" w14:textId="77777777" w:rsidR="00530C0C" w:rsidRPr="0007719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17E2E1CF" w14:textId="77777777" w:rsidR="00530C0C" w:rsidRPr="004233E3" w:rsidRDefault="00530C0C" w:rsidP="00530C0C">
            <w:pPr>
              <w:pStyle w:val="acctfourfigures"/>
              <w:tabs>
                <w:tab w:val="clear" w:pos="765"/>
                <w:tab w:val="right" w:pos="703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(15,134)</w:t>
            </w:r>
          </w:p>
        </w:tc>
        <w:tc>
          <w:tcPr>
            <w:tcW w:w="235" w:type="dxa"/>
          </w:tcPr>
          <w:p w14:paraId="75FD8E66" w14:textId="77777777" w:rsidR="00530C0C" w:rsidRPr="0007719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B4CD4D8" w14:textId="77777777" w:rsidR="00530C0C" w:rsidRPr="004233E3" w:rsidRDefault="00530C0C" w:rsidP="00530C0C">
            <w:pPr>
              <w:pStyle w:val="acctfourfigures"/>
              <w:tabs>
                <w:tab w:val="clear" w:pos="765"/>
                <w:tab w:val="right" w:pos="703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(9,717)</w:t>
            </w:r>
          </w:p>
        </w:tc>
      </w:tr>
      <w:tr w:rsidR="00530C0C" w:rsidRPr="0007719E" w14:paraId="6426C52D" w14:textId="77777777" w:rsidTr="003C5F27">
        <w:trPr>
          <w:trHeight w:val="20"/>
        </w:trPr>
        <w:tc>
          <w:tcPr>
            <w:tcW w:w="4500" w:type="dxa"/>
          </w:tcPr>
          <w:p w14:paraId="020612E5" w14:textId="77777777" w:rsidR="00530C0C" w:rsidRPr="0007719E" w:rsidRDefault="00530C0C" w:rsidP="00530C0C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771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3E0F9BDB" w14:textId="71CEDC54" w:rsidR="00530C0C" w:rsidRPr="004233E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747BC">
              <w:rPr>
                <w:rFonts w:ascii="Angsana New" w:hAnsi="Angsana New" w:cs="Angsana New"/>
                <w:sz w:val="30"/>
                <w:szCs w:val="30"/>
              </w:rPr>
              <w:t>15,920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77DAF108" w14:textId="77777777" w:rsidR="00530C0C" w:rsidRPr="0007719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55DB3E6" w14:textId="7CD7B674" w:rsidR="00530C0C" w:rsidRPr="004233E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747BC">
              <w:rPr>
                <w:rFonts w:ascii="Angsana New" w:hAnsi="Angsana New" w:cs="Angsana New"/>
                <w:sz w:val="30"/>
                <w:szCs w:val="30"/>
              </w:rPr>
              <w:t>10,217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6CB38ED" w14:textId="77777777" w:rsidR="00530C0C" w:rsidRPr="0007719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0D53A2AF" w14:textId="37D7058B" w:rsidR="00530C0C" w:rsidRPr="005922E6" w:rsidRDefault="006747BC" w:rsidP="00530C0C">
            <w:pPr>
              <w:pStyle w:val="acctfourfigures"/>
              <w:tabs>
                <w:tab w:val="clear" w:pos="765"/>
                <w:tab w:val="center" w:pos="396"/>
                <w:tab w:val="right" w:pos="872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10,048</w:t>
            </w:r>
          </w:p>
        </w:tc>
        <w:tc>
          <w:tcPr>
            <w:tcW w:w="235" w:type="dxa"/>
            <w:vAlign w:val="bottom"/>
          </w:tcPr>
          <w:p w14:paraId="5C94CB18" w14:textId="77777777" w:rsidR="00530C0C" w:rsidRPr="0007719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53404869" w14:textId="6E5A5606" w:rsidR="00530C0C" w:rsidRPr="005922E6" w:rsidRDefault="006747BC" w:rsidP="00530C0C">
            <w:pPr>
              <w:pStyle w:val="acctfourfigures"/>
              <w:tabs>
                <w:tab w:val="clear" w:pos="765"/>
                <w:tab w:val="center" w:pos="396"/>
                <w:tab w:val="right" w:pos="872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6,284</w:t>
            </w:r>
          </w:p>
        </w:tc>
      </w:tr>
      <w:tr w:rsidR="006C28DF" w:rsidRPr="0007719E" w14:paraId="4B17665D" w14:textId="77777777" w:rsidTr="003C5F27">
        <w:trPr>
          <w:trHeight w:val="20"/>
        </w:trPr>
        <w:tc>
          <w:tcPr>
            <w:tcW w:w="4500" w:type="dxa"/>
          </w:tcPr>
          <w:p w14:paraId="3E6731CE" w14:textId="77777777" w:rsidR="006C28DF" w:rsidRPr="0007719E" w:rsidRDefault="006C28DF" w:rsidP="006C28D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  <w:vAlign w:val="center"/>
          </w:tcPr>
          <w:p w14:paraId="17EE793D" w14:textId="136CE852" w:rsidR="006C28DF" w:rsidRPr="004233E3" w:rsidRDefault="006C28DF" w:rsidP="006C28DF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(452)</w:t>
            </w:r>
          </w:p>
        </w:tc>
        <w:tc>
          <w:tcPr>
            <w:tcW w:w="233" w:type="dxa"/>
          </w:tcPr>
          <w:p w14:paraId="32ADE4FD" w14:textId="77777777" w:rsidR="006C28DF" w:rsidRPr="0007719E" w:rsidRDefault="006C28DF" w:rsidP="006C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43690DB" w14:textId="54194916" w:rsidR="006C28DF" w:rsidRPr="004233E3" w:rsidRDefault="006C28DF" w:rsidP="006C28DF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(293)</w:t>
            </w:r>
          </w:p>
        </w:tc>
        <w:tc>
          <w:tcPr>
            <w:tcW w:w="236" w:type="dxa"/>
          </w:tcPr>
          <w:p w14:paraId="4C5FFE52" w14:textId="77777777" w:rsidR="006C28DF" w:rsidRPr="0007719E" w:rsidRDefault="006C28DF" w:rsidP="006C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19AC64AF" w14:textId="31AAAB89" w:rsidR="006C28DF" w:rsidRPr="004233E3" w:rsidRDefault="006C28DF" w:rsidP="006C28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  <w:tc>
          <w:tcPr>
            <w:tcW w:w="235" w:type="dxa"/>
          </w:tcPr>
          <w:p w14:paraId="059F5FB3" w14:textId="77777777" w:rsidR="006C28DF" w:rsidRPr="0007719E" w:rsidRDefault="006C28DF" w:rsidP="006C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E270C80" w14:textId="7B83760B" w:rsidR="006C28DF" w:rsidRPr="004233E3" w:rsidRDefault="006C28DF" w:rsidP="006C28D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</w:tr>
    </w:tbl>
    <w:p w14:paraId="5BBECBC9" w14:textId="77777777" w:rsidR="0007719E" w:rsidRDefault="0007719E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8" w:type="dxa"/>
        <w:tblInd w:w="450" w:type="dxa"/>
        <w:tblLook w:val="01E0" w:firstRow="1" w:lastRow="1" w:firstColumn="1" w:lastColumn="1" w:noHBand="0" w:noVBand="0"/>
      </w:tblPr>
      <w:tblGrid>
        <w:gridCol w:w="4500"/>
        <w:gridCol w:w="1037"/>
        <w:gridCol w:w="233"/>
        <w:gridCol w:w="1067"/>
        <w:gridCol w:w="236"/>
        <w:gridCol w:w="1025"/>
        <w:gridCol w:w="235"/>
        <w:gridCol w:w="1055"/>
      </w:tblGrid>
      <w:tr w:rsidR="00530C0C" w:rsidRPr="0007719E" w14:paraId="6922F1B0" w14:textId="77777777" w:rsidTr="006C28DF">
        <w:trPr>
          <w:trHeight w:val="20"/>
          <w:tblHeader/>
        </w:trPr>
        <w:tc>
          <w:tcPr>
            <w:tcW w:w="4500" w:type="dxa"/>
          </w:tcPr>
          <w:p w14:paraId="419CBB3B" w14:textId="77777777" w:rsidR="00530C0C" w:rsidRPr="0007719E" w:rsidRDefault="00530C0C" w:rsidP="00530C0C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8" w:type="dxa"/>
            <w:gridSpan w:val="7"/>
          </w:tcPr>
          <w:p w14:paraId="34C79EC6" w14:textId="77777777" w:rsidR="00530C0C" w:rsidRPr="004233E3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C0C" w:rsidRPr="0007719E" w14:paraId="744C6BDC" w14:textId="77777777" w:rsidTr="000A6C9D">
        <w:trPr>
          <w:trHeight w:val="20"/>
          <w:tblHeader/>
        </w:trPr>
        <w:tc>
          <w:tcPr>
            <w:tcW w:w="4500" w:type="dxa"/>
          </w:tcPr>
          <w:p w14:paraId="7C9ECC05" w14:textId="77777777" w:rsidR="00530C0C" w:rsidRPr="00530C0C" w:rsidRDefault="00530C0C" w:rsidP="0087713D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C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7305C8E9" w14:textId="77777777" w:rsidR="00530C0C" w:rsidRPr="00530C0C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C0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530C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FF97E77" w14:textId="77777777" w:rsidR="00530C0C" w:rsidRPr="00530C0C" w:rsidRDefault="00530C0C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17583C1" w14:textId="77777777" w:rsidR="00530C0C" w:rsidRPr="00530C0C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C0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530C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530C0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530C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30C0C" w:rsidRPr="0007719E" w14:paraId="030042DA" w14:textId="77777777" w:rsidTr="000A6C9D">
        <w:trPr>
          <w:trHeight w:val="20"/>
          <w:tblHeader/>
        </w:trPr>
        <w:tc>
          <w:tcPr>
            <w:tcW w:w="4500" w:type="dxa"/>
          </w:tcPr>
          <w:p w14:paraId="32D2D494" w14:textId="77777777" w:rsidR="00530C0C" w:rsidRPr="00530C0C" w:rsidRDefault="00530C0C" w:rsidP="0087713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C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0C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0C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5D31FCC4" w14:textId="77777777" w:rsidR="00530C0C" w:rsidRPr="0007719E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61BAE496" w14:textId="77777777" w:rsidR="00530C0C" w:rsidRPr="0007719E" w:rsidRDefault="00530C0C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9E03238" w14:textId="77777777" w:rsidR="00530C0C" w:rsidRPr="0007719E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14:paraId="08F3857C" w14:textId="77777777" w:rsidR="00530C0C" w:rsidRPr="0007719E" w:rsidRDefault="00530C0C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0154922F" w14:textId="77777777" w:rsidR="00530C0C" w:rsidRPr="0007719E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2478C807" w14:textId="77777777" w:rsidR="00530C0C" w:rsidRPr="0007719E" w:rsidRDefault="00530C0C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89E7BCD" w14:textId="77777777" w:rsidR="00530C0C" w:rsidRPr="0007719E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530C0C" w:rsidRPr="0007719E" w14:paraId="799E5060" w14:textId="77777777" w:rsidTr="006C28DF">
        <w:trPr>
          <w:trHeight w:val="20"/>
          <w:tblHeader/>
        </w:trPr>
        <w:tc>
          <w:tcPr>
            <w:tcW w:w="4500" w:type="dxa"/>
          </w:tcPr>
          <w:p w14:paraId="3C11590C" w14:textId="77777777" w:rsidR="00530C0C" w:rsidRPr="0007719E" w:rsidRDefault="00530C0C" w:rsidP="0087713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8" w:type="dxa"/>
            <w:gridSpan w:val="7"/>
          </w:tcPr>
          <w:p w14:paraId="0091EF84" w14:textId="77777777" w:rsidR="00530C0C" w:rsidRPr="004233E3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A6C9D" w:rsidRPr="0007719E" w14:paraId="108F5B50" w14:textId="77777777" w:rsidTr="000A6C9D">
        <w:trPr>
          <w:trHeight w:val="20"/>
        </w:trPr>
        <w:tc>
          <w:tcPr>
            <w:tcW w:w="4500" w:type="dxa"/>
          </w:tcPr>
          <w:p w14:paraId="497E6045" w14:textId="77777777" w:rsidR="000A6C9D" w:rsidRPr="0007719E" w:rsidRDefault="000A6C9D" w:rsidP="000A6C9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771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104023F1" w14:textId="77777777" w:rsidR="000A6C9D" w:rsidRPr="004443C8" w:rsidRDefault="000A6C9D" w:rsidP="000A6C9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(13,513)</w:t>
            </w:r>
          </w:p>
        </w:tc>
        <w:tc>
          <w:tcPr>
            <w:tcW w:w="233" w:type="dxa"/>
            <w:vAlign w:val="center"/>
          </w:tcPr>
          <w:p w14:paraId="07AF851C" w14:textId="77777777" w:rsidR="000A6C9D" w:rsidRPr="0007719E" w:rsidRDefault="000A6C9D" w:rsidP="000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3922B41" w14:textId="77777777" w:rsidR="000A6C9D" w:rsidRPr="004233E3" w:rsidRDefault="000A6C9D" w:rsidP="000A6C9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(9,620)</w:t>
            </w:r>
          </w:p>
        </w:tc>
        <w:tc>
          <w:tcPr>
            <w:tcW w:w="236" w:type="dxa"/>
            <w:vAlign w:val="center"/>
          </w:tcPr>
          <w:p w14:paraId="499263A2" w14:textId="77777777" w:rsidR="000A6C9D" w:rsidRPr="0007719E" w:rsidRDefault="000A6C9D" w:rsidP="000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00523FB" w14:textId="77777777" w:rsidR="000A6C9D" w:rsidRPr="004233E3" w:rsidRDefault="000A6C9D" w:rsidP="000A6C9D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15,540</w:t>
            </w:r>
          </w:p>
        </w:tc>
        <w:tc>
          <w:tcPr>
            <w:tcW w:w="235" w:type="dxa"/>
            <w:vAlign w:val="center"/>
          </w:tcPr>
          <w:p w14:paraId="30421DC4" w14:textId="77777777" w:rsidR="000A6C9D" w:rsidRPr="0007719E" w:rsidRDefault="000A6C9D" w:rsidP="000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37CA9EA" w14:textId="77777777" w:rsidR="000A6C9D" w:rsidRPr="004233E3" w:rsidRDefault="000A6C9D" w:rsidP="000A6C9D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11,083</w:t>
            </w:r>
          </w:p>
        </w:tc>
      </w:tr>
      <w:tr w:rsidR="000A6C9D" w:rsidRPr="0007719E" w14:paraId="6BF15E5E" w14:textId="77777777" w:rsidTr="000A6C9D">
        <w:trPr>
          <w:trHeight w:val="20"/>
        </w:trPr>
        <w:tc>
          <w:tcPr>
            <w:tcW w:w="4500" w:type="dxa"/>
          </w:tcPr>
          <w:p w14:paraId="66AED5B7" w14:textId="77777777" w:rsidR="000A6C9D" w:rsidRPr="0007719E" w:rsidRDefault="000A6C9D" w:rsidP="000A6C9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5C49BC86" w14:textId="77777777" w:rsidR="000A6C9D" w:rsidRPr="004233E3" w:rsidRDefault="000A6C9D" w:rsidP="000A6C9D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16,997</w:t>
            </w:r>
          </w:p>
        </w:tc>
        <w:tc>
          <w:tcPr>
            <w:tcW w:w="233" w:type="dxa"/>
          </w:tcPr>
          <w:p w14:paraId="13D241DD" w14:textId="77777777" w:rsidR="000A6C9D" w:rsidRPr="0007719E" w:rsidRDefault="000A6C9D" w:rsidP="000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4358551" w14:textId="77777777" w:rsidR="000A6C9D" w:rsidRPr="004233E3" w:rsidRDefault="000A6C9D" w:rsidP="000A6C9D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10,876</w:t>
            </w:r>
          </w:p>
        </w:tc>
        <w:tc>
          <w:tcPr>
            <w:tcW w:w="236" w:type="dxa"/>
          </w:tcPr>
          <w:p w14:paraId="14483996" w14:textId="77777777" w:rsidR="000A6C9D" w:rsidRPr="0007719E" w:rsidRDefault="000A6C9D" w:rsidP="000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1D5FC12" w14:textId="77777777" w:rsidR="000A6C9D" w:rsidRPr="004233E3" w:rsidRDefault="000A6C9D" w:rsidP="000A6C9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(14,998)</w:t>
            </w:r>
          </w:p>
        </w:tc>
        <w:tc>
          <w:tcPr>
            <w:tcW w:w="235" w:type="dxa"/>
          </w:tcPr>
          <w:p w14:paraId="79340A70" w14:textId="77777777" w:rsidR="000A6C9D" w:rsidRPr="0007719E" w:rsidRDefault="000A6C9D" w:rsidP="000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C816AF7" w14:textId="77777777" w:rsidR="000A6C9D" w:rsidRPr="004233E3" w:rsidRDefault="000A6C9D" w:rsidP="000A6C9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(9,633)</w:t>
            </w:r>
          </w:p>
        </w:tc>
      </w:tr>
      <w:tr w:rsidR="000A6C9D" w:rsidRPr="0007719E" w14:paraId="5D821892" w14:textId="77777777" w:rsidTr="000A6C9D">
        <w:trPr>
          <w:trHeight w:val="20"/>
        </w:trPr>
        <w:tc>
          <w:tcPr>
            <w:tcW w:w="4500" w:type="dxa"/>
          </w:tcPr>
          <w:p w14:paraId="25BE37C8" w14:textId="77777777" w:rsidR="000A6C9D" w:rsidRPr="0007719E" w:rsidRDefault="000A6C9D" w:rsidP="000A6C9D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771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0D6EC269" w14:textId="729CB759" w:rsidR="000A6C9D" w:rsidRPr="004233E3" w:rsidRDefault="000A6C9D" w:rsidP="000A6C9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747BC">
              <w:rPr>
                <w:rFonts w:ascii="Angsana New" w:hAnsi="Angsana New" w:cs="Angsana New"/>
                <w:sz w:val="30"/>
                <w:szCs w:val="30"/>
              </w:rPr>
              <w:t>15,776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6D24E5F2" w14:textId="77777777" w:rsidR="000A6C9D" w:rsidRPr="0007719E" w:rsidRDefault="000A6C9D" w:rsidP="000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B9670C5" w14:textId="17C26A3A" w:rsidR="000A6C9D" w:rsidRPr="004233E3" w:rsidRDefault="000A6C9D" w:rsidP="000A6C9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747BC">
              <w:rPr>
                <w:rFonts w:ascii="Angsana New" w:hAnsi="Angsana New" w:cs="Angsana New"/>
                <w:sz w:val="30"/>
                <w:szCs w:val="30"/>
              </w:rPr>
              <w:t>10,128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5711926" w14:textId="77777777" w:rsidR="000A6C9D" w:rsidRPr="0007719E" w:rsidRDefault="000A6C9D" w:rsidP="000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2EDE89A4" w14:textId="21122D5D" w:rsidR="000A6C9D" w:rsidRPr="004233E3" w:rsidRDefault="006747BC" w:rsidP="000A6C9D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9,909</w:t>
            </w:r>
          </w:p>
        </w:tc>
        <w:tc>
          <w:tcPr>
            <w:tcW w:w="235" w:type="dxa"/>
            <w:vAlign w:val="bottom"/>
          </w:tcPr>
          <w:p w14:paraId="2A533351" w14:textId="77777777" w:rsidR="000A6C9D" w:rsidRPr="0007719E" w:rsidRDefault="000A6C9D" w:rsidP="000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54E482FD" w14:textId="0E5E5707" w:rsidR="000A6C9D" w:rsidRPr="004233E3" w:rsidRDefault="006747BC" w:rsidP="000A6C9D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6,199</w:t>
            </w:r>
          </w:p>
        </w:tc>
      </w:tr>
      <w:tr w:rsidR="006C28DF" w:rsidRPr="0007719E" w14:paraId="14C373E8" w14:textId="77777777" w:rsidTr="000A6C9D">
        <w:trPr>
          <w:trHeight w:val="20"/>
        </w:trPr>
        <w:tc>
          <w:tcPr>
            <w:tcW w:w="4500" w:type="dxa"/>
          </w:tcPr>
          <w:p w14:paraId="62F5921F" w14:textId="77777777" w:rsidR="006C28DF" w:rsidRPr="0007719E" w:rsidRDefault="006C28DF" w:rsidP="006C28D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  <w:vAlign w:val="center"/>
          </w:tcPr>
          <w:p w14:paraId="01F39D7C" w14:textId="45C7D647" w:rsidR="006C28DF" w:rsidRPr="004233E3" w:rsidRDefault="006C28DF" w:rsidP="006C28D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(448)</w:t>
            </w:r>
          </w:p>
        </w:tc>
        <w:tc>
          <w:tcPr>
            <w:tcW w:w="233" w:type="dxa"/>
          </w:tcPr>
          <w:p w14:paraId="79ED58F0" w14:textId="77777777" w:rsidR="006C28DF" w:rsidRPr="0007719E" w:rsidRDefault="006C28DF" w:rsidP="006C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179E68E" w14:textId="1E743245" w:rsidR="006C28DF" w:rsidRPr="004233E3" w:rsidRDefault="006C28DF" w:rsidP="006C28D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(290)</w:t>
            </w:r>
          </w:p>
        </w:tc>
        <w:tc>
          <w:tcPr>
            <w:tcW w:w="236" w:type="dxa"/>
          </w:tcPr>
          <w:p w14:paraId="5C8E8743" w14:textId="77777777" w:rsidR="006C28DF" w:rsidRPr="0007719E" w:rsidRDefault="006C28DF" w:rsidP="006C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2E7FF96" w14:textId="39F483CB" w:rsidR="006C28DF" w:rsidRPr="004233E3" w:rsidRDefault="006C28DF" w:rsidP="00EC387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  <w:tc>
          <w:tcPr>
            <w:tcW w:w="235" w:type="dxa"/>
          </w:tcPr>
          <w:p w14:paraId="79450D0F" w14:textId="77777777" w:rsidR="006C28DF" w:rsidRPr="0007719E" w:rsidRDefault="006C28DF" w:rsidP="006C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912E40B" w14:textId="7470C880" w:rsidR="006C28DF" w:rsidRPr="004233E3" w:rsidRDefault="006C28DF" w:rsidP="00EC387A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</w:tr>
    </w:tbl>
    <w:p w14:paraId="29425310" w14:textId="77777777" w:rsidR="00530C0C" w:rsidRDefault="00530C0C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0796719" w14:textId="77777777" w:rsidR="00014212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="00F801EA">
        <w:rPr>
          <w:rFonts w:hint="cs"/>
          <w:szCs w:val="30"/>
          <w:cs/>
        </w:rPr>
        <w:t>ทุนเรือนหุ้น</w:t>
      </w:r>
      <w:r w:rsidRPr="00536C48">
        <w:rPr>
          <w:szCs w:val="30"/>
          <w:cs/>
        </w:rPr>
        <w:t xml:space="preserve"> </w:t>
      </w:r>
    </w:p>
    <w:p w14:paraId="7C75258F" w14:textId="77777777" w:rsidR="00CA701C" w:rsidRDefault="00CA701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2EEC57" w14:textId="77777777" w:rsidR="00F801EA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42D9627" w14:textId="77777777" w:rsidR="00F801EA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63A1F" w14:textId="77777777" w:rsidR="00002C06" w:rsidRPr="004233E3" w:rsidRDefault="004C7D7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A1CBF" w:rsidRPr="004233E3">
        <w:rPr>
          <w:rFonts w:ascii="Angsana New" w:hAnsi="Angsana New"/>
          <w:sz w:val="30"/>
          <w:szCs w:val="30"/>
        </w:rPr>
        <w:t>2535</w:t>
      </w:r>
      <w:r w:rsidRPr="004233E3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4233E3">
        <w:rPr>
          <w:rFonts w:ascii="Angsana New" w:hAnsi="Angsana New"/>
          <w:sz w:val="30"/>
          <w:szCs w:val="30"/>
        </w:rPr>
        <w:t>51</w:t>
      </w:r>
      <w:r w:rsidRPr="004233E3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233E3">
        <w:rPr>
          <w:rFonts w:ascii="Angsana New" w:hAnsi="Angsana New"/>
          <w:sz w:val="30"/>
          <w:szCs w:val="30"/>
        </w:rPr>
        <w:t>“</w:t>
      </w:r>
      <w:r w:rsidRPr="004233E3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4233E3">
        <w:rPr>
          <w:rFonts w:ascii="Angsana New" w:hAnsi="Angsana New"/>
          <w:sz w:val="30"/>
          <w:szCs w:val="30"/>
        </w:rPr>
        <w:t>”</w:t>
      </w:r>
      <w:r w:rsidRPr="004233E3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  <w:r w:rsidR="00915317" w:rsidRPr="004233E3">
        <w:rPr>
          <w:rFonts w:ascii="Angsana New" w:hAnsi="Angsana New"/>
          <w:sz w:val="30"/>
          <w:szCs w:val="30"/>
        </w:rPr>
        <w:br/>
      </w:r>
    </w:p>
    <w:p w14:paraId="72509CF0" w14:textId="77777777" w:rsidR="00014212" w:rsidRPr="00536C48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  <w:cs/>
        </w:rPr>
      </w:pPr>
      <w:r w:rsidRPr="00536C48">
        <w:rPr>
          <w:szCs w:val="30"/>
        </w:rPr>
        <w:lastRenderedPageBreak/>
        <w:tab/>
      </w:r>
      <w:r w:rsidR="008F3C35" w:rsidRPr="00536C48">
        <w:rPr>
          <w:szCs w:val="30"/>
          <w:cs/>
        </w:rPr>
        <w:t>สำรอง</w:t>
      </w:r>
      <w:r w:rsidR="004C7D71" w:rsidRPr="00536C48">
        <w:rPr>
          <w:szCs w:val="30"/>
          <w:cs/>
        </w:rPr>
        <w:t>ตามกฎหมาย</w:t>
      </w:r>
    </w:p>
    <w:p w14:paraId="19A18FB0" w14:textId="77777777" w:rsidR="004C7D71" w:rsidRPr="00141256" w:rsidRDefault="004C7D71" w:rsidP="00CA701C">
      <w:pPr>
        <w:pStyle w:val="NoSpacing"/>
        <w:rPr>
          <w:sz w:val="22"/>
          <w:szCs w:val="28"/>
          <w:cs/>
          <w:lang w:val="th-TH"/>
        </w:rPr>
      </w:pPr>
    </w:p>
    <w:p w14:paraId="66120703" w14:textId="77777777" w:rsidR="003913F0" w:rsidRPr="004233E3" w:rsidRDefault="00014212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233E3">
        <w:rPr>
          <w:rFonts w:ascii="Angsana New" w:hAnsi="Angsana New"/>
          <w:sz w:val="30"/>
          <w:szCs w:val="30"/>
          <w:cs/>
          <w:lang w:val="th-TH"/>
        </w:rPr>
        <w:t>ตามบทบัญญัติแห่ง</w:t>
      </w:r>
      <w:r w:rsidRPr="004233E3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="004A1CBF" w:rsidRPr="004233E3">
        <w:rPr>
          <w:rFonts w:ascii="Angsana New" w:hAnsi="Angsana New"/>
          <w:sz w:val="30"/>
          <w:szCs w:val="30"/>
        </w:rPr>
        <w:t>2535</w:t>
      </w:r>
      <w:r w:rsidRPr="004233E3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4233E3">
        <w:rPr>
          <w:rFonts w:ascii="Angsana New" w:hAnsi="Angsana New"/>
          <w:sz w:val="30"/>
          <w:szCs w:val="30"/>
        </w:rPr>
        <w:t>116</w:t>
      </w:r>
      <w:r w:rsidRPr="004233E3">
        <w:rPr>
          <w:rFonts w:ascii="Angsana New" w:hAnsi="Angsana New"/>
          <w:sz w:val="30"/>
          <w:szCs w:val="30"/>
          <w:cs/>
        </w:rPr>
        <w:t xml:space="preserve"> บริษัท</w:t>
      </w:r>
      <w:r w:rsidRPr="004233E3">
        <w:rPr>
          <w:rFonts w:ascii="Angsana New" w:hAnsi="Angsana New"/>
          <w:sz w:val="30"/>
          <w:szCs w:val="30"/>
          <w:cs/>
          <w:lang w:val="th-TH"/>
        </w:rPr>
        <w:t>ต้อง</w:t>
      </w:r>
      <w:r w:rsidRPr="004233E3">
        <w:rPr>
          <w:rFonts w:ascii="Angsana New" w:hAnsi="Angsana New"/>
          <w:sz w:val="30"/>
          <w:szCs w:val="30"/>
          <w:cs/>
        </w:rPr>
        <w:t>จัดสรร</w:t>
      </w:r>
      <w:r w:rsidRPr="004233E3">
        <w:rPr>
          <w:rFonts w:ascii="Angsana New" w:hAnsi="Angsana New"/>
          <w:sz w:val="30"/>
          <w:szCs w:val="30"/>
          <w:cs/>
          <w:lang w:val="th-TH"/>
        </w:rPr>
        <w:t xml:space="preserve">ทุนสำรอง </w:t>
      </w:r>
      <w:r w:rsidR="00EF02ED">
        <w:rPr>
          <w:rFonts w:ascii="Angsana New" w:hAnsi="Angsana New"/>
          <w:sz w:val="30"/>
          <w:szCs w:val="30"/>
          <w:cs/>
          <w:lang w:val="th-TH"/>
        </w:rPr>
        <w:br/>
      </w:r>
      <w:r w:rsidRPr="004233E3">
        <w:rPr>
          <w:rFonts w:ascii="Angsana New" w:hAnsi="Angsana New"/>
          <w:sz w:val="30"/>
          <w:szCs w:val="30"/>
          <w:cs/>
          <w:lang w:val="th-TH"/>
        </w:rPr>
        <w:t>(“สำรองตามกฎหมาย</w:t>
      </w:r>
      <w:r w:rsidR="006F177D" w:rsidRPr="004233E3">
        <w:rPr>
          <w:rFonts w:ascii="Angsana New" w:hAnsi="Angsana New"/>
          <w:sz w:val="30"/>
          <w:szCs w:val="30"/>
          <w:cs/>
          <w:lang w:val="th-TH"/>
        </w:rPr>
        <w:t>”</w:t>
      </w:r>
      <w:r w:rsidRPr="004233E3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4233E3">
        <w:rPr>
          <w:rFonts w:ascii="Angsana New" w:hAnsi="Angsana New"/>
          <w:sz w:val="30"/>
          <w:szCs w:val="30"/>
          <w:cs/>
        </w:rPr>
        <w:t>อย่างน้อยร้อยละ 5 ของกำไรสุทธิ</w:t>
      </w:r>
      <w:r w:rsidR="00167732" w:rsidRPr="004233E3">
        <w:rPr>
          <w:rFonts w:ascii="Angsana New" w:hAnsi="Angsana New"/>
          <w:sz w:val="30"/>
          <w:szCs w:val="30"/>
          <w:cs/>
        </w:rPr>
        <w:t>ประจำ</w:t>
      </w:r>
      <w:r w:rsidRPr="004233E3">
        <w:rPr>
          <w:rFonts w:ascii="Angsana New" w:hAnsi="Angsana New"/>
          <w:sz w:val="30"/>
          <w:szCs w:val="30"/>
          <w:cs/>
        </w:rPr>
        <w:t>ปีหลังจากหักยอดขาดทุนสะสม</w:t>
      </w:r>
      <w:r w:rsidRPr="004233E3">
        <w:rPr>
          <w:rFonts w:ascii="Angsana New" w:hAnsi="Angsana New"/>
          <w:sz w:val="30"/>
          <w:szCs w:val="30"/>
          <w:cs/>
          <w:lang w:val="th-TH"/>
        </w:rPr>
        <w:t>ยกมา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ถ้ามี</w:t>
      </w:r>
      <w:r w:rsidRPr="004233E3">
        <w:rPr>
          <w:rFonts w:ascii="Angsana New" w:hAnsi="Angsana New"/>
          <w:sz w:val="30"/>
          <w:szCs w:val="30"/>
        </w:rPr>
        <w:t xml:space="preserve">) </w:t>
      </w:r>
      <w:r w:rsidRPr="004233E3">
        <w:rPr>
          <w:rFonts w:ascii="Angsana New" w:hAnsi="Angsana New"/>
          <w:sz w:val="30"/>
          <w:szCs w:val="30"/>
          <w:cs/>
        </w:rPr>
        <w:t>จนกว่าสำรอง</w:t>
      </w:r>
      <w:r w:rsidR="002B667C" w:rsidRPr="004233E3">
        <w:rPr>
          <w:rFonts w:ascii="Angsana New" w:hAnsi="Angsana New"/>
          <w:sz w:val="30"/>
          <w:szCs w:val="30"/>
          <w:cs/>
        </w:rPr>
        <w:t>ดังกล่าว</w:t>
      </w:r>
      <w:r w:rsidRPr="004233E3">
        <w:rPr>
          <w:rFonts w:ascii="Angsana New" w:hAnsi="Angsana New"/>
          <w:sz w:val="30"/>
          <w:szCs w:val="30"/>
          <w:cs/>
          <w:lang w:val="th-TH"/>
        </w:rPr>
        <w:t>มีจำนวนไม่น้อยกว่า</w:t>
      </w:r>
      <w:r w:rsidRPr="004233E3">
        <w:rPr>
          <w:rFonts w:ascii="Angsana New" w:hAnsi="Angsana New"/>
          <w:sz w:val="30"/>
          <w:szCs w:val="30"/>
          <w:cs/>
        </w:rPr>
        <w:t xml:space="preserve">ร้อยละ </w:t>
      </w:r>
      <w:r w:rsidRPr="004233E3">
        <w:rPr>
          <w:rFonts w:ascii="Angsana New" w:hAnsi="Angsana New"/>
          <w:sz w:val="30"/>
          <w:szCs w:val="30"/>
        </w:rPr>
        <w:t>10</w:t>
      </w:r>
      <w:r w:rsidRPr="004233E3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  <w:r w:rsidR="00DB7A62" w:rsidRPr="004233E3">
        <w:rPr>
          <w:rFonts w:ascii="Angsana New" w:hAnsi="Angsana New"/>
          <w:sz w:val="30"/>
          <w:szCs w:val="30"/>
          <w:cs/>
          <w:lang w:val="th-TH"/>
        </w:rPr>
        <w:t>เงินสำรอง</w:t>
      </w:r>
      <w:r w:rsidRPr="004233E3">
        <w:rPr>
          <w:rFonts w:ascii="Angsana New" w:hAnsi="Angsana New"/>
          <w:sz w:val="30"/>
          <w:szCs w:val="30"/>
          <w:cs/>
          <w:lang w:val="th-TH"/>
        </w:rPr>
        <w:t>นี้จะนำไปจ่ายเป็นเงินปันผลไม่ได้</w:t>
      </w:r>
    </w:p>
    <w:p w14:paraId="5CA3E125" w14:textId="77777777" w:rsidR="00110E72" w:rsidRDefault="00110E7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601273B" w14:textId="77777777" w:rsidR="00014212" w:rsidRPr="00530C0C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  <w:cs/>
        </w:rPr>
        <w:tab/>
      </w:r>
      <w:r w:rsidR="000C1982" w:rsidRPr="00536C48">
        <w:rPr>
          <w:szCs w:val="30"/>
          <w:cs/>
        </w:rPr>
        <w:t>ส่วนงานดำเนิน</w:t>
      </w:r>
      <w:r w:rsidRPr="00536C48">
        <w:rPr>
          <w:szCs w:val="30"/>
          <w:cs/>
        </w:rPr>
        <w:t>งาน</w:t>
      </w:r>
      <w:r w:rsidR="00530C0C">
        <w:rPr>
          <w:rFonts w:hint="cs"/>
          <w:szCs w:val="30"/>
          <w:cs/>
        </w:rPr>
        <w:t>และการจำแนกรายได้</w:t>
      </w:r>
    </w:p>
    <w:p w14:paraId="454AAD4B" w14:textId="77777777" w:rsidR="00B953C4" w:rsidRPr="00141256" w:rsidRDefault="00B953C4" w:rsidP="00CA701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5CE6EC30" w14:textId="77777777" w:rsidR="00B953C4" w:rsidRPr="004233E3" w:rsidRDefault="00B953C4" w:rsidP="00B9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1FFD464" w14:textId="77777777" w:rsidR="00B953C4" w:rsidRPr="00141256" w:rsidRDefault="00B953C4" w:rsidP="00AC01AD">
      <w:pPr>
        <w:pStyle w:val="NoSpacing"/>
        <w:rPr>
          <w:sz w:val="28"/>
          <w:szCs w:val="28"/>
        </w:rPr>
      </w:pPr>
    </w:p>
    <w:p w14:paraId="6E83C9D5" w14:textId="77777777" w:rsidR="00C41DCF" w:rsidRPr="004233E3" w:rsidRDefault="00C41DCF" w:rsidP="00C41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6414B">
        <w:rPr>
          <w:rFonts w:ascii="Angsana New" w:hAnsi="Angsana New"/>
          <w:sz w:val="30"/>
          <w:szCs w:val="30"/>
          <w:cs/>
        </w:rPr>
        <w:t>ผู้บริหารเห็นว่า</w:t>
      </w:r>
      <w:r w:rsidRPr="00F6414B">
        <w:rPr>
          <w:rFonts w:ascii="Angsana New" w:hAnsi="Angsana New"/>
          <w:sz w:val="30"/>
          <w:szCs w:val="30"/>
        </w:rPr>
        <w:t xml:space="preserve"> </w:t>
      </w:r>
      <w:r w:rsidRPr="00F6414B">
        <w:rPr>
          <w:rFonts w:ascii="Angsana New" w:hAnsi="Angsana New"/>
          <w:sz w:val="30"/>
          <w:szCs w:val="30"/>
          <w:cs/>
        </w:rPr>
        <w:t>กลุ่มบริษัทดำเนินกิจการใน</w:t>
      </w:r>
      <w:r w:rsidRPr="00F6414B">
        <w:rPr>
          <w:rFonts w:ascii="Angsana New" w:hAnsi="Angsana New" w:hint="cs"/>
          <w:sz w:val="30"/>
          <w:szCs w:val="30"/>
          <w:cs/>
        </w:rPr>
        <w:t>ส่วนงานเดียว</w:t>
      </w:r>
      <w:r w:rsidRPr="00F6414B">
        <w:rPr>
          <w:rFonts w:ascii="Angsana New" w:hAnsi="Angsana New"/>
          <w:sz w:val="30"/>
          <w:szCs w:val="30"/>
          <w:cs/>
        </w:rPr>
        <w:t>คือส่วนงานธุรกิจผลิตและจำหน่ายอาหารทะเลบรรจุกระป๋องและบรรจุซอง</w:t>
      </w:r>
      <w:r w:rsidRPr="00F6414B">
        <w:rPr>
          <w:rFonts w:ascii="Angsana New" w:hAnsi="Angsana New" w:hint="cs"/>
          <w:sz w:val="30"/>
          <w:szCs w:val="30"/>
          <w:cs/>
        </w:rPr>
        <w:t xml:space="preserve"> </w:t>
      </w:r>
      <w:r w:rsidRPr="00F6414B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50E2D17C" w14:textId="77777777" w:rsidR="00141256" w:rsidRPr="00141256" w:rsidRDefault="00141256" w:rsidP="00141256">
      <w:pPr>
        <w:pStyle w:val="NoSpacing"/>
        <w:rPr>
          <w:sz w:val="28"/>
          <w:szCs w:val="28"/>
        </w:rPr>
      </w:pPr>
    </w:p>
    <w:p w14:paraId="288B6B79" w14:textId="77777777" w:rsidR="00D27715" w:rsidRPr="004233E3" w:rsidRDefault="00C54D49" w:rsidP="008E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D27715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07A6CA3E" w14:textId="77777777" w:rsidR="00141256" w:rsidRPr="00141256" w:rsidRDefault="00141256" w:rsidP="00141256">
      <w:pPr>
        <w:pStyle w:val="NoSpacing"/>
        <w:rPr>
          <w:sz w:val="28"/>
          <w:szCs w:val="28"/>
        </w:rPr>
      </w:pPr>
    </w:p>
    <w:p w14:paraId="24A9525D" w14:textId="77777777" w:rsidR="000372F0" w:rsidRPr="004233E3" w:rsidRDefault="00A851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ในการนำเสนอ</w:t>
      </w:r>
      <w:r w:rsidR="0043329D" w:rsidRPr="004233E3">
        <w:rPr>
          <w:rFonts w:ascii="Angsana New" w:hAnsi="Angsana New"/>
          <w:sz w:val="30"/>
          <w:szCs w:val="30"/>
          <w:cs/>
        </w:rPr>
        <w:t>ข้อมูลจำแนกทางภู</w:t>
      </w:r>
      <w:r w:rsidR="00D27715" w:rsidRPr="004233E3">
        <w:rPr>
          <w:rFonts w:ascii="Angsana New" w:hAnsi="Angsana New"/>
          <w:sz w:val="30"/>
          <w:szCs w:val="30"/>
          <w:cs/>
        </w:rPr>
        <w:t>มิศาสตร์</w:t>
      </w:r>
      <w:r w:rsidR="006D2E62" w:rsidRPr="004233E3">
        <w:rPr>
          <w:rFonts w:ascii="Angsana New" w:hAnsi="Angsana New"/>
          <w:sz w:val="30"/>
          <w:szCs w:val="30"/>
        </w:rPr>
        <w:t xml:space="preserve"> </w:t>
      </w:r>
      <w:r w:rsidR="002809E2" w:rsidRPr="004233E3">
        <w:rPr>
          <w:rFonts w:ascii="Angsana New" w:hAnsi="Angsana New"/>
          <w:sz w:val="30"/>
          <w:szCs w:val="30"/>
          <w:cs/>
        </w:rPr>
        <w:t>รายได้แยกตามที่ตั้งทาง</w:t>
      </w:r>
      <w:r w:rsidR="00D27715" w:rsidRPr="004233E3">
        <w:rPr>
          <w:rFonts w:ascii="Angsana New" w:hAnsi="Angsana New"/>
          <w:sz w:val="30"/>
          <w:szCs w:val="30"/>
          <w:cs/>
        </w:rPr>
        <w:t>ภูมิศาสตร์ของลูกค้า</w:t>
      </w:r>
      <w:r w:rsidR="00805D52" w:rsidRPr="004233E3">
        <w:rPr>
          <w:rFonts w:ascii="Angsana New" w:hAnsi="Angsana New"/>
          <w:sz w:val="30"/>
          <w:szCs w:val="30"/>
          <w:cs/>
        </w:rPr>
        <w:t xml:space="preserve"> </w:t>
      </w:r>
    </w:p>
    <w:p w14:paraId="0EC98936" w14:textId="77777777" w:rsidR="00141256" w:rsidRPr="00141256" w:rsidRDefault="00141256" w:rsidP="00141256">
      <w:pPr>
        <w:pStyle w:val="NoSpacing"/>
        <w:rPr>
          <w:sz w:val="28"/>
          <w:szCs w:val="28"/>
        </w:rPr>
      </w:pPr>
    </w:p>
    <w:p w14:paraId="64A1A4C5" w14:textId="77777777" w:rsidR="007E7FBA" w:rsidRPr="004233E3" w:rsidRDefault="005C1D96" w:rsidP="00CA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สิน</w:t>
      </w:r>
      <w:r w:rsidR="00D27715" w:rsidRPr="004233E3">
        <w:rPr>
          <w:rFonts w:ascii="Angsana New" w:hAnsi="Angsana New"/>
          <w:sz w:val="30"/>
          <w:szCs w:val="30"/>
          <w:cs/>
        </w:rPr>
        <w:t>ทรัพย์</w:t>
      </w:r>
      <w:r w:rsidR="002809E2" w:rsidRPr="004233E3">
        <w:rPr>
          <w:rFonts w:ascii="Angsana New" w:hAnsi="Angsana New"/>
          <w:sz w:val="30"/>
          <w:szCs w:val="30"/>
          <w:cs/>
        </w:rPr>
        <w:t>ตามส่วนงาน</w:t>
      </w:r>
      <w:r w:rsidR="00D27715" w:rsidRPr="004233E3">
        <w:rPr>
          <w:rFonts w:ascii="Angsana New" w:hAnsi="Angsana New"/>
          <w:sz w:val="30"/>
          <w:szCs w:val="30"/>
          <w:cs/>
        </w:rPr>
        <w:t>แยกตามสถานที่ตั้งทางภูมิศาสตร์ของสินทรัพย์</w:t>
      </w:r>
      <w:r w:rsidR="00F375C5" w:rsidRPr="004233E3">
        <w:rPr>
          <w:rFonts w:ascii="Angsana New" w:hAnsi="Angsana New"/>
          <w:sz w:val="30"/>
          <w:szCs w:val="30"/>
          <w:cs/>
        </w:rPr>
        <w:t xml:space="preserve"> เนื่องจากกลุ่มบริษัทและบริษัทตั้งอยู่</w:t>
      </w:r>
      <w:r w:rsidR="0083253D">
        <w:rPr>
          <w:rFonts w:ascii="Angsana New" w:hAnsi="Angsana New"/>
          <w:sz w:val="30"/>
          <w:szCs w:val="30"/>
        </w:rPr>
        <w:br/>
      </w:r>
      <w:r w:rsidR="00F375C5" w:rsidRPr="004233E3">
        <w:rPr>
          <w:rFonts w:ascii="Angsana New" w:hAnsi="Angsana New"/>
          <w:sz w:val="30"/>
          <w:szCs w:val="30"/>
          <w:cs/>
        </w:rPr>
        <w:t>ในประเทศไทยจึงไม่มีการแสดงสินทรัพย์ตามส่วนงาน</w:t>
      </w:r>
    </w:p>
    <w:p w14:paraId="283B16B3" w14:textId="77777777" w:rsidR="00141256" w:rsidRPr="00141256" w:rsidRDefault="00141256" w:rsidP="00141256">
      <w:pPr>
        <w:pStyle w:val="NoSpacing"/>
        <w:rPr>
          <w:sz w:val="28"/>
          <w:szCs w:val="28"/>
        </w:rPr>
      </w:pPr>
    </w:p>
    <w:p w14:paraId="7DE2918A" w14:textId="77777777" w:rsidR="003D5801" w:rsidRPr="00664431" w:rsidRDefault="00905E5C" w:rsidP="0066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</w:t>
      </w:r>
    </w:p>
    <w:p w14:paraId="77F64408" w14:textId="77777777" w:rsidR="00F94EB4" w:rsidRPr="00141256" w:rsidRDefault="00F94EB4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36"/>
        <w:gridCol w:w="1204"/>
      </w:tblGrid>
      <w:tr w:rsidR="00F94EB4" w:rsidRPr="00EF744C" w14:paraId="5106B3FF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3D9CCC23" w14:textId="77777777" w:rsidR="00F94EB4" w:rsidRPr="00EF744C" w:rsidRDefault="00F94EB4" w:rsidP="00F94EB4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43501D7A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7387A516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35D5400B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EB4" w:rsidRPr="00EF744C" w14:paraId="635ADD20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09341ADA" w14:textId="77777777" w:rsidR="00F94EB4" w:rsidRPr="00EF744C" w:rsidRDefault="00F94EB4" w:rsidP="00F94EB4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2EF6CF2D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14:paraId="4D76AABE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C811A1B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14:paraId="5FD36AE7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4CB90BBD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72043A1C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273625F5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F94EB4" w:rsidRPr="00EF744C" w14:paraId="355B8177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2FE20C83" w14:textId="77777777" w:rsidR="00F94EB4" w:rsidRPr="00EF744C" w:rsidRDefault="00F94EB4" w:rsidP="00F94E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  <w:hideMark/>
          </w:tcPr>
          <w:p w14:paraId="0E06C90C" w14:textId="77777777" w:rsidR="00F94EB4" w:rsidRPr="00EF744C" w:rsidRDefault="00F94EB4" w:rsidP="00F94EB4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94EB4" w:rsidRPr="00EF744C" w14:paraId="4408A00D" w14:textId="77777777" w:rsidTr="00F94EB4">
        <w:tc>
          <w:tcPr>
            <w:tcW w:w="3600" w:type="dxa"/>
            <w:hideMark/>
          </w:tcPr>
          <w:p w14:paraId="12827D3D" w14:textId="77777777" w:rsidR="00F94EB4" w:rsidRPr="00EF744C" w:rsidRDefault="00F94EB4" w:rsidP="00F94EB4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330B39D2" w14:textId="77777777" w:rsidR="00F94EB4" w:rsidRPr="0039789D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0B5EAA8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DF7FFCD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E1D5455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6391A45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77B1974A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305E3FF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F94EB4" w:rsidRPr="00EF744C" w14:paraId="74FEA0E8" w14:textId="77777777" w:rsidTr="00F94EB4">
        <w:tc>
          <w:tcPr>
            <w:tcW w:w="3600" w:type="dxa"/>
            <w:hideMark/>
          </w:tcPr>
          <w:p w14:paraId="19F0FAA7" w14:textId="77777777" w:rsidR="00F94EB4" w:rsidRPr="00EF744C" w:rsidRDefault="00F94EB4" w:rsidP="00F94EB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CCC89AC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3,151,747</w:t>
            </w:r>
          </w:p>
        </w:tc>
        <w:tc>
          <w:tcPr>
            <w:tcW w:w="248" w:type="dxa"/>
            <w:vAlign w:val="bottom"/>
          </w:tcPr>
          <w:p w14:paraId="5DCA5D61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76D4089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3,695,730</w:t>
            </w:r>
          </w:p>
        </w:tc>
        <w:tc>
          <w:tcPr>
            <w:tcW w:w="267" w:type="dxa"/>
            <w:vAlign w:val="bottom"/>
          </w:tcPr>
          <w:p w14:paraId="755189A1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5419D8BA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3,139,377</w:t>
            </w:r>
          </w:p>
        </w:tc>
        <w:tc>
          <w:tcPr>
            <w:tcW w:w="236" w:type="dxa"/>
            <w:vAlign w:val="bottom"/>
          </w:tcPr>
          <w:p w14:paraId="7E9C3F7E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B3CC281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3,682,142</w:t>
            </w:r>
          </w:p>
        </w:tc>
      </w:tr>
      <w:tr w:rsidR="00F94EB4" w:rsidRPr="00EF744C" w14:paraId="6231DCF8" w14:textId="77777777" w:rsidTr="00F94EB4">
        <w:tc>
          <w:tcPr>
            <w:tcW w:w="3600" w:type="dxa"/>
          </w:tcPr>
          <w:p w14:paraId="676FE083" w14:textId="77777777" w:rsidR="00F94EB4" w:rsidRPr="00EF744C" w:rsidRDefault="00F94EB4" w:rsidP="00F94EB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F744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4A04E1B9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827,369</w:t>
            </w:r>
          </w:p>
        </w:tc>
        <w:tc>
          <w:tcPr>
            <w:tcW w:w="248" w:type="dxa"/>
            <w:vAlign w:val="bottom"/>
          </w:tcPr>
          <w:p w14:paraId="385451C5" w14:textId="77777777" w:rsidR="00F94EB4" w:rsidRPr="004C7274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15D1CB0F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112,021</w:t>
            </w:r>
          </w:p>
        </w:tc>
        <w:tc>
          <w:tcPr>
            <w:tcW w:w="267" w:type="dxa"/>
            <w:vAlign w:val="bottom"/>
          </w:tcPr>
          <w:p w14:paraId="2C67C5C8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41B6080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827,369</w:t>
            </w:r>
          </w:p>
        </w:tc>
        <w:tc>
          <w:tcPr>
            <w:tcW w:w="236" w:type="dxa"/>
            <w:vAlign w:val="bottom"/>
          </w:tcPr>
          <w:p w14:paraId="4951D5FB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638AE2F6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112,021</w:t>
            </w:r>
          </w:p>
        </w:tc>
      </w:tr>
      <w:tr w:rsidR="00F94EB4" w:rsidRPr="00EF744C" w14:paraId="2CE29D2D" w14:textId="77777777" w:rsidTr="00F94EB4">
        <w:tc>
          <w:tcPr>
            <w:tcW w:w="3600" w:type="dxa"/>
          </w:tcPr>
          <w:p w14:paraId="2DF6FB9F" w14:textId="77777777" w:rsidR="00F94EB4" w:rsidRPr="00EF744C" w:rsidRDefault="00F94EB4" w:rsidP="00F94EB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771FE151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612,238</w:t>
            </w:r>
          </w:p>
        </w:tc>
        <w:tc>
          <w:tcPr>
            <w:tcW w:w="248" w:type="dxa"/>
            <w:vAlign w:val="bottom"/>
          </w:tcPr>
          <w:p w14:paraId="1D13E979" w14:textId="77777777" w:rsidR="00F94EB4" w:rsidRPr="004C7274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1FF082FA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840,340</w:t>
            </w:r>
          </w:p>
        </w:tc>
        <w:tc>
          <w:tcPr>
            <w:tcW w:w="267" w:type="dxa"/>
            <w:vAlign w:val="bottom"/>
          </w:tcPr>
          <w:p w14:paraId="68DD7740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1334C891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612,238</w:t>
            </w:r>
          </w:p>
        </w:tc>
        <w:tc>
          <w:tcPr>
            <w:tcW w:w="236" w:type="dxa"/>
            <w:vAlign w:val="bottom"/>
          </w:tcPr>
          <w:p w14:paraId="6AFF0EE2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55EAD462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840,340</w:t>
            </w:r>
          </w:p>
        </w:tc>
      </w:tr>
      <w:tr w:rsidR="00F94EB4" w:rsidRPr="00EF744C" w14:paraId="5C13B0FC" w14:textId="77777777" w:rsidTr="00F94EB4">
        <w:tc>
          <w:tcPr>
            <w:tcW w:w="3600" w:type="dxa"/>
          </w:tcPr>
          <w:p w14:paraId="0CB49E91" w14:textId="77777777" w:rsidR="00F94EB4" w:rsidRPr="00EF744C" w:rsidRDefault="00F94EB4" w:rsidP="00F94EB4">
            <w:pPr>
              <w:ind w:left="162" w:hanging="162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0833E4A4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275,001</w:t>
            </w:r>
          </w:p>
        </w:tc>
        <w:tc>
          <w:tcPr>
            <w:tcW w:w="248" w:type="dxa"/>
            <w:vAlign w:val="bottom"/>
          </w:tcPr>
          <w:p w14:paraId="49D71163" w14:textId="77777777" w:rsidR="00F94EB4" w:rsidRPr="004C7274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5AC2EA71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297,301</w:t>
            </w:r>
          </w:p>
        </w:tc>
        <w:tc>
          <w:tcPr>
            <w:tcW w:w="267" w:type="dxa"/>
            <w:vAlign w:val="bottom"/>
          </w:tcPr>
          <w:p w14:paraId="02A8C4F9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1F9948B8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268,163</w:t>
            </w:r>
          </w:p>
        </w:tc>
        <w:tc>
          <w:tcPr>
            <w:tcW w:w="236" w:type="dxa"/>
            <w:vAlign w:val="bottom"/>
          </w:tcPr>
          <w:p w14:paraId="56878087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275AA90A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298,658</w:t>
            </w:r>
          </w:p>
        </w:tc>
      </w:tr>
      <w:tr w:rsidR="00F94EB4" w:rsidRPr="00EF744C" w14:paraId="1FA2788B" w14:textId="77777777" w:rsidTr="00F94EB4">
        <w:tc>
          <w:tcPr>
            <w:tcW w:w="3600" w:type="dxa"/>
          </w:tcPr>
          <w:p w14:paraId="7A7990E7" w14:textId="77777777" w:rsidR="00F94EB4" w:rsidRPr="00EF744C" w:rsidRDefault="00F94EB4" w:rsidP="00F94EB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24B8FA8F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32,315</w:t>
            </w:r>
          </w:p>
        </w:tc>
        <w:tc>
          <w:tcPr>
            <w:tcW w:w="248" w:type="dxa"/>
            <w:vAlign w:val="bottom"/>
          </w:tcPr>
          <w:p w14:paraId="6771178A" w14:textId="77777777" w:rsidR="00F94EB4" w:rsidRPr="004C7274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78A0EFEE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57,645</w:t>
            </w:r>
          </w:p>
        </w:tc>
        <w:tc>
          <w:tcPr>
            <w:tcW w:w="267" w:type="dxa"/>
            <w:vAlign w:val="bottom"/>
          </w:tcPr>
          <w:p w14:paraId="512185C1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0E15268A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32,315</w:t>
            </w:r>
          </w:p>
        </w:tc>
        <w:tc>
          <w:tcPr>
            <w:tcW w:w="236" w:type="dxa"/>
            <w:vAlign w:val="bottom"/>
          </w:tcPr>
          <w:p w14:paraId="5C744569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397BFB5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57,645</w:t>
            </w:r>
          </w:p>
        </w:tc>
      </w:tr>
      <w:tr w:rsidR="00664431" w:rsidRPr="00EF744C" w14:paraId="0B28B83A" w14:textId="77777777" w:rsidTr="00F94EB4">
        <w:tc>
          <w:tcPr>
            <w:tcW w:w="3600" w:type="dxa"/>
          </w:tcPr>
          <w:p w14:paraId="36F734A7" w14:textId="77777777" w:rsidR="00664431" w:rsidRPr="00EF744C" w:rsidRDefault="00664431" w:rsidP="00F94EB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4431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ทวีปยุโรป</w:t>
            </w:r>
          </w:p>
        </w:tc>
        <w:tc>
          <w:tcPr>
            <w:tcW w:w="1260" w:type="dxa"/>
          </w:tcPr>
          <w:p w14:paraId="44ABC16F" w14:textId="77777777" w:rsidR="00664431" w:rsidRPr="00664431" w:rsidRDefault="00664431" w:rsidP="0065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  <w:vAlign w:val="bottom"/>
          </w:tcPr>
          <w:p w14:paraId="0C28A634" w14:textId="77777777" w:rsidR="00664431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0E7CDB6E" w14:textId="77777777" w:rsidR="00664431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1,057</w:t>
            </w:r>
          </w:p>
        </w:tc>
        <w:tc>
          <w:tcPr>
            <w:tcW w:w="267" w:type="dxa"/>
            <w:vAlign w:val="bottom"/>
          </w:tcPr>
          <w:p w14:paraId="66FAC9D3" w14:textId="77777777" w:rsidR="00664431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3E1D8CB4" w14:textId="77777777" w:rsidR="00664431" w:rsidRPr="00EF744C" w:rsidRDefault="00664431" w:rsidP="0065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EABA232" w14:textId="77777777" w:rsidR="00664431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697A129B" w14:textId="77777777" w:rsidR="00664431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sz w:val="30"/>
                <w:szCs w:val="30"/>
                <w:lang w:eastAsia="en-GB"/>
              </w:rPr>
              <w:t>1,057</w:t>
            </w:r>
          </w:p>
        </w:tc>
      </w:tr>
      <w:tr w:rsidR="00F94EB4" w:rsidRPr="00EF744C" w14:paraId="625EB327" w14:textId="77777777" w:rsidTr="00F94EB4">
        <w:tc>
          <w:tcPr>
            <w:tcW w:w="3600" w:type="dxa"/>
            <w:hideMark/>
          </w:tcPr>
          <w:p w14:paraId="34303C79" w14:textId="77777777" w:rsidR="00F94EB4" w:rsidRPr="00EF744C" w:rsidRDefault="00F94EB4" w:rsidP="00F94EB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B8A9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4,898,670</w:t>
            </w:r>
          </w:p>
        </w:tc>
        <w:tc>
          <w:tcPr>
            <w:tcW w:w="248" w:type="dxa"/>
          </w:tcPr>
          <w:p w14:paraId="669508E7" w14:textId="77777777" w:rsidR="00F94EB4" w:rsidRPr="004C7274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37A21" w14:textId="77777777" w:rsidR="00F94EB4" w:rsidRPr="004C7274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5,004,094</w:t>
            </w:r>
          </w:p>
        </w:tc>
        <w:tc>
          <w:tcPr>
            <w:tcW w:w="267" w:type="dxa"/>
          </w:tcPr>
          <w:p w14:paraId="14F139A1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C8FDD" w14:textId="77777777" w:rsidR="00F94EB4" w:rsidRPr="008B62C7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4,879,462</w:t>
            </w:r>
          </w:p>
        </w:tc>
        <w:tc>
          <w:tcPr>
            <w:tcW w:w="236" w:type="dxa"/>
          </w:tcPr>
          <w:p w14:paraId="7F67B180" w14:textId="77777777" w:rsidR="00F94EB4" w:rsidRPr="00EF744C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117FC0" w14:textId="77777777" w:rsidR="00F94EB4" w:rsidRPr="00EF744C" w:rsidRDefault="00664431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6443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4,991,863</w:t>
            </w:r>
          </w:p>
        </w:tc>
      </w:tr>
    </w:tbl>
    <w:p w14:paraId="660BC72B" w14:textId="77777777" w:rsidR="006B492A" w:rsidRDefault="006B492A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36"/>
        <w:gridCol w:w="34"/>
        <w:gridCol w:w="1170"/>
      </w:tblGrid>
      <w:tr w:rsidR="00664431" w:rsidRPr="00EF744C" w14:paraId="037BECF6" w14:textId="77777777" w:rsidTr="008C4E47">
        <w:trPr>
          <w:trHeight w:val="92"/>
        </w:trPr>
        <w:tc>
          <w:tcPr>
            <w:tcW w:w="3600" w:type="dxa"/>
            <w:vAlign w:val="bottom"/>
          </w:tcPr>
          <w:p w14:paraId="6CE49AF4" w14:textId="77777777" w:rsidR="00664431" w:rsidRPr="00EF744C" w:rsidRDefault="00664431" w:rsidP="00664431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191976C8" w14:textId="77777777" w:rsidR="00664431" w:rsidRPr="00EF744C" w:rsidRDefault="00664431" w:rsidP="00664431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00EE9F1E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4"/>
          </w:tcPr>
          <w:p w14:paraId="5D5AE7D0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4431" w:rsidRPr="00EF744C" w14:paraId="2713782B" w14:textId="77777777" w:rsidTr="008C4E47">
        <w:trPr>
          <w:trHeight w:val="92"/>
        </w:trPr>
        <w:tc>
          <w:tcPr>
            <w:tcW w:w="3600" w:type="dxa"/>
            <w:vAlign w:val="bottom"/>
          </w:tcPr>
          <w:p w14:paraId="443E4281" w14:textId="77777777" w:rsidR="00664431" w:rsidRPr="00EF744C" w:rsidRDefault="00664431" w:rsidP="00664431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238A1DFD" w14:textId="77777777" w:rsidR="00664431" w:rsidRPr="00EF744C" w:rsidRDefault="00664431" w:rsidP="0066443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14:paraId="04AD458F" w14:textId="77777777" w:rsidR="00664431" w:rsidRPr="00EF744C" w:rsidRDefault="00664431" w:rsidP="0066443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6523FD7" w14:textId="77777777" w:rsidR="00664431" w:rsidRPr="00EF744C" w:rsidRDefault="00664431" w:rsidP="0066443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14:paraId="1C67DA1F" w14:textId="77777777" w:rsidR="00664431" w:rsidRPr="00EF744C" w:rsidRDefault="00664431" w:rsidP="0066443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5727A7E2" w14:textId="77777777" w:rsidR="00664431" w:rsidRPr="00EF744C" w:rsidRDefault="00664431" w:rsidP="0066443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27607407" w14:textId="77777777" w:rsidR="00664431" w:rsidRPr="00EF744C" w:rsidRDefault="00664431" w:rsidP="0066443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14:paraId="3A4FEBBD" w14:textId="77777777" w:rsidR="00664431" w:rsidRPr="00EF744C" w:rsidRDefault="00664431" w:rsidP="00664431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664431" w:rsidRPr="00EF744C" w14:paraId="062220CA" w14:textId="77777777" w:rsidTr="008C4E47">
        <w:trPr>
          <w:trHeight w:val="92"/>
        </w:trPr>
        <w:tc>
          <w:tcPr>
            <w:tcW w:w="3600" w:type="dxa"/>
            <w:vAlign w:val="bottom"/>
          </w:tcPr>
          <w:p w14:paraId="30F5E08A" w14:textId="77777777" w:rsidR="00664431" w:rsidRPr="00EF744C" w:rsidRDefault="00664431" w:rsidP="006644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8"/>
          </w:tcPr>
          <w:p w14:paraId="63B3DC95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664431" w:rsidRPr="00EF744C" w14:paraId="7AF9F207" w14:textId="77777777" w:rsidTr="00F94EB4">
        <w:trPr>
          <w:trHeight w:val="92"/>
        </w:trPr>
        <w:tc>
          <w:tcPr>
            <w:tcW w:w="3600" w:type="dxa"/>
            <w:hideMark/>
          </w:tcPr>
          <w:p w14:paraId="6650A4FF" w14:textId="77777777" w:rsidR="00664431" w:rsidRPr="00EF744C" w:rsidRDefault="00664431" w:rsidP="00664431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3ED6ACA5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4CA9FFE5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0CAD8BF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0E9E815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58795F85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14:paraId="43524EC1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7A408FF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64431" w:rsidRPr="00EF744C" w14:paraId="533D3EBB" w14:textId="77777777" w:rsidTr="00F94EB4">
        <w:tc>
          <w:tcPr>
            <w:tcW w:w="3600" w:type="dxa"/>
            <w:hideMark/>
          </w:tcPr>
          <w:p w14:paraId="61C6FD1D" w14:textId="77777777" w:rsidR="00664431" w:rsidRPr="00EF744C" w:rsidRDefault="00664431" w:rsidP="0066443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29E92411" w14:textId="77777777" w:rsidR="00664431" w:rsidRPr="006C28DF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28DF">
              <w:rPr>
                <w:rFonts w:ascii="Angsana New" w:hAnsi="Angsana New"/>
                <w:sz w:val="30"/>
                <w:szCs w:val="30"/>
                <w:lang w:eastAsia="en-GB"/>
              </w:rPr>
              <w:t>3,</w:t>
            </w:r>
            <w:r w:rsidR="007D77FF" w:rsidRPr="006C28DF">
              <w:rPr>
                <w:rFonts w:ascii="Angsana New" w:hAnsi="Angsana New"/>
                <w:sz w:val="30"/>
                <w:szCs w:val="30"/>
                <w:lang w:eastAsia="en-GB"/>
              </w:rPr>
              <w:t>207,929</w:t>
            </w:r>
          </w:p>
        </w:tc>
        <w:tc>
          <w:tcPr>
            <w:tcW w:w="248" w:type="dxa"/>
          </w:tcPr>
          <w:p w14:paraId="7019748B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1B98E691" w14:textId="77777777" w:rsidR="00664431" w:rsidRPr="004C7274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3,209,053</w:t>
            </w:r>
          </w:p>
        </w:tc>
        <w:tc>
          <w:tcPr>
            <w:tcW w:w="267" w:type="dxa"/>
          </w:tcPr>
          <w:p w14:paraId="53D21C12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3E8BBEBF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3,198,719</w:t>
            </w:r>
          </w:p>
        </w:tc>
        <w:tc>
          <w:tcPr>
            <w:tcW w:w="236" w:type="dxa"/>
          </w:tcPr>
          <w:p w14:paraId="122187EC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14:paraId="2B6816BE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3,208,209</w:t>
            </w:r>
          </w:p>
        </w:tc>
      </w:tr>
      <w:tr w:rsidR="00664431" w:rsidRPr="00EF744C" w14:paraId="57DC5F31" w14:textId="77777777" w:rsidTr="00F94EB4">
        <w:tc>
          <w:tcPr>
            <w:tcW w:w="3600" w:type="dxa"/>
            <w:hideMark/>
          </w:tcPr>
          <w:p w14:paraId="6F9C5F40" w14:textId="77777777" w:rsidR="00664431" w:rsidRPr="00EF744C" w:rsidRDefault="00664431" w:rsidP="0066443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บรรจุซอง</w:t>
            </w:r>
          </w:p>
        </w:tc>
        <w:tc>
          <w:tcPr>
            <w:tcW w:w="1260" w:type="dxa"/>
          </w:tcPr>
          <w:p w14:paraId="5CFF19DA" w14:textId="77777777" w:rsidR="006B492A" w:rsidRPr="006C28DF" w:rsidRDefault="006B492A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418FA6EC" w14:textId="77777777" w:rsidR="00664431" w:rsidRPr="006C28DF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28DF">
              <w:rPr>
                <w:rFonts w:ascii="Angsana New" w:hAnsi="Angsana New"/>
                <w:sz w:val="30"/>
                <w:szCs w:val="30"/>
                <w:lang w:eastAsia="en-GB"/>
              </w:rPr>
              <w:t>815,400</w:t>
            </w:r>
          </w:p>
        </w:tc>
        <w:tc>
          <w:tcPr>
            <w:tcW w:w="248" w:type="dxa"/>
          </w:tcPr>
          <w:p w14:paraId="3F0386B3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05534823" w14:textId="77777777" w:rsidR="006B492A" w:rsidRDefault="006B492A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670328A6" w14:textId="77777777" w:rsidR="00664431" w:rsidRPr="004C7274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686,775</w:t>
            </w:r>
          </w:p>
        </w:tc>
        <w:tc>
          <w:tcPr>
            <w:tcW w:w="267" w:type="dxa"/>
          </w:tcPr>
          <w:p w14:paraId="7F3B6282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43F1F3F" w14:textId="77777777" w:rsidR="006B492A" w:rsidRDefault="006B492A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249E7DD8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813,667</w:t>
            </w:r>
          </w:p>
        </w:tc>
        <w:tc>
          <w:tcPr>
            <w:tcW w:w="236" w:type="dxa"/>
          </w:tcPr>
          <w:p w14:paraId="6F4E85A8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14:paraId="326A7518" w14:textId="77777777" w:rsidR="006B492A" w:rsidRDefault="006B492A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391AE552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685,327</w:t>
            </w:r>
          </w:p>
        </w:tc>
      </w:tr>
      <w:tr w:rsidR="00664431" w:rsidRPr="00EF744C" w14:paraId="0E90249B" w14:textId="77777777" w:rsidTr="00F94EB4">
        <w:tc>
          <w:tcPr>
            <w:tcW w:w="3600" w:type="dxa"/>
          </w:tcPr>
          <w:p w14:paraId="3C3CC3ED" w14:textId="77777777" w:rsidR="00664431" w:rsidRPr="00EF744C" w:rsidRDefault="00664431" w:rsidP="0066443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02352EDF" w14:textId="77777777" w:rsidR="00664431" w:rsidRPr="006C28DF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28DF">
              <w:rPr>
                <w:rFonts w:ascii="Angsana New" w:hAnsi="Angsana New"/>
                <w:sz w:val="30"/>
                <w:szCs w:val="30"/>
                <w:lang w:eastAsia="en-GB"/>
              </w:rPr>
              <w:t>719,861</w:t>
            </w:r>
          </w:p>
        </w:tc>
        <w:tc>
          <w:tcPr>
            <w:tcW w:w="248" w:type="dxa"/>
          </w:tcPr>
          <w:p w14:paraId="4D53D756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2478CC2C" w14:textId="77777777" w:rsidR="00664431" w:rsidRPr="004C7274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894,797</w:t>
            </w:r>
          </w:p>
        </w:tc>
        <w:tc>
          <w:tcPr>
            <w:tcW w:w="267" w:type="dxa"/>
          </w:tcPr>
          <w:p w14:paraId="493D7ADE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569F6A0B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719,861</w:t>
            </w:r>
          </w:p>
        </w:tc>
        <w:tc>
          <w:tcPr>
            <w:tcW w:w="236" w:type="dxa"/>
          </w:tcPr>
          <w:p w14:paraId="3CB40834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14:paraId="61AB956B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894,797</w:t>
            </w:r>
          </w:p>
        </w:tc>
      </w:tr>
      <w:tr w:rsidR="00664431" w:rsidRPr="00EF744C" w14:paraId="41E1D940" w14:textId="77777777" w:rsidTr="006B492A">
        <w:tc>
          <w:tcPr>
            <w:tcW w:w="3600" w:type="dxa"/>
            <w:hideMark/>
          </w:tcPr>
          <w:p w14:paraId="4AD91604" w14:textId="77777777" w:rsidR="00664431" w:rsidRPr="00EF744C" w:rsidRDefault="00664431" w:rsidP="00664431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E6AC7" w14:textId="77777777" w:rsidR="00664431" w:rsidRPr="006C28DF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28DF">
              <w:rPr>
                <w:rFonts w:ascii="Angsana New" w:hAnsi="Angsana New"/>
                <w:sz w:val="30"/>
                <w:szCs w:val="30"/>
                <w:lang w:eastAsia="en-GB"/>
              </w:rPr>
              <w:t>15</w:t>
            </w:r>
            <w:r w:rsidR="007D77FF" w:rsidRPr="006C28DF">
              <w:rPr>
                <w:rFonts w:ascii="Angsana New" w:hAnsi="Angsana New"/>
                <w:sz w:val="30"/>
                <w:szCs w:val="30"/>
                <w:lang w:eastAsia="en-GB"/>
              </w:rPr>
              <w:t>5,480</w:t>
            </w:r>
          </w:p>
        </w:tc>
        <w:tc>
          <w:tcPr>
            <w:tcW w:w="248" w:type="dxa"/>
          </w:tcPr>
          <w:p w14:paraId="60C3072B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6E346" w14:textId="77777777" w:rsidR="00664431" w:rsidRPr="004C7274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213,469</w:t>
            </w:r>
          </w:p>
        </w:tc>
        <w:tc>
          <w:tcPr>
            <w:tcW w:w="267" w:type="dxa"/>
          </w:tcPr>
          <w:p w14:paraId="7E79C86C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AC8D4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147,215</w:t>
            </w:r>
          </w:p>
        </w:tc>
        <w:tc>
          <w:tcPr>
            <w:tcW w:w="270" w:type="dxa"/>
            <w:gridSpan w:val="2"/>
          </w:tcPr>
          <w:p w14:paraId="35C72E94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2BB22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sz w:val="30"/>
                <w:szCs w:val="30"/>
                <w:lang w:eastAsia="en-GB"/>
              </w:rPr>
              <w:t>203,530</w:t>
            </w:r>
          </w:p>
        </w:tc>
      </w:tr>
      <w:tr w:rsidR="00664431" w:rsidRPr="00EF744C" w14:paraId="18F6B736" w14:textId="77777777" w:rsidTr="006B492A">
        <w:tc>
          <w:tcPr>
            <w:tcW w:w="3600" w:type="dxa"/>
            <w:hideMark/>
          </w:tcPr>
          <w:p w14:paraId="1058342F" w14:textId="77777777" w:rsidR="00664431" w:rsidRPr="00EF744C" w:rsidRDefault="00664431" w:rsidP="00664431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6B0F0" w14:textId="77777777" w:rsidR="00664431" w:rsidRPr="004C7274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4,898,670</w:t>
            </w:r>
          </w:p>
        </w:tc>
        <w:tc>
          <w:tcPr>
            <w:tcW w:w="248" w:type="dxa"/>
          </w:tcPr>
          <w:p w14:paraId="214EB411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EB196" w14:textId="77777777" w:rsidR="00664431" w:rsidRPr="004C7274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5,004,094</w:t>
            </w:r>
          </w:p>
        </w:tc>
        <w:tc>
          <w:tcPr>
            <w:tcW w:w="267" w:type="dxa"/>
          </w:tcPr>
          <w:p w14:paraId="42CFB749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745A9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4,879,462</w:t>
            </w:r>
          </w:p>
        </w:tc>
        <w:tc>
          <w:tcPr>
            <w:tcW w:w="270" w:type="dxa"/>
            <w:gridSpan w:val="2"/>
          </w:tcPr>
          <w:p w14:paraId="52F82B93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C95AC" w14:textId="77777777" w:rsidR="00664431" w:rsidRPr="00EF744C" w:rsidRDefault="00BB69ED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4,991,863</w:t>
            </w:r>
          </w:p>
        </w:tc>
      </w:tr>
      <w:tr w:rsidR="00664431" w:rsidRPr="00EF744C" w14:paraId="1CD901F5" w14:textId="77777777" w:rsidTr="006B492A">
        <w:trPr>
          <w:trHeight w:val="78"/>
        </w:trPr>
        <w:tc>
          <w:tcPr>
            <w:tcW w:w="3600" w:type="dxa"/>
          </w:tcPr>
          <w:p w14:paraId="4BDF5048" w14:textId="77777777" w:rsidR="00664431" w:rsidRPr="00EF744C" w:rsidRDefault="00664431" w:rsidP="00664431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7C6CD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18328EDA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EF5A5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B429A79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D0480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6B1275BE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BF2A9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64431" w:rsidRPr="00EF744C" w14:paraId="2AA775F5" w14:textId="77777777" w:rsidTr="006B492A">
        <w:tc>
          <w:tcPr>
            <w:tcW w:w="3600" w:type="dxa"/>
            <w:hideMark/>
          </w:tcPr>
          <w:p w14:paraId="4C2CCF32" w14:textId="77777777" w:rsidR="00664431" w:rsidRPr="00EF744C" w:rsidRDefault="00664431" w:rsidP="00664431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6E159E08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4E5C9630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50FA7DE3" w14:textId="77777777" w:rsidR="00664431" w:rsidRPr="004C7274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34BC4E20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370DE13D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2A86C32B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EFA1294" w14:textId="77777777" w:rsidR="00664431" w:rsidRPr="00EF744C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907C81" w:rsidRPr="00AF6132" w14:paraId="497BBA15" w14:textId="77777777" w:rsidTr="006B492A">
        <w:tc>
          <w:tcPr>
            <w:tcW w:w="3600" w:type="dxa"/>
            <w:vAlign w:val="bottom"/>
            <w:hideMark/>
          </w:tcPr>
          <w:p w14:paraId="756508B3" w14:textId="77777777" w:rsidR="00907C81" w:rsidRPr="00EF744C" w:rsidRDefault="00907C81" w:rsidP="00907C81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400BACEB" w14:textId="77777777" w:rsidR="00907C81" w:rsidRPr="00907C81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7C81">
              <w:rPr>
                <w:rFonts w:ascii="Angsana New" w:hAnsi="Angsana New"/>
                <w:sz w:val="30"/>
                <w:szCs w:val="30"/>
                <w:lang w:eastAsia="en-GB"/>
              </w:rPr>
              <w:t>4,898,670</w:t>
            </w:r>
          </w:p>
        </w:tc>
        <w:tc>
          <w:tcPr>
            <w:tcW w:w="248" w:type="dxa"/>
          </w:tcPr>
          <w:p w14:paraId="1AF590CF" w14:textId="77777777" w:rsidR="00907C81" w:rsidRPr="00907C81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59C11C15" w14:textId="77777777" w:rsidR="00907C81" w:rsidRPr="00907C81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7C81">
              <w:rPr>
                <w:rFonts w:ascii="Angsana New" w:hAnsi="Angsana New"/>
                <w:sz w:val="30"/>
                <w:szCs w:val="30"/>
                <w:lang w:eastAsia="en-GB"/>
              </w:rPr>
              <w:t>5,004,094</w:t>
            </w:r>
          </w:p>
        </w:tc>
        <w:tc>
          <w:tcPr>
            <w:tcW w:w="267" w:type="dxa"/>
          </w:tcPr>
          <w:p w14:paraId="605F2506" w14:textId="77777777" w:rsidR="00907C81" w:rsidRPr="00907C81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3D1C3763" w14:textId="77777777" w:rsidR="00907C81" w:rsidRPr="00907C81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7C81">
              <w:rPr>
                <w:rFonts w:ascii="Angsana New" w:hAnsi="Angsana New"/>
                <w:sz w:val="30"/>
                <w:szCs w:val="30"/>
                <w:lang w:eastAsia="en-GB"/>
              </w:rPr>
              <w:t>4,879,462</w:t>
            </w:r>
          </w:p>
        </w:tc>
        <w:tc>
          <w:tcPr>
            <w:tcW w:w="270" w:type="dxa"/>
            <w:gridSpan w:val="2"/>
          </w:tcPr>
          <w:p w14:paraId="7E85B37E" w14:textId="77777777" w:rsidR="00907C81" w:rsidRPr="00907C81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A43E381" w14:textId="77777777" w:rsidR="00907C81" w:rsidRPr="00907C81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7C81">
              <w:rPr>
                <w:rFonts w:ascii="Angsana New" w:hAnsi="Angsana New"/>
                <w:sz w:val="30"/>
                <w:szCs w:val="30"/>
                <w:lang w:eastAsia="en-GB"/>
              </w:rPr>
              <w:t>4,991,863</w:t>
            </w:r>
          </w:p>
        </w:tc>
      </w:tr>
      <w:tr w:rsidR="00907C81" w:rsidRPr="00EF744C" w14:paraId="7B6CC8C4" w14:textId="77777777" w:rsidTr="006B492A">
        <w:tc>
          <w:tcPr>
            <w:tcW w:w="3600" w:type="dxa"/>
            <w:hideMark/>
          </w:tcPr>
          <w:p w14:paraId="2A9E98E3" w14:textId="77777777" w:rsidR="00907C81" w:rsidRPr="00EF744C" w:rsidRDefault="00907C81" w:rsidP="00907C81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C0D77" w14:textId="77777777" w:rsidR="00907C81" w:rsidRPr="004C7274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4,898,670</w:t>
            </w:r>
          </w:p>
        </w:tc>
        <w:tc>
          <w:tcPr>
            <w:tcW w:w="248" w:type="dxa"/>
          </w:tcPr>
          <w:p w14:paraId="637D4F44" w14:textId="77777777" w:rsidR="00907C81" w:rsidRPr="004C7274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6D704" w14:textId="77777777" w:rsidR="00907C81" w:rsidRPr="004C7274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5,004,094</w:t>
            </w:r>
          </w:p>
        </w:tc>
        <w:tc>
          <w:tcPr>
            <w:tcW w:w="267" w:type="dxa"/>
          </w:tcPr>
          <w:p w14:paraId="7383A332" w14:textId="77777777" w:rsidR="00907C81" w:rsidRPr="00EF744C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A0D7" w14:textId="77777777" w:rsidR="00907C81" w:rsidRPr="00EF744C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4,879,462</w:t>
            </w:r>
          </w:p>
        </w:tc>
        <w:tc>
          <w:tcPr>
            <w:tcW w:w="270" w:type="dxa"/>
            <w:gridSpan w:val="2"/>
          </w:tcPr>
          <w:p w14:paraId="77DF0C54" w14:textId="77777777" w:rsidR="00907C81" w:rsidRPr="00EF744C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E382" w14:textId="77777777" w:rsidR="00907C81" w:rsidRPr="00EF744C" w:rsidRDefault="00907C81" w:rsidP="0090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69E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4,991,863</w:t>
            </w:r>
          </w:p>
        </w:tc>
      </w:tr>
    </w:tbl>
    <w:p w14:paraId="175EFF8A" w14:textId="77777777" w:rsidR="00953251" w:rsidRDefault="00953251" w:rsidP="0066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7E202F" w14:textId="77777777" w:rsidR="006E38B5" w:rsidRPr="004233E3" w:rsidRDefault="006E38B5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2BA576C1" w14:textId="77777777" w:rsidR="006D6485" w:rsidRPr="00E80E28" w:rsidRDefault="006D6485" w:rsidP="00E80E28">
      <w:pPr>
        <w:pStyle w:val="NoSpacing"/>
        <w:rPr>
          <w:szCs w:val="18"/>
          <w:cs/>
        </w:rPr>
      </w:pPr>
    </w:p>
    <w:p w14:paraId="05C98F20" w14:textId="0EFE1429" w:rsidR="00A75487" w:rsidRDefault="00AD057D" w:rsidP="00CC0D5A">
      <w:pPr>
        <w:spacing w:after="360"/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781588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781588">
        <w:rPr>
          <w:rFonts w:ascii="Angsana New" w:hAnsi="Angsana New" w:hint="cs"/>
          <w:sz w:val="30"/>
          <w:szCs w:val="30"/>
          <w:cs/>
        </w:rPr>
        <w:t>สอง</w:t>
      </w:r>
      <w:r w:rsidRPr="00781588">
        <w:rPr>
          <w:rFonts w:ascii="Angsana New" w:hAnsi="Angsana New"/>
          <w:sz w:val="30"/>
          <w:szCs w:val="30"/>
          <w:cs/>
        </w:rPr>
        <w:t>ราย</w:t>
      </w:r>
      <w:r w:rsidR="00E80E28" w:rsidRPr="00781588">
        <w:rPr>
          <w:rFonts w:ascii="Angsana New" w:hAnsi="Angsana New" w:hint="cs"/>
          <w:sz w:val="30"/>
          <w:szCs w:val="30"/>
          <w:cs/>
        </w:rPr>
        <w:t>ใหญ่</w:t>
      </w:r>
      <w:r w:rsidRPr="00781588">
        <w:rPr>
          <w:rFonts w:ascii="Angsana New" w:hAnsi="Angsana New"/>
          <w:sz w:val="30"/>
          <w:szCs w:val="30"/>
          <w:cs/>
        </w:rPr>
        <w:t>ของกลุ่มบริษัท</w:t>
      </w:r>
      <w:r w:rsidR="00E80E28" w:rsidRPr="00781588">
        <w:rPr>
          <w:rFonts w:ascii="Angsana New" w:hAnsi="Angsana New" w:hint="cs"/>
          <w:sz w:val="30"/>
          <w:szCs w:val="30"/>
          <w:cs/>
        </w:rPr>
        <w:t>จำนวน</w:t>
      </w:r>
      <w:r w:rsidRPr="00781588">
        <w:rPr>
          <w:rFonts w:ascii="Angsana New" w:hAnsi="Angsana New"/>
          <w:sz w:val="30"/>
          <w:szCs w:val="30"/>
          <w:cs/>
        </w:rPr>
        <w:t xml:space="preserve">เงิน </w:t>
      </w:r>
      <w:r w:rsidR="00336A54">
        <w:rPr>
          <w:rFonts w:ascii="Angsana New" w:hAnsi="Angsana New"/>
          <w:sz w:val="30"/>
          <w:szCs w:val="30"/>
        </w:rPr>
        <w:t>2,556</w:t>
      </w:r>
      <w:r w:rsidR="0091221C" w:rsidRPr="00781588">
        <w:rPr>
          <w:rFonts w:ascii="Angsana New" w:hAnsi="Angsana New"/>
          <w:sz w:val="30"/>
          <w:szCs w:val="30"/>
        </w:rPr>
        <w:t xml:space="preserve"> </w:t>
      </w:r>
      <w:r w:rsidRPr="00781588">
        <w:rPr>
          <w:rFonts w:ascii="Angsana New" w:hAnsi="Angsana New"/>
          <w:sz w:val="30"/>
          <w:szCs w:val="30"/>
          <w:cs/>
        </w:rPr>
        <w:t>ล้านบาท</w:t>
      </w:r>
      <w:r w:rsidRPr="007815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804E95">
        <w:rPr>
          <w:rFonts w:ascii="Angsana New" w:hAnsi="Angsana New"/>
          <w:sz w:val="30"/>
          <w:szCs w:val="30"/>
        </w:rPr>
        <w:t>511</w:t>
      </w:r>
      <w:r w:rsidR="0091221C" w:rsidRPr="00781588">
        <w:rPr>
          <w:rFonts w:ascii="Angsana New" w:hAnsi="Angsana New"/>
          <w:sz w:val="30"/>
          <w:szCs w:val="30"/>
        </w:rPr>
        <w:t xml:space="preserve"> </w:t>
      </w:r>
      <w:r w:rsidRPr="00781588">
        <w:rPr>
          <w:rFonts w:ascii="Angsana New" w:hAnsi="Angsana New" w:hint="cs"/>
          <w:sz w:val="30"/>
          <w:szCs w:val="30"/>
          <w:cs/>
        </w:rPr>
        <w:t>ล้านบาท</w:t>
      </w:r>
      <w:r w:rsidR="00AB31F5" w:rsidRPr="00781588">
        <w:rPr>
          <w:rFonts w:ascii="Angsana New" w:hAnsi="Angsana New" w:hint="cs"/>
          <w:sz w:val="30"/>
          <w:szCs w:val="30"/>
          <w:cs/>
        </w:rPr>
        <w:t>ตามลำดับ</w:t>
      </w:r>
      <w:r w:rsidRPr="00781588">
        <w:rPr>
          <w:rFonts w:ascii="Angsana New" w:hAnsi="Angsana New" w:hint="cs"/>
          <w:sz w:val="30"/>
          <w:szCs w:val="30"/>
          <w:cs/>
        </w:rPr>
        <w:t xml:space="preserve"> </w:t>
      </w:r>
      <w:r w:rsidR="00336F07">
        <w:rPr>
          <w:rFonts w:ascii="Angsana New" w:hAnsi="Angsana New"/>
          <w:i/>
          <w:iCs/>
          <w:sz w:val="30"/>
          <w:szCs w:val="30"/>
          <w:cs/>
        </w:rPr>
        <w:t>(256</w:t>
      </w:r>
      <w:r w:rsidR="00336A54">
        <w:rPr>
          <w:rFonts w:ascii="Angsana New" w:hAnsi="Angsana New"/>
          <w:i/>
          <w:iCs/>
          <w:sz w:val="30"/>
          <w:szCs w:val="30"/>
        </w:rPr>
        <w:t>1</w:t>
      </w:r>
      <w:r w:rsidR="00336F0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36A54">
        <w:rPr>
          <w:rFonts w:ascii="Angsana New" w:hAnsi="Angsana New" w:hint="cs"/>
          <w:i/>
          <w:iCs/>
          <w:sz w:val="30"/>
          <w:szCs w:val="30"/>
          <w:cs/>
        </w:rPr>
        <w:t>สอง</w:t>
      </w:r>
      <w:r w:rsidR="00336F07">
        <w:rPr>
          <w:rFonts w:ascii="Angsana New" w:hAnsi="Angsana New" w:hint="cs"/>
          <w:i/>
          <w:iCs/>
          <w:sz w:val="30"/>
          <w:szCs w:val="30"/>
          <w:cs/>
        </w:rPr>
        <w:t xml:space="preserve">รายจำนวนเงิน </w:t>
      </w:r>
      <w:r w:rsidR="006B492A">
        <w:rPr>
          <w:rFonts w:ascii="Angsana New" w:hAnsi="Angsana New"/>
          <w:i/>
          <w:iCs/>
          <w:sz w:val="30"/>
          <w:szCs w:val="30"/>
        </w:rPr>
        <w:t>3,201</w:t>
      </w:r>
      <w:r w:rsidR="00336F07">
        <w:rPr>
          <w:rFonts w:ascii="Angsana New" w:hAnsi="Angsana New"/>
          <w:i/>
          <w:iCs/>
          <w:sz w:val="30"/>
          <w:szCs w:val="30"/>
        </w:rPr>
        <w:t xml:space="preserve"> </w:t>
      </w:r>
      <w:r w:rsidR="00336F0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B492A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6B492A">
        <w:rPr>
          <w:rFonts w:ascii="Angsana New" w:hAnsi="Angsana New"/>
          <w:i/>
          <w:iCs/>
          <w:sz w:val="30"/>
          <w:szCs w:val="30"/>
        </w:rPr>
        <w:t>600</w:t>
      </w:r>
      <w:r w:rsidR="006B492A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ล้านบาทตามลำดับ</w:t>
      </w:r>
      <w:r w:rsidRPr="00781588">
        <w:rPr>
          <w:rFonts w:ascii="Angsana New" w:hAnsi="Angsana New"/>
          <w:i/>
          <w:iCs/>
          <w:sz w:val="30"/>
          <w:szCs w:val="30"/>
          <w:cs/>
        </w:rPr>
        <w:t>)</w:t>
      </w:r>
      <w:r w:rsidRPr="00781588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14:paraId="20847D44" w14:textId="77777777" w:rsidR="003A507D" w:rsidRPr="00536C48" w:rsidRDefault="00517E1C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  <w:cs/>
        </w:rPr>
        <w:tab/>
      </w:r>
      <w:r w:rsidR="0018582E" w:rsidRPr="00536C48">
        <w:rPr>
          <w:szCs w:val="30"/>
          <w:cs/>
        </w:rPr>
        <w:t>ค่าใช้จ่ายผลประโยชน์ของ</w:t>
      </w:r>
      <w:r w:rsidR="003A507D" w:rsidRPr="00536C48">
        <w:rPr>
          <w:szCs w:val="30"/>
          <w:cs/>
        </w:rPr>
        <w:t>พนักงาน</w:t>
      </w:r>
    </w:p>
    <w:p w14:paraId="15C66DDA" w14:textId="77777777" w:rsidR="003A507D" w:rsidRPr="003A4C54" w:rsidRDefault="003A507D" w:rsidP="000E122B">
      <w:pPr>
        <w:pStyle w:val="NoSpacing"/>
        <w:rPr>
          <w:sz w:val="22"/>
          <w:szCs w:val="28"/>
        </w:rPr>
      </w:pPr>
    </w:p>
    <w:tbl>
      <w:tblPr>
        <w:tblW w:w="9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79"/>
        <w:gridCol w:w="243"/>
        <w:gridCol w:w="1084"/>
        <w:gridCol w:w="236"/>
        <w:gridCol w:w="1080"/>
        <w:gridCol w:w="241"/>
        <w:gridCol w:w="1080"/>
      </w:tblGrid>
      <w:tr w:rsidR="00320C3B" w:rsidRPr="008948FA" w14:paraId="4E6F8549" w14:textId="77777777" w:rsidTr="00320C3B">
        <w:tc>
          <w:tcPr>
            <w:tcW w:w="3240" w:type="dxa"/>
          </w:tcPr>
          <w:p w14:paraId="7870F6FE" w14:textId="77777777" w:rsidR="00320C3B" w:rsidRPr="004233E3" w:rsidRDefault="00320C3B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20C07453" w14:textId="77777777"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14:paraId="123B45FC" w14:textId="77777777"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F88002" w14:textId="77777777"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06538DB1" w14:textId="77777777"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83" w:rsidRPr="008948FA" w14:paraId="0BFF23FA" w14:textId="77777777" w:rsidTr="00320C3B">
        <w:tc>
          <w:tcPr>
            <w:tcW w:w="3240" w:type="dxa"/>
          </w:tcPr>
          <w:p w14:paraId="27590E06" w14:textId="77777777" w:rsidR="00511A83" w:rsidRPr="004233E3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7BC11E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0CAC5393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4A0EE04E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BFE920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85F53D4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FD8BC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4CCA93A4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ED146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11A83" w:rsidRPr="008948FA" w14:paraId="1A8835FF" w14:textId="77777777" w:rsidTr="00320C3B">
        <w:trPr>
          <w:cantSplit/>
        </w:trPr>
        <w:tc>
          <w:tcPr>
            <w:tcW w:w="3240" w:type="dxa"/>
          </w:tcPr>
          <w:p w14:paraId="5613F47A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696D12C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3" w:type="dxa"/>
            <w:gridSpan w:val="7"/>
          </w:tcPr>
          <w:p w14:paraId="72E3718D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1A83" w:rsidRPr="008948FA" w14:paraId="55C51E71" w14:textId="77777777" w:rsidTr="00320C3B">
        <w:trPr>
          <w:cantSplit/>
        </w:trPr>
        <w:tc>
          <w:tcPr>
            <w:tcW w:w="3240" w:type="dxa"/>
          </w:tcPr>
          <w:p w14:paraId="768C3034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ค่าแรงและโบนัส</w:t>
            </w:r>
          </w:p>
        </w:tc>
        <w:tc>
          <w:tcPr>
            <w:tcW w:w="990" w:type="dxa"/>
          </w:tcPr>
          <w:p w14:paraId="7B224069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14:paraId="6C0DF05B" w14:textId="77777777" w:rsidR="00511A83" w:rsidRPr="004233E3" w:rsidRDefault="00E8777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607,889</w:t>
            </w:r>
          </w:p>
        </w:tc>
        <w:tc>
          <w:tcPr>
            <w:tcW w:w="243" w:type="dxa"/>
          </w:tcPr>
          <w:p w14:paraId="6DCAC8C5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7851532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603,970</w:t>
            </w:r>
          </w:p>
        </w:tc>
        <w:tc>
          <w:tcPr>
            <w:tcW w:w="236" w:type="dxa"/>
          </w:tcPr>
          <w:p w14:paraId="678ADAB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F62148" w14:textId="77777777" w:rsidR="00511A83" w:rsidRPr="004233E3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601,805</w:t>
            </w:r>
          </w:p>
        </w:tc>
        <w:tc>
          <w:tcPr>
            <w:tcW w:w="241" w:type="dxa"/>
          </w:tcPr>
          <w:p w14:paraId="0167AFD6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14EB5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598,893</w:t>
            </w:r>
          </w:p>
        </w:tc>
      </w:tr>
      <w:tr w:rsidR="00511A83" w:rsidRPr="008948FA" w14:paraId="4F2287FC" w14:textId="77777777" w:rsidTr="00320C3B">
        <w:trPr>
          <w:cantSplit/>
        </w:trPr>
        <w:tc>
          <w:tcPr>
            <w:tcW w:w="3240" w:type="dxa"/>
          </w:tcPr>
          <w:p w14:paraId="062DAC3B" w14:textId="77777777" w:rsidR="00511A83" w:rsidRPr="003F0204" w:rsidRDefault="00511A83" w:rsidP="00511A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F020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</w:t>
            </w:r>
            <w:r w:rsidRPr="003F020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3F0204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  <w:r w:rsidRPr="003F020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1351021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8D54A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79" w:type="dxa"/>
          </w:tcPr>
          <w:p w14:paraId="0BB87A6A" w14:textId="7B108F04" w:rsidR="00511A83" w:rsidRPr="004233E3" w:rsidRDefault="00E8777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</w:t>
            </w:r>
            <w:r w:rsidR="00E80B7C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43" w:type="dxa"/>
          </w:tcPr>
          <w:p w14:paraId="3F3CDF5E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D51EF18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9,696</w:t>
            </w:r>
          </w:p>
        </w:tc>
        <w:tc>
          <w:tcPr>
            <w:tcW w:w="236" w:type="dxa"/>
          </w:tcPr>
          <w:p w14:paraId="6B4E2C4E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69C35" w14:textId="77777777" w:rsidR="00511A83" w:rsidRPr="004233E3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59,886</w:t>
            </w:r>
          </w:p>
        </w:tc>
        <w:tc>
          <w:tcPr>
            <w:tcW w:w="241" w:type="dxa"/>
          </w:tcPr>
          <w:p w14:paraId="65A35812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769AEE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9,547</w:t>
            </w:r>
          </w:p>
        </w:tc>
      </w:tr>
      <w:tr w:rsidR="00511A83" w:rsidRPr="008948FA" w14:paraId="3F2EA1DE" w14:textId="77777777" w:rsidTr="00320C3B">
        <w:trPr>
          <w:cantSplit/>
        </w:trPr>
        <w:tc>
          <w:tcPr>
            <w:tcW w:w="3240" w:type="dxa"/>
          </w:tcPr>
          <w:p w14:paraId="7AC79B1F" w14:textId="77777777" w:rsidR="00511A83" w:rsidRPr="003F0204" w:rsidRDefault="00511A83" w:rsidP="00511A83">
            <w:pPr>
              <w:rPr>
                <w:rFonts w:ascii="Angsana New" w:hAnsi="Angsana New"/>
                <w:sz w:val="30"/>
                <w:szCs w:val="30"/>
              </w:rPr>
            </w:pPr>
            <w:r w:rsidRPr="003F0204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3F0204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3F0204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90" w:type="dxa"/>
          </w:tcPr>
          <w:p w14:paraId="5696E687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616A307" w14:textId="77777777" w:rsidR="00511A83" w:rsidRPr="004233E3" w:rsidRDefault="00E8777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7,273</w:t>
            </w:r>
          </w:p>
        </w:tc>
        <w:tc>
          <w:tcPr>
            <w:tcW w:w="243" w:type="dxa"/>
          </w:tcPr>
          <w:p w14:paraId="5D794983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1061E1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8,007</w:t>
            </w:r>
          </w:p>
        </w:tc>
        <w:tc>
          <w:tcPr>
            <w:tcW w:w="236" w:type="dxa"/>
          </w:tcPr>
          <w:p w14:paraId="32BD9A6C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9E5F2" w14:textId="77777777" w:rsidR="00511A83" w:rsidRPr="004233E3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7,071</w:t>
            </w:r>
          </w:p>
        </w:tc>
        <w:tc>
          <w:tcPr>
            <w:tcW w:w="241" w:type="dxa"/>
          </w:tcPr>
          <w:p w14:paraId="78573E0A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F410A0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7,910</w:t>
            </w:r>
          </w:p>
        </w:tc>
      </w:tr>
      <w:tr w:rsidR="00511A83" w:rsidRPr="008948FA" w14:paraId="7496B10C" w14:textId="77777777" w:rsidTr="00603C2B">
        <w:trPr>
          <w:cantSplit/>
        </w:trPr>
        <w:tc>
          <w:tcPr>
            <w:tcW w:w="3240" w:type="dxa"/>
          </w:tcPr>
          <w:p w14:paraId="7B049005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left" w:pos="16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14:paraId="79160FDE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E6BA1D2" w14:textId="77777777" w:rsidR="00511A83" w:rsidRPr="00200735" w:rsidRDefault="00E8777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</w:t>
            </w:r>
            <w:r w:rsidR="000D077E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43" w:type="dxa"/>
          </w:tcPr>
          <w:p w14:paraId="622BDDF6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7EF1D0E" w14:textId="77777777" w:rsidR="00511A83" w:rsidRPr="00200735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45,004</w:t>
            </w:r>
          </w:p>
        </w:tc>
        <w:tc>
          <w:tcPr>
            <w:tcW w:w="236" w:type="dxa"/>
          </w:tcPr>
          <w:p w14:paraId="3B3A7123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131764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43,66</w:t>
            </w:r>
            <w:r w:rsidR="007D77FF" w:rsidRPr="006C28D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1" w:type="dxa"/>
          </w:tcPr>
          <w:p w14:paraId="137542B4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CB209" w14:textId="77777777" w:rsidR="00511A83" w:rsidRPr="006B4310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10">
              <w:rPr>
                <w:rFonts w:ascii="Angsana New" w:hAnsi="Angsana New"/>
                <w:sz w:val="30"/>
                <w:szCs w:val="30"/>
                <w:lang w:val="en-US"/>
              </w:rPr>
              <w:t>44,874</w:t>
            </w:r>
          </w:p>
        </w:tc>
      </w:tr>
      <w:tr w:rsidR="00511A83" w:rsidRPr="008948FA" w14:paraId="1AFF85E4" w14:textId="77777777" w:rsidTr="00603C2B">
        <w:trPr>
          <w:cantSplit/>
        </w:trPr>
        <w:tc>
          <w:tcPr>
            <w:tcW w:w="3240" w:type="dxa"/>
          </w:tcPr>
          <w:p w14:paraId="541318E3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7BAE9C4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AEF5A9" w14:textId="734C88FB" w:rsidR="00511A83" w:rsidRPr="00200735" w:rsidRDefault="00E8777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719,</w:t>
            </w:r>
            <w:r w:rsidR="00E80B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243" w:type="dxa"/>
          </w:tcPr>
          <w:p w14:paraId="77133D84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82BEB29" w14:textId="77777777" w:rsidR="00511A83" w:rsidRPr="00200735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666,677</w:t>
            </w:r>
          </w:p>
        </w:tc>
        <w:tc>
          <w:tcPr>
            <w:tcW w:w="236" w:type="dxa"/>
          </w:tcPr>
          <w:p w14:paraId="07E967A1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3935E6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712,42</w:t>
            </w:r>
            <w:r w:rsidR="007D77FF"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</w:tcPr>
          <w:p w14:paraId="4DD58B0D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44B0A" w14:textId="77777777" w:rsidR="00511A83" w:rsidRPr="006B4310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661,224</w:t>
            </w:r>
          </w:p>
        </w:tc>
      </w:tr>
    </w:tbl>
    <w:p w14:paraId="57C04BB3" w14:textId="77777777" w:rsidR="003A507D" w:rsidRPr="004233E3" w:rsidRDefault="003A507D" w:rsidP="00E80E28">
      <w:pPr>
        <w:pStyle w:val="NoSpacing"/>
      </w:pPr>
    </w:p>
    <w:p w14:paraId="072503FF" w14:textId="77777777" w:rsidR="003A4C54" w:rsidRDefault="003A4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32170BAE" w14:textId="77777777" w:rsidR="009063FF" w:rsidRPr="004233E3" w:rsidRDefault="00FE260F" w:rsidP="00E2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4233E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โครงการสมทบเงิน</w:t>
      </w:r>
      <w:r w:rsidR="00255423" w:rsidRPr="004233E3">
        <w:rPr>
          <w:rFonts w:ascii="Angsana New" w:hAnsi="Angsana New"/>
          <w:i/>
          <w:iCs/>
          <w:color w:val="000000"/>
          <w:sz w:val="30"/>
          <w:szCs w:val="30"/>
          <w:cs/>
        </w:rPr>
        <w:t>ที่กำหนดไว้</w:t>
      </w:r>
    </w:p>
    <w:p w14:paraId="3927D4F9" w14:textId="77777777" w:rsidR="009063FF" w:rsidRPr="00E80E28" w:rsidRDefault="009063FF" w:rsidP="00E80E28">
      <w:pPr>
        <w:pStyle w:val="NoSpacing"/>
        <w:rPr>
          <w:szCs w:val="18"/>
          <w:cs/>
        </w:rPr>
      </w:pPr>
    </w:p>
    <w:p w14:paraId="4822283A" w14:textId="77777777" w:rsidR="003A507D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="009063FF" w:rsidRPr="004233E3">
        <w:rPr>
          <w:rFonts w:ascii="Angsana New" w:hAnsi="Angsana New"/>
          <w:sz w:val="30"/>
          <w:szCs w:val="30"/>
          <w:cs/>
        </w:rPr>
        <w:t>สำหรับพนักงานของกลุ่มบริษัท</w:t>
      </w:r>
      <w:r w:rsidRPr="004233E3">
        <w:rPr>
          <w:rFonts w:ascii="Angsana New" w:hAnsi="Angsana New"/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โดยพนักงานจ่ายเงินสะสมและกลุ่มบริษัทจ่ายสมทบในอัตราเดียวกันคือร้อยละ</w:t>
      </w:r>
      <w:r w:rsidRPr="004233E3">
        <w:rPr>
          <w:rFonts w:ascii="Angsana New" w:hAnsi="Angsana New"/>
          <w:sz w:val="30"/>
          <w:szCs w:val="30"/>
        </w:rPr>
        <w:t xml:space="preserve"> 3</w:t>
      </w:r>
      <w:r w:rsidR="0002469D" w:rsidRPr="004233E3">
        <w:rPr>
          <w:rFonts w:ascii="Angsana New" w:hAnsi="Angsana New"/>
          <w:sz w:val="30"/>
          <w:szCs w:val="30"/>
        </w:rPr>
        <w:t xml:space="preserve"> </w:t>
      </w:r>
      <w:r w:rsidR="0002469D" w:rsidRPr="004233E3">
        <w:rPr>
          <w:rFonts w:ascii="Angsana New" w:hAnsi="Angsana New"/>
          <w:sz w:val="30"/>
          <w:szCs w:val="30"/>
          <w:cs/>
        </w:rPr>
        <w:t>ถึงร้อยละ</w:t>
      </w:r>
      <w:r w:rsidR="0002469D" w:rsidRPr="004233E3">
        <w:rPr>
          <w:rFonts w:ascii="Angsana New" w:hAnsi="Angsana New"/>
          <w:sz w:val="30"/>
          <w:szCs w:val="30"/>
        </w:rPr>
        <w:t xml:space="preserve"> 6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ของเงินเดือน</w:t>
      </w:r>
      <w:r w:rsidR="006D503E" w:rsidRPr="004233E3">
        <w:rPr>
          <w:rFonts w:ascii="Angsana New" w:hAnsi="Angsana New"/>
          <w:sz w:val="30"/>
          <w:szCs w:val="30"/>
          <w:cs/>
        </w:rPr>
        <w:t>ของพนักงาน</w:t>
      </w:r>
      <w:r w:rsidRPr="004233E3">
        <w:rPr>
          <w:rFonts w:ascii="Angsana New" w:hAnsi="Angsana New"/>
          <w:sz w:val="30"/>
          <w:szCs w:val="30"/>
          <w:cs/>
        </w:rPr>
        <w:t>ทุกเดือน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</w:t>
      </w:r>
      <w:r w:rsidR="009840E3" w:rsidRPr="004233E3">
        <w:rPr>
          <w:rFonts w:ascii="Angsana New" w:hAnsi="Angsana New"/>
          <w:sz w:val="30"/>
          <w:szCs w:val="30"/>
          <w:cs/>
        </w:rPr>
        <w:t>งทุนสำรองเลี้ยงชีพตามข้อกำหนดของ</w:t>
      </w:r>
      <w:r w:rsidRPr="004233E3">
        <w:rPr>
          <w:rFonts w:ascii="Angsana New" w:hAnsi="Angsana New"/>
          <w:sz w:val="30"/>
          <w:szCs w:val="30"/>
          <w:cs/>
        </w:rPr>
        <w:t>กระทรวงการคลังและจัดการกองทุนโดยผู้จัดการกองทุนที่ได้รับอนุญาต</w:t>
      </w:r>
    </w:p>
    <w:p w14:paraId="616E15C1" w14:textId="77777777" w:rsidR="003A4C54" w:rsidRDefault="003A4C5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7458167" w14:textId="77777777" w:rsidR="00470DE3" w:rsidRPr="003A4C54" w:rsidRDefault="003A507D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Pr="00536C48">
        <w:rPr>
          <w:szCs w:val="30"/>
          <w:cs/>
        </w:rPr>
        <w:t>ค่าใช้จ่ายตามลักษณะ</w:t>
      </w:r>
    </w:p>
    <w:p w14:paraId="208222AA" w14:textId="77777777" w:rsidR="00D94A8D" w:rsidRPr="00141256" w:rsidRDefault="00D94A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b/>
          <w:bCs/>
          <w:sz w:val="30"/>
          <w:szCs w:val="30"/>
        </w:rPr>
      </w:pPr>
    </w:p>
    <w:tbl>
      <w:tblPr>
        <w:tblW w:w="93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495"/>
        <w:gridCol w:w="1080"/>
        <w:gridCol w:w="243"/>
        <w:gridCol w:w="1080"/>
        <w:gridCol w:w="236"/>
        <w:gridCol w:w="1080"/>
        <w:gridCol w:w="243"/>
        <w:gridCol w:w="1080"/>
      </w:tblGrid>
      <w:tr w:rsidR="008357BE" w:rsidRPr="008948FA" w14:paraId="7C045D46" w14:textId="77777777" w:rsidTr="00906676">
        <w:tc>
          <w:tcPr>
            <w:tcW w:w="3780" w:type="dxa"/>
          </w:tcPr>
          <w:p w14:paraId="3B7889DB" w14:textId="77777777" w:rsidR="008357BE" w:rsidRPr="004233E3" w:rsidRDefault="008357BE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dxa"/>
          </w:tcPr>
          <w:p w14:paraId="1A4D75F2" w14:textId="77777777" w:rsidR="008357BE" w:rsidRPr="004233E3" w:rsidRDefault="008357BE" w:rsidP="000E69F1">
            <w:pPr>
              <w:pStyle w:val="a"/>
              <w:tabs>
                <w:tab w:val="clear" w:pos="1080"/>
              </w:tabs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3" w:type="dxa"/>
            <w:gridSpan w:val="3"/>
          </w:tcPr>
          <w:p w14:paraId="28B28128" w14:textId="77777777" w:rsidR="008357BE" w:rsidRPr="004233E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11B6DE" w14:textId="77777777" w:rsidR="008357BE" w:rsidRPr="004233E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9A14C99" w14:textId="77777777" w:rsidR="008357BE" w:rsidRPr="004233E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83" w:rsidRPr="008948FA" w14:paraId="127D13A2" w14:textId="77777777" w:rsidTr="00906676">
        <w:tc>
          <w:tcPr>
            <w:tcW w:w="3780" w:type="dxa"/>
          </w:tcPr>
          <w:p w14:paraId="4E7B4283" w14:textId="77777777" w:rsidR="00511A83" w:rsidRPr="004233E3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69B36DA2" w14:textId="77777777" w:rsidR="00511A83" w:rsidRPr="004233E3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81DC16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47E4F19D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5E1A9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37EF121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54592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777ACFEC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7816D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11A83" w:rsidRPr="008948FA" w14:paraId="4ABD498F" w14:textId="77777777" w:rsidTr="00906676">
        <w:tc>
          <w:tcPr>
            <w:tcW w:w="3780" w:type="dxa"/>
          </w:tcPr>
          <w:p w14:paraId="6366E9F1" w14:textId="77777777" w:rsidR="00511A83" w:rsidRPr="004233E3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7E29B650" w14:textId="77777777" w:rsidR="00511A83" w:rsidRPr="004233E3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7"/>
          </w:tcPr>
          <w:p w14:paraId="21440D41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1A83" w:rsidRPr="008948FA" w14:paraId="52136A00" w14:textId="77777777" w:rsidTr="00906676">
        <w:trPr>
          <w:cantSplit/>
        </w:trPr>
        <w:tc>
          <w:tcPr>
            <w:tcW w:w="3780" w:type="dxa"/>
          </w:tcPr>
          <w:p w14:paraId="5ABBCFB6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รวมอยู่ในต้นทุนขาย</w:t>
            </w:r>
          </w:p>
        </w:tc>
        <w:tc>
          <w:tcPr>
            <w:tcW w:w="495" w:type="dxa"/>
          </w:tcPr>
          <w:p w14:paraId="721C4E02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2E99B36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6F44375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CC9501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7D155D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A96DFF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DEDA7FA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520194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1A83" w:rsidRPr="008948FA" w14:paraId="7E8FB7DA" w14:textId="77777777" w:rsidTr="00906676">
        <w:trPr>
          <w:cantSplit/>
        </w:trPr>
        <w:tc>
          <w:tcPr>
            <w:tcW w:w="3780" w:type="dxa"/>
          </w:tcPr>
          <w:p w14:paraId="4DD656A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495" w:type="dxa"/>
          </w:tcPr>
          <w:p w14:paraId="32C7C1B4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5ED93A" w14:textId="77777777" w:rsidR="00511A83" w:rsidRPr="004233E3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3,333,995</w:t>
            </w:r>
          </w:p>
        </w:tc>
        <w:tc>
          <w:tcPr>
            <w:tcW w:w="243" w:type="dxa"/>
          </w:tcPr>
          <w:p w14:paraId="35C060CF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4EBDC4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3,699,215</w:t>
            </w:r>
          </w:p>
        </w:tc>
        <w:tc>
          <w:tcPr>
            <w:tcW w:w="236" w:type="dxa"/>
          </w:tcPr>
          <w:p w14:paraId="57D2D681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7BE595" w14:textId="77777777" w:rsidR="00511A83" w:rsidRPr="004233E3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3,333,995</w:t>
            </w:r>
          </w:p>
        </w:tc>
        <w:tc>
          <w:tcPr>
            <w:tcW w:w="243" w:type="dxa"/>
          </w:tcPr>
          <w:p w14:paraId="0223735A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0CFE97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3,699,215</w:t>
            </w:r>
          </w:p>
        </w:tc>
      </w:tr>
      <w:tr w:rsidR="00511A83" w:rsidRPr="008948FA" w14:paraId="5E9B1653" w14:textId="77777777" w:rsidTr="00906676">
        <w:trPr>
          <w:cantSplit/>
        </w:trPr>
        <w:tc>
          <w:tcPr>
            <w:tcW w:w="3780" w:type="dxa"/>
          </w:tcPr>
          <w:p w14:paraId="6A8D2499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43C1EBE8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83F375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617,24</w:t>
            </w:r>
            <w:r w:rsidR="003C6200" w:rsidRPr="006C28D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3E1F909E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FBD151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578,251</w:t>
            </w:r>
          </w:p>
        </w:tc>
        <w:tc>
          <w:tcPr>
            <w:tcW w:w="236" w:type="dxa"/>
          </w:tcPr>
          <w:p w14:paraId="669A0683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8B39F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617,24</w:t>
            </w:r>
            <w:r w:rsidR="003C6200" w:rsidRPr="006C28D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090FA10C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A20B5F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0626">
              <w:rPr>
                <w:rFonts w:ascii="Angsana New" w:hAnsi="Angsana New"/>
                <w:sz w:val="30"/>
                <w:szCs w:val="30"/>
                <w:lang w:val="en-US"/>
              </w:rPr>
              <w:t>578,251</w:t>
            </w:r>
          </w:p>
        </w:tc>
      </w:tr>
      <w:tr w:rsidR="003A4C54" w:rsidRPr="008948FA" w14:paraId="786905C2" w14:textId="77777777" w:rsidTr="00906676">
        <w:trPr>
          <w:cantSplit/>
        </w:trPr>
        <w:tc>
          <w:tcPr>
            <w:tcW w:w="3780" w:type="dxa"/>
          </w:tcPr>
          <w:p w14:paraId="7EB44DAF" w14:textId="77777777" w:rsidR="003A4C54" w:rsidRPr="00200735" w:rsidRDefault="003A4C54" w:rsidP="003A4C54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495" w:type="dxa"/>
          </w:tcPr>
          <w:p w14:paraId="6615231D" w14:textId="77777777" w:rsidR="003A4C54" w:rsidRPr="00200735" w:rsidRDefault="003A4C54" w:rsidP="003A4C5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F10925" w14:textId="77777777" w:rsidR="003A4C54" w:rsidRPr="006C28DF" w:rsidRDefault="003A4C54" w:rsidP="003A4C5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3C6200" w:rsidRPr="006C28DF">
              <w:rPr>
                <w:rFonts w:ascii="Angsana New" w:hAnsi="Angsana New"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43" w:type="dxa"/>
          </w:tcPr>
          <w:p w14:paraId="60F8A2B6" w14:textId="77777777" w:rsidR="003A4C54" w:rsidRPr="006C28DF" w:rsidRDefault="003A4C54" w:rsidP="003A4C5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70AE4" w14:textId="77777777" w:rsidR="003A4C54" w:rsidRPr="006C28DF" w:rsidRDefault="003A4C54" w:rsidP="003A4C5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(73,302)</w:t>
            </w:r>
          </w:p>
        </w:tc>
        <w:tc>
          <w:tcPr>
            <w:tcW w:w="236" w:type="dxa"/>
          </w:tcPr>
          <w:p w14:paraId="00B9A074" w14:textId="77777777" w:rsidR="003A4C54" w:rsidRPr="006C28DF" w:rsidRDefault="003A4C54" w:rsidP="003A4C5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4D2A86" w14:textId="77777777" w:rsidR="003A4C54" w:rsidRPr="006C28DF" w:rsidRDefault="003A4C54" w:rsidP="003A4C5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143,84</w:t>
            </w:r>
            <w:r w:rsidR="003C6200" w:rsidRPr="006C28D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</w:tcPr>
          <w:p w14:paraId="67655336" w14:textId="77777777" w:rsidR="003A4C54" w:rsidRPr="004233E3" w:rsidRDefault="003A4C54" w:rsidP="003A4C5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361FA6" w14:textId="77777777" w:rsidR="003A4C54" w:rsidRPr="00200735" w:rsidRDefault="003A4C54" w:rsidP="003A4C5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(70,958)</w:t>
            </w:r>
          </w:p>
        </w:tc>
      </w:tr>
      <w:tr w:rsidR="00511A83" w:rsidRPr="008948FA" w14:paraId="2872CC84" w14:textId="77777777" w:rsidTr="00906676">
        <w:trPr>
          <w:cantSplit/>
        </w:trPr>
        <w:tc>
          <w:tcPr>
            <w:tcW w:w="3780" w:type="dxa"/>
          </w:tcPr>
          <w:p w14:paraId="700ED73D" w14:textId="77777777" w:rsidR="00511A83" w:rsidRPr="00200735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495" w:type="dxa"/>
          </w:tcPr>
          <w:p w14:paraId="0464316E" w14:textId="77777777" w:rsidR="00511A83" w:rsidRPr="00200735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C8FC97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49,485</w:t>
            </w:r>
          </w:p>
        </w:tc>
        <w:tc>
          <w:tcPr>
            <w:tcW w:w="243" w:type="dxa"/>
          </w:tcPr>
          <w:p w14:paraId="438EE61A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C1E4497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50,098</w:t>
            </w:r>
          </w:p>
        </w:tc>
        <w:tc>
          <w:tcPr>
            <w:tcW w:w="236" w:type="dxa"/>
          </w:tcPr>
          <w:p w14:paraId="103A4A32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3D24E0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49,485</w:t>
            </w:r>
          </w:p>
        </w:tc>
        <w:tc>
          <w:tcPr>
            <w:tcW w:w="243" w:type="dxa"/>
          </w:tcPr>
          <w:p w14:paraId="6FBC6E81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E82F7E" w14:textId="77777777" w:rsidR="00511A83" w:rsidRPr="00200735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50,098</w:t>
            </w:r>
          </w:p>
        </w:tc>
      </w:tr>
      <w:tr w:rsidR="00511A83" w:rsidRPr="008948FA" w14:paraId="6902B7E8" w14:textId="77777777" w:rsidTr="00906676">
        <w:trPr>
          <w:cantSplit/>
        </w:trPr>
        <w:tc>
          <w:tcPr>
            <w:tcW w:w="3780" w:type="dxa"/>
          </w:tcPr>
          <w:p w14:paraId="571CB254" w14:textId="77777777" w:rsidR="00511A83" w:rsidRPr="00200735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02F21A35" w14:textId="77777777" w:rsidR="00511A83" w:rsidRPr="00200735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E426FE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407,</w:t>
            </w:r>
            <w:r w:rsidR="003C6200" w:rsidRPr="006C28DF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243" w:type="dxa"/>
          </w:tcPr>
          <w:p w14:paraId="77B8998A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E74DF9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389,707</w:t>
            </w:r>
          </w:p>
        </w:tc>
        <w:tc>
          <w:tcPr>
            <w:tcW w:w="236" w:type="dxa"/>
          </w:tcPr>
          <w:p w14:paraId="67A7399F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5A85D2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400,39</w:t>
            </w:r>
            <w:r w:rsidR="003A4C54" w:rsidRPr="006C28D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4CCC82D5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C41266" w14:textId="77777777" w:rsidR="00511A83" w:rsidRPr="00200735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381,709</w:t>
            </w:r>
          </w:p>
        </w:tc>
      </w:tr>
      <w:tr w:rsidR="00511A83" w:rsidRPr="008948FA" w14:paraId="564DAFAA" w14:textId="77777777" w:rsidTr="00906676">
        <w:trPr>
          <w:cantSplit/>
        </w:trPr>
        <w:tc>
          <w:tcPr>
            <w:tcW w:w="3780" w:type="dxa"/>
          </w:tcPr>
          <w:p w14:paraId="28562BD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0CDD2B9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E91E2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4,553,855</w:t>
            </w:r>
          </w:p>
        </w:tc>
        <w:tc>
          <w:tcPr>
            <w:tcW w:w="243" w:type="dxa"/>
          </w:tcPr>
          <w:p w14:paraId="448F43E6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2C9C41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4,643,969</w:t>
            </w:r>
          </w:p>
        </w:tc>
        <w:tc>
          <w:tcPr>
            <w:tcW w:w="236" w:type="dxa"/>
          </w:tcPr>
          <w:p w14:paraId="15735151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0352E4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4,544,964</w:t>
            </w:r>
          </w:p>
        </w:tc>
        <w:tc>
          <w:tcPr>
            <w:tcW w:w="243" w:type="dxa"/>
          </w:tcPr>
          <w:p w14:paraId="0E8FACBA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E22261" w14:textId="77777777" w:rsidR="00511A83" w:rsidRPr="00200735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4,638,315</w:t>
            </w:r>
          </w:p>
        </w:tc>
      </w:tr>
      <w:tr w:rsidR="00511A83" w:rsidRPr="008948FA" w14:paraId="4A17F1DC" w14:textId="77777777" w:rsidTr="003A4C54">
        <w:trPr>
          <w:cantSplit/>
          <w:trHeight w:hRule="exact" w:val="288"/>
        </w:trPr>
        <w:tc>
          <w:tcPr>
            <w:tcW w:w="3780" w:type="dxa"/>
          </w:tcPr>
          <w:p w14:paraId="7D58F115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825BB26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A8978D9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6EDE0B8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2BC0D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8503F4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5A18D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C436600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AD0EA7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1A83" w:rsidRPr="008948FA" w14:paraId="0AC500FF" w14:textId="77777777" w:rsidTr="00906676">
        <w:trPr>
          <w:cantSplit/>
        </w:trPr>
        <w:tc>
          <w:tcPr>
            <w:tcW w:w="3780" w:type="dxa"/>
          </w:tcPr>
          <w:p w14:paraId="13A672E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</w:t>
            </w:r>
            <w:r w:rsidRPr="002F06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95" w:type="dxa"/>
          </w:tcPr>
          <w:p w14:paraId="73936DB8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9E52F91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685EB41A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302EFA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786E505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0CAD23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A5AD3A8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76B9D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1A83" w:rsidRPr="008948FA" w14:paraId="6649247F" w14:textId="77777777" w:rsidTr="00906676">
        <w:trPr>
          <w:cantSplit/>
        </w:trPr>
        <w:tc>
          <w:tcPr>
            <w:tcW w:w="3780" w:type="dxa"/>
          </w:tcPr>
          <w:p w14:paraId="42C3E278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ค่าใช้จ่ายในการส่งออก</w:t>
            </w:r>
          </w:p>
        </w:tc>
        <w:tc>
          <w:tcPr>
            <w:tcW w:w="495" w:type="dxa"/>
          </w:tcPr>
          <w:p w14:paraId="6FD3F965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1395CC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34,311</w:t>
            </w:r>
          </w:p>
        </w:tc>
        <w:tc>
          <w:tcPr>
            <w:tcW w:w="243" w:type="dxa"/>
          </w:tcPr>
          <w:p w14:paraId="3466818F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852B9B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33,102</w:t>
            </w:r>
          </w:p>
        </w:tc>
        <w:tc>
          <w:tcPr>
            <w:tcW w:w="236" w:type="dxa"/>
          </w:tcPr>
          <w:p w14:paraId="1EE6BF4A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453587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35,159</w:t>
            </w:r>
          </w:p>
        </w:tc>
        <w:tc>
          <w:tcPr>
            <w:tcW w:w="243" w:type="dxa"/>
          </w:tcPr>
          <w:p w14:paraId="1B234600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412C31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33,956</w:t>
            </w:r>
          </w:p>
        </w:tc>
      </w:tr>
      <w:tr w:rsidR="00511A83" w:rsidRPr="008948FA" w14:paraId="712D948E" w14:textId="77777777" w:rsidTr="00906676">
        <w:trPr>
          <w:cantSplit/>
        </w:trPr>
        <w:tc>
          <w:tcPr>
            <w:tcW w:w="3780" w:type="dxa"/>
          </w:tcPr>
          <w:p w14:paraId="1F0A0E08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495" w:type="dxa"/>
          </w:tcPr>
          <w:p w14:paraId="5FC8FFFA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3D110711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2,533</w:t>
            </w:r>
          </w:p>
        </w:tc>
        <w:tc>
          <w:tcPr>
            <w:tcW w:w="243" w:type="dxa"/>
          </w:tcPr>
          <w:p w14:paraId="5148EA92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5BC33E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3,983</w:t>
            </w:r>
          </w:p>
        </w:tc>
        <w:tc>
          <w:tcPr>
            <w:tcW w:w="236" w:type="dxa"/>
          </w:tcPr>
          <w:p w14:paraId="5C5E2A6B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8E1F51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2,233</w:t>
            </w:r>
          </w:p>
        </w:tc>
        <w:tc>
          <w:tcPr>
            <w:tcW w:w="243" w:type="dxa"/>
          </w:tcPr>
          <w:p w14:paraId="1E54351A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85F5A6" w14:textId="77777777" w:rsidR="00511A83" w:rsidRPr="000E6D77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sz w:val="30"/>
                <w:szCs w:val="30"/>
                <w:lang w:val="en-US"/>
              </w:rPr>
              <w:t>3,293</w:t>
            </w:r>
          </w:p>
        </w:tc>
      </w:tr>
      <w:tr w:rsidR="00511A83" w:rsidRPr="008948FA" w14:paraId="2E04F33F" w14:textId="77777777" w:rsidTr="00906676">
        <w:trPr>
          <w:cantSplit/>
        </w:trPr>
        <w:tc>
          <w:tcPr>
            <w:tcW w:w="3780" w:type="dxa"/>
          </w:tcPr>
          <w:p w14:paraId="7CA8EEB6" w14:textId="77777777" w:rsidR="00511A83" w:rsidRPr="002E1B74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1B7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495" w:type="dxa"/>
          </w:tcPr>
          <w:p w14:paraId="77DAC84E" w14:textId="77777777" w:rsidR="00511A83" w:rsidRPr="002E1B74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4352D9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A4C54" w:rsidRPr="006C28D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74CE01B5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246368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  <w:tc>
          <w:tcPr>
            <w:tcW w:w="236" w:type="dxa"/>
          </w:tcPr>
          <w:p w14:paraId="750660EC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C13D44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  <w:tc>
          <w:tcPr>
            <w:tcW w:w="243" w:type="dxa"/>
          </w:tcPr>
          <w:p w14:paraId="6058132C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E4650A" w14:textId="77777777" w:rsidR="00511A83" w:rsidRPr="000E6D77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</w:tr>
      <w:tr w:rsidR="00511A83" w:rsidRPr="008948FA" w14:paraId="0CB5EC8C" w14:textId="77777777" w:rsidTr="00906676">
        <w:trPr>
          <w:cantSplit/>
        </w:trPr>
        <w:tc>
          <w:tcPr>
            <w:tcW w:w="3780" w:type="dxa"/>
          </w:tcPr>
          <w:p w14:paraId="0EF47DB9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5487E0C5" w14:textId="77777777" w:rsidR="00511A83" w:rsidRPr="004233E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7BC6D91A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1,11</w:t>
            </w:r>
            <w:r w:rsidR="004F4664" w:rsidRPr="006C28D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1683BE19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207E1A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</w:p>
        </w:tc>
        <w:tc>
          <w:tcPr>
            <w:tcW w:w="236" w:type="dxa"/>
          </w:tcPr>
          <w:p w14:paraId="14928E0E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60640F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DEB7D65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3685BF" w14:textId="77777777" w:rsidR="00511A83" w:rsidRPr="000E6D77" w:rsidRDefault="00511A83" w:rsidP="00511A83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11A83" w:rsidRPr="008948FA" w14:paraId="705153E9" w14:textId="77777777" w:rsidTr="00906676">
        <w:trPr>
          <w:cantSplit/>
        </w:trPr>
        <w:tc>
          <w:tcPr>
            <w:tcW w:w="3780" w:type="dxa"/>
          </w:tcPr>
          <w:p w14:paraId="3A406996" w14:textId="77777777" w:rsidR="00511A83" w:rsidRPr="002E1B74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1B7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541F7835" w14:textId="77777777" w:rsidR="00511A83" w:rsidRPr="002E1B7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53657D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56,</w:t>
            </w:r>
            <w:r w:rsidR="003A4C54" w:rsidRPr="006C28D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F4664" w:rsidRPr="006C28D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14:paraId="58695D40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B4F38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47,417</w:t>
            </w:r>
          </w:p>
        </w:tc>
        <w:tc>
          <w:tcPr>
            <w:tcW w:w="236" w:type="dxa"/>
          </w:tcPr>
          <w:p w14:paraId="618AF18E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61C91A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55,377</w:t>
            </w:r>
          </w:p>
        </w:tc>
        <w:tc>
          <w:tcPr>
            <w:tcW w:w="243" w:type="dxa"/>
          </w:tcPr>
          <w:p w14:paraId="046CAF3C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B3A88" w14:textId="77777777" w:rsidR="00511A83" w:rsidRPr="000E6D77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sz w:val="30"/>
                <w:szCs w:val="30"/>
                <w:lang w:val="en-US"/>
              </w:rPr>
              <w:t>46,980</w:t>
            </w:r>
          </w:p>
        </w:tc>
      </w:tr>
      <w:tr w:rsidR="00511A83" w:rsidRPr="008948FA" w14:paraId="0B9E2251" w14:textId="77777777" w:rsidTr="00906676">
        <w:trPr>
          <w:cantSplit/>
        </w:trPr>
        <w:tc>
          <w:tcPr>
            <w:tcW w:w="3780" w:type="dxa"/>
          </w:tcPr>
          <w:p w14:paraId="7B0D100C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3F2D86AF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94B7D2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3A4C54"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5,040</w:t>
            </w:r>
          </w:p>
        </w:tc>
        <w:tc>
          <w:tcPr>
            <w:tcW w:w="243" w:type="dxa"/>
          </w:tcPr>
          <w:p w14:paraId="745CE1BB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CB919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85,758</w:t>
            </w:r>
          </w:p>
        </w:tc>
        <w:tc>
          <w:tcPr>
            <w:tcW w:w="236" w:type="dxa"/>
          </w:tcPr>
          <w:p w14:paraId="5C65B8CA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F0CE0" w14:textId="77777777" w:rsidR="00511A83" w:rsidRPr="006C28DF" w:rsidRDefault="00E8777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93,197</w:t>
            </w:r>
          </w:p>
        </w:tc>
        <w:tc>
          <w:tcPr>
            <w:tcW w:w="243" w:type="dxa"/>
          </w:tcPr>
          <w:p w14:paraId="504DD201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7E4807" w14:textId="77777777" w:rsidR="00511A83" w:rsidRPr="000E6D77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84,832</w:t>
            </w:r>
          </w:p>
        </w:tc>
      </w:tr>
      <w:tr w:rsidR="00511A83" w:rsidRPr="008948FA" w14:paraId="440EF592" w14:textId="77777777" w:rsidTr="003A4C54">
        <w:trPr>
          <w:cantSplit/>
          <w:trHeight w:hRule="exact" w:val="288"/>
        </w:trPr>
        <w:tc>
          <w:tcPr>
            <w:tcW w:w="3780" w:type="dxa"/>
          </w:tcPr>
          <w:p w14:paraId="4C9734DF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FD438BC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916973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48742DC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1CC2EC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6E98C6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E7B0E1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A79967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8ED85B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1A83" w:rsidRPr="008948FA" w14:paraId="2C9A303B" w14:textId="77777777" w:rsidTr="00906676">
        <w:trPr>
          <w:cantSplit/>
        </w:trPr>
        <w:tc>
          <w:tcPr>
            <w:tcW w:w="3780" w:type="dxa"/>
          </w:tcPr>
          <w:p w14:paraId="0CEFCC11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รวมอยู่ในค่าใช้จ่ายในการบริหาร</w:t>
            </w:r>
          </w:p>
        </w:tc>
        <w:tc>
          <w:tcPr>
            <w:tcW w:w="495" w:type="dxa"/>
          </w:tcPr>
          <w:p w14:paraId="66745C79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0C85EC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07A5ACC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F9F018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7C9419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A5294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34EED41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F0A942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1A83" w:rsidRPr="008948FA" w14:paraId="3A9ECA9C" w14:textId="77777777" w:rsidTr="00906676">
        <w:trPr>
          <w:cantSplit/>
        </w:trPr>
        <w:tc>
          <w:tcPr>
            <w:tcW w:w="3780" w:type="dxa"/>
          </w:tcPr>
          <w:p w14:paraId="32390699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50BEFA24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98F19C2" w14:textId="3176728D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80B7C">
              <w:rPr>
                <w:rFonts w:ascii="Angsana New" w:hAnsi="Angsana New"/>
                <w:sz w:val="30"/>
                <w:szCs w:val="30"/>
                <w:lang w:val="en-US"/>
              </w:rPr>
              <w:t>0,780</w:t>
            </w:r>
          </w:p>
        </w:tc>
        <w:tc>
          <w:tcPr>
            <w:tcW w:w="243" w:type="dxa"/>
          </w:tcPr>
          <w:p w14:paraId="11DC09C9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70237C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87,815</w:t>
            </w:r>
          </w:p>
        </w:tc>
        <w:tc>
          <w:tcPr>
            <w:tcW w:w="236" w:type="dxa"/>
          </w:tcPr>
          <w:p w14:paraId="060E201F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F2F118" w14:textId="77777777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95,179</w:t>
            </w:r>
          </w:p>
        </w:tc>
        <w:tc>
          <w:tcPr>
            <w:tcW w:w="243" w:type="dxa"/>
          </w:tcPr>
          <w:p w14:paraId="11180987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32316B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0626">
              <w:rPr>
                <w:rFonts w:ascii="Angsana New" w:hAnsi="Angsana New"/>
                <w:sz w:val="30"/>
                <w:szCs w:val="30"/>
                <w:lang w:val="en-US"/>
              </w:rPr>
              <w:t>82,973</w:t>
            </w:r>
          </w:p>
        </w:tc>
      </w:tr>
      <w:tr w:rsidR="00511A83" w:rsidRPr="008948FA" w14:paraId="74E5A3C0" w14:textId="77777777" w:rsidTr="00906676">
        <w:trPr>
          <w:cantSplit/>
        </w:trPr>
        <w:tc>
          <w:tcPr>
            <w:tcW w:w="3780" w:type="dxa"/>
          </w:tcPr>
          <w:p w14:paraId="78CF9C5C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495" w:type="dxa"/>
          </w:tcPr>
          <w:p w14:paraId="4FAE5F85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F9352F2" w14:textId="77777777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5,050</w:t>
            </w:r>
          </w:p>
        </w:tc>
        <w:tc>
          <w:tcPr>
            <w:tcW w:w="243" w:type="dxa"/>
          </w:tcPr>
          <w:p w14:paraId="01E201C2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A1C0F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4,872</w:t>
            </w:r>
          </w:p>
        </w:tc>
        <w:tc>
          <w:tcPr>
            <w:tcW w:w="236" w:type="dxa"/>
          </w:tcPr>
          <w:p w14:paraId="3FC34837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B62B84" w14:textId="77777777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4,830</w:t>
            </w:r>
          </w:p>
        </w:tc>
        <w:tc>
          <w:tcPr>
            <w:tcW w:w="243" w:type="dxa"/>
          </w:tcPr>
          <w:p w14:paraId="04B03003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2E9A62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4,684</w:t>
            </w:r>
          </w:p>
        </w:tc>
      </w:tr>
      <w:tr w:rsidR="00511A83" w:rsidRPr="008948FA" w14:paraId="47AD1D03" w14:textId="77777777" w:rsidTr="00906676">
        <w:trPr>
          <w:cantSplit/>
        </w:trPr>
        <w:tc>
          <w:tcPr>
            <w:tcW w:w="3780" w:type="dxa"/>
          </w:tcPr>
          <w:p w14:paraId="28C7EA39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95" w:type="dxa"/>
          </w:tcPr>
          <w:p w14:paraId="18714EB9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DE5C3A8" w14:textId="77777777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2,863</w:t>
            </w:r>
          </w:p>
        </w:tc>
        <w:tc>
          <w:tcPr>
            <w:tcW w:w="243" w:type="dxa"/>
          </w:tcPr>
          <w:p w14:paraId="028FE392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19FBDA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2,393</w:t>
            </w:r>
          </w:p>
        </w:tc>
        <w:tc>
          <w:tcPr>
            <w:tcW w:w="236" w:type="dxa"/>
          </w:tcPr>
          <w:p w14:paraId="30DFD3A8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C7AF5F" w14:textId="77777777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2,406</w:t>
            </w:r>
          </w:p>
        </w:tc>
        <w:tc>
          <w:tcPr>
            <w:tcW w:w="243" w:type="dxa"/>
          </w:tcPr>
          <w:p w14:paraId="289F9319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DAF9C8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2,025</w:t>
            </w:r>
          </w:p>
        </w:tc>
      </w:tr>
      <w:tr w:rsidR="00511A83" w:rsidRPr="008948FA" w14:paraId="2DD9A8ED" w14:textId="77777777" w:rsidTr="00906676">
        <w:trPr>
          <w:cantSplit/>
        </w:trPr>
        <w:tc>
          <w:tcPr>
            <w:tcW w:w="3780" w:type="dxa"/>
          </w:tcPr>
          <w:p w14:paraId="573ECE23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1F76EA96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12361D" w14:textId="4F88E549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80B7C">
              <w:rPr>
                <w:rFonts w:ascii="Angsana New" w:hAnsi="Angsana New"/>
                <w:sz w:val="30"/>
                <w:szCs w:val="30"/>
                <w:lang w:val="en-US"/>
              </w:rPr>
              <w:t>7,106</w:t>
            </w:r>
          </w:p>
        </w:tc>
        <w:tc>
          <w:tcPr>
            <w:tcW w:w="243" w:type="dxa"/>
          </w:tcPr>
          <w:p w14:paraId="45B2C429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C39A0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39,233</w:t>
            </w:r>
          </w:p>
        </w:tc>
        <w:tc>
          <w:tcPr>
            <w:tcW w:w="236" w:type="dxa"/>
          </w:tcPr>
          <w:p w14:paraId="33DB9C12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FF3C94" w14:textId="77777777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sz w:val="30"/>
                <w:szCs w:val="30"/>
                <w:lang w:val="en-US"/>
              </w:rPr>
              <w:t>29,097</w:t>
            </w:r>
          </w:p>
        </w:tc>
        <w:tc>
          <w:tcPr>
            <w:tcW w:w="243" w:type="dxa"/>
          </w:tcPr>
          <w:p w14:paraId="7CC3ABAA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9D97E8" w14:textId="77777777" w:rsidR="00511A83" w:rsidRPr="00A50055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40,271</w:t>
            </w:r>
          </w:p>
        </w:tc>
      </w:tr>
      <w:tr w:rsidR="00511A83" w:rsidRPr="008948FA" w14:paraId="70506DD5" w14:textId="77777777" w:rsidTr="00906676">
        <w:trPr>
          <w:cantSplit/>
        </w:trPr>
        <w:tc>
          <w:tcPr>
            <w:tcW w:w="3780" w:type="dxa"/>
          </w:tcPr>
          <w:p w14:paraId="12325980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30A04F54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101C77" w14:textId="77777777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091A2E"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3A4C54"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="00354E68"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14:paraId="3220B7A1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317062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134,313</w:t>
            </w:r>
          </w:p>
        </w:tc>
        <w:tc>
          <w:tcPr>
            <w:tcW w:w="236" w:type="dxa"/>
          </w:tcPr>
          <w:p w14:paraId="7FB131B8" w14:textId="77777777" w:rsidR="00511A83" w:rsidRPr="006C28D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CD630B" w14:textId="77777777" w:rsidR="00511A83" w:rsidRPr="006C28DF" w:rsidRDefault="00945B19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28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131,512</w:t>
            </w:r>
          </w:p>
        </w:tc>
        <w:tc>
          <w:tcPr>
            <w:tcW w:w="243" w:type="dxa"/>
          </w:tcPr>
          <w:p w14:paraId="215D78EF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3DCC" w14:textId="77777777" w:rsidR="00511A83" w:rsidRPr="004233E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129,953</w:t>
            </w:r>
          </w:p>
        </w:tc>
      </w:tr>
    </w:tbl>
    <w:p w14:paraId="58928375" w14:textId="77777777" w:rsidR="004F2C62" w:rsidRPr="003A4C54" w:rsidRDefault="004F2C6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536C48">
        <w:rPr>
          <w:szCs w:val="30"/>
        </w:rPr>
        <w:lastRenderedPageBreak/>
        <w:tab/>
      </w:r>
      <w:r>
        <w:rPr>
          <w:rFonts w:hint="cs"/>
          <w:szCs w:val="30"/>
          <w:cs/>
        </w:rPr>
        <w:t>ภาษีเงินได้</w:t>
      </w:r>
    </w:p>
    <w:p w14:paraId="07C9FBBF" w14:textId="77777777" w:rsidR="00004348" w:rsidRPr="00423BEF" w:rsidRDefault="00004348" w:rsidP="00E80E28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6ACB7280" w14:textId="77777777" w:rsidR="00004348" w:rsidRDefault="00282087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104F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104F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9F48779" w14:textId="77777777" w:rsidR="00626173" w:rsidRPr="004104FF" w:rsidRDefault="00626173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282087" w:rsidRPr="004104FF" w14:paraId="6A0DD134" w14:textId="77777777" w:rsidTr="00B47265">
        <w:trPr>
          <w:trHeight w:val="346"/>
        </w:trPr>
        <w:tc>
          <w:tcPr>
            <w:tcW w:w="3420" w:type="dxa"/>
          </w:tcPr>
          <w:p w14:paraId="54FDE0E2" w14:textId="77777777"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A91339" w14:textId="77777777"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53325F" w14:textId="77777777"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C036FD" w14:textId="77777777"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0A3E88" w14:textId="77777777"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83" w:rsidRPr="004104FF" w14:paraId="49EF0902" w14:textId="77777777" w:rsidTr="00B47265">
        <w:trPr>
          <w:trHeight w:val="346"/>
        </w:trPr>
        <w:tc>
          <w:tcPr>
            <w:tcW w:w="3420" w:type="dxa"/>
          </w:tcPr>
          <w:p w14:paraId="2F1FA403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3E50C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D6F506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1829DCD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ECAB46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4736231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AA965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7917F5A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F7CAF" w14:textId="77777777" w:rsidR="00511A83" w:rsidRPr="004233E3" w:rsidRDefault="00511A83" w:rsidP="00511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11A83" w:rsidRPr="004104FF" w14:paraId="069ACEA7" w14:textId="77777777" w:rsidTr="00B47265">
        <w:trPr>
          <w:trHeight w:val="346"/>
        </w:trPr>
        <w:tc>
          <w:tcPr>
            <w:tcW w:w="3420" w:type="dxa"/>
          </w:tcPr>
          <w:p w14:paraId="72397DD8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29DCBCB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A9FFC32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83" w:rsidRPr="004104FF" w14:paraId="0C05AB80" w14:textId="77777777" w:rsidTr="00B47265">
        <w:trPr>
          <w:trHeight w:val="346"/>
        </w:trPr>
        <w:tc>
          <w:tcPr>
            <w:tcW w:w="3420" w:type="dxa"/>
          </w:tcPr>
          <w:p w14:paraId="7BF690E4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3D216BD2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322DD5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5165B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74998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F3052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DAD67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22CAD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89DAB" w14:textId="77777777" w:rsidR="00511A83" w:rsidRPr="004104F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5325A" w:rsidRPr="004104FF" w14:paraId="680F05F2" w14:textId="77777777" w:rsidTr="00B47265">
        <w:trPr>
          <w:trHeight w:val="346"/>
        </w:trPr>
        <w:tc>
          <w:tcPr>
            <w:tcW w:w="3420" w:type="dxa"/>
          </w:tcPr>
          <w:p w14:paraId="50910313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14:paraId="662FC4DE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A0781A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36,336</w:t>
            </w:r>
          </w:p>
        </w:tc>
        <w:tc>
          <w:tcPr>
            <w:tcW w:w="270" w:type="dxa"/>
          </w:tcPr>
          <w:p w14:paraId="142C562A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23F23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38,934</w:t>
            </w:r>
          </w:p>
        </w:tc>
        <w:tc>
          <w:tcPr>
            <w:tcW w:w="270" w:type="dxa"/>
          </w:tcPr>
          <w:p w14:paraId="7F6CC5D4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44FD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34,814</w:t>
            </w:r>
          </w:p>
        </w:tc>
        <w:tc>
          <w:tcPr>
            <w:tcW w:w="270" w:type="dxa"/>
          </w:tcPr>
          <w:p w14:paraId="71D951D5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553DD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38,248</w:t>
            </w:r>
          </w:p>
        </w:tc>
      </w:tr>
      <w:tr w:rsidR="00A5325A" w:rsidRPr="004104FF" w14:paraId="4680BA8C" w14:textId="77777777" w:rsidTr="00B47265">
        <w:trPr>
          <w:trHeight w:val="346"/>
        </w:trPr>
        <w:tc>
          <w:tcPr>
            <w:tcW w:w="3420" w:type="dxa"/>
          </w:tcPr>
          <w:p w14:paraId="23640BC1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023A1BC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00931A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7EBD7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BF7512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AF58D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AAFD09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A21CF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FA604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325A" w:rsidRPr="004104FF" w14:paraId="676E9352" w14:textId="77777777" w:rsidTr="00B47265">
        <w:trPr>
          <w:trHeight w:val="346"/>
        </w:trPr>
        <w:tc>
          <w:tcPr>
            <w:tcW w:w="3420" w:type="dxa"/>
          </w:tcPr>
          <w:p w14:paraId="5381778E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8D4759A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067D0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F8B92B7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288875EF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6212A9E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16CAC3E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1188CE2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8314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A5325A" w:rsidRPr="004104FF" w14:paraId="19F49493" w14:textId="77777777" w:rsidTr="00B47265">
        <w:trPr>
          <w:trHeight w:val="346"/>
        </w:trPr>
        <w:tc>
          <w:tcPr>
            <w:tcW w:w="3420" w:type="dxa"/>
          </w:tcPr>
          <w:p w14:paraId="181690C6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4104FF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4104FF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900" w:type="dxa"/>
          </w:tcPr>
          <w:p w14:paraId="34BCC98E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D2D51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(15,432)</w:t>
            </w:r>
          </w:p>
        </w:tc>
        <w:tc>
          <w:tcPr>
            <w:tcW w:w="270" w:type="dxa"/>
          </w:tcPr>
          <w:p w14:paraId="4810695F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8A73F66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(3,771)</w:t>
            </w:r>
          </w:p>
        </w:tc>
        <w:tc>
          <w:tcPr>
            <w:tcW w:w="270" w:type="dxa"/>
          </w:tcPr>
          <w:p w14:paraId="0337F663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F3EEA3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(15,174)</w:t>
            </w:r>
          </w:p>
        </w:tc>
        <w:tc>
          <w:tcPr>
            <w:tcW w:w="270" w:type="dxa"/>
          </w:tcPr>
          <w:p w14:paraId="6D169F4F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EA7E1B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(3,696)</w:t>
            </w:r>
          </w:p>
        </w:tc>
      </w:tr>
      <w:tr w:rsidR="00A5325A" w:rsidRPr="004104FF" w14:paraId="2BB52E08" w14:textId="77777777" w:rsidTr="00B47265">
        <w:trPr>
          <w:trHeight w:val="346"/>
        </w:trPr>
        <w:tc>
          <w:tcPr>
            <w:tcW w:w="3420" w:type="dxa"/>
          </w:tcPr>
          <w:p w14:paraId="56F478CF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626173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</w:tcPr>
          <w:p w14:paraId="7BCB79E2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0FC764" w14:textId="77777777" w:rsidR="00A5325A" w:rsidRDefault="00A5325A" w:rsidP="00A5325A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(22,487)</w:t>
            </w:r>
          </w:p>
        </w:tc>
        <w:tc>
          <w:tcPr>
            <w:tcW w:w="270" w:type="dxa"/>
          </w:tcPr>
          <w:p w14:paraId="20611D93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8B84680" w14:textId="77777777" w:rsidR="00A5325A" w:rsidRDefault="00A5325A" w:rsidP="00A5325A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(38,248)</w:t>
            </w:r>
          </w:p>
        </w:tc>
        <w:tc>
          <w:tcPr>
            <w:tcW w:w="270" w:type="dxa"/>
          </w:tcPr>
          <w:p w14:paraId="60757BE2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1E6FB6" w14:textId="77777777" w:rsidR="00A5325A" w:rsidRDefault="00A5325A" w:rsidP="00A5325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(22,487)</w:t>
            </w:r>
          </w:p>
        </w:tc>
        <w:tc>
          <w:tcPr>
            <w:tcW w:w="270" w:type="dxa"/>
          </w:tcPr>
          <w:p w14:paraId="28B04E18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B0B24F" w14:textId="77777777" w:rsidR="00A5325A" w:rsidRDefault="00A5325A" w:rsidP="00A5325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(38,248)</w:t>
            </w:r>
          </w:p>
        </w:tc>
      </w:tr>
      <w:tr w:rsidR="00A5325A" w:rsidRPr="004104FF" w14:paraId="61C1E5CA" w14:textId="77777777" w:rsidTr="00B47265">
        <w:trPr>
          <w:trHeight w:val="346"/>
        </w:trPr>
        <w:tc>
          <w:tcPr>
            <w:tcW w:w="3420" w:type="dxa"/>
          </w:tcPr>
          <w:p w14:paraId="60B3BE9F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104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6AA4D22B" w14:textId="77777777" w:rsidR="00A5325A" w:rsidRPr="004104FF" w:rsidRDefault="00A5325A" w:rsidP="00A5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FB7DA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(1,583)</w:t>
            </w:r>
          </w:p>
        </w:tc>
        <w:tc>
          <w:tcPr>
            <w:tcW w:w="270" w:type="dxa"/>
          </w:tcPr>
          <w:p w14:paraId="6BDD062D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42E057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(3,085)</w:t>
            </w:r>
          </w:p>
        </w:tc>
        <w:tc>
          <w:tcPr>
            <w:tcW w:w="270" w:type="dxa"/>
          </w:tcPr>
          <w:p w14:paraId="35A523FA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61F468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(2,847)</w:t>
            </w:r>
          </w:p>
        </w:tc>
        <w:tc>
          <w:tcPr>
            <w:tcW w:w="270" w:type="dxa"/>
          </w:tcPr>
          <w:p w14:paraId="17E9F14E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DB07AB" w14:textId="77777777" w:rsidR="00A5325A" w:rsidRPr="004104FF" w:rsidRDefault="00A5325A" w:rsidP="00A5325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(3,696)</w:t>
            </w:r>
          </w:p>
        </w:tc>
      </w:tr>
    </w:tbl>
    <w:p w14:paraId="669958D6" w14:textId="77777777" w:rsidR="0096367F" w:rsidRPr="00DA3D92" w:rsidRDefault="0096367F" w:rsidP="00F028CB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3F1FD82" w14:textId="77777777" w:rsidR="00F028CB" w:rsidRDefault="00F028CB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67E3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D67E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p w14:paraId="1597300F" w14:textId="77777777" w:rsidR="00626173" w:rsidRDefault="0062617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52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028CB" w:rsidRPr="006D32E8" w14:paraId="75E32403" w14:textId="77777777" w:rsidTr="00F028CB">
        <w:trPr>
          <w:cantSplit/>
        </w:trPr>
        <w:tc>
          <w:tcPr>
            <w:tcW w:w="2700" w:type="dxa"/>
          </w:tcPr>
          <w:p w14:paraId="641B5C08" w14:textId="77777777" w:rsidR="00F028CB" w:rsidRPr="006D32E8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08A67BAC" w14:textId="77777777" w:rsidR="00F028CB" w:rsidRDefault="00F028CB" w:rsidP="00F028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028CB" w:rsidRPr="006D32E8" w14:paraId="759448EB" w14:textId="77777777" w:rsidTr="00F028CB">
        <w:trPr>
          <w:cantSplit/>
        </w:trPr>
        <w:tc>
          <w:tcPr>
            <w:tcW w:w="2700" w:type="dxa"/>
          </w:tcPr>
          <w:p w14:paraId="25E97F94" w14:textId="77777777" w:rsidR="00F028CB" w:rsidRPr="006D32E8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09D0073E" w14:textId="77777777" w:rsidR="00F028CB" w:rsidRPr="006D32E8" w:rsidRDefault="00F028CB" w:rsidP="00F028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1A8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CB28B07" w14:textId="77777777" w:rsidR="00F028CB" w:rsidRPr="006D32E8" w:rsidRDefault="00F028CB" w:rsidP="00F028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388C332E" w14:textId="77777777" w:rsidR="00F028CB" w:rsidRPr="006D32E8" w:rsidRDefault="00F028CB" w:rsidP="00F028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1A8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57F45" w:rsidRPr="006D32E8" w14:paraId="5E63CF16" w14:textId="77777777" w:rsidTr="00F028CB">
        <w:trPr>
          <w:cantSplit/>
        </w:trPr>
        <w:tc>
          <w:tcPr>
            <w:tcW w:w="2700" w:type="dxa"/>
          </w:tcPr>
          <w:p w14:paraId="54BE5E13" w14:textId="77777777" w:rsidR="00C57F45" w:rsidRPr="006D32E8" w:rsidRDefault="00C57F45" w:rsidP="00C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2BDEBD" w14:textId="77777777" w:rsidR="00C57F45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C0CB859" w14:textId="77777777"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09174F" w14:textId="77777777"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CFF79B" w14:textId="77777777"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5AE135" w14:textId="77777777"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7E7750" w14:textId="77777777"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2B3EF5D" w14:textId="77777777"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F27835" w14:textId="77777777" w:rsidR="00C57F45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FFA76A7" w14:textId="77777777"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A6B6A4" w14:textId="77777777"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B9807B" w14:textId="77777777"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4B82AC6D" w14:textId="77777777"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1D9ED9" w14:textId="77777777"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028CB" w:rsidRPr="006D32E8" w14:paraId="7086D2EC" w14:textId="77777777" w:rsidTr="00F028CB">
        <w:trPr>
          <w:cantSplit/>
        </w:trPr>
        <w:tc>
          <w:tcPr>
            <w:tcW w:w="2700" w:type="dxa"/>
          </w:tcPr>
          <w:p w14:paraId="360C5A55" w14:textId="77777777" w:rsidR="00F028CB" w:rsidRPr="006D32E8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2F23278" w14:textId="77777777" w:rsidR="00F028CB" w:rsidRPr="006D32E8" w:rsidRDefault="00F028CB" w:rsidP="00F028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17984" w:rsidRPr="006D32E8" w14:paraId="21CD256B" w14:textId="77777777" w:rsidTr="005C789A">
        <w:trPr>
          <w:cantSplit/>
        </w:trPr>
        <w:tc>
          <w:tcPr>
            <w:tcW w:w="2700" w:type="dxa"/>
          </w:tcPr>
          <w:p w14:paraId="7F56A3D0" w14:textId="6369F479" w:rsidR="00517984" w:rsidRPr="006D32E8" w:rsidRDefault="00517984" w:rsidP="0080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168" w:hanging="180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</w:t>
            </w:r>
            <w:r w:rsidR="00804E95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D75AF9" w14:textId="77777777" w:rsidR="00517984" w:rsidRPr="001F0189" w:rsidRDefault="00495D93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19,019</w:t>
            </w:r>
          </w:p>
        </w:tc>
        <w:tc>
          <w:tcPr>
            <w:tcW w:w="180" w:type="dxa"/>
          </w:tcPr>
          <w:p w14:paraId="15C9D867" w14:textId="77777777" w:rsidR="00517984" w:rsidRPr="001F0189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7FA801" w14:textId="77777777" w:rsidR="00517984" w:rsidRPr="001F0189" w:rsidRDefault="00495D93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3,80</w:t>
            </w:r>
            <w:r w:rsidR="00A53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B5D1E3B" w14:textId="77777777" w:rsidR="00517984" w:rsidRPr="001F0189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5D9E9D" w14:textId="77777777" w:rsidR="00517984" w:rsidRPr="001F0189" w:rsidRDefault="00495D93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15,21</w:t>
            </w:r>
            <w:r w:rsidR="00A53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89ADD81" w14:textId="77777777" w:rsidR="00517984" w:rsidRPr="001F0189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306A12" w14:textId="77777777" w:rsidR="00517984" w:rsidRPr="001F0189" w:rsidRDefault="00517984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4461DD9A" w14:textId="77777777" w:rsidR="00517984" w:rsidRPr="001F0189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7F2519" w14:textId="77777777" w:rsidR="00517984" w:rsidRPr="001F0189" w:rsidRDefault="00517984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</w:tcPr>
          <w:p w14:paraId="1DBF2D37" w14:textId="77777777" w:rsidR="00517984" w:rsidRPr="001F0189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3657A5" w14:textId="77777777" w:rsidR="00517984" w:rsidRPr="001F0189" w:rsidRDefault="00517984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</w:p>
        </w:tc>
      </w:tr>
      <w:tr w:rsidR="00517984" w:rsidRPr="002B4854" w14:paraId="74CDE09E" w14:textId="77777777" w:rsidTr="00F028CB">
        <w:trPr>
          <w:cantSplit/>
        </w:trPr>
        <w:tc>
          <w:tcPr>
            <w:tcW w:w="2700" w:type="dxa"/>
          </w:tcPr>
          <w:p w14:paraId="5621307E" w14:textId="77777777" w:rsidR="00517984" w:rsidRPr="006D32E8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E3B92" w14:textId="77777777" w:rsidR="00517984" w:rsidRPr="001F0189" w:rsidRDefault="00495D93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19,019</w:t>
            </w:r>
          </w:p>
        </w:tc>
        <w:tc>
          <w:tcPr>
            <w:tcW w:w="180" w:type="dxa"/>
            <w:vAlign w:val="bottom"/>
          </w:tcPr>
          <w:p w14:paraId="1E503C2A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0CEDC" w14:textId="77777777" w:rsidR="00517984" w:rsidRPr="001F0189" w:rsidRDefault="00495D93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3,80</w:t>
            </w:r>
            <w:r w:rsidR="00A53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0AC78DC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54678" w14:textId="77777777" w:rsidR="00517984" w:rsidRPr="001F0189" w:rsidRDefault="00495D93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15,21</w:t>
            </w:r>
            <w:r w:rsidR="00A53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68D4C6D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9BB7A" w14:textId="77777777" w:rsidR="00517984" w:rsidRPr="001F0189" w:rsidRDefault="00517984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80" w:type="dxa"/>
            <w:vAlign w:val="bottom"/>
          </w:tcPr>
          <w:p w14:paraId="215A14E8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0DD1A" w14:textId="77777777" w:rsidR="00517984" w:rsidRPr="001F0189" w:rsidRDefault="00517984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  <w:vAlign w:val="bottom"/>
          </w:tcPr>
          <w:p w14:paraId="288EF99A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A438B" w14:textId="77777777" w:rsidR="00517984" w:rsidRPr="001F0189" w:rsidRDefault="00517984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</w:tr>
    </w:tbl>
    <w:p w14:paraId="192F0549" w14:textId="77777777" w:rsidR="00F028CB" w:rsidRDefault="00F028CB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EA8CF9" w14:textId="77777777" w:rsidR="00626173" w:rsidRDefault="00626173">
      <w:r>
        <w:br w:type="page"/>
      </w:r>
    </w:p>
    <w:tbl>
      <w:tblPr>
        <w:tblpPr w:leftFromText="180" w:rightFromText="180" w:vertAnchor="text" w:horzAnchor="margin" w:tblpX="52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028CB" w:rsidRPr="006D32E8" w14:paraId="2EB9FD78" w14:textId="77777777" w:rsidTr="00D15A18">
        <w:trPr>
          <w:cantSplit/>
        </w:trPr>
        <w:tc>
          <w:tcPr>
            <w:tcW w:w="2700" w:type="dxa"/>
          </w:tcPr>
          <w:p w14:paraId="302F02ED" w14:textId="77777777" w:rsidR="00F028CB" w:rsidRPr="006D32E8" w:rsidRDefault="00F028CB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690091B" w14:textId="77777777" w:rsidR="00F028CB" w:rsidRDefault="00F028CB" w:rsidP="00D15A1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F028CB" w:rsidRPr="006D32E8" w14:paraId="70FBC019" w14:textId="77777777" w:rsidTr="00D15A18">
        <w:trPr>
          <w:cantSplit/>
        </w:trPr>
        <w:tc>
          <w:tcPr>
            <w:tcW w:w="2700" w:type="dxa"/>
          </w:tcPr>
          <w:p w14:paraId="303DA1F6" w14:textId="77777777" w:rsidR="00F028CB" w:rsidRPr="006D32E8" w:rsidRDefault="00F028CB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477B2B24" w14:textId="77777777"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798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B32D693" w14:textId="77777777"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85E9EB7" w14:textId="77777777" w:rsidR="00F028CB" w:rsidRPr="006D32E8" w:rsidRDefault="00F028CB" w:rsidP="00D15A1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798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028CB" w:rsidRPr="006D32E8" w14:paraId="2B745F2D" w14:textId="77777777" w:rsidTr="00D15A18">
        <w:trPr>
          <w:cantSplit/>
        </w:trPr>
        <w:tc>
          <w:tcPr>
            <w:tcW w:w="2700" w:type="dxa"/>
          </w:tcPr>
          <w:p w14:paraId="05057553" w14:textId="77777777" w:rsidR="00F028CB" w:rsidRPr="006D32E8" w:rsidRDefault="00F028CB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72968B" w14:textId="77777777" w:rsidR="00F028CB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0061E79" w14:textId="77777777"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CBE8D7" w14:textId="77777777"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B054B2" w14:textId="77777777" w:rsidR="00F028CB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F028CB"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AE33A4" w14:textId="77777777"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FFE188" w14:textId="77777777"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57C1F22" w14:textId="77777777"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C33797" w14:textId="77777777" w:rsidR="00F028CB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D386655" w14:textId="77777777"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BAB9D9" w14:textId="77777777"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78941F" w14:textId="77777777"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49D73E61" w14:textId="77777777"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80F643" w14:textId="77777777"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028CB" w:rsidRPr="006D32E8" w14:paraId="336DB4F8" w14:textId="77777777" w:rsidTr="00D15A18">
        <w:trPr>
          <w:cantSplit/>
        </w:trPr>
        <w:tc>
          <w:tcPr>
            <w:tcW w:w="2700" w:type="dxa"/>
          </w:tcPr>
          <w:p w14:paraId="2A741E56" w14:textId="77777777" w:rsidR="00F028CB" w:rsidRPr="006D32E8" w:rsidRDefault="00F028CB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3BC8CAE" w14:textId="77777777"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04E95" w:rsidRPr="006D32E8" w14:paraId="1704923D" w14:textId="77777777" w:rsidTr="005C789A">
        <w:trPr>
          <w:cantSplit/>
        </w:trPr>
        <w:tc>
          <w:tcPr>
            <w:tcW w:w="2700" w:type="dxa"/>
          </w:tcPr>
          <w:p w14:paraId="12C46C0F" w14:textId="7B48A9AA" w:rsidR="00804E95" w:rsidRPr="006D32E8" w:rsidRDefault="00804E95" w:rsidP="0080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8" w:hanging="180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722663" w14:textId="77777777" w:rsidR="00804E95" w:rsidRPr="001F0189" w:rsidRDefault="00804E95" w:rsidP="00804E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18,793</w:t>
            </w:r>
          </w:p>
        </w:tc>
        <w:tc>
          <w:tcPr>
            <w:tcW w:w="180" w:type="dxa"/>
          </w:tcPr>
          <w:p w14:paraId="7A375A82" w14:textId="77777777" w:rsidR="00804E95" w:rsidRPr="001F0189" w:rsidRDefault="00804E95" w:rsidP="0080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98366C" w14:textId="77777777" w:rsidR="00804E95" w:rsidRPr="001F0189" w:rsidRDefault="00804E95" w:rsidP="00804E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3,759</w:t>
            </w:r>
          </w:p>
        </w:tc>
        <w:tc>
          <w:tcPr>
            <w:tcW w:w="180" w:type="dxa"/>
          </w:tcPr>
          <w:p w14:paraId="426C9730" w14:textId="77777777" w:rsidR="00804E95" w:rsidRPr="001F0189" w:rsidRDefault="00804E95" w:rsidP="0080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F0F0FD" w14:textId="77777777" w:rsidR="00804E95" w:rsidRPr="001F0189" w:rsidRDefault="00804E95" w:rsidP="00804E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15,034</w:t>
            </w:r>
          </w:p>
        </w:tc>
        <w:tc>
          <w:tcPr>
            <w:tcW w:w="180" w:type="dxa"/>
          </w:tcPr>
          <w:p w14:paraId="685A10F8" w14:textId="77777777" w:rsidR="00804E95" w:rsidRPr="001F0189" w:rsidRDefault="00804E95" w:rsidP="0080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49EBFC" w14:textId="77777777" w:rsidR="00804E95" w:rsidRPr="001F0189" w:rsidRDefault="00804E95" w:rsidP="00804E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1,360</w:t>
            </w:r>
          </w:p>
        </w:tc>
        <w:tc>
          <w:tcPr>
            <w:tcW w:w="180" w:type="dxa"/>
          </w:tcPr>
          <w:p w14:paraId="48EEFFFB" w14:textId="77777777" w:rsidR="00804E95" w:rsidRPr="001F0189" w:rsidRDefault="00804E95" w:rsidP="0080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DF2D6F" w14:textId="77777777" w:rsidR="00804E95" w:rsidRPr="001F0189" w:rsidRDefault="00804E95" w:rsidP="00804E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80" w:type="dxa"/>
          </w:tcPr>
          <w:p w14:paraId="73DEA85A" w14:textId="77777777" w:rsidR="00804E95" w:rsidRPr="001F0189" w:rsidRDefault="00804E95" w:rsidP="0080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ED8B44" w14:textId="77777777" w:rsidR="00804E95" w:rsidRPr="001F0189" w:rsidRDefault="00804E95" w:rsidP="00804E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1,088</w:t>
            </w:r>
          </w:p>
        </w:tc>
      </w:tr>
      <w:tr w:rsidR="00517984" w:rsidRPr="002B4854" w14:paraId="37BB7B1C" w14:textId="77777777" w:rsidTr="00D15A18">
        <w:trPr>
          <w:cantSplit/>
        </w:trPr>
        <w:tc>
          <w:tcPr>
            <w:tcW w:w="2700" w:type="dxa"/>
          </w:tcPr>
          <w:p w14:paraId="256ADC2B" w14:textId="77777777" w:rsidR="00517984" w:rsidRPr="006D32E8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D2555" w14:textId="77777777" w:rsidR="00517984" w:rsidRPr="001F0189" w:rsidRDefault="00495D93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18,793</w:t>
            </w:r>
          </w:p>
        </w:tc>
        <w:tc>
          <w:tcPr>
            <w:tcW w:w="180" w:type="dxa"/>
            <w:vAlign w:val="bottom"/>
          </w:tcPr>
          <w:p w14:paraId="34DDDAD6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11CFB" w14:textId="77777777" w:rsidR="00517984" w:rsidRPr="001F0189" w:rsidRDefault="00495D93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3,75</w:t>
            </w:r>
            <w:r w:rsidR="00A53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761AFD7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378BD" w14:textId="77777777" w:rsidR="00517984" w:rsidRPr="001F0189" w:rsidRDefault="00495D93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15,03</w:t>
            </w:r>
            <w:r w:rsidR="00A53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F5BB5E4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DAD63" w14:textId="77777777" w:rsidR="00517984" w:rsidRPr="001F0189" w:rsidRDefault="00517984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1,360</w:t>
            </w:r>
          </w:p>
        </w:tc>
        <w:tc>
          <w:tcPr>
            <w:tcW w:w="180" w:type="dxa"/>
            <w:vAlign w:val="bottom"/>
          </w:tcPr>
          <w:p w14:paraId="60D1ACB1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AFAB5" w14:textId="77777777" w:rsidR="00517984" w:rsidRPr="001F0189" w:rsidRDefault="00517984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80" w:type="dxa"/>
            <w:vAlign w:val="bottom"/>
          </w:tcPr>
          <w:p w14:paraId="79D0EDFB" w14:textId="77777777" w:rsidR="00517984" w:rsidRPr="001F0189" w:rsidRDefault="00517984" w:rsidP="00517984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6BC87" w14:textId="77777777" w:rsidR="00517984" w:rsidRPr="001F0189" w:rsidRDefault="00517984" w:rsidP="005179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1,088</w:t>
            </w:r>
          </w:p>
        </w:tc>
      </w:tr>
    </w:tbl>
    <w:p w14:paraId="2E6EA283" w14:textId="77777777" w:rsidR="00626173" w:rsidRDefault="004104FF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104F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104FF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655D3E0D" w14:textId="77777777" w:rsidR="00E42D4F" w:rsidRDefault="0062617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42D4F" w:rsidRPr="00F54B2B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52256FC" w14:textId="77777777" w:rsidR="00D756AE" w:rsidRPr="00F54B2B" w:rsidRDefault="00D756AE" w:rsidP="00D756AE">
      <w:pPr>
        <w:spacing w:line="240" w:lineRule="auto"/>
        <w:ind w:firstLine="547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1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67"/>
        <w:gridCol w:w="990"/>
        <w:gridCol w:w="241"/>
        <w:gridCol w:w="1244"/>
        <w:gridCol w:w="269"/>
        <w:gridCol w:w="1039"/>
        <w:gridCol w:w="269"/>
        <w:gridCol w:w="1183"/>
      </w:tblGrid>
      <w:tr w:rsidR="00E42D4F" w:rsidRPr="0072500A" w14:paraId="0F9FD461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516FC85A" w14:textId="77777777" w:rsidR="00E42D4F" w:rsidRPr="0072500A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5" w:type="dxa"/>
            <w:gridSpan w:val="7"/>
            <w:shd w:val="clear" w:color="auto" w:fill="auto"/>
          </w:tcPr>
          <w:p w14:paraId="4866177C" w14:textId="77777777" w:rsidR="00E42D4F" w:rsidRPr="0072500A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500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72500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10C01" w:rsidRPr="0072500A" w14:paraId="217DD325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01A34909" w14:textId="77777777"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70358FCB" w14:textId="77777777" w:rsidR="00A10C01" w:rsidRPr="0072500A" w:rsidRDefault="00223424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256</w:t>
            </w:r>
            <w:r w:rsidR="005179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1DA616C" w14:textId="77777777" w:rsidR="00A10C01" w:rsidRPr="0072500A" w:rsidRDefault="00A10C01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shd w:val="clear" w:color="auto" w:fill="auto"/>
          </w:tcPr>
          <w:p w14:paraId="41D84938" w14:textId="77777777" w:rsidR="00A10C01" w:rsidRPr="0072500A" w:rsidRDefault="00223424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256</w:t>
            </w:r>
            <w:r w:rsidR="0051798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10C01" w:rsidRPr="0072500A" w14:paraId="2F4CE64B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7319F832" w14:textId="77777777" w:rsidR="00A10C01" w:rsidRPr="0072500A" w:rsidRDefault="00A10C01" w:rsidP="00D756AE">
            <w:pPr>
              <w:spacing w:line="32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539A7D" w14:textId="77777777"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50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1" w:type="dxa"/>
            <w:shd w:val="clear" w:color="auto" w:fill="auto"/>
          </w:tcPr>
          <w:p w14:paraId="105A7EDC" w14:textId="77777777"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7AC18267" w14:textId="77777777"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CB4AA5E" w14:textId="77777777"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69F8C937" w14:textId="77777777"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50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14:paraId="084C2092" w14:textId="77777777"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B8A2F7E" w14:textId="77777777"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0C01" w:rsidRPr="0072500A" w14:paraId="0878BB5E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342B85EA" w14:textId="77777777" w:rsidR="00A10C01" w:rsidRPr="0072500A" w:rsidRDefault="00A10C01" w:rsidP="00D756AE">
            <w:pPr>
              <w:spacing w:line="32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BD4478" w14:textId="77777777"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250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6BF856A1" w14:textId="77777777"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312050AE" w14:textId="77777777" w:rsidR="00A10C01" w:rsidRPr="0072500A" w:rsidRDefault="00A10C01" w:rsidP="001A7F85">
            <w:pPr>
              <w:pStyle w:val="acctfourfigures"/>
              <w:tabs>
                <w:tab w:val="clear" w:pos="765"/>
              </w:tabs>
              <w:spacing w:line="320" w:lineRule="exact"/>
              <w:ind w:right="47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250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14:paraId="3FC3F628" w14:textId="77777777"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5BC7394B" w14:textId="77777777"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250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04EDC725" w14:textId="77777777"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0FD8233" w14:textId="77777777"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250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2CB6" w:rsidRPr="0072500A" w14:paraId="396A290E" w14:textId="77777777" w:rsidTr="007738AE">
        <w:trPr>
          <w:trHeight w:val="403"/>
        </w:trPr>
        <w:tc>
          <w:tcPr>
            <w:tcW w:w="3867" w:type="dxa"/>
            <w:shd w:val="clear" w:color="auto" w:fill="auto"/>
          </w:tcPr>
          <w:p w14:paraId="1AB8BAA6" w14:textId="77777777" w:rsidR="001C2CB6" w:rsidRPr="0072500A" w:rsidRDefault="001C2CB6" w:rsidP="001C2CB6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DD404E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1F8CD8C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F24C33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105,781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622049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17D6F9C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2F540A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B7EF74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164,500</w:t>
            </w:r>
          </w:p>
        </w:tc>
      </w:tr>
      <w:tr w:rsidR="001C2CB6" w:rsidRPr="0072500A" w14:paraId="329FA2AE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38B5D7DA" w14:textId="77777777" w:rsidR="001C2CB6" w:rsidRPr="0072500A" w:rsidRDefault="001C2CB6" w:rsidP="001C2CB6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bookmarkStart w:id="2" w:name="_Hlk254855846"/>
            <w:r w:rsidRPr="0072500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2690E6" w14:textId="77777777" w:rsidR="001C2CB6" w:rsidRPr="001C2CB6" w:rsidRDefault="001C2CB6" w:rsidP="0057652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91A510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764B08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21,156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291AD1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FF6A483" w14:textId="77777777" w:rsidR="001C2CB6" w:rsidRPr="001C2CB6" w:rsidRDefault="001C2CB6" w:rsidP="0057652C">
            <w:pPr>
              <w:pStyle w:val="acctfourfigures"/>
              <w:tabs>
                <w:tab w:val="clear" w:pos="765"/>
              </w:tabs>
              <w:spacing w:line="340" w:lineRule="exact"/>
              <w:ind w:left="-79" w:right="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11EE3D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ED59ED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32,900</w:t>
            </w:r>
          </w:p>
        </w:tc>
      </w:tr>
      <w:bookmarkEnd w:id="2"/>
      <w:tr w:rsidR="00DD514E" w:rsidRPr="0072500A" w14:paraId="2AA330E7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3130AEED" w14:textId="77777777" w:rsidR="00DD514E" w:rsidRPr="0072500A" w:rsidRDefault="00DD514E" w:rsidP="00DD514E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B3790A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373E4B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D5D6590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(189)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0E267F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0E7A03E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FB36A7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106C6D20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(103)</w:t>
            </w:r>
          </w:p>
        </w:tc>
      </w:tr>
      <w:tr w:rsidR="00DD514E" w:rsidRPr="0072500A" w14:paraId="27219979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5197E44F" w14:textId="77777777" w:rsidR="00DD514E" w:rsidRPr="0072500A" w:rsidRDefault="00DD514E" w:rsidP="00DD514E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1E9519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4AB739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063E910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284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F0DF42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AB1B5A7" w14:textId="77777777" w:rsidR="00DD514E" w:rsidRPr="001C2CB6" w:rsidRDefault="00DD514E" w:rsidP="0057652C">
            <w:pPr>
              <w:pStyle w:val="acctfourfigures"/>
              <w:tabs>
                <w:tab w:val="clear" w:pos="765"/>
              </w:tabs>
              <w:spacing w:line="340" w:lineRule="exact"/>
              <w:ind w:left="-79" w:right="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9296DE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8B29C43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2,573</w:t>
            </w:r>
          </w:p>
        </w:tc>
      </w:tr>
      <w:tr w:rsidR="00DD514E" w:rsidRPr="0072500A" w14:paraId="16575FDA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4F097659" w14:textId="77777777" w:rsidR="00DD514E" w:rsidRPr="0072500A" w:rsidRDefault="00DD514E" w:rsidP="00DD514E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E016F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59D5A4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665D802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(331)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1C9FFC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1328FE3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C6F5B8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ACD703B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(282)</w:t>
            </w:r>
          </w:p>
        </w:tc>
      </w:tr>
      <w:tr w:rsidR="00DD514E" w:rsidRPr="0072500A" w14:paraId="07BC36D4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3104EE8F" w14:textId="77777777" w:rsidR="00DD514E" w:rsidRPr="0072500A" w:rsidRDefault="00DD514E" w:rsidP="00DD514E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40BEEA" w14:textId="1C44F7AB" w:rsidR="00DD514E" w:rsidRPr="0046166D" w:rsidRDefault="00DD514E" w:rsidP="00DD514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166D">
              <w:rPr>
                <w:rFonts w:ascii="Angsana New" w:hAnsi="Angsana New" w:cs="Angsana New"/>
                <w:sz w:val="30"/>
                <w:szCs w:val="30"/>
                <w:lang w:bidi="th-TH"/>
              </w:rPr>
              <w:t>(2</w:t>
            </w:r>
            <w:r w:rsidR="0046166D" w:rsidRPr="0046166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46166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FE8DE1D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39DE6D5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73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2,487</w:t>
            </w: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AD7396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8382527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(24)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F5EC9B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182F34A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73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(38,248)</w:t>
            </w:r>
          </w:p>
        </w:tc>
      </w:tr>
      <w:tr w:rsidR="00DD514E" w:rsidRPr="0072500A" w14:paraId="6F24839D" w14:textId="77777777" w:rsidTr="001C2CB6">
        <w:trPr>
          <w:trHeight w:val="407"/>
        </w:trPr>
        <w:tc>
          <w:tcPr>
            <w:tcW w:w="3867" w:type="dxa"/>
            <w:shd w:val="clear" w:color="auto" w:fill="auto"/>
          </w:tcPr>
          <w:p w14:paraId="5A90076E" w14:textId="77777777" w:rsidR="00DD514E" w:rsidRPr="0072500A" w:rsidRDefault="00DD514E" w:rsidP="00DD514E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9EB70" w14:textId="77777777" w:rsidR="00DD514E" w:rsidRPr="0046166D" w:rsidRDefault="00DD514E" w:rsidP="00DD514E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16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4A17C7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F234F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461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7A4479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1A754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9D2564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0727A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461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75</w:t>
            </w:r>
          </w:p>
        </w:tc>
      </w:tr>
      <w:tr w:rsidR="00DD514E" w:rsidRPr="0072500A" w14:paraId="73D10E92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66DA214F" w14:textId="77777777" w:rsidR="00DD514E" w:rsidRPr="0072500A" w:rsidRDefault="00DD514E" w:rsidP="00DD514E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CB687" w14:textId="0DD475E7" w:rsidR="00DD514E" w:rsidRPr="0046166D" w:rsidRDefault="00DD514E" w:rsidP="0057652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16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46166D" w:rsidRPr="004616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4616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33494A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F531C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(1,583)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7407A2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576A4" w14:textId="77777777" w:rsidR="00DD514E" w:rsidRPr="001C2CB6" w:rsidRDefault="00DD514E" w:rsidP="0057652C">
            <w:pPr>
              <w:pStyle w:val="acctfourfigures"/>
              <w:tabs>
                <w:tab w:val="clear" w:pos="765"/>
                <w:tab w:val="decimal" w:pos="-79"/>
              </w:tabs>
              <w:spacing w:line="340" w:lineRule="exact"/>
              <w:ind w:left="-79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B55288" w14:textId="77777777" w:rsidR="00DD514E" w:rsidRPr="001C2CB6" w:rsidRDefault="00DD514E" w:rsidP="00DD514E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2D43" w14:textId="77777777" w:rsidR="00DD514E" w:rsidRPr="001C2CB6" w:rsidRDefault="00DD514E" w:rsidP="00DD514E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(3,085)</w:t>
            </w:r>
          </w:p>
        </w:tc>
      </w:tr>
    </w:tbl>
    <w:p w14:paraId="3628EFD4" w14:textId="77777777" w:rsidR="00DF2E3D" w:rsidRPr="00707618" w:rsidRDefault="00DF2E3D" w:rsidP="00D756AE">
      <w:pPr>
        <w:spacing w:line="240" w:lineRule="auto"/>
        <w:rPr>
          <w:rFonts w:ascii="Angsana New" w:hAnsi="Angsana New"/>
          <w:sz w:val="12"/>
          <w:szCs w:val="12"/>
          <w:highlight w:val="green"/>
        </w:rPr>
      </w:pPr>
    </w:p>
    <w:p w14:paraId="5B855B13" w14:textId="77777777" w:rsidR="008B1200" w:rsidRDefault="008B1200"/>
    <w:p w14:paraId="2603D78C" w14:textId="77777777" w:rsidR="00626173" w:rsidRDefault="00626173">
      <w:r>
        <w:br w:type="page"/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205"/>
        <w:gridCol w:w="236"/>
        <w:gridCol w:w="1023"/>
        <w:gridCol w:w="243"/>
        <w:gridCol w:w="1197"/>
      </w:tblGrid>
      <w:tr w:rsidR="00E42D4F" w:rsidRPr="008D718E" w14:paraId="5AF59F51" w14:textId="77777777" w:rsidTr="000E122B">
        <w:trPr>
          <w:trHeight w:val="418"/>
        </w:trPr>
        <w:tc>
          <w:tcPr>
            <w:tcW w:w="3960" w:type="dxa"/>
            <w:shd w:val="clear" w:color="auto" w:fill="auto"/>
          </w:tcPr>
          <w:p w14:paraId="7C70E20F" w14:textId="77777777" w:rsidR="00E42D4F" w:rsidRPr="008D718E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19D4F3D" w14:textId="77777777" w:rsidR="00E42D4F" w:rsidRPr="008D718E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718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D718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17984" w:rsidRPr="008D718E" w14:paraId="10872416" w14:textId="77777777" w:rsidTr="000E122B">
        <w:trPr>
          <w:trHeight w:val="418"/>
        </w:trPr>
        <w:tc>
          <w:tcPr>
            <w:tcW w:w="3960" w:type="dxa"/>
            <w:shd w:val="clear" w:color="auto" w:fill="auto"/>
          </w:tcPr>
          <w:p w14:paraId="1BEDBD32" w14:textId="77777777" w:rsidR="00517984" w:rsidRPr="008D718E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0A7FE7AE" w14:textId="77777777" w:rsidR="00517984" w:rsidRPr="0072500A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7E7C0BF" w14:textId="77777777" w:rsidR="00517984" w:rsidRPr="0072500A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14:paraId="40DA449D" w14:textId="77777777" w:rsidR="00517984" w:rsidRPr="0072500A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17984" w:rsidRPr="008D718E" w14:paraId="0E4E1BB8" w14:textId="77777777" w:rsidTr="000E122B">
        <w:trPr>
          <w:trHeight w:val="418"/>
        </w:trPr>
        <w:tc>
          <w:tcPr>
            <w:tcW w:w="3960" w:type="dxa"/>
            <w:shd w:val="clear" w:color="auto" w:fill="auto"/>
          </w:tcPr>
          <w:p w14:paraId="2B802CCC" w14:textId="77777777" w:rsidR="00517984" w:rsidRPr="008D718E" w:rsidRDefault="00517984" w:rsidP="00517984">
            <w:pPr>
              <w:spacing w:line="30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43488D" w14:textId="77777777" w:rsidR="00517984" w:rsidRPr="008D718E" w:rsidRDefault="00517984" w:rsidP="00517984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71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03433D24" w14:textId="77777777" w:rsidR="00517984" w:rsidRPr="008D718E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458D418E" w14:textId="77777777" w:rsidR="00517984" w:rsidRPr="008D718E" w:rsidRDefault="00517984" w:rsidP="00517984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18B642" w14:textId="77777777" w:rsidR="00517984" w:rsidRPr="008D718E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A14F25E" w14:textId="77777777" w:rsidR="00517984" w:rsidRPr="008D718E" w:rsidRDefault="00517984" w:rsidP="00517984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71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40A2EBAC" w14:textId="77777777" w:rsidR="00517984" w:rsidRPr="008D718E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537F210" w14:textId="77777777" w:rsidR="00517984" w:rsidRPr="008D718E" w:rsidRDefault="00517984" w:rsidP="00517984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17984" w:rsidRPr="008D718E" w14:paraId="532B9FF9" w14:textId="77777777" w:rsidTr="000E122B">
        <w:trPr>
          <w:trHeight w:val="418"/>
        </w:trPr>
        <w:tc>
          <w:tcPr>
            <w:tcW w:w="3960" w:type="dxa"/>
            <w:shd w:val="clear" w:color="auto" w:fill="auto"/>
          </w:tcPr>
          <w:p w14:paraId="658A1564" w14:textId="77777777" w:rsidR="00517984" w:rsidRPr="008D718E" w:rsidRDefault="00517984" w:rsidP="00517984">
            <w:pPr>
              <w:spacing w:line="30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639C54" w14:textId="77777777" w:rsidR="00517984" w:rsidRPr="008D718E" w:rsidRDefault="00517984" w:rsidP="00517984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718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1713E25" w14:textId="77777777" w:rsidR="00517984" w:rsidRPr="008D718E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206A068E" w14:textId="77777777" w:rsidR="00517984" w:rsidRPr="008D718E" w:rsidRDefault="00517984" w:rsidP="00517984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718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1E8A4BD5" w14:textId="77777777" w:rsidR="00517984" w:rsidRPr="008D718E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A8BE07A" w14:textId="77777777" w:rsidR="00517984" w:rsidRPr="008D718E" w:rsidRDefault="00517984" w:rsidP="00517984">
            <w:pPr>
              <w:pStyle w:val="acctfourfigures"/>
              <w:tabs>
                <w:tab w:val="clear" w:pos="765"/>
              </w:tabs>
              <w:spacing w:line="30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718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232F87B5" w14:textId="77777777" w:rsidR="00517984" w:rsidRPr="008D718E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175E6FE" w14:textId="77777777" w:rsidR="00517984" w:rsidRPr="008D718E" w:rsidRDefault="00517984" w:rsidP="00517984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D718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C2CB6" w:rsidRPr="008D718E" w14:paraId="6ACA058D" w14:textId="77777777" w:rsidTr="007738AE">
        <w:trPr>
          <w:trHeight w:val="418"/>
        </w:trPr>
        <w:tc>
          <w:tcPr>
            <w:tcW w:w="3960" w:type="dxa"/>
            <w:shd w:val="clear" w:color="auto" w:fill="auto"/>
          </w:tcPr>
          <w:p w14:paraId="4BA4FD7B" w14:textId="77777777" w:rsidR="001C2CB6" w:rsidRPr="008D718E" w:rsidRDefault="001C2CB6" w:rsidP="001C2CB6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9D325A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A151EF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D0E9E3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99,641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95573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F3FE828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1BA1608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EC0008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161,975</w:t>
            </w:r>
          </w:p>
        </w:tc>
      </w:tr>
      <w:tr w:rsidR="001C2CB6" w:rsidRPr="008D718E" w14:paraId="17235963" w14:textId="77777777" w:rsidTr="007738AE">
        <w:trPr>
          <w:trHeight w:val="418"/>
        </w:trPr>
        <w:tc>
          <w:tcPr>
            <w:tcW w:w="3960" w:type="dxa"/>
            <w:shd w:val="clear" w:color="auto" w:fill="auto"/>
          </w:tcPr>
          <w:p w14:paraId="6343D979" w14:textId="77777777" w:rsidR="001C2CB6" w:rsidRPr="008D718E" w:rsidRDefault="001C2CB6" w:rsidP="001C2CB6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FADC7C" w14:textId="77777777" w:rsidR="001C2CB6" w:rsidRPr="001C2CB6" w:rsidRDefault="001C2CB6" w:rsidP="0030638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E95F9A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059FFD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19,928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D78F4B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A0F6AD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6244129" w14:textId="77777777" w:rsidR="001C2CB6" w:rsidRPr="001C2CB6" w:rsidRDefault="001C2CB6" w:rsidP="001C2CB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E4948A" w14:textId="77777777" w:rsidR="001C2CB6" w:rsidRPr="001C2CB6" w:rsidRDefault="001C2CB6" w:rsidP="001C2CB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32,395</w:t>
            </w:r>
          </w:p>
        </w:tc>
      </w:tr>
      <w:tr w:rsidR="005C7F16" w:rsidRPr="008D718E" w14:paraId="625309F3" w14:textId="77777777" w:rsidTr="007738AE">
        <w:trPr>
          <w:trHeight w:val="418"/>
        </w:trPr>
        <w:tc>
          <w:tcPr>
            <w:tcW w:w="3960" w:type="dxa"/>
            <w:shd w:val="clear" w:color="auto" w:fill="auto"/>
          </w:tcPr>
          <w:p w14:paraId="4228EA21" w14:textId="77777777" w:rsidR="005C7F16" w:rsidRPr="008D718E" w:rsidRDefault="005C7F16" w:rsidP="005C7F16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AAD28C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5C278A" w14:textId="77777777" w:rsidR="005C7F16" w:rsidRPr="001C2CB6" w:rsidRDefault="005C7F16" w:rsidP="005C7F16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465BB71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(189)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49D84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ABA506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E6A960" w14:textId="77777777" w:rsidR="005C7F16" w:rsidRPr="001C2CB6" w:rsidRDefault="005C7F16" w:rsidP="005C7F16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2FCABAD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(103)</w:t>
            </w:r>
          </w:p>
        </w:tc>
      </w:tr>
      <w:tr w:rsidR="005C7F16" w:rsidRPr="008D718E" w14:paraId="7C014B70" w14:textId="77777777" w:rsidTr="007738AE">
        <w:trPr>
          <w:trHeight w:val="418"/>
        </w:trPr>
        <w:tc>
          <w:tcPr>
            <w:tcW w:w="3960" w:type="dxa"/>
            <w:shd w:val="clear" w:color="auto" w:fill="auto"/>
          </w:tcPr>
          <w:p w14:paraId="26B1A418" w14:textId="77777777" w:rsidR="005C7F16" w:rsidRPr="008D718E" w:rsidRDefault="005C7F16" w:rsidP="005C7F16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F0E704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DB4411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9CF222E" w14:textId="77777777" w:rsidR="005C7F16" w:rsidRPr="00166124" w:rsidRDefault="005C7F16" w:rsidP="005C7F1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F2F06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09C0419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5603ED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AE19AED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2,539</w:t>
            </w:r>
          </w:p>
        </w:tc>
      </w:tr>
      <w:tr w:rsidR="005C7F16" w:rsidRPr="008D718E" w14:paraId="726AB413" w14:textId="77777777" w:rsidTr="007738AE">
        <w:trPr>
          <w:trHeight w:val="418"/>
        </w:trPr>
        <w:tc>
          <w:tcPr>
            <w:tcW w:w="3960" w:type="dxa"/>
            <w:shd w:val="clear" w:color="auto" w:fill="auto"/>
          </w:tcPr>
          <w:p w14:paraId="58B8039E" w14:textId="77777777" w:rsidR="005C7F16" w:rsidRPr="008D718E" w:rsidRDefault="005C7F16" w:rsidP="005C7F16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6FAF06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A3EDD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6A7B47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(329)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082835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4FB7C27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D6CA98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270EAD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(279)</w:t>
            </w:r>
          </w:p>
        </w:tc>
      </w:tr>
      <w:tr w:rsidR="005C7F16" w:rsidRPr="008D718E" w14:paraId="1978396C" w14:textId="77777777" w:rsidTr="007738AE">
        <w:trPr>
          <w:trHeight w:val="418"/>
        </w:trPr>
        <w:tc>
          <w:tcPr>
            <w:tcW w:w="3960" w:type="dxa"/>
            <w:shd w:val="clear" w:color="auto" w:fill="auto"/>
          </w:tcPr>
          <w:p w14:paraId="028B23B5" w14:textId="77777777" w:rsidR="005C7F16" w:rsidRPr="008D718E" w:rsidRDefault="005C7F16" w:rsidP="005C7F16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E59253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(23)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B3D24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DD56764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(22,48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EC54F3" w14:textId="77777777" w:rsidR="005C7F16" w:rsidRPr="001C2CB6" w:rsidRDefault="005C7F16" w:rsidP="005C7F16">
            <w:pPr>
              <w:pStyle w:val="acctfourfigures"/>
              <w:tabs>
                <w:tab w:val="decimal" w:pos="684"/>
                <w:tab w:val="decimal" w:pos="91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B83BE3A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(24)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2589A4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31E38DC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(38,248)</w:t>
            </w:r>
          </w:p>
        </w:tc>
      </w:tr>
      <w:tr w:rsidR="005C7F16" w:rsidRPr="008D718E" w14:paraId="45A97040" w14:textId="77777777" w:rsidTr="007738AE">
        <w:trPr>
          <w:trHeight w:val="418"/>
        </w:trPr>
        <w:tc>
          <w:tcPr>
            <w:tcW w:w="3960" w:type="dxa"/>
            <w:shd w:val="clear" w:color="auto" w:fill="auto"/>
          </w:tcPr>
          <w:p w14:paraId="343FB47C" w14:textId="77777777" w:rsidR="005C7F16" w:rsidRPr="008D718E" w:rsidRDefault="005C7F16" w:rsidP="005C7F16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BC122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CDEC9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BB005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(2,847)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C71FB" w14:textId="77777777" w:rsidR="005C7F16" w:rsidRPr="001C2CB6" w:rsidRDefault="005C7F16" w:rsidP="005C7F16">
            <w:pPr>
              <w:pStyle w:val="acctfourfigures"/>
              <w:tabs>
                <w:tab w:val="decimal" w:pos="684"/>
                <w:tab w:val="decimal" w:pos="91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D6C92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FAF454" w14:textId="77777777" w:rsidR="005C7F16" w:rsidRPr="001C2CB6" w:rsidRDefault="005C7F16" w:rsidP="005C7F16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C2BCE" w14:textId="77777777" w:rsidR="005C7F16" w:rsidRPr="001C2CB6" w:rsidRDefault="005C7F16" w:rsidP="005C7F1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(3,696)</w:t>
            </w:r>
          </w:p>
        </w:tc>
      </w:tr>
    </w:tbl>
    <w:p w14:paraId="10442F1B" w14:textId="77777777" w:rsidR="004104FF" w:rsidRPr="00626173" w:rsidRDefault="004104FF" w:rsidP="000E122B">
      <w:pPr>
        <w:pStyle w:val="NoSpacing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202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366"/>
        <w:gridCol w:w="1260"/>
        <w:gridCol w:w="270"/>
        <w:gridCol w:w="1260"/>
        <w:gridCol w:w="270"/>
        <w:gridCol w:w="1260"/>
        <w:gridCol w:w="264"/>
        <w:gridCol w:w="1252"/>
      </w:tblGrid>
      <w:tr w:rsidR="00B30C4A" w:rsidRPr="008948FA" w14:paraId="2C105ACE" w14:textId="77777777" w:rsidTr="0007719E">
        <w:trPr>
          <w:trHeight w:val="360"/>
        </w:trPr>
        <w:tc>
          <w:tcPr>
            <w:tcW w:w="3366" w:type="dxa"/>
          </w:tcPr>
          <w:p w14:paraId="22CFC8D8" w14:textId="77777777" w:rsidR="00B30C4A" w:rsidRPr="00B30C4A" w:rsidRDefault="00C57F45" w:rsidP="00B30C4A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i/>
                <w:iCs/>
                <w:szCs w:val="30"/>
              </w:rPr>
            </w:pPr>
            <w:r>
              <w:rPr>
                <w:szCs w:val="30"/>
              </w:rPr>
              <w:br w:type="page"/>
            </w:r>
            <w:r w:rsidR="00B30C4A" w:rsidRPr="00B30C4A">
              <w:rPr>
                <w:i/>
                <w:i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3"/>
          </w:tcPr>
          <w:p w14:paraId="1858DC7D" w14:textId="77777777" w:rsidR="00B30C4A" w:rsidRPr="004233E3" w:rsidRDefault="00B30C4A" w:rsidP="0007719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0F6EF8" w14:textId="77777777" w:rsidR="00B30C4A" w:rsidRPr="004233E3" w:rsidRDefault="00B30C4A" w:rsidP="0007719E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6" w:type="dxa"/>
            <w:gridSpan w:val="3"/>
          </w:tcPr>
          <w:p w14:paraId="7F20E579" w14:textId="77777777" w:rsidR="00B30C4A" w:rsidRPr="004233E3" w:rsidRDefault="00B30C4A" w:rsidP="0007719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4A" w:rsidRPr="008948FA" w14:paraId="57ED85DB" w14:textId="77777777" w:rsidTr="0007719E">
        <w:trPr>
          <w:trHeight w:val="360"/>
        </w:trPr>
        <w:tc>
          <w:tcPr>
            <w:tcW w:w="3366" w:type="dxa"/>
          </w:tcPr>
          <w:p w14:paraId="0A785074" w14:textId="77777777" w:rsidR="00B30C4A" w:rsidRPr="00B30C4A" w:rsidRDefault="00B30C4A" w:rsidP="0007719E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0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0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0C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B32DC9" w14:textId="77777777" w:rsidR="00B30C4A" w:rsidRPr="004233E3" w:rsidRDefault="00B30C4A" w:rsidP="0007719E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041FA" w14:textId="77777777" w:rsidR="00B30C4A" w:rsidRPr="004233E3" w:rsidRDefault="00B30C4A" w:rsidP="0007719E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1FD203" w14:textId="77777777" w:rsidR="00B30C4A" w:rsidRPr="004233E3" w:rsidRDefault="00B30C4A" w:rsidP="0007719E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3C88DC9" w14:textId="77777777" w:rsidR="00B30C4A" w:rsidRPr="004233E3" w:rsidRDefault="00B30C4A" w:rsidP="0007719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F449E8" w14:textId="77777777" w:rsidR="00B30C4A" w:rsidRPr="004233E3" w:rsidRDefault="00B30C4A" w:rsidP="0007719E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9C44D15" w14:textId="77777777" w:rsidR="00B30C4A" w:rsidRPr="004233E3" w:rsidRDefault="00B30C4A" w:rsidP="0007719E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ACDE596" w14:textId="77777777" w:rsidR="00B30C4A" w:rsidRPr="004233E3" w:rsidRDefault="00B30C4A" w:rsidP="0007719E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30C4A" w:rsidRPr="008948FA" w14:paraId="16206FAF" w14:textId="77777777" w:rsidTr="0007719E">
        <w:trPr>
          <w:trHeight w:val="360"/>
        </w:trPr>
        <w:tc>
          <w:tcPr>
            <w:tcW w:w="3366" w:type="dxa"/>
          </w:tcPr>
          <w:p w14:paraId="4E34FEA5" w14:textId="77777777" w:rsidR="00B30C4A" w:rsidRPr="004233E3" w:rsidRDefault="00B30C4A" w:rsidP="0007719E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6" w:type="dxa"/>
            <w:gridSpan w:val="7"/>
          </w:tcPr>
          <w:p w14:paraId="6219E2D8" w14:textId="77777777" w:rsidR="00B30C4A" w:rsidRPr="004233E3" w:rsidRDefault="00B30C4A" w:rsidP="0007719E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C4A" w:rsidRPr="008948FA" w14:paraId="6C1047C3" w14:textId="77777777" w:rsidTr="0007719E">
        <w:trPr>
          <w:trHeight w:val="360"/>
        </w:trPr>
        <w:tc>
          <w:tcPr>
            <w:tcW w:w="3366" w:type="dxa"/>
          </w:tcPr>
          <w:p w14:paraId="75693FAC" w14:textId="77777777" w:rsidR="00B30C4A" w:rsidRPr="004233E3" w:rsidRDefault="00B30C4A" w:rsidP="000771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1BCA50A" w14:textId="77777777" w:rsidR="00B30C4A" w:rsidRPr="00772A09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2A09">
              <w:rPr>
                <w:rFonts w:ascii="Angsana New" w:hAnsi="Angsana New"/>
                <w:sz w:val="30"/>
                <w:szCs w:val="30"/>
              </w:rPr>
              <w:t>65,426</w:t>
            </w:r>
          </w:p>
        </w:tc>
        <w:tc>
          <w:tcPr>
            <w:tcW w:w="270" w:type="dxa"/>
            <w:vAlign w:val="bottom"/>
          </w:tcPr>
          <w:p w14:paraId="1D145EB4" w14:textId="77777777" w:rsidR="00B30C4A" w:rsidRPr="004233E3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81F2B6" w14:textId="77777777" w:rsidR="00B30C4A" w:rsidRPr="004233E3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,894</w:t>
            </w:r>
          </w:p>
        </w:tc>
        <w:tc>
          <w:tcPr>
            <w:tcW w:w="270" w:type="dxa"/>
          </w:tcPr>
          <w:p w14:paraId="6149095B" w14:textId="77777777" w:rsidR="00B30C4A" w:rsidRPr="004233E3" w:rsidRDefault="00B30C4A" w:rsidP="0007719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F8CEB6" w14:textId="77777777" w:rsidR="00B30C4A" w:rsidRPr="00772A09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2A09">
              <w:rPr>
                <w:rFonts w:ascii="Angsana New" w:hAnsi="Angsana New"/>
                <w:sz w:val="30"/>
                <w:szCs w:val="30"/>
              </w:rPr>
              <w:t>64,624</w:t>
            </w:r>
          </w:p>
        </w:tc>
        <w:tc>
          <w:tcPr>
            <w:tcW w:w="264" w:type="dxa"/>
            <w:vAlign w:val="bottom"/>
          </w:tcPr>
          <w:p w14:paraId="691EF01C" w14:textId="77777777" w:rsidR="00B30C4A" w:rsidRPr="004233E3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2EE53C3" w14:textId="77777777" w:rsidR="00B30C4A" w:rsidRPr="004233E3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46,395</w:t>
            </w:r>
          </w:p>
        </w:tc>
      </w:tr>
      <w:tr w:rsidR="00B30C4A" w:rsidRPr="008948FA" w14:paraId="7AD31199" w14:textId="77777777" w:rsidTr="0007719E">
        <w:trPr>
          <w:trHeight w:val="360"/>
        </w:trPr>
        <w:tc>
          <w:tcPr>
            <w:tcW w:w="3366" w:type="dxa"/>
          </w:tcPr>
          <w:p w14:paraId="479E0192" w14:textId="77777777" w:rsidR="00B30C4A" w:rsidRPr="004233E3" w:rsidRDefault="00B30C4A" w:rsidP="000771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AF1017" w14:textId="77777777" w:rsidR="00B30C4A" w:rsidRPr="00772A09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2A09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  <w:tc>
          <w:tcPr>
            <w:tcW w:w="270" w:type="dxa"/>
            <w:vAlign w:val="bottom"/>
          </w:tcPr>
          <w:p w14:paraId="3E08F1DC" w14:textId="77777777" w:rsidR="00B30C4A" w:rsidRPr="004233E3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3364E7" w14:textId="77777777" w:rsidR="00B30C4A" w:rsidRPr="004233E3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(6,649)</w:t>
            </w:r>
          </w:p>
        </w:tc>
        <w:tc>
          <w:tcPr>
            <w:tcW w:w="270" w:type="dxa"/>
          </w:tcPr>
          <w:p w14:paraId="66B2E5E8" w14:textId="77777777" w:rsidR="00B30C4A" w:rsidRPr="004233E3" w:rsidRDefault="00B30C4A" w:rsidP="0007719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2AD603" w14:textId="77777777" w:rsidR="00B30C4A" w:rsidRPr="00772A09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2A09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  <w:tc>
          <w:tcPr>
            <w:tcW w:w="264" w:type="dxa"/>
            <w:vAlign w:val="bottom"/>
          </w:tcPr>
          <w:p w14:paraId="1E611E0A" w14:textId="77777777" w:rsidR="00B30C4A" w:rsidRPr="004233E3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ECA1D4F" w14:textId="77777777" w:rsidR="00B30C4A" w:rsidRPr="004233E3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(6,649)</w:t>
            </w:r>
          </w:p>
        </w:tc>
      </w:tr>
      <w:tr w:rsidR="00B30C4A" w:rsidRPr="008948FA" w14:paraId="0E4850AB" w14:textId="77777777" w:rsidTr="0007719E">
        <w:trPr>
          <w:trHeight w:val="360"/>
        </w:trPr>
        <w:tc>
          <w:tcPr>
            <w:tcW w:w="3366" w:type="dxa"/>
          </w:tcPr>
          <w:p w14:paraId="0E5719BD" w14:textId="77777777" w:rsidR="00B30C4A" w:rsidRPr="004233E3" w:rsidRDefault="00B30C4A" w:rsidP="000771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32494" w14:textId="77777777" w:rsidR="00B30C4A" w:rsidRPr="004233E3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59,481</w:t>
            </w:r>
          </w:p>
        </w:tc>
        <w:tc>
          <w:tcPr>
            <w:tcW w:w="270" w:type="dxa"/>
            <w:vAlign w:val="bottom"/>
          </w:tcPr>
          <w:p w14:paraId="481F0F17" w14:textId="77777777" w:rsidR="00B30C4A" w:rsidRPr="004233E3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2D093" w14:textId="77777777" w:rsidR="00B30C4A" w:rsidRPr="004233E3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40,245</w:t>
            </w:r>
          </w:p>
        </w:tc>
        <w:tc>
          <w:tcPr>
            <w:tcW w:w="270" w:type="dxa"/>
          </w:tcPr>
          <w:p w14:paraId="1D5894D6" w14:textId="77777777" w:rsidR="00B30C4A" w:rsidRPr="004233E3" w:rsidRDefault="00B30C4A" w:rsidP="0007719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28BC3" w14:textId="77777777" w:rsidR="00B30C4A" w:rsidRPr="004233E3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58,679</w:t>
            </w:r>
          </w:p>
        </w:tc>
        <w:tc>
          <w:tcPr>
            <w:tcW w:w="264" w:type="dxa"/>
            <w:vAlign w:val="bottom"/>
          </w:tcPr>
          <w:p w14:paraId="7BC8B69D" w14:textId="77777777" w:rsidR="00B30C4A" w:rsidRPr="004233E3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2B220" w14:textId="77777777" w:rsidR="00B30C4A" w:rsidRPr="004233E3" w:rsidRDefault="00B30C4A" w:rsidP="004A7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39,746</w:t>
            </w:r>
          </w:p>
        </w:tc>
      </w:tr>
    </w:tbl>
    <w:p w14:paraId="074B57D6" w14:textId="77777777" w:rsidR="00B30C4A" w:rsidRPr="0074694C" w:rsidRDefault="00B30C4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70756A8E" w14:textId="77777777" w:rsidR="00423BEF" w:rsidRDefault="00423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6"/>
        <w:gridCol w:w="1166"/>
        <w:gridCol w:w="130"/>
        <w:gridCol w:w="115"/>
        <w:gridCol w:w="1142"/>
        <w:gridCol w:w="274"/>
        <w:gridCol w:w="1219"/>
      </w:tblGrid>
      <w:tr w:rsidR="00B30C4A" w:rsidRPr="0072498A" w14:paraId="70EF18AC" w14:textId="77777777" w:rsidTr="0007719E">
        <w:tc>
          <w:tcPr>
            <w:tcW w:w="3698" w:type="dxa"/>
          </w:tcPr>
          <w:p w14:paraId="6385C42B" w14:textId="77777777" w:rsidR="00B30C4A" w:rsidRPr="0072498A" w:rsidRDefault="00B30C4A" w:rsidP="0007719E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14:paraId="1DC385C2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98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0C4A" w:rsidRPr="0072498A" w14:paraId="14BD78C3" w14:textId="77777777" w:rsidTr="0007719E">
        <w:tc>
          <w:tcPr>
            <w:tcW w:w="3698" w:type="dxa"/>
          </w:tcPr>
          <w:p w14:paraId="1F927D57" w14:textId="77777777" w:rsidR="00B30C4A" w:rsidRPr="0072498A" w:rsidRDefault="00B30C4A" w:rsidP="0007719E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14:paraId="51DF3A03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BC162E6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4FBFB47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14:paraId="11E3B806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681780DD" w14:textId="77777777" w:rsidR="00B30C4A" w:rsidRPr="0072498A" w:rsidRDefault="00B30C4A" w:rsidP="0007719E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72498A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14:paraId="68B79173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14:paraId="6553C995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A694D0B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0C4A" w:rsidRPr="0072498A" w14:paraId="14C8F50F" w14:textId="77777777" w:rsidTr="0007719E">
        <w:tc>
          <w:tcPr>
            <w:tcW w:w="3698" w:type="dxa"/>
          </w:tcPr>
          <w:p w14:paraId="43CE9B8B" w14:textId="77777777" w:rsidR="00B30C4A" w:rsidRPr="0072498A" w:rsidRDefault="00B30C4A" w:rsidP="0007719E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320101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6" w:type="dxa"/>
            <w:gridSpan w:val="2"/>
          </w:tcPr>
          <w:p w14:paraId="615D7793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59C1380A" w14:textId="77777777" w:rsidR="00B30C4A" w:rsidRPr="0072498A" w:rsidRDefault="00B30C4A" w:rsidP="0007719E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648FB837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789AF4FD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14:paraId="6BB57409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14:paraId="2B316D4A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223A78A4" w14:textId="77777777" w:rsidR="00B30C4A" w:rsidRPr="0072498A" w:rsidRDefault="00B30C4A" w:rsidP="0007719E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832ED5E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B30C4A" w:rsidRPr="0072498A" w14:paraId="245BBAAF" w14:textId="77777777" w:rsidTr="0007719E">
        <w:trPr>
          <w:trHeight w:val="245"/>
        </w:trPr>
        <w:tc>
          <w:tcPr>
            <w:tcW w:w="3698" w:type="dxa"/>
          </w:tcPr>
          <w:p w14:paraId="7C6E05FB" w14:textId="77777777" w:rsidR="00B30C4A" w:rsidRPr="0072498A" w:rsidRDefault="00B30C4A" w:rsidP="0007719E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14:paraId="23E85D9B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2498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C4A" w:rsidRPr="0072498A" w14:paraId="598B35B2" w14:textId="77777777" w:rsidTr="0007719E">
        <w:tc>
          <w:tcPr>
            <w:tcW w:w="3698" w:type="dxa"/>
          </w:tcPr>
          <w:p w14:paraId="6E1587F7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4B0DF801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02024" w14:textId="77777777" w:rsidR="00B30C4A" w:rsidRPr="0072498A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40E06DB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929CA1D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33B8A1B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E2E2A43" w14:textId="77777777" w:rsidR="00B30C4A" w:rsidRPr="0072498A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C18413A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146254" w:rsidRPr="0072498A" w14:paraId="5A21F84A" w14:textId="77777777" w:rsidTr="007D0E0F">
        <w:tc>
          <w:tcPr>
            <w:tcW w:w="3698" w:type="dxa"/>
            <w:vAlign w:val="center"/>
          </w:tcPr>
          <w:p w14:paraId="4C97CF85" w14:textId="77777777" w:rsidR="00146254" w:rsidRPr="0072498A" w:rsidRDefault="00146254" w:rsidP="001462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2498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72498A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69" w:type="dxa"/>
          </w:tcPr>
          <w:p w14:paraId="770103B2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  <w:tc>
          <w:tcPr>
            <w:tcW w:w="270" w:type="dxa"/>
          </w:tcPr>
          <w:p w14:paraId="7CF7B075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5396ED1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  <w:tc>
          <w:tcPr>
            <w:tcW w:w="245" w:type="dxa"/>
            <w:gridSpan w:val="2"/>
          </w:tcPr>
          <w:p w14:paraId="475D1A92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9D13A4A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4AB60E43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54DF0F6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</w:tr>
      <w:tr w:rsidR="00146254" w:rsidRPr="0072498A" w14:paraId="65BCCDF2" w14:textId="77777777" w:rsidTr="007D0E0F">
        <w:tc>
          <w:tcPr>
            <w:tcW w:w="3698" w:type="dxa"/>
            <w:vAlign w:val="center"/>
          </w:tcPr>
          <w:p w14:paraId="643F1070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14:paraId="6266858E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19,508</w:t>
            </w:r>
          </w:p>
        </w:tc>
        <w:tc>
          <w:tcPr>
            <w:tcW w:w="270" w:type="dxa"/>
          </w:tcPr>
          <w:p w14:paraId="121E95DF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A683419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3,26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5" w:type="dxa"/>
            <w:gridSpan w:val="2"/>
          </w:tcPr>
          <w:p w14:paraId="4AA383BD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E01CFA2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26878239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79B8EA9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22,77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46254" w:rsidRPr="0072498A" w14:paraId="167886FB" w14:textId="77777777" w:rsidTr="007D0E0F">
        <w:tc>
          <w:tcPr>
            <w:tcW w:w="3698" w:type="dxa"/>
          </w:tcPr>
          <w:p w14:paraId="1735B3FA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14:paraId="0246495A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5D78B8C4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B552473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0C643A2E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C18A77C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8DE49C4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2C0B8A5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146254" w:rsidRPr="0072498A" w14:paraId="0278F61D" w14:textId="77777777" w:rsidTr="0007719E">
        <w:tc>
          <w:tcPr>
            <w:tcW w:w="3698" w:type="dxa"/>
            <w:vAlign w:val="center"/>
          </w:tcPr>
          <w:p w14:paraId="28DF1A62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14:paraId="1203FB38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22,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3DC9501C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F1327EC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11,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45" w:type="dxa"/>
            <w:gridSpan w:val="2"/>
          </w:tcPr>
          <w:p w14:paraId="4CEF7C33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A7C86EC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  <w:tc>
          <w:tcPr>
            <w:tcW w:w="274" w:type="dxa"/>
          </w:tcPr>
          <w:p w14:paraId="3650CFC5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53F8FB5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38,309</w:t>
            </w:r>
          </w:p>
        </w:tc>
      </w:tr>
      <w:tr w:rsidR="00146254" w:rsidRPr="0072498A" w14:paraId="032DBAD9" w14:textId="77777777" w:rsidTr="007D0E0F">
        <w:tc>
          <w:tcPr>
            <w:tcW w:w="3698" w:type="dxa"/>
            <w:vAlign w:val="center"/>
          </w:tcPr>
          <w:p w14:paraId="75866477" w14:textId="77777777" w:rsidR="00146254" w:rsidRPr="0072498A" w:rsidRDefault="00146254" w:rsidP="001462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กำไร</w:t>
            </w:r>
            <w:r w:rsidRPr="0072498A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ที่ยังไม่เกิดขึ้นจริง</w:t>
            </w: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ในสินค้าคงเหลือ</w:t>
            </w:r>
          </w:p>
        </w:tc>
        <w:tc>
          <w:tcPr>
            <w:tcW w:w="1169" w:type="dxa"/>
          </w:tcPr>
          <w:p w14:paraId="3FC91056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1F847B67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87ECED3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45" w:type="dxa"/>
            <w:gridSpan w:val="2"/>
          </w:tcPr>
          <w:p w14:paraId="73D1352A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BF17528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392864C3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DAE4F86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146254" w:rsidRPr="0072498A" w14:paraId="2C548190" w14:textId="77777777" w:rsidTr="0007719E">
        <w:tc>
          <w:tcPr>
            <w:tcW w:w="3698" w:type="dxa"/>
          </w:tcPr>
          <w:p w14:paraId="0C65D148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14:paraId="391A5E59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246BA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3802649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6499AC2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0C2CEF4" w14:textId="77777777" w:rsidR="00146254" w:rsidRPr="00306386" w:rsidRDefault="00146254" w:rsidP="00146254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7C8A559B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2031BF5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254" w:rsidRPr="0072498A" w14:paraId="064E824A" w14:textId="77777777" w:rsidTr="007D0E0F">
        <w:tc>
          <w:tcPr>
            <w:tcW w:w="3698" w:type="dxa"/>
          </w:tcPr>
          <w:p w14:paraId="40FB38F2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vAlign w:val="bottom"/>
          </w:tcPr>
          <w:p w14:paraId="00C46845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E0D611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1810A18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5" w:type="dxa"/>
            <w:gridSpan w:val="2"/>
          </w:tcPr>
          <w:p w14:paraId="1E6CF760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55AE5FE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1B3627BE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79F5362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46254" w:rsidRPr="0072498A" w14:paraId="45048F00" w14:textId="77777777" w:rsidTr="007D0E0F">
        <w:tc>
          <w:tcPr>
            <w:tcW w:w="3698" w:type="dxa"/>
            <w:vAlign w:val="bottom"/>
          </w:tcPr>
          <w:p w14:paraId="0CE90064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1C0B5F2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3910F8E7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5B2996A6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65854B40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5A4B423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A9F6D0B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31272008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146254" w:rsidRPr="0072498A" w14:paraId="11DD4D68" w14:textId="77777777" w:rsidTr="0007719E">
        <w:tc>
          <w:tcPr>
            <w:tcW w:w="3698" w:type="dxa"/>
            <w:vAlign w:val="bottom"/>
          </w:tcPr>
          <w:p w14:paraId="5AEEC066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457FB40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6,894</w:t>
            </w:r>
          </w:p>
        </w:tc>
        <w:tc>
          <w:tcPr>
            <w:tcW w:w="270" w:type="dxa"/>
          </w:tcPr>
          <w:p w14:paraId="0E4E72D6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983223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45" w:type="dxa"/>
            <w:gridSpan w:val="2"/>
          </w:tcPr>
          <w:p w14:paraId="53C863F9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49B019A7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3,804</w:t>
            </w:r>
          </w:p>
        </w:tc>
        <w:tc>
          <w:tcPr>
            <w:tcW w:w="274" w:type="dxa"/>
          </w:tcPr>
          <w:p w14:paraId="03D4FF7A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1D599CB3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</w:p>
        </w:tc>
      </w:tr>
    </w:tbl>
    <w:p w14:paraId="71EF421B" w14:textId="77777777" w:rsidR="00B30C4A" w:rsidRPr="00423BEF" w:rsidRDefault="00B30C4A" w:rsidP="00B30C4A">
      <w:pPr>
        <w:rPr>
          <w:rFonts w:asciiTheme="minorBidi" w:hAnsiTheme="minorBidi" w:cstheme="minorBidi"/>
          <w:sz w:val="30"/>
          <w:szCs w:val="30"/>
        </w:rPr>
      </w:pPr>
    </w:p>
    <w:tbl>
      <w:tblPr>
        <w:tblW w:w="91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1172"/>
        <w:gridCol w:w="245"/>
        <w:gridCol w:w="1142"/>
        <w:gridCol w:w="274"/>
        <w:gridCol w:w="1219"/>
      </w:tblGrid>
      <w:tr w:rsidR="00B30C4A" w:rsidRPr="004233E3" w14:paraId="29DB922D" w14:textId="77777777" w:rsidTr="0007719E">
        <w:tc>
          <w:tcPr>
            <w:tcW w:w="3698" w:type="dxa"/>
          </w:tcPr>
          <w:p w14:paraId="02C7EFE9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4B4B78EA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767D" w14:textId="77777777" w:rsidR="00B30C4A" w:rsidRPr="0072498A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4505CD8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A06B697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E979CE3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6AAF19" w14:textId="77777777" w:rsidR="00B30C4A" w:rsidRPr="0072498A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CCC04A9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146254" w:rsidRPr="004233E3" w14:paraId="1518236B" w14:textId="77777777" w:rsidTr="007D0E0F">
        <w:tc>
          <w:tcPr>
            <w:tcW w:w="3698" w:type="dxa"/>
          </w:tcPr>
          <w:p w14:paraId="67838676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14:paraId="3BCA4CF6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(6,559)</w:t>
            </w:r>
          </w:p>
        </w:tc>
        <w:tc>
          <w:tcPr>
            <w:tcW w:w="270" w:type="dxa"/>
          </w:tcPr>
          <w:p w14:paraId="5AF74904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B8FB83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45" w:type="dxa"/>
          </w:tcPr>
          <w:p w14:paraId="6295C15B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627A810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A6725C8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2215DCC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</w:tr>
      <w:tr w:rsidR="00146254" w:rsidRPr="004233E3" w14:paraId="2B289015" w14:textId="77777777" w:rsidTr="0007719E">
        <w:tc>
          <w:tcPr>
            <w:tcW w:w="3698" w:type="dxa"/>
          </w:tcPr>
          <w:p w14:paraId="5A137E36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14:paraId="38DDBC41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BCCE6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4071BD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E5845DD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B7CFFD6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6F7255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F820C8F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254" w:rsidRPr="007431FC" w14:paraId="5B195B86" w14:textId="77777777" w:rsidTr="007D0E0F">
        <w:tc>
          <w:tcPr>
            <w:tcW w:w="3698" w:type="dxa"/>
          </w:tcPr>
          <w:p w14:paraId="4E2C5011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087F3C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70" w:type="dxa"/>
          </w:tcPr>
          <w:p w14:paraId="0205D939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56B0A91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45" w:type="dxa"/>
          </w:tcPr>
          <w:p w14:paraId="6681329E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57FD55B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1428C480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B071E11" w14:textId="77777777" w:rsidR="00146254" w:rsidRPr="001C2CB6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46254" w:rsidRPr="004233E3" w14:paraId="3CA9C24C" w14:textId="77777777" w:rsidTr="007D0E0F">
        <w:tc>
          <w:tcPr>
            <w:tcW w:w="3698" w:type="dxa"/>
            <w:vAlign w:val="bottom"/>
          </w:tcPr>
          <w:p w14:paraId="76D90C80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FC18F1F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(6,649)</w:t>
            </w:r>
          </w:p>
        </w:tc>
        <w:tc>
          <w:tcPr>
            <w:tcW w:w="270" w:type="dxa"/>
          </w:tcPr>
          <w:p w14:paraId="3F9C8595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2BD7F91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45" w:type="dxa"/>
          </w:tcPr>
          <w:p w14:paraId="6AD3C0BB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5A4DE" w14:textId="77777777" w:rsidR="00146254" w:rsidRPr="00146254" w:rsidRDefault="00146254" w:rsidP="0014625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62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7FE2B7E1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37B52DC5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(5,945)</w:t>
            </w:r>
          </w:p>
        </w:tc>
      </w:tr>
      <w:tr w:rsidR="00146254" w:rsidRPr="004233E3" w14:paraId="72488E35" w14:textId="77777777" w:rsidTr="0007719E">
        <w:tc>
          <w:tcPr>
            <w:tcW w:w="3698" w:type="dxa"/>
            <w:vAlign w:val="bottom"/>
          </w:tcPr>
          <w:p w14:paraId="578FAE62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E21B819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07066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C04C04F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D528CF0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22F59ECB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3D98FC9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C6DFB26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6254" w:rsidRPr="004233E3" w14:paraId="23357640" w14:textId="77777777" w:rsidTr="0007719E">
        <w:tc>
          <w:tcPr>
            <w:tcW w:w="3698" w:type="dxa"/>
            <w:vAlign w:val="bottom"/>
          </w:tcPr>
          <w:p w14:paraId="64848A4D" w14:textId="77777777" w:rsidR="00146254" w:rsidRPr="0072498A" w:rsidRDefault="00146254" w:rsidP="0014625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BBAA056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40,245</w:t>
            </w:r>
          </w:p>
        </w:tc>
        <w:tc>
          <w:tcPr>
            <w:tcW w:w="270" w:type="dxa"/>
          </w:tcPr>
          <w:p w14:paraId="51A5E074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3A09A7B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15,432</w:t>
            </w:r>
          </w:p>
        </w:tc>
        <w:tc>
          <w:tcPr>
            <w:tcW w:w="245" w:type="dxa"/>
          </w:tcPr>
          <w:p w14:paraId="23534072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4BDC0E22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3,804</w:t>
            </w:r>
          </w:p>
        </w:tc>
        <w:tc>
          <w:tcPr>
            <w:tcW w:w="274" w:type="dxa"/>
          </w:tcPr>
          <w:p w14:paraId="54171B72" w14:textId="77777777" w:rsidR="00146254" w:rsidRPr="0072498A" w:rsidRDefault="00146254" w:rsidP="0014625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1584D03D" w14:textId="77777777" w:rsidR="00146254" w:rsidRPr="0072498A" w:rsidRDefault="00146254" w:rsidP="0014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59,481</w:t>
            </w:r>
          </w:p>
        </w:tc>
      </w:tr>
    </w:tbl>
    <w:p w14:paraId="550630AB" w14:textId="77777777" w:rsidR="00B30C4A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6985EB88" w14:textId="77777777" w:rsidR="00B30C4A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51A9B153" w14:textId="77777777" w:rsidR="00B30C4A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76048CB9" w14:textId="77777777" w:rsidR="00B30C4A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79791AA" w14:textId="77777777" w:rsidR="00B30C4A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7CBBF55B" w14:textId="77777777" w:rsidR="00B30C4A" w:rsidRPr="0074694C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51C092A7" w14:textId="77777777" w:rsidR="00B30C4A" w:rsidRDefault="00B30C4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63C6EE67" w14:textId="77777777" w:rsidR="00423BEF" w:rsidRDefault="00423BEF">
      <w:r>
        <w:br w:type="page"/>
      </w:r>
    </w:p>
    <w:tbl>
      <w:tblPr>
        <w:tblpPr w:leftFromText="180" w:rightFromText="180" w:vertAnchor="text" w:tblpXSpec="right" w:tblpY="1"/>
        <w:tblOverlap w:val="never"/>
        <w:tblW w:w="9189" w:type="dxa"/>
        <w:tblLayout w:type="fixed"/>
        <w:tblLook w:val="01E0" w:firstRow="1" w:lastRow="1" w:firstColumn="1" w:lastColumn="1" w:noHBand="0" w:noVBand="0"/>
      </w:tblPr>
      <w:tblGrid>
        <w:gridCol w:w="9"/>
        <w:gridCol w:w="3689"/>
        <w:gridCol w:w="1169"/>
        <w:gridCol w:w="270"/>
        <w:gridCol w:w="6"/>
        <w:gridCol w:w="1166"/>
        <w:gridCol w:w="130"/>
        <w:gridCol w:w="115"/>
        <w:gridCol w:w="1142"/>
        <w:gridCol w:w="274"/>
        <w:gridCol w:w="1169"/>
        <w:gridCol w:w="50"/>
      </w:tblGrid>
      <w:tr w:rsidR="00B30C4A" w:rsidRPr="00874FA2" w14:paraId="3CEBAAAF" w14:textId="77777777" w:rsidTr="0007719E">
        <w:trPr>
          <w:gridBefore w:val="1"/>
          <w:gridAfter w:val="1"/>
          <w:wBefore w:w="9" w:type="dxa"/>
          <w:wAfter w:w="50" w:type="dxa"/>
          <w:trHeight w:val="360"/>
        </w:trPr>
        <w:tc>
          <w:tcPr>
            <w:tcW w:w="3689" w:type="dxa"/>
          </w:tcPr>
          <w:p w14:paraId="61B4C82C" w14:textId="77777777" w:rsidR="00B30C4A" w:rsidRPr="0072498A" w:rsidRDefault="00B30C4A" w:rsidP="0007719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1" w:type="dxa"/>
            <w:gridSpan w:val="9"/>
          </w:tcPr>
          <w:p w14:paraId="6F702942" w14:textId="77777777" w:rsidR="00B30C4A" w:rsidRPr="0072498A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2498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0C4A" w:rsidRPr="004233E3" w14:paraId="6F77FA43" w14:textId="77777777" w:rsidTr="0007719E">
        <w:tc>
          <w:tcPr>
            <w:tcW w:w="3698" w:type="dxa"/>
            <w:gridSpan w:val="2"/>
          </w:tcPr>
          <w:p w14:paraId="37FFD005" w14:textId="77777777" w:rsidR="00B30C4A" w:rsidRPr="0072498A" w:rsidRDefault="00B30C4A" w:rsidP="0007719E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14:paraId="6BDC1E7D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68A96F8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DCEA826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14:paraId="3C157D9E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1F80D8A3" w14:textId="77777777" w:rsidR="00B30C4A" w:rsidRPr="0072498A" w:rsidRDefault="00B30C4A" w:rsidP="0007719E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72498A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14:paraId="2D03AE92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014CEA37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EC1E4EB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0C4A" w:rsidRPr="004233E3" w14:paraId="7D44D99E" w14:textId="77777777" w:rsidTr="0007719E">
        <w:tc>
          <w:tcPr>
            <w:tcW w:w="3698" w:type="dxa"/>
            <w:gridSpan w:val="2"/>
          </w:tcPr>
          <w:p w14:paraId="68C8E17C" w14:textId="77777777" w:rsidR="00B30C4A" w:rsidRPr="0072498A" w:rsidRDefault="00B30C4A" w:rsidP="0007719E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D7F49B4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6" w:type="dxa"/>
            <w:gridSpan w:val="2"/>
          </w:tcPr>
          <w:p w14:paraId="173B81AB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60EA3996" w14:textId="77777777" w:rsidR="00B30C4A" w:rsidRPr="0072498A" w:rsidRDefault="00B30C4A" w:rsidP="0007719E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14B01FBD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43BE4CE2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14:paraId="76984EEB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14:paraId="4C187EE3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62C8AB7F" w14:textId="77777777" w:rsidR="00B30C4A" w:rsidRPr="0072498A" w:rsidRDefault="00B30C4A" w:rsidP="0007719E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47680998" w14:textId="77777777" w:rsidR="00B30C4A" w:rsidRPr="0072498A" w:rsidRDefault="00B30C4A" w:rsidP="0007719E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B30C4A" w:rsidRPr="004233E3" w14:paraId="4B22703C" w14:textId="77777777" w:rsidTr="0007719E">
        <w:trPr>
          <w:trHeight w:val="245"/>
        </w:trPr>
        <w:tc>
          <w:tcPr>
            <w:tcW w:w="3698" w:type="dxa"/>
            <w:gridSpan w:val="2"/>
          </w:tcPr>
          <w:p w14:paraId="555D7497" w14:textId="77777777" w:rsidR="00B30C4A" w:rsidRPr="0072498A" w:rsidRDefault="00B30C4A" w:rsidP="0007719E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10"/>
          </w:tcPr>
          <w:p w14:paraId="7D4E97CC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2498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C4A" w:rsidRPr="004233E3" w14:paraId="471D633A" w14:textId="77777777" w:rsidTr="0007719E">
        <w:tc>
          <w:tcPr>
            <w:tcW w:w="3698" w:type="dxa"/>
            <w:gridSpan w:val="2"/>
          </w:tcPr>
          <w:p w14:paraId="033882D8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2A00522A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CE9DA" w14:textId="77777777" w:rsidR="00B30C4A" w:rsidRPr="0072498A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C8443D0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692A4073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4F77D55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58FDB86" w14:textId="77777777" w:rsidR="00B30C4A" w:rsidRPr="0072498A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2AE5A5FB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30C4A" w:rsidRPr="004233E3" w14:paraId="2DEB9BA0" w14:textId="77777777" w:rsidTr="0007719E">
        <w:tc>
          <w:tcPr>
            <w:tcW w:w="3698" w:type="dxa"/>
            <w:gridSpan w:val="2"/>
            <w:vAlign w:val="center"/>
          </w:tcPr>
          <w:p w14:paraId="4D748821" w14:textId="77777777" w:rsidR="00B30C4A" w:rsidRPr="0072498A" w:rsidRDefault="00B30C4A" w:rsidP="0007719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2498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72498A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69" w:type="dxa"/>
          </w:tcPr>
          <w:p w14:paraId="0A972E96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  <w:tc>
          <w:tcPr>
            <w:tcW w:w="270" w:type="dxa"/>
          </w:tcPr>
          <w:p w14:paraId="64E2E6BD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FBACDFA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(599)</w:t>
            </w:r>
          </w:p>
        </w:tc>
        <w:tc>
          <w:tcPr>
            <w:tcW w:w="245" w:type="dxa"/>
            <w:gridSpan w:val="2"/>
          </w:tcPr>
          <w:p w14:paraId="6C7CF08B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0250719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78E14A2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20BA80CA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</w:tr>
      <w:tr w:rsidR="00B30C4A" w:rsidRPr="004233E3" w14:paraId="3AB194C4" w14:textId="77777777" w:rsidTr="0007719E">
        <w:tc>
          <w:tcPr>
            <w:tcW w:w="3698" w:type="dxa"/>
            <w:gridSpan w:val="2"/>
            <w:vAlign w:val="center"/>
          </w:tcPr>
          <w:p w14:paraId="42BE2596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14:paraId="13B4CAE1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17,582</w:t>
            </w:r>
          </w:p>
        </w:tc>
        <w:tc>
          <w:tcPr>
            <w:tcW w:w="270" w:type="dxa"/>
          </w:tcPr>
          <w:p w14:paraId="19D7D5FC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838D986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1,926</w:t>
            </w:r>
          </w:p>
        </w:tc>
        <w:tc>
          <w:tcPr>
            <w:tcW w:w="245" w:type="dxa"/>
            <w:gridSpan w:val="2"/>
          </w:tcPr>
          <w:p w14:paraId="07FDAD45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9ECDD66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EF667C5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4DF7E8FA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19,508</w:t>
            </w:r>
          </w:p>
        </w:tc>
      </w:tr>
      <w:tr w:rsidR="00B30C4A" w:rsidRPr="004233E3" w14:paraId="2FD7AE7A" w14:textId="77777777" w:rsidTr="0007719E">
        <w:tc>
          <w:tcPr>
            <w:tcW w:w="3698" w:type="dxa"/>
            <w:gridSpan w:val="2"/>
          </w:tcPr>
          <w:p w14:paraId="49A4E3CB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14:paraId="55C3AC40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4EB3F45B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8B2307B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16FACE54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ECA38B8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EEEBA45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476CB139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B30C4A" w:rsidRPr="004233E3" w14:paraId="23A9E4DC" w14:textId="77777777" w:rsidTr="0007719E">
        <w:tc>
          <w:tcPr>
            <w:tcW w:w="3698" w:type="dxa"/>
            <w:gridSpan w:val="2"/>
            <w:vAlign w:val="center"/>
          </w:tcPr>
          <w:p w14:paraId="004D3ED6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14:paraId="2E705A48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21,093</w:t>
            </w:r>
          </w:p>
        </w:tc>
        <w:tc>
          <w:tcPr>
            <w:tcW w:w="270" w:type="dxa"/>
          </w:tcPr>
          <w:p w14:paraId="27443B06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F992640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  <w:tc>
          <w:tcPr>
            <w:tcW w:w="245" w:type="dxa"/>
            <w:gridSpan w:val="2"/>
          </w:tcPr>
          <w:p w14:paraId="315D539F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45DC3AA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74" w:type="dxa"/>
          </w:tcPr>
          <w:p w14:paraId="7C2846D7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3032B080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22,846</w:t>
            </w:r>
          </w:p>
        </w:tc>
      </w:tr>
      <w:tr w:rsidR="00B30C4A" w:rsidRPr="004233E3" w14:paraId="6451938C" w14:textId="77777777" w:rsidTr="0007719E">
        <w:tc>
          <w:tcPr>
            <w:tcW w:w="3698" w:type="dxa"/>
            <w:gridSpan w:val="2"/>
            <w:vAlign w:val="bottom"/>
          </w:tcPr>
          <w:p w14:paraId="47BD94E7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กำไร</w:t>
            </w:r>
            <w:r w:rsidRPr="0072498A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ที่ยังไม่เกิดขึ้นจริง</w:t>
            </w: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ในสินค้าคงเหลือ</w:t>
            </w:r>
          </w:p>
        </w:tc>
        <w:tc>
          <w:tcPr>
            <w:tcW w:w="1169" w:type="dxa"/>
          </w:tcPr>
          <w:p w14:paraId="4F06389C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69895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40852C9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45" w:type="dxa"/>
            <w:gridSpan w:val="2"/>
          </w:tcPr>
          <w:p w14:paraId="0E5CCDE0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952D096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918C58A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665EF7B4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B30C4A" w:rsidRPr="004233E3" w14:paraId="016433FB" w14:textId="77777777" w:rsidTr="0007719E">
        <w:tc>
          <w:tcPr>
            <w:tcW w:w="3698" w:type="dxa"/>
            <w:gridSpan w:val="2"/>
            <w:vAlign w:val="bottom"/>
          </w:tcPr>
          <w:p w14:paraId="289655ED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A6B2670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6BAE5926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1A9EE511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5CC68422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6C7E6B7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DEAD690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</w:tcPr>
          <w:p w14:paraId="35365B95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B30C4A" w:rsidRPr="004233E3" w14:paraId="21C793E6" w14:textId="77777777" w:rsidTr="0007719E">
        <w:tc>
          <w:tcPr>
            <w:tcW w:w="3698" w:type="dxa"/>
            <w:gridSpan w:val="2"/>
            <w:vAlign w:val="bottom"/>
          </w:tcPr>
          <w:p w14:paraId="7C2AD748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291E0B8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43,769</w:t>
            </w:r>
          </w:p>
        </w:tc>
        <w:tc>
          <w:tcPr>
            <w:tcW w:w="270" w:type="dxa"/>
          </w:tcPr>
          <w:p w14:paraId="01669FBB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A74D7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3,002</w:t>
            </w:r>
          </w:p>
        </w:tc>
        <w:tc>
          <w:tcPr>
            <w:tcW w:w="245" w:type="dxa"/>
            <w:gridSpan w:val="2"/>
          </w:tcPr>
          <w:p w14:paraId="013146E2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A7904D2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4" w:type="dxa"/>
          </w:tcPr>
          <w:p w14:paraId="6FBAD962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327BE3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46,894</w:t>
            </w:r>
          </w:p>
        </w:tc>
      </w:tr>
      <w:tr w:rsidR="00B30C4A" w:rsidRPr="008948FA" w14:paraId="1543E9DD" w14:textId="77777777" w:rsidTr="0007719E">
        <w:trPr>
          <w:gridBefore w:val="1"/>
          <w:gridAfter w:val="1"/>
          <w:wBefore w:w="9" w:type="dxa"/>
          <w:wAfter w:w="50" w:type="dxa"/>
          <w:trHeight w:val="360"/>
        </w:trPr>
        <w:tc>
          <w:tcPr>
            <w:tcW w:w="3689" w:type="dxa"/>
          </w:tcPr>
          <w:p w14:paraId="0081AFB5" w14:textId="77777777" w:rsidR="00B30C4A" w:rsidRPr="0072498A" w:rsidRDefault="00B30C4A" w:rsidP="0007719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1" w:type="dxa"/>
            <w:gridSpan w:val="9"/>
          </w:tcPr>
          <w:p w14:paraId="0A3E5B5E" w14:textId="77777777" w:rsidR="00B30C4A" w:rsidRPr="0072498A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</w:tbl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1172"/>
        <w:gridCol w:w="245"/>
        <w:gridCol w:w="1142"/>
        <w:gridCol w:w="274"/>
        <w:gridCol w:w="1219"/>
      </w:tblGrid>
      <w:tr w:rsidR="00B30C4A" w:rsidRPr="00874FA2" w14:paraId="3EBC6415" w14:textId="77777777" w:rsidTr="00423BEF">
        <w:tc>
          <w:tcPr>
            <w:tcW w:w="3698" w:type="dxa"/>
          </w:tcPr>
          <w:p w14:paraId="696F718D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7364217F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6039D" w14:textId="77777777" w:rsidR="00B30C4A" w:rsidRPr="0072498A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A58F40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97575B2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A3119A3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8B15250" w14:textId="77777777" w:rsidR="00B30C4A" w:rsidRPr="0072498A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5AFA793" w14:textId="77777777" w:rsidR="00B30C4A" w:rsidRPr="0072498A" w:rsidRDefault="00B30C4A" w:rsidP="0007719E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30C4A" w:rsidRPr="00874FA2" w14:paraId="390A5780" w14:textId="77777777" w:rsidTr="00423BEF">
        <w:tc>
          <w:tcPr>
            <w:tcW w:w="3698" w:type="dxa"/>
          </w:tcPr>
          <w:p w14:paraId="5C583D83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14:paraId="403CBA29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(7,417)</w:t>
            </w:r>
          </w:p>
        </w:tc>
        <w:tc>
          <w:tcPr>
            <w:tcW w:w="270" w:type="dxa"/>
          </w:tcPr>
          <w:p w14:paraId="74BE7C20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ACD188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45" w:type="dxa"/>
          </w:tcPr>
          <w:p w14:paraId="62EF3CA0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EF5A763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1232B9A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D4C73FC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(6,559)</w:t>
            </w:r>
          </w:p>
        </w:tc>
      </w:tr>
      <w:tr w:rsidR="00B30C4A" w:rsidRPr="00874FA2" w14:paraId="2DB1EA18" w14:textId="77777777" w:rsidTr="00423BEF">
        <w:tc>
          <w:tcPr>
            <w:tcW w:w="3698" w:type="dxa"/>
          </w:tcPr>
          <w:p w14:paraId="5CCB9D58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14:paraId="0A601CA1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6EFEE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9F5413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D695C34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E032808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A239F88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3AC226F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0C4A" w:rsidRPr="00874FA2" w14:paraId="11AE61B1" w14:textId="77777777" w:rsidTr="00423BEF">
        <w:tc>
          <w:tcPr>
            <w:tcW w:w="3698" w:type="dxa"/>
          </w:tcPr>
          <w:p w14:paraId="1D6E789B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2498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2498A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2159CA3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0226FA40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C5B2558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245" w:type="dxa"/>
          </w:tcPr>
          <w:p w14:paraId="3FB46E5F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7FB1559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4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66E9AD9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C37546C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B30C4A" w:rsidRPr="00874FA2" w14:paraId="730E07B0" w14:textId="77777777" w:rsidTr="00423BEF">
        <w:tc>
          <w:tcPr>
            <w:tcW w:w="3698" w:type="dxa"/>
            <w:vAlign w:val="bottom"/>
          </w:tcPr>
          <w:p w14:paraId="69E68E74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CF3D919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(7,418)</w:t>
            </w:r>
          </w:p>
        </w:tc>
        <w:tc>
          <w:tcPr>
            <w:tcW w:w="270" w:type="dxa"/>
          </w:tcPr>
          <w:p w14:paraId="41DC6F92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0B10590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245" w:type="dxa"/>
          </w:tcPr>
          <w:p w14:paraId="622F30C3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476EA5AC" w14:textId="77777777" w:rsidR="00B30C4A" w:rsidRPr="0072498A" w:rsidRDefault="00B30C4A" w:rsidP="0059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AD6827C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1258C86F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(6,649)</w:t>
            </w:r>
          </w:p>
        </w:tc>
      </w:tr>
      <w:tr w:rsidR="00B30C4A" w:rsidRPr="00874FA2" w14:paraId="02881AAC" w14:textId="77777777" w:rsidTr="00423BEF">
        <w:tc>
          <w:tcPr>
            <w:tcW w:w="3698" w:type="dxa"/>
            <w:vAlign w:val="bottom"/>
          </w:tcPr>
          <w:p w14:paraId="7C49E212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972C58D" w14:textId="77777777" w:rsidR="00B30C4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17331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F7CBE6B" w14:textId="77777777" w:rsidR="00B30C4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FA201BC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05298B9A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5DD41A1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42B772F" w14:textId="77777777" w:rsidR="00B30C4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0C4A" w:rsidRPr="00874FA2" w14:paraId="71DF6012" w14:textId="77777777" w:rsidTr="00423BEF">
        <w:tc>
          <w:tcPr>
            <w:tcW w:w="3698" w:type="dxa"/>
            <w:vAlign w:val="bottom"/>
          </w:tcPr>
          <w:p w14:paraId="3A73EEBC" w14:textId="77777777" w:rsidR="00B30C4A" w:rsidRPr="0072498A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C9A6943" w14:textId="77777777" w:rsidR="00B30C4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36,351</w:t>
            </w:r>
          </w:p>
        </w:tc>
        <w:tc>
          <w:tcPr>
            <w:tcW w:w="270" w:type="dxa"/>
          </w:tcPr>
          <w:p w14:paraId="1AC4D3FB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C051735" w14:textId="77777777" w:rsidR="00B30C4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3,771</w:t>
            </w:r>
          </w:p>
        </w:tc>
        <w:tc>
          <w:tcPr>
            <w:tcW w:w="245" w:type="dxa"/>
          </w:tcPr>
          <w:p w14:paraId="3A58099F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5E75E988" w14:textId="77777777" w:rsidR="00B30C4A" w:rsidRPr="0072498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4" w:type="dxa"/>
          </w:tcPr>
          <w:p w14:paraId="6C8CFF43" w14:textId="77777777" w:rsidR="00B30C4A" w:rsidRPr="0072498A" w:rsidRDefault="00B30C4A" w:rsidP="0007719E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7829AD04" w14:textId="77777777" w:rsidR="00B30C4A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40,245</w:t>
            </w:r>
          </w:p>
        </w:tc>
      </w:tr>
    </w:tbl>
    <w:p w14:paraId="217588DA" w14:textId="77777777" w:rsidR="00B30C4A" w:rsidRPr="00A51606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rPr>
          <w:rFonts w:asciiTheme="majorBidi" w:hAnsiTheme="majorBidi" w:cstheme="majorBidi"/>
          <w:sz w:val="30"/>
          <w:szCs w:val="30"/>
        </w:rPr>
      </w:pPr>
    </w:p>
    <w:p w14:paraId="350FE5D8" w14:textId="77777777" w:rsidR="00423BEF" w:rsidRDefault="00423BEF">
      <w:r>
        <w:br w:type="page"/>
      </w:r>
    </w:p>
    <w:tbl>
      <w:tblPr>
        <w:tblpPr w:leftFromText="180" w:rightFromText="180" w:vertAnchor="text" w:horzAnchor="margin" w:tblpXSpec="right" w:tblpY="281"/>
        <w:tblOverlap w:val="never"/>
        <w:tblW w:w="9189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B30C4A" w:rsidRPr="004233E3" w14:paraId="5E78D14F" w14:textId="77777777" w:rsidTr="00423BEF">
        <w:trPr>
          <w:trHeight w:val="360"/>
        </w:trPr>
        <w:tc>
          <w:tcPr>
            <w:tcW w:w="3712" w:type="dxa"/>
          </w:tcPr>
          <w:p w14:paraId="3DF1505B" w14:textId="77777777" w:rsidR="00B30C4A" w:rsidRPr="004233E3" w:rsidRDefault="00B30C4A" w:rsidP="00423BE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6DA4986F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4233E3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B30C4A" w:rsidRPr="004233E3" w14:paraId="093B27E3" w14:textId="77777777" w:rsidTr="00423BEF">
        <w:trPr>
          <w:trHeight w:val="360"/>
        </w:trPr>
        <w:tc>
          <w:tcPr>
            <w:tcW w:w="3712" w:type="dxa"/>
          </w:tcPr>
          <w:p w14:paraId="5C02AE9F" w14:textId="77777777" w:rsidR="00B30C4A" w:rsidRPr="004233E3" w:rsidRDefault="00B30C4A" w:rsidP="00423BEF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6DF1EB51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4DD6F4B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6E038D99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195C2271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7EA20644" w14:textId="77777777" w:rsidR="00B30C4A" w:rsidRPr="004233E3" w:rsidRDefault="00B30C4A" w:rsidP="00423BEF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28D747E7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5EE43A7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0A65C9A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0C4A" w:rsidRPr="004233E3" w14:paraId="7444F0F8" w14:textId="77777777" w:rsidTr="00423BEF">
        <w:trPr>
          <w:trHeight w:val="360"/>
        </w:trPr>
        <w:tc>
          <w:tcPr>
            <w:tcW w:w="3712" w:type="dxa"/>
          </w:tcPr>
          <w:p w14:paraId="3D75DBD3" w14:textId="77777777" w:rsidR="00B30C4A" w:rsidRPr="004233E3" w:rsidRDefault="00B30C4A" w:rsidP="00423BEF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D7F0102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72" w:type="dxa"/>
          </w:tcPr>
          <w:p w14:paraId="3C5699AC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61521D58" w14:textId="77777777" w:rsidR="00B30C4A" w:rsidRPr="004233E3" w:rsidRDefault="00B30C4A" w:rsidP="00423BEF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63CAC36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00A75509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2E75DD56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7AB90661" w14:textId="77777777" w:rsidR="00B30C4A" w:rsidRPr="004233E3" w:rsidRDefault="00B30C4A" w:rsidP="004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2736B049" w14:textId="77777777" w:rsidR="00B30C4A" w:rsidRPr="004233E3" w:rsidRDefault="00B30C4A" w:rsidP="00423BEF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815B81C" w14:textId="77777777" w:rsidR="00B30C4A" w:rsidRPr="004233E3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B30C4A" w:rsidRPr="004233E3" w14:paraId="3AB61A9C" w14:textId="77777777" w:rsidTr="00423BEF">
        <w:trPr>
          <w:trHeight w:val="360"/>
        </w:trPr>
        <w:tc>
          <w:tcPr>
            <w:tcW w:w="3712" w:type="dxa"/>
          </w:tcPr>
          <w:p w14:paraId="13DD6264" w14:textId="77777777" w:rsidR="00B30C4A" w:rsidRPr="004233E3" w:rsidRDefault="00B30C4A" w:rsidP="00423BEF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2F145964" w14:textId="77777777" w:rsidR="00B30C4A" w:rsidRPr="004233E3" w:rsidRDefault="00B30C4A" w:rsidP="00423BEF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C4A" w:rsidRPr="004233E3" w14:paraId="5C0C6B9B" w14:textId="77777777" w:rsidTr="005966D7">
        <w:trPr>
          <w:trHeight w:val="360"/>
        </w:trPr>
        <w:tc>
          <w:tcPr>
            <w:tcW w:w="3712" w:type="dxa"/>
          </w:tcPr>
          <w:p w14:paraId="77279EDF" w14:textId="77777777" w:rsidR="00B30C4A" w:rsidRPr="004233E3" w:rsidRDefault="00B30C4A" w:rsidP="00423BE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4606C6CD" w14:textId="77777777" w:rsidR="00B30C4A" w:rsidRPr="003367E4" w:rsidRDefault="00B30C4A" w:rsidP="00423BE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D056EA2" w14:textId="77777777" w:rsidR="00B30C4A" w:rsidRPr="004233E3" w:rsidRDefault="00B30C4A" w:rsidP="00423BEF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71ED42" w14:textId="77777777" w:rsidR="00B30C4A" w:rsidRPr="004233E3" w:rsidRDefault="00B30C4A" w:rsidP="00423BE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1A7BD7D" w14:textId="77777777" w:rsidR="00B30C4A" w:rsidRPr="004233E3" w:rsidRDefault="00B30C4A" w:rsidP="00423BE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B1D4D4F" w14:textId="77777777" w:rsidR="00B30C4A" w:rsidRPr="004233E3" w:rsidRDefault="00B30C4A" w:rsidP="00423BEF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E2BB4EE" w14:textId="77777777" w:rsidR="00B30C4A" w:rsidRPr="004233E3" w:rsidRDefault="00B30C4A" w:rsidP="00423BEF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C8D126" w14:textId="77777777" w:rsidR="00B30C4A" w:rsidRPr="004233E3" w:rsidRDefault="00B30C4A" w:rsidP="00423BEF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5671FF" w:rsidRPr="004233E3" w14:paraId="7E8FA48F" w14:textId="77777777" w:rsidTr="007D0E0F">
        <w:trPr>
          <w:trHeight w:val="360"/>
        </w:trPr>
        <w:tc>
          <w:tcPr>
            <w:tcW w:w="3712" w:type="dxa"/>
            <w:vAlign w:val="center"/>
          </w:tcPr>
          <w:p w14:paraId="6388FA1D" w14:textId="77777777" w:rsidR="005671FF" w:rsidRPr="004233E3" w:rsidRDefault="005671FF" w:rsidP="005671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6" w:type="dxa"/>
          </w:tcPr>
          <w:p w14:paraId="18F01E74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  <w:tc>
          <w:tcPr>
            <w:tcW w:w="272" w:type="dxa"/>
          </w:tcPr>
          <w:p w14:paraId="4ECCFB8A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DACE34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  <w:tc>
          <w:tcPr>
            <w:tcW w:w="241" w:type="dxa"/>
            <w:gridSpan w:val="2"/>
          </w:tcPr>
          <w:p w14:paraId="6D255809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CAF457C" w14:textId="77777777" w:rsidR="005671FF" w:rsidRPr="001C2CB6" w:rsidRDefault="005671FF" w:rsidP="005671F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B097565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E98B3E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</w:tr>
      <w:tr w:rsidR="005671FF" w:rsidRPr="004233E3" w14:paraId="56E13247" w14:textId="77777777" w:rsidTr="007D0E0F">
        <w:trPr>
          <w:trHeight w:val="360"/>
        </w:trPr>
        <w:tc>
          <w:tcPr>
            <w:tcW w:w="3712" w:type="dxa"/>
            <w:vAlign w:val="center"/>
          </w:tcPr>
          <w:p w14:paraId="67A8F663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5801184B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19,508</w:t>
            </w:r>
          </w:p>
        </w:tc>
        <w:tc>
          <w:tcPr>
            <w:tcW w:w="272" w:type="dxa"/>
          </w:tcPr>
          <w:p w14:paraId="3D0DD767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70D624F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3,263</w:t>
            </w:r>
          </w:p>
        </w:tc>
        <w:tc>
          <w:tcPr>
            <w:tcW w:w="241" w:type="dxa"/>
            <w:gridSpan w:val="2"/>
          </w:tcPr>
          <w:p w14:paraId="37814D03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6743D89" w14:textId="77777777" w:rsidR="005671FF" w:rsidRPr="001C2CB6" w:rsidRDefault="005671FF" w:rsidP="005671F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64699B9E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83D723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22,771</w:t>
            </w:r>
          </w:p>
        </w:tc>
      </w:tr>
      <w:tr w:rsidR="005671FF" w:rsidRPr="004233E3" w14:paraId="6EB23CEE" w14:textId="77777777" w:rsidTr="007D0E0F">
        <w:trPr>
          <w:trHeight w:val="360"/>
        </w:trPr>
        <w:tc>
          <w:tcPr>
            <w:tcW w:w="3712" w:type="dxa"/>
          </w:tcPr>
          <w:p w14:paraId="1852C276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39FAD53A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66D2D9ED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41FF3A5B" w14:textId="77777777" w:rsidR="005671FF" w:rsidRPr="001C2CB6" w:rsidRDefault="005671FF" w:rsidP="005671F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gridSpan w:val="2"/>
          </w:tcPr>
          <w:p w14:paraId="776E860E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619AE7C" w14:textId="77777777" w:rsidR="005671FF" w:rsidRPr="001C2CB6" w:rsidRDefault="005671FF" w:rsidP="005671F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0247BE5E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5EBE2B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5671FF" w:rsidRPr="004233E3" w14:paraId="6A941422" w14:textId="77777777" w:rsidTr="005966D7">
        <w:trPr>
          <w:trHeight w:val="360"/>
        </w:trPr>
        <w:tc>
          <w:tcPr>
            <w:tcW w:w="3712" w:type="dxa"/>
            <w:vAlign w:val="center"/>
          </w:tcPr>
          <w:p w14:paraId="46D867FA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7719C2D9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22,757</w:t>
            </w:r>
          </w:p>
        </w:tc>
        <w:tc>
          <w:tcPr>
            <w:tcW w:w="272" w:type="dxa"/>
          </w:tcPr>
          <w:p w14:paraId="325507A7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3135F39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11,607</w:t>
            </w:r>
          </w:p>
        </w:tc>
        <w:tc>
          <w:tcPr>
            <w:tcW w:w="241" w:type="dxa"/>
            <w:gridSpan w:val="2"/>
          </w:tcPr>
          <w:p w14:paraId="1938C11C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15519E1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3,759</w:t>
            </w:r>
          </w:p>
        </w:tc>
        <w:tc>
          <w:tcPr>
            <w:tcW w:w="276" w:type="dxa"/>
          </w:tcPr>
          <w:p w14:paraId="28CE9AE4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918E19D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38,123</w:t>
            </w:r>
          </w:p>
        </w:tc>
      </w:tr>
      <w:tr w:rsidR="005671FF" w:rsidRPr="004233E3" w14:paraId="0535D511" w14:textId="77777777" w:rsidTr="005966D7">
        <w:trPr>
          <w:trHeight w:val="360"/>
        </w:trPr>
        <w:tc>
          <w:tcPr>
            <w:tcW w:w="3712" w:type="dxa"/>
            <w:vAlign w:val="center"/>
          </w:tcPr>
          <w:p w14:paraId="4DD53CDC" w14:textId="77777777" w:rsidR="005671FF" w:rsidRPr="004233E3" w:rsidRDefault="005671FF" w:rsidP="005671F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088C9BF7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548169E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998749B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38BE238B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1665F0A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F58F0C6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219DCBC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1FF" w:rsidRPr="004233E3" w14:paraId="669ADC42" w14:textId="77777777" w:rsidTr="007D0E0F">
        <w:trPr>
          <w:trHeight w:val="360"/>
        </w:trPr>
        <w:tc>
          <w:tcPr>
            <w:tcW w:w="3712" w:type="dxa"/>
            <w:vAlign w:val="center"/>
          </w:tcPr>
          <w:p w14:paraId="7D3BAC90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vAlign w:val="bottom"/>
          </w:tcPr>
          <w:p w14:paraId="755803C6" w14:textId="77777777" w:rsidR="005671FF" w:rsidRPr="001C2CB6" w:rsidRDefault="005671FF" w:rsidP="005671F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4C95BFAF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7E7870D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gridSpan w:val="2"/>
          </w:tcPr>
          <w:p w14:paraId="7834B577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9229BD5" w14:textId="77777777" w:rsidR="005671FF" w:rsidRPr="001C2CB6" w:rsidRDefault="005671FF" w:rsidP="005671F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FC0E8C2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6AE4507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671FF" w:rsidRPr="004233E3" w14:paraId="12922B6F" w14:textId="77777777" w:rsidTr="005966D7">
        <w:trPr>
          <w:trHeight w:val="360"/>
        </w:trPr>
        <w:tc>
          <w:tcPr>
            <w:tcW w:w="3712" w:type="dxa"/>
            <w:vAlign w:val="bottom"/>
          </w:tcPr>
          <w:p w14:paraId="5E00AB16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AB06666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46,395</w:t>
            </w:r>
          </w:p>
        </w:tc>
        <w:tc>
          <w:tcPr>
            <w:tcW w:w="272" w:type="dxa"/>
          </w:tcPr>
          <w:p w14:paraId="3C55371D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C302821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14,470</w:t>
            </w:r>
          </w:p>
        </w:tc>
        <w:tc>
          <w:tcPr>
            <w:tcW w:w="241" w:type="dxa"/>
            <w:gridSpan w:val="2"/>
          </w:tcPr>
          <w:p w14:paraId="4E805699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2C8718E7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3,759</w:t>
            </w:r>
          </w:p>
        </w:tc>
        <w:tc>
          <w:tcPr>
            <w:tcW w:w="276" w:type="dxa"/>
          </w:tcPr>
          <w:p w14:paraId="55D33048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1F0163F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64,624</w:t>
            </w:r>
          </w:p>
        </w:tc>
      </w:tr>
      <w:tr w:rsidR="005671FF" w:rsidRPr="004233E3" w14:paraId="6B82F99C" w14:textId="77777777" w:rsidTr="005966D7">
        <w:trPr>
          <w:trHeight w:val="360"/>
        </w:trPr>
        <w:tc>
          <w:tcPr>
            <w:tcW w:w="3712" w:type="dxa"/>
          </w:tcPr>
          <w:p w14:paraId="0C98EBD0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19B3DA9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B9977F4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99B9345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06DB0C9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B23C604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706DBC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22E7674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1FF" w:rsidRPr="004233E3" w14:paraId="1B6F3013" w14:textId="77777777" w:rsidTr="005966D7">
        <w:trPr>
          <w:trHeight w:val="360"/>
        </w:trPr>
        <w:tc>
          <w:tcPr>
            <w:tcW w:w="3712" w:type="dxa"/>
          </w:tcPr>
          <w:p w14:paraId="1AAEBBBA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3C649155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283DA5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7D1E5FE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A710F46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E63CDA5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5D4E4EC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5EEB20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1FF" w:rsidRPr="004233E3" w14:paraId="2566ED45" w14:textId="77777777" w:rsidTr="007D0E0F">
        <w:trPr>
          <w:trHeight w:val="360"/>
        </w:trPr>
        <w:tc>
          <w:tcPr>
            <w:tcW w:w="3712" w:type="dxa"/>
          </w:tcPr>
          <w:p w14:paraId="13940FB6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322B858C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(6,559)</w:t>
            </w:r>
          </w:p>
        </w:tc>
        <w:tc>
          <w:tcPr>
            <w:tcW w:w="272" w:type="dxa"/>
          </w:tcPr>
          <w:p w14:paraId="4AAF09D3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18C5CF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41" w:type="dxa"/>
            <w:gridSpan w:val="2"/>
          </w:tcPr>
          <w:p w14:paraId="29696E18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CB144AB" w14:textId="77777777" w:rsidR="005671FF" w:rsidRPr="001C2CB6" w:rsidRDefault="005671FF" w:rsidP="005671F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47A42591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F421685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</w:tr>
      <w:tr w:rsidR="005671FF" w:rsidRPr="004233E3" w14:paraId="3738AC2C" w14:textId="77777777" w:rsidTr="005966D7">
        <w:trPr>
          <w:trHeight w:val="360"/>
        </w:trPr>
        <w:tc>
          <w:tcPr>
            <w:tcW w:w="3712" w:type="dxa"/>
          </w:tcPr>
          <w:p w14:paraId="78A93AC4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0F407515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D84E1E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339A42D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55C0C90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75AF5AF" w14:textId="77777777" w:rsidR="005671FF" w:rsidRPr="006F5D5A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279020B4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F4362F8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1FF" w:rsidRPr="004233E3" w14:paraId="59D3D3F1" w14:textId="77777777" w:rsidTr="007D0E0F">
        <w:trPr>
          <w:trHeight w:val="360"/>
        </w:trPr>
        <w:tc>
          <w:tcPr>
            <w:tcW w:w="3712" w:type="dxa"/>
          </w:tcPr>
          <w:p w14:paraId="1431D2ED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7597C0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72" w:type="dxa"/>
          </w:tcPr>
          <w:p w14:paraId="784B8FCA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D83FEF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41" w:type="dxa"/>
            <w:gridSpan w:val="2"/>
          </w:tcPr>
          <w:p w14:paraId="54195790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B4121CD" w14:textId="77777777" w:rsidR="005671FF" w:rsidRPr="001C2CB6" w:rsidRDefault="005671FF" w:rsidP="005671F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CBAA44B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F3D9D99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71FF" w:rsidRPr="004233E3" w14:paraId="354CA3A0" w14:textId="77777777" w:rsidTr="007D0E0F">
        <w:trPr>
          <w:trHeight w:val="360"/>
        </w:trPr>
        <w:tc>
          <w:tcPr>
            <w:tcW w:w="3712" w:type="dxa"/>
            <w:vAlign w:val="bottom"/>
          </w:tcPr>
          <w:p w14:paraId="2E76AAD4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9845E89" w14:textId="77777777" w:rsidR="005671FF" w:rsidRPr="006F5D5A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(6,649)</w:t>
            </w:r>
          </w:p>
        </w:tc>
        <w:tc>
          <w:tcPr>
            <w:tcW w:w="272" w:type="dxa"/>
          </w:tcPr>
          <w:p w14:paraId="062B673E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A247536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41" w:type="dxa"/>
            <w:gridSpan w:val="2"/>
          </w:tcPr>
          <w:p w14:paraId="73B18197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6A0C" w14:textId="77777777" w:rsidR="005671FF" w:rsidRPr="005671FF" w:rsidRDefault="005671FF" w:rsidP="005671F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671F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F8259A6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6B628EC" w14:textId="77777777" w:rsidR="005671FF" w:rsidRPr="006F5D5A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(5,945)</w:t>
            </w:r>
          </w:p>
        </w:tc>
      </w:tr>
      <w:tr w:rsidR="005671FF" w:rsidRPr="004233E3" w14:paraId="740D8B6A" w14:textId="77777777" w:rsidTr="005966D7">
        <w:trPr>
          <w:trHeight w:val="360"/>
        </w:trPr>
        <w:tc>
          <w:tcPr>
            <w:tcW w:w="3712" w:type="dxa"/>
            <w:vAlign w:val="bottom"/>
          </w:tcPr>
          <w:p w14:paraId="582E0C50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799B3512" w14:textId="77777777" w:rsidR="005671FF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4FF5D7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0970E26" w14:textId="77777777" w:rsidR="005671FF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E06A7DD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00629DE2" w14:textId="77777777" w:rsidR="005671FF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24F9D59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3544CA8" w14:textId="77777777" w:rsidR="005671FF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71FF" w:rsidRPr="004233E3" w14:paraId="3946A6EC" w14:textId="77777777" w:rsidTr="005966D7">
        <w:trPr>
          <w:trHeight w:val="360"/>
        </w:trPr>
        <w:tc>
          <w:tcPr>
            <w:tcW w:w="3712" w:type="dxa"/>
            <w:vAlign w:val="bottom"/>
          </w:tcPr>
          <w:p w14:paraId="46AA5F2A" w14:textId="77777777" w:rsidR="005671FF" w:rsidRPr="004233E3" w:rsidRDefault="005671FF" w:rsidP="005671F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1119944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39,746</w:t>
            </w:r>
          </w:p>
        </w:tc>
        <w:tc>
          <w:tcPr>
            <w:tcW w:w="272" w:type="dxa"/>
          </w:tcPr>
          <w:p w14:paraId="6B31725C" w14:textId="77777777" w:rsidR="005671FF" w:rsidRPr="004233E3" w:rsidRDefault="005671FF" w:rsidP="005671F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2FD1726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15,174</w:t>
            </w:r>
          </w:p>
        </w:tc>
        <w:tc>
          <w:tcPr>
            <w:tcW w:w="241" w:type="dxa"/>
            <w:gridSpan w:val="2"/>
          </w:tcPr>
          <w:p w14:paraId="226E0405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719CE6EA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3,759</w:t>
            </w:r>
          </w:p>
        </w:tc>
        <w:tc>
          <w:tcPr>
            <w:tcW w:w="276" w:type="dxa"/>
          </w:tcPr>
          <w:p w14:paraId="2B539A91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15D7462" w14:textId="77777777" w:rsidR="005671FF" w:rsidRPr="004233E3" w:rsidRDefault="005671FF" w:rsidP="0056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58,679</w:t>
            </w:r>
          </w:p>
        </w:tc>
      </w:tr>
    </w:tbl>
    <w:p w14:paraId="667E84F9" w14:textId="77777777" w:rsidR="00B30C4A" w:rsidRDefault="00B30C4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1EC02B1C" w14:textId="77777777" w:rsidR="00423BEF" w:rsidRDefault="00423BEF">
      <w:r>
        <w:br w:type="page"/>
      </w:r>
    </w:p>
    <w:tbl>
      <w:tblPr>
        <w:tblW w:w="91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89"/>
        <w:gridCol w:w="1169"/>
        <w:gridCol w:w="270"/>
        <w:gridCol w:w="1172"/>
        <w:gridCol w:w="124"/>
        <w:gridCol w:w="121"/>
        <w:gridCol w:w="1142"/>
        <w:gridCol w:w="274"/>
        <w:gridCol w:w="1169"/>
      </w:tblGrid>
      <w:tr w:rsidR="00B30C4A" w:rsidRPr="008948FA" w14:paraId="4436C5C2" w14:textId="77777777" w:rsidTr="0007719E">
        <w:trPr>
          <w:trHeight w:val="360"/>
        </w:trPr>
        <w:tc>
          <w:tcPr>
            <w:tcW w:w="3689" w:type="dxa"/>
          </w:tcPr>
          <w:p w14:paraId="4D42A52A" w14:textId="77777777" w:rsidR="00B30C4A" w:rsidRPr="004233E3" w:rsidRDefault="00B30C4A" w:rsidP="0007719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14:paraId="10C72DDA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4233E3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B30C4A" w:rsidRPr="008948FA" w14:paraId="1342418B" w14:textId="77777777" w:rsidTr="0007719E">
        <w:trPr>
          <w:trHeight w:val="360"/>
        </w:trPr>
        <w:tc>
          <w:tcPr>
            <w:tcW w:w="3689" w:type="dxa"/>
          </w:tcPr>
          <w:p w14:paraId="044D7AD9" w14:textId="77777777" w:rsidR="00B30C4A" w:rsidRPr="004233E3" w:rsidRDefault="00B30C4A" w:rsidP="0007719E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14:paraId="2B6E825E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498C1814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1E849F7E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4"/>
            <w:tcBorders>
              <w:bottom w:val="single" w:sz="4" w:space="0" w:color="auto"/>
            </w:tcBorders>
          </w:tcPr>
          <w:p w14:paraId="60E771A6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29FFD515" w14:textId="77777777" w:rsidR="00B30C4A" w:rsidRPr="004233E3" w:rsidRDefault="00B30C4A" w:rsidP="0007719E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14:paraId="569E500F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2722997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40B24D0A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0C4A" w:rsidRPr="008948FA" w14:paraId="04FC72DC" w14:textId="77777777" w:rsidTr="0007719E">
        <w:trPr>
          <w:trHeight w:val="360"/>
        </w:trPr>
        <w:tc>
          <w:tcPr>
            <w:tcW w:w="3689" w:type="dxa"/>
          </w:tcPr>
          <w:p w14:paraId="6FD91ADB" w14:textId="77777777" w:rsidR="00B30C4A" w:rsidRPr="004233E3" w:rsidRDefault="00B30C4A" w:rsidP="0007719E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6E82796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43439237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124D110A" w14:textId="77777777" w:rsidR="00B30C4A" w:rsidRPr="004233E3" w:rsidRDefault="00B30C4A" w:rsidP="0007719E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319363EE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7E6D7D3F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3" w:type="dxa"/>
            <w:gridSpan w:val="2"/>
          </w:tcPr>
          <w:p w14:paraId="496AC748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14:paraId="206BF67E" w14:textId="77777777" w:rsidR="00B30C4A" w:rsidRPr="004233E3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68DBF160" w14:textId="77777777" w:rsidR="00B30C4A" w:rsidRPr="004233E3" w:rsidRDefault="00B30C4A" w:rsidP="0007719E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C7D327" w14:textId="77777777" w:rsidR="00B30C4A" w:rsidRPr="004233E3" w:rsidRDefault="00B30C4A" w:rsidP="0007719E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B30C4A" w:rsidRPr="008948FA" w14:paraId="7B229E97" w14:textId="77777777" w:rsidTr="0007719E">
        <w:trPr>
          <w:trHeight w:val="360"/>
        </w:trPr>
        <w:tc>
          <w:tcPr>
            <w:tcW w:w="3689" w:type="dxa"/>
          </w:tcPr>
          <w:p w14:paraId="63CF26C7" w14:textId="77777777" w:rsidR="00B30C4A" w:rsidRPr="004233E3" w:rsidRDefault="00B30C4A" w:rsidP="0007719E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14:paraId="1D0F9DBA" w14:textId="77777777" w:rsidR="00B30C4A" w:rsidRPr="004233E3" w:rsidRDefault="00B30C4A" w:rsidP="0007719E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C4A" w:rsidRPr="008948FA" w14:paraId="02758EDC" w14:textId="77777777" w:rsidTr="0007719E">
        <w:trPr>
          <w:trHeight w:val="360"/>
        </w:trPr>
        <w:tc>
          <w:tcPr>
            <w:tcW w:w="3689" w:type="dxa"/>
          </w:tcPr>
          <w:p w14:paraId="7A2B05A2" w14:textId="77777777" w:rsidR="00B30C4A" w:rsidRPr="004233E3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5F83FE94" w14:textId="77777777" w:rsidR="00B30C4A" w:rsidRPr="004233E3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A4ECD" w14:textId="77777777" w:rsidR="00B30C4A" w:rsidRPr="004233E3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D3E02EA" w14:textId="77777777" w:rsidR="00B30C4A" w:rsidRPr="004233E3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6F0288D2" w14:textId="77777777" w:rsidR="00B30C4A" w:rsidRPr="004233E3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F47DADF" w14:textId="77777777" w:rsidR="00B30C4A" w:rsidRPr="004233E3" w:rsidRDefault="00B30C4A" w:rsidP="0007719E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2A47D26" w14:textId="77777777" w:rsidR="00B30C4A" w:rsidRPr="004233E3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1D001" w14:textId="77777777" w:rsidR="00B30C4A" w:rsidRPr="004233E3" w:rsidRDefault="00B30C4A" w:rsidP="0007719E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1704D" w:rsidRPr="008948FA" w14:paraId="341AFD35" w14:textId="77777777" w:rsidTr="007D0E0F">
        <w:trPr>
          <w:trHeight w:val="360"/>
        </w:trPr>
        <w:tc>
          <w:tcPr>
            <w:tcW w:w="3689" w:type="dxa"/>
            <w:vAlign w:val="center"/>
          </w:tcPr>
          <w:p w14:paraId="72F62EE3" w14:textId="77777777" w:rsidR="00E1704D" w:rsidRPr="004233E3" w:rsidRDefault="00E1704D" w:rsidP="00E170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69" w:type="dxa"/>
          </w:tcPr>
          <w:p w14:paraId="6971B7AC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  <w:tc>
          <w:tcPr>
            <w:tcW w:w="270" w:type="dxa"/>
          </w:tcPr>
          <w:p w14:paraId="4AA01FF8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F748CD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(599)</w:t>
            </w:r>
          </w:p>
        </w:tc>
        <w:tc>
          <w:tcPr>
            <w:tcW w:w="245" w:type="dxa"/>
            <w:gridSpan w:val="2"/>
          </w:tcPr>
          <w:p w14:paraId="58B0ED43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68B08DF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6EE00B35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41AD2F0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</w:tr>
      <w:tr w:rsidR="00E1704D" w:rsidRPr="008948FA" w14:paraId="69BFF821" w14:textId="77777777" w:rsidTr="007D0E0F">
        <w:trPr>
          <w:trHeight w:val="360"/>
        </w:trPr>
        <w:tc>
          <w:tcPr>
            <w:tcW w:w="3689" w:type="dxa"/>
            <w:vAlign w:val="center"/>
          </w:tcPr>
          <w:p w14:paraId="0A70A0B1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14:paraId="1DD14FE3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17,582</w:t>
            </w:r>
          </w:p>
        </w:tc>
        <w:tc>
          <w:tcPr>
            <w:tcW w:w="270" w:type="dxa"/>
          </w:tcPr>
          <w:p w14:paraId="01F28A0A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A65B8D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,926</w:t>
            </w:r>
          </w:p>
        </w:tc>
        <w:tc>
          <w:tcPr>
            <w:tcW w:w="245" w:type="dxa"/>
            <w:gridSpan w:val="2"/>
          </w:tcPr>
          <w:p w14:paraId="191319BA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CCEB576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71142EE1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E5764BA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19,508</w:t>
            </w:r>
          </w:p>
        </w:tc>
      </w:tr>
      <w:tr w:rsidR="00E1704D" w:rsidRPr="008948FA" w14:paraId="144761EF" w14:textId="77777777" w:rsidTr="007D0E0F">
        <w:trPr>
          <w:trHeight w:val="360"/>
        </w:trPr>
        <w:tc>
          <w:tcPr>
            <w:tcW w:w="3689" w:type="dxa"/>
          </w:tcPr>
          <w:p w14:paraId="049EEB8D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14:paraId="5FBF205E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42498D11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AB593A1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42ED41C8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3017BA3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0AF0D7DD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95DCE0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E1704D" w:rsidRPr="008948FA" w14:paraId="6020E184" w14:textId="77777777" w:rsidTr="0007719E">
        <w:trPr>
          <w:trHeight w:val="360"/>
        </w:trPr>
        <w:tc>
          <w:tcPr>
            <w:tcW w:w="3689" w:type="dxa"/>
            <w:vAlign w:val="center"/>
          </w:tcPr>
          <w:p w14:paraId="1184B829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14:paraId="2B99C86C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20,885</w:t>
            </w:r>
          </w:p>
        </w:tc>
        <w:tc>
          <w:tcPr>
            <w:tcW w:w="270" w:type="dxa"/>
          </w:tcPr>
          <w:p w14:paraId="45AAB4AC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0E1F15E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1,600</w:t>
            </w:r>
          </w:p>
        </w:tc>
        <w:tc>
          <w:tcPr>
            <w:tcW w:w="245" w:type="dxa"/>
            <w:gridSpan w:val="2"/>
          </w:tcPr>
          <w:p w14:paraId="36F5768B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1D192B5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4" w:type="dxa"/>
          </w:tcPr>
          <w:p w14:paraId="5FF5E5EB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82631A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22,757</w:t>
            </w:r>
          </w:p>
        </w:tc>
      </w:tr>
      <w:tr w:rsidR="00E1704D" w:rsidRPr="008948FA" w14:paraId="604A396D" w14:textId="77777777" w:rsidTr="0007719E">
        <w:trPr>
          <w:trHeight w:val="360"/>
        </w:trPr>
        <w:tc>
          <w:tcPr>
            <w:tcW w:w="3689" w:type="dxa"/>
            <w:vAlign w:val="bottom"/>
          </w:tcPr>
          <w:p w14:paraId="68787591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0433C1A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43,196</w:t>
            </w:r>
          </w:p>
        </w:tc>
        <w:tc>
          <w:tcPr>
            <w:tcW w:w="270" w:type="dxa"/>
          </w:tcPr>
          <w:p w14:paraId="5E659805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A85EB47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2,927</w:t>
            </w:r>
          </w:p>
        </w:tc>
        <w:tc>
          <w:tcPr>
            <w:tcW w:w="245" w:type="dxa"/>
            <w:gridSpan w:val="2"/>
          </w:tcPr>
          <w:p w14:paraId="7E9FFF78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B18A863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4" w:type="dxa"/>
          </w:tcPr>
          <w:p w14:paraId="5C00B94D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2D1A8EC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46,395</w:t>
            </w:r>
          </w:p>
        </w:tc>
      </w:tr>
      <w:tr w:rsidR="00E1704D" w:rsidRPr="008948FA" w14:paraId="5EFE491C" w14:textId="77777777" w:rsidTr="0007719E">
        <w:trPr>
          <w:trHeight w:val="360"/>
        </w:trPr>
        <w:tc>
          <w:tcPr>
            <w:tcW w:w="3689" w:type="dxa"/>
          </w:tcPr>
          <w:p w14:paraId="1A8A06AE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3C2F1342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2A0D7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E15E75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60F155D7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57700CF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66D31F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BE48DE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04D" w:rsidRPr="008948FA" w14:paraId="2B4CEC5A" w14:textId="77777777" w:rsidTr="0007719E">
        <w:trPr>
          <w:trHeight w:val="360"/>
        </w:trPr>
        <w:tc>
          <w:tcPr>
            <w:tcW w:w="3689" w:type="dxa"/>
          </w:tcPr>
          <w:p w14:paraId="5C47968E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4167A831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C3B23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6597AA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16782875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AB4BFDC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3312CF8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96FBF6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04D" w:rsidRPr="008948FA" w14:paraId="50C8B38A" w14:textId="77777777" w:rsidTr="007D0E0F">
        <w:trPr>
          <w:trHeight w:val="360"/>
        </w:trPr>
        <w:tc>
          <w:tcPr>
            <w:tcW w:w="3689" w:type="dxa"/>
          </w:tcPr>
          <w:p w14:paraId="41140652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14:paraId="38435886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(7,417)</w:t>
            </w:r>
          </w:p>
        </w:tc>
        <w:tc>
          <w:tcPr>
            <w:tcW w:w="270" w:type="dxa"/>
          </w:tcPr>
          <w:p w14:paraId="0AA7D344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608F39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858</w:t>
            </w:r>
          </w:p>
        </w:tc>
        <w:tc>
          <w:tcPr>
            <w:tcW w:w="245" w:type="dxa"/>
            <w:gridSpan w:val="2"/>
          </w:tcPr>
          <w:p w14:paraId="0A636E67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38F2017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44CECE73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CD2DF2E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(6,559)</w:t>
            </w:r>
          </w:p>
        </w:tc>
      </w:tr>
      <w:tr w:rsidR="00E1704D" w:rsidRPr="008948FA" w14:paraId="015131A0" w14:textId="77777777" w:rsidTr="0007719E">
        <w:trPr>
          <w:trHeight w:val="360"/>
        </w:trPr>
        <w:tc>
          <w:tcPr>
            <w:tcW w:w="3689" w:type="dxa"/>
          </w:tcPr>
          <w:p w14:paraId="3E9C8814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14:paraId="161D4408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7956F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BCBBCF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D7DD10A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EC92222" w14:textId="77777777" w:rsidR="00E1704D" w:rsidRPr="006F5D5A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2F4059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C499E8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04D" w:rsidRPr="008948FA" w14:paraId="1DAC1278" w14:textId="77777777" w:rsidTr="007D0E0F">
        <w:trPr>
          <w:trHeight w:val="360"/>
        </w:trPr>
        <w:tc>
          <w:tcPr>
            <w:tcW w:w="3689" w:type="dxa"/>
          </w:tcPr>
          <w:p w14:paraId="22E98086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2F44D66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214A3AA7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7B8ECD0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245" w:type="dxa"/>
            <w:gridSpan w:val="2"/>
          </w:tcPr>
          <w:p w14:paraId="4C61C0BA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D2B7F41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68BDB8BA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164A8C9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E1704D" w:rsidRPr="008948FA" w14:paraId="60D613F8" w14:textId="77777777" w:rsidTr="007D0E0F">
        <w:trPr>
          <w:trHeight w:val="360"/>
        </w:trPr>
        <w:tc>
          <w:tcPr>
            <w:tcW w:w="3689" w:type="dxa"/>
            <w:vAlign w:val="bottom"/>
          </w:tcPr>
          <w:p w14:paraId="6D4D4B33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94AD9EA" w14:textId="77777777" w:rsidR="00E1704D" w:rsidRPr="006F5D5A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(7,418)</w:t>
            </w:r>
          </w:p>
        </w:tc>
        <w:tc>
          <w:tcPr>
            <w:tcW w:w="270" w:type="dxa"/>
          </w:tcPr>
          <w:p w14:paraId="5796BF8C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3F3A05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245" w:type="dxa"/>
            <w:gridSpan w:val="2"/>
          </w:tcPr>
          <w:p w14:paraId="0DA1BBB2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A4208" w14:textId="77777777" w:rsidR="00E1704D" w:rsidRPr="00E1704D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70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6EB3E061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5B3E147" w14:textId="77777777" w:rsidR="00E1704D" w:rsidRPr="006F5D5A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(6,649)</w:t>
            </w:r>
          </w:p>
        </w:tc>
      </w:tr>
      <w:tr w:rsidR="00E1704D" w:rsidRPr="008948FA" w14:paraId="72F70076" w14:textId="77777777" w:rsidTr="0007719E">
        <w:trPr>
          <w:trHeight w:val="360"/>
        </w:trPr>
        <w:tc>
          <w:tcPr>
            <w:tcW w:w="3689" w:type="dxa"/>
            <w:vAlign w:val="bottom"/>
          </w:tcPr>
          <w:p w14:paraId="0FC8ED42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A42C07D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F4823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9DF408D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64BC5942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14:paraId="28B9125E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F026E5F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B5124A0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704D" w:rsidRPr="008948FA" w14:paraId="23D0E843" w14:textId="77777777" w:rsidTr="0007719E">
        <w:trPr>
          <w:trHeight w:val="360"/>
        </w:trPr>
        <w:tc>
          <w:tcPr>
            <w:tcW w:w="3689" w:type="dxa"/>
            <w:vAlign w:val="bottom"/>
          </w:tcPr>
          <w:p w14:paraId="08D9B644" w14:textId="77777777" w:rsidR="00E1704D" w:rsidRPr="004233E3" w:rsidRDefault="00E1704D" w:rsidP="00E1704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3320ADF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35,778</w:t>
            </w:r>
          </w:p>
        </w:tc>
        <w:tc>
          <w:tcPr>
            <w:tcW w:w="270" w:type="dxa"/>
          </w:tcPr>
          <w:p w14:paraId="51D7E161" w14:textId="77777777" w:rsidR="00E1704D" w:rsidRPr="004233E3" w:rsidRDefault="00E1704D" w:rsidP="00E1704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1EE344E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3,696</w:t>
            </w:r>
          </w:p>
        </w:tc>
        <w:tc>
          <w:tcPr>
            <w:tcW w:w="245" w:type="dxa"/>
            <w:gridSpan w:val="2"/>
          </w:tcPr>
          <w:p w14:paraId="0A598E06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28AA2F0F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4" w:type="dxa"/>
          </w:tcPr>
          <w:p w14:paraId="23DC12BD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CC7B0A8" w14:textId="77777777" w:rsidR="00E1704D" w:rsidRPr="004233E3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39,746</w:t>
            </w:r>
          </w:p>
        </w:tc>
      </w:tr>
    </w:tbl>
    <w:p w14:paraId="206B13E8" w14:textId="77777777" w:rsidR="00B30C4A" w:rsidRDefault="00B30C4A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E75C49" w14:textId="77777777" w:rsidR="00B30C4A" w:rsidRPr="004233E3" w:rsidRDefault="00B30C4A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สินทรัพย์ภาษีเงินได้รอการตัดบัญชีที่ยัง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4233E3">
        <w:rPr>
          <w:rFonts w:ascii="Angsana New" w:hAnsi="Angsana New"/>
          <w:sz w:val="30"/>
          <w:szCs w:val="30"/>
          <w:cs/>
        </w:rPr>
        <w:t>ได้รับรู้เกิดจากรายการดังต่อไปนี้</w:t>
      </w:r>
    </w:p>
    <w:p w14:paraId="34CC2E6B" w14:textId="77777777" w:rsidR="00B30C4A" w:rsidRPr="00E8754C" w:rsidRDefault="00B30C4A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5" w:type="dxa"/>
        <w:tblInd w:w="558" w:type="dxa"/>
        <w:tblLook w:val="01E0" w:firstRow="1" w:lastRow="1" w:firstColumn="1" w:lastColumn="1" w:noHBand="0" w:noVBand="0"/>
      </w:tblPr>
      <w:tblGrid>
        <w:gridCol w:w="3689"/>
        <w:gridCol w:w="1170"/>
        <w:gridCol w:w="270"/>
        <w:gridCol w:w="1159"/>
        <w:gridCol w:w="236"/>
        <w:gridCol w:w="1144"/>
        <w:gridCol w:w="268"/>
        <w:gridCol w:w="1229"/>
      </w:tblGrid>
      <w:tr w:rsidR="00B30C4A" w:rsidRPr="008948FA" w14:paraId="0A862419" w14:textId="77777777" w:rsidTr="0007719E">
        <w:trPr>
          <w:trHeight w:val="360"/>
        </w:trPr>
        <w:tc>
          <w:tcPr>
            <w:tcW w:w="3689" w:type="dxa"/>
          </w:tcPr>
          <w:p w14:paraId="181D86CE" w14:textId="77777777" w:rsidR="00B30C4A" w:rsidRPr="00E32B7C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14:paraId="3FC94EB3" w14:textId="77777777" w:rsidR="00B30C4A" w:rsidRPr="00E32B7C" w:rsidRDefault="00B30C4A" w:rsidP="0007719E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2B7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DCF5E8" w14:textId="77777777" w:rsidR="00B30C4A" w:rsidRPr="00E32B7C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FD286B2" w14:textId="77777777" w:rsidR="00B30C4A" w:rsidRPr="00E32B7C" w:rsidRDefault="00B30C4A" w:rsidP="0007719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2B7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4A" w:rsidRPr="008948FA" w14:paraId="3261F3C1" w14:textId="77777777" w:rsidTr="0007719E">
        <w:trPr>
          <w:trHeight w:val="360"/>
        </w:trPr>
        <w:tc>
          <w:tcPr>
            <w:tcW w:w="3689" w:type="dxa"/>
          </w:tcPr>
          <w:p w14:paraId="572386DB" w14:textId="77777777" w:rsidR="00B30C4A" w:rsidRPr="00E32B7C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F96D1C" w14:textId="77777777" w:rsidR="00B30C4A" w:rsidRPr="00E32B7C" w:rsidRDefault="00B30C4A" w:rsidP="0007719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3DB6DB6" w14:textId="77777777" w:rsidR="00B30C4A" w:rsidRPr="00E32B7C" w:rsidRDefault="00B30C4A" w:rsidP="0007719E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740CD534" w14:textId="77777777" w:rsidR="00B30C4A" w:rsidRPr="00E32B7C" w:rsidRDefault="00B30C4A" w:rsidP="0007719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B5C0FEC" w14:textId="77777777" w:rsidR="00B30C4A" w:rsidRPr="00E32B7C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5DB9719" w14:textId="77777777" w:rsidR="00B30C4A" w:rsidRPr="00E32B7C" w:rsidRDefault="00B30C4A" w:rsidP="0007719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403CB3" w14:textId="77777777" w:rsidR="00B30C4A" w:rsidRPr="00E32B7C" w:rsidRDefault="00B30C4A" w:rsidP="0007719E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F6575B8" w14:textId="77777777" w:rsidR="00B30C4A" w:rsidRPr="00E32B7C" w:rsidRDefault="00B30C4A" w:rsidP="0007719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30C4A" w:rsidRPr="008948FA" w14:paraId="7A29F897" w14:textId="77777777" w:rsidTr="0007719E">
        <w:trPr>
          <w:trHeight w:val="360"/>
        </w:trPr>
        <w:tc>
          <w:tcPr>
            <w:tcW w:w="3689" w:type="dxa"/>
          </w:tcPr>
          <w:p w14:paraId="72D0F9C5" w14:textId="77777777" w:rsidR="00B30C4A" w:rsidRPr="00E32B7C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6" w:type="dxa"/>
            <w:gridSpan w:val="7"/>
          </w:tcPr>
          <w:p w14:paraId="560ADF6B" w14:textId="77777777" w:rsidR="00B30C4A" w:rsidRPr="00E32B7C" w:rsidRDefault="00B30C4A" w:rsidP="0007719E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32B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04D" w:rsidRPr="008948FA" w14:paraId="44C63031" w14:textId="77777777" w:rsidTr="007D0E0F">
        <w:trPr>
          <w:trHeight w:val="360"/>
        </w:trPr>
        <w:tc>
          <w:tcPr>
            <w:tcW w:w="3689" w:type="dxa"/>
          </w:tcPr>
          <w:p w14:paraId="3732A833" w14:textId="77777777" w:rsidR="00E1704D" w:rsidRPr="00E32B7C" w:rsidRDefault="00E1704D" w:rsidP="00E1704D">
            <w:pPr>
              <w:spacing w:line="240" w:lineRule="auto"/>
              <w:ind w:left="1"/>
              <w:rPr>
                <w:rFonts w:ascii="Angsana New" w:hAnsi="Angsana New"/>
                <w:sz w:val="30"/>
                <w:szCs w:val="30"/>
                <w:cs/>
              </w:rPr>
            </w:pPr>
            <w:r w:rsidRPr="00E32B7C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ขาดทุนจากการด้อยค่าของเงินลงทุนใน </w:t>
            </w:r>
            <w:r w:rsidRPr="00E32B7C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D6B835F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9B9AFF" w14:textId="77777777" w:rsidR="00E1704D" w:rsidRPr="00E32B7C" w:rsidRDefault="00E1704D" w:rsidP="00E170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3C95E70D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DCDC353" w14:textId="77777777" w:rsidR="00E1704D" w:rsidRPr="00E32B7C" w:rsidRDefault="00E1704D" w:rsidP="00E170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9CB2CAE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  <w:tc>
          <w:tcPr>
            <w:tcW w:w="268" w:type="dxa"/>
            <w:vAlign w:val="bottom"/>
          </w:tcPr>
          <w:p w14:paraId="427DEDC5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7417813E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</w:tr>
      <w:tr w:rsidR="00E1704D" w:rsidRPr="008948FA" w14:paraId="7B9BA87E" w14:textId="77777777" w:rsidTr="0007719E">
        <w:trPr>
          <w:trHeight w:val="360"/>
        </w:trPr>
        <w:tc>
          <w:tcPr>
            <w:tcW w:w="3689" w:type="dxa"/>
          </w:tcPr>
          <w:p w14:paraId="0233ADA2" w14:textId="77777777" w:rsidR="00E1704D" w:rsidRPr="00E32B7C" w:rsidRDefault="00E1704D" w:rsidP="00E170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2B7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E32B7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32B7C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E32B7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32B7C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32B7C">
              <w:rPr>
                <w:rFonts w:ascii="Angsana New" w:hAnsi="Angsana New"/>
                <w:sz w:val="30"/>
                <w:szCs w:val="30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398CD90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14:paraId="6812B925" w14:textId="77777777" w:rsidR="00E1704D" w:rsidRPr="00E32B7C" w:rsidRDefault="00E1704D" w:rsidP="00E170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3155BB40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36" w:type="dxa"/>
          </w:tcPr>
          <w:p w14:paraId="40FD54ED" w14:textId="77777777" w:rsidR="00E1704D" w:rsidRPr="00E32B7C" w:rsidRDefault="00E1704D" w:rsidP="00E170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1AFD74C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68" w:type="dxa"/>
            <w:vAlign w:val="bottom"/>
          </w:tcPr>
          <w:p w14:paraId="61E35839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69BC65D6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  <w:tr w:rsidR="00E1704D" w:rsidRPr="008948FA" w14:paraId="55CCEDF1" w14:textId="77777777" w:rsidTr="0007719E">
        <w:trPr>
          <w:trHeight w:val="360"/>
        </w:trPr>
        <w:tc>
          <w:tcPr>
            <w:tcW w:w="3689" w:type="dxa"/>
          </w:tcPr>
          <w:p w14:paraId="1D9BDD3E" w14:textId="77777777" w:rsidR="00E1704D" w:rsidRPr="00E32B7C" w:rsidRDefault="00E1704D" w:rsidP="00E170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2B7C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83438D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9C3629E" w14:textId="77777777" w:rsidR="00E1704D" w:rsidRPr="00E32B7C" w:rsidRDefault="00E1704D" w:rsidP="00E1704D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7AB44E8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112,434</w:t>
            </w:r>
          </w:p>
        </w:tc>
        <w:tc>
          <w:tcPr>
            <w:tcW w:w="236" w:type="dxa"/>
          </w:tcPr>
          <w:p w14:paraId="507F3546" w14:textId="77777777" w:rsidR="00E1704D" w:rsidRPr="00E32B7C" w:rsidRDefault="00E1704D" w:rsidP="00E170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92BA" w14:textId="77777777" w:rsidR="00E1704D" w:rsidRPr="001C2CB6" w:rsidRDefault="00E1704D" w:rsidP="00E170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C2CB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1A8AA50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E9A7025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112,434</w:t>
            </w:r>
          </w:p>
        </w:tc>
      </w:tr>
      <w:tr w:rsidR="00E1704D" w:rsidRPr="008948FA" w14:paraId="363A233E" w14:textId="77777777" w:rsidTr="0007719E">
        <w:trPr>
          <w:trHeight w:val="360"/>
        </w:trPr>
        <w:tc>
          <w:tcPr>
            <w:tcW w:w="3689" w:type="dxa"/>
          </w:tcPr>
          <w:p w14:paraId="31D120BA" w14:textId="77777777" w:rsidR="00E1704D" w:rsidRPr="00E32B7C" w:rsidRDefault="00E1704D" w:rsidP="00E1704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2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E141CF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14:paraId="62A66B8D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578F9C2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118,024</w:t>
            </w:r>
          </w:p>
        </w:tc>
        <w:tc>
          <w:tcPr>
            <w:tcW w:w="236" w:type="dxa"/>
          </w:tcPr>
          <w:p w14:paraId="2D1252C8" w14:textId="77777777" w:rsidR="00E1704D" w:rsidRPr="00E32B7C" w:rsidRDefault="00E1704D" w:rsidP="00E1704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E8B30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13,990</w:t>
            </w:r>
          </w:p>
        </w:tc>
        <w:tc>
          <w:tcPr>
            <w:tcW w:w="268" w:type="dxa"/>
            <w:vAlign w:val="bottom"/>
          </w:tcPr>
          <w:p w14:paraId="6A2E83AE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EA2D9" w14:textId="77777777" w:rsidR="00E1704D" w:rsidRPr="00E32B7C" w:rsidRDefault="00E1704D" w:rsidP="00E1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126,424</w:t>
            </w:r>
          </w:p>
        </w:tc>
      </w:tr>
    </w:tbl>
    <w:p w14:paraId="6F66D524" w14:textId="77777777" w:rsidR="008E5D3E" w:rsidRPr="00536C48" w:rsidRDefault="008E5D3E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  <w:cs/>
        </w:rPr>
      </w:pPr>
      <w:r w:rsidRPr="00536C48">
        <w:rPr>
          <w:szCs w:val="30"/>
        </w:rPr>
        <w:lastRenderedPageBreak/>
        <w:tab/>
      </w:r>
      <w:r w:rsidR="000E122B">
        <w:rPr>
          <w:rFonts w:hint="cs"/>
          <w:szCs w:val="30"/>
          <w:cs/>
        </w:rPr>
        <w:t>กำไร</w:t>
      </w:r>
      <w:r w:rsidRPr="00536C48">
        <w:rPr>
          <w:szCs w:val="30"/>
          <w:cs/>
        </w:rPr>
        <w:t>ต่อหุ้น</w:t>
      </w:r>
      <w:r w:rsidR="00767484" w:rsidRPr="00536C48">
        <w:rPr>
          <w:szCs w:val="30"/>
          <w:cs/>
        </w:rPr>
        <w:t>ขั้นพื้นฐาน</w:t>
      </w:r>
    </w:p>
    <w:p w14:paraId="570BBB31" w14:textId="77777777" w:rsidR="00423BEF" w:rsidRPr="004233E3" w:rsidRDefault="00423BEF" w:rsidP="009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3"/>
        <w:gridCol w:w="990"/>
        <w:gridCol w:w="243"/>
        <w:gridCol w:w="1080"/>
        <w:gridCol w:w="236"/>
        <w:gridCol w:w="961"/>
        <w:gridCol w:w="241"/>
        <w:gridCol w:w="1019"/>
      </w:tblGrid>
      <w:tr w:rsidR="008E5D3E" w:rsidRPr="008948FA" w14:paraId="2DE14288" w14:textId="77777777" w:rsidTr="00095C06">
        <w:trPr>
          <w:trHeight w:val="346"/>
        </w:trPr>
        <w:tc>
          <w:tcPr>
            <w:tcW w:w="4473" w:type="dxa"/>
          </w:tcPr>
          <w:p w14:paraId="78191D0A" w14:textId="77777777" w:rsidR="008E5D3E" w:rsidRPr="00700AD7" w:rsidRDefault="001908F1" w:rsidP="00FE304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00AD7">
              <w:rPr>
                <w:rFonts w:asciiTheme="majorBidi" w:hAnsiTheme="majorBidi" w:cstheme="majorBidi"/>
                <w:cs/>
              </w:rPr>
              <w:br w:type="page"/>
            </w:r>
            <w:r w:rsidR="00FE3044" w:rsidRPr="00700AD7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กำไรที่เป็นส่วนของผู้ถือหุ้นสามัญ</w:t>
            </w:r>
            <w:r w:rsidR="00FE3044" w:rsidRPr="00700AD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</w:t>
            </w:r>
          </w:p>
        </w:tc>
        <w:tc>
          <w:tcPr>
            <w:tcW w:w="2313" w:type="dxa"/>
            <w:gridSpan w:val="3"/>
          </w:tcPr>
          <w:p w14:paraId="767C0B74" w14:textId="77777777" w:rsidR="008E5D3E" w:rsidRPr="004233E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D0670A" w14:textId="77777777" w:rsidR="008E5D3E" w:rsidRPr="004233E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490DB4E3" w14:textId="77777777" w:rsidR="008E5D3E" w:rsidRPr="004233E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984" w:rsidRPr="008948FA" w14:paraId="689416FC" w14:textId="77777777" w:rsidTr="00095C06">
        <w:trPr>
          <w:trHeight w:val="346"/>
        </w:trPr>
        <w:tc>
          <w:tcPr>
            <w:tcW w:w="4473" w:type="dxa"/>
          </w:tcPr>
          <w:p w14:paraId="35C21B9F" w14:textId="77777777" w:rsidR="00517984" w:rsidRPr="00700AD7" w:rsidRDefault="00FE3044" w:rsidP="00FE3044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230" w:right="-43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  <w:r w:rsidRPr="00700A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700A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0A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2AA6FC9" w14:textId="77777777" w:rsidR="00517984" w:rsidRPr="004233E3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0F8F67BC" w14:textId="77777777" w:rsidR="00517984" w:rsidRPr="004233E3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B5890" w14:textId="77777777" w:rsidR="00517984" w:rsidRPr="004233E3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BD147CD" w14:textId="77777777" w:rsidR="00517984" w:rsidRPr="004233E3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6BC8C38" w14:textId="77777777" w:rsidR="00517984" w:rsidRPr="004233E3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2A5C06DA" w14:textId="77777777" w:rsidR="00517984" w:rsidRPr="004233E3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77FB01D" w14:textId="77777777" w:rsidR="00517984" w:rsidRPr="004233E3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17984" w:rsidRPr="008948FA" w14:paraId="7BBD48A7" w14:textId="77777777" w:rsidTr="00095C06">
        <w:trPr>
          <w:trHeight w:val="346"/>
        </w:trPr>
        <w:tc>
          <w:tcPr>
            <w:tcW w:w="4473" w:type="dxa"/>
          </w:tcPr>
          <w:p w14:paraId="1442A235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5B558ADE" w14:textId="77777777" w:rsidR="00517984" w:rsidRPr="004233E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517984" w:rsidRPr="008948FA" w14:paraId="6CF42162" w14:textId="77777777" w:rsidTr="00095C06">
        <w:trPr>
          <w:trHeight w:val="346"/>
        </w:trPr>
        <w:tc>
          <w:tcPr>
            <w:tcW w:w="4473" w:type="dxa"/>
          </w:tcPr>
          <w:p w14:paraId="27991EFD" w14:textId="77777777" w:rsidR="00517984" w:rsidRPr="004233E3" w:rsidRDefault="000500EF" w:rsidP="000500EF">
            <w:pPr>
              <w:pStyle w:val="31"/>
              <w:tabs>
                <w:tab w:val="clear" w:pos="360"/>
                <w:tab w:val="clear" w:pos="720"/>
              </w:tabs>
              <w:ind w:left="230" w:right="-43" w:hanging="2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00E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0500E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8468E2D" w14:textId="77777777" w:rsidR="000500EF" w:rsidRDefault="000500EF" w:rsidP="0051798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5C92C05" w14:textId="77777777" w:rsidR="00517984" w:rsidRPr="004233E3" w:rsidRDefault="0064545B" w:rsidP="0051798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</w:t>
            </w:r>
            <w:r w:rsidR="000500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364</w:t>
            </w:r>
          </w:p>
        </w:tc>
        <w:tc>
          <w:tcPr>
            <w:tcW w:w="243" w:type="dxa"/>
          </w:tcPr>
          <w:p w14:paraId="11AA5CDD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46"/>
                <w:tab w:val="decimal" w:pos="882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B941BB" w14:textId="77777777" w:rsidR="000500EF" w:rsidRDefault="000500EF" w:rsidP="0051798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11B8CA9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167,585</w:t>
            </w:r>
          </w:p>
        </w:tc>
        <w:tc>
          <w:tcPr>
            <w:tcW w:w="236" w:type="dxa"/>
          </w:tcPr>
          <w:p w14:paraId="68EFEE2F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57916327" w14:textId="77777777" w:rsidR="000500EF" w:rsidRDefault="000500EF" w:rsidP="00517984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F95C673" w14:textId="77777777" w:rsidR="00517984" w:rsidRPr="004233E3" w:rsidRDefault="0064545B" w:rsidP="00517984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102,488</w:t>
            </w:r>
          </w:p>
        </w:tc>
        <w:tc>
          <w:tcPr>
            <w:tcW w:w="241" w:type="dxa"/>
          </w:tcPr>
          <w:p w14:paraId="2FEB3093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CB3488C" w14:textId="77777777" w:rsidR="000500EF" w:rsidRDefault="000500EF" w:rsidP="00517984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4F31833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165,670</w:t>
            </w:r>
          </w:p>
        </w:tc>
      </w:tr>
      <w:tr w:rsidR="00517984" w:rsidRPr="008948FA" w14:paraId="0D61685F" w14:textId="77777777" w:rsidTr="00095C06">
        <w:trPr>
          <w:trHeight w:val="346"/>
        </w:trPr>
        <w:tc>
          <w:tcPr>
            <w:tcW w:w="4473" w:type="dxa"/>
          </w:tcPr>
          <w:p w14:paraId="6CB1AA07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D4D171" w14:textId="77777777" w:rsidR="00517984" w:rsidRPr="004233E3" w:rsidRDefault="0064545B" w:rsidP="0051798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14:paraId="5D73C27A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F8A7D9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14:paraId="2A4C0E65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42D0F502" w14:textId="77777777" w:rsidR="00517984" w:rsidRPr="004233E3" w:rsidRDefault="0064545B" w:rsidP="00517984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14:paraId="65543008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9C388BB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517984" w:rsidRPr="008948FA" w14:paraId="3020A611" w14:textId="77777777" w:rsidTr="00095C06">
        <w:trPr>
          <w:trHeight w:val="346"/>
        </w:trPr>
        <w:tc>
          <w:tcPr>
            <w:tcW w:w="4473" w:type="dxa"/>
          </w:tcPr>
          <w:p w14:paraId="6CEDB058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9303C5" w14:textId="77777777" w:rsidR="00517984" w:rsidRPr="004233E3" w:rsidRDefault="0064545B" w:rsidP="0051798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0.33</w:t>
            </w:r>
          </w:p>
        </w:tc>
        <w:tc>
          <w:tcPr>
            <w:tcW w:w="243" w:type="dxa"/>
          </w:tcPr>
          <w:p w14:paraId="24049AAC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AE86EF" w14:textId="77777777" w:rsidR="00517984" w:rsidRPr="004233E3" w:rsidRDefault="00517984" w:rsidP="0064545B">
            <w:pPr>
              <w:pStyle w:val="31"/>
              <w:tabs>
                <w:tab w:val="clear" w:pos="360"/>
                <w:tab w:val="clear" w:pos="720"/>
                <w:tab w:val="decimal" w:pos="560"/>
              </w:tabs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0.51</w:t>
            </w:r>
          </w:p>
        </w:tc>
        <w:tc>
          <w:tcPr>
            <w:tcW w:w="236" w:type="dxa"/>
          </w:tcPr>
          <w:p w14:paraId="457B5F7B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90AD7AA" w14:textId="77777777" w:rsidR="00517984" w:rsidRPr="004233E3" w:rsidRDefault="0064545B" w:rsidP="00517984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0.31</w:t>
            </w:r>
          </w:p>
        </w:tc>
        <w:tc>
          <w:tcPr>
            <w:tcW w:w="241" w:type="dxa"/>
          </w:tcPr>
          <w:p w14:paraId="20005067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719495F" w14:textId="77777777" w:rsidR="00517984" w:rsidRPr="004233E3" w:rsidRDefault="00517984" w:rsidP="0064545B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0.50</w:t>
            </w:r>
          </w:p>
        </w:tc>
      </w:tr>
    </w:tbl>
    <w:p w14:paraId="6F8FAADF" w14:textId="77777777" w:rsidR="002552F5" w:rsidRPr="000500EF" w:rsidRDefault="002552F5" w:rsidP="000500EF">
      <w:pPr>
        <w:pStyle w:val="Heading1"/>
        <w:numPr>
          <w:ilvl w:val="0"/>
          <w:numId w:val="0"/>
        </w:numPr>
        <w:ind w:left="360"/>
        <w:rPr>
          <w:szCs w:val="30"/>
        </w:rPr>
      </w:pPr>
    </w:p>
    <w:p w14:paraId="759B1EE6" w14:textId="77777777" w:rsidR="00014212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536C48">
        <w:rPr>
          <w:szCs w:val="30"/>
          <w:cs/>
        </w:rPr>
        <w:t>เงินปันผล</w:t>
      </w:r>
    </w:p>
    <w:p w14:paraId="5AFD615A" w14:textId="77777777" w:rsidR="000500EF" w:rsidRPr="000500EF" w:rsidRDefault="000500EF" w:rsidP="000500EF">
      <w:pPr>
        <w:rPr>
          <w:cs/>
        </w:rPr>
      </w:pPr>
    </w:p>
    <w:p w14:paraId="458CA704" w14:textId="77777777" w:rsidR="000500EF" w:rsidRDefault="000500EF" w:rsidP="000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4C9">
        <w:rPr>
          <w:rFonts w:ascii="Angsana New" w:hAnsi="Angsana New"/>
          <w:sz w:val="30"/>
          <w:szCs w:val="30"/>
          <w:cs/>
        </w:rPr>
        <w:t>เงินปันผล</w:t>
      </w:r>
      <w:r w:rsidRPr="009D14C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9D14C9">
        <w:rPr>
          <w:rFonts w:ascii="Angsana New" w:hAnsi="Angsana New"/>
          <w:sz w:val="30"/>
          <w:szCs w:val="30"/>
          <w:cs/>
        </w:rPr>
        <w:t>ดังนี้</w:t>
      </w:r>
      <w:r w:rsidRPr="009D14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F01ED1" w14:textId="77777777" w:rsidR="000500EF" w:rsidRPr="009D14C9" w:rsidRDefault="000500EF" w:rsidP="000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0500EF" w:rsidRPr="009D14C9" w14:paraId="053A792F" w14:textId="77777777" w:rsidTr="0087713D">
        <w:tc>
          <w:tcPr>
            <w:tcW w:w="2808" w:type="dxa"/>
            <w:shd w:val="clear" w:color="auto" w:fill="auto"/>
            <w:vAlign w:val="bottom"/>
          </w:tcPr>
          <w:p w14:paraId="79DB1402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9B99FE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6F9C7C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4D31A84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CE8CA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616B2EA6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98905" w14:textId="77777777" w:rsidR="000500EF" w:rsidRPr="009D14C9" w:rsidDel="00D43E7A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500EF" w:rsidRPr="009D14C9" w14:paraId="477ED222" w14:textId="77777777" w:rsidTr="0087713D">
        <w:tc>
          <w:tcPr>
            <w:tcW w:w="2808" w:type="dxa"/>
            <w:shd w:val="clear" w:color="auto" w:fill="auto"/>
          </w:tcPr>
          <w:p w14:paraId="2F47B6EC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D415413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E433CA8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7AFEA0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D873B3C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F8310F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0EF" w:rsidRPr="009D14C9" w14:paraId="7FF4131A" w14:textId="77777777" w:rsidTr="0087713D">
        <w:tc>
          <w:tcPr>
            <w:tcW w:w="2808" w:type="dxa"/>
            <w:shd w:val="clear" w:color="auto" w:fill="auto"/>
          </w:tcPr>
          <w:p w14:paraId="67503957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D14C9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0BB4BA64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F5F4481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D3C8D9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CD31AD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F7BC00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0EF" w:rsidRPr="009D14C9" w14:paraId="3DD5C244" w14:textId="77777777" w:rsidTr="0087713D">
        <w:tc>
          <w:tcPr>
            <w:tcW w:w="2808" w:type="dxa"/>
            <w:shd w:val="clear" w:color="auto" w:fill="auto"/>
          </w:tcPr>
          <w:p w14:paraId="518DDB1C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9D14C9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90" w:type="dxa"/>
            <w:shd w:val="clear" w:color="auto" w:fill="auto"/>
          </w:tcPr>
          <w:p w14:paraId="4A1B9504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14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1F309E1C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14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2E61FA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  <w:shd w:val="clear" w:color="auto" w:fill="auto"/>
          </w:tcPr>
          <w:p w14:paraId="39718A70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D8C3A0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>49.50</w:t>
            </w:r>
          </w:p>
        </w:tc>
      </w:tr>
      <w:tr w:rsidR="000500EF" w:rsidRPr="009D14C9" w14:paraId="085739DA" w14:textId="77777777" w:rsidTr="0087713D">
        <w:tc>
          <w:tcPr>
            <w:tcW w:w="2808" w:type="dxa"/>
            <w:shd w:val="clear" w:color="auto" w:fill="auto"/>
          </w:tcPr>
          <w:p w14:paraId="4C8A8F2E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AA3C7CD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7834F97B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353E72F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D8C785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6B2429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500EF" w:rsidRPr="009D14C9" w14:paraId="4774E8A0" w14:textId="77777777" w:rsidTr="0087713D">
        <w:tc>
          <w:tcPr>
            <w:tcW w:w="2808" w:type="dxa"/>
            <w:shd w:val="clear" w:color="auto" w:fill="auto"/>
          </w:tcPr>
          <w:p w14:paraId="1553048A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D14C9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2CE1D948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F596D01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B7B500" w14:textId="77777777" w:rsidR="000500EF" w:rsidRPr="00F37B07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A7A1BC" w14:textId="77777777" w:rsidR="000500EF" w:rsidRPr="00F37B07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F46FE2" w14:textId="77777777" w:rsidR="000500EF" w:rsidRPr="00F37B07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0EF" w:rsidRPr="000C3925" w14:paraId="264C3AF8" w14:textId="77777777" w:rsidTr="0087713D">
        <w:tc>
          <w:tcPr>
            <w:tcW w:w="2808" w:type="dxa"/>
            <w:shd w:val="clear" w:color="auto" w:fill="auto"/>
          </w:tcPr>
          <w:p w14:paraId="6B0D0C74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9D14C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0" w:type="dxa"/>
            <w:shd w:val="clear" w:color="auto" w:fill="auto"/>
          </w:tcPr>
          <w:p w14:paraId="6EA39F2C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14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161E3D85" w14:textId="77777777" w:rsidR="000500EF" w:rsidRPr="009D14C9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14C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2AC566" w14:textId="77777777" w:rsidR="000500EF" w:rsidRPr="00F37B07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B07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270" w:type="dxa"/>
            <w:shd w:val="clear" w:color="auto" w:fill="auto"/>
          </w:tcPr>
          <w:p w14:paraId="00E3A8BC" w14:textId="77777777" w:rsidR="000500EF" w:rsidRPr="00F37B07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CCDD22" w14:textId="77777777" w:rsidR="000500EF" w:rsidRPr="00F37B07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B07">
              <w:rPr>
                <w:rFonts w:ascii="Angsana New" w:hAnsi="Angsana New"/>
                <w:sz w:val="30"/>
                <w:szCs w:val="30"/>
              </w:rPr>
              <w:t>16.50</w:t>
            </w:r>
          </w:p>
        </w:tc>
      </w:tr>
    </w:tbl>
    <w:p w14:paraId="557F0453" w14:textId="77777777" w:rsidR="00887F24" w:rsidRPr="002503B0" w:rsidRDefault="00887F24" w:rsidP="0088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D5C1E4" w14:textId="77777777" w:rsidR="00014212" w:rsidRPr="00536C48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  <w:cs/>
        </w:rPr>
      </w:pPr>
      <w:r w:rsidRPr="00536C48">
        <w:rPr>
          <w:szCs w:val="30"/>
          <w:cs/>
        </w:rPr>
        <w:tab/>
        <w:t>เครื่องมือทางการเงิน</w:t>
      </w:r>
      <w:r w:rsidR="00631FB6" w:rsidRPr="00536C48">
        <w:rPr>
          <w:szCs w:val="30"/>
        </w:rPr>
        <w:br/>
      </w:r>
    </w:p>
    <w:p w14:paraId="177C0439" w14:textId="77777777"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631FB6" w:rsidRPr="004233E3">
        <w:rPr>
          <w:rFonts w:ascii="Angsana New" w:hAnsi="Angsana New"/>
          <w:b/>
          <w:bCs/>
          <w:i/>
          <w:iCs/>
          <w:sz w:val="30"/>
          <w:szCs w:val="30"/>
        </w:rPr>
        <w:br/>
      </w:r>
    </w:p>
    <w:p w14:paraId="0BBAC19F" w14:textId="77777777" w:rsidR="001434E3" w:rsidRDefault="00014212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</w:t>
      </w:r>
      <w:r w:rsidR="004F605C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="003C681F" w:rsidRPr="004233E3">
        <w:rPr>
          <w:rFonts w:ascii="Angsana New" w:hAnsi="Angsana New"/>
          <w:sz w:val="30"/>
          <w:szCs w:val="30"/>
          <w:cs/>
        </w:rPr>
        <w:t>ถือหรือ</w:t>
      </w:r>
      <w:r w:rsidRPr="004233E3">
        <w:rPr>
          <w:rFonts w:ascii="Angsana New" w:hAnsi="Angsana New"/>
          <w:sz w:val="30"/>
          <w:szCs w:val="30"/>
          <w:cs/>
        </w:rPr>
        <w:t>ออกตราสารอนุพันธ์ เพื่อการเก็งกำไรหรือการค้า</w:t>
      </w:r>
    </w:p>
    <w:p w14:paraId="16A2AC1C" w14:textId="77777777" w:rsidR="007C2FCA" w:rsidRDefault="007C2FCA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79B15C40" w14:textId="77777777" w:rsidR="007C2FCA" w:rsidRDefault="007C2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42CF84A" w14:textId="77777777" w:rsidR="00631FB6" w:rsidRPr="004233E3" w:rsidRDefault="001434E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6C3DFE3B" w14:textId="77777777" w:rsidR="00631FB6" w:rsidRPr="004233E3" w:rsidRDefault="00631FB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4F04FD" w14:textId="77777777" w:rsidR="00F454DD" w:rsidRPr="004233E3" w:rsidRDefault="001434E3" w:rsidP="000D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2F0666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4233E3">
        <w:rPr>
          <w:rFonts w:ascii="Angsana New" w:hAnsi="Angsana New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</w:t>
      </w:r>
      <w:r w:rsidR="0096548B" w:rsidRPr="004233E3">
        <w:rPr>
          <w:rFonts w:ascii="Angsana New" w:hAnsi="Angsana New"/>
          <w:sz w:val="30"/>
          <w:szCs w:val="30"/>
          <w:cs/>
        </w:rPr>
        <w:t>ผู้ถือหุ้นสามัญ</w:t>
      </w:r>
    </w:p>
    <w:p w14:paraId="6F7F1295" w14:textId="77777777" w:rsidR="00631FB6" w:rsidRPr="004233E3" w:rsidRDefault="00631FB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F8D290" w14:textId="77777777"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CB2E900" w14:textId="77777777" w:rsidR="00014212" w:rsidRPr="004233E3" w:rsidRDefault="00014212" w:rsidP="000E69F1">
      <w:pPr>
        <w:pStyle w:val="a"/>
        <w:tabs>
          <w:tab w:val="clear" w:pos="1080"/>
          <w:tab w:val="left" w:pos="540"/>
        </w:tabs>
        <w:ind w:left="522" w:right="-43"/>
        <w:jc w:val="both"/>
        <w:rPr>
          <w:rFonts w:ascii="Angsana New" w:hAnsi="Angsana New" w:cs="Angsana New"/>
          <w:cs/>
        </w:rPr>
      </w:pPr>
    </w:p>
    <w:p w14:paraId="76A1AD97" w14:textId="77777777"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18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  <w:r w:rsidR="004E2415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</w:t>
      </w:r>
      <w:r w:rsidR="004E2415" w:rsidRPr="004233E3">
        <w:rPr>
          <w:rFonts w:ascii="Angsana New" w:hAnsi="Angsana New"/>
          <w:sz w:val="30"/>
          <w:szCs w:val="30"/>
          <w:cs/>
        </w:rPr>
        <w:t>ที่จะเกิดขึ้นในอนาคตของอัตราดอกเบี้ย</w:t>
      </w:r>
      <w:r w:rsidR="00E37993">
        <w:rPr>
          <w:rFonts w:ascii="Angsana New" w:hAnsi="Angsana New"/>
          <w:sz w:val="30"/>
          <w:szCs w:val="30"/>
          <w:cs/>
        </w:rPr>
        <w:br/>
      </w:r>
      <w:r w:rsidR="004E2415" w:rsidRPr="004233E3">
        <w:rPr>
          <w:rFonts w:ascii="Angsana New" w:hAnsi="Angsana New"/>
          <w:sz w:val="30"/>
          <w:szCs w:val="30"/>
          <w:cs/>
        </w:rPr>
        <w:t>ในตลาด</w:t>
      </w:r>
      <w:r w:rsidR="003C681F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เงินกู้ยืมระยะสั้นจากสถาบันการเงินซึ่งมีดอกเบี้ยในอัตราลอยตัว</w:t>
      </w:r>
      <w:r w:rsidR="008F3C35" w:rsidRPr="004233E3">
        <w:rPr>
          <w:rFonts w:ascii="Angsana New" w:hAnsi="Angsana New"/>
          <w:sz w:val="30"/>
          <w:szCs w:val="30"/>
        </w:rPr>
        <w:t xml:space="preserve"> </w:t>
      </w:r>
      <w:r w:rsidR="008F3C35" w:rsidRPr="004233E3">
        <w:rPr>
          <w:rFonts w:ascii="Angsana New" w:hAnsi="Angsana New"/>
          <w:sz w:val="30"/>
          <w:szCs w:val="30"/>
          <w:cs/>
        </w:rPr>
        <w:t>อย่างไรก็ตาม ฝ่ายบริหารเชื่อว่า</w:t>
      </w:r>
      <w:r w:rsidR="00606122" w:rsidRPr="004233E3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กลุ่มบริษัทมีความเสี่ยงในอัตราดอกเบี้ยน้อย </w:t>
      </w:r>
      <w:r w:rsidR="00234191">
        <w:rPr>
          <w:rFonts w:ascii="Angsana New" w:hAnsi="Angsana New"/>
          <w:sz w:val="30"/>
          <w:szCs w:val="30"/>
          <w:cs/>
        </w:rPr>
        <w:t>ดังนั้น</w:t>
      </w:r>
      <w:r w:rsidR="008F3C35" w:rsidRPr="004233E3">
        <w:rPr>
          <w:rFonts w:ascii="Angsana New" w:hAnsi="Angsana New"/>
          <w:sz w:val="30"/>
          <w:szCs w:val="30"/>
          <w:cs/>
        </w:rPr>
        <w:t>กลุ่มบริษัทจึงไม่</w:t>
      </w:r>
      <w:r w:rsidR="00606122" w:rsidRPr="004233E3">
        <w:rPr>
          <w:rFonts w:ascii="Angsana New" w:hAnsi="Angsana New"/>
          <w:sz w:val="30"/>
          <w:szCs w:val="30"/>
          <w:cs/>
        </w:rPr>
        <w:t>ได้ทำ</w:t>
      </w:r>
      <w:r w:rsidR="008F3C35" w:rsidRPr="004233E3">
        <w:rPr>
          <w:rFonts w:ascii="Angsana New" w:hAnsi="Angsana New"/>
          <w:sz w:val="30"/>
          <w:szCs w:val="30"/>
          <w:cs/>
        </w:rPr>
        <w:t>สัญญาเพื่อป้องกันความเสี่ยงดังกล่าว</w:t>
      </w:r>
    </w:p>
    <w:p w14:paraId="338D7F27" w14:textId="77777777" w:rsidR="00387CDD" w:rsidRPr="004233E3" w:rsidRDefault="00387CD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88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6"/>
        <w:gridCol w:w="1248"/>
        <w:gridCol w:w="1080"/>
        <w:gridCol w:w="270"/>
        <w:gridCol w:w="1170"/>
        <w:gridCol w:w="270"/>
        <w:gridCol w:w="1080"/>
      </w:tblGrid>
      <w:tr w:rsidR="000500EF" w:rsidRPr="008948FA" w14:paraId="7C350D92" w14:textId="77777777" w:rsidTr="000500EF">
        <w:tc>
          <w:tcPr>
            <w:tcW w:w="3766" w:type="dxa"/>
          </w:tcPr>
          <w:p w14:paraId="5653DA67" w14:textId="77777777" w:rsidR="000500EF" w:rsidRPr="004233E3" w:rsidRDefault="000500EF" w:rsidP="00514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118" w:type="dxa"/>
            <w:gridSpan w:val="6"/>
          </w:tcPr>
          <w:p w14:paraId="69EE7616" w14:textId="77777777" w:rsidR="000500EF" w:rsidRPr="00D840D1" w:rsidRDefault="000500EF" w:rsidP="005144E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500EF" w:rsidRPr="008948FA" w14:paraId="16F48091" w14:textId="77777777" w:rsidTr="000500EF">
        <w:tc>
          <w:tcPr>
            <w:tcW w:w="3766" w:type="dxa"/>
          </w:tcPr>
          <w:p w14:paraId="1A56833E" w14:textId="77777777" w:rsidR="000500EF" w:rsidRPr="004233E3" w:rsidRDefault="000500EF" w:rsidP="002518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3F595E7" w14:textId="77777777" w:rsidR="000500EF" w:rsidRPr="004233E3" w:rsidRDefault="000500EF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</w:tcPr>
          <w:p w14:paraId="7F84711E" w14:textId="77777777" w:rsidR="000500EF" w:rsidRPr="004233E3" w:rsidRDefault="000500EF" w:rsidP="002518D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00EF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0500EF" w:rsidRPr="008948FA" w14:paraId="38DCECB4" w14:textId="77777777" w:rsidTr="000500EF">
        <w:tc>
          <w:tcPr>
            <w:tcW w:w="3766" w:type="dxa"/>
          </w:tcPr>
          <w:p w14:paraId="3CF4E71C" w14:textId="77777777" w:rsidR="000500EF" w:rsidRPr="004233E3" w:rsidRDefault="000500EF" w:rsidP="000500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A52EC00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080" w:type="dxa"/>
          </w:tcPr>
          <w:p w14:paraId="7A3472C5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3E74D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D5902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14:paraId="5AFC41A5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F3F52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00EF" w:rsidRPr="008948FA" w14:paraId="0E0E31A2" w14:textId="77777777" w:rsidTr="0087713D">
        <w:tc>
          <w:tcPr>
            <w:tcW w:w="3766" w:type="dxa"/>
            <w:vAlign w:val="bottom"/>
          </w:tcPr>
          <w:p w14:paraId="0E718CE9" w14:textId="77777777" w:rsidR="000500EF" w:rsidRPr="00F36C7D" w:rsidRDefault="000500EF" w:rsidP="00050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500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0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00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8" w:type="dxa"/>
          </w:tcPr>
          <w:p w14:paraId="3537801E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</w:tcPr>
          <w:p w14:paraId="2D3ABE97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14:paraId="41AE6978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0E66D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264C887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DB038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00EF" w:rsidRPr="008948FA" w14:paraId="44C39F0B" w14:textId="77777777" w:rsidTr="000500EF">
        <w:tc>
          <w:tcPr>
            <w:tcW w:w="3766" w:type="dxa"/>
          </w:tcPr>
          <w:p w14:paraId="5192CCCC" w14:textId="77777777" w:rsidR="000500EF" w:rsidRPr="004233E3" w:rsidRDefault="000500EF" w:rsidP="000500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7C789C0" w14:textId="77777777" w:rsidR="000500EF" w:rsidRPr="004233E3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3870" w:type="dxa"/>
            <w:gridSpan w:val="5"/>
          </w:tcPr>
          <w:p w14:paraId="0CFC43D9" w14:textId="77777777" w:rsidR="000500EF" w:rsidRPr="004233E3" w:rsidRDefault="000500EF" w:rsidP="000500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00EF" w:rsidRPr="008948FA" w14:paraId="10EA5EDC" w14:textId="77777777" w:rsidTr="000500EF">
        <w:tc>
          <w:tcPr>
            <w:tcW w:w="3766" w:type="dxa"/>
          </w:tcPr>
          <w:p w14:paraId="1FB94037" w14:textId="77777777" w:rsidR="000500EF" w:rsidRPr="004233E3" w:rsidRDefault="000500EF" w:rsidP="00050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48" w:type="dxa"/>
          </w:tcPr>
          <w:p w14:paraId="20E141F1" w14:textId="77777777" w:rsidR="000500EF" w:rsidRPr="004233E3" w:rsidRDefault="000500EF" w:rsidP="000500E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B8AB8" w14:textId="77777777" w:rsidR="000500EF" w:rsidRPr="004233E3" w:rsidRDefault="000500EF" w:rsidP="000500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5C2AE" w14:textId="77777777" w:rsidR="000500EF" w:rsidRPr="004233E3" w:rsidRDefault="000500EF" w:rsidP="000500EF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A8791" w14:textId="77777777" w:rsidR="000500EF" w:rsidRPr="004233E3" w:rsidRDefault="000500EF" w:rsidP="000500EF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FB745" w14:textId="77777777" w:rsidR="000500EF" w:rsidRPr="004233E3" w:rsidRDefault="000500EF" w:rsidP="000500EF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D693A1" w14:textId="77777777" w:rsidR="000500EF" w:rsidRPr="004233E3" w:rsidRDefault="000500EF" w:rsidP="000500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00EF" w:rsidRPr="008948FA" w14:paraId="703C375B" w14:textId="77777777" w:rsidTr="000500EF">
        <w:tc>
          <w:tcPr>
            <w:tcW w:w="3766" w:type="dxa"/>
          </w:tcPr>
          <w:p w14:paraId="0A45C975" w14:textId="77777777" w:rsidR="000500EF" w:rsidRPr="00623946" w:rsidRDefault="000500EF" w:rsidP="00050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50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324E5570" w14:textId="77777777" w:rsidR="000500EF" w:rsidRPr="004233E3" w:rsidRDefault="000500EF" w:rsidP="000500E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06B8E" w14:textId="77777777" w:rsidR="000500EF" w:rsidRPr="004233E3" w:rsidRDefault="000500EF" w:rsidP="0005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ACD1A" w14:textId="77777777" w:rsidR="000500EF" w:rsidRPr="004233E3" w:rsidRDefault="000500EF" w:rsidP="000500EF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BB1FDC" w14:textId="77777777" w:rsidR="000500EF" w:rsidRPr="004233E3" w:rsidRDefault="000500EF" w:rsidP="000500EF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21B5A" w14:textId="77777777" w:rsidR="000500EF" w:rsidRPr="004233E3" w:rsidRDefault="000500EF" w:rsidP="000500EF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04323" w14:textId="77777777" w:rsidR="000500EF" w:rsidRPr="004233E3" w:rsidRDefault="000500EF" w:rsidP="0005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462" w:rsidRPr="008948FA" w14:paraId="10EB6E5A" w14:textId="77777777" w:rsidTr="00871462">
        <w:trPr>
          <w:trHeight w:val="374"/>
        </w:trPr>
        <w:tc>
          <w:tcPr>
            <w:tcW w:w="3766" w:type="dxa"/>
          </w:tcPr>
          <w:p w14:paraId="51248D40" w14:textId="77777777" w:rsidR="00871462" w:rsidRPr="00871462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146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871462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871462">
              <w:rPr>
                <w:rFonts w:ascii="Angsana New" w:hAnsi="Angsana New"/>
                <w:sz w:val="30"/>
                <w:szCs w:val="30"/>
                <w:cs/>
              </w:rPr>
              <w:t>และเงินกู้ยืม</w:t>
            </w:r>
          </w:p>
        </w:tc>
        <w:tc>
          <w:tcPr>
            <w:tcW w:w="1248" w:type="dxa"/>
            <w:shd w:val="clear" w:color="auto" w:fill="auto"/>
          </w:tcPr>
          <w:p w14:paraId="024BBF5F" w14:textId="77777777" w:rsidR="00871462" w:rsidRPr="00F34DCF" w:rsidRDefault="00871462" w:rsidP="0087146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4DCF">
              <w:rPr>
                <w:rFonts w:ascii="Angsana New" w:hAnsi="Angsana New" w:cs="Angsana New"/>
                <w:sz w:val="30"/>
                <w:szCs w:val="30"/>
                <w:lang w:bidi="th-TH"/>
              </w:rPr>
              <w:t>MOR,</w:t>
            </w:r>
          </w:p>
        </w:tc>
        <w:tc>
          <w:tcPr>
            <w:tcW w:w="1080" w:type="dxa"/>
          </w:tcPr>
          <w:p w14:paraId="2EF9614D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68CE2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796A3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CAD191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68650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462" w:rsidRPr="008948FA" w14:paraId="46E53ECE" w14:textId="77777777" w:rsidTr="00871462">
        <w:tc>
          <w:tcPr>
            <w:tcW w:w="3766" w:type="dxa"/>
          </w:tcPr>
          <w:p w14:paraId="32F52A85" w14:textId="77777777" w:rsidR="00871462" w:rsidRPr="00871462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1462">
              <w:rPr>
                <w:rFonts w:ascii="Angsana New" w:hAnsi="Angsana New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026CF029" w14:textId="77777777" w:rsidR="00871462" w:rsidRPr="00F34DCF" w:rsidRDefault="00871462" w:rsidP="0087146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4DCF">
              <w:rPr>
                <w:rFonts w:ascii="Angsana New" w:hAnsi="Angsana New" w:cs="Angsana New"/>
                <w:sz w:val="30"/>
                <w:szCs w:val="30"/>
                <w:lang w:bidi="th-TH"/>
              </w:rPr>
              <w:t>1.23 – 2.63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45FF15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33,185</w:t>
            </w:r>
          </w:p>
        </w:tc>
        <w:tc>
          <w:tcPr>
            <w:tcW w:w="270" w:type="dxa"/>
          </w:tcPr>
          <w:p w14:paraId="20578639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50F06" w14:textId="77777777" w:rsidR="00871462" w:rsidRPr="00A842B5" w:rsidRDefault="00871462" w:rsidP="008714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E3C9D" w14:textId="77777777" w:rsidR="00871462" w:rsidRPr="004233E3" w:rsidRDefault="00871462" w:rsidP="00871462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807EF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33,185</w:t>
            </w:r>
          </w:p>
        </w:tc>
      </w:tr>
      <w:tr w:rsidR="00871462" w:rsidRPr="008948FA" w14:paraId="43DB578B" w14:textId="77777777" w:rsidTr="000500EF">
        <w:tc>
          <w:tcPr>
            <w:tcW w:w="3766" w:type="dxa"/>
          </w:tcPr>
          <w:p w14:paraId="63A73CA6" w14:textId="77777777" w:rsidR="00871462" w:rsidRPr="004233E3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</w:tcPr>
          <w:p w14:paraId="21CEA803" w14:textId="77777777" w:rsidR="00871462" w:rsidRPr="004233E3" w:rsidRDefault="00871462" w:rsidP="00871462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1050A9" w14:textId="77777777" w:rsidR="00871462" w:rsidRPr="00123C50" w:rsidRDefault="00871462" w:rsidP="008714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C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33,185</w:t>
            </w:r>
          </w:p>
        </w:tc>
        <w:tc>
          <w:tcPr>
            <w:tcW w:w="270" w:type="dxa"/>
          </w:tcPr>
          <w:p w14:paraId="5CF32781" w14:textId="77777777" w:rsidR="00871462" w:rsidRPr="00123C50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F5DF8" w14:textId="77777777" w:rsidR="00871462" w:rsidRPr="00123C50" w:rsidRDefault="00871462" w:rsidP="008714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C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4F8B1" w14:textId="77777777" w:rsidR="00871462" w:rsidRPr="00123C50" w:rsidRDefault="00871462" w:rsidP="00871462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C5730C" w14:textId="77777777" w:rsidR="00871462" w:rsidRPr="00123C50" w:rsidRDefault="00871462" w:rsidP="008714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C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33,185</w:t>
            </w:r>
          </w:p>
        </w:tc>
      </w:tr>
      <w:tr w:rsidR="00871462" w:rsidRPr="008948FA" w14:paraId="62090DED" w14:textId="77777777" w:rsidTr="000500EF">
        <w:tc>
          <w:tcPr>
            <w:tcW w:w="3766" w:type="dxa"/>
          </w:tcPr>
          <w:p w14:paraId="50BA5493" w14:textId="77777777" w:rsidR="00871462" w:rsidRPr="004233E3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174B6685" w14:textId="77777777" w:rsidR="00871462" w:rsidRPr="004233E3" w:rsidRDefault="00871462" w:rsidP="00871462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A8AAFF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B4D8B2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E9F942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0C3598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70A8D0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71462" w:rsidRPr="008948FA" w14:paraId="0933A20E" w14:textId="77777777" w:rsidTr="000500EF">
        <w:tc>
          <w:tcPr>
            <w:tcW w:w="3766" w:type="dxa"/>
          </w:tcPr>
          <w:p w14:paraId="10683031" w14:textId="77777777" w:rsidR="00871462" w:rsidRPr="004233E3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48" w:type="dxa"/>
          </w:tcPr>
          <w:p w14:paraId="080D7B48" w14:textId="77777777" w:rsidR="00871462" w:rsidRPr="004233E3" w:rsidRDefault="00871462" w:rsidP="0087146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F2478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6C29E" w14:textId="77777777" w:rsidR="00871462" w:rsidRPr="004233E3" w:rsidRDefault="00871462" w:rsidP="00871462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451BFC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F84A9" w14:textId="77777777" w:rsidR="00871462" w:rsidRPr="004233E3" w:rsidRDefault="00871462" w:rsidP="00871462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139D0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462" w:rsidRPr="008948FA" w14:paraId="35B92AE9" w14:textId="77777777" w:rsidTr="000500EF">
        <w:tc>
          <w:tcPr>
            <w:tcW w:w="3766" w:type="dxa"/>
          </w:tcPr>
          <w:p w14:paraId="1CDC9D20" w14:textId="77777777" w:rsidR="00871462" w:rsidRPr="000500EF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50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56848447" w14:textId="77777777" w:rsidR="00871462" w:rsidRPr="004233E3" w:rsidRDefault="00871462" w:rsidP="0087146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385B7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D82DE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5239C4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EFA1B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DB8D8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462" w:rsidRPr="008948FA" w14:paraId="7899B241" w14:textId="77777777" w:rsidTr="000500EF">
        <w:tc>
          <w:tcPr>
            <w:tcW w:w="3766" w:type="dxa"/>
          </w:tcPr>
          <w:p w14:paraId="1BAFEA9D" w14:textId="77777777" w:rsidR="00871462" w:rsidRPr="004233E3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และเงินกู้ยืม</w:t>
            </w:r>
          </w:p>
        </w:tc>
        <w:tc>
          <w:tcPr>
            <w:tcW w:w="1248" w:type="dxa"/>
          </w:tcPr>
          <w:p w14:paraId="46C844D4" w14:textId="77777777" w:rsidR="00871462" w:rsidRPr="004233E3" w:rsidRDefault="00871462" w:rsidP="0087146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MOR,</w:t>
            </w:r>
          </w:p>
        </w:tc>
        <w:tc>
          <w:tcPr>
            <w:tcW w:w="1080" w:type="dxa"/>
          </w:tcPr>
          <w:p w14:paraId="0C0550E9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DB098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6C88AB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C3CC9A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D30E6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462" w:rsidRPr="008948FA" w14:paraId="3FBA49C8" w14:textId="77777777" w:rsidTr="000500EF">
        <w:tc>
          <w:tcPr>
            <w:tcW w:w="3766" w:type="dxa"/>
          </w:tcPr>
          <w:p w14:paraId="3B586B7D" w14:textId="77777777" w:rsidR="00871462" w:rsidRPr="004233E3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248" w:type="dxa"/>
          </w:tcPr>
          <w:p w14:paraId="4A206843" w14:textId="77777777" w:rsidR="00871462" w:rsidRPr="00933D6B" w:rsidRDefault="00871462" w:rsidP="0087146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3D6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1.30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–</w:t>
            </w:r>
            <w:r w:rsidRPr="00933D6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2.71</w:t>
            </w:r>
          </w:p>
        </w:tc>
        <w:tc>
          <w:tcPr>
            <w:tcW w:w="1080" w:type="dxa"/>
          </w:tcPr>
          <w:p w14:paraId="584CA19D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141,142</w:t>
            </w:r>
          </w:p>
        </w:tc>
        <w:tc>
          <w:tcPr>
            <w:tcW w:w="270" w:type="dxa"/>
          </w:tcPr>
          <w:p w14:paraId="0EE0E49F" w14:textId="77777777" w:rsidR="00871462" w:rsidRPr="004233E3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F6068" w14:textId="77777777" w:rsidR="00871462" w:rsidRPr="00A842B5" w:rsidRDefault="00871462" w:rsidP="008714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25BE9" w14:textId="77777777" w:rsidR="00871462" w:rsidRPr="004233E3" w:rsidRDefault="00871462" w:rsidP="00871462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CC339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141,142</w:t>
            </w:r>
          </w:p>
        </w:tc>
      </w:tr>
      <w:tr w:rsidR="00871462" w:rsidRPr="008948FA" w14:paraId="6106E50F" w14:textId="77777777" w:rsidTr="000500EF">
        <w:tc>
          <w:tcPr>
            <w:tcW w:w="3766" w:type="dxa"/>
          </w:tcPr>
          <w:p w14:paraId="68AD62F5" w14:textId="77777777" w:rsidR="00871462" w:rsidRPr="004233E3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</w:tcPr>
          <w:p w14:paraId="5EBA4105" w14:textId="77777777" w:rsidR="00871462" w:rsidRPr="004233E3" w:rsidRDefault="00871462" w:rsidP="00871462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D4BDD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141,142</w:t>
            </w:r>
          </w:p>
        </w:tc>
        <w:tc>
          <w:tcPr>
            <w:tcW w:w="270" w:type="dxa"/>
          </w:tcPr>
          <w:p w14:paraId="5834181A" w14:textId="77777777" w:rsidR="00871462" w:rsidRPr="004233E3" w:rsidRDefault="00871462" w:rsidP="00871462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8D8DD6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873645" w14:textId="77777777" w:rsidR="00871462" w:rsidRPr="004233E3" w:rsidRDefault="00871462" w:rsidP="00871462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399B47" w14:textId="77777777" w:rsidR="00871462" w:rsidRPr="004233E3" w:rsidRDefault="00871462" w:rsidP="0087146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141,142</w:t>
            </w:r>
          </w:p>
        </w:tc>
      </w:tr>
    </w:tbl>
    <w:p w14:paraId="608E4A70" w14:textId="77777777" w:rsidR="000500EF" w:rsidRDefault="000500EF" w:rsidP="0093541E">
      <w:pPr>
        <w:ind w:firstLine="540"/>
        <w:rPr>
          <w:rFonts w:ascii="Angsana New" w:hAnsi="Angsana New"/>
          <w:i/>
          <w:iCs/>
          <w:sz w:val="30"/>
          <w:szCs w:val="30"/>
        </w:rPr>
      </w:pPr>
    </w:p>
    <w:p w14:paraId="4DCA8A4C" w14:textId="77777777" w:rsidR="000500EF" w:rsidRDefault="000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6E2856C1" w14:textId="77777777" w:rsidR="00EC1132" w:rsidRDefault="00EC1132" w:rsidP="0093541E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1C951F74" w14:textId="77777777" w:rsidR="00014212" w:rsidRPr="004233E3" w:rsidRDefault="00014212" w:rsidP="0093541E">
      <w:pPr>
        <w:rPr>
          <w:cs/>
        </w:rPr>
      </w:pPr>
    </w:p>
    <w:p w14:paraId="1FE46A01" w14:textId="77777777" w:rsidR="00D45398" w:rsidRDefault="00014212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</w:t>
      </w:r>
      <w:r w:rsidR="00A816F0" w:rsidRPr="004233E3">
        <w:rPr>
          <w:rFonts w:ascii="Angsana New" w:hAnsi="Angsana New"/>
          <w:sz w:val="30"/>
          <w:szCs w:val="30"/>
          <w:cs/>
        </w:rPr>
        <w:t>ซื้อ</w:t>
      </w:r>
      <w:r w:rsidR="004651AE" w:rsidRPr="004233E3">
        <w:rPr>
          <w:rFonts w:ascii="Angsana New" w:hAnsi="Angsana New"/>
          <w:sz w:val="30"/>
          <w:szCs w:val="30"/>
          <w:cs/>
        </w:rPr>
        <w:t>สินค้า</w:t>
      </w:r>
      <w:r w:rsidR="007D06ED" w:rsidRPr="004233E3">
        <w:rPr>
          <w:rFonts w:ascii="Angsana New" w:hAnsi="Angsana New"/>
          <w:sz w:val="30"/>
          <w:szCs w:val="30"/>
          <w:cs/>
        </w:rPr>
        <w:t>และ</w:t>
      </w:r>
      <w:r w:rsidR="00A816F0" w:rsidRPr="004233E3">
        <w:rPr>
          <w:rFonts w:ascii="Angsana New" w:hAnsi="Angsana New"/>
          <w:sz w:val="30"/>
          <w:szCs w:val="30"/>
          <w:cs/>
        </w:rPr>
        <w:t>ขาย</w:t>
      </w:r>
      <w:r w:rsidRPr="004233E3">
        <w:rPr>
          <w:rFonts w:ascii="Angsana New" w:hAnsi="Angsana New"/>
          <w:sz w:val="30"/>
          <w:szCs w:val="30"/>
          <w:cs/>
        </w:rPr>
        <w:t>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</w:t>
      </w:r>
      <w:r w:rsidR="00ED1413" w:rsidRPr="004233E3">
        <w:rPr>
          <w:rFonts w:ascii="Angsana New" w:hAnsi="Angsana New"/>
          <w:sz w:val="30"/>
          <w:szCs w:val="30"/>
          <w:cs/>
        </w:rPr>
        <w:t>ื่อป้องกันความเสี่ยงของสินทรัพย์และหนี้สิน</w:t>
      </w:r>
      <w:r w:rsidRPr="004233E3">
        <w:rPr>
          <w:rFonts w:ascii="Angsana New" w:hAnsi="Angsana New"/>
          <w:sz w:val="30"/>
          <w:szCs w:val="30"/>
          <w:cs/>
        </w:rPr>
        <w:t>ทาง</w:t>
      </w:r>
      <w:r w:rsidR="001B6B20" w:rsidRPr="004233E3">
        <w:rPr>
          <w:rFonts w:ascii="Angsana New" w:hAnsi="Angsana New"/>
          <w:sz w:val="30"/>
          <w:szCs w:val="30"/>
          <w:cs/>
        </w:rPr>
        <w:t xml:space="preserve">การเงินที่เป็นเงินตราต่างประเทศ </w:t>
      </w:r>
      <w:r w:rsidR="000500EF" w:rsidRPr="000500EF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18C35912" w14:textId="77777777" w:rsidR="00046EE3" w:rsidRDefault="00046EE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0"/>
      </w:tblGrid>
      <w:tr w:rsidR="00046EE3" w:rsidRPr="0080789A" w14:paraId="3DEB674C" w14:textId="77777777" w:rsidTr="0080789A">
        <w:trPr>
          <w:tblHeader/>
        </w:trPr>
        <w:tc>
          <w:tcPr>
            <w:tcW w:w="2070" w:type="dxa"/>
          </w:tcPr>
          <w:p w14:paraId="193CBD91" w14:textId="77777777" w:rsidR="00046EE3" w:rsidRPr="0080789A" w:rsidRDefault="00046EE3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7650" w:type="dxa"/>
            <w:gridSpan w:val="13"/>
          </w:tcPr>
          <w:p w14:paraId="4A4115BA" w14:textId="77777777" w:rsidR="00046EE3" w:rsidRPr="0080789A" w:rsidRDefault="00046EE3" w:rsidP="0081371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0789A" w:rsidRPr="0080789A" w14:paraId="47B6B81F" w14:textId="77777777" w:rsidTr="0080789A">
        <w:trPr>
          <w:tblHeader/>
        </w:trPr>
        <w:tc>
          <w:tcPr>
            <w:tcW w:w="2070" w:type="dxa"/>
          </w:tcPr>
          <w:p w14:paraId="0AE6A993" w14:textId="77777777" w:rsidR="00046EE3" w:rsidRPr="0080789A" w:rsidRDefault="00046EE3" w:rsidP="00813713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7"/>
          </w:tcPr>
          <w:p w14:paraId="4E043382" w14:textId="77777777" w:rsidR="00046EE3" w:rsidRPr="0080789A" w:rsidRDefault="00046EE3" w:rsidP="0081371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238EA88" w14:textId="77777777" w:rsidR="00046EE3" w:rsidRPr="0080789A" w:rsidRDefault="00046EE3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C8A10E4" w14:textId="77777777" w:rsidR="00046EE3" w:rsidRPr="0080789A" w:rsidRDefault="00046EE3" w:rsidP="0081371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80789A" w:rsidRPr="0080789A" w14:paraId="6FB8204C" w14:textId="77777777" w:rsidTr="0080789A">
        <w:trPr>
          <w:tblHeader/>
        </w:trPr>
        <w:tc>
          <w:tcPr>
            <w:tcW w:w="2070" w:type="dxa"/>
          </w:tcPr>
          <w:p w14:paraId="47C24711" w14:textId="77777777" w:rsidR="00DE3D17" w:rsidRPr="0080789A" w:rsidRDefault="00046EE3" w:rsidP="00DE3D17">
            <w:pPr>
              <w:pStyle w:val="BodyText"/>
              <w:spacing w:after="0"/>
              <w:ind w:left="145" w:right="-77" w:hanging="1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</w:p>
          <w:p w14:paraId="032D2DCC" w14:textId="77777777" w:rsidR="00046EE3" w:rsidRPr="0080789A" w:rsidRDefault="00046EE3" w:rsidP="00DE3D17">
            <w:pPr>
              <w:pStyle w:val="BodyText"/>
              <w:spacing w:after="0"/>
              <w:ind w:left="145" w:right="-77" w:firstLine="1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78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78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77429DAF" w14:textId="77777777" w:rsidR="00DE3D17" w:rsidRPr="0080789A" w:rsidRDefault="00046EE3" w:rsidP="00BF5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</w:t>
            </w:r>
          </w:p>
          <w:p w14:paraId="51A833B8" w14:textId="77777777" w:rsidR="00046EE3" w:rsidRPr="0080789A" w:rsidRDefault="00046EE3" w:rsidP="00BF5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</w:tcPr>
          <w:p w14:paraId="3CD4EF0A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E31A43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736F0E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25784973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A680B2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ดอลลาร์นิวซี</w:t>
            </w:r>
            <w:r w:rsidR="0080789A">
              <w:rPr>
                <w:rFonts w:ascii="Angsana New" w:hAnsi="Angsana New"/>
                <w:sz w:val="28"/>
                <w:szCs w:val="28"/>
              </w:rPr>
              <w:t>-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แลนด์</w:t>
            </w:r>
          </w:p>
        </w:tc>
        <w:tc>
          <w:tcPr>
            <w:tcW w:w="270" w:type="dxa"/>
          </w:tcPr>
          <w:p w14:paraId="18A3DDD2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817AC2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4F4A87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FEB0604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5652B3A6" w14:textId="77777777" w:rsidR="00DE3D17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</w:t>
            </w:r>
          </w:p>
          <w:p w14:paraId="3DC2CC3C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</w:tcPr>
          <w:p w14:paraId="7521E6F8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A6BBBE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7D4769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6C294362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0B084E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4A5BFE" w14:textId="77777777" w:rsidR="00046EE3" w:rsidRPr="0080789A" w:rsidRDefault="00046EE3" w:rsidP="00813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0789A" w:rsidRPr="0080789A" w14:paraId="07C24EDE" w14:textId="77777777" w:rsidTr="0080789A">
        <w:trPr>
          <w:tblHeader/>
        </w:trPr>
        <w:tc>
          <w:tcPr>
            <w:tcW w:w="2070" w:type="dxa"/>
          </w:tcPr>
          <w:p w14:paraId="05BBFBB9" w14:textId="77777777" w:rsidR="0080789A" w:rsidRPr="0080789A" w:rsidRDefault="0080789A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13"/>
          </w:tcPr>
          <w:p w14:paraId="17B4A247" w14:textId="77777777" w:rsidR="0080789A" w:rsidRPr="0080789A" w:rsidRDefault="0080789A" w:rsidP="00813713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789A" w:rsidRPr="0080789A" w14:paraId="6BC68C87" w14:textId="77777777" w:rsidTr="0080789A">
        <w:tc>
          <w:tcPr>
            <w:tcW w:w="2070" w:type="dxa"/>
          </w:tcPr>
          <w:p w14:paraId="445862A8" w14:textId="77777777" w:rsidR="00046EE3" w:rsidRPr="0080789A" w:rsidRDefault="00046EE3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0DCD8FDD" w14:textId="77777777" w:rsidR="00046EE3" w:rsidRPr="0080789A" w:rsidRDefault="00046EE3" w:rsidP="00AC79B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lang w:val="en-US"/>
              </w:rPr>
              <w:t>715,</w:t>
            </w:r>
            <w:r w:rsidR="000515E1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270" w:type="dxa"/>
          </w:tcPr>
          <w:p w14:paraId="2214DA0B" w14:textId="77777777" w:rsidR="00046EE3" w:rsidRPr="0080789A" w:rsidRDefault="00046EE3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FD99C9" w14:textId="77777777" w:rsidR="00046EE3" w:rsidRPr="0080789A" w:rsidRDefault="00046EE3" w:rsidP="0036713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lang w:val="en-US"/>
              </w:rPr>
              <w:t>1,651</w:t>
            </w:r>
          </w:p>
        </w:tc>
        <w:tc>
          <w:tcPr>
            <w:tcW w:w="270" w:type="dxa"/>
          </w:tcPr>
          <w:p w14:paraId="600179ED" w14:textId="77777777" w:rsidR="00046EE3" w:rsidRPr="0080789A" w:rsidRDefault="00046EE3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AF64FF" w14:textId="77777777" w:rsidR="00046EE3" w:rsidRPr="0080789A" w:rsidRDefault="00367135" w:rsidP="00367135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AC253B1" w14:textId="77777777" w:rsidR="00046EE3" w:rsidRPr="0080789A" w:rsidRDefault="00046EE3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118AF6" w14:textId="77777777" w:rsidR="00046EE3" w:rsidRPr="0080789A" w:rsidRDefault="00367135" w:rsidP="0036713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  <w:r w:rsidR="004B5B28">
              <w:rPr>
                <w:rFonts w:ascii="Angsana New" w:hAnsi="Angsana New"/>
                <w:sz w:val="28"/>
                <w:szCs w:val="28"/>
                <w:lang w:val="en-US"/>
              </w:rPr>
              <w:t>7,134</w:t>
            </w:r>
          </w:p>
        </w:tc>
        <w:tc>
          <w:tcPr>
            <w:tcW w:w="270" w:type="dxa"/>
          </w:tcPr>
          <w:p w14:paraId="080CDB28" w14:textId="77777777" w:rsidR="00046EE3" w:rsidRPr="0080789A" w:rsidRDefault="00046EE3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405490" w14:textId="77777777" w:rsidR="00046EE3" w:rsidRPr="0080789A" w:rsidRDefault="000515E1" w:rsidP="0036713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757,023</w:t>
            </w:r>
          </w:p>
        </w:tc>
        <w:tc>
          <w:tcPr>
            <w:tcW w:w="270" w:type="dxa"/>
          </w:tcPr>
          <w:p w14:paraId="6EF8F9A4" w14:textId="77777777" w:rsidR="00046EE3" w:rsidRPr="0080789A" w:rsidRDefault="00046EE3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8E06FB" w14:textId="77777777" w:rsidR="00046EE3" w:rsidRPr="0080789A" w:rsidRDefault="00046EE3" w:rsidP="0036713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</w:tcPr>
          <w:p w14:paraId="43AEB582" w14:textId="77777777" w:rsidR="00046EE3" w:rsidRPr="0080789A" w:rsidRDefault="00046EE3" w:rsidP="0081371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760C67" w14:textId="77777777" w:rsidR="00046EE3" w:rsidRPr="0080789A" w:rsidRDefault="004B5B28" w:rsidP="00367135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757,930</w:t>
            </w:r>
          </w:p>
        </w:tc>
      </w:tr>
      <w:tr w:rsidR="0080789A" w:rsidRPr="0080789A" w14:paraId="416126E0" w14:textId="77777777" w:rsidTr="0080789A">
        <w:tc>
          <w:tcPr>
            <w:tcW w:w="2070" w:type="dxa"/>
          </w:tcPr>
          <w:p w14:paraId="3B0A1154" w14:textId="77777777" w:rsidR="00D33456" w:rsidRPr="0080789A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0C4787C7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13,634</w:t>
            </w:r>
          </w:p>
        </w:tc>
        <w:tc>
          <w:tcPr>
            <w:tcW w:w="270" w:type="dxa"/>
          </w:tcPr>
          <w:p w14:paraId="2F30A2FA" w14:textId="77777777" w:rsidR="00D33456" w:rsidRPr="000C22EC" w:rsidRDefault="00D33456" w:rsidP="00D33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7E927CF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70" w:type="dxa"/>
          </w:tcPr>
          <w:p w14:paraId="46A92BFB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</w:tcPr>
          <w:p w14:paraId="630918B8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F063131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B9A29A6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13,652</w:t>
            </w:r>
          </w:p>
        </w:tc>
        <w:tc>
          <w:tcPr>
            <w:tcW w:w="270" w:type="dxa"/>
          </w:tcPr>
          <w:p w14:paraId="443CA118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4FCDCC0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14,467</w:t>
            </w:r>
          </w:p>
        </w:tc>
        <w:tc>
          <w:tcPr>
            <w:tcW w:w="270" w:type="dxa"/>
          </w:tcPr>
          <w:p w14:paraId="53AD9315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</w:tcPr>
          <w:p w14:paraId="44F06498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4FFE7F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8E341D3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14,467</w:t>
            </w:r>
          </w:p>
        </w:tc>
      </w:tr>
      <w:tr w:rsidR="0080789A" w:rsidRPr="0080789A" w14:paraId="201C5F93" w14:textId="77777777" w:rsidTr="0080789A">
        <w:tc>
          <w:tcPr>
            <w:tcW w:w="2070" w:type="dxa"/>
          </w:tcPr>
          <w:p w14:paraId="471D3684" w14:textId="77777777" w:rsidR="00D33456" w:rsidRPr="0080789A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6C1494F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(103,478)</w:t>
            </w:r>
          </w:p>
        </w:tc>
        <w:tc>
          <w:tcPr>
            <w:tcW w:w="270" w:type="dxa"/>
          </w:tcPr>
          <w:p w14:paraId="00262FFF" w14:textId="77777777" w:rsidR="00D33456" w:rsidRPr="000C22EC" w:rsidRDefault="00D33456" w:rsidP="00D33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</w:tcPr>
          <w:p w14:paraId="540C0A60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CF6DC51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56EF6AD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(927)</w:t>
            </w:r>
          </w:p>
        </w:tc>
        <w:tc>
          <w:tcPr>
            <w:tcW w:w="270" w:type="dxa"/>
          </w:tcPr>
          <w:p w14:paraId="1CFA3061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51EB16F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(104,405)</w:t>
            </w:r>
          </w:p>
        </w:tc>
        <w:tc>
          <w:tcPr>
            <w:tcW w:w="270" w:type="dxa"/>
          </w:tcPr>
          <w:p w14:paraId="4589D201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34A52AB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(241,790)</w:t>
            </w:r>
          </w:p>
        </w:tc>
        <w:tc>
          <w:tcPr>
            <w:tcW w:w="270" w:type="dxa"/>
          </w:tcPr>
          <w:p w14:paraId="65524FF2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</w:tcPr>
          <w:p w14:paraId="21D1F159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E24B588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154DFD9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(241,790)</w:t>
            </w:r>
          </w:p>
        </w:tc>
      </w:tr>
      <w:tr w:rsidR="0080789A" w:rsidRPr="0080789A" w14:paraId="02D56023" w14:textId="77777777" w:rsidTr="0080789A">
        <w:tc>
          <w:tcPr>
            <w:tcW w:w="2070" w:type="dxa"/>
          </w:tcPr>
          <w:p w14:paraId="7B8B58C6" w14:textId="77777777" w:rsidR="00D33456" w:rsidRPr="0080789A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D9A3FC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(4,679)</w:t>
            </w:r>
          </w:p>
        </w:tc>
        <w:tc>
          <w:tcPr>
            <w:tcW w:w="270" w:type="dxa"/>
          </w:tcPr>
          <w:p w14:paraId="5774BE5B" w14:textId="77777777" w:rsidR="00D33456" w:rsidRPr="000C22EC" w:rsidRDefault="00D33456" w:rsidP="00D33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B791A9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5BC9C1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579DEC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1523209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567DA0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(4,679)</w:t>
            </w:r>
          </w:p>
        </w:tc>
        <w:tc>
          <w:tcPr>
            <w:tcW w:w="270" w:type="dxa"/>
          </w:tcPr>
          <w:p w14:paraId="061E54CC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A7B85A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(12,007)</w:t>
            </w:r>
          </w:p>
        </w:tc>
        <w:tc>
          <w:tcPr>
            <w:tcW w:w="270" w:type="dxa"/>
          </w:tcPr>
          <w:p w14:paraId="41582EE9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0C6ECB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B034CE5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A9BD70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(12,007)</w:t>
            </w:r>
          </w:p>
        </w:tc>
      </w:tr>
      <w:tr w:rsidR="0080789A" w:rsidRPr="0080789A" w14:paraId="079F4E09" w14:textId="77777777" w:rsidTr="0080789A">
        <w:tc>
          <w:tcPr>
            <w:tcW w:w="2070" w:type="dxa"/>
          </w:tcPr>
          <w:p w14:paraId="4ED5C826" w14:textId="77777777" w:rsidR="00D33456" w:rsidRPr="0080789A" w:rsidRDefault="00D33456" w:rsidP="00D3345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</w:t>
            </w: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6C44CD" w14:textId="77777777" w:rsidR="00D33456" w:rsidRPr="000C22EC" w:rsidRDefault="00D33456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6986C01" w14:textId="77777777" w:rsidR="00D33456" w:rsidRPr="000C22EC" w:rsidRDefault="009F48C7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EC">
              <w:rPr>
                <w:rFonts w:ascii="Angsana New" w:hAnsi="Angsana New"/>
                <w:sz w:val="28"/>
                <w:szCs w:val="28"/>
                <w:lang w:val="en-US"/>
              </w:rPr>
              <w:t>620,960</w:t>
            </w:r>
          </w:p>
        </w:tc>
        <w:tc>
          <w:tcPr>
            <w:tcW w:w="270" w:type="dxa"/>
          </w:tcPr>
          <w:p w14:paraId="40741BD5" w14:textId="77777777" w:rsidR="00D33456" w:rsidRPr="000C22EC" w:rsidRDefault="00D33456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15CA06E" w14:textId="77777777" w:rsidR="00D33456" w:rsidRPr="000C22EC" w:rsidRDefault="009F48C7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EC">
              <w:rPr>
                <w:rFonts w:ascii="Angsana New" w:hAnsi="Angsana New"/>
                <w:sz w:val="28"/>
                <w:szCs w:val="28"/>
                <w:lang w:val="en-US"/>
              </w:rPr>
              <w:t>1,669</w:t>
            </w:r>
          </w:p>
        </w:tc>
        <w:tc>
          <w:tcPr>
            <w:tcW w:w="270" w:type="dxa"/>
          </w:tcPr>
          <w:p w14:paraId="198384F0" w14:textId="77777777" w:rsidR="00D33456" w:rsidRPr="000C22EC" w:rsidRDefault="00D33456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8FB105" w14:textId="77777777" w:rsidR="00D33456" w:rsidRPr="000C22EC" w:rsidRDefault="009F48C7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EC">
              <w:rPr>
                <w:rFonts w:ascii="Angsana New" w:hAnsi="Angsana New"/>
                <w:sz w:val="28"/>
                <w:szCs w:val="28"/>
                <w:lang w:val="en-US"/>
              </w:rPr>
              <w:t>(927)</w:t>
            </w:r>
          </w:p>
        </w:tc>
        <w:tc>
          <w:tcPr>
            <w:tcW w:w="270" w:type="dxa"/>
          </w:tcPr>
          <w:p w14:paraId="5486F1BE" w14:textId="77777777" w:rsidR="00D33456" w:rsidRPr="000C22EC" w:rsidRDefault="00D33456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F4F990" w14:textId="77777777" w:rsidR="00D33456" w:rsidRPr="000C22EC" w:rsidRDefault="009F48C7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EC">
              <w:rPr>
                <w:rFonts w:ascii="Angsana New" w:hAnsi="Angsana New"/>
                <w:sz w:val="28"/>
                <w:szCs w:val="28"/>
                <w:lang w:val="en-US"/>
              </w:rPr>
              <w:t>621,702</w:t>
            </w:r>
          </w:p>
        </w:tc>
        <w:tc>
          <w:tcPr>
            <w:tcW w:w="270" w:type="dxa"/>
          </w:tcPr>
          <w:p w14:paraId="6C16E699" w14:textId="77777777" w:rsidR="00D33456" w:rsidRPr="000C22EC" w:rsidRDefault="00D33456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995AE4" w14:textId="77777777" w:rsidR="00D33456" w:rsidRPr="000C22EC" w:rsidRDefault="005057A3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EC">
              <w:rPr>
                <w:rFonts w:ascii="Angsana New" w:hAnsi="Angsana New"/>
                <w:sz w:val="28"/>
                <w:szCs w:val="28"/>
                <w:lang w:val="en-US"/>
              </w:rPr>
              <w:t>517,693</w:t>
            </w:r>
          </w:p>
        </w:tc>
        <w:tc>
          <w:tcPr>
            <w:tcW w:w="270" w:type="dxa"/>
          </w:tcPr>
          <w:p w14:paraId="2740B878" w14:textId="77777777" w:rsidR="00D33456" w:rsidRPr="000C22EC" w:rsidRDefault="00D33456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18CB0" w14:textId="77777777" w:rsidR="00D33456" w:rsidRPr="000C22EC" w:rsidRDefault="005057A3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EC">
              <w:rPr>
                <w:rFonts w:ascii="Angsana New" w:hAnsi="Angsana New"/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</w:tcPr>
          <w:p w14:paraId="65AF2582" w14:textId="77777777" w:rsidR="00D33456" w:rsidRPr="000C22EC" w:rsidRDefault="00D33456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3EE9E3" w14:textId="77777777" w:rsidR="00D33456" w:rsidRPr="000C22EC" w:rsidRDefault="005057A3" w:rsidP="000C22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EC">
              <w:rPr>
                <w:rFonts w:ascii="Angsana New" w:hAnsi="Angsana New"/>
                <w:sz w:val="28"/>
                <w:szCs w:val="28"/>
                <w:lang w:val="en-US"/>
              </w:rPr>
              <w:t>518,600</w:t>
            </w:r>
          </w:p>
        </w:tc>
      </w:tr>
      <w:tr w:rsidR="0080789A" w:rsidRPr="0080789A" w14:paraId="16C0711D" w14:textId="77777777" w:rsidTr="0080789A">
        <w:tc>
          <w:tcPr>
            <w:tcW w:w="2070" w:type="dxa"/>
          </w:tcPr>
          <w:p w14:paraId="058154F6" w14:textId="77777777" w:rsidR="00D33456" w:rsidRPr="0080789A" w:rsidRDefault="00D33456" w:rsidP="00D3345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</w:t>
            </w:r>
            <w:r w:rsidRPr="008078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DA522DB" w14:textId="77777777" w:rsidR="00D33456" w:rsidRPr="0080789A" w:rsidRDefault="00D33456" w:rsidP="00D3345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  <w:r w:rsidRPr="0080789A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8078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80789A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36FBF5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F6CBC05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14,992</w:t>
            </w: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975F9BD" w14:textId="77777777" w:rsidR="00D33456" w:rsidRPr="0080789A" w:rsidRDefault="00D33456" w:rsidP="00D33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FA8D1F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004A059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C88581D" w14:textId="77777777" w:rsidR="00D33456" w:rsidRPr="000C22EC" w:rsidRDefault="00D33456" w:rsidP="00D33456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5A92BF4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607D3D5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55661F4" w14:textId="77777777" w:rsidR="00D33456" w:rsidRPr="0080789A" w:rsidRDefault="00D33456" w:rsidP="00D33456">
            <w:pPr>
              <w:pStyle w:val="NoSpacing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F8A3BC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6AE31D2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14,992</w:t>
            </w: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3BA2CE9" w14:textId="77777777" w:rsidR="00D33456" w:rsidRPr="000C22EC" w:rsidRDefault="00D33456" w:rsidP="00D33456">
            <w:pPr>
              <w:pStyle w:val="NoSpacing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59EEDD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D2D76D1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(35,984)</w:t>
            </w:r>
          </w:p>
        </w:tc>
        <w:tc>
          <w:tcPr>
            <w:tcW w:w="270" w:type="dxa"/>
          </w:tcPr>
          <w:p w14:paraId="1434044C" w14:textId="77777777" w:rsidR="00D33456" w:rsidRPr="0080789A" w:rsidRDefault="00D33456" w:rsidP="00D33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A959F51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90DB9BF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9BADA1" w14:textId="77777777" w:rsidR="00D33456" w:rsidRPr="000C22EC" w:rsidRDefault="00D33456" w:rsidP="00D33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60B9C7" w14:textId="77777777" w:rsidR="00D33456" w:rsidRPr="0080789A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AC3DB4B" w14:textId="77777777" w:rsidR="00D33456" w:rsidRPr="000C22EC" w:rsidRDefault="00D33456" w:rsidP="00D33456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(35,984)</w:t>
            </w:r>
          </w:p>
        </w:tc>
      </w:tr>
      <w:tr w:rsidR="005057A3" w:rsidRPr="0080789A" w14:paraId="7067BEFD" w14:textId="77777777" w:rsidTr="007D0E0F">
        <w:tc>
          <w:tcPr>
            <w:tcW w:w="2070" w:type="dxa"/>
          </w:tcPr>
          <w:p w14:paraId="6FC02718" w14:textId="77777777" w:rsidR="005057A3" w:rsidRDefault="005057A3" w:rsidP="005057A3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</w:t>
            </w: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  <w:p w14:paraId="39A8C173" w14:textId="77777777" w:rsidR="005057A3" w:rsidRPr="0080789A" w:rsidRDefault="005057A3" w:rsidP="005057A3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0E0E0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122AD4" w14:textId="77777777" w:rsidR="005057A3" w:rsidRPr="000C22EC" w:rsidRDefault="005057A3" w:rsidP="005057A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4601B685" w14:textId="77777777" w:rsidR="005057A3" w:rsidRPr="000C22EC" w:rsidRDefault="005057A3" w:rsidP="005057A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C22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605,968</w:t>
            </w:r>
          </w:p>
        </w:tc>
        <w:tc>
          <w:tcPr>
            <w:tcW w:w="270" w:type="dxa"/>
          </w:tcPr>
          <w:p w14:paraId="4AC3EC4D" w14:textId="77777777" w:rsidR="005057A3" w:rsidRPr="000C22EC" w:rsidRDefault="005057A3" w:rsidP="0050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D1399" w14:textId="77777777" w:rsidR="005057A3" w:rsidRPr="000C22EC" w:rsidRDefault="005057A3" w:rsidP="0050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3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C22EC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1,669</w:t>
            </w:r>
          </w:p>
        </w:tc>
        <w:tc>
          <w:tcPr>
            <w:tcW w:w="270" w:type="dxa"/>
          </w:tcPr>
          <w:p w14:paraId="7CF5B550" w14:textId="77777777" w:rsidR="005057A3" w:rsidRPr="000C22EC" w:rsidRDefault="005057A3" w:rsidP="005057A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9AB01" w14:textId="77777777" w:rsidR="005057A3" w:rsidRPr="000C22EC" w:rsidRDefault="005057A3" w:rsidP="0050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C22EC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(927)</w:t>
            </w:r>
          </w:p>
        </w:tc>
        <w:tc>
          <w:tcPr>
            <w:tcW w:w="270" w:type="dxa"/>
          </w:tcPr>
          <w:p w14:paraId="346249C3" w14:textId="77777777" w:rsidR="005057A3" w:rsidRPr="000C22EC" w:rsidRDefault="005057A3" w:rsidP="005057A3">
            <w:pPr>
              <w:pStyle w:val="NoSpacing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9B4962E" w14:textId="77777777" w:rsidR="005057A3" w:rsidRPr="000C22EC" w:rsidRDefault="005057A3" w:rsidP="005057A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5FF24278" w14:textId="77777777" w:rsidR="005057A3" w:rsidRPr="000C22EC" w:rsidRDefault="005057A3" w:rsidP="005057A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C22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606,710</w:t>
            </w:r>
          </w:p>
        </w:tc>
        <w:tc>
          <w:tcPr>
            <w:tcW w:w="270" w:type="dxa"/>
          </w:tcPr>
          <w:p w14:paraId="6BECD4AD" w14:textId="77777777" w:rsidR="005057A3" w:rsidRPr="000C22EC" w:rsidRDefault="005057A3" w:rsidP="0050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7DDF1" w14:textId="77777777" w:rsidR="005057A3" w:rsidRPr="000C22EC" w:rsidRDefault="005057A3" w:rsidP="00F50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1"/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C22EC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481,709</w:t>
            </w:r>
          </w:p>
        </w:tc>
        <w:tc>
          <w:tcPr>
            <w:tcW w:w="270" w:type="dxa"/>
          </w:tcPr>
          <w:p w14:paraId="7DFA525F" w14:textId="77777777" w:rsidR="005057A3" w:rsidRPr="000C22EC" w:rsidRDefault="005057A3" w:rsidP="0050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6EF0A" w14:textId="77777777" w:rsidR="005057A3" w:rsidRPr="000C22EC" w:rsidRDefault="005057A3" w:rsidP="0050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C22EC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907</w:t>
            </w:r>
          </w:p>
        </w:tc>
        <w:tc>
          <w:tcPr>
            <w:tcW w:w="270" w:type="dxa"/>
          </w:tcPr>
          <w:p w14:paraId="617D1518" w14:textId="77777777" w:rsidR="005057A3" w:rsidRPr="000C22EC" w:rsidRDefault="005057A3" w:rsidP="0050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F17FB" w14:textId="77777777" w:rsidR="005057A3" w:rsidRPr="000C22EC" w:rsidRDefault="005057A3" w:rsidP="0050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C22EC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482,616</w:t>
            </w:r>
          </w:p>
        </w:tc>
      </w:tr>
    </w:tbl>
    <w:p w14:paraId="5716E2B3" w14:textId="77777777" w:rsidR="00046EE3" w:rsidRPr="004233E3" w:rsidRDefault="00046EE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403D15C" w14:textId="77777777" w:rsidR="0053629B" w:rsidRDefault="00536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0"/>
      </w:tblGrid>
      <w:tr w:rsidR="0080789A" w:rsidRPr="0080789A" w14:paraId="1C536A53" w14:textId="77777777" w:rsidTr="0092096A">
        <w:trPr>
          <w:tblHeader/>
        </w:trPr>
        <w:tc>
          <w:tcPr>
            <w:tcW w:w="2070" w:type="dxa"/>
          </w:tcPr>
          <w:p w14:paraId="41837237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7650" w:type="dxa"/>
            <w:gridSpan w:val="13"/>
          </w:tcPr>
          <w:p w14:paraId="6AC17FDE" w14:textId="77777777" w:rsidR="0080789A" w:rsidRPr="0080789A" w:rsidRDefault="0080789A" w:rsidP="0092096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08797D"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789A" w:rsidRPr="0080789A" w14:paraId="1C31D1BD" w14:textId="77777777" w:rsidTr="0092096A">
        <w:trPr>
          <w:tblHeader/>
        </w:trPr>
        <w:tc>
          <w:tcPr>
            <w:tcW w:w="2070" w:type="dxa"/>
          </w:tcPr>
          <w:p w14:paraId="4722C399" w14:textId="77777777" w:rsidR="0080789A" w:rsidRPr="0080789A" w:rsidRDefault="0080789A" w:rsidP="0092096A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7"/>
          </w:tcPr>
          <w:p w14:paraId="1BB6AF6F" w14:textId="77777777" w:rsidR="0080789A" w:rsidRPr="0080789A" w:rsidRDefault="0080789A" w:rsidP="0092096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A74E98D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23090DB" w14:textId="77777777" w:rsidR="0080789A" w:rsidRPr="0080789A" w:rsidRDefault="0080789A" w:rsidP="0092096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80789A" w:rsidRPr="0080789A" w14:paraId="6486B255" w14:textId="77777777" w:rsidTr="0092096A">
        <w:trPr>
          <w:tblHeader/>
        </w:trPr>
        <w:tc>
          <w:tcPr>
            <w:tcW w:w="2070" w:type="dxa"/>
          </w:tcPr>
          <w:p w14:paraId="3E4811A2" w14:textId="77777777" w:rsidR="0080789A" w:rsidRPr="0080789A" w:rsidRDefault="0080789A" w:rsidP="0092096A">
            <w:pPr>
              <w:pStyle w:val="BodyText"/>
              <w:spacing w:after="0"/>
              <w:ind w:left="145" w:right="-77" w:hanging="1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</w:p>
          <w:p w14:paraId="6DD959C0" w14:textId="77777777" w:rsidR="0080789A" w:rsidRPr="0080789A" w:rsidRDefault="0080789A" w:rsidP="0092096A">
            <w:pPr>
              <w:pStyle w:val="BodyText"/>
              <w:spacing w:after="0"/>
              <w:ind w:left="145" w:right="-77" w:firstLine="1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78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78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46551C27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</w:t>
            </w:r>
          </w:p>
          <w:p w14:paraId="4A25D251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</w:tcPr>
          <w:p w14:paraId="28025893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0CCF7F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814201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4CCE1EC4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7F2F87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ดอลลาร์นิวซี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แลนด์</w:t>
            </w:r>
          </w:p>
        </w:tc>
        <w:tc>
          <w:tcPr>
            <w:tcW w:w="270" w:type="dxa"/>
          </w:tcPr>
          <w:p w14:paraId="1C4F1E38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70B75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8F5B6D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8B328DC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5C33459B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</w:t>
            </w:r>
          </w:p>
          <w:p w14:paraId="3602224D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</w:tcPr>
          <w:p w14:paraId="0AEAB965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D70DDD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3BBDA2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60E6F4B3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4652D1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E3E2F4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0789A" w:rsidRPr="0080789A" w14:paraId="2A650FFD" w14:textId="77777777" w:rsidTr="0092096A">
        <w:trPr>
          <w:tblHeader/>
        </w:trPr>
        <w:tc>
          <w:tcPr>
            <w:tcW w:w="2070" w:type="dxa"/>
          </w:tcPr>
          <w:p w14:paraId="1E746549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13"/>
          </w:tcPr>
          <w:p w14:paraId="725E6567" w14:textId="77777777" w:rsidR="0080789A" w:rsidRPr="0080789A" w:rsidRDefault="0080789A" w:rsidP="0092096A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789A" w:rsidRPr="0080789A" w14:paraId="2B16BC15" w14:textId="77777777" w:rsidTr="0092096A">
        <w:tc>
          <w:tcPr>
            <w:tcW w:w="2070" w:type="dxa"/>
          </w:tcPr>
          <w:p w14:paraId="02232239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18E498DC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lang w:val="en-US"/>
              </w:rPr>
              <w:t>715,020</w:t>
            </w:r>
          </w:p>
        </w:tc>
        <w:tc>
          <w:tcPr>
            <w:tcW w:w="270" w:type="dxa"/>
          </w:tcPr>
          <w:p w14:paraId="14C8F396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358CCB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lang w:val="en-US"/>
              </w:rPr>
              <w:t>1,651</w:t>
            </w:r>
          </w:p>
        </w:tc>
        <w:tc>
          <w:tcPr>
            <w:tcW w:w="270" w:type="dxa"/>
          </w:tcPr>
          <w:p w14:paraId="2D6736A4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A804D2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CDE4ED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D41CA9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716,671</w:t>
            </w:r>
          </w:p>
        </w:tc>
        <w:tc>
          <w:tcPr>
            <w:tcW w:w="270" w:type="dxa"/>
          </w:tcPr>
          <w:p w14:paraId="045C3A98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40795C" w14:textId="77777777" w:rsidR="0080789A" w:rsidRPr="0080789A" w:rsidRDefault="000515E1" w:rsidP="0092096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755,873</w:t>
            </w:r>
          </w:p>
        </w:tc>
        <w:tc>
          <w:tcPr>
            <w:tcW w:w="270" w:type="dxa"/>
          </w:tcPr>
          <w:p w14:paraId="017CBBB5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39B6D8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</w:tcPr>
          <w:p w14:paraId="262836C4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C9C851" w14:textId="77777777" w:rsidR="0080789A" w:rsidRPr="0080789A" w:rsidRDefault="004B5B28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756,780</w:t>
            </w:r>
          </w:p>
        </w:tc>
      </w:tr>
      <w:tr w:rsidR="0080789A" w:rsidRPr="0080789A" w14:paraId="550EE216" w14:textId="77777777" w:rsidTr="0092096A">
        <w:tc>
          <w:tcPr>
            <w:tcW w:w="2070" w:type="dxa"/>
          </w:tcPr>
          <w:p w14:paraId="223A3C09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2F1DE6E8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13,634</w:t>
            </w:r>
          </w:p>
        </w:tc>
        <w:tc>
          <w:tcPr>
            <w:tcW w:w="270" w:type="dxa"/>
          </w:tcPr>
          <w:p w14:paraId="2930309E" w14:textId="77777777" w:rsidR="0080789A" w:rsidRPr="00647F88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8C5EB2D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70" w:type="dxa"/>
          </w:tcPr>
          <w:p w14:paraId="1BDBE5A8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</w:tcPr>
          <w:p w14:paraId="5E061C5F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B7B4726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3654017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13,652</w:t>
            </w:r>
          </w:p>
        </w:tc>
        <w:tc>
          <w:tcPr>
            <w:tcW w:w="270" w:type="dxa"/>
          </w:tcPr>
          <w:p w14:paraId="4E58908A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6ADE456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14,467</w:t>
            </w:r>
          </w:p>
        </w:tc>
        <w:tc>
          <w:tcPr>
            <w:tcW w:w="270" w:type="dxa"/>
          </w:tcPr>
          <w:p w14:paraId="481D87CA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</w:tcPr>
          <w:p w14:paraId="2FEF3457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6B7ACEC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F719FDE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14,467</w:t>
            </w:r>
          </w:p>
        </w:tc>
      </w:tr>
      <w:tr w:rsidR="0080789A" w:rsidRPr="0080789A" w14:paraId="216F93F9" w14:textId="77777777" w:rsidTr="0092096A">
        <w:tc>
          <w:tcPr>
            <w:tcW w:w="2070" w:type="dxa"/>
          </w:tcPr>
          <w:p w14:paraId="3704490C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A733025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(103,478)</w:t>
            </w:r>
          </w:p>
        </w:tc>
        <w:tc>
          <w:tcPr>
            <w:tcW w:w="270" w:type="dxa"/>
          </w:tcPr>
          <w:p w14:paraId="700ACCA9" w14:textId="77777777" w:rsidR="0080789A" w:rsidRPr="00647F88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</w:tcPr>
          <w:p w14:paraId="695A6BB3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CE2990E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C167E8F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(927)</w:t>
            </w:r>
          </w:p>
        </w:tc>
        <w:tc>
          <w:tcPr>
            <w:tcW w:w="270" w:type="dxa"/>
          </w:tcPr>
          <w:p w14:paraId="760210EF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8508A9F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(104,405)</w:t>
            </w:r>
          </w:p>
        </w:tc>
        <w:tc>
          <w:tcPr>
            <w:tcW w:w="270" w:type="dxa"/>
          </w:tcPr>
          <w:p w14:paraId="54E2E1E2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1F007910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(241,790)</w:t>
            </w:r>
          </w:p>
        </w:tc>
        <w:tc>
          <w:tcPr>
            <w:tcW w:w="270" w:type="dxa"/>
          </w:tcPr>
          <w:p w14:paraId="70312C1B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</w:tcPr>
          <w:p w14:paraId="29760B16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0940776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9EF03BF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(241,790)</w:t>
            </w:r>
          </w:p>
        </w:tc>
      </w:tr>
      <w:tr w:rsidR="0080789A" w:rsidRPr="0080789A" w14:paraId="7116051F" w14:textId="77777777" w:rsidTr="0092096A">
        <w:tc>
          <w:tcPr>
            <w:tcW w:w="2070" w:type="dxa"/>
          </w:tcPr>
          <w:p w14:paraId="508C8C46" w14:textId="77777777" w:rsidR="0080789A" w:rsidRPr="0080789A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EE4AF2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(4,679)</w:t>
            </w:r>
          </w:p>
        </w:tc>
        <w:tc>
          <w:tcPr>
            <w:tcW w:w="270" w:type="dxa"/>
          </w:tcPr>
          <w:p w14:paraId="62BE06DF" w14:textId="77777777" w:rsidR="0080789A" w:rsidRPr="00647F88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1A7480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4F42406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16C5A2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5A8AE52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344ACC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(4,679)</w:t>
            </w:r>
          </w:p>
        </w:tc>
        <w:tc>
          <w:tcPr>
            <w:tcW w:w="270" w:type="dxa"/>
          </w:tcPr>
          <w:p w14:paraId="082620C5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C3E2F0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(12,007)</w:t>
            </w:r>
          </w:p>
        </w:tc>
        <w:tc>
          <w:tcPr>
            <w:tcW w:w="270" w:type="dxa"/>
          </w:tcPr>
          <w:p w14:paraId="2AE5D298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CCCB5D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4A286D3" w14:textId="77777777" w:rsidR="0080789A" w:rsidRPr="00647F88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1B36E7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(12,007)</w:t>
            </w:r>
          </w:p>
        </w:tc>
      </w:tr>
      <w:tr w:rsidR="0080789A" w:rsidRPr="0080789A" w14:paraId="4F2786B3" w14:textId="77777777" w:rsidTr="0092096A">
        <w:tc>
          <w:tcPr>
            <w:tcW w:w="2070" w:type="dxa"/>
          </w:tcPr>
          <w:p w14:paraId="74CF61DB" w14:textId="77777777" w:rsidR="0080789A" w:rsidRPr="0080789A" w:rsidRDefault="0080789A" w:rsidP="0092096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</w:t>
            </w: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EA0877" w14:textId="77777777" w:rsidR="0080789A" w:rsidRPr="00D53890" w:rsidRDefault="0080789A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753AB72" w14:textId="77777777" w:rsidR="0080789A" w:rsidRPr="00D53890" w:rsidRDefault="00AE243F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3890">
              <w:rPr>
                <w:rFonts w:ascii="Angsana New" w:hAnsi="Angsana New"/>
                <w:sz w:val="28"/>
                <w:szCs w:val="28"/>
                <w:lang w:val="en-US"/>
              </w:rPr>
              <w:t>620,497</w:t>
            </w:r>
          </w:p>
        </w:tc>
        <w:tc>
          <w:tcPr>
            <w:tcW w:w="270" w:type="dxa"/>
          </w:tcPr>
          <w:p w14:paraId="5FE53C08" w14:textId="77777777" w:rsidR="0080789A" w:rsidRPr="00D53890" w:rsidRDefault="0080789A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83CF66A" w14:textId="77777777" w:rsidR="0080789A" w:rsidRPr="00D53890" w:rsidRDefault="00AE243F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3890">
              <w:rPr>
                <w:rFonts w:ascii="Angsana New" w:hAnsi="Angsana New"/>
                <w:sz w:val="28"/>
                <w:szCs w:val="28"/>
                <w:lang w:val="en-US"/>
              </w:rPr>
              <w:t>1,669</w:t>
            </w:r>
          </w:p>
        </w:tc>
        <w:tc>
          <w:tcPr>
            <w:tcW w:w="270" w:type="dxa"/>
          </w:tcPr>
          <w:p w14:paraId="55C635D8" w14:textId="77777777" w:rsidR="0080789A" w:rsidRPr="00D53890" w:rsidRDefault="0080789A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C8AB1" w14:textId="77777777" w:rsidR="0080789A" w:rsidRPr="00D53890" w:rsidRDefault="00AE243F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3890">
              <w:rPr>
                <w:rFonts w:ascii="Angsana New" w:hAnsi="Angsana New"/>
                <w:sz w:val="28"/>
                <w:szCs w:val="28"/>
                <w:lang w:val="en-US"/>
              </w:rPr>
              <w:t>(927)</w:t>
            </w:r>
          </w:p>
        </w:tc>
        <w:tc>
          <w:tcPr>
            <w:tcW w:w="270" w:type="dxa"/>
          </w:tcPr>
          <w:p w14:paraId="6C317F5D" w14:textId="77777777" w:rsidR="0080789A" w:rsidRPr="00D53890" w:rsidRDefault="0080789A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F01589" w14:textId="77777777" w:rsidR="0080789A" w:rsidRPr="00D53890" w:rsidRDefault="00AE243F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3890">
              <w:rPr>
                <w:rFonts w:ascii="Angsana New" w:hAnsi="Angsana New"/>
                <w:sz w:val="28"/>
                <w:szCs w:val="28"/>
                <w:lang w:val="en-US"/>
              </w:rPr>
              <w:t>621,239</w:t>
            </w:r>
          </w:p>
        </w:tc>
        <w:tc>
          <w:tcPr>
            <w:tcW w:w="270" w:type="dxa"/>
          </w:tcPr>
          <w:p w14:paraId="32770143" w14:textId="77777777" w:rsidR="0080789A" w:rsidRPr="00D53890" w:rsidRDefault="0080789A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782EAD" w14:textId="77777777" w:rsidR="0080789A" w:rsidRPr="00D53890" w:rsidRDefault="00D53890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516,543</w:t>
            </w:r>
          </w:p>
        </w:tc>
        <w:tc>
          <w:tcPr>
            <w:tcW w:w="270" w:type="dxa"/>
          </w:tcPr>
          <w:p w14:paraId="0FA35354" w14:textId="77777777" w:rsidR="0080789A" w:rsidRPr="00D53890" w:rsidRDefault="0080789A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C08500" w14:textId="77777777" w:rsidR="0080789A" w:rsidRPr="00D53890" w:rsidRDefault="00D53890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</w:tcPr>
          <w:p w14:paraId="7FBB0F69" w14:textId="77777777" w:rsidR="0080789A" w:rsidRPr="00D53890" w:rsidRDefault="0080789A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64B3B1C" w14:textId="77777777" w:rsidR="0080789A" w:rsidRPr="00D53890" w:rsidRDefault="00D53890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517,450</w:t>
            </w:r>
          </w:p>
        </w:tc>
      </w:tr>
      <w:tr w:rsidR="0080789A" w:rsidRPr="0080789A" w14:paraId="424D2282" w14:textId="77777777" w:rsidTr="0092096A">
        <w:tc>
          <w:tcPr>
            <w:tcW w:w="2070" w:type="dxa"/>
          </w:tcPr>
          <w:p w14:paraId="3A675F96" w14:textId="77777777" w:rsidR="0080789A" w:rsidRPr="0080789A" w:rsidRDefault="0080789A" w:rsidP="0092096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</w:t>
            </w:r>
            <w:r w:rsidRPr="008078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ACAE02D" w14:textId="77777777" w:rsidR="0080789A" w:rsidRPr="0080789A" w:rsidRDefault="0080789A" w:rsidP="0092096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078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  <w:r w:rsidRPr="0080789A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8078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80789A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6DA4A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5F12EB6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14,992</w:t>
            </w: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099D030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D493A2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13091A8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F50B1C5" w14:textId="77777777" w:rsidR="0080789A" w:rsidRPr="00D53890" w:rsidRDefault="0080789A" w:rsidP="0092096A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5C0C74E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FAAD52C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C0F105" w14:textId="77777777" w:rsidR="0080789A" w:rsidRPr="0080789A" w:rsidRDefault="0080789A" w:rsidP="0092096A">
            <w:pPr>
              <w:pStyle w:val="NoSpacing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EB2634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B258D7A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078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14,992</w:t>
            </w: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AB1736F" w14:textId="77777777" w:rsidR="0080789A" w:rsidRPr="00D53890" w:rsidRDefault="0080789A" w:rsidP="0092096A">
            <w:pPr>
              <w:pStyle w:val="NoSpacing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A65BBE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D1A4982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(35,984)</w:t>
            </w:r>
          </w:p>
        </w:tc>
        <w:tc>
          <w:tcPr>
            <w:tcW w:w="270" w:type="dxa"/>
          </w:tcPr>
          <w:p w14:paraId="2482F6FD" w14:textId="77777777" w:rsidR="0080789A" w:rsidRPr="0080789A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F4A1E01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96DDAE3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731E17" w14:textId="77777777" w:rsidR="0080789A" w:rsidRPr="00D53890" w:rsidRDefault="0080789A" w:rsidP="00920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563A35" w14:textId="77777777" w:rsidR="0080789A" w:rsidRPr="0080789A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C040BFF" w14:textId="77777777" w:rsidR="0080789A" w:rsidRPr="00D53890" w:rsidRDefault="0080789A" w:rsidP="0092096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789A">
              <w:rPr>
                <w:rFonts w:ascii="Angsana New" w:hAnsi="Angsana New"/>
                <w:sz w:val="28"/>
                <w:szCs w:val="28"/>
                <w:lang w:val="en-US"/>
              </w:rPr>
              <w:t>(35,984)</w:t>
            </w:r>
          </w:p>
        </w:tc>
      </w:tr>
      <w:tr w:rsidR="00D53890" w:rsidRPr="00D53890" w14:paraId="33675EDE" w14:textId="77777777" w:rsidTr="00647F88">
        <w:tc>
          <w:tcPr>
            <w:tcW w:w="2070" w:type="dxa"/>
          </w:tcPr>
          <w:p w14:paraId="2431AC38" w14:textId="77777777" w:rsidR="00D53890" w:rsidRDefault="00D53890" w:rsidP="00D53890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</w:t>
            </w:r>
            <w:r w:rsidRPr="008078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  <w:p w14:paraId="20A8B5C4" w14:textId="77777777" w:rsidR="00D53890" w:rsidRPr="0080789A" w:rsidRDefault="00D53890" w:rsidP="00D53890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0E0E0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51D661" w14:textId="77777777" w:rsidR="00D53890" w:rsidRPr="00647F88" w:rsidRDefault="00D53890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759A0739" w14:textId="77777777" w:rsidR="00D53890" w:rsidRPr="00647F88" w:rsidRDefault="00D53890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47F8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605,505</w:t>
            </w:r>
          </w:p>
        </w:tc>
        <w:tc>
          <w:tcPr>
            <w:tcW w:w="270" w:type="dxa"/>
          </w:tcPr>
          <w:p w14:paraId="31141A8F" w14:textId="77777777" w:rsidR="00D53890" w:rsidRPr="00647F88" w:rsidRDefault="00D53890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BAC4D" w14:textId="77777777" w:rsidR="00D53890" w:rsidRPr="00647F88" w:rsidRDefault="00D53890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3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7F88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1,669</w:t>
            </w:r>
          </w:p>
        </w:tc>
        <w:tc>
          <w:tcPr>
            <w:tcW w:w="270" w:type="dxa"/>
          </w:tcPr>
          <w:p w14:paraId="511DE355" w14:textId="77777777" w:rsidR="00D53890" w:rsidRPr="00647F88" w:rsidRDefault="00D53890" w:rsidP="00D53890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A71A4F" w14:textId="77777777" w:rsidR="00D53890" w:rsidRPr="00647F88" w:rsidRDefault="00D53890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7F88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(927)</w:t>
            </w:r>
          </w:p>
        </w:tc>
        <w:tc>
          <w:tcPr>
            <w:tcW w:w="270" w:type="dxa"/>
          </w:tcPr>
          <w:p w14:paraId="5FA907CA" w14:textId="77777777" w:rsidR="00D53890" w:rsidRPr="00647F88" w:rsidRDefault="00D53890" w:rsidP="00D53890">
            <w:pPr>
              <w:pStyle w:val="NoSpacing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9CA7F9" w14:textId="77777777" w:rsidR="00D53890" w:rsidRPr="00647F88" w:rsidRDefault="00D53890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7EE4F942" w14:textId="77777777" w:rsidR="00D53890" w:rsidRPr="00647F88" w:rsidRDefault="00D53890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47F8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606,247</w:t>
            </w:r>
          </w:p>
        </w:tc>
        <w:tc>
          <w:tcPr>
            <w:tcW w:w="270" w:type="dxa"/>
          </w:tcPr>
          <w:p w14:paraId="313B5848" w14:textId="77777777" w:rsidR="00D53890" w:rsidRPr="00647F88" w:rsidRDefault="00D53890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68D02" w14:textId="77777777" w:rsidR="00D53890" w:rsidRPr="00647F88" w:rsidRDefault="0057652C" w:rsidP="00576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53890" w:rsidRPr="00647F88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480,559</w:t>
            </w:r>
          </w:p>
        </w:tc>
        <w:tc>
          <w:tcPr>
            <w:tcW w:w="270" w:type="dxa"/>
          </w:tcPr>
          <w:p w14:paraId="124C712D" w14:textId="77777777" w:rsidR="00D53890" w:rsidRPr="00647F88" w:rsidRDefault="00D53890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E90F5" w14:textId="77777777" w:rsidR="00D53890" w:rsidRPr="00647F88" w:rsidRDefault="00D53890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7F8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</w:tcPr>
          <w:p w14:paraId="732BD706" w14:textId="77777777" w:rsidR="00D53890" w:rsidRPr="00647F88" w:rsidRDefault="00D53890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50114" w14:textId="77777777" w:rsidR="00D53890" w:rsidRPr="00647F88" w:rsidRDefault="00D53890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7F88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481,466</w:t>
            </w:r>
          </w:p>
        </w:tc>
      </w:tr>
      <w:tr w:rsidR="00647F88" w:rsidRPr="00D53890" w14:paraId="45C839C9" w14:textId="77777777" w:rsidTr="00647F88">
        <w:tc>
          <w:tcPr>
            <w:tcW w:w="2070" w:type="dxa"/>
          </w:tcPr>
          <w:p w14:paraId="1FAF3534" w14:textId="77777777" w:rsidR="00647F88" w:rsidRPr="00887534" w:rsidRDefault="00647F88" w:rsidP="00D53890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F98DB77" w14:textId="77777777" w:rsidR="00647F88" w:rsidRPr="00647F88" w:rsidRDefault="00647F88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283A53" w14:textId="77777777" w:rsidR="00647F88" w:rsidRPr="00647F88" w:rsidRDefault="00647F88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105250AE" w14:textId="77777777" w:rsidR="00647F88" w:rsidRPr="00647F88" w:rsidRDefault="00647F88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3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40EDE479" w14:textId="77777777" w:rsidR="00647F88" w:rsidRPr="00647F88" w:rsidRDefault="00647F88" w:rsidP="00D53890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62D7D1" w14:textId="77777777" w:rsidR="00647F88" w:rsidRPr="00647F88" w:rsidRDefault="00647F88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47FE28F1" w14:textId="77777777" w:rsidR="00647F88" w:rsidRPr="00647F88" w:rsidRDefault="00647F88" w:rsidP="00D53890">
            <w:pPr>
              <w:pStyle w:val="NoSpacing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C759258" w14:textId="77777777" w:rsidR="00647F88" w:rsidRPr="00647F88" w:rsidRDefault="00647F88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7C3BBF" w14:textId="77777777" w:rsidR="00647F88" w:rsidRPr="00647F88" w:rsidRDefault="00647F88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14:paraId="4A0CD8F1" w14:textId="77777777" w:rsidR="00647F88" w:rsidRPr="00647F88" w:rsidRDefault="00647F88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69EB651F" w14:textId="77777777" w:rsidR="00647F88" w:rsidRPr="00647F88" w:rsidRDefault="00647F88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9352B9" w14:textId="77777777" w:rsidR="00647F88" w:rsidRPr="00647F88" w:rsidRDefault="00647F88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CD92B5E" w14:textId="77777777" w:rsidR="00647F88" w:rsidRPr="00647F88" w:rsidRDefault="00647F88" w:rsidP="00D5389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12619CC7" w14:textId="77777777" w:rsidR="00647F88" w:rsidRPr="00647F88" w:rsidRDefault="00647F88" w:rsidP="00D5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2D5DB667" w14:textId="77777777"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F2B53D9" w14:textId="77777777" w:rsidR="00F278FF" w:rsidRPr="00887534" w:rsidRDefault="00F278FF" w:rsidP="00497A54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C3CA225" w14:textId="77777777" w:rsidR="00014212" w:rsidRPr="004233E3" w:rsidRDefault="00C9510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ความเสี่ยงทางด้านสินเชื่อ </w:t>
      </w:r>
      <w:r w:rsidR="005574D4" w:rsidRPr="004233E3">
        <w:rPr>
          <w:rFonts w:ascii="Angsana New" w:hAnsi="Angsana New"/>
          <w:sz w:val="30"/>
          <w:szCs w:val="30"/>
          <w:cs/>
        </w:rPr>
        <w:t>คือ</w:t>
      </w:r>
      <w:r w:rsidR="00014212" w:rsidRPr="004233E3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ความเสี่ยงที่ลูกค้าหรือคู่สัญญาไม่สามารถชำระหนี้แก่ก</w:t>
      </w:r>
      <w:r w:rsidR="005D52F9" w:rsidRPr="004233E3">
        <w:rPr>
          <w:rFonts w:ascii="Angsana New" w:hAnsi="Angsana New"/>
          <w:sz w:val="30"/>
          <w:szCs w:val="30"/>
          <w:cs/>
        </w:rPr>
        <w:t>ลุ่มบริษัท</w:t>
      </w:r>
      <w:r w:rsidR="00651E20">
        <w:rPr>
          <w:rFonts w:ascii="Angsana New" w:hAnsi="Angsana New"/>
          <w:sz w:val="30"/>
          <w:szCs w:val="30"/>
        </w:rPr>
        <w:t xml:space="preserve"> </w:t>
      </w:r>
      <w:r w:rsidR="005D52F9" w:rsidRPr="004233E3">
        <w:rPr>
          <w:rFonts w:ascii="Angsana New" w:hAnsi="Angsana New"/>
          <w:sz w:val="30"/>
          <w:szCs w:val="30"/>
          <w:cs/>
        </w:rPr>
        <w:t>ตามเงื่อนไขที่ตกลงไว้</w:t>
      </w:r>
      <w:r w:rsidR="00014212" w:rsidRPr="004233E3">
        <w:rPr>
          <w:rFonts w:ascii="Angsana New" w:hAnsi="Angsana New"/>
          <w:sz w:val="30"/>
          <w:szCs w:val="30"/>
          <w:cs/>
        </w:rPr>
        <w:t>เมื่อครบกำหนด</w:t>
      </w:r>
    </w:p>
    <w:p w14:paraId="7D253815" w14:textId="77777777" w:rsidR="00F278FF" w:rsidRPr="00887534" w:rsidRDefault="00F278FF" w:rsidP="00781588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7E58B3F" w14:textId="77777777" w:rsidR="00014212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</w:t>
      </w:r>
      <w:r w:rsidR="005D52F9" w:rsidRPr="004233E3">
        <w:rPr>
          <w:rFonts w:ascii="Angsana New" w:hAnsi="Angsana New"/>
          <w:sz w:val="30"/>
          <w:szCs w:val="30"/>
          <w:cs/>
        </w:rPr>
        <w:t>เสี่ยงทางด้านสินเชื่อดังกล่าวอย่าง</w:t>
      </w:r>
      <w:r w:rsidR="00651E20">
        <w:rPr>
          <w:rFonts w:ascii="Angsana New" w:hAnsi="Angsana New"/>
          <w:sz w:val="30"/>
          <w:szCs w:val="30"/>
          <w:cs/>
        </w:rPr>
        <w:t>สม่ำเสมอ</w:t>
      </w:r>
      <w:r w:rsidRPr="004233E3">
        <w:rPr>
          <w:rFonts w:ascii="Angsana New" w:hAnsi="Angsana New"/>
          <w:sz w:val="30"/>
          <w:szCs w:val="30"/>
          <w:cs/>
        </w:rPr>
        <w:t xml:space="preserve"> โดยการวิเคราะห์</w:t>
      </w:r>
      <w:r w:rsidR="00154851" w:rsidRPr="004233E3">
        <w:rPr>
          <w:rFonts w:ascii="Angsana New" w:hAnsi="Angsana New"/>
          <w:sz w:val="30"/>
          <w:szCs w:val="30"/>
          <w:cs/>
        </w:rPr>
        <w:t>ฐานะทางการเงินของลูกค้าทุกรายที</w:t>
      </w:r>
      <w:r w:rsidR="00651E20">
        <w:rPr>
          <w:rFonts w:ascii="Angsana New" w:hAnsi="Angsana New"/>
          <w:sz w:val="30"/>
          <w:szCs w:val="30"/>
          <w:cs/>
        </w:rPr>
        <w:t>่ขอวงเงินสินเชื่อในระดับหนึ่ง ๆ</w:t>
      </w:r>
      <w:r w:rsidR="00637C04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ณ วันที่</w:t>
      </w:r>
      <w:r w:rsidR="005C55EB" w:rsidRPr="004233E3">
        <w:rPr>
          <w:rFonts w:ascii="Angsana New" w:hAnsi="Angsana New"/>
          <w:sz w:val="30"/>
          <w:szCs w:val="30"/>
          <w:cs/>
        </w:rPr>
        <w:t>รายงาน</w:t>
      </w:r>
      <w:r w:rsidR="00154851" w:rsidRPr="004233E3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ไม่พบว่ามีความเสี่ยงจากสินเชื่อที่เป็นสาระสำคัญ</w:t>
      </w:r>
      <w:r w:rsidR="00637C04" w:rsidRPr="004233E3">
        <w:rPr>
          <w:rFonts w:ascii="Angsana New" w:hAnsi="Angsana New"/>
          <w:sz w:val="30"/>
          <w:szCs w:val="30"/>
        </w:rPr>
        <w:t xml:space="preserve"> </w:t>
      </w:r>
      <w:r w:rsidR="00964763" w:rsidRPr="004233E3">
        <w:rPr>
          <w:rFonts w:ascii="Angsana New" w:hAnsi="Angsana New"/>
          <w:sz w:val="30"/>
          <w:szCs w:val="30"/>
          <w:cs/>
        </w:rPr>
        <w:t>ความเสี่ยง</w:t>
      </w:r>
      <w:r w:rsidR="00154851" w:rsidRPr="004233E3">
        <w:rPr>
          <w:rFonts w:ascii="Angsana New" w:hAnsi="Angsana New"/>
          <w:sz w:val="30"/>
          <w:szCs w:val="30"/>
          <w:cs/>
        </w:rPr>
        <w:t>สูงสุด</w:t>
      </w:r>
      <w:r w:rsidR="00964763" w:rsidRPr="004233E3">
        <w:rPr>
          <w:rFonts w:ascii="Angsana New" w:hAnsi="Angsana New"/>
          <w:sz w:val="30"/>
          <w:szCs w:val="30"/>
          <w:cs/>
        </w:rPr>
        <w:t>ทาง</w:t>
      </w:r>
      <w:r w:rsidRPr="004233E3">
        <w:rPr>
          <w:rFonts w:ascii="Angsana New" w:hAnsi="Angsana New"/>
          <w:sz w:val="30"/>
          <w:szCs w:val="30"/>
          <w:cs/>
        </w:rPr>
        <w:t>ด้านสินเชื่อแสดงไว้ในราคาตามบัญชีของสินทรัพย์ทางการเงิน</w:t>
      </w:r>
      <w:r w:rsidR="00651E20">
        <w:rPr>
          <w:rFonts w:ascii="Angsana New" w:hAnsi="Angsana New"/>
          <w:sz w:val="30"/>
          <w:szCs w:val="30"/>
        </w:rPr>
        <w:br/>
      </w:r>
      <w:r w:rsidR="005D52F9" w:rsidRPr="004233E3">
        <w:rPr>
          <w:rFonts w:ascii="Angsana New" w:hAnsi="Angsana New"/>
          <w:sz w:val="30"/>
          <w:szCs w:val="30"/>
          <w:cs/>
        </w:rPr>
        <w:t>แต่ละรายการ</w:t>
      </w:r>
      <w:r w:rsidR="003C3712" w:rsidRPr="004233E3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1B6B20" w:rsidRPr="004233E3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5D52F9" w:rsidRPr="004233E3">
        <w:rPr>
          <w:rFonts w:ascii="Angsana New" w:hAnsi="Angsana New"/>
          <w:sz w:val="30"/>
          <w:szCs w:val="30"/>
          <w:cs/>
        </w:rPr>
        <w:t>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5C1BAF0D" w14:textId="77777777" w:rsidR="00887F24" w:rsidRPr="0087713D" w:rsidRDefault="00887F24" w:rsidP="00C57F45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D176449" w14:textId="77777777" w:rsidR="00014212" w:rsidRPr="004233E3" w:rsidRDefault="00014212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56F00D5" w14:textId="77777777" w:rsidR="00944DE7" w:rsidRPr="0087713D" w:rsidRDefault="00944DE7" w:rsidP="00527EF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E7FF40C" w14:textId="77777777" w:rsidR="00014212" w:rsidRPr="004233E3" w:rsidRDefault="00014212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="005C55EB" w:rsidRPr="004233E3">
        <w:rPr>
          <w:rFonts w:ascii="Angsana New" w:hAnsi="Angsana New"/>
          <w:sz w:val="30"/>
          <w:szCs w:val="30"/>
          <w:cs/>
        </w:rPr>
        <w:t>กลุ่มบริษัท</w:t>
      </w:r>
      <w:r w:rsidRPr="004233E3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4DC25630" w14:textId="77777777" w:rsidR="00BD5ACC" w:rsidRPr="0087713D" w:rsidRDefault="00BD5ACC" w:rsidP="00C57F45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3714382" w14:textId="77777777" w:rsidR="00C95E4A" w:rsidRPr="00F3373C" w:rsidRDefault="00C95E4A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3373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  <w:r w:rsidRPr="00F3373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B37A46D" w14:textId="77777777" w:rsidR="00C95E4A" w:rsidRPr="0087713D" w:rsidRDefault="00C95E4A" w:rsidP="00C57F45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0ABA70A" w14:textId="77777777" w:rsidR="00223424" w:rsidRDefault="00C95E4A" w:rsidP="00C57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373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4340260" w14:textId="77777777" w:rsidR="0087713D" w:rsidRPr="009052ED" w:rsidRDefault="0087713D" w:rsidP="00C57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="586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350"/>
        <w:gridCol w:w="180"/>
        <w:gridCol w:w="1068"/>
        <w:gridCol w:w="180"/>
        <w:gridCol w:w="990"/>
        <w:gridCol w:w="180"/>
        <w:gridCol w:w="990"/>
        <w:gridCol w:w="180"/>
        <w:gridCol w:w="1092"/>
      </w:tblGrid>
      <w:tr w:rsidR="00223424" w:rsidRPr="008948FA" w14:paraId="1CDBA3A5" w14:textId="77777777" w:rsidTr="00390EEF">
        <w:trPr>
          <w:trHeight w:val="363"/>
          <w:tblHeader/>
        </w:trPr>
        <w:tc>
          <w:tcPr>
            <w:tcW w:w="2959" w:type="dxa"/>
            <w:vMerge w:val="restart"/>
            <w:shd w:val="clear" w:color="auto" w:fill="auto"/>
            <w:vAlign w:val="bottom"/>
          </w:tcPr>
          <w:p w14:paraId="2A4BEB40" w14:textId="77777777"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D8CCFF1" w14:textId="77777777"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E121449" w14:textId="77777777"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76A11626" w14:textId="77777777" w:rsidR="00223424" w:rsidRPr="004233E3" w:rsidRDefault="007D5B71" w:rsidP="00605C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2A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223424"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605C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23424" w:rsidRPr="008948FA" w14:paraId="70B6CDF9" w14:textId="77777777" w:rsidTr="00390EEF">
        <w:trPr>
          <w:trHeight w:val="363"/>
          <w:tblHeader/>
        </w:trPr>
        <w:tc>
          <w:tcPr>
            <w:tcW w:w="2959" w:type="dxa"/>
            <w:vMerge/>
            <w:shd w:val="clear" w:color="auto" w:fill="auto"/>
            <w:vAlign w:val="bottom"/>
          </w:tcPr>
          <w:p w14:paraId="3121C3E3" w14:textId="77777777"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7764B839" w14:textId="77777777" w:rsidR="00223424" w:rsidRPr="004233E3" w:rsidRDefault="00223424" w:rsidP="002234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DFC5DF6" w14:textId="77777777"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D9EEE" w14:textId="77777777"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23424" w:rsidRPr="008948FA" w14:paraId="6DAEBCCA" w14:textId="77777777" w:rsidTr="00390EEF">
        <w:trPr>
          <w:trHeight w:val="363"/>
          <w:tblHeader/>
        </w:trPr>
        <w:tc>
          <w:tcPr>
            <w:tcW w:w="2959" w:type="dxa"/>
            <w:shd w:val="clear" w:color="auto" w:fill="auto"/>
            <w:vAlign w:val="bottom"/>
          </w:tcPr>
          <w:p w14:paraId="3008CE88" w14:textId="77777777"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5CE801A9" w14:textId="77777777"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B948A75" w14:textId="77777777"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1C909115" w14:textId="77777777"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11A9FA7" w14:textId="77777777"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6BBF62" w14:textId="77777777"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199D3DE" w14:textId="77777777"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561A723" w14:textId="77777777"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E55F276" w14:textId="77777777"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02435F61" w14:textId="77777777"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23424" w:rsidRPr="008948FA" w14:paraId="6F3FD251" w14:textId="77777777" w:rsidTr="00390EEF">
        <w:trPr>
          <w:tblHeader/>
        </w:trPr>
        <w:tc>
          <w:tcPr>
            <w:tcW w:w="2959" w:type="dxa"/>
            <w:shd w:val="clear" w:color="auto" w:fill="auto"/>
          </w:tcPr>
          <w:p w14:paraId="638D8632" w14:textId="77777777" w:rsidR="00223424" w:rsidRPr="00362A2E" w:rsidRDefault="00223424" w:rsidP="0022342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476223D3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B053291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171A125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2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362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362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</w:p>
        </w:tc>
      </w:tr>
      <w:tr w:rsidR="00223424" w:rsidRPr="008948FA" w14:paraId="0FBD25E4" w14:textId="77777777" w:rsidTr="00390EEF">
        <w:trPr>
          <w:cantSplit/>
        </w:trPr>
        <w:tc>
          <w:tcPr>
            <w:tcW w:w="2959" w:type="dxa"/>
            <w:shd w:val="clear" w:color="auto" w:fill="auto"/>
          </w:tcPr>
          <w:p w14:paraId="7E74715F" w14:textId="77777777" w:rsidR="00223424" w:rsidRPr="00362A2E" w:rsidRDefault="00223424" w:rsidP="00223424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2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2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2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17984" w:rsidRPr="00362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542E44C5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E110BC4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14:paraId="3EFD1BA5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F1A60B0" w14:textId="77777777" w:rsidR="00223424" w:rsidRPr="00362A2E" w:rsidRDefault="00223424" w:rsidP="002234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01FBE7F4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37FE2EF8" w14:textId="77777777" w:rsidR="00223424" w:rsidRPr="00362A2E" w:rsidRDefault="00223424" w:rsidP="002234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2D5CA3D5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5605F4A6" w14:textId="77777777" w:rsidR="00223424" w:rsidRPr="00362A2E" w:rsidRDefault="00223424" w:rsidP="002234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14:paraId="3D876F14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223424" w:rsidRPr="008948FA" w14:paraId="5192B71F" w14:textId="77777777" w:rsidTr="00390EEF">
        <w:trPr>
          <w:cantSplit/>
        </w:trPr>
        <w:tc>
          <w:tcPr>
            <w:tcW w:w="2959" w:type="dxa"/>
            <w:shd w:val="clear" w:color="auto" w:fill="auto"/>
          </w:tcPr>
          <w:p w14:paraId="66634436" w14:textId="77777777" w:rsidR="00223424" w:rsidRPr="00362A2E" w:rsidRDefault="0087713D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2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 วัดมูลค่าด้วยมูลค่ายุติธรรม</w:t>
            </w:r>
          </w:p>
        </w:tc>
        <w:tc>
          <w:tcPr>
            <w:tcW w:w="1350" w:type="dxa"/>
          </w:tcPr>
          <w:p w14:paraId="093CC827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BD72F4B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14:paraId="093E5A1E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3813ECC4" w14:textId="77777777" w:rsidR="00223424" w:rsidRPr="00362A2E" w:rsidRDefault="00223424" w:rsidP="002234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6F6EFA0F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F7C1002" w14:textId="77777777" w:rsidR="00223424" w:rsidRPr="00362A2E" w:rsidRDefault="00223424" w:rsidP="002234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257EC843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0BD57A46" w14:textId="77777777" w:rsidR="00223424" w:rsidRPr="00362A2E" w:rsidRDefault="00223424" w:rsidP="002234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14:paraId="17C0914B" w14:textId="77777777" w:rsidR="00223424" w:rsidRPr="00362A2E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223424" w:rsidRPr="008948FA" w14:paraId="794021D7" w14:textId="77777777" w:rsidTr="00A73EB3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0488080B" w14:textId="77777777" w:rsidR="00223424" w:rsidRPr="00362A2E" w:rsidRDefault="00223424" w:rsidP="00223424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362A2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  <w:shd w:val="clear" w:color="auto" w:fill="auto"/>
          </w:tcPr>
          <w:p w14:paraId="71A9310F" w14:textId="77777777" w:rsidR="00223424" w:rsidRPr="00362A2E" w:rsidRDefault="00223424" w:rsidP="000958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CC0CF5" w14:textId="77777777" w:rsidR="00223424" w:rsidRPr="00362A2E" w:rsidRDefault="00223424" w:rsidP="000958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919B3E5" w14:textId="77777777" w:rsidR="00223424" w:rsidRPr="00362A2E" w:rsidRDefault="00223424" w:rsidP="000958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174E6F" w14:textId="77777777" w:rsidR="00223424" w:rsidRPr="00362A2E" w:rsidRDefault="00223424" w:rsidP="00095868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28B492" w14:textId="77777777" w:rsidR="00223424" w:rsidRPr="00362A2E" w:rsidRDefault="00223424" w:rsidP="000958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A3FA04" w14:textId="77777777" w:rsidR="00223424" w:rsidRPr="00362A2E" w:rsidRDefault="00223424" w:rsidP="0009586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BB2F0A" w14:textId="77777777" w:rsidR="00223424" w:rsidRPr="00362A2E" w:rsidRDefault="00223424" w:rsidP="000958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086655" w14:textId="77777777" w:rsidR="00223424" w:rsidRPr="00362A2E" w:rsidRDefault="00223424" w:rsidP="0009586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94A7A3C" w14:textId="77777777" w:rsidR="00223424" w:rsidRPr="00362A2E" w:rsidRDefault="00223424" w:rsidP="000958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13D" w:rsidRPr="008948FA" w14:paraId="345D1105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2C5F3157" w14:textId="77777777" w:rsidR="0087713D" w:rsidRPr="00362A2E" w:rsidRDefault="0087713D" w:rsidP="0087713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14:paraId="5AF49060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2A2E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80" w:type="dxa"/>
          </w:tcPr>
          <w:p w14:paraId="73538E6F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78C372D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2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2DA71F" w14:textId="77777777" w:rsidR="0087713D" w:rsidRPr="00362A2E" w:rsidRDefault="0087713D" w:rsidP="0087713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7107B6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A2E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80" w:type="dxa"/>
            <w:shd w:val="clear" w:color="auto" w:fill="auto"/>
          </w:tcPr>
          <w:p w14:paraId="0641947B" w14:textId="77777777" w:rsidR="0087713D" w:rsidRPr="00362A2E" w:rsidRDefault="0087713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E9F17A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2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E1910A" w14:textId="77777777" w:rsidR="0087713D" w:rsidRPr="00362A2E" w:rsidRDefault="0087713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985FD8E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A2E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</w:tr>
      <w:tr w:rsidR="0087713D" w:rsidRPr="008948FA" w14:paraId="256D22BF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7162BDE3" w14:textId="77777777" w:rsidR="0087713D" w:rsidRPr="00362A2E" w:rsidRDefault="0087713D" w:rsidP="0087713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1B9BD5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3629A5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52E8951A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ACF171" w14:textId="77777777" w:rsidR="0087713D" w:rsidRPr="00362A2E" w:rsidRDefault="0087713D" w:rsidP="0087713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B76493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9A4427" w14:textId="77777777" w:rsidR="0087713D" w:rsidRPr="00362A2E" w:rsidRDefault="0087713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356375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3570CC" w14:textId="77777777" w:rsidR="0087713D" w:rsidRPr="00362A2E" w:rsidRDefault="0087713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3350E2A" w14:textId="77777777" w:rsidR="0087713D" w:rsidRPr="00362A2E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13D" w:rsidRPr="008948FA" w14:paraId="6EC97C63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66DAC9C9" w14:textId="4A7C2666" w:rsidR="0087713D" w:rsidRPr="00B4386C" w:rsidRDefault="0087713D" w:rsidP="0087713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727C110A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6917D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D282EC5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97048C" w14:textId="77777777" w:rsidR="0087713D" w:rsidRPr="00B4386C" w:rsidRDefault="0087713D" w:rsidP="0087713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96458D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F71222" w14:textId="77777777" w:rsidR="0087713D" w:rsidRPr="00B4386C" w:rsidRDefault="0087713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7F6902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EC5694" w14:textId="77777777" w:rsidR="0087713D" w:rsidRPr="00B4386C" w:rsidRDefault="0087713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4C2587D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13D" w:rsidRPr="008948FA" w14:paraId="1944220E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42B5DF05" w14:textId="77777777" w:rsidR="0087713D" w:rsidRPr="00B4386C" w:rsidRDefault="0087713D" w:rsidP="0087713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5639A2CC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2,550</w:t>
            </w:r>
          </w:p>
        </w:tc>
        <w:tc>
          <w:tcPr>
            <w:tcW w:w="180" w:type="dxa"/>
          </w:tcPr>
          <w:p w14:paraId="7C276018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D9E7FD1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9A3B96" w14:textId="77777777" w:rsidR="0087713D" w:rsidRPr="00B4386C" w:rsidRDefault="0087713D" w:rsidP="0087713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ECA7FB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2,542</w:t>
            </w:r>
          </w:p>
        </w:tc>
        <w:tc>
          <w:tcPr>
            <w:tcW w:w="180" w:type="dxa"/>
            <w:shd w:val="clear" w:color="auto" w:fill="auto"/>
          </w:tcPr>
          <w:p w14:paraId="40F534C1" w14:textId="77777777" w:rsidR="0087713D" w:rsidRPr="00B4386C" w:rsidRDefault="0087713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F5B199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AAFA20" w14:textId="77777777" w:rsidR="0087713D" w:rsidRPr="00B4386C" w:rsidRDefault="0087713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74A524D" w14:textId="77777777" w:rsidR="0087713D" w:rsidRPr="00B4386C" w:rsidRDefault="0087713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2,542</w:t>
            </w:r>
          </w:p>
        </w:tc>
      </w:tr>
      <w:tr w:rsidR="009052ED" w:rsidRPr="008948FA" w14:paraId="42C920E5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65DB218A" w14:textId="77777777" w:rsidR="009052ED" w:rsidRPr="00B4386C" w:rsidRDefault="009052ED" w:rsidP="0087713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A29CA7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3606D43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54C7ED4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AA5C89" w14:textId="77777777" w:rsidR="009052ED" w:rsidRPr="00B4386C" w:rsidRDefault="009052ED" w:rsidP="0087713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ACE595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F081F6" w14:textId="77777777" w:rsidR="009052ED" w:rsidRPr="00B4386C" w:rsidRDefault="009052E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B68586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2D2046" w14:textId="77777777" w:rsidR="009052ED" w:rsidRPr="00B4386C" w:rsidRDefault="009052E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73BF8EB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2ED" w:rsidRPr="008948FA" w14:paraId="698647CF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38FFBCA5" w14:textId="77777777" w:rsidR="009052ED" w:rsidRPr="00B4386C" w:rsidRDefault="009052ED" w:rsidP="0087713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43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38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14:paraId="45F4DC69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B87325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8264BD4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37C162" w14:textId="77777777" w:rsidR="009052ED" w:rsidRPr="00B4386C" w:rsidRDefault="009052ED" w:rsidP="0087713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029D60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5C3E60" w14:textId="77777777" w:rsidR="009052ED" w:rsidRPr="00B4386C" w:rsidRDefault="009052E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D19BD3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53DB45" w14:textId="77777777" w:rsidR="009052ED" w:rsidRPr="00B4386C" w:rsidRDefault="009052ED" w:rsidP="008771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60FDC61" w14:textId="77777777" w:rsidR="009052ED" w:rsidRPr="00B4386C" w:rsidRDefault="009052ED" w:rsidP="00877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2ED" w:rsidRPr="008948FA" w14:paraId="61D51A63" w14:textId="77777777" w:rsidTr="007D0E0F">
        <w:trPr>
          <w:cantSplit/>
        </w:trPr>
        <w:tc>
          <w:tcPr>
            <w:tcW w:w="2959" w:type="dxa"/>
            <w:shd w:val="clear" w:color="auto" w:fill="auto"/>
          </w:tcPr>
          <w:p w14:paraId="5F7DB07B" w14:textId="77777777" w:rsidR="009052ED" w:rsidRPr="00B4386C" w:rsidRDefault="009052ED" w:rsidP="00905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73E8482E" w14:textId="77777777" w:rsidR="009052ED" w:rsidRPr="00B4386C" w:rsidRDefault="009052ED" w:rsidP="009052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31260353" w14:textId="77777777" w:rsidR="009052ED" w:rsidRPr="00B4386C" w:rsidRDefault="009052ED" w:rsidP="009052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14:paraId="1A5A4F50" w14:textId="77777777" w:rsidR="009052ED" w:rsidRPr="00B4386C" w:rsidRDefault="009052ED" w:rsidP="009052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5A16078" w14:textId="77777777" w:rsidR="009052ED" w:rsidRPr="00B4386C" w:rsidRDefault="009052ED" w:rsidP="009052E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6AFE9C1B" w14:textId="77777777" w:rsidR="009052ED" w:rsidRPr="00B4386C" w:rsidRDefault="009052ED" w:rsidP="009052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4B7A0B5" w14:textId="77777777" w:rsidR="009052ED" w:rsidRPr="00B4386C" w:rsidRDefault="009052ED" w:rsidP="009052E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539D24FB" w14:textId="77777777" w:rsidR="009052ED" w:rsidRPr="00B4386C" w:rsidRDefault="009052ED" w:rsidP="009052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EA09A3C" w14:textId="77777777" w:rsidR="009052ED" w:rsidRPr="00B4386C" w:rsidRDefault="009052ED" w:rsidP="009052E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14:paraId="0249BC9A" w14:textId="77777777" w:rsidR="009052ED" w:rsidRPr="00B4386C" w:rsidRDefault="009052ED" w:rsidP="009052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052ED" w:rsidRPr="008948FA" w14:paraId="63C1A6B8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47623BE2" w14:textId="77777777" w:rsidR="009052ED" w:rsidRPr="00B4386C" w:rsidRDefault="009052ED" w:rsidP="009052E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14:paraId="1EA01782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297DC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478D79F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F4BC9D" w14:textId="77777777" w:rsidR="009052ED" w:rsidRPr="00B4386C" w:rsidRDefault="009052ED" w:rsidP="009052E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F4A250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039149" w14:textId="77777777" w:rsidR="009052ED" w:rsidRPr="00B4386C" w:rsidRDefault="009052ED" w:rsidP="009052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E9562B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9B6F62" w14:textId="77777777" w:rsidR="009052ED" w:rsidRPr="00B4386C" w:rsidRDefault="009052ED" w:rsidP="009052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80CF28C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2ED" w:rsidRPr="008948FA" w14:paraId="0537D6B3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1725D416" w14:textId="77777777" w:rsidR="009052ED" w:rsidRPr="00B4386C" w:rsidRDefault="009052ED" w:rsidP="009052E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350" w:type="dxa"/>
          </w:tcPr>
          <w:p w14:paraId="21461168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80" w:type="dxa"/>
          </w:tcPr>
          <w:p w14:paraId="18168C37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40DCDC2" w14:textId="77777777" w:rsidR="009052ED" w:rsidRPr="00B4386C" w:rsidRDefault="009052ED" w:rsidP="009052ED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9B52A9" w14:textId="77777777" w:rsidR="009052ED" w:rsidRPr="00B4386C" w:rsidRDefault="009052ED" w:rsidP="00905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BEE64D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80" w:type="dxa"/>
            <w:shd w:val="clear" w:color="auto" w:fill="auto"/>
          </w:tcPr>
          <w:p w14:paraId="0395E7B3" w14:textId="77777777" w:rsidR="009052ED" w:rsidRPr="00B4386C" w:rsidRDefault="009052ED" w:rsidP="009052E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E67BB2" w14:textId="77777777" w:rsidR="009052ED" w:rsidRPr="00B4386C" w:rsidRDefault="009052ED" w:rsidP="009052ED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2421F3" w14:textId="77777777" w:rsidR="009052ED" w:rsidRPr="00B4386C" w:rsidRDefault="009052ED" w:rsidP="00905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E37294A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9052ED" w:rsidRPr="008948FA" w14:paraId="6FF04336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4A344A33" w14:textId="77777777" w:rsidR="009052ED" w:rsidRPr="00B4386C" w:rsidRDefault="009052ED" w:rsidP="009052E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0F50B5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9802DA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1BB22988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F0130F" w14:textId="77777777" w:rsidR="009052ED" w:rsidRPr="00B4386C" w:rsidRDefault="009052ED" w:rsidP="009052E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17F952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C49495" w14:textId="77777777" w:rsidR="009052ED" w:rsidRPr="00B4386C" w:rsidRDefault="009052ED" w:rsidP="009052E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84F125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23EA30" w14:textId="77777777" w:rsidR="009052ED" w:rsidRPr="00B4386C" w:rsidRDefault="009052ED" w:rsidP="009052E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2DC13CC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2ED" w:rsidRPr="008948FA" w14:paraId="67C15AA4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6F4F611B" w14:textId="64B9E467" w:rsidR="009052ED" w:rsidRPr="00B4386C" w:rsidRDefault="009052ED" w:rsidP="009052E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8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534D37A0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5BE7D7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4DA0077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50BB83" w14:textId="77777777" w:rsidR="009052ED" w:rsidRPr="00B4386C" w:rsidRDefault="009052ED" w:rsidP="009052E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3641BF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84F5DC" w14:textId="77777777" w:rsidR="009052ED" w:rsidRPr="00B4386C" w:rsidRDefault="009052ED" w:rsidP="009052E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D8B89D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2F21A5" w14:textId="77777777" w:rsidR="009052ED" w:rsidRPr="00B4386C" w:rsidRDefault="009052ED" w:rsidP="009052E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D2AA322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2ED" w:rsidRPr="008948FA" w14:paraId="6DAAE7A5" w14:textId="77777777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7FBF3930" w14:textId="77777777" w:rsidR="009052ED" w:rsidRPr="00B4386C" w:rsidRDefault="009052ED" w:rsidP="009052ED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6601F10E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  <w:tc>
          <w:tcPr>
            <w:tcW w:w="180" w:type="dxa"/>
          </w:tcPr>
          <w:p w14:paraId="7389816C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D36F62E" w14:textId="77777777" w:rsidR="009052ED" w:rsidRPr="00B4386C" w:rsidRDefault="009052ED" w:rsidP="009052ED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8F3CEB" w14:textId="77777777" w:rsidR="009052ED" w:rsidRPr="00B4386C" w:rsidRDefault="009052ED" w:rsidP="009052E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20E71A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1,747</w:t>
            </w:r>
          </w:p>
        </w:tc>
        <w:tc>
          <w:tcPr>
            <w:tcW w:w="180" w:type="dxa"/>
            <w:shd w:val="clear" w:color="auto" w:fill="auto"/>
          </w:tcPr>
          <w:p w14:paraId="534EA138" w14:textId="77777777" w:rsidR="009052ED" w:rsidRPr="00B4386C" w:rsidRDefault="009052ED" w:rsidP="009052E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8BB3D8" w14:textId="77777777" w:rsidR="009052ED" w:rsidRPr="00B4386C" w:rsidRDefault="009052ED" w:rsidP="009052ED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7F186C" w14:textId="77777777" w:rsidR="009052ED" w:rsidRPr="00B4386C" w:rsidRDefault="009052ED" w:rsidP="009052E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2D8AE7E" w14:textId="77777777" w:rsidR="009052ED" w:rsidRPr="00B4386C" w:rsidRDefault="009052ED" w:rsidP="009052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86C">
              <w:rPr>
                <w:rFonts w:asciiTheme="majorBidi" w:hAnsiTheme="majorBidi" w:cstheme="majorBidi"/>
                <w:sz w:val="30"/>
                <w:szCs w:val="30"/>
              </w:rPr>
              <w:t>1,747</w:t>
            </w:r>
          </w:p>
        </w:tc>
      </w:tr>
    </w:tbl>
    <w:p w14:paraId="508596E8" w14:textId="77777777" w:rsidR="00223424" w:rsidRDefault="00223424" w:rsidP="00223424"/>
    <w:p w14:paraId="2FFB26C3" w14:textId="77777777" w:rsidR="00C740C9" w:rsidRDefault="00C740C9" w:rsidP="007D5B71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10AD092" w14:textId="77777777" w:rsidR="00496715" w:rsidRPr="00496715" w:rsidRDefault="00496715" w:rsidP="004C22F1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96715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6F040B1" w14:textId="77777777" w:rsidR="00496715" w:rsidRDefault="00496715" w:rsidP="00781588">
      <w:pPr>
        <w:pStyle w:val="NoSpacing"/>
      </w:pPr>
    </w:p>
    <w:p w14:paraId="69EE7CFF" w14:textId="77777777" w:rsidR="004C22F1" w:rsidRPr="00294374" w:rsidRDefault="004C22F1" w:rsidP="004C22F1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294374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14:paraId="7D3E3366" w14:textId="77777777" w:rsidR="004C22F1" w:rsidRPr="00AC36CE" w:rsidRDefault="004C22F1" w:rsidP="000E122B">
      <w:pPr>
        <w:pStyle w:val="NoSpacing"/>
      </w:pPr>
    </w:p>
    <w:p w14:paraId="5646DE6B" w14:textId="77777777" w:rsidR="004C22F1" w:rsidRPr="00FF25E0" w:rsidRDefault="004C22F1" w:rsidP="004C22F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FF25E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77CF8D34" w14:textId="77777777" w:rsidR="004C22F1" w:rsidRPr="00527EF9" w:rsidRDefault="004C22F1" w:rsidP="00781588">
      <w:pPr>
        <w:pStyle w:val="NoSpacing"/>
      </w:pPr>
    </w:p>
    <w:p w14:paraId="7068F807" w14:textId="1D38DBD3" w:rsidR="0003458D" w:rsidRDefault="004C22F1" w:rsidP="0087713D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F25E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มูลค่ายุติธรรมระดับ</w:t>
      </w:r>
      <w:r w:rsidRPr="00FF25E0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FF25E0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87713D" w:rsidRPr="0087713D">
        <w:rPr>
          <w:rFonts w:ascii="Angsana New" w:hAnsi="Angsana New" w:cs="Angsana New"/>
          <w:sz w:val="30"/>
          <w:szCs w:val="30"/>
          <w:cs/>
          <w:lang w:bidi="th-TH"/>
        </w:rPr>
        <w:t>สัญญาซื้อขายเงินตราต่างประเทศ</w:t>
      </w:r>
      <w:r w:rsidR="0087713D" w:rsidRPr="00F34DCF">
        <w:rPr>
          <w:rFonts w:ascii="Angsana New" w:hAnsi="Angsana New" w:cs="Angsana New"/>
          <w:sz w:val="30"/>
          <w:szCs w:val="30"/>
          <w:cs/>
          <w:lang w:bidi="th-TH"/>
        </w:rPr>
        <w:t>ล่วงหน้า</w:t>
      </w:r>
      <w:r w:rsidR="0087713D" w:rsidRPr="00F34D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34DCF">
        <w:rPr>
          <w:rFonts w:ascii="Angsana New" w:hAnsi="Angsana New" w:cs="Angsana New"/>
          <w:sz w:val="30"/>
          <w:szCs w:val="30"/>
          <w:cs/>
          <w:lang w:bidi="th-TH"/>
        </w:rPr>
        <w:t>อ้างอิงราคาจาก</w:t>
      </w:r>
      <w:r w:rsidR="0087713D" w:rsidRPr="00F34DCF">
        <w:rPr>
          <w:rFonts w:ascii="Angsana New" w:hAnsi="Angsana New" w:cs="Angsana New"/>
          <w:sz w:val="30"/>
          <w:szCs w:val="30"/>
          <w:cs/>
          <w:lang w:bidi="th-TH"/>
        </w:rPr>
        <w:t>เส้นอัตรา</w:t>
      </w:r>
      <w:r w:rsidR="0087713D" w:rsidRPr="0087713D">
        <w:rPr>
          <w:rFonts w:ascii="Angsana New" w:hAnsi="Angsana New" w:cs="Angsana New"/>
          <w:sz w:val="30"/>
          <w:szCs w:val="30"/>
          <w:cs/>
          <w:lang w:bidi="th-TH"/>
        </w:rPr>
        <w:t>ผลตอบแทนของหลักทรัพย์ที่มีสินเชื่อคุณภาพดีในสกุลเงินที่เกี่ยวข้อง</w:t>
      </w:r>
    </w:p>
    <w:p w14:paraId="0600135E" w14:textId="77777777" w:rsidR="0087713D" w:rsidRPr="0087713D" w:rsidRDefault="0087713D" w:rsidP="0087713D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BF3A323" w14:textId="77777777" w:rsidR="00014212" w:rsidRPr="00536C48" w:rsidRDefault="00A07ED5" w:rsidP="0012346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536C48">
        <w:rPr>
          <w:szCs w:val="30"/>
          <w:cs/>
        </w:rPr>
        <w:tab/>
      </w:r>
      <w:r w:rsidR="00014212" w:rsidRPr="00536C48">
        <w:rPr>
          <w:szCs w:val="30"/>
          <w:cs/>
        </w:rPr>
        <w:t>ภาระผูกพัน</w:t>
      </w:r>
      <w:r w:rsidR="00BE6D1C" w:rsidRPr="00536C48">
        <w:rPr>
          <w:szCs w:val="30"/>
          <w:cs/>
        </w:rPr>
        <w:t>กับ</w:t>
      </w:r>
      <w:r w:rsidR="00AF0DA3" w:rsidRPr="00536C48">
        <w:rPr>
          <w:szCs w:val="30"/>
          <w:cs/>
        </w:rPr>
        <w:t>บุคคลหรือ</w:t>
      </w:r>
      <w:r w:rsidR="00BE6D1C" w:rsidRPr="00536C48">
        <w:rPr>
          <w:szCs w:val="30"/>
          <w:cs/>
        </w:rPr>
        <w:t>กิจการที่ไม่เกี่ยวข้องกัน</w:t>
      </w:r>
    </w:p>
    <w:p w14:paraId="5CC65313" w14:textId="77777777" w:rsidR="008727D2" w:rsidRPr="00390EEF" w:rsidRDefault="008727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"/>
        <w:gridCol w:w="4122"/>
        <w:gridCol w:w="1080"/>
        <w:gridCol w:w="27"/>
        <w:gridCol w:w="243"/>
        <w:gridCol w:w="1080"/>
        <w:gridCol w:w="270"/>
        <w:gridCol w:w="1080"/>
        <w:gridCol w:w="270"/>
        <w:gridCol w:w="1080"/>
      </w:tblGrid>
      <w:tr w:rsidR="008727D2" w:rsidRPr="008948FA" w14:paraId="4EAD0BF0" w14:textId="77777777" w:rsidTr="00306386">
        <w:trPr>
          <w:tblHeader/>
        </w:trPr>
        <w:tc>
          <w:tcPr>
            <w:tcW w:w="4140" w:type="dxa"/>
            <w:gridSpan w:val="2"/>
          </w:tcPr>
          <w:p w14:paraId="3F6DE62E" w14:textId="77777777" w:rsidR="008727D2" w:rsidRPr="004233E3" w:rsidRDefault="008727D2" w:rsidP="0090415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gridSpan w:val="4"/>
          </w:tcPr>
          <w:p w14:paraId="76244A39" w14:textId="77777777"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4072E7" w14:textId="77777777"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84EE0B" w14:textId="77777777"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984" w:rsidRPr="008948FA" w14:paraId="028B28B2" w14:textId="77777777" w:rsidTr="00306386">
        <w:trPr>
          <w:tblHeader/>
        </w:trPr>
        <w:tc>
          <w:tcPr>
            <w:tcW w:w="4140" w:type="dxa"/>
            <w:gridSpan w:val="2"/>
          </w:tcPr>
          <w:p w14:paraId="5FAFDE43" w14:textId="77777777" w:rsidR="00517984" w:rsidRPr="004233E3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EE95A4" w14:textId="77777777" w:rsidR="00517984" w:rsidRPr="004233E3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vAlign w:val="bottom"/>
          </w:tcPr>
          <w:p w14:paraId="73EFA498" w14:textId="77777777" w:rsidR="00517984" w:rsidRPr="004233E3" w:rsidRDefault="00517984" w:rsidP="00517984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8A4A56" w14:textId="77777777" w:rsidR="00517984" w:rsidRPr="004233E3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352AD78" w14:textId="77777777" w:rsidR="00517984" w:rsidRPr="004233E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5A178" w14:textId="77777777" w:rsidR="00517984" w:rsidRPr="004233E3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4FA0605E" w14:textId="77777777" w:rsidR="00517984" w:rsidRPr="004233E3" w:rsidRDefault="00517984" w:rsidP="00517984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9DE5F1" w14:textId="77777777" w:rsidR="00517984" w:rsidRPr="004233E3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17984" w:rsidRPr="008948FA" w14:paraId="22107D5F" w14:textId="77777777" w:rsidTr="00306386">
        <w:trPr>
          <w:tblHeader/>
        </w:trPr>
        <w:tc>
          <w:tcPr>
            <w:tcW w:w="4140" w:type="dxa"/>
            <w:gridSpan w:val="2"/>
          </w:tcPr>
          <w:p w14:paraId="2FA4D57C" w14:textId="77777777" w:rsidR="00517984" w:rsidRPr="004233E3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8"/>
          </w:tcPr>
          <w:p w14:paraId="619EBEF4" w14:textId="77777777" w:rsidR="00517984" w:rsidRPr="004233E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7984" w:rsidRPr="008948FA" w14:paraId="3A396AA9" w14:textId="77777777" w:rsidTr="000F7433">
        <w:trPr>
          <w:cantSplit/>
        </w:trPr>
        <w:tc>
          <w:tcPr>
            <w:tcW w:w="4140" w:type="dxa"/>
            <w:gridSpan w:val="2"/>
          </w:tcPr>
          <w:p w14:paraId="6DA65A1C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1DBD1A5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90668F5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F53374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C3C8AD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F65F08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A862A4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CF1E9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7984" w:rsidRPr="008948FA" w14:paraId="74E5BE70" w14:textId="77777777" w:rsidTr="000F7433">
        <w:trPr>
          <w:cantSplit/>
        </w:trPr>
        <w:tc>
          <w:tcPr>
            <w:tcW w:w="4140" w:type="dxa"/>
            <w:gridSpan w:val="2"/>
          </w:tcPr>
          <w:p w14:paraId="47BDA844" w14:textId="77777777" w:rsidR="00517984" w:rsidRPr="005944B3" w:rsidRDefault="00517984" w:rsidP="0051798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944B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51ED0E7F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51F728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8364E9" w14:textId="77777777" w:rsidR="00517984" w:rsidRPr="004233E3" w:rsidRDefault="00517984" w:rsidP="001D0D3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C3455E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48F168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61D67B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E1343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7433" w:rsidRPr="008948FA" w14:paraId="15E2018B" w14:textId="77777777" w:rsidTr="000F7433">
        <w:trPr>
          <w:cantSplit/>
        </w:trPr>
        <w:tc>
          <w:tcPr>
            <w:tcW w:w="4140" w:type="dxa"/>
            <w:gridSpan w:val="2"/>
          </w:tcPr>
          <w:p w14:paraId="6BFA0F87" w14:textId="61D98CD0" w:rsidR="000F7433" w:rsidRPr="004233E3" w:rsidRDefault="000F7433" w:rsidP="000F743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32A4F4" w14:textId="1675C93C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7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27,371</w:t>
            </w:r>
          </w:p>
        </w:tc>
        <w:tc>
          <w:tcPr>
            <w:tcW w:w="270" w:type="dxa"/>
            <w:gridSpan w:val="2"/>
          </w:tcPr>
          <w:p w14:paraId="78EF08AB" w14:textId="77777777" w:rsidR="000F7433" w:rsidRPr="004233E3" w:rsidRDefault="000F7433" w:rsidP="000F743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C74D9" w14:textId="77777777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7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158B4B87" w14:textId="77777777" w:rsidR="000F7433" w:rsidRPr="004233E3" w:rsidRDefault="000F7433" w:rsidP="000F743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DD3158" w14:textId="1F1E3E4C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7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27,371</w:t>
            </w:r>
          </w:p>
        </w:tc>
        <w:tc>
          <w:tcPr>
            <w:tcW w:w="270" w:type="dxa"/>
          </w:tcPr>
          <w:p w14:paraId="0FBAB265" w14:textId="77777777" w:rsidR="000F7433" w:rsidRPr="004233E3" w:rsidRDefault="000F7433" w:rsidP="000F743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5A93BA" w14:textId="77777777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7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</w:tr>
      <w:tr w:rsidR="00517984" w:rsidRPr="001A7F85" w14:paraId="7F4C6C13" w14:textId="77777777" w:rsidTr="00700AD7">
        <w:trPr>
          <w:gridBefore w:val="1"/>
          <w:wBefore w:w="18" w:type="dxa"/>
          <w:trHeight w:val="341"/>
        </w:trPr>
        <w:tc>
          <w:tcPr>
            <w:tcW w:w="4122" w:type="dxa"/>
          </w:tcPr>
          <w:p w14:paraId="1A61E31A" w14:textId="77777777" w:rsidR="00517984" w:rsidRPr="00700AD7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gridSpan w:val="2"/>
          </w:tcPr>
          <w:p w14:paraId="3852195D" w14:textId="77777777" w:rsidR="00517984" w:rsidRPr="001A7F85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</w:tcPr>
          <w:p w14:paraId="40A3D21D" w14:textId="77777777" w:rsidR="00517984" w:rsidRPr="001A7F85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7C06764" w14:textId="77777777" w:rsidR="00517984" w:rsidRPr="001A7F85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B4B64C2" w14:textId="77777777" w:rsidR="00517984" w:rsidRPr="001A7F85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6542DC" w14:textId="77777777" w:rsidR="00517984" w:rsidRPr="001A7F85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5C2F0B4" w14:textId="77777777" w:rsidR="00517984" w:rsidRPr="001A7F85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298E9C1" w14:textId="77777777" w:rsidR="00517984" w:rsidRPr="001A7F85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17984" w:rsidRPr="008948FA" w14:paraId="3E5C15DF" w14:textId="77777777" w:rsidTr="006C34A7">
        <w:trPr>
          <w:gridBefore w:val="1"/>
          <w:wBefore w:w="18" w:type="dxa"/>
        </w:trPr>
        <w:tc>
          <w:tcPr>
            <w:tcW w:w="4122" w:type="dxa"/>
          </w:tcPr>
          <w:p w14:paraId="31DB0260" w14:textId="77777777" w:rsidR="00517984" w:rsidRPr="00207BDB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207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207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ายใต้สัญญาเช่าดำเนินงานที่บอกเลิกไม่ได้</w:t>
            </w:r>
          </w:p>
        </w:tc>
        <w:tc>
          <w:tcPr>
            <w:tcW w:w="1107" w:type="dxa"/>
            <w:gridSpan w:val="2"/>
          </w:tcPr>
          <w:p w14:paraId="39F6DEE3" w14:textId="77777777" w:rsidR="00517984" w:rsidRPr="00207BDB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ED18547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F2D453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864B2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CBD3C2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87A42D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B21F00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7984" w:rsidRPr="008948FA" w14:paraId="51420C6C" w14:textId="77777777" w:rsidTr="0071399C">
        <w:trPr>
          <w:gridBefore w:val="1"/>
          <w:wBefore w:w="18" w:type="dxa"/>
        </w:trPr>
        <w:tc>
          <w:tcPr>
            <w:tcW w:w="4122" w:type="dxa"/>
          </w:tcPr>
          <w:p w14:paraId="6DBFE1CD" w14:textId="77777777" w:rsidR="00517984" w:rsidRPr="004233E3" w:rsidRDefault="002552F5" w:rsidP="00517984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2F5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</w:t>
            </w:r>
            <w:r w:rsidRPr="002552F5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  <w:r w:rsidRPr="002552F5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07" w:type="dxa"/>
            <w:gridSpan w:val="2"/>
          </w:tcPr>
          <w:p w14:paraId="754674D9" w14:textId="77777777" w:rsidR="00517984" w:rsidRPr="004233E3" w:rsidRDefault="0071399C" w:rsidP="00DA0567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3,752</w:t>
            </w:r>
          </w:p>
        </w:tc>
        <w:tc>
          <w:tcPr>
            <w:tcW w:w="243" w:type="dxa"/>
          </w:tcPr>
          <w:p w14:paraId="2AFDA0F2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141DFB" w14:textId="77777777" w:rsidR="00517984" w:rsidRPr="004233E3" w:rsidRDefault="00517984" w:rsidP="00DA0567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21CF1D9F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B024C5" w14:textId="77777777" w:rsidR="00517984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3,735</w:t>
            </w:r>
          </w:p>
        </w:tc>
        <w:tc>
          <w:tcPr>
            <w:tcW w:w="270" w:type="dxa"/>
          </w:tcPr>
          <w:p w14:paraId="7D7F6265" w14:textId="77777777" w:rsidR="00517984" w:rsidRPr="004233E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EEABD0" w14:textId="77777777" w:rsidR="00517984" w:rsidRPr="004233E3" w:rsidRDefault="00517984" w:rsidP="00306386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399C" w:rsidRPr="008948FA" w14:paraId="72991EA4" w14:textId="77777777" w:rsidTr="0071399C">
        <w:trPr>
          <w:gridBefore w:val="1"/>
          <w:wBefore w:w="18" w:type="dxa"/>
        </w:trPr>
        <w:tc>
          <w:tcPr>
            <w:tcW w:w="4122" w:type="dxa"/>
          </w:tcPr>
          <w:p w14:paraId="6DE37E79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2F5">
              <w:rPr>
                <w:rFonts w:ascii="Angsana New" w:hAnsi="Angsana New"/>
                <w:sz w:val="30"/>
                <w:szCs w:val="30"/>
                <w:lang w:val="en-US"/>
              </w:rPr>
              <w:t xml:space="preserve">1 - 5 </w:t>
            </w:r>
            <w:r w:rsidRPr="002552F5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07" w:type="dxa"/>
            <w:gridSpan w:val="2"/>
          </w:tcPr>
          <w:p w14:paraId="4B77CFBB" w14:textId="77777777" w:rsidR="0071399C" w:rsidRPr="0071399C" w:rsidRDefault="0071399C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99C">
              <w:rPr>
                <w:rFonts w:ascii="Angsana New" w:hAnsi="Angsana New"/>
                <w:sz w:val="30"/>
                <w:szCs w:val="30"/>
                <w:lang w:val="en-US"/>
              </w:rPr>
              <w:t>13,257</w:t>
            </w:r>
          </w:p>
        </w:tc>
        <w:tc>
          <w:tcPr>
            <w:tcW w:w="243" w:type="dxa"/>
            <w:vMerge w:val="restart"/>
          </w:tcPr>
          <w:p w14:paraId="4E6928CD" w14:textId="77777777" w:rsidR="0071399C" w:rsidRPr="0071399C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34F2195" w14:textId="77777777" w:rsidR="0071399C" w:rsidRPr="0071399C" w:rsidRDefault="0071399C" w:rsidP="00306386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9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Merge w:val="restart"/>
          </w:tcPr>
          <w:p w14:paraId="7DC81430" w14:textId="77777777" w:rsidR="0071399C" w:rsidRPr="0071399C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BB6514" w14:textId="77777777" w:rsidR="0071399C" w:rsidRPr="0071399C" w:rsidRDefault="0071399C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99C">
              <w:rPr>
                <w:rFonts w:ascii="Angsana New" w:hAnsi="Angsana New"/>
                <w:sz w:val="30"/>
                <w:szCs w:val="30"/>
                <w:lang w:val="en-US"/>
              </w:rPr>
              <w:t>13,257</w:t>
            </w:r>
          </w:p>
        </w:tc>
        <w:tc>
          <w:tcPr>
            <w:tcW w:w="270" w:type="dxa"/>
            <w:vMerge w:val="restart"/>
          </w:tcPr>
          <w:p w14:paraId="5321A2FB" w14:textId="77777777" w:rsidR="0071399C" w:rsidRPr="0071399C" w:rsidRDefault="0071399C" w:rsidP="0071399C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76549E" w14:textId="77777777" w:rsidR="0071399C" w:rsidRPr="0071399C" w:rsidRDefault="0071399C" w:rsidP="00306386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399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399C" w:rsidRPr="008948FA" w14:paraId="55CE9893" w14:textId="77777777" w:rsidTr="0071399C">
        <w:trPr>
          <w:gridBefore w:val="1"/>
          <w:wBefore w:w="18" w:type="dxa"/>
        </w:trPr>
        <w:tc>
          <w:tcPr>
            <w:tcW w:w="4122" w:type="dxa"/>
          </w:tcPr>
          <w:p w14:paraId="77397355" w14:textId="77777777" w:rsidR="0071399C" w:rsidRPr="002552F5" w:rsidRDefault="0071399C" w:rsidP="0071399C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720A8A86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</w:t>
            </w:r>
            <w:r w:rsidR="00DA05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  <w:vMerge/>
          </w:tcPr>
          <w:p w14:paraId="19712042" w14:textId="77777777" w:rsidR="0071399C" w:rsidRPr="00650A34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EF34E8" w14:textId="77777777" w:rsidR="0071399C" w:rsidRDefault="0071399C" w:rsidP="00306386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Merge/>
          </w:tcPr>
          <w:p w14:paraId="2ACD7336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AAAC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</w:t>
            </w:r>
            <w:r w:rsidR="00DA056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Merge/>
          </w:tcPr>
          <w:p w14:paraId="21A549F9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13A5DB" w14:textId="77777777" w:rsidR="0071399C" w:rsidRDefault="0071399C" w:rsidP="00306386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1399C" w:rsidRPr="008948FA" w14:paraId="1C2620D2" w14:textId="77777777" w:rsidTr="006C34A7">
        <w:trPr>
          <w:gridBefore w:val="1"/>
          <w:wBefore w:w="18" w:type="dxa"/>
        </w:trPr>
        <w:tc>
          <w:tcPr>
            <w:tcW w:w="4122" w:type="dxa"/>
          </w:tcPr>
          <w:p w14:paraId="71C02D52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978E88" w14:textId="77777777" w:rsidR="0071399C" w:rsidRPr="00FE7E7C" w:rsidRDefault="0071399C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19,8</w:t>
            </w:r>
            <w:r w:rsidR="001D0D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0C0F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  <w:vMerge/>
          </w:tcPr>
          <w:p w14:paraId="7543FF66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9DFF8" w14:textId="77777777" w:rsidR="0071399C" w:rsidRPr="00FE7E7C" w:rsidRDefault="0071399C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  <w:vMerge/>
          </w:tcPr>
          <w:p w14:paraId="2C0206EF" w14:textId="77777777" w:rsidR="0071399C" w:rsidRPr="004233E3" w:rsidRDefault="0071399C" w:rsidP="0071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D0D07E" w14:textId="77777777" w:rsidR="0071399C" w:rsidRPr="0071399C" w:rsidRDefault="001D0D3B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19,878</w:t>
            </w:r>
          </w:p>
        </w:tc>
        <w:tc>
          <w:tcPr>
            <w:tcW w:w="270" w:type="dxa"/>
            <w:vMerge/>
          </w:tcPr>
          <w:p w14:paraId="39DB7187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9F1645" w14:textId="77777777" w:rsidR="0071399C" w:rsidRPr="004233E3" w:rsidRDefault="0071399C" w:rsidP="00306386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1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1399C" w:rsidRPr="008948FA" w14:paraId="183F92BD" w14:textId="77777777" w:rsidTr="006C34A7">
        <w:trPr>
          <w:gridBefore w:val="1"/>
          <w:wBefore w:w="18" w:type="dxa"/>
        </w:trPr>
        <w:tc>
          <w:tcPr>
            <w:tcW w:w="4122" w:type="dxa"/>
          </w:tcPr>
          <w:p w14:paraId="7DC5E443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14:paraId="2BD2E596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4BE8016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2B44A89B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050945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415011" w14:textId="77777777" w:rsidR="0071399C" w:rsidRPr="00D71956" w:rsidRDefault="0071399C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A97842" w14:textId="77777777" w:rsidR="0071399C" w:rsidRPr="004233E3" w:rsidRDefault="0071399C" w:rsidP="0071399C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77853F" w14:textId="77777777" w:rsidR="0071399C" w:rsidRPr="00D71956" w:rsidRDefault="0071399C" w:rsidP="007139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1399C" w:rsidRPr="008948FA" w14:paraId="6119F585" w14:textId="77777777" w:rsidTr="006442D7">
        <w:trPr>
          <w:gridBefore w:val="1"/>
          <w:wBefore w:w="18" w:type="dxa"/>
        </w:trPr>
        <w:tc>
          <w:tcPr>
            <w:tcW w:w="4122" w:type="dxa"/>
          </w:tcPr>
          <w:p w14:paraId="59ED0FC3" w14:textId="77777777" w:rsidR="0071399C" w:rsidRPr="00F96482" w:rsidRDefault="0071399C" w:rsidP="0071399C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07" w:type="dxa"/>
            <w:gridSpan w:val="2"/>
          </w:tcPr>
          <w:p w14:paraId="76828108" w14:textId="77777777" w:rsidR="0071399C" w:rsidRPr="00F96482" w:rsidRDefault="0071399C" w:rsidP="0071399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</w:tcPr>
          <w:p w14:paraId="079CFDE8" w14:textId="77777777" w:rsidR="0071399C" w:rsidRPr="00F96482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double"/>
                <w:cs/>
              </w:rPr>
            </w:pPr>
          </w:p>
        </w:tc>
        <w:tc>
          <w:tcPr>
            <w:tcW w:w="1080" w:type="dxa"/>
          </w:tcPr>
          <w:p w14:paraId="2CC55345" w14:textId="77777777" w:rsidR="0071399C" w:rsidRPr="00F96482" w:rsidRDefault="0071399C" w:rsidP="0071399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9185B6E" w14:textId="77777777" w:rsidR="0071399C" w:rsidRPr="00F96482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6784AE0" w14:textId="77777777" w:rsidR="0071399C" w:rsidRPr="00F96482" w:rsidRDefault="0071399C" w:rsidP="0071399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FDD4AE3" w14:textId="77777777" w:rsidR="0071399C" w:rsidRPr="00F96482" w:rsidRDefault="0071399C" w:rsidP="0071399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8EECAA" w14:textId="77777777" w:rsidR="0071399C" w:rsidRPr="00F96482" w:rsidRDefault="0071399C" w:rsidP="0071399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F7433" w:rsidRPr="00F34DCF" w14:paraId="00C6AEA2" w14:textId="77777777" w:rsidTr="000F7433">
        <w:trPr>
          <w:gridBefore w:val="1"/>
          <w:wBefore w:w="18" w:type="dxa"/>
        </w:trPr>
        <w:tc>
          <w:tcPr>
            <w:tcW w:w="4122" w:type="dxa"/>
          </w:tcPr>
          <w:p w14:paraId="27D977BC" w14:textId="3848F983" w:rsidR="000F7433" w:rsidRPr="00F34DCF" w:rsidRDefault="000F7433" w:rsidP="000F7433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4DC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5CD340AF" w14:textId="0283D57B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7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8,668</w:t>
            </w:r>
          </w:p>
        </w:tc>
        <w:tc>
          <w:tcPr>
            <w:tcW w:w="243" w:type="dxa"/>
          </w:tcPr>
          <w:p w14:paraId="2F656E2A" w14:textId="77777777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400D02" w14:textId="4EE679E9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7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12,373</w:t>
            </w:r>
          </w:p>
        </w:tc>
        <w:tc>
          <w:tcPr>
            <w:tcW w:w="270" w:type="dxa"/>
          </w:tcPr>
          <w:p w14:paraId="713FF811" w14:textId="77777777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1C850F" w14:textId="7559EA84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7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8,668</w:t>
            </w:r>
          </w:p>
        </w:tc>
        <w:tc>
          <w:tcPr>
            <w:tcW w:w="270" w:type="dxa"/>
          </w:tcPr>
          <w:p w14:paraId="6729650B" w14:textId="77777777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16339C" w14:textId="6D5145EF" w:rsidR="000F7433" w:rsidRPr="000F7433" w:rsidRDefault="000F7433" w:rsidP="000F743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7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12,373</w:t>
            </w:r>
          </w:p>
        </w:tc>
      </w:tr>
    </w:tbl>
    <w:p w14:paraId="612630DA" w14:textId="77777777" w:rsidR="0091221C" w:rsidRPr="00F34DCF" w:rsidRDefault="0091221C" w:rsidP="00187CD4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12CF749" w14:textId="31CF5205" w:rsidR="0088211A" w:rsidRPr="00F34DCF" w:rsidRDefault="0088211A" w:rsidP="0088211A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34DCF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กลุ่มบริษัททำสัญญาเช่าหลายฉบับเพื่อเช่าที่ดิน อาคาร เครื่องจักรและอุปกรณ์ และยานพาหนะกับบุคคลและกิจการที่ไม่เกี่ยวข้องกัน โดยสัญญาดังกล่าวจะสิ้นสุดภายในปี</w:t>
      </w:r>
      <w:r w:rsidR="00F34DCF" w:rsidRPr="00F34D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34DCF">
        <w:rPr>
          <w:rFonts w:ascii="Angsana New" w:hAnsi="Angsana New" w:cs="Angsana New"/>
          <w:sz w:val="30"/>
          <w:szCs w:val="30"/>
          <w:cs/>
          <w:lang w:bidi="th-TH"/>
        </w:rPr>
        <w:t>2584</w:t>
      </w:r>
    </w:p>
    <w:p w14:paraId="05177388" w14:textId="77777777" w:rsidR="00306386" w:rsidRPr="00F34DCF" w:rsidRDefault="00306386" w:rsidP="00187CD4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rtl/>
          <w:lang w:bidi="th-TH"/>
        </w:rPr>
      </w:pPr>
    </w:p>
    <w:p w14:paraId="6FB7CADF" w14:textId="77777777" w:rsidR="00546839" w:rsidRPr="0088211A" w:rsidRDefault="0088211A" w:rsidP="00D30F5D">
      <w:pPr>
        <w:pStyle w:val="block"/>
        <w:spacing w:after="0" w:line="240" w:lineRule="atLeast"/>
        <w:ind w:right="198"/>
        <w:jc w:val="thaiDistribute"/>
        <w:rPr>
          <w:rFonts w:ascii="Angsana New" w:hAnsi="Angsana New"/>
          <w:sz w:val="30"/>
          <w:szCs w:val="30"/>
          <w:lang w:bidi="th-TH"/>
        </w:rPr>
      </w:pPr>
      <w:r w:rsidRPr="00F34DCF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บริษัทมี</w:t>
      </w:r>
      <w:r w:rsidRPr="00F34DC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ภาระผูกพันกับธนาคารส</w:t>
      </w:r>
      <w:r w:rsidRPr="00F34DCF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อง</w:t>
      </w:r>
      <w:r w:rsidRPr="00F34DC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แห่ง</w:t>
      </w:r>
      <w:r w:rsidRPr="00F34DCF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ออกหนังสือค้ำประกัน</w:t>
      </w:r>
      <w:r w:rsidRPr="00F34DC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  <w:r>
        <w:rPr>
          <w:rFonts w:ascii="Angsana New" w:hAnsi="Angsana New"/>
          <w:sz w:val="30"/>
          <w:szCs w:val="30"/>
          <w:lang w:bidi="th-TH"/>
        </w:rPr>
        <w:br w:type="page"/>
      </w:r>
    </w:p>
    <w:p w14:paraId="78EEBC21" w14:textId="77777777" w:rsidR="009A263F" w:rsidRPr="00536C48" w:rsidRDefault="009A263F" w:rsidP="0012346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536C48">
        <w:rPr>
          <w:szCs w:val="30"/>
          <w:cs/>
        </w:rPr>
        <w:lastRenderedPageBreak/>
        <w:tab/>
        <w:t>เหตุการณ์ภายหลังรอบระยะเวลาที่รายงาน</w:t>
      </w:r>
    </w:p>
    <w:p w14:paraId="79B42636" w14:textId="77777777" w:rsidR="009A263F" w:rsidRPr="00306386" w:rsidRDefault="009A263F" w:rsidP="00DD6174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0F2AD8EF" w14:textId="1CF7BDCA" w:rsidR="00A842B5" w:rsidRDefault="0064654B" w:rsidP="000F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F34DCF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ในการประชุมคณะกรรมการบริษัท </w:t>
      </w:r>
      <w:r w:rsidR="009A263F" w:rsidRPr="00F34D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F3A93" w:rsidRPr="00F34DCF">
        <w:rPr>
          <w:rFonts w:ascii="Angsana New" w:hAnsi="Angsana New"/>
          <w:sz w:val="30"/>
          <w:szCs w:val="30"/>
        </w:rPr>
        <w:t>2</w:t>
      </w:r>
      <w:r w:rsidR="0024510C" w:rsidRPr="00F34DCF">
        <w:rPr>
          <w:rFonts w:ascii="Angsana New" w:hAnsi="Angsana New"/>
          <w:sz w:val="30"/>
          <w:szCs w:val="30"/>
        </w:rPr>
        <w:t>7</w:t>
      </w:r>
      <w:r w:rsidR="009A263F" w:rsidRPr="00F34DCF">
        <w:rPr>
          <w:rFonts w:ascii="Angsana New" w:hAnsi="Angsana New"/>
          <w:sz w:val="30"/>
          <w:szCs w:val="30"/>
        </w:rPr>
        <w:t xml:space="preserve"> </w:t>
      </w:r>
      <w:r w:rsidR="009A263F" w:rsidRPr="00F34DC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7942E2" w:rsidRPr="00F34DCF">
        <w:rPr>
          <w:rFonts w:ascii="Angsana New" w:hAnsi="Angsana New"/>
          <w:sz w:val="30"/>
          <w:szCs w:val="30"/>
        </w:rPr>
        <w:t>256</w:t>
      </w:r>
      <w:r w:rsidR="00306386" w:rsidRPr="00F34DCF">
        <w:rPr>
          <w:rFonts w:ascii="Angsana New" w:hAnsi="Angsana New"/>
          <w:sz w:val="30"/>
          <w:szCs w:val="30"/>
        </w:rPr>
        <w:t>3</w:t>
      </w:r>
      <w:r w:rsidR="009A263F" w:rsidRPr="00F34DCF">
        <w:rPr>
          <w:rFonts w:ascii="Angsana New" w:hAnsi="Angsana New"/>
          <w:sz w:val="30"/>
          <w:szCs w:val="30"/>
        </w:rPr>
        <w:t xml:space="preserve"> </w:t>
      </w:r>
      <w:r w:rsidR="009A263F" w:rsidRPr="00F34DCF">
        <w:rPr>
          <w:rFonts w:ascii="Angsana New" w:hAnsi="Angsana New"/>
          <w:sz w:val="30"/>
          <w:szCs w:val="30"/>
          <w:cs/>
        </w:rPr>
        <w:t>คณะกรรมการบริษัทมีมติอนุมั</w:t>
      </w:r>
      <w:r w:rsidR="00E3322B" w:rsidRPr="00F34DCF">
        <w:rPr>
          <w:rFonts w:ascii="Angsana New" w:hAnsi="Angsana New"/>
          <w:sz w:val="30"/>
          <w:szCs w:val="30"/>
          <w:cs/>
        </w:rPr>
        <w:t>ติการจ่ายเงินปันผล</w:t>
      </w:r>
      <w:r w:rsidR="0091221C" w:rsidRPr="00F34DCF">
        <w:rPr>
          <w:rFonts w:ascii="Angsana New" w:hAnsi="Angsana New" w:hint="cs"/>
          <w:sz w:val="30"/>
          <w:szCs w:val="30"/>
          <w:cs/>
        </w:rPr>
        <w:t>จากกำไร</w:t>
      </w:r>
      <w:r w:rsidR="00E3322B" w:rsidRPr="00F34DCF">
        <w:rPr>
          <w:rFonts w:ascii="Angsana New" w:hAnsi="Angsana New"/>
          <w:sz w:val="30"/>
          <w:szCs w:val="30"/>
          <w:cs/>
        </w:rPr>
        <w:t>ในอัตราหุ้นละ</w:t>
      </w:r>
      <w:r w:rsidR="000B1B8A" w:rsidRPr="00F34DCF">
        <w:rPr>
          <w:rFonts w:ascii="Angsana New" w:hAnsi="Angsana New"/>
          <w:sz w:val="30"/>
          <w:szCs w:val="30"/>
          <w:cs/>
        </w:rPr>
        <w:t xml:space="preserve"> </w:t>
      </w:r>
      <w:r w:rsidR="00F34DCF" w:rsidRPr="00F34DCF">
        <w:rPr>
          <w:rFonts w:ascii="Angsana New" w:hAnsi="Angsana New"/>
          <w:sz w:val="30"/>
          <w:szCs w:val="30"/>
        </w:rPr>
        <w:t>0.1</w:t>
      </w:r>
      <w:r w:rsidR="00667EE7">
        <w:rPr>
          <w:rFonts w:ascii="Angsana New" w:hAnsi="Angsana New"/>
          <w:sz w:val="30"/>
          <w:szCs w:val="30"/>
        </w:rPr>
        <w:t>2</w:t>
      </w:r>
      <w:r w:rsidR="000B1B8A" w:rsidRPr="00F34DCF">
        <w:rPr>
          <w:rFonts w:ascii="Angsana New" w:hAnsi="Angsana New"/>
          <w:sz w:val="30"/>
          <w:szCs w:val="30"/>
        </w:rPr>
        <w:t xml:space="preserve"> </w:t>
      </w:r>
      <w:r w:rsidR="009A263F" w:rsidRPr="00F34DCF">
        <w:rPr>
          <w:rFonts w:ascii="Angsana New" w:hAnsi="Angsana New"/>
          <w:sz w:val="30"/>
          <w:szCs w:val="30"/>
          <w:cs/>
        </w:rPr>
        <w:t xml:space="preserve">บาท </w:t>
      </w:r>
      <w:r w:rsidR="006F3A93" w:rsidRPr="00F34DCF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667EE7">
        <w:rPr>
          <w:rFonts w:ascii="Angsana New" w:hAnsi="Angsana New"/>
          <w:sz w:val="30"/>
          <w:szCs w:val="30"/>
        </w:rPr>
        <w:t>3</w:t>
      </w:r>
      <w:r w:rsidR="009A1CF0">
        <w:rPr>
          <w:rFonts w:ascii="Angsana New" w:hAnsi="Angsana New"/>
          <w:sz w:val="30"/>
          <w:szCs w:val="30"/>
        </w:rPr>
        <w:t>9.</w:t>
      </w:r>
      <w:r w:rsidR="00667EE7">
        <w:rPr>
          <w:rFonts w:ascii="Angsana New" w:hAnsi="Angsana New"/>
          <w:sz w:val="30"/>
          <w:szCs w:val="30"/>
        </w:rPr>
        <w:t>6</w:t>
      </w:r>
      <w:bookmarkStart w:id="3" w:name="_GoBack"/>
      <w:bookmarkEnd w:id="3"/>
      <w:r w:rsidR="00F34DCF" w:rsidRPr="00F34DCF">
        <w:rPr>
          <w:rFonts w:ascii="Angsana New" w:hAnsi="Angsana New"/>
          <w:sz w:val="30"/>
          <w:szCs w:val="30"/>
        </w:rPr>
        <w:t xml:space="preserve"> </w:t>
      </w:r>
      <w:r w:rsidR="006F3A93" w:rsidRPr="00F34DCF">
        <w:rPr>
          <w:rFonts w:ascii="Angsana New" w:hAnsi="Angsana New"/>
          <w:sz w:val="30"/>
          <w:szCs w:val="30"/>
          <w:cs/>
        </w:rPr>
        <w:t>ล้านบาท</w:t>
      </w:r>
      <w:r w:rsidR="009A263F" w:rsidRPr="00F34DCF">
        <w:rPr>
          <w:rFonts w:ascii="Angsana New" w:hAnsi="Angsana New"/>
          <w:sz w:val="30"/>
          <w:szCs w:val="30"/>
          <w:cs/>
        </w:rPr>
        <w:t>โดยการจ่ายเงินปันผลดังกล่าวจะต้องได้รับอนุมัติจาก</w:t>
      </w:r>
      <w:r w:rsidRPr="00F34DCF">
        <w:rPr>
          <w:rFonts w:ascii="Angsana New" w:hAnsi="Angsana New"/>
          <w:sz w:val="30"/>
          <w:szCs w:val="30"/>
          <w:cs/>
        </w:rPr>
        <w:t>ผู้ถือหุ้นในการประชุม</w:t>
      </w:r>
      <w:r w:rsidR="009A263F" w:rsidRPr="00F34DCF">
        <w:rPr>
          <w:rFonts w:ascii="Angsana New" w:hAnsi="Angsana New"/>
          <w:sz w:val="30"/>
          <w:szCs w:val="30"/>
          <w:cs/>
        </w:rPr>
        <w:t>สามัญ</w:t>
      </w:r>
      <w:r w:rsidRPr="00F34DCF">
        <w:rPr>
          <w:rFonts w:ascii="Angsana New" w:hAnsi="Angsana New"/>
          <w:sz w:val="30"/>
          <w:szCs w:val="30"/>
          <w:cs/>
        </w:rPr>
        <w:t>ประจำปีของ</w:t>
      </w:r>
      <w:r w:rsidR="009A263F" w:rsidRPr="00F34DCF">
        <w:rPr>
          <w:rFonts w:ascii="Angsana New" w:hAnsi="Angsana New"/>
          <w:sz w:val="30"/>
          <w:szCs w:val="30"/>
          <w:cs/>
        </w:rPr>
        <w:t>ผู้ถือหุ้น</w:t>
      </w:r>
    </w:p>
    <w:p w14:paraId="79D11147" w14:textId="77777777" w:rsidR="0096357F" w:rsidRPr="00306386" w:rsidRDefault="0096357F" w:rsidP="000F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490C36E" w14:textId="77777777" w:rsidR="0096357F" w:rsidRPr="00536C48" w:rsidRDefault="0096357F" w:rsidP="0012346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  <w:cs/>
        </w:rPr>
      </w:pPr>
      <w:r w:rsidRPr="00536C48">
        <w:rPr>
          <w:szCs w:val="30"/>
          <w:cs/>
        </w:rPr>
        <w:tab/>
      </w:r>
      <w:r w:rsidRPr="00536C48">
        <w:rPr>
          <w:rFonts w:hint="cs"/>
          <w:szCs w:val="30"/>
          <w:cs/>
        </w:rPr>
        <w:t>มาตรฐานการรายงานทางการเงินที่ยังไม่ใช้</w:t>
      </w:r>
    </w:p>
    <w:p w14:paraId="20A64FDE" w14:textId="77777777" w:rsidR="0096357F" w:rsidRPr="001B3255" w:rsidRDefault="0096357F" w:rsidP="00DD6174">
      <w:pPr>
        <w:pStyle w:val="NoSpacing"/>
        <w:rPr>
          <w:sz w:val="16"/>
          <w:szCs w:val="20"/>
        </w:rPr>
      </w:pPr>
    </w:p>
    <w:p w14:paraId="2752C99F" w14:textId="77777777" w:rsidR="00F81103" w:rsidRPr="00306386" w:rsidRDefault="00F81103" w:rsidP="00F8110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06386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306386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Pr="00306386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3063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Pr="00306386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306386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306386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30638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06386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30638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06386">
        <w:rPr>
          <w:rFonts w:ascii="Angsana New" w:hAnsi="Angsana New" w:cs="Angsana New"/>
          <w:sz w:val="30"/>
          <w:szCs w:val="30"/>
          <w:cs/>
          <w:lang w:val="en-US" w:bidi="th-TH"/>
        </w:rPr>
        <w:t>โดยมาตรฐานการรายงานทางการเงิน</w:t>
      </w:r>
      <w:r w:rsidRPr="00306386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306386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063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06386">
        <w:rPr>
          <w:rFonts w:ascii="Angsana New" w:hAnsi="Angsana New" w:cs="Angsana New"/>
          <w:sz w:val="30"/>
          <w:szCs w:val="30"/>
        </w:rPr>
        <w:t>1</w:t>
      </w:r>
      <w:r w:rsidRPr="00306386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306386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306386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306386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14:paraId="2E0DA7AA" w14:textId="77777777" w:rsidR="00F81103" w:rsidRPr="002A2CBB" w:rsidRDefault="00F81103" w:rsidP="00F8110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highlight w:val="yellow"/>
          <w:lang w:bidi="th-TH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F81103" w:rsidRPr="00306386" w14:paraId="7B624B00" w14:textId="77777777" w:rsidTr="00AD7980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5CE5E27F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306386">
              <w:br w:type="page"/>
            </w:r>
            <w:r w:rsidRPr="003063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7A2F15BF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063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81103" w:rsidRPr="00306386" w14:paraId="7902B662" w14:textId="77777777" w:rsidTr="00AD7980">
        <w:tc>
          <w:tcPr>
            <w:tcW w:w="3960" w:type="dxa"/>
            <w:shd w:val="clear" w:color="auto" w:fill="auto"/>
          </w:tcPr>
          <w:p w14:paraId="04E440B4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063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0638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4392FD0D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F81103" w:rsidRPr="00306386" w14:paraId="5B0D9996" w14:textId="77777777" w:rsidTr="00AD7980">
        <w:tc>
          <w:tcPr>
            <w:tcW w:w="3960" w:type="dxa"/>
            <w:shd w:val="clear" w:color="auto" w:fill="auto"/>
          </w:tcPr>
          <w:p w14:paraId="781BC58F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0638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14:paraId="5C76F7CF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81103" w:rsidRPr="00306386" w14:paraId="183D2C95" w14:textId="77777777" w:rsidTr="00AD7980">
        <w:tc>
          <w:tcPr>
            <w:tcW w:w="3960" w:type="dxa"/>
            <w:shd w:val="clear" w:color="auto" w:fill="auto"/>
          </w:tcPr>
          <w:p w14:paraId="33CA0415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063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06386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680B6561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06386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30638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F81103" w:rsidRPr="00306386" w14:paraId="3A04B24C" w14:textId="77777777" w:rsidTr="00AD7980">
        <w:tc>
          <w:tcPr>
            <w:tcW w:w="3960" w:type="dxa"/>
            <w:shd w:val="clear" w:color="auto" w:fill="auto"/>
          </w:tcPr>
          <w:p w14:paraId="7DE40AA5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306386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0638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14:paraId="307956D3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F81103" w:rsidRPr="00306386" w14:paraId="3FFFB0B5" w14:textId="77777777" w:rsidTr="00AD7980">
        <w:tc>
          <w:tcPr>
            <w:tcW w:w="3960" w:type="dxa"/>
            <w:shd w:val="clear" w:color="auto" w:fill="auto"/>
          </w:tcPr>
          <w:p w14:paraId="6138D8B0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0638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14:paraId="5CDDB1ED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81103" w:rsidRPr="00306386" w14:paraId="1236340D" w14:textId="77777777" w:rsidTr="00AD7980">
        <w:tc>
          <w:tcPr>
            <w:tcW w:w="3960" w:type="dxa"/>
            <w:shd w:val="clear" w:color="auto" w:fill="auto"/>
          </w:tcPr>
          <w:p w14:paraId="4F2AE0E7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0638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14:paraId="3B02CCE5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57B31E6" w14:textId="77777777" w:rsidR="00F81103" w:rsidRPr="00306386" w:rsidRDefault="00F81103" w:rsidP="00AD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6386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47794FD" w14:textId="77777777" w:rsidR="00F81103" w:rsidRPr="00306386" w:rsidRDefault="00F81103" w:rsidP="00F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  <w:shd w:val="clear" w:color="auto" w:fill="D9D9D9"/>
        </w:rPr>
      </w:pPr>
    </w:p>
    <w:p w14:paraId="3A9B8594" w14:textId="77777777" w:rsidR="00F81103" w:rsidRPr="00306386" w:rsidRDefault="00F81103" w:rsidP="00F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06386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306386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Pr="0030638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ที่เกี่ยวข้องกับ</w:t>
      </w:r>
      <w:r w:rsidRPr="00306386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14:paraId="7B60462B" w14:textId="77777777" w:rsidR="00F81103" w:rsidRPr="00306386" w:rsidRDefault="00F81103" w:rsidP="00F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770E3CC" w14:textId="77777777" w:rsidR="00F81103" w:rsidRPr="00306386" w:rsidRDefault="00F81103" w:rsidP="0012346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0638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0DFCC79" w14:textId="77777777" w:rsidR="00F81103" w:rsidRPr="002A2CBB" w:rsidRDefault="00F81103" w:rsidP="00F81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highlight w:val="yellow"/>
          <w:shd w:val="clear" w:color="auto" w:fill="D9D9D9"/>
        </w:rPr>
      </w:pPr>
    </w:p>
    <w:p w14:paraId="24B3FCC0" w14:textId="77777777" w:rsidR="00F81103" w:rsidRPr="00306386" w:rsidRDefault="00F81103" w:rsidP="00F81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0638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30638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306386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14:paraId="27F40D79" w14:textId="77777777" w:rsidR="00F81103" w:rsidRDefault="00F81103" w:rsidP="00F81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8B59104" w14:textId="77777777" w:rsidR="00B4386C" w:rsidRPr="00306386" w:rsidRDefault="00B4386C" w:rsidP="00F81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8893589" w14:textId="77777777" w:rsidR="00F81103" w:rsidRPr="00306386" w:rsidRDefault="00F81103" w:rsidP="0012346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bookmarkStart w:id="6" w:name="_Hlk32274756"/>
      <w:r w:rsidRPr="0030638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306386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30638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2D79A4A" w14:textId="77777777" w:rsidR="00F81103" w:rsidRPr="00306386" w:rsidRDefault="00F81103" w:rsidP="00F81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4ED9D80A" w14:textId="305E8715" w:rsidR="00F34DCF" w:rsidRPr="00F34DCF" w:rsidRDefault="00F34DCF" w:rsidP="00F34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34DC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F34DCF">
        <w:rPr>
          <w:rFonts w:ascii="Angsana New" w:hAnsi="Angsana New" w:hint="cs"/>
          <w:sz w:val="30"/>
          <w:szCs w:val="30"/>
        </w:rPr>
        <w:t>16</w:t>
      </w:r>
      <w:r w:rsidRPr="00F34DCF">
        <w:rPr>
          <w:rFonts w:ascii="Angsana New" w:hAnsi="Angsana New" w:hint="cs"/>
          <w:sz w:val="30"/>
          <w:szCs w:val="3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F34DCF">
        <w:rPr>
          <w:rFonts w:ascii="Angsana New" w:hAnsi="Angsana New" w:hint="cs"/>
          <w:sz w:val="30"/>
          <w:szCs w:val="30"/>
        </w:rPr>
        <w:t xml:space="preserve"> </w:t>
      </w:r>
      <w:bookmarkStart w:id="7" w:name="_Hlk15581419"/>
      <w:bookmarkStart w:id="8" w:name="_Hlk15582558"/>
      <w:r w:rsidRPr="00F34DCF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F34DCF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8"/>
    </w:p>
    <w:p w14:paraId="220C7B7F" w14:textId="77777777" w:rsidR="00561C35" w:rsidRDefault="00561C35" w:rsidP="00F81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B5BB214" w14:textId="77777777" w:rsidR="00F81103" w:rsidRPr="00F34DCF" w:rsidRDefault="00F81103" w:rsidP="00F34DCF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34DCF">
        <w:rPr>
          <w:rFonts w:ascii="Angsana New" w:hAnsi="Angsana New" w:cs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bookmarkEnd w:id="6"/>
    <w:p w14:paraId="17CB7924" w14:textId="77777777" w:rsidR="00536C48" w:rsidRPr="0093541E" w:rsidRDefault="00536C48" w:rsidP="00F81103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sectPr w:rsidR="00536C48" w:rsidRPr="0093541E" w:rsidSect="00C11BAA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381CC" w14:textId="77777777" w:rsidR="001B1DE4" w:rsidRDefault="001B1DE4" w:rsidP="00CE3999">
      <w:pPr>
        <w:pStyle w:val="BodyText2"/>
      </w:pPr>
      <w:r>
        <w:separator/>
      </w:r>
    </w:p>
  </w:endnote>
  <w:endnote w:type="continuationSeparator" w:id="0">
    <w:p w14:paraId="46C92D1D" w14:textId="77777777" w:rsidR="001B1DE4" w:rsidRDefault="001B1DE4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5B5D8" w14:textId="77777777" w:rsidR="008F1DEF" w:rsidRPr="00EC0A85" w:rsidRDefault="008F1DEF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CE0991" w14:textId="77777777" w:rsidR="008F1DEF" w:rsidRPr="008339B1" w:rsidRDefault="008F1DEF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E9634" w14:textId="77777777" w:rsidR="008F1DEF" w:rsidRPr="00EC0A85" w:rsidRDefault="008F1DEF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43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25013C" w14:textId="77777777" w:rsidR="008F1DEF" w:rsidRPr="008339B1" w:rsidRDefault="008F1DEF" w:rsidP="008045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C7CD" w14:textId="69D9170A" w:rsidR="008F1DEF" w:rsidRPr="005D004D" w:rsidRDefault="008F1DEF" w:rsidP="00AF3CD5">
    <w:pPr>
      <w:pStyle w:val="Footer"/>
      <w:tabs>
        <w:tab w:val="clear" w:pos="9072"/>
        <w:tab w:val="left" w:pos="9090"/>
        <w:tab w:val="right" w:pos="14040"/>
      </w:tabs>
      <w:rPr>
        <w:rFonts w:ascii="Angsana New" w:hAnsi="Angsana New"/>
        <w:sz w:val="30"/>
        <w:szCs w:val="30"/>
      </w:rPr>
    </w:pP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015322">
      <w:rPr>
        <w:rFonts w:ascii="Angsana New" w:hAnsi="Angsana New"/>
        <w:noProof/>
        <w:sz w:val="30"/>
        <w:szCs w:val="30"/>
      </w:rPr>
      <w:t>tct3</w:t>
    </w:r>
    <w:r w:rsidRPr="00A7268B">
      <w:rPr>
        <w:rFonts w:ascii="Angsana New" w:hAnsi="Angsana New"/>
        <w:sz w:val="30"/>
        <w:szCs w:val="30"/>
      </w:rPr>
      <w:fldChar w:fldCharType="end"/>
    </w:r>
    <w:r w:rsidRPr="005D004D"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5D004D">
      <w:rPr>
        <w:rStyle w:val="PageNumber"/>
        <w:rFonts w:ascii="Angsana New" w:hAnsi="Angsana New"/>
        <w:sz w:val="30"/>
        <w:szCs w:val="30"/>
      </w:rPr>
      <w:fldChar w:fldCharType="begin"/>
    </w:r>
    <w:r w:rsidRPr="005D004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5D004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5D004D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46462" w14:textId="77777777" w:rsidR="008F1DEF" w:rsidRPr="0042166C" w:rsidRDefault="008F1DEF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5A5BF770" w14:textId="77777777" w:rsidR="008F1DEF" w:rsidRPr="000F024E" w:rsidRDefault="008F1DEF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E05FF" w14:textId="208277E0" w:rsidR="008F1DEF" w:rsidRPr="00EA7D87" w:rsidRDefault="008F1DEF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50A970" wp14:editId="2B81037B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BFEE49" w14:textId="77777777" w:rsidR="008F1DEF" w:rsidRDefault="008F1DEF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0A970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7" type="#_x0000_t202" style="position:absolute;margin-left:106.05pt;margin-top:-514.4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" filled="f" stroked="f">
              <o:lock v:ext="edit" shapetype="t"/>
              <v:textbox style="mso-fit-shape-to-text:t">
                <w:txbxContent>
                  <w:p w14:paraId="53BFEE49" w14:textId="77777777" w:rsidR="008F1DEF" w:rsidRDefault="008F1DEF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015322">
      <w:rPr>
        <w:rFonts w:ascii="Angsana New" w:hAnsi="Angsana New"/>
        <w:noProof/>
        <w:sz w:val="30"/>
        <w:szCs w:val="30"/>
      </w:rPr>
      <w:t>tct3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F3CAB" w14:textId="77777777" w:rsidR="008F1DEF" w:rsidRPr="0042166C" w:rsidRDefault="008F1DEF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46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50E7346D" w14:textId="77777777" w:rsidR="008F1DEF" w:rsidRPr="000F024E" w:rsidRDefault="008F1DEF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E4E9B" w14:textId="77777777" w:rsidR="008F1DEF" w:rsidRPr="0042166C" w:rsidRDefault="008F1DEF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47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475A79F5" w14:textId="77777777" w:rsidR="008F1DEF" w:rsidRPr="000F024E" w:rsidRDefault="008F1DEF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47381" w14:textId="77777777" w:rsidR="008F1DEF" w:rsidRPr="004233E3" w:rsidRDefault="008F1DEF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DFD509" w14:textId="77777777" w:rsidR="008F1DEF" w:rsidRPr="000F024E" w:rsidRDefault="008F1DEF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8B043" w14:textId="77777777" w:rsidR="001B1DE4" w:rsidRDefault="001B1DE4" w:rsidP="00CE3999">
      <w:pPr>
        <w:pStyle w:val="BodyText2"/>
      </w:pPr>
      <w:r>
        <w:separator/>
      </w:r>
    </w:p>
  </w:footnote>
  <w:footnote w:type="continuationSeparator" w:id="0">
    <w:p w14:paraId="75E8B880" w14:textId="77777777" w:rsidR="001B1DE4" w:rsidRDefault="001B1DE4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EEC0B" w14:textId="77777777" w:rsidR="008F1DEF" w:rsidRDefault="008F1DEF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6420DD4" w14:textId="77777777" w:rsidR="008F1DEF" w:rsidRDefault="008F1DEF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1961D2" w14:textId="77777777" w:rsidR="008F1DEF" w:rsidRDefault="008F1DEF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BCA8D08" w14:textId="77777777" w:rsidR="008F1DEF" w:rsidRPr="004233E3" w:rsidRDefault="008F1DEF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D612E" w14:textId="77777777" w:rsidR="008F1DEF" w:rsidRDefault="008F1DEF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C5CE24" w14:textId="77777777" w:rsidR="008F1DEF" w:rsidRDefault="008F1DEF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7823044" w14:textId="77777777" w:rsidR="008F1DEF" w:rsidRDefault="008F1DEF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18827DD7" w14:textId="77777777" w:rsidR="008F1DEF" w:rsidRPr="00522BF8" w:rsidRDefault="008F1DEF" w:rsidP="00522B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30709" w14:textId="77777777" w:rsidR="008F1DEF" w:rsidRPr="008B4B10" w:rsidRDefault="008F1DEF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ประเทศไทย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มหาชน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BA1C2D5" w14:textId="77777777" w:rsidR="008F1DEF" w:rsidRPr="008B4B10" w:rsidRDefault="008F1DEF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BC21B1" w14:textId="77777777" w:rsidR="008F1DEF" w:rsidRPr="008B4B10" w:rsidRDefault="008F1DEF" w:rsidP="005D004D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</w:rPr>
    </w:pPr>
    <w:r w:rsidRPr="008B4B10"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 w:rsidRPr="008B4B10">
      <w:rPr>
        <w:rFonts w:ascii="Angsana New" w:hAnsi="Angsana New" w:cs="Angsana New"/>
        <w:sz w:val="32"/>
        <w:szCs w:val="32"/>
        <w:cs/>
      </w:rPr>
      <w:t xml:space="preserve">วันที่ </w:t>
    </w:r>
    <w:r w:rsidRPr="008B4B10">
      <w:rPr>
        <w:rFonts w:ascii="Angsana New" w:hAnsi="Angsana New" w:cs="Angsana New"/>
        <w:sz w:val="32"/>
        <w:szCs w:val="32"/>
      </w:rPr>
      <w:t>31</w:t>
    </w:r>
    <w:r w:rsidRPr="008B4B10"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9</w:t>
    </w:r>
    <w:r w:rsidRPr="008B4B10">
      <w:rPr>
        <w:rFonts w:ascii="Angsana New" w:hAnsi="Angsana New" w:cs="Angsana New"/>
        <w:sz w:val="32"/>
        <w:szCs w:val="32"/>
        <w:cs/>
      </w:rPr>
      <w:t xml:space="preserve"> แ</w:t>
    </w:r>
    <w:r w:rsidRPr="008B4B10">
      <w:rPr>
        <w:rFonts w:ascii="Angsana New" w:hAnsi="Angsana New" w:cs="Angsana New" w:hint="cs"/>
        <w:sz w:val="32"/>
        <w:szCs w:val="32"/>
        <w:cs/>
      </w:rPr>
      <w:t xml:space="preserve">ละ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8</w:t>
    </w:r>
  </w:p>
  <w:p w14:paraId="07658BF9" w14:textId="77777777" w:rsidR="008F1DEF" w:rsidRPr="008B4B10" w:rsidRDefault="008F1DEF" w:rsidP="008B4B10">
    <w:pPr>
      <w:rPr>
        <w:sz w:val="32"/>
        <w:szCs w:val="32"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6E50FB6" wp14:editId="3C9885C5">
              <wp:simplePos x="0" y="0"/>
              <wp:positionH relativeFrom="column">
                <wp:posOffset>4463415</wp:posOffset>
              </wp:positionH>
              <wp:positionV relativeFrom="paragraph">
                <wp:posOffset>1786890</wp:posOffset>
              </wp:positionV>
              <wp:extent cx="3505200" cy="1371600"/>
              <wp:effectExtent l="81915" t="605790" r="22860" b="822960"/>
              <wp:wrapNone/>
              <wp:docPr id="2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6F5EB4" w14:textId="77777777" w:rsidR="008F1DEF" w:rsidRDefault="008F1DEF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460C8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50FB6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351.45pt;margin-top:140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" filled="f" stroked="f">
              <o:lock v:ext="edit" shapetype="t"/>
              <v:textbox style="mso-fit-shape-to-text:t">
                <w:txbxContent>
                  <w:p w14:paraId="0F6F5EB4" w14:textId="77777777" w:rsidR="008F1DEF" w:rsidRDefault="008F1DEF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8460C8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CA2B6" w14:textId="77777777" w:rsidR="008F1DEF" w:rsidRPr="0042166C" w:rsidRDefault="008F1DEF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BAF7DB" w14:textId="77777777" w:rsidR="008F1DEF" w:rsidRDefault="008F1DEF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C3814C" w14:textId="77777777" w:rsidR="008F1DEF" w:rsidRPr="0042166C" w:rsidRDefault="008F1DEF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14:paraId="54441A4C" w14:textId="77777777" w:rsidR="008F1DEF" w:rsidRPr="0042166C" w:rsidRDefault="008F1DEF" w:rsidP="0042166C">
    <w:pPr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25FA9" w14:textId="77777777" w:rsidR="008F1DEF" w:rsidRDefault="008F1DEF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8C8D2B" w14:textId="77777777" w:rsidR="008F1DEF" w:rsidRDefault="008F1DEF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107BFE" w14:textId="77777777" w:rsidR="008F1DEF" w:rsidRDefault="008F1DEF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 xml:space="preserve">2549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>
      <w:rPr>
        <w:rFonts w:ascii="Angsana New" w:hAnsi="Angsana New" w:cs="Angsana New"/>
        <w:sz w:val="32"/>
        <w:szCs w:val="32"/>
      </w:rPr>
      <w:t>2548</w:t>
    </w:r>
  </w:p>
  <w:p w14:paraId="5171B18A" w14:textId="77777777" w:rsidR="008F1DEF" w:rsidRPr="00EA7D87" w:rsidRDefault="008F1DEF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39A3" w14:textId="77777777" w:rsidR="008F1DEF" w:rsidRPr="00644D4B" w:rsidRDefault="008F1DEF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B171920" w14:textId="77777777" w:rsidR="008F1DEF" w:rsidRDefault="008F1DEF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2BC4A8" w14:textId="77777777" w:rsidR="008F1DEF" w:rsidRPr="00644D4B" w:rsidRDefault="008F1DEF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A242750" w14:textId="77777777" w:rsidR="008F1DEF" w:rsidRDefault="008F1D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1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5"/>
  </w:num>
  <w:num w:numId="19">
    <w:abstractNumId w:val="11"/>
  </w:num>
  <w:num w:numId="20">
    <w:abstractNumId w:val="12"/>
  </w:num>
  <w:num w:numId="21">
    <w:abstractNumId w:val="20"/>
  </w:num>
  <w:num w:numId="22">
    <w:abstractNumId w:val="19"/>
  </w:num>
  <w:num w:numId="23">
    <w:abstractNumId w:val="23"/>
  </w:num>
  <w:num w:numId="24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6D9"/>
    <w:rsid w:val="00006374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B8D"/>
    <w:rsid w:val="00014212"/>
    <w:rsid w:val="00014896"/>
    <w:rsid w:val="000150B5"/>
    <w:rsid w:val="00015322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8D0"/>
    <w:rsid w:val="00020AC9"/>
    <w:rsid w:val="000214B4"/>
    <w:rsid w:val="000219DB"/>
    <w:rsid w:val="00021BB9"/>
    <w:rsid w:val="00021C49"/>
    <w:rsid w:val="0002302B"/>
    <w:rsid w:val="0002319F"/>
    <w:rsid w:val="00024322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458D"/>
    <w:rsid w:val="00034B9A"/>
    <w:rsid w:val="0003581E"/>
    <w:rsid w:val="000359B9"/>
    <w:rsid w:val="00035B57"/>
    <w:rsid w:val="00036299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6F9"/>
    <w:rsid w:val="000419E2"/>
    <w:rsid w:val="00042073"/>
    <w:rsid w:val="000421F1"/>
    <w:rsid w:val="00042CEE"/>
    <w:rsid w:val="0004496B"/>
    <w:rsid w:val="00044C00"/>
    <w:rsid w:val="00045033"/>
    <w:rsid w:val="00045630"/>
    <w:rsid w:val="000462E0"/>
    <w:rsid w:val="000468E1"/>
    <w:rsid w:val="00046EE3"/>
    <w:rsid w:val="000500EF"/>
    <w:rsid w:val="00050556"/>
    <w:rsid w:val="00050591"/>
    <w:rsid w:val="0005074B"/>
    <w:rsid w:val="0005088C"/>
    <w:rsid w:val="000515E1"/>
    <w:rsid w:val="00051632"/>
    <w:rsid w:val="000518AE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92C"/>
    <w:rsid w:val="000569A7"/>
    <w:rsid w:val="00057AE3"/>
    <w:rsid w:val="00057CF3"/>
    <w:rsid w:val="00057EF8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A48"/>
    <w:rsid w:val="00070502"/>
    <w:rsid w:val="00070781"/>
    <w:rsid w:val="00070C1F"/>
    <w:rsid w:val="0007130A"/>
    <w:rsid w:val="0007220D"/>
    <w:rsid w:val="00072E64"/>
    <w:rsid w:val="000736D3"/>
    <w:rsid w:val="00073B52"/>
    <w:rsid w:val="00074B44"/>
    <w:rsid w:val="00075452"/>
    <w:rsid w:val="00075BE3"/>
    <w:rsid w:val="00076D17"/>
    <w:rsid w:val="0007719E"/>
    <w:rsid w:val="00077501"/>
    <w:rsid w:val="00077948"/>
    <w:rsid w:val="00077C3F"/>
    <w:rsid w:val="00080252"/>
    <w:rsid w:val="00080671"/>
    <w:rsid w:val="0008074B"/>
    <w:rsid w:val="00080CD1"/>
    <w:rsid w:val="000811AF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831"/>
    <w:rsid w:val="00085F69"/>
    <w:rsid w:val="00086165"/>
    <w:rsid w:val="00087487"/>
    <w:rsid w:val="0008797D"/>
    <w:rsid w:val="00090799"/>
    <w:rsid w:val="00090AA4"/>
    <w:rsid w:val="00091A2E"/>
    <w:rsid w:val="00091ECF"/>
    <w:rsid w:val="000921B2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74C8"/>
    <w:rsid w:val="000975CF"/>
    <w:rsid w:val="000978A5"/>
    <w:rsid w:val="00097DB4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427"/>
    <w:rsid w:val="000A4D0A"/>
    <w:rsid w:val="000A4EC5"/>
    <w:rsid w:val="000A5033"/>
    <w:rsid w:val="000A5336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374"/>
    <w:rsid w:val="000B4532"/>
    <w:rsid w:val="000B4A56"/>
    <w:rsid w:val="000B4C0E"/>
    <w:rsid w:val="000B4D5A"/>
    <w:rsid w:val="000B5E87"/>
    <w:rsid w:val="000B6119"/>
    <w:rsid w:val="000B6895"/>
    <w:rsid w:val="000B7546"/>
    <w:rsid w:val="000C02EB"/>
    <w:rsid w:val="000C03EB"/>
    <w:rsid w:val="000C06F0"/>
    <w:rsid w:val="000C0A47"/>
    <w:rsid w:val="000C0FA1"/>
    <w:rsid w:val="000C1103"/>
    <w:rsid w:val="000C1982"/>
    <w:rsid w:val="000C1CE4"/>
    <w:rsid w:val="000C22EC"/>
    <w:rsid w:val="000C2558"/>
    <w:rsid w:val="000C2D7C"/>
    <w:rsid w:val="000C36BC"/>
    <w:rsid w:val="000C38B1"/>
    <w:rsid w:val="000C4398"/>
    <w:rsid w:val="000C454E"/>
    <w:rsid w:val="000C4C96"/>
    <w:rsid w:val="000C4F90"/>
    <w:rsid w:val="000C555E"/>
    <w:rsid w:val="000C5C34"/>
    <w:rsid w:val="000C5C38"/>
    <w:rsid w:val="000C6356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88A"/>
    <w:rsid w:val="000D3650"/>
    <w:rsid w:val="000D4036"/>
    <w:rsid w:val="000D446B"/>
    <w:rsid w:val="000D4BFA"/>
    <w:rsid w:val="000D56CE"/>
    <w:rsid w:val="000D5FE5"/>
    <w:rsid w:val="000D6AE1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21FE"/>
    <w:rsid w:val="000E276F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D58"/>
    <w:rsid w:val="000E7F37"/>
    <w:rsid w:val="000F024E"/>
    <w:rsid w:val="000F10B5"/>
    <w:rsid w:val="000F15D0"/>
    <w:rsid w:val="000F347D"/>
    <w:rsid w:val="000F37B4"/>
    <w:rsid w:val="000F4691"/>
    <w:rsid w:val="000F505B"/>
    <w:rsid w:val="000F509B"/>
    <w:rsid w:val="000F566B"/>
    <w:rsid w:val="000F5ABA"/>
    <w:rsid w:val="000F5F0B"/>
    <w:rsid w:val="000F6569"/>
    <w:rsid w:val="000F6F3B"/>
    <w:rsid w:val="000F7433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6BB"/>
    <w:rsid w:val="00102D8E"/>
    <w:rsid w:val="00102E8A"/>
    <w:rsid w:val="00103B18"/>
    <w:rsid w:val="00104060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5001"/>
    <w:rsid w:val="00125063"/>
    <w:rsid w:val="0012537A"/>
    <w:rsid w:val="001253E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3305"/>
    <w:rsid w:val="00133AC6"/>
    <w:rsid w:val="00134FFB"/>
    <w:rsid w:val="00135761"/>
    <w:rsid w:val="001361BE"/>
    <w:rsid w:val="00136D27"/>
    <w:rsid w:val="001373D3"/>
    <w:rsid w:val="0013767A"/>
    <w:rsid w:val="00137AF3"/>
    <w:rsid w:val="00140AC3"/>
    <w:rsid w:val="00141130"/>
    <w:rsid w:val="00141256"/>
    <w:rsid w:val="00141595"/>
    <w:rsid w:val="00141D52"/>
    <w:rsid w:val="00142A5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EE4"/>
    <w:rsid w:val="001521D2"/>
    <w:rsid w:val="0015258D"/>
    <w:rsid w:val="001529FA"/>
    <w:rsid w:val="001530C3"/>
    <w:rsid w:val="0015377E"/>
    <w:rsid w:val="00153CA6"/>
    <w:rsid w:val="001542B8"/>
    <w:rsid w:val="001543DD"/>
    <w:rsid w:val="00154851"/>
    <w:rsid w:val="00154D13"/>
    <w:rsid w:val="00154D80"/>
    <w:rsid w:val="0015588E"/>
    <w:rsid w:val="00155C02"/>
    <w:rsid w:val="00155C4B"/>
    <w:rsid w:val="0015620C"/>
    <w:rsid w:val="001567CC"/>
    <w:rsid w:val="001567F6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261"/>
    <w:rsid w:val="00165DEE"/>
    <w:rsid w:val="00165E11"/>
    <w:rsid w:val="00165F63"/>
    <w:rsid w:val="00166124"/>
    <w:rsid w:val="0016635E"/>
    <w:rsid w:val="00166785"/>
    <w:rsid w:val="00166A69"/>
    <w:rsid w:val="00166BCC"/>
    <w:rsid w:val="00167732"/>
    <w:rsid w:val="0016797B"/>
    <w:rsid w:val="00170E0E"/>
    <w:rsid w:val="00170F60"/>
    <w:rsid w:val="00170F87"/>
    <w:rsid w:val="0017101B"/>
    <w:rsid w:val="00172187"/>
    <w:rsid w:val="00173001"/>
    <w:rsid w:val="001731A8"/>
    <w:rsid w:val="001736D4"/>
    <w:rsid w:val="00173D7E"/>
    <w:rsid w:val="00173E63"/>
    <w:rsid w:val="001741CF"/>
    <w:rsid w:val="00174527"/>
    <w:rsid w:val="00174745"/>
    <w:rsid w:val="00174AC2"/>
    <w:rsid w:val="00175512"/>
    <w:rsid w:val="00175B81"/>
    <w:rsid w:val="0017667C"/>
    <w:rsid w:val="001766CA"/>
    <w:rsid w:val="00176CB9"/>
    <w:rsid w:val="00177559"/>
    <w:rsid w:val="00177E75"/>
    <w:rsid w:val="0018049A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47B"/>
    <w:rsid w:val="001871B1"/>
    <w:rsid w:val="00187216"/>
    <w:rsid w:val="00187CD4"/>
    <w:rsid w:val="00190020"/>
    <w:rsid w:val="00190200"/>
    <w:rsid w:val="001908F1"/>
    <w:rsid w:val="00191824"/>
    <w:rsid w:val="00191CDB"/>
    <w:rsid w:val="0019244A"/>
    <w:rsid w:val="00193265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A0310"/>
    <w:rsid w:val="001A0712"/>
    <w:rsid w:val="001A0734"/>
    <w:rsid w:val="001A0D08"/>
    <w:rsid w:val="001A1076"/>
    <w:rsid w:val="001A1270"/>
    <w:rsid w:val="001A1FC8"/>
    <w:rsid w:val="001A2AD5"/>
    <w:rsid w:val="001A2F5E"/>
    <w:rsid w:val="001A335B"/>
    <w:rsid w:val="001A33D4"/>
    <w:rsid w:val="001A34F2"/>
    <w:rsid w:val="001A3C06"/>
    <w:rsid w:val="001A4514"/>
    <w:rsid w:val="001A489F"/>
    <w:rsid w:val="001A4DA8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F85"/>
    <w:rsid w:val="001B05CE"/>
    <w:rsid w:val="001B0D9F"/>
    <w:rsid w:val="001B10C2"/>
    <w:rsid w:val="001B14AD"/>
    <w:rsid w:val="001B1848"/>
    <w:rsid w:val="001B1868"/>
    <w:rsid w:val="001B1DE4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429"/>
    <w:rsid w:val="001C4673"/>
    <w:rsid w:val="001C4A21"/>
    <w:rsid w:val="001C4B3B"/>
    <w:rsid w:val="001C4BE3"/>
    <w:rsid w:val="001C4FAB"/>
    <w:rsid w:val="001C50DE"/>
    <w:rsid w:val="001C6A20"/>
    <w:rsid w:val="001C7A32"/>
    <w:rsid w:val="001D000F"/>
    <w:rsid w:val="001D0D3B"/>
    <w:rsid w:val="001D0D69"/>
    <w:rsid w:val="001D267B"/>
    <w:rsid w:val="001D31EA"/>
    <w:rsid w:val="001D3F06"/>
    <w:rsid w:val="001D48C4"/>
    <w:rsid w:val="001D5B3F"/>
    <w:rsid w:val="001D605F"/>
    <w:rsid w:val="001D68D4"/>
    <w:rsid w:val="001D7435"/>
    <w:rsid w:val="001D771C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72F"/>
    <w:rsid w:val="001E49F1"/>
    <w:rsid w:val="001E5555"/>
    <w:rsid w:val="001E6E3F"/>
    <w:rsid w:val="001E7205"/>
    <w:rsid w:val="001E726D"/>
    <w:rsid w:val="001F0B17"/>
    <w:rsid w:val="001F0CFB"/>
    <w:rsid w:val="001F0F11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553E"/>
    <w:rsid w:val="001F585B"/>
    <w:rsid w:val="001F63DD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5224"/>
    <w:rsid w:val="00205798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FC5"/>
    <w:rsid w:val="0021633A"/>
    <w:rsid w:val="00216A1E"/>
    <w:rsid w:val="00216D29"/>
    <w:rsid w:val="00216F7A"/>
    <w:rsid w:val="002170F9"/>
    <w:rsid w:val="00217697"/>
    <w:rsid w:val="002200A8"/>
    <w:rsid w:val="002204CE"/>
    <w:rsid w:val="00220C06"/>
    <w:rsid w:val="00221105"/>
    <w:rsid w:val="0022113D"/>
    <w:rsid w:val="00221D92"/>
    <w:rsid w:val="00221DB6"/>
    <w:rsid w:val="00222632"/>
    <w:rsid w:val="002233E2"/>
    <w:rsid w:val="00223424"/>
    <w:rsid w:val="002238EE"/>
    <w:rsid w:val="00223D2D"/>
    <w:rsid w:val="00223EE7"/>
    <w:rsid w:val="00225047"/>
    <w:rsid w:val="00225362"/>
    <w:rsid w:val="002259F6"/>
    <w:rsid w:val="00225BDF"/>
    <w:rsid w:val="0022666F"/>
    <w:rsid w:val="002272DA"/>
    <w:rsid w:val="00227457"/>
    <w:rsid w:val="0022769F"/>
    <w:rsid w:val="002277B6"/>
    <w:rsid w:val="00227885"/>
    <w:rsid w:val="00227C5E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52A"/>
    <w:rsid w:val="00233B89"/>
    <w:rsid w:val="00234191"/>
    <w:rsid w:val="00234591"/>
    <w:rsid w:val="002348C9"/>
    <w:rsid w:val="00234B19"/>
    <w:rsid w:val="00234EA5"/>
    <w:rsid w:val="00235730"/>
    <w:rsid w:val="00235ED3"/>
    <w:rsid w:val="0023603F"/>
    <w:rsid w:val="00236D85"/>
    <w:rsid w:val="00237252"/>
    <w:rsid w:val="002378B9"/>
    <w:rsid w:val="002379CD"/>
    <w:rsid w:val="00237A92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90A"/>
    <w:rsid w:val="00246FF3"/>
    <w:rsid w:val="00247069"/>
    <w:rsid w:val="00247163"/>
    <w:rsid w:val="00247317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32F2"/>
    <w:rsid w:val="00263A72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E20"/>
    <w:rsid w:val="00271280"/>
    <w:rsid w:val="002717FC"/>
    <w:rsid w:val="0027195A"/>
    <w:rsid w:val="00271E38"/>
    <w:rsid w:val="00271F32"/>
    <w:rsid w:val="00271FE8"/>
    <w:rsid w:val="00272D85"/>
    <w:rsid w:val="00273780"/>
    <w:rsid w:val="002742AA"/>
    <w:rsid w:val="002745DD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14F9"/>
    <w:rsid w:val="002815F3"/>
    <w:rsid w:val="00282087"/>
    <w:rsid w:val="0028244D"/>
    <w:rsid w:val="00282C25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3D72"/>
    <w:rsid w:val="0029400A"/>
    <w:rsid w:val="0029489A"/>
    <w:rsid w:val="00294A2E"/>
    <w:rsid w:val="00294F10"/>
    <w:rsid w:val="002951E0"/>
    <w:rsid w:val="002951EE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FF4"/>
    <w:rsid w:val="002A5213"/>
    <w:rsid w:val="002A52BD"/>
    <w:rsid w:val="002A63B4"/>
    <w:rsid w:val="002A7A0D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297B"/>
    <w:rsid w:val="002D3262"/>
    <w:rsid w:val="002D37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B74"/>
    <w:rsid w:val="002E1D15"/>
    <w:rsid w:val="002E1EFC"/>
    <w:rsid w:val="002E2199"/>
    <w:rsid w:val="002E238E"/>
    <w:rsid w:val="002E2885"/>
    <w:rsid w:val="002E2BA7"/>
    <w:rsid w:val="002E30C8"/>
    <w:rsid w:val="002E3330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C94"/>
    <w:rsid w:val="002E6AF6"/>
    <w:rsid w:val="002E6C6F"/>
    <w:rsid w:val="002E77B3"/>
    <w:rsid w:val="002F0666"/>
    <w:rsid w:val="002F0CCB"/>
    <w:rsid w:val="002F14A2"/>
    <w:rsid w:val="002F188B"/>
    <w:rsid w:val="002F1B2E"/>
    <w:rsid w:val="002F1DD3"/>
    <w:rsid w:val="002F1ECD"/>
    <w:rsid w:val="002F2D9F"/>
    <w:rsid w:val="002F3682"/>
    <w:rsid w:val="002F3749"/>
    <w:rsid w:val="002F43EA"/>
    <w:rsid w:val="002F455D"/>
    <w:rsid w:val="002F4E20"/>
    <w:rsid w:val="002F50A2"/>
    <w:rsid w:val="002F523E"/>
    <w:rsid w:val="002F5BD5"/>
    <w:rsid w:val="002F6A0F"/>
    <w:rsid w:val="002F707B"/>
    <w:rsid w:val="002F7C72"/>
    <w:rsid w:val="002F7C88"/>
    <w:rsid w:val="002F7D96"/>
    <w:rsid w:val="00300D80"/>
    <w:rsid w:val="0030118C"/>
    <w:rsid w:val="003018EE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8A9"/>
    <w:rsid w:val="0030632D"/>
    <w:rsid w:val="00306386"/>
    <w:rsid w:val="00306C9C"/>
    <w:rsid w:val="00306DF3"/>
    <w:rsid w:val="00306E3A"/>
    <w:rsid w:val="00307682"/>
    <w:rsid w:val="00310207"/>
    <w:rsid w:val="003109BB"/>
    <w:rsid w:val="003109E2"/>
    <w:rsid w:val="00310B25"/>
    <w:rsid w:val="00310B71"/>
    <w:rsid w:val="00310E10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4D9"/>
    <w:rsid w:val="003164B0"/>
    <w:rsid w:val="00316EAE"/>
    <w:rsid w:val="0031730B"/>
    <w:rsid w:val="00317421"/>
    <w:rsid w:val="00317DA6"/>
    <w:rsid w:val="00317DF1"/>
    <w:rsid w:val="00320C3B"/>
    <w:rsid w:val="0032103C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D48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4001A"/>
    <w:rsid w:val="003402C5"/>
    <w:rsid w:val="00340E78"/>
    <w:rsid w:val="00341502"/>
    <w:rsid w:val="00341A12"/>
    <w:rsid w:val="00341CBD"/>
    <w:rsid w:val="003424EE"/>
    <w:rsid w:val="00342627"/>
    <w:rsid w:val="003434E6"/>
    <w:rsid w:val="003436CC"/>
    <w:rsid w:val="00343970"/>
    <w:rsid w:val="00343F0E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B64"/>
    <w:rsid w:val="00352DFA"/>
    <w:rsid w:val="00353337"/>
    <w:rsid w:val="003539D7"/>
    <w:rsid w:val="003549CB"/>
    <w:rsid w:val="00354C46"/>
    <w:rsid w:val="00354DC1"/>
    <w:rsid w:val="00354E68"/>
    <w:rsid w:val="00355612"/>
    <w:rsid w:val="00355B32"/>
    <w:rsid w:val="0035604A"/>
    <w:rsid w:val="00356D14"/>
    <w:rsid w:val="0035713F"/>
    <w:rsid w:val="00357567"/>
    <w:rsid w:val="00360173"/>
    <w:rsid w:val="003603DD"/>
    <w:rsid w:val="003604B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DB8"/>
    <w:rsid w:val="00365E86"/>
    <w:rsid w:val="00365FA2"/>
    <w:rsid w:val="00366010"/>
    <w:rsid w:val="0036649A"/>
    <w:rsid w:val="003666F4"/>
    <w:rsid w:val="003669F8"/>
    <w:rsid w:val="00366A7B"/>
    <w:rsid w:val="00366F51"/>
    <w:rsid w:val="00366FC2"/>
    <w:rsid w:val="00367135"/>
    <w:rsid w:val="0036759C"/>
    <w:rsid w:val="00370959"/>
    <w:rsid w:val="00370F6B"/>
    <w:rsid w:val="0037114F"/>
    <w:rsid w:val="003715B9"/>
    <w:rsid w:val="00371D6F"/>
    <w:rsid w:val="00371F71"/>
    <w:rsid w:val="0037280E"/>
    <w:rsid w:val="00372B3C"/>
    <w:rsid w:val="0037307F"/>
    <w:rsid w:val="00374EDE"/>
    <w:rsid w:val="00374F12"/>
    <w:rsid w:val="00374FF1"/>
    <w:rsid w:val="00375839"/>
    <w:rsid w:val="00375E21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C4C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31BE"/>
    <w:rsid w:val="00393E5F"/>
    <w:rsid w:val="003942E7"/>
    <w:rsid w:val="0039433E"/>
    <w:rsid w:val="00394592"/>
    <w:rsid w:val="00394D33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AE2"/>
    <w:rsid w:val="00397AE8"/>
    <w:rsid w:val="00397D4D"/>
    <w:rsid w:val="00397D7F"/>
    <w:rsid w:val="00397D8C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76B"/>
    <w:rsid w:val="003A3829"/>
    <w:rsid w:val="003A3C61"/>
    <w:rsid w:val="003A47DA"/>
    <w:rsid w:val="003A4C08"/>
    <w:rsid w:val="003A4C54"/>
    <w:rsid w:val="003A4C84"/>
    <w:rsid w:val="003A507D"/>
    <w:rsid w:val="003A5685"/>
    <w:rsid w:val="003A5889"/>
    <w:rsid w:val="003A5CCC"/>
    <w:rsid w:val="003A6163"/>
    <w:rsid w:val="003A66D7"/>
    <w:rsid w:val="003A6C1B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5BF"/>
    <w:rsid w:val="003B4771"/>
    <w:rsid w:val="003B4A71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59D0"/>
    <w:rsid w:val="003C5A4C"/>
    <w:rsid w:val="003C5F27"/>
    <w:rsid w:val="003C6200"/>
    <w:rsid w:val="003C646E"/>
    <w:rsid w:val="003C67C7"/>
    <w:rsid w:val="003C681F"/>
    <w:rsid w:val="003C7241"/>
    <w:rsid w:val="003C7705"/>
    <w:rsid w:val="003C7BC8"/>
    <w:rsid w:val="003C7C8C"/>
    <w:rsid w:val="003C7E34"/>
    <w:rsid w:val="003D0F59"/>
    <w:rsid w:val="003D0F80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63DE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292F"/>
    <w:rsid w:val="003E3153"/>
    <w:rsid w:val="003E3284"/>
    <w:rsid w:val="003E36E9"/>
    <w:rsid w:val="003E3753"/>
    <w:rsid w:val="003E44B6"/>
    <w:rsid w:val="003E4883"/>
    <w:rsid w:val="003E490E"/>
    <w:rsid w:val="003E4A0F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CEB"/>
    <w:rsid w:val="003F5ED7"/>
    <w:rsid w:val="003F5F1C"/>
    <w:rsid w:val="003F61C8"/>
    <w:rsid w:val="003F76E4"/>
    <w:rsid w:val="00400503"/>
    <w:rsid w:val="004015AE"/>
    <w:rsid w:val="00401B9F"/>
    <w:rsid w:val="00402864"/>
    <w:rsid w:val="00402BE5"/>
    <w:rsid w:val="00403348"/>
    <w:rsid w:val="00403561"/>
    <w:rsid w:val="0040376B"/>
    <w:rsid w:val="00404524"/>
    <w:rsid w:val="004049B8"/>
    <w:rsid w:val="00405921"/>
    <w:rsid w:val="00405A34"/>
    <w:rsid w:val="00405B42"/>
    <w:rsid w:val="00405D4E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AED"/>
    <w:rsid w:val="004120BB"/>
    <w:rsid w:val="004123E1"/>
    <w:rsid w:val="004125DA"/>
    <w:rsid w:val="00412C81"/>
    <w:rsid w:val="00413202"/>
    <w:rsid w:val="00414851"/>
    <w:rsid w:val="00414CAB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33E3"/>
    <w:rsid w:val="00423BEF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CEB"/>
    <w:rsid w:val="00425DAE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9B3"/>
    <w:rsid w:val="00432178"/>
    <w:rsid w:val="00432A86"/>
    <w:rsid w:val="00433237"/>
    <w:rsid w:val="0043329D"/>
    <w:rsid w:val="004332A8"/>
    <w:rsid w:val="00433D80"/>
    <w:rsid w:val="00433E2D"/>
    <w:rsid w:val="00433F23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CD6"/>
    <w:rsid w:val="00441063"/>
    <w:rsid w:val="00441402"/>
    <w:rsid w:val="0044142E"/>
    <w:rsid w:val="004419E6"/>
    <w:rsid w:val="00441B4E"/>
    <w:rsid w:val="0044304A"/>
    <w:rsid w:val="00443E14"/>
    <w:rsid w:val="004443C8"/>
    <w:rsid w:val="0044454C"/>
    <w:rsid w:val="00444592"/>
    <w:rsid w:val="00444A7B"/>
    <w:rsid w:val="00445118"/>
    <w:rsid w:val="00445980"/>
    <w:rsid w:val="004463CB"/>
    <w:rsid w:val="00446792"/>
    <w:rsid w:val="004468A1"/>
    <w:rsid w:val="00447588"/>
    <w:rsid w:val="00447694"/>
    <w:rsid w:val="00447814"/>
    <w:rsid w:val="00447D6E"/>
    <w:rsid w:val="00447DD7"/>
    <w:rsid w:val="00447E51"/>
    <w:rsid w:val="00450755"/>
    <w:rsid w:val="0045085F"/>
    <w:rsid w:val="00451B09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5FB"/>
    <w:rsid w:val="00457695"/>
    <w:rsid w:val="004578B6"/>
    <w:rsid w:val="004611DD"/>
    <w:rsid w:val="004612E3"/>
    <w:rsid w:val="004614E9"/>
    <w:rsid w:val="0046166D"/>
    <w:rsid w:val="00462157"/>
    <w:rsid w:val="004626D8"/>
    <w:rsid w:val="00462E73"/>
    <w:rsid w:val="00462EC5"/>
    <w:rsid w:val="00462FE9"/>
    <w:rsid w:val="004630A6"/>
    <w:rsid w:val="00463119"/>
    <w:rsid w:val="00463974"/>
    <w:rsid w:val="00463D10"/>
    <w:rsid w:val="0046448E"/>
    <w:rsid w:val="00464E34"/>
    <w:rsid w:val="004651AE"/>
    <w:rsid w:val="0046574F"/>
    <w:rsid w:val="00465B90"/>
    <w:rsid w:val="00465C54"/>
    <w:rsid w:val="0046662D"/>
    <w:rsid w:val="00466712"/>
    <w:rsid w:val="00467829"/>
    <w:rsid w:val="00467A2A"/>
    <w:rsid w:val="00467B3E"/>
    <w:rsid w:val="00467E0A"/>
    <w:rsid w:val="004701E8"/>
    <w:rsid w:val="004706DF"/>
    <w:rsid w:val="00470BDB"/>
    <w:rsid w:val="00470DE3"/>
    <w:rsid w:val="00471736"/>
    <w:rsid w:val="00471BAF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22BE"/>
    <w:rsid w:val="00482619"/>
    <w:rsid w:val="00482865"/>
    <w:rsid w:val="00482FF7"/>
    <w:rsid w:val="004834F8"/>
    <w:rsid w:val="00483511"/>
    <w:rsid w:val="00483DFB"/>
    <w:rsid w:val="00484C9D"/>
    <w:rsid w:val="00484CA9"/>
    <w:rsid w:val="004851A3"/>
    <w:rsid w:val="0048535D"/>
    <w:rsid w:val="0048547F"/>
    <w:rsid w:val="00485CC7"/>
    <w:rsid w:val="004864B1"/>
    <w:rsid w:val="004864D0"/>
    <w:rsid w:val="00486B75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6076"/>
    <w:rsid w:val="00496715"/>
    <w:rsid w:val="004968F6"/>
    <w:rsid w:val="004969AE"/>
    <w:rsid w:val="00496B99"/>
    <w:rsid w:val="00496D61"/>
    <w:rsid w:val="004970EB"/>
    <w:rsid w:val="00497635"/>
    <w:rsid w:val="00497A54"/>
    <w:rsid w:val="00497D61"/>
    <w:rsid w:val="004A0361"/>
    <w:rsid w:val="004A0E79"/>
    <w:rsid w:val="004A17CD"/>
    <w:rsid w:val="004A1CBF"/>
    <w:rsid w:val="004A1E20"/>
    <w:rsid w:val="004A1ECA"/>
    <w:rsid w:val="004A2065"/>
    <w:rsid w:val="004A247E"/>
    <w:rsid w:val="004A24CF"/>
    <w:rsid w:val="004A2BA2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D2F"/>
    <w:rsid w:val="004A71A9"/>
    <w:rsid w:val="004A721D"/>
    <w:rsid w:val="004A7692"/>
    <w:rsid w:val="004A7758"/>
    <w:rsid w:val="004A7861"/>
    <w:rsid w:val="004B09A9"/>
    <w:rsid w:val="004B0CFF"/>
    <w:rsid w:val="004B1165"/>
    <w:rsid w:val="004B154B"/>
    <w:rsid w:val="004B1746"/>
    <w:rsid w:val="004B1AEE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23CF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624"/>
    <w:rsid w:val="004E19F8"/>
    <w:rsid w:val="004E2415"/>
    <w:rsid w:val="004E25D3"/>
    <w:rsid w:val="004E2967"/>
    <w:rsid w:val="004E3174"/>
    <w:rsid w:val="004E3BEA"/>
    <w:rsid w:val="004E4234"/>
    <w:rsid w:val="004E53A6"/>
    <w:rsid w:val="004E6074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AB6"/>
    <w:rsid w:val="004F2C62"/>
    <w:rsid w:val="004F334E"/>
    <w:rsid w:val="004F385B"/>
    <w:rsid w:val="004F3A6B"/>
    <w:rsid w:val="004F3EFF"/>
    <w:rsid w:val="004F4664"/>
    <w:rsid w:val="004F48AD"/>
    <w:rsid w:val="004F4C5B"/>
    <w:rsid w:val="004F511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E57"/>
    <w:rsid w:val="0050513C"/>
    <w:rsid w:val="005057A3"/>
    <w:rsid w:val="00505875"/>
    <w:rsid w:val="0050608F"/>
    <w:rsid w:val="00506594"/>
    <w:rsid w:val="00506AEC"/>
    <w:rsid w:val="00506E9C"/>
    <w:rsid w:val="00507481"/>
    <w:rsid w:val="0051062B"/>
    <w:rsid w:val="00511362"/>
    <w:rsid w:val="00511A83"/>
    <w:rsid w:val="00511B6E"/>
    <w:rsid w:val="00511B94"/>
    <w:rsid w:val="00511F75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7152"/>
    <w:rsid w:val="00517984"/>
    <w:rsid w:val="00517D44"/>
    <w:rsid w:val="00517E1C"/>
    <w:rsid w:val="005209E1"/>
    <w:rsid w:val="00520F32"/>
    <w:rsid w:val="005210F4"/>
    <w:rsid w:val="005219EE"/>
    <w:rsid w:val="00521BCF"/>
    <w:rsid w:val="00522303"/>
    <w:rsid w:val="005227A8"/>
    <w:rsid w:val="00522B06"/>
    <w:rsid w:val="00522BF8"/>
    <w:rsid w:val="00523349"/>
    <w:rsid w:val="00523638"/>
    <w:rsid w:val="00523985"/>
    <w:rsid w:val="00523D27"/>
    <w:rsid w:val="00524294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E8F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9D9"/>
    <w:rsid w:val="00545E00"/>
    <w:rsid w:val="005461EC"/>
    <w:rsid w:val="00546839"/>
    <w:rsid w:val="00546CAE"/>
    <w:rsid w:val="00550030"/>
    <w:rsid w:val="00550B74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EFC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F3A"/>
    <w:rsid w:val="0056230E"/>
    <w:rsid w:val="0056287B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312"/>
    <w:rsid w:val="00566E09"/>
    <w:rsid w:val="005671FF"/>
    <w:rsid w:val="00567D43"/>
    <w:rsid w:val="00570305"/>
    <w:rsid w:val="00570F7E"/>
    <w:rsid w:val="005715FD"/>
    <w:rsid w:val="00571B35"/>
    <w:rsid w:val="00571D3C"/>
    <w:rsid w:val="00572400"/>
    <w:rsid w:val="00572847"/>
    <w:rsid w:val="00572E7E"/>
    <w:rsid w:val="00573542"/>
    <w:rsid w:val="00573765"/>
    <w:rsid w:val="00573C4A"/>
    <w:rsid w:val="00573FCB"/>
    <w:rsid w:val="00574482"/>
    <w:rsid w:val="005755AD"/>
    <w:rsid w:val="00575655"/>
    <w:rsid w:val="00575BF9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4E3"/>
    <w:rsid w:val="00582073"/>
    <w:rsid w:val="005821C2"/>
    <w:rsid w:val="00582648"/>
    <w:rsid w:val="00583805"/>
    <w:rsid w:val="0058425C"/>
    <w:rsid w:val="005844A0"/>
    <w:rsid w:val="00584652"/>
    <w:rsid w:val="005846CC"/>
    <w:rsid w:val="0058568F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670"/>
    <w:rsid w:val="00590723"/>
    <w:rsid w:val="00591100"/>
    <w:rsid w:val="005913B9"/>
    <w:rsid w:val="00591A86"/>
    <w:rsid w:val="00591ACA"/>
    <w:rsid w:val="005920AA"/>
    <w:rsid w:val="0059220E"/>
    <w:rsid w:val="005922E6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CE1"/>
    <w:rsid w:val="00597E0E"/>
    <w:rsid w:val="005A03B4"/>
    <w:rsid w:val="005A111B"/>
    <w:rsid w:val="005A1805"/>
    <w:rsid w:val="005A18AC"/>
    <w:rsid w:val="005A1C8B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6A7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F98"/>
    <w:rsid w:val="005B22A4"/>
    <w:rsid w:val="005B266E"/>
    <w:rsid w:val="005B3480"/>
    <w:rsid w:val="005B42BB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D26"/>
    <w:rsid w:val="005D5F62"/>
    <w:rsid w:val="005D6CE0"/>
    <w:rsid w:val="005D710D"/>
    <w:rsid w:val="005D7812"/>
    <w:rsid w:val="005D7B5F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27E"/>
    <w:rsid w:val="00622280"/>
    <w:rsid w:val="00622F51"/>
    <w:rsid w:val="006230D6"/>
    <w:rsid w:val="00623665"/>
    <w:rsid w:val="006237F1"/>
    <w:rsid w:val="006238C0"/>
    <w:rsid w:val="00623BD0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EC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C04"/>
    <w:rsid w:val="00640404"/>
    <w:rsid w:val="006404F7"/>
    <w:rsid w:val="00640814"/>
    <w:rsid w:val="00640FB8"/>
    <w:rsid w:val="00641C3B"/>
    <w:rsid w:val="00641D61"/>
    <w:rsid w:val="00641EB1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F4"/>
    <w:rsid w:val="006532D4"/>
    <w:rsid w:val="00653446"/>
    <w:rsid w:val="0065358F"/>
    <w:rsid w:val="00653BB2"/>
    <w:rsid w:val="0065414E"/>
    <w:rsid w:val="00654382"/>
    <w:rsid w:val="00654623"/>
    <w:rsid w:val="006547D2"/>
    <w:rsid w:val="0065526A"/>
    <w:rsid w:val="00655BED"/>
    <w:rsid w:val="00655E1C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7A9"/>
    <w:rsid w:val="00660940"/>
    <w:rsid w:val="006616D1"/>
    <w:rsid w:val="00661768"/>
    <w:rsid w:val="00661FC1"/>
    <w:rsid w:val="006626C5"/>
    <w:rsid w:val="006635D2"/>
    <w:rsid w:val="00663BD1"/>
    <w:rsid w:val="00663C71"/>
    <w:rsid w:val="0066441E"/>
    <w:rsid w:val="00664431"/>
    <w:rsid w:val="0066466C"/>
    <w:rsid w:val="006649DF"/>
    <w:rsid w:val="00665B29"/>
    <w:rsid w:val="00666899"/>
    <w:rsid w:val="006677B4"/>
    <w:rsid w:val="006678EB"/>
    <w:rsid w:val="00667C69"/>
    <w:rsid w:val="00667EE7"/>
    <w:rsid w:val="0067051A"/>
    <w:rsid w:val="0067070C"/>
    <w:rsid w:val="00670DAA"/>
    <w:rsid w:val="00671703"/>
    <w:rsid w:val="00671A23"/>
    <w:rsid w:val="00671B80"/>
    <w:rsid w:val="00671CB7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6A6"/>
    <w:rsid w:val="006757DB"/>
    <w:rsid w:val="00675BE0"/>
    <w:rsid w:val="00675C04"/>
    <w:rsid w:val="0067699E"/>
    <w:rsid w:val="00676A97"/>
    <w:rsid w:val="00676CFC"/>
    <w:rsid w:val="00676DB8"/>
    <w:rsid w:val="00676E42"/>
    <w:rsid w:val="006771BC"/>
    <w:rsid w:val="00677584"/>
    <w:rsid w:val="006775B6"/>
    <w:rsid w:val="0067762D"/>
    <w:rsid w:val="00680C6B"/>
    <w:rsid w:val="00681A18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53A4"/>
    <w:rsid w:val="00685A45"/>
    <w:rsid w:val="00686131"/>
    <w:rsid w:val="00687386"/>
    <w:rsid w:val="00687A39"/>
    <w:rsid w:val="00687A91"/>
    <w:rsid w:val="00687D25"/>
    <w:rsid w:val="00687EA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6B6"/>
    <w:rsid w:val="00697E69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44A"/>
    <w:rsid w:val="006B04FE"/>
    <w:rsid w:val="006B068A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BF6"/>
    <w:rsid w:val="006D0E2F"/>
    <w:rsid w:val="006D17C0"/>
    <w:rsid w:val="006D2E62"/>
    <w:rsid w:val="006D3580"/>
    <w:rsid w:val="006D3F15"/>
    <w:rsid w:val="006D4746"/>
    <w:rsid w:val="006D4BB2"/>
    <w:rsid w:val="006D503E"/>
    <w:rsid w:val="006D6485"/>
    <w:rsid w:val="006D657A"/>
    <w:rsid w:val="006D6D77"/>
    <w:rsid w:val="006D6EFB"/>
    <w:rsid w:val="006D7BE3"/>
    <w:rsid w:val="006D7C36"/>
    <w:rsid w:val="006E05B8"/>
    <w:rsid w:val="006E0872"/>
    <w:rsid w:val="006E0EDF"/>
    <w:rsid w:val="006E1375"/>
    <w:rsid w:val="006E14BF"/>
    <w:rsid w:val="006E2771"/>
    <w:rsid w:val="006E2828"/>
    <w:rsid w:val="006E2AAA"/>
    <w:rsid w:val="006E33E2"/>
    <w:rsid w:val="006E38B5"/>
    <w:rsid w:val="006E3BD7"/>
    <w:rsid w:val="006E4142"/>
    <w:rsid w:val="006E48D6"/>
    <w:rsid w:val="006E4B15"/>
    <w:rsid w:val="006E50D0"/>
    <w:rsid w:val="006E555D"/>
    <w:rsid w:val="006E55EB"/>
    <w:rsid w:val="006E56CF"/>
    <w:rsid w:val="006E5A19"/>
    <w:rsid w:val="006E6270"/>
    <w:rsid w:val="006E73B5"/>
    <w:rsid w:val="006E7475"/>
    <w:rsid w:val="006E78CC"/>
    <w:rsid w:val="006E7BED"/>
    <w:rsid w:val="006F0D19"/>
    <w:rsid w:val="006F14ED"/>
    <w:rsid w:val="006F177D"/>
    <w:rsid w:val="006F1E2D"/>
    <w:rsid w:val="006F20D7"/>
    <w:rsid w:val="006F28FF"/>
    <w:rsid w:val="006F292D"/>
    <w:rsid w:val="006F3A93"/>
    <w:rsid w:val="006F3F0F"/>
    <w:rsid w:val="006F4182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489"/>
    <w:rsid w:val="006F793C"/>
    <w:rsid w:val="006F7E54"/>
    <w:rsid w:val="006F7FB3"/>
    <w:rsid w:val="0070065D"/>
    <w:rsid w:val="00700AD7"/>
    <w:rsid w:val="007012C1"/>
    <w:rsid w:val="00701701"/>
    <w:rsid w:val="00701AB7"/>
    <w:rsid w:val="00701F1E"/>
    <w:rsid w:val="00702532"/>
    <w:rsid w:val="0070254A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8"/>
    <w:rsid w:val="00710868"/>
    <w:rsid w:val="00710D49"/>
    <w:rsid w:val="00710DA4"/>
    <w:rsid w:val="00711300"/>
    <w:rsid w:val="007113E9"/>
    <w:rsid w:val="0071157D"/>
    <w:rsid w:val="007116D8"/>
    <w:rsid w:val="00711756"/>
    <w:rsid w:val="00712A2E"/>
    <w:rsid w:val="00712AA4"/>
    <w:rsid w:val="00713091"/>
    <w:rsid w:val="00713174"/>
    <w:rsid w:val="007136B9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70C8"/>
    <w:rsid w:val="007372F8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6E2"/>
    <w:rsid w:val="007460B2"/>
    <w:rsid w:val="00746176"/>
    <w:rsid w:val="007465E3"/>
    <w:rsid w:val="00746621"/>
    <w:rsid w:val="0074694C"/>
    <w:rsid w:val="00746C54"/>
    <w:rsid w:val="007474E0"/>
    <w:rsid w:val="00747767"/>
    <w:rsid w:val="00747846"/>
    <w:rsid w:val="00747954"/>
    <w:rsid w:val="00747986"/>
    <w:rsid w:val="007504EC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F67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6084"/>
    <w:rsid w:val="00786908"/>
    <w:rsid w:val="007873DC"/>
    <w:rsid w:val="00787620"/>
    <w:rsid w:val="007876E6"/>
    <w:rsid w:val="00787CCE"/>
    <w:rsid w:val="00790376"/>
    <w:rsid w:val="007903E7"/>
    <w:rsid w:val="007907E1"/>
    <w:rsid w:val="00790DA1"/>
    <w:rsid w:val="00790F26"/>
    <w:rsid w:val="007913BF"/>
    <w:rsid w:val="00791545"/>
    <w:rsid w:val="00791569"/>
    <w:rsid w:val="00792073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B0733"/>
    <w:rsid w:val="007B07F6"/>
    <w:rsid w:val="007B1A61"/>
    <w:rsid w:val="007B22DB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A1E"/>
    <w:rsid w:val="007C5B4D"/>
    <w:rsid w:val="007C6D62"/>
    <w:rsid w:val="007C6FDB"/>
    <w:rsid w:val="007C7304"/>
    <w:rsid w:val="007C76EB"/>
    <w:rsid w:val="007D05D0"/>
    <w:rsid w:val="007D06ED"/>
    <w:rsid w:val="007D0868"/>
    <w:rsid w:val="007D0E0F"/>
    <w:rsid w:val="007D1455"/>
    <w:rsid w:val="007D2D14"/>
    <w:rsid w:val="007D33CE"/>
    <w:rsid w:val="007D3643"/>
    <w:rsid w:val="007D3763"/>
    <w:rsid w:val="007D3838"/>
    <w:rsid w:val="007D3AEA"/>
    <w:rsid w:val="007D3E83"/>
    <w:rsid w:val="007D460C"/>
    <w:rsid w:val="007D4675"/>
    <w:rsid w:val="007D48EB"/>
    <w:rsid w:val="007D4B6C"/>
    <w:rsid w:val="007D4E83"/>
    <w:rsid w:val="007D5528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A85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212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F6"/>
    <w:rsid w:val="007F4E57"/>
    <w:rsid w:val="007F53EF"/>
    <w:rsid w:val="007F54D9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CBE"/>
    <w:rsid w:val="008019F4"/>
    <w:rsid w:val="008020EE"/>
    <w:rsid w:val="00803340"/>
    <w:rsid w:val="0080373C"/>
    <w:rsid w:val="008043C0"/>
    <w:rsid w:val="00804532"/>
    <w:rsid w:val="00804546"/>
    <w:rsid w:val="00804D41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210"/>
    <w:rsid w:val="00833508"/>
    <w:rsid w:val="008335F9"/>
    <w:rsid w:val="0083398E"/>
    <w:rsid w:val="008339B1"/>
    <w:rsid w:val="008340D5"/>
    <w:rsid w:val="00834208"/>
    <w:rsid w:val="00834F72"/>
    <w:rsid w:val="008353F1"/>
    <w:rsid w:val="008357BE"/>
    <w:rsid w:val="00835C9B"/>
    <w:rsid w:val="00835D4F"/>
    <w:rsid w:val="0083621F"/>
    <w:rsid w:val="008362DF"/>
    <w:rsid w:val="0083640F"/>
    <w:rsid w:val="00836CD1"/>
    <w:rsid w:val="008373A6"/>
    <w:rsid w:val="008375A7"/>
    <w:rsid w:val="00837EFB"/>
    <w:rsid w:val="00837F78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41CB"/>
    <w:rsid w:val="00845516"/>
    <w:rsid w:val="00845B70"/>
    <w:rsid w:val="008460C8"/>
    <w:rsid w:val="00847041"/>
    <w:rsid w:val="00847210"/>
    <w:rsid w:val="008474EB"/>
    <w:rsid w:val="00847F2A"/>
    <w:rsid w:val="0085007D"/>
    <w:rsid w:val="00850FAB"/>
    <w:rsid w:val="00851F37"/>
    <w:rsid w:val="008521BC"/>
    <w:rsid w:val="00852C76"/>
    <w:rsid w:val="00852CF2"/>
    <w:rsid w:val="00852E4B"/>
    <w:rsid w:val="008530A7"/>
    <w:rsid w:val="0085357D"/>
    <w:rsid w:val="008535EF"/>
    <w:rsid w:val="008541EB"/>
    <w:rsid w:val="008550A3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7C0C"/>
    <w:rsid w:val="00870877"/>
    <w:rsid w:val="008709C8"/>
    <w:rsid w:val="00871179"/>
    <w:rsid w:val="00871462"/>
    <w:rsid w:val="00871980"/>
    <w:rsid w:val="00871BAD"/>
    <w:rsid w:val="00871D22"/>
    <w:rsid w:val="00871D43"/>
    <w:rsid w:val="008727D2"/>
    <w:rsid w:val="00873437"/>
    <w:rsid w:val="00873535"/>
    <w:rsid w:val="008739E2"/>
    <w:rsid w:val="00873A95"/>
    <w:rsid w:val="00873D09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7BA"/>
    <w:rsid w:val="00880856"/>
    <w:rsid w:val="00880CE6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252"/>
    <w:rsid w:val="00885257"/>
    <w:rsid w:val="008859F5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90346"/>
    <w:rsid w:val="0089037D"/>
    <w:rsid w:val="00890BAB"/>
    <w:rsid w:val="00890D55"/>
    <w:rsid w:val="00890FD8"/>
    <w:rsid w:val="00891852"/>
    <w:rsid w:val="00892211"/>
    <w:rsid w:val="008925B0"/>
    <w:rsid w:val="0089281C"/>
    <w:rsid w:val="00892AD8"/>
    <w:rsid w:val="0089324F"/>
    <w:rsid w:val="00893279"/>
    <w:rsid w:val="0089327C"/>
    <w:rsid w:val="00893A6E"/>
    <w:rsid w:val="008942E2"/>
    <w:rsid w:val="0089474E"/>
    <w:rsid w:val="008948FA"/>
    <w:rsid w:val="00894D6B"/>
    <w:rsid w:val="00895360"/>
    <w:rsid w:val="00895B6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7F6"/>
    <w:rsid w:val="008A4A3A"/>
    <w:rsid w:val="008A4B8A"/>
    <w:rsid w:val="008A4BCA"/>
    <w:rsid w:val="008A4BFA"/>
    <w:rsid w:val="008A4DE2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E81"/>
    <w:rsid w:val="008B301C"/>
    <w:rsid w:val="008B3594"/>
    <w:rsid w:val="008B3A29"/>
    <w:rsid w:val="008B40A5"/>
    <w:rsid w:val="008B44C5"/>
    <w:rsid w:val="008B4507"/>
    <w:rsid w:val="008B451D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934"/>
    <w:rsid w:val="008C2264"/>
    <w:rsid w:val="008C2548"/>
    <w:rsid w:val="008C25C5"/>
    <w:rsid w:val="008C2892"/>
    <w:rsid w:val="008C4240"/>
    <w:rsid w:val="008C4E47"/>
    <w:rsid w:val="008C4FE1"/>
    <w:rsid w:val="008C5585"/>
    <w:rsid w:val="008C6105"/>
    <w:rsid w:val="008C7DAD"/>
    <w:rsid w:val="008D0B3E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4A2"/>
    <w:rsid w:val="008D5940"/>
    <w:rsid w:val="008D5EFE"/>
    <w:rsid w:val="008D6415"/>
    <w:rsid w:val="008D681E"/>
    <w:rsid w:val="008D6C4F"/>
    <w:rsid w:val="008D6FBB"/>
    <w:rsid w:val="008D70EF"/>
    <w:rsid w:val="008D718E"/>
    <w:rsid w:val="008D7A23"/>
    <w:rsid w:val="008E036A"/>
    <w:rsid w:val="008E09EE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409E"/>
    <w:rsid w:val="008E4376"/>
    <w:rsid w:val="008E4E88"/>
    <w:rsid w:val="008E58B2"/>
    <w:rsid w:val="008E5A69"/>
    <w:rsid w:val="008E5CC5"/>
    <w:rsid w:val="008E5D3E"/>
    <w:rsid w:val="008E5FAA"/>
    <w:rsid w:val="008E68CA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7D6"/>
    <w:rsid w:val="008F5124"/>
    <w:rsid w:val="008F54A6"/>
    <w:rsid w:val="008F56BA"/>
    <w:rsid w:val="008F5746"/>
    <w:rsid w:val="008F59E7"/>
    <w:rsid w:val="008F5D4B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9D9"/>
    <w:rsid w:val="00903CFA"/>
    <w:rsid w:val="0090415B"/>
    <w:rsid w:val="009045D3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570"/>
    <w:rsid w:val="009075F6"/>
    <w:rsid w:val="00907C81"/>
    <w:rsid w:val="009100EA"/>
    <w:rsid w:val="0091067E"/>
    <w:rsid w:val="009108EA"/>
    <w:rsid w:val="009112CD"/>
    <w:rsid w:val="0091172D"/>
    <w:rsid w:val="0091221C"/>
    <w:rsid w:val="0091269A"/>
    <w:rsid w:val="0091283B"/>
    <w:rsid w:val="009135F9"/>
    <w:rsid w:val="00913C08"/>
    <w:rsid w:val="00913DE1"/>
    <w:rsid w:val="00915317"/>
    <w:rsid w:val="00915E71"/>
    <w:rsid w:val="009172D9"/>
    <w:rsid w:val="009173CF"/>
    <w:rsid w:val="00917E7E"/>
    <w:rsid w:val="0092026E"/>
    <w:rsid w:val="00920659"/>
    <w:rsid w:val="0092096A"/>
    <w:rsid w:val="009210ED"/>
    <w:rsid w:val="0092256D"/>
    <w:rsid w:val="00923545"/>
    <w:rsid w:val="00923845"/>
    <w:rsid w:val="00923AB3"/>
    <w:rsid w:val="00923F6E"/>
    <w:rsid w:val="00924181"/>
    <w:rsid w:val="00924A30"/>
    <w:rsid w:val="0092508E"/>
    <w:rsid w:val="009254A2"/>
    <w:rsid w:val="00925B71"/>
    <w:rsid w:val="00925C5C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41E"/>
    <w:rsid w:val="00935874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AC4"/>
    <w:rsid w:val="009422A5"/>
    <w:rsid w:val="00942B4D"/>
    <w:rsid w:val="00942BA5"/>
    <w:rsid w:val="0094306F"/>
    <w:rsid w:val="00943B6A"/>
    <w:rsid w:val="00943D3F"/>
    <w:rsid w:val="009443C1"/>
    <w:rsid w:val="009444CE"/>
    <w:rsid w:val="00944DE7"/>
    <w:rsid w:val="00944E32"/>
    <w:rsid w:val="00944F25"/>
    <w:rsid w:val="009452C4"/>
    <w:rsid w:val="00945B19"/>
    <w:rsid w:val="0094645D"/>
    <w:rsid w:val="00946545"/>
    <w:rsid w:val="009469A1"/>
    <w:rsid w:val="00946D8F"/>
    <w:rsid w:val="00947554"/>
    <w:rsid w:val="0094777A"/>
    <w:rsid w:val="00950091"/>
    <w:rsid w:val="00950DA7"/>
    <w:rsid w:val="00951225"/>
    <w:rsid w:val="0095143F"/>
    <w:rsid w:val="009517B1"/>
    <w:rsid w:val="00953220"/>
    <w:rsid w:val="00953251"/>
    <w:rsid w:val="009534C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90F"/>
    <w:rsid w:val="00974AF0"/>
    <w:rsid w:val="00974CED"/>
    <w:rsid w:val="009750FC"/>
    <w:rsid w:val="009753FD"/>
    <w:rsid w:val="00975495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926"/>
    <w:rsid w:val="00982132"/>
    <w:rsid w:val="00982A93"/>
    <w:rsid w:val="00982C54"/>
    <w:rsid w:val="00983233"/>
    <w:rsid w:val="00983449"/>
    <w:rsid w:val="009840E3"/>
    <w:rsid w:val="00984209"/>
    <w:rsid w:val="009844D5"/>
    <w:rsid w:val="00984DFB"/>
    <w:rsid w:val="009850ED"/>
    <w:rsid w:val="00985315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36C"/>
    <w:rsid w:val="009A055C"/>
    <w:rsid w:val="009A0784"/>
    <w:rsid w:val="009A1A1B"/>
    <w:rsid w:val="009A1C8C"/>
    <w:rsid w:val="009A1CF0"/>
    <w:rsid w:val="009A263F"/>
    <w:rsid w:val="009A3774"/>
    <w:rsid w:val="009A3A33"/>
    <w:rsid w:val="009A40AD"/>
    <w:rsid w:val="009A4315"/>
    <w:rsid w:val="009A4827"/>
    <w:rsid w:val="009A4A32"/>
    <w:rsid w:val="009A523F"/>
    <w:rsid w:val="009A5708"/>
    <w:rsid w:val="009A5E68"/>
    <w:rsid w:val="009A6090"/>
    <w:rsid w:val="009A62B3"/>
    <w:rsid w:val="009A7B9D"/>
    <w:rsid w:val="009B09E1"/>
    <w:rsid w:val="009B0B65"/>
    <w:rsid w:val="009B1183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85"/>
    <w:rsid w:val="009B642A"/>
    <w:rsid w:val="009B6622"/>
    <w:rsid w:val="009B67E3"/>
    <w:rsid w:val="009B6867"/>
    <w:rsid w:val="009B7316"/>
    <w:rsid w:val="009B77F1"/>
    <w:rsid w:val="009C0554"/>
    <w:rsid w:val="009C07B0"/>
    <w:rsid w:val="009C0AA9"/>
    <w:rsid w:val="009C0B11"/>
    <w:rsid w:val="009C11ED"/>
    <w:rsid w:val="009C2093"/>
    <w:rsid w:val="009C2927"/>
    <w:rsid w:val="009C2D33"/>
    <w:rsid w:val="009C3B0F"/>
    <w:rsid w:val="009C4284"/>
    <w:rsid w:val="009C48E5"/>
    <w:rsid w:val="009C4E43"/>
    <w:rsid w:val="009C4FB9"/>
    <w:rsid w:val="009C5086"/>
    <w:rsid w:val="009C50A6"/>
    <w:rsid w:val="009C5408"/>
    <w:rsid w:val="009C5860"/>
    <w:rsid w:val="009C5F2B"/>
    <w:rsid w:val="009C627A"/>
    <w:rsid w:val="009C6A2B"/>
    <w:rsid w:val="009C6A58"/>
    <w:rsid w:val="009C6AFB"/>
    <w:rsid w:val="009C6D4B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E5"/>
    <w:rsid w:val="009D2FFC"/>
    <w:rsid w:val="009D38C9"/>
    <w:rsid w:val="009D3D6C"/>
    <w:rsid w:val="009D3E26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6D5"/>
    <w:rsid w:val="009F097C"/>
    <w:rsid w:val="009F0B2C"/>
    <w:rsid w:val="009F1105"/>
    <w:rsid w:val="009F113E"/>
    <w:rsid w:val="009F11A7"/>
    <w:rsid w:val="009F124A"/>
    <w:rsid w:val="009F1482"/>
    <w:rsid w:val="009F148D"/>
    <w:rsid w:val="009F1641"/>
    <w:rsid w:val="009F245F"/>
    <w:rsid w:val="009F255D"/>
    <w:rsid w:val="009F2A91"/>
    <w:rsid w:val="009F2CBF"/>
    <w:rsid w:val="009F32E6"/>
    <w:rsid w:val="009F3336"/>
    <w:rsid w:val="009F3D01"/>
    <w:rsid w:val="009F419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306"/>
    <w:rsid w:val="00A079D8"/>
    <w:rsid w:val="00A07B72"/>
    <w:rsid w:val="00A07D4E"/>
    <w:rsid w:val="00A07ED5"/>
    <w:rsid w:val="00A07F09"/>
    <w:rsid w:val="00A10368"/>
    <w:rsid w:val="00A10C01"/>
    <w:rsid w:val="00A10F0F"/>
    <w:rsid w:val="00A1186F"/>
    <w:rsid w:val="00A12292"/>
    <w:rsid w:val="00A13190"/>
    <w:rsid w:val="00A13B54"/>
    <w:rsid w:val="00A13E94"/>
    <w:rsid w:val="00A14793"/>
    <w:rsid w:val="00A15192"/>
    <w:rsid w:val="00A151AF"/>
    <w:rsid w:val="00A15582"/>
    <w:rsid w:val="00A15A6F"/>
    <w:rsid w:val="00A15BD9"/>
    <w:rsid w:val="00A15CD2"/>
    <w:rsid w:val="00A16279"/>
    <w:rsid w:val="00A162A4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32C2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30376"/>
    <w:rsid w:val="00A307E5"/>
    <w:rsid w:val="00A30FBA"/>
    <w:rsid w:val="00A31A29"/>
    <w:rsid w:val="00A31FCB"/>
    <w:rsid w:val="00A33DD4"/>
    <w:rsid w:val="00A3429E"/>
    <w:rsid w:val="00A3487E"/>
    <w:rsid w:val="00A34B7E"/>
    <w:rsid w:val="00A34D27"/>
    <w:rsid w:val="00A3538E"/>
    <w:rsid w:val="00A356F4"/>
    <w:rsid w:val="00A3598A"/>
    <w:rsid w:val="00A35FCE"/>
    <w:rsid w:val="00A36E44"/>
    <w:rsid w:val="00A37280"/>
    <w:rsid w:val="00A374E3"/>
    <w:rsid w:val="00A37505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4019"/>
    <w:rsid w:val="00A44E8D"/>
    <w:rsid w:val="00A45065"/>
    <w:rsid w:val="00A45804"/>
    <w:rsid w:val="00A458F5"/>
    <w:rsid w:val="00A46211"/>
    <w:rsid w:val="00A463A5"/>
    <w:rsid w:val="00A467B6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1523"/>
    <w:rsid w:val="00A51606"/>
    <w:rsid w:val="00A5325A"/>
    <w:rsid w:val="00A539FF"/>
    <w:rsid w:val="00A53B2D"/>
    <w:rsid w:val="00A54B4B"/>
    <w:rsid w:val="00A566D3"/>
    <w:rsid w:val="00A57065"/>
    <w:rsid w:val="00A5759B"/>
    <w:rsid w:val="00A575AF"/>
    <w:rsid w:val="00A577B8"/>
    <w:rsid w:val="00A57AA0"/>
    <w:rsid w:val="00A60612"/>
    <w:rsid w:val="00A6096F"/>
    <w:rsid w:val="00A60C21"/>
    <w:rsid w:val="00A60CC4"/>
    <w:rsid w:val="00A60CD6"/>
    <w:rsid w:val="00A6163C"/>
    <w:rsid w:val="00A61968"/>
    <w:rsid w:val="00A61D12"/>
    <w:rsid w:val="00A6221F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F7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95"/>
    <w:rsid w:val="00A7710D"/>
    <w:rsid w:val="00A7780F"/>
    <w:rsid w:val="00A77C78"/>
    <w:rsid w:val="00A8054F"/>
    <w:rsid w:val="00A805DE"/>
    <w:rsid w:val="00A80679"/>
    <w:rsid w:val="00A81008"/>
    <w:rsid w:val="00A81397"/>
    <w:rsid w:val="00A816F0"/>
    <w:rsid w:val="00A819B0"/>
    <w:rsid w:val="00A81C0E"/>
    <w:rsid w:val="00A836CD"/>
    <w:rsid w:val="00A83E60"/>
    <w:rsid w:val="00A842B5"/>
    <w:rsid w:val="00A84D3A"/>
    <w:rsid w:val="00A850A3"/>
    <w:rsid w:val="00A85104"/>
    <w:rsid w:val="00A85243"/>
    <w:rsid w:val="00A85249"/>
    <w:rsid w:val="00A852F0"/>
    <w:rsid w:val="00A85873"/>
    <w:rsid w:val="00A85998"/>
    <w:rsid w:val="00A85A48"/>
    <w:rsid w:val="00A86BD2"/>
    <w:rsid w:val="00A86EA1"/>
    <w:rsid w:val="00A87FD0"/>
    <w:rsid w:val="00A9046E"/>
    <w:rsid w:val="00A907DB"/>
    <w:rsid w:val="00A907F4"/>
    <w:rsid w:val="00A90D3D"/>
    <w:rsid w:val="00A90E7A"/>
    <w:rsid w:val="00A913D1"/>
    <w:rsid w:val="00A91437"/>
    <w:rsid w:val="00A91F71"/>
    <w:rsid w:val="00A9218D"/>
    <w:rsid w:val="00A9229B"/>
    <w:rsid w:val="00A92665"/>
    <w:rsid w:val="00A9272D"/>
    <w:rsid w:val="00A92D6D"/>
    <w:rsid w:val="00A92FD9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EA7"/>
    <w:rsid w:val="00AA5F06"/>
    <w:rsid w:val="00AA62CF"/>
    <w:rsid w:val="00AA6947"/>
    <w:rsid w:val="00AA6E68"/>
    <w:rsid w:val="00AA76ED"/>
    <w:rsid w:val="00AA7725"/>
    <w:rsid w:val="00AB155E"/>
    <w:rsid w:val="00AB18D4"/>
    <w:rsid w:val="00AB1E41"/>
    <w:rsid w:val="00AB2706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1AD"/>
    <w:rsid w:val="00AC034C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6FD"/>
    <w:rsid w:val="00AD3C7B"/>
    <w:rsid w:val="00AD4625"/>
    <w:rsid w:val="00AD4FC9"/>
    <w:rsid w:val="00AD5AC8"/>
    <w:rsid w:val="00AD5C01"/>
    <w:rsid w:val="00AD5E66"/>
    <w:rsid w:val="00AD64C2"/>
    <w:rsid w:val="00AD7434"/>
    <w:rsid w:val="00AD7980"/>
    <w:rsid w:val="00AD7AC8"/>
    <w:rsid w:val="00AD7B8E"/>
    <w:rsid w:val="00AD7BA4"/>
    <w:rsid w:val="00AD7FEC"/>
    <w:rsid w:val="00AE06B1"/>
    <w:rsid w:val="00AE0BA2"/>
    <w:rsid w:val="00AE1106"/>
    <w:rsid w:val="00AE22B2"/>
    <w:rsid w:val="00AE22EC"/>
    <w:rsid w:val="00AE243F"/>
    <w:rsid w:val="00AE2597"/>
    <w:rsid w:val="00AE2CA0"/>
    <w:rsid w:val="00AE35E6"/>
    <w:rsid w:val="00AE39C2"/>
    <w:rsid w:val="00AE457B"/>
    <w:rsid w:val="00AE4737"/>
    <w:rsid w:val="00AE52AD"/>
    <w:rsid w:val="00AE53BC"/>
    <w:rsid w:val="00AE5638"/>
    <w:rsid w:val="00AE59D5"/>
    <w:rsid w:val="00AE68FA"/>
    <w:rsid w:val="00AE75C8"/>
    <w:rsid w:val="00AE7E96"/>
    <w:rsid w:val="00AF0679"/>
    <w:rsid w:val="00AF072E"/>
    <w:rsid w:val="00AF0A9A"/>
    <w:rsid w:val="00AF0DA3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12"/>
    <w:rsid w:val="00B03562"/>
    <w:rsid w:val="00B036A6"/>
    <w:rsid w:val="00B04978"/>
    <w:rsid w:val="00B05158"/>
    <w:rsid w:val="00B05277"/>
    <w:rsid w:val="00B05B79"/>
    <w:rsid w:val="00B05CA0"/>
    <w:rsid w:val="00B05ECE"/>
    <w:rsid w:val="00B07088"/>
    <w:rsid w:val="00B072A3"/>
    <w:rsid w:val="00B07C37"/>
    <w:rsid w:val="00B07D24"/>
    <w:rsid w:val="00B07D9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B05"/>
    <w:rsid w:val="00B21C87"/>
    <w:rsid w:val="00B21E31"/>
    <w:rsid w:val="00B220B4"/>
    <w:rsid w:val="00B2260A"/>
    <w:rsid w:val="00B229F6"/>
    <w:rsid w:val="00B22E67"/>
    <w:rsid w:val="00B22F76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BA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5A9"/>
    <w:rsid w:val="00B54049"/>
    <w:rsid w:val="00B5435F"/>
    <w:rsid w:val="00B545D4"/>
    <w:rsid w:val="00B55531"/>
    <w:rsid w:val="00B55826"/>
    <w:rsid w:val="00B567FA"/>
    <w:rsid w:val="00B5704D"/>
    <w:rsid w:val="00B570BF"/>
    <w:rsid w:val="00B5783C"/>
    <w:rsid w:val="00B578D4"/>
    <w:rsid w:val="00B57A35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5C5"/>
    <w:rsid w:val="00B66BFE"/>
    <w:rsid w:val="00B66CF6"/>
    <w:rsid w:val="00B66DCC"/>
    <w:rsid w:val="00B6742F"/>
    <w:rsid w:val="00B67507"/>
    <w:rsid w:val="00B677ED"/>
    <w:rsid w:val="00B67ADC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B4E"/>
    <w:rsid w:val="00B75EB5"/>
    <w:rsid w:val="00B75EEB"/>
    <w:rsid w:val="00B761F0"/>
    <w:rsid w:val="00B762EF"/>
    <w:rsid w:val="00B77B88"/>
    <w:rsid w:val="00B8067B"/>
    <w:rsid w:val="00B80880"/>
    <w:rsid w:val="00B82126"/>
    <w:rsid w:val="00B82662"/>
    <w:rsid w:val="00B826B4"/>
    <w:rsid w:val="00B826D7"/>
    <w:rsid w:val="00B82EBA"/>
    <w:rsid w:val="00B836D0"/>
    <w:rsid w:val="00B83A87"/>
    <w:rsid w:val="00B83F77"/>
    <w:rsid w:val="00B849B8"/>
    <w:rsid w:val="00B861BF"/>
    <w:rsid w:val="00B86637"/>
    <w:rsid w:val="00B87302"/>
    <w:rsid w:val="00B873F3"/>
    <w:rsid w:val="00B87E8A"/>
    <w:rsid w:val="00B87F16"/>
    <w:rsid w:val="00B87F1F"/>
    <w:rsid w:val="00B90F48"/>
    <w:rsid w:val="00B90FA1"/>
    <w:rsid w:val="00B91279"/>
    <w:rsid w:val="00B9157D"/>
    <w:rsid w:val="00B916A7"/>
    <w:rsid w:val="00B918CE"/>
    <w:rsid w:val="00B9219C"/>
    <w:rsid w:val="00B925A2"/>
    <w:rsid w:val="00B925E7"/>
    <w:rsid w:val="00B93095"/>
    <w:rsid w:val="00B9361D"/>
    <w:rsid w:val="00B946DE"/>
    <w:rsid w:val="00B94D01"/>
    <w:rsid w:val="00B953C4"/>
    <w:rsid w:val="00B95919"/>
    <w:rsid w:val="00B9598E"/>
    <w:rsid w:val="00B96529"/>
    <w:rsid w:val="00B966B8"/>
    <w:rsid w:val="00B96726"/>
    <w:rsid w:val="00B96A79"/>
    <w:rsid w:val="00B96C3B"/>
    <w:rsid w:val="00B96C66"/>
    <w:rsid w:val="00B96CC3"/>
    <w:rsid w:val="00B96F64"/>
    <w:rsid w:val="00B96FE8"/>
    <w:rsid w:val="00B97D0F"/>
    <w:rsid w:val="00B97D6D"/>
    <w:rsid w:val="00B97DE9"/>
    <w:rsid w:val="00BA01D8"/>
    <w:rsid w:val="00BA08FE"/>
    <w:rsid w:val="00BA0A15"/>
    <w:rsid w:val="00BA0A6F"/>
    <w:rsid w:val="00BA1522"/>
    <w:rsid w:val="00BA1572"/>
    <w:rsid w:val="00BA18D6"/>
    <w:rsid w:val="00BA1E2C"/>
    <w:rsid w:val="00BA2529"/>
    <w:rsid w:val="00BA295C"/>
    <w:rsid w:val="00BA3748"/>
    <w:rsid w:val="00BA374D"/>
    <w:rsid w:val="00BA3D0E"/>
    <w:rsid w:val="00BA4402"/>
    <w:rsid w:val="00BA45EC"/>
    <w:rsid w:val="00BA470F"/>
    <w:rsid w:val="00BA52FB"/>
    <w:rsid w:val="00BA568D"/>
    <w:rsid w:val="00BA5736"/>
    <w:rsid w:val="00BA590E"/>
    <w:rsid w:val="00BA5AFE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F5C"/>
    <w:rsid w:val="00BB4FCC"/>
    <w:rsid w:val="00BB537E"/>
    <w:rsid w:val="00BB53E6"/>
    <w:rsid w:val="00BB56BF"/>
    <w:rsid w:val="00BB63D2"/>
    <w:rsid w:val="00BB69ED"/>
    <w:rsid w:val="00BB73AD"/>
    <w:rsid w:val="00BB7EDD"/>
    <w:rsid w:val="00BC02AB"/>
    <w:rsid w:val="00BC172A"/>
    <w:rsid w:val="00BC1D18"/>
    <w:rsid w:val="00BC2BEE"/>
    <w:rsid w:val="00BC3146"/>
    <w:rsid w:val="00BC3B8E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88D"/>
    <w:rsid w:val="00BF1DD5"/>
    <w:rsid w:val="00BF254C"/>
    <w:rsid w:val="00BF282D"/>
    <w:rsid w:val="00BF2E8D"/>
    <w:rsid w:val="00BF31DD"/>
    <w:rsid w:val="00BF320B"/>
    <w:rsid w:val="00BF4471"/>
    <w:rsid w:val="00BF4857"/>
    <w:rsid w:val="00BF4A7D"/>
    <w:rsid w:val="00BF4BC3"/>
    <w:rsid w:val="00BF4DB7"/>
    <w:rsid w:val="00BF5181"/>
    <w:rsid w:val="00BF5443"/>
    <w:rsid w:val="00BF5583"/>
    <w:rsid w:val="00BF59E7"/>
    <w:rsid w:val="00BF5D5B"/>
    <w:rsid w:val="00BF5DB1"/>
    <w:rsid w:val="00BF6BDF"/>
    <w:rsid w:val="00BF7059"/>
    <w:rsid w:val="00BF76A2"/>
    <w:rsid w:val="00C0050D"/>
    <w:rsid w:val="00C018AE"/>
    <w:rsid w:val="00C01D0E"/>
    <w:rsid w:val="00C01EAB"/>
    <w:rsid w:val="00C022BE"/>
    <w:rsid w:val="00C02ED5"/>
    <w:rsid w:val="00C02F98"/>
    <w:rsid w:val="00C03519"/>
    <w:rsid w:val="00C03A66"/>
    <w:rsid w:val="00C03C46"/>
    <w:rsid w:val="00C0485C"/>
    <w:rsid w:val="00C061E6"/>
    <w:rsid w:val="00C0629D"/>
    <w:rsid w:val="00C06555"/>
    <w:rsid w:val="00C06586"/>
    <w:rsid w:val="00C068CE"/>
    <w:rsid w:val="00C06BB1"/>
    <w:rsid w:val="00C071D1"/>
    <w:rsid w:val="00C0778C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516A"/>
    <w:rsid w:val="00C16393"/>
    <w:rsid w:val="00C164AA"/>
    <w:rsid w:val="00C16E58"/>
    <w:rsid w:val="00C17D45"/>
    <w:rsid w:val="00C20272"/>
    <w:rsid w:val="00C20783"/>
    <w:rsid w:val="00C20A08"/>
    <w:rsid w:val="00C20FA2"/>
    <w:rsid w:val="00C213EB"/>
    <w:rsid w:val="00C216DA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619"/>
    <w:rsid w:val="00C366D3"/>
    <w:rsid w:val="00C3678B"/>
    <w:rsid w:val="00C3681B"/>
    <w:rsid w:val="00C36D29"/>
    <w:rsid w:val="00C36E51"/>
    <w:rsid w:val="00C3765C"/>
    <w:rsid w:val="00C37B5E"/>
    <w:rsid w:val="00C412AA"/>
    <w:rsid w:val="00C415D7"/>
    <w:rsid w:val="00C41DCF"/>
    <w:rsid w:val="00C41F05"/>
    <w:rsid w:val="00C42060"/>
    <w:rsid w:val="00C42CEF"/>
    <w:rsid w:val="00C42EF5"/>
    <w:rsid w:val="00C4302F"/>
    <w:rsid w:val="00C4385D"/>
    <w:rsid w:val="00C43FEF"/>
    <w:rsid w:val="00C44170"/>
    <w:rsid w:val="00C4470E"/>
    <w:rsid w:val="00C4495D"/>
    <w:rsid w:val="00C45F52"/>
    <w:rsid w:val="00C46F51"/>
    <w:rsid w:val="00C477C9"/>
    <w:rsid w:val="00C47888"/>
    <w:rsid w:val="00C47B00"/>
    <w:rsid w:val="00C47C3A"/>
    <w:rsid w:val="00C509F9"/>
    <w:rsid w:val="00C50B57"/>
    <w:rsid w:val="00C512C5"/>
    <w:rsid w:val="00C51E6A"/>
    <w:rsid w:val="00C51FF4"/>
    <w:rsid w:val="00C523F8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5B0"/>
    <w:rsid w:val="00C5573F"/>
    <w:rsid w:val="00C56907"/>
    <w:rsid w:val="00C569A7"/>
    <w:rsid w:val="00C56E09"/>
    <w:rsid w:val="00C57741"/>
    <w:rsid w:val="00C577F6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E07"/>
    <w:rsid w:val="00C64F0F"/>
    <w:rsid w:val="00C656BF"/>
    <w:rsid w:val="00C658E7"/>
    <w:rsid w:val="00C65941"/>
    <w:rsid w:val="00C66AC9"/>
    <w:rsid w:val="00C66ACF"/>
    <w:rsid w:val="00C66C9D"/>
    <w:rsid w:val="00C66CAF"/>
    <w:rsid w:val="00C66D43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24F8"/>
    <w:rsid w:val="00C83006"/>
    <w:rsid w:val="00C8343A"/>
    <w:rsid w:val="00C83988"/>
    <w:rsid w:val="00C83C0C"/>
    <w:rsid w:val="00C83D1E"/>
    <w:rsid w:val="00C84569"/>
    <w:rsid w:val="00C84753"/>
    <w:rsid w:val="00C8565F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61F5"/>
    <w:rsid w:val="00CC62AE"/>
    <w:rsid w:val="00CC68D9"/>
    <w:rsid w:val="00CC6C38"/>
    <w:rsid w:val="00CC7228"/>
    <w:rsid w:val="00CC72E2"/>
    <w:rsid w:val="00CC7CF8"/>
    <w:rsid w:val="00CD009B"/>
    <w:rsid w:val="00CD0361"/>
    <w:rsid w:val="00CD2068"/>
    <w:rsid w:val="00CD22F4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AA2"/>
    <w:rsid w:val="00CE0CDB"/>
    <w:rsid w:val="00CE0D90"/>
    <w:rsid w:val="00CE122A"/>
    <w:rsid w:val="00CE1573"/>
    <w:rsid w:val="00CE1BD8"/>
    <w:rsid w:val="00CE1F0A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C9D"/>
    <w:rsid w:val="00CE605D"/>
    <w:rsid w:val="00CE6CEF"/>
    <w:rsid w:val="00CE7076"/>
    <w:rsid w:val="00CE749A"/>
    <w:rsid w:val="00CE7503"/>
    <w:rsid w:val="00CF0B94"/>
    <w:rsid w:val="00CF10EC"/>
    <w:rsid w:val="00CF18F7"/>
    <w:rsid w:val="00CF21D0"/>
    <w:rsid w:val="00CF268C"/>
    <w:rsid w:val="00CF2984"/>
    <w:rsid w:val="00CF314E"/>
    <w:rsid w:val="00CF35C2"/>
    <w:rsid w:val="00CF425F"/>
    <w:rsid w:val="00CF4DE1"/>
    <w:rsid w:val="00CF4F6D"/>
    <w:rsid w:val="00CF5018"/>
    <w:rsid w:val="00CF517F"/>
    <w:rsid w:val="00CF675C"/>
    <w:rsid w:val="00CF6BD8"/>
    <w:rsid w:val="00CF6FEA"/>
    <w:rsid w:val="00CF70A8"/>
    <w:rsid w:val="00CF71A2"/>
    <w:rsid w:val="00CF7459"/>
    <w:rsid w:val="00D004F1"/>
    <w:rsid w:val="00D00C27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296"/>
    <w:rsid w:val="00D0479F"/>
    <w:rsid w:val="00D0542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12BB"/>
    <w:rsid w:val="00D11890"/>
    <w:rsid w:val="00D11BF8"/>
    <w:rsid w:val="00D11D6D"/>
    <w:rsid w:val="00D124F0"/>
    <w:rsid w:val="00D12638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809"/>
    <w:rsid w:val="00D16D26"/>
    <w:rsid w:val="00D17B42"/>
    <w:rsid w:val="00D20099"/>
    <w:rsid w:val="00D2014A"/>
    <w:rsid w:val="00D2016B"/>
    <w:rsid w:val="00D21736"/>
    <w:rsid w:val="00D2197F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5F6"/>
    <w:rsid w:val="00D26AA1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27F6"/>
    <w:rsid w:val="00D33456"/>
    <w:rsid w:val="00D337FD"/>
    <w:rsid w:val="00D341E4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C34"/>
    <w:rsid w:val="00D45120"/>
    <w:rsid w:val="00D45398"/>
    <w:rsid w:val="00D457B5"/>
    <w:rsid w:val="00D45C39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50F4"/>
    <w:rsid w:val="00D55193"/>
    <w:rsid w:val="00D551ED"/>
    <w:rsid w:val="00D552EC"/>
    <w:rsid w:val="00D55445"/>
    <w:rsid w:val="00D55605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818"/>
    <w:rsid w:val="00D62E51"/>
    <w:rsid w:val="00D63014"/>
    <w:rsid w:val="00D63232"/>
    <w:rsid w:val="00D63765"/>
    <w:rsid w:val="00D63A64"/>
    <w:rsid w:val="00D65C16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780C"/>
    <w:rsid w:val="00D77928"/>
    <w:rsid w:val="00D77BAC"/>
    <w:rsid w:val="00D803A0"/>
    <w:rsid w:val="00D80AF7"/>
    <w:rsid w:val="00D80B71"/>
    <w:rsid w:val="00D81546"/>
    <w:rsid w:val="00D82901"/>
    <w:rsid w:val="00D8335A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565"/>
    <w:rsid w:val="00D9444A"/>
    <w:rsid w:val="00D9458E"/>
    <w:rsid w:val="00D94A8D"/>
    <w:rsid w:val="00D9583E"/>
    <w:rsid w:val="00D95A70"/>
    <w:rsid w:val="00D96131"/>
    <w:rsid w:val="00D96C24"/>
    <w:rsid w:val="00D97068"/>
    <w:rsid w:val="00D972D0"/>
    <w:rsid w:val="00D978B2"/>
    <w:rsid w:val="00D97F19"/>
    <w:rsid w:val="00DA0567"/>
    <w:rsid w:val="00DA07F4"/>
    <w:rsid w:val="00DA0A21"/>
    <w:rsid w:val="00DA0F6E"/>
    <w:rsid w:val="00DA110D"/>
    <w:rsid w:val="00DA1183"/>
    <w:rsid w:val="00DA18EB"/>
    <w:rsid w:val="00DA22CC"/>
    <w:rsid w:val="00DA25D4"/>
    <w:rsid w:val="00DA2AA5"/>
    <w:rsid w:val="00DA2EBD"/>
    <w:rsid w:val="00DA3253"/>
    <w:rsid w:val="00DA3263"/>
    <w:rsid w:val="00DA3416"/>
    <w:rsid w:val="00DA38E8"/>
    <w:rsid w:val="00DA39A0"/>
    <w:rsid w:val="00DA3D92"/>
    <w:rsid w:val="00DA4ACB"/>
    <w:rsid w:val="00DA4CD0"/>
    <w:rsid w:val="00DA4EA7"/>
    <w:rsid w:val="00DA5EC8"/>
    <w:rsid w:val="00DA5F9F"/>
    <w:rsid w:val="00DA648D"/>
    <w:rsid w:val="00DA7E61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EAA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C8A"/>
    <w:rsid w:val="00DC7EB4"/>
    <w:rsid w:val="00DD0388"/>
    <w:rsid w:val="00DD04DE"/>
    <w:rsid w:val="00DD083D"/>
    <w:rsid w:val="00DD0EC6"/>
    <w:rsid w:val="00DD17B9"/>
    <w:rsid w:val="00DD1AE5"/>
    <w:rsid w:val="00DD1BDE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54EB"/>
    <w:rsid w:val="00DE57E5"/>
    <w:rsid w:val="00DE58CB"/>
    <w:rsid w:val="00DE6038"/>
    <w:rsid w:val="00DE60D6"/>
    <w:rsid w:val="00DE673A"/>
    <w:rsid w:val="00DE70D4"/>
    <w:rsid w:val="00DE76FA"/>
    <w:rsid w:val="00DE7C79"/>
    <w:rsid w:val="00DE7CD1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FFD"/>
    <w:rsid w:val="00DF68EF"/>
    <w:rsid w:val="00DF7CB3"/>
    <w:rsid w:val="00DF7F1C"/>
    <w:rsid w:val="00E0048F"/>
    <w:rsid w:val="00E00497"/>
    <w:rsid w:val="00E00626"/>
    <w:rsid w:val="00E00CB7"/>
    <w:rsid w:val="00E00D33"/>
    <w:rsid w:val="00E01101"/>
    <w:rsid w:val="00E0166B"/>
    <w:rsid w:val="00E01F41"/>
    <w:rsid w:val="00E01FD6"/>
    <w:rsid w:val="00E0255A"/>
    <w:rsid w:val="00E0266B"/>
    <w:rsid w:val="00E026DF"/>
    <w:rsid w:val="00E02828"/>
    <w:rsid w:val="00E02E55"/>
    <w:rsid w:val="00E02EDF"/>
    <w:rsid w:val="00E03513"/>
    <w:rsid w:val="00E0402E"/>
    <w:rsid w:val="00E04228"/>
    <w:rsid w:val="00E042F8"/>
    <w:rsid w:val="00E04528"/>
    <w:rsid w:val="00E04652"/>
    <w:rsid w:val="00E04F82"/>
    <w:rsid w:val="00E0506B"/>
    <w:rsid w:val="00E05C11"/>
    <w:rsid w:val="00E06031"/>
    <w:rsid w:val="00E06834"/>
    <w:rsid w:val="00E06CD4"/>
    <w:rsid w:val="00E075E4"/>
    <w:rsid w:val="00E079AB"/>
    <w:rsid w:val="00E10A7F"/>
    <w:rsid w:val="00E11735"/>
    <w:rsid w:val="00E11A66"/>
    <w:rsid w:val="00E12267"/>
    <w:rsid w:val="00E12811"/>
    <w:rsid w:val="00E12874"/>
    <w:rsid w:val="00E12B07"/>
    <w:rsid w:val="00E13966"/>
    <w:rsid w:val="00E148DE"/>
    <w:rsid w:val="00E14DBE"/>
    <w:rsid w:val="00E14FDC"/>
    <w:rsid w:val="00E155DA"/>
    <w:rsid w:val="00E15A00"/>
    <w:rsid w:val="00E1704D"/>
    <w:rsid w:val="00E17909"/>
    <w:rsid w:val="00E17D05"/>
    <w:rsid w:val="00E203DD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3105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B80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60115"/>
    <w:rsid w:val="00E60407"/>
    <w:rsid w:val="00E60B13"/>
    <w:rsid w:val="00E6118F"/>
    <w:rsid w:val="00E611B0"/>
    <w:rsid w:val="00E61848"/>
    <w:rsid w:val="00E618BE"/>
    <w:rsid w:val="00E62FF8"/>
    <w:rsid w:val="00E63DB1"/>
    <w:rsid w:val="00E64606"/>
    <w:rsid w:val="00E65EC1"/>
    <w:rsid w:val="00E66515"/>
    <w:rsid w:val="00E66582"/>
    <w:rsid w:val="00E666C2"/>
    <w:rsid w:val="00E6672C"/>
    <w:rsid w:val="00E66B1D"/>
    <w:rsid w:val="00E66D4F"/>
    <w:rsid w:val="00E66DAD"/>
    <w:rsid w:val="00E6740A"/>
    <w:rsid w:val="00E70516"/>
    <w:rsid w:val="00E70529"/>
    <w:rsid w:val="00E70956"/>
    <w:rsid w:val="00E713E8"/>
    <w:rsid w:val="00E7141C"/>
    <w:rsid w:val="00E7155F"/>
    <w:rsid w:val="00E71720"/>
    <w:rsid w:val="00E725B9"/>
    <w:rsid w:val="00E72635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70D6"/>
    <w:rsid w:val="00E77944"/>
    <w:rsid w:val="00E77BF2"/>
    <w:rsid w:val="00E77D3D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773"/>
    <w:rsid w:val="00E87D42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6333"/>
    <w:rsid w:val="00E96953"/>
    <w:rsid w:val="00EA0C2A"/>
    <w:rsid w:val="00EA0CA2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2F60"/>
    <w:rsid w:val="00EB3885"/>
    <w:rsid w:val="00EB3F04"/>
    <w:rsid w:val="00EB4976"/>
    <w:rsid w:val="00EB575D"/>
    <w:rsid w:val="00EB59DE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37D6"/>
    <w:rsid w:val="00EC3801"/>
    <w:rsid w:val="00EC387A"/>
    <w:rsid w:val="00EC3EDB"/>
    <w:rsid w:val="00EC45D1"/>
    <w:rsid w:val="00EC46DA"/>
    <w:rsid w:val="00EC474F"/>
    <w:rsid w:val="00EC4E1D"/>
    <w:rsid w:val="00EC4F65"/>
    <w:rsid w:val="00EC6374"/>
    <w:rsid w:val="00EC6910"/>
    <w:rsid w:val="00EC7B6A"/>
    <w:rsid w:val="00EC7C52"/>
    <w:rsid w:val="00ED0270"/>
    <w:rsid w:val="00ED047D"/>
    <w:rsid w:val="00ED07D4"/>
    <w:rsid w:val="00ED1413"/>
    <w:rsid w:val="00ED240A"/>
    <w:rsid w:val="00ED26E4"/>
    <w:rsid w:val="00ED29F8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708F"/>
    <w:rsid w:val="00ED73FD"/>
    <w:rsid w:val="00ED77BF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34"/>
    <w:rsid w:val="00EE78DF"/>
    <w:rsid w:val="00EE7C45"/>
    <w:rsid w:val="00EE7D16"/>
    <w:rsid w:val="00EF02ED"/>
    <w:rsid w:val="00EF08EB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AD"/>
    <w:rsid w:val="00EF6BB4"/>
    <w:rsid w:val="00EF77AC"/>
    <w:rsid w:val="00EF79F2"/>
    <w:rsid w:val="00F00B76"/>
    <w:rsid w:val="00F00D32"/>
    <w:rsid w:val="00F00E22"/>
    <w:rsid w:val="00F010FF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701"/>
    <w:rsid w:val="00F16832"/>
    <w:rsid w:val="00F16FDD"/>
    <w:rsid w:val="00F17282"/>
    <w:rsid w:val="00F2008F"/>
    <w:rsid w:val="00F200E4"/>
    <w:rsid w:val="00F20124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E53"/>
    <w:rsid w:val="00F252A6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0DE"/>
    <w:rsid w:val="00F56270"/>
    <w:rsid w:val="00F56A39"/>
    <w:rsid w:val="00F56ADF"/>
    <w:rsid w:val="00F5710A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177C"/>
    <w:rsid w:val="00F727C8"/>
    <w:rsid w:val="00F72A17"/>
    <w:rsid w:val="00F72F29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50EC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241E"/>
    <w:rsid w:val="00F93B54"/>
    <w:rsid w:val="00F93E79"/>
    <w:rsid w:val="00F93EF3"/>
    <w:rsid w:val="00F94220"/>
    <w:rsid w:val="00F94333"/>
    <w:rsid w:val="00F9440B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72F5"/>
    <w:rsid w:val="00FB02DD"/>
    <w:rsid w:val="00FB0C22"/>
    <w:rsid w:val="00FB123D"/>
    <w:rsid w:val="00FB1F30"/>
    <w:rsid w:val="00FB2021"/>
    <w:rsid w:val="00FB203E"/>
    <w:rsid w:val="00FB3565"/>
    <w:rsid w:val="00FB4008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128C"/>
    <w:rsid w:val="00FC129A"/>
    <w:rsid w:val="00FC20FB"/>
    <w:rsid w:val="00FC2610"/>
    <w:rsid w:val="00FC3059"/>
    <w:rsid w:val="00FC3080"/>
    <w:rsid w:val="00FC404D"/>
    <w:rsid w:val="00FC4D67"/>
    <w:rsid w:val="00FC551D"/>
    <w:rsid w:val="00FC58DC"/>
    <w:rsid w:val="00FC64BB"/>
    <w:rsid w:val="00FC64ED"/>
    <w:rsid w:val="00FC6CAF"/>
    <w:rsid w:val="00FC6E28"/>
    <w:rsid w:val="00FC7016"/>
    <w:rsid w:val="00FC7914"/>
    <w:rsid w:val="00FC7D93"/>
    <w:rsid w:val="00FC7DED"/>
    <w:rsid w:val="00FC7F3E"/>
    <w:rsid w:val="00FD0D8F"/>
    <w:rsid w:val="00FD1103"/>
    <w:rsid w:val="00FD16AD"/>
    <w:rsid w:val="00FD1B1F"/>
    <w:rsid w:val="00FD1E7A"/>
    <w:rsid w:val="00FD1F38"/>
    <w:rsid w:val="00FD2B92"/>
    <w:rsid w:val="00FD3487"/>
    <w:rsid w:val="00FD364A"/>
    <w:rsid w:val="00FD3A43"/>
    <w:rsid w:val="00FD4D44"/>
    <w:rsid w:val="00FD5835"/>
    <w:rsid w:val="00FD5C7D"/>
    <w:rsid w:val="00FD5F60"/>
    <w:rsid w:val="00FD612B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BC6"/>
    <w:rsid w:val="00FE1F39"/>
    <w:rsid w:val="00FE24C4"/>
    <w:rsid w:val="00FE260F"/>
    <w:rsid w:val="00FE2A83"/>
    <w:rsid w:val="00FE2AC7"/>
    <w:rsid w:val="00FE2CFE"/>
    <w:rsid w:val="00FE2DDA"/>
    <w:rsid w:val="00FE3044"/>
    <w:rsid w:val="00FE30B8"/>
    <w:rsid w:val="00FE30E8"/>
    <w:rsid w:val="00FE359F"/>
    <w:rsid w:val="00FE3705"/>
    <w:rsid w:val="00FE3EA8"/>
    <w:rsid w:val="00FE4933"/>
    <w:rsid w:val="00FE4C60"/>
    <w:rsid w:val="00FE4CE8"/>
    <w:rsid w:val="00FE57B6"/>
    <w:rsid w:val="00FE5A89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BB5"/>
    <w:rsid w:val="00FF1755"/>
    <w:rsid w:val="00FF1890"/>
    <w:rsid w:val="00FF215D"/>
    <w:rsid w:val="00FF2436"/>
    <w:rsid w:val="00FF29C3"/>
    <w:rsid w:val="00FF2D9B"/>
    <w:rsid w:val="00FF3587"/>
    <w:rsid w:val="00FF3588"/>
    <w:rsid w:val="00FF35CC"/>
    <w:rsid w:val="00FF3A86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58EC7-B702-4B19-9323-424126916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55</Pages>
  <Words>10113</Words>
  <Characters>57645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67623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Yothika, Sripongphankul</cp:lastModifiedBy>
  <cp:revision>2</cp:revision>
  <cp:lastPrinted>2020-02-26T03:10:00Z</cp:lastPrinted>
  <dcterms:created xsi:type="dcterms:W3CDTF">2020-02-27T04:22:00Z</dcterms:created>
  <dcterms:modified xsi:type="dcterms:W3CDTF">2020-02-27T04:22:00Z</dcterms:modified>
</cp:coreProperties>
</file>