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01FDE" w:rsidRPr="00ED2793" w:rsidRDefault="004E44FE" w:rsidP="001D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ind w:left="540" w:right="-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0412E">
        <w:rPr>
          <w:rFonts w:ascii="Angsana New" w:hAnsi="Angsana New"/>
          <w:b/>
          <w:bCs/>
          <w:sz w:val="30"/>
          <w:szCs w:val="30"/>
        </w:rPr>
        <w:t>1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="004C720E">
        <w:rPr>
          <w:rFonts w:ascii="Angsana New" w:hAnsi="Angsana New"/>
          <w:b/>
          <w:bCs/>
          <w:sz w:val="30"/>
          <w:szCs w:val="30"/>
        </w:rPr>
        <w:tab/>
      </w: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A17582" w:rsidRPr="00ED2793" w:rsidRDefault="00A17582" w:rsidP="0029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>บูติคนิวซิตี้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จำกัด (มหาชน)  </w:t>
      </w:r>
      <w:r w:rsidRPr="00ED2793">
        <w:rPr>
          <w:rFonts w:asciiTheme="majorBidi" w:hAnsiTheme="majorBidi"/>
          <w:sz w:val="30"/>
          <w:szCs w:val="30"/>
          <w:cs/>
        </w:rPr>
        <w:t>“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D2793">
        <w:rPr>
          <w:rFonts w:asciiTheme="majorBidi" w:hAnsiTheme="majorBidi"/>
          <w:sz w:val="30"/>
          <w:szCs w:val="30"/>
          <w:cs/>
        </w:rPr>
        <w:t>”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pacing w:val="-20"/>
          <w:sz w:val="30"/>
          <w:szCs w:val="30"/>
          <w:cs/>
        </w:rPr>
        <w:t>เป็นนิติบุคคลที่จัดตั้งขึ้นในประเทศไทย และที่อยู่</w:t>
      </w:r>
      <w:r w:rsidRPr="00ED2793">
        <w:rPr>
          <w:rFonts w:asciiTheme="majorBidi" w:hAnsiTheme="majorBidi" w:cstheme="majorBidi"/>
          <w:sz w:val="30"/>
          <w:szCs w:val="30"/>
          <w:cs/>
        </w:rPr>
        <w:t>จดทะเบียนตั้งอยู่เลขที่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B0502B" w:rsidRPr="00ED2793">
        <w:rPr>
          <w:rFonts w:asciiTheme="majorBidi" w:hAnsiTheme="majorBidi" w:cstheme="majorBidi"/>
          <w:sz w:val="30"/>
          <w:szCs w:val="30"/>
        </w:rPr>
        <w:t>1112</w:t>
      </w:r>
      <w:r w:rsidR="00B0502B" w:rsidRPr="00ED2793">
        <w:rPr>
          <w:rFonts w:asciiTheme="majorBidi" w:hAnsiTheme="majorBidi"/>
          <w:sz w:val="30"/>
          <w:szCs w:val="30"/>
          <w:cs/>
        </w:rPr>
        <w:t>/</w:t>
      </w:r>
      <w:r w:rsidR="00B0502B" w:rsidRPr="00ED2793">
        <w:rPr>
          <w:rFonts w:asciiTheme="majorBidi" w:hAnsiTheme="majorBidi" w:cstheme="majorBidi"/>
          <w:sz w:val="30"/>
          <w:szCs w:val="30"/>
        </w:rPr>
        <w:t>53</w:t>
      </w:r>
      <w:r w:rsidR="00B0502B" w:rsidRPr="00ED2793">
        <w:rPr>
          <w:rFonts w:asciiTheme="majorBidi" w:hAnsiTheme="majorBidi"/>
          <w:sz w:val="30"/>
          <w:szCs w:val="30"/>
          <w:cs/>
        </w:rPr>
        <w:t>-</w:t>
      </w:r>
      <w:r w:rsidR="00B0502B" w:rsidRPr="00ED2793">
        <w:rPr>
          <w:rFonts w:asciiTheme="majorBidi" w:hAnsiTheme="majorBidi" w:cstheme="majorBidi"/>
          <w:sz w:val="30"/>
          <w:szCs w:val="30"/>
        </w:rPr>
        <w:t>75</w:t>
      </w:r>
      <w:r w:rsidR="00641ED7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 xml:space="preserve">ซอยสุขุมวิท </w:t>
      </w:r>
      <w:r w:rsidR="00B0502B" w:rsidRPr="00ED2793">
        <w:rPr>
          <w:rFonts w:asciiTheme="majorBidi" w:hAnsiTheme="majorBidi" w:cstheme="majorBidi"/>
          <w:sz w:val="30"/>
          <w:szCs w:val="30"/>
        </w:rPr>
        <w:t xml:space="preserve">48 </w:t>
      </w:r>
      <w:r w:rsidR="00B0502B" w:rsidRPr="00ED2793">
        <w:rPr>
          <w:rFonts w:asciiTheme="majorBidi" w:hAnsiTheme="majorBidi"/>
          <w:sz w:val="30"/>
          <w:szCs w:val="30"/>
          <w:cs/>
        </w:rPr>
        <w:t>(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>ปิยะวัชร</w:t>
      </w:r>
      <w:r w:rsidR="00B0502B" w:rsidRPr="00ED2793">
        <w:rPr>
          <w:rFonts w:asciiTheme="majorBidi" w:hAnsiTheme="majorBidi"/>
          <w:sz w:val="30"/>
          <w:szCs w:val="30"/>
          <w:cs/>
        </w:rPr>
        <w:t>)</w:t>
      </w:r>
      <w:r w:rsidR="00641ED7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>ถนนสุขุมวิท</w:t>
      </w:r>
      <w:r w:rsidR="00641ED7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B0502B" w:rsidRPr="00ED2793">
        <w:rPr>
          <w:rFonts w:asciiTheme="majorBidi" w:hAnsiTheme="majorBidi" w:cstheme="majorBidi"/>
          <w:sz w:val="30"/>
          <w:szCs w:val="30"/>
          <w:cs/>
        </w:rPr>
        <w:t>แขวงพระโขนง เขตคลองเตย</w:t>
      </w:r>
      <w:r w:rsidR="00641ED7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กรุงเทพมหานคร ประเทศไทย</w:t>
      </w:r>
    </w:p>
    <w:p w:rsidR="00A17582" w:rsidRPr="00ED2793" w:rsidRDefault="00A17582" w:rsidP="0029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บริษัทจดทะเบีย</w:t>
      </w:r>
      <w:r w:rsidR="00965CF9" w:rsidRPr="00ED2793">
        <w:rPr>
          <w:rFonts w:asciiTheme="majorBidi" w:hAnsiTheme="majorBidi" w:cstheme="majorBidi"/>
          <w:sz w:val="30"/>
          <w:szCs w:val="30"/>
          <w:cs/>
        </w:rPr>
        <w:t>นกับตลาดหลักทรัพย์แห่งประเทศไทย</w:t>
      </w:r>
      <w:r w:rsidR="00D8113F" w:rsidRPr="00ED2793">
        <w:rPr>
          <w:rFonts w:asciiTheme="majorBidi" w:hAnsiTheme="majorBidi" w:cstheme="majorBidi"/>
          <w:sz w:val="30"/>
          <w:szCs w:val="30"/>
          <w:cs/>
        </w:rPr>
        <w:t>เมื่อเดือนพฤศจิกายน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113F" w:rsidRPr="00ED2793">
        <w:rPr>
          <w:rFonts w:asciiTheme="majorBidi" w:hAnsiTheme="majorBidi" w:cstheme="majorBidi"/>
          <w:sz w:val="30"/>
          <w:szCs w:val="30"/>
        </w:rPr>
        <w:t>2530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</w:p>
    <w:p w:rsidR="00A17582" w:rsidRPr="00ED2793" w:rsidRDefault="00A17582" w:rsidP="002933B1">
      <w:pPr>
        <w:pStyle w:val="block"/>
        <w:spacing w:after="0" w:line="276" w:lineRule="auto"/>
        <w:ind w:left="0" w:right="-29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ผู้</w:t>
      </w:r>
      <w:r w:rsidR="00092A12"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ถือหุ้นรายใหญ่</w:t>
      </w:r>
      <w:r w:rsidR="00AD7713"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ในระหว่างปี</w:t>
      </w:r>
      <w:r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D00302" w:rsidRPr="00FA524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กลุ่ม</w:t>
      </w:r>
      <w:r w:rsidR="00D8113F" w:rsidRPr="00FA524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ปวโรฬารวิทยา</w:t>
      </w:r>
      <w:r w:rsidRPr="00FA524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D00302"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</w:t>
      </w:r>
      <w:r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ถือหุ้น</w:t>
      </w:r>
      <w:r w:rsidR="00D00302"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รวมประมาณ</w:t>
      </w:r>
      <w:r w:rsidRPr="00FA524A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Pr="00FA524A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="005E7C26">
        <w:rPr>
          <w:rFonts w:asciiTheme="majorBidi" w:hAnsiTheme="majorBidi" w:cstheme="majorBidi"/>
          <w:sz w:val="30"/>
          <w:szCs w:val="30"/>
          <w:lang w:bidi="th-TH"/>
        </w:rPr>
        <w:t>55</w:t>
      </w:r>
    </w:p>
    <w:p w:rsidR="004E44FE" w:rsidRPr="00ED2793" w:rsidRDefault="00A17582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D00302" w:rsidRPr="00ED2793">
        <w:rPr>
          <w:rFonts w:asciiTheme="majorBidi" w:hAnsiTheme="majorBidi" w:cstheme="majorBidi"/>
          <w:spacing w:val="4"/>
          <w:sz w:val="30"/>
          <w:szCs w:val="30"/>
          <w:cs/>
        </w:rPr>
        <w:t>การซื้อมา</w:t>
      </w:r>
      <w:r w:rsidR="002120C0" w:rsidRPr="00ED2793">
        <w:rPr>
          <w:rFonts w:asciiTheme="majorBidi" w:hAnsiTheme="majorBidi" w:cstheme="majorBidi"/>
          <w:spacing w:val="4"/>
          <w:sz w:val="30"/>
          <w:szCs w:val="30"/>
          <w:cs/>
        </w:rPr>
        <w:t>ขายไป</w:t>
      </w:r>
      <w:r w:rsidR="00D00302" w:rsidRPr="00ED2793">
        <w:rPr>
          <w:rFonts w:asciiTheme="majorBidi" w:hAnsiTheme="majorBidi" w:cstheme="majorBidi"/>
          <w:spacing w:val="4"/>
          <w:sz w:val="30"/>
          <w:szCs w:val="30"/>
          <w:cs/>
        </w:rPr>
        <w:t>เสื้อผ้าสำเร็จรูป</w:t>
      </w:r>
      <w:r w:rsidR="006D1C03" w:rsidRPr="00ED2793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DE189E" w:rsidRPr="00ED2793">
        <w:rPr>
          <w:rFonts w:asciiTheme="majorBidi" w:hAnsiTheme="majorBidi" w:cstheme="majorBidi"/>
          <w:spacing w:val="2"/>
          <w:sz w:val="30"/>
          <w:szCs w:val="30"/>
          <w:cs/>
        </w:rPr>
        <w:t>รายละเอียดของ</w:t>
      </w:r>
      <w:r w:rsidR="00B35541" w:rsidRPr="00ED2793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="00DE189E" w:rsidRPr="00ED2793">
        <w:rPr>
          <w:rFonts w:asciiTheme="majorBidi" w:hAnsiTheme="majorBidi" w:cstheme="majorBidi"/>
          <w:spacing w:val="2"/>
          <w:sz w:val="30"/>
          <w:szCs w:val="30"/>
          <w:cs/>
        </w:rPr>
        <w:t>ร่วม</w:t>
      </w:r>
      <w:r w:rsidR="009D701A" w:rsidRPr="00ED279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981459" w:rsidRPr="00ED2793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D6249" w:rsidRPr="00ED2793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A4DCB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273536">
        <w:rPr>
          <w:rFonts w:asciiTheme="majorBidi" w:hAnsiTheme="majorBidi" w:cstheme="majorBidi"/>
          <w:sz w:val="30"/>
          <w:szCs w:val="30"/>
        </w:rPr>
        <w:t>2</w:t>
      </w:r>
      <w:r w:rsidR="006A4DCB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B22DEF" w:rsidRPr="00B02DA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2DAE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D6249" w:rsidRPr="00B02DA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73536">
        <w:rPr>
          <w:rFonts w:asciiTheme="majorBidi" w:hAnsiTheme="majorBidi" w:cstheme="majorBidi"/>
          <w:spacing w:val="2"/>
          <w:sz w:val="30"/>
          <w:szCs w:val="30"/>
        </w:rPr>
        <w:t>2561</w:t>
      </w:r>
      <w:r w:rsidRPr="00B02DA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2DA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E43E35" w:rsidRPr="00B02DAE">
        <w:rPr>
          <w:rFonts w:asciiTheme="majorBidi" w:hAnsiTheme="majorBidi" w:cstheme="majorBidi"/>
          <w:sz w:val="30"/>
          <w:szCs w:val="30"/>
        </w:rPr>
        <w:t>1</w:t>
      </w:r>
      <w:r w:rsidR="00217911">
        <w:rPr>
          <w:rFonts w:asciiTheme="majorBidi" w:hAnsiTheme="majorBidi" w:cstheme="majorBidi"/>
          <w:sz w:val="30"/>
          <w:szCs w:val="30"/>
        </w:rPr>
        <w:t>0</w:t>
      </w:r>
      <w:r w:rsidR="00B35541" w:rsidRPr="00ED2793">
        <w:rPr>
          <w:rFonts w:asciiTheme="majorBidi" w:hAnsiTheme="majorBidi"/>
          <w:sz w:val="30"/>
          <w:szCs w:val="30"/>
          <w:cs/>
        </w:rPr>
        <w:t xml:space="preserve"> </w:t>
      </w:r>
    </w:p>
    <w:p w:rsidR="004E44FE" w:rsidRDefault="001D3E17" w:rsidP="00B3672B">
      <w:pPr>
        <w:pStyle w:val="Heading8"/>
        <w:tabs>
          <w:tab w:val="left" w:pos="540"/>
        </w:tabs>
        <w:spacing w:before="240" w:line="360" w:lineRule="auto"/>
        <w:ind w:right="-23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>2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C720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E44FE" w:rsidRPr="00ED2793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</w:p>
    <w:p w:rsidR="004E44FE" w:rsidRPr="00ED2793" w:rsidRDefault="006A4DCB" w:rsidP="0053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/>
          <w:b/>
          <w:bCs/>
          <w:sz w:val="30"/>
          <w:szCs w:val="30"/>
          <w:cs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D3E1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เกณฑ์การถือปฏิบัติ</w:t>
      </w:r>
    </w:p>
    <w:p w:rsidR="00B3672B" w:rsidRPr="00B3672B" w:rsidRDefault="00B3672B" w:rsidP="00B3672B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B3672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B3672B" w:rsidRPr="00B3672B" w:rsidRDefault="00B3672B" w:rsidP="00B3672B">
      <w:pPr>
        <w:spacing w:before="120"/>
        <w:jc w:val="thaiDistribute"/>
        <w:rPr>
          <w:rFonts w:ascii="Angsana New" w:hAnsi="Angsana New"/>
          <w:sz w:val="30"/>
          <w:szCs w:val="30"/>
          <w:cs/>
        </w:rPr>
      </w:pPr>
      <w:r w:rsidRPr="00B3672B">
        <w:rPr>
          <w:rFonts w:ascii="Angsana New" w:hAnsi="Angsana New"/>
          <w:sz w:val="30"/>
          <w:szCs w:val="30"/>
          <w:cs/>
          <w:lang w:val="th-TH"/>
        </w:rPr>
        <w:t>มาตรฐานการ</w:t>
      </w:r>
      <w:r w:rsidRPr="00B3672B">
        <w:rPr>
          <w:rFonts w:ascii="Angsana New" w:hAnsi="Angsana New"/>
          <w:sz w:val="30"/>
          <w:szCs w:val="30"/>
          <w:cs/>
        </w:rPr>
        <w:t>รายงานทางการเงินใหม่</w:t>
      </w:r>
    </w:p>
    <w:p w:rsidR="00B3672B" w:rsidRDefault="00B3672B" w:rsidP="00B3672B">
      <w:pPr>
        <w:tabs>
          <w:tab w:val="left" w:pos="284"/>
        </w:tabs>
        <w:spacing w:before="120"/>
        <w:jc w:val="thaiDistribute"/>
        <w:rPr>
          <w:rFonts w:ascii="Angsana New" w:hAnsi="Angsana New"/>
          <w:spacing w:val="-4"/>
          <w:sz w:val="30"/>
          <w:szCs w:val="30"/>
        </w:rPr>
      </w:pPr>
      <w:r w:rsidRPr="00B3672B">
        <w:rPr>
          <w:rFonts w:ascii="Angsana New" w:hAnsi="Angsana New"/>
          <w:spacing w:val="-4"/>
          <w:sz w:val="30"/>
          <w:szCs w:val="30"/>
          <w:cs/>
        </w:rPr>
        <w:t>ก.</w:t>
      </w:r>
      <w:r w:rsidRPr="00B3672B">
        <w:rPr>
          <w:rFonts w:ascii="Angsana New" w:hAnsi="Angsana New"/>
          <w:spacing w:val="-4"/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0A34B0" w:rsidRPr="000A34B0" w:rsidRDefault="000A34B0" w:rsidP="000A34B0">
      <w:pPr>
        <w:spacing w:before="120" w:after="120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0A34B0">
        <w:rPr>
          <w:rFonts w:ascii="Angsana New" w:hAnsi="Angsana New"/>
          <w:sz w:val="30"/>
          <w:szCs w:val="30"/>
          <w:cs/>
          <w:lang w:eastAsia="th-TH"/>
        </w:rPr>
        <w:t>ในระหว่าง</w:t>
      </w:r>
      <w:r w:rsidRPr="000A34B0">
        <w:rPr>
          <w:rFonts w:ascii="Angsana New" w:hAnsi="Angsana New" w:hint="cs"/>
          <w:sz w:val="30"/>
          <w:szCs w:val="30"/>
          <w:cs/>
          <w:lang w:eastAsia="th-TH"/>
        </w:rPr>
        <w:t>ปี</w:t>
      </w:r>
      <w:r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0A34B0">
        <w:rPr>
          <w:rFonts w:ascii="Angsana New" w:hAnsi="Angsana New"/>
          <w:sz w:val="30"/>
          <w:szCs w:val="30"/>
          <w:cs/>
          <w:lang w:eastAsia="th-TH"/>
        </w:rPr>
        <w:t>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0A34B0">
        <w:rPr>
          <w:rFonts w:ascii="Angsana New" w:hAnsi="Angsana New"/>
          <w:sz w:val="30"/>
          <w:szCs w:val="30"/>
          <w:cs/>
        </w:rPr>
        <w:t xml:space="preserve"> (ปรับปรุง </w:t>
      </w:r>
      <w:r w:rsidRPr="000A34B0">
        <w:rPr>
          <w:rFonts w:ascii="Angsana New" w:hAnsi="Angsana New"/>
          <w:sz w:val="30"/>
          <w:szCs w:val="30"/>
        </w:rPr>
        <w:t>2561</w:t>
      </w:r>
      <w:r w:rsidRPr="000A34B0">
        <w:rPr>
          <w:rFonts w:ascii="Angsana New" w:hAnsi="Angsana New"/>
          <w:sz w:val="30"/>
          <w:szCs w:val="30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A34B0">
        <w:rPr>
          <w:rFonts w:ascii="Angsana New" w:hAnsi="Angsana New"/>
          <w:sz w:val="30"/>
          <w:szCs w:val="30"/>
        </w:rPr>
        <w:t>1</w:t>
      </w:r>
      <w:r w:rsidRPr="000A34B0">
        <w:rPr>
          <w:rFonts w:ascii="Angsana New" w:hAnsi="Angsana New"/>
          <w:sz w:val="30"/>
          <w:szCs w:val="30"/>
          <w:cs/>
        </w:rPr>
        <w:t xml:space="preserve"> มกราคม </w:t>
      </w:r>
      <w:r w:rsidRPr="000A34B0">
        <w:rPr>
          <w:rFonts w:ascii="Angsana New" w:hAnsi="Angsana New"/>
          <w:sz w:val="30"/>
          <w:szCs w:val="30"/>
        </w:rPr>
        <w:t>2562</w:t>
      </w:r>
      <w:r w:rsidRPr="000A34B0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 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0A34B0">
        <w:rPr>
          <w:rFonts w:ascii="Angsana New" w:hAnsi="Angsana New"/>
          <w:spacing w:val="-2"/>
          <w:sz w:val="30"/>
          <w:szCs w:val="30"/>
          <w:cs/>
        </w:rPr>
        <w:t>บริษัท อย่างไรก็ตามมาตรฐานการรายงานทางการเงินฉบับใหม่ซึ่งได้มีการเปลี่ยนแปลง</w:t>
      </w:r>
      <w:r w:rsidRPr="000A34B0">
        <w:rPr>
          <w:rFonts w:ascii="Angsana New" w:hAnsi="Angsana New"/>
          <w:sz w:val="30"/>
          <w:szCs w:val="30"/>
          <w:cs/>
        </w:rPr>
        <w:t>หลักการสำคัญ สามารถสรุปได้ดังนี้</w:t>
      </w:r>
    </w:p>
    <w:p w:rsidR="000A34B0" w:rsidRPr="000A34B0" w:rsidRDefault="000A34B0" w:rsidP="000A3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A34B0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A34B0">
        <w:rPr>
          <w:rFonts w:ascii="Angsana New" w:hAnsi="Angsana New"/>
          <w:b/>
          <w:bCs/>
          <w:sz w:val="30"/>
          <w:szCs w:val="30"/>
        </w:rPr>
        <w:t xml:space="preserve">15 </w:t>
      </w:r>
      <w:r w:rsidRPr="000A34B0">
        <w:rPr>
          <w:rFonts w:ascii="Angsana New" w:hAnsi="Angsana New"/>
          <w:b/>
          <w:bCs/>
          <w:sz w:val="30"/>
          <w:szCs w:val="30"/>
          <w:cs/>
        </w:rPr>
        <w:t>เรื่อง รายได้จากสัญญาที่ทำกับลูกค้า</w:t>
      </w:r>
    </w:p>
    <w:p w:rsidR="000A34B0" w:rsidRPr="000A34B0" w:rsidRDefault="000A34B0" w:rsidP="000A34B0">
      <w:pPr>
        <w:spacing w:before="120" w:after="120"/>
        <w:jc w:val="thaiDistribute"/>
        <w:rPr>
          <w:rFonts w:ascii="Angsana New" w:hAnsi="Angsana New"/>
          <w:sz w:val="30"/>
          <w:szCs w:val="30"/>
          <w:cs/>
        </w:rPr>
      </w:pPr>
      <w:r w:rsidRPr="000A34B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0A34B0">
        <w:rPr>
          <w:rFonts w:ascii="Angsana New" w:hAnsi="Angsana New"/>
          <w:sz w:val="30"/>
          <w:szCs w:val="30"/>
        </w:rPr>
        <w:t>15</w:t>
      </w:r>
      <w:r w:rsidRPr="000A34B0">
        <w:rPr>
          <w:rFonts w:ascii="Angsana New" w:hAnsi="Angsana New"/>
          <w:sz w:val="30"/>
          <w:szCs w:val="30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531" w:type="dxa"/>
        <w:tblInd w:w="-34" w:type="dxa"/>
        <w:tblLayout w:type="fixed"/>
        <w:tblLook w:val="04A0"/>
      </w:tblPr>
      <w:tblGrid>
        <w:gridCol w:w="4854"/>
        <w:gridCol w:w="4677"/>
      </w:tblGrid>
      <w:tr w:rsidR="000A34B0" w:rsidRPr="000A34B0" w:rsidTr="000A34B0">
        <w:tc>
          <w:tcPr>
            <w:tcW w:w="4854" w:type="dxa"/>
            <w:hideMark/>
          </w:tcPr>
          <w:p w:rsidR="000A34B0" w:rsidRPr="000A34B0" w:rsidRDefault="000A34B0" w:rsidP="000A34B0">
            <w:pPr>
              <w:ind w:left="3"/>
              <w:rPr>
                <w:rFonts w:ascii="Angsana New" w:hAnsi="Angsana New"/>
                <w:sz w:val="30"/>
                <w:szCs w:val="30"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0A34B0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0A34B0">
              <w:rPr>
                <w:rFonts w:ascii="Angsana New" w:hAnsi="Angsana New"/>
                <w:sz w:val="30"/>
                <w:szCs w:val="30"/>
              </w:rPr>
              <w:t>2560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677" w:type="dxa"/>
            <w:hideMark/>
          </w:tcPr>
          <w:p w:rsidR="000A34B0" w:rsidRPr="000A34B0" w:rsidRDefault="000A34B0" w:rsidP="000A34B0">
            <w:pPr>
              <w:ind w:left="3"/>
              <w:rPr>
                <w:rFonts w:ascii="Angsana New" w:hAnsi="Angsana New"/>
                <w:sz w:val="30"/>
                <w:szCs w:val="30"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>เรื่อง สัญญาก่อสร้าง</w:t>
            </w:r>
          </w:p>
        </w:tc>
      </w:tr>
      <w:tr w:rsidR="000A34B0" w:rsidRPr="000A34B0" w:rsidTr="000A34B0">
        <w:tc>
          <w:tcPr>
            <w:tcW w:w="4854" w:type="dxa"/>
            <w:hideMark/>
          </w:tcPr>
          <w:p w:rsidR="000A34B0" w:rsidRPr="000A34B0" w:rsidRDefault="000A34B0" w:rsidP="000A34B0">
            <w:pPr>
              <w:ind w:left="3"/>
              <w:rPr>
                <w:rFonts w:ascii="Angsana New" w:hAnsi="Angsana New"/>
                <w:sz w:val="30"/>
                <w:szCs w:val="30"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0A34B0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0A34B0">
              <w:rPr>
                <w:rFonts w:ascii="Angsana New" w:hAnsi="Angsana New"/>
                <w:sz w:val="30"/>
                <w:szCs w:val="30"/>
              </w:rPr>
              <w:t>2560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677" w:type="dxa"/>
            <w:hideMark/>
          </w:tcPr>
          <w:p w:rsidR="000A34B0" w:rsidRPr="000A34B0" w:rsidRDefault="000A34B0" w:rsidP="000A34B0">
            <w:pPr>
              <w:ind w:left="3"/>
              <w:rPr>
                <w:rFonts w:ascii="Angsana New" w:hAnsi="Angsana New"/>
                <w:sz w:val="30"/>
                <w:szCs w:val="30"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>เรื่อง รายได้</w:t>
            </w:r>
          </w:p>
        </w:tc>
      </w:tr>
      <w:tr w:rsidR="000A34B0" w:rsidRPr="000A34B0" w:rsidTr="000A34B0">
        <w:tc>
          <w:tcPr>
            <w:tcW w:w="4854" w:type="dxa"/>
            <w:hideMark/>
          </w:tcPr>
          <w:p w:rsidR="000A34B0" w:rsidRPr="000A34B0" w:rsidRDefault="000A34B0" w:rsidP="000A34B0">
            <w:pPr>
              <w:ind w:left="3"/>
              <w:rPr>
                <w:rFonts w:ascii="Angsana New" w:hAnsi="Angsana New"/>
                <w:sz w:val="30"/>
                <w:szCs w:val="30"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0A34B0">
              <w:rPr>
                <w:rFonts w:ascii="Angsana New" w:hAnsi="Angsana New"/>
                <w:sz w:val="30"/>
                <w:szCs w:val="30"/>
              </w:rPr>
              <w:t>31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0A34B0">
              <w:rPr>
                <w:rFonts w:ascii="Angsana New" w:hAnsi="Angsana New"/>
                <w:sz w:val="30"/>
                <w:szCs w:val="30"/>
              </w:rPr>
              <w:t>2560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677" w:type="dxa"/>
            <w:hideMark/>
          </w:tcPr>
          <w:p w:rsidR="000A34B0" w:rsidRPr="000A34B0" w:rsidRDefault="000A34B0" w:rsidP="000A34B0">
            <w:pPr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0A34B0" w:rsidRPr="000A34B0" w:rsidTr="000A34B0">
        <w:tc>
          <w:tcPr>
            <w:tcW w:w="4854" w:type="dxa"/>
          </w:tcPr>
          <w:p w:rsidR="000A34B0" w:rsidRPr="000A34B0" w:rsidRDefault="000A34B0" w:rsidP="000A34B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A34B0">
              <w:rPr>
                <w:rFonts w:ascii="Angsana New" w:hAnsi="Angsana New"/>
                <w:sz w:val="30"/>
                <w:szCs w:val="30"/>
              </w:rPr>
              <w:t>13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(ปรับปรุง </w:t>
            </w:r>
            <w:r w:rsidRPr="000A34B0">
              <w:rPr>
                <w:rFonts w:ascii="Angsana New" w:hAnsi="Angsana New"/>
                <w:sz w:val="30"/>
                <w:szCs w:val="30"/>
              </w:rPr>
              <w:t>2560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4677" w:type="dxa"/>
          </w:tcPr>
          <w:p w:rsidR="000A34B0" w:rsidRPr="000A34B0" w:rsidRDefault="000A34B0" w:rsidP="000A34B0">
            <w:pPr>
              <w:ind w:left="3"/>
              <w:rPr>
                <w:rFonts w:ascii="Angsana New" w:hAnsi="Angsana New"/>
                <w:sz w:val="30"/>
                <w:szCs w:val="30"/>
                <w:cs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เรื่อง โปรแกรมสิทธิพิเศษแก่ลูกค้า</w:t>
            </w:r>
          </w:p>
        </w:tc>
      </w:tr>
      <w:tr w:rsidR="000A34B0" w:rsidRPr="000A34B0" w:rsidTr="000A34B0">
        <w:tc>
          <w:tcPr>
            <w:tcW w:w="4854" w:type="dxa"/>
          </w:tcPr>
          <w:p w:rsidR="000A34B0" w:rsidRPr="000A34B0" w:rsidRDefault="000A34B0" w:rsidP="000A34B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0A34B0">
              <w:rPr>
                <w:rFonts w:ascii="Angsana New" w:hAnsi="Angsana New"/>
                <w:sz w:val="30"/>
                <w:szCs w:val="30"/>
              </w:rPr>
              <w:t>15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0A34B0">
              <w:rPr>
                <w:rFonts w:ascii="Angsana New" w:hAnsi="Angsana New"/>
                <w:sz w:val="30"/>
                <w:szCs w:val="30"/>
              </w:rPr>
              <w:t>2560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4677" w:type="dxa"/>
          </w:tcPr>
          <w:p w:rsidR="000A34B0" w:rsidRPr="000A34B0" w:rsidRDefault="000A34B0" w:rsidP="000A34B0">
            <w:pPr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0A34B0" w:rsidRPr="000A34B0" w:rsidTr="000A34B0">
        <w:tc>
          <w:tcPr>
            <w:tcW w:w="4854" w:type="dxa"/>
          </w:tcPr>
          <w:p w:rsidR="000A34B0" w:rsidRPr="000A34B0" w:rsidRDefault="000A34B0" w:rsidP="000A34B0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A34B0">
              <w:rPr>
                <w:rFonts w:ascii="Angsana New" w:hAnsi="Angsana New"/>
                <w:sz w:val="30"/>
                <w:szCs w:val="30"/>
              </w:rPr>
              <w:t>18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0A34B0">
              <w:rPr>
                <w:rFonts w:ascii="Angsana New" w:hAnsi="Angsana New"/>
                <w:sz w:val="30"/>
                <w:szCs w:val="30"/>
              </w:rPr>
              <w:t>2560</w:t>
            </w:r>
            <w:r w:rsidRPr="000A34B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4677" w:type="dxa"/>
          </w:tcPr>
          <w:p w:rsidR="000A34B0" w:rsidRPr="000A34B0" w:rsidRDefault="000A34B0" w:rsidP="000A34B0">
            <w:pPr>
              <w:ind w:left="3"/>
              <w:rPr>
                <w:rFonts w:ascii="Angsana New" w:hAnsi="Angsana New"/>
                <w:sz w:val="30"/>
                <w:szCs w:val="30"/>
                <w:cs/>
              </w:rPr>
            </w:pPr>
            <w:r w:rsidRPr="000A34B0">
              <w:rPr>
                <w:rFonts w:ascii="Angsana New" w:hAnsi="Angsana New"/>
                <w:sz w:val="30"/>
                <w:szCs w:val="30"/>
                <w:cs/>
              </w:rPr>
              <w:t>เรื่อง การโอนสินทรัพย์จากลูกค้า</w:t>
            </w:r>
          </w:p>
        </w:tc>
      </w:tr>
    </w:tbl>
    <w:p w:rsidR="000A34B0" w:rsidRPr="000A34B0" w:rsidRDefault="000A34B0" w:rsidP="000A34B0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0A34B0">
        <w:rPr>
          <w:rFonts w:ascii="Angsana New" w:hAnsi="Angsana New"/>
          <w:sz w:val="30"/>
          <w:szCs w:val="30"/>
          <w:cs/>
        </w:rPr>
        <w:t xml:space="preserve">กิจการต้องใช้มาตรฐานการรายงานทางการเงิน ฉบับที่ </w:t>
      </w:r>
      <w:r w:rsidRPr="000A34B0">
        <w:rPr>
          <w:rFonts w:ascii="Angsana New" w:hAnsi="Angsana New"/>
          <w:sz w:val="30"/>
          <w:szCs w:val="30"/>
        </w:rPr>
        <w:t>15</w:t>
      </w:r>
      <w:r w:rsidRPr="000A34B0">
        <w:rPr>
          <w:rFonts w:ascii="Angsana New" w:hAnsi="Angsana New"/>
          <w:sz w:val="30"/>
          <w:szCs w:val="30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0A34B0">
        <w:rPr>
          <w:rFonts w:ascii="Angsana New" w:hAnsi="Angsana New"/>
          <w:sz w:val="30"/>
          <w:szCs w:val="30"/>
        </w:rPr>
        <w:t xml:space="preserve"> 5 </w:t>
      </w:r>
      <w:r w:rsidRPr="000A34B0">
        <w:rPr>
          <w:rFonts w:ascii="Angsana New" w:hAnsi="Angsana New"/>
          <w:sz w:val="30"/>
          <w:szCs w:val="30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0A34B0" w:rsidRPr="00EF73AA" w:rsidRDefault="000A34B0" w:rsidP="00EF73AA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EF73AA">
        <w:rPr>
          <w:rFonts w:ascii="Angsana New" w:hAnsi="Angsana New"/>
          <w:sz w:val="30"/>
          <w:szCs w:val="30"/>
          <w:cs/>
        </w:rPr>
        <w:t>มาตรฐานฉบับนี้ไม่มีผลกระทบอย่างมีสาระสำคัญต่องบการเงินของบริษัท</w:t>
      </w:r>
    </w:p>
    <w:p w:rsidR="00EF73AA" w:rsidRPr="00EF73AA" w:rsidRDefault="00EF73AA" w:rsidP="00EF73AA">
      <w:pPr>
        <w:tabs>
          <w:tab w:val="left" w:pos="284"/>
        </w:tabs>
        <w:spacing w:before="120"/>
        <w:jc w:val="thaiDistribute"/>
        <w:outlineLvl w:val="0"/>
        <w:rPr>
          <w:rFonts w:ascii="Angsana New" w:hAnsi="Angsana New"/>
          <w:sz w:val="30"/>
          <w:szCs w:val="30"/>
        </w:rPr>
      </w:pPr>
      <w:r w:rsidRPr="00EF73AA">
        <w:rPr>
          <w:rFonts w:ascii="Angsana New" w:hAnsi="Angsana New"/>
          <w:spacing w:val="-4"/>
          <w:sz w:val="30"/>
          <w:szCs w:val="30"/>
          <w:cs/>
        </w:rPr>
        <w:t>ข.</w:t>
      </w:r>
      <w:r w:rsidRPr="00EF73AA">
        <w:rPr>
          <w:rFonts w:ascii="Angsana New" w:hAnsi="Angsana New"/>
          <w:spacing w:val="-4"/>
          <w:sz w:val="30"/>
          <w:szCs w:val="30"/>
          <w:cs/>
        </w:rPr>
        <w:tab/>
      </w:r>
      <w:r w:rsidRPr="00EF73A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F73AA">
        <w:rPr>
          <w:rFonts w:ascii="Angsana New" w:hAnsi="Angsana New"/>
          <w:sz w:val="30"/>
          <w:szCs w:val="30"/>
        </w:rPr>
        <w:t>1</w:t>
      </w:r>
      <w:r w:rsidR="005E7C26">
        <w:rPr>
          <w:rFonts w:ascii="Angsana New" w:hAnsi="Angsana New"/>
          <w:sz w:val="30"/>
          <w:szCs w:val="30"/>
        </w:rPr>
        <w:t xml:space="preserve"> </w:t>
      </w:r>
      <w:r w:rsidRPr="00EF73AA">
        <w:rPr>
          <w:rFonts w:ascii="Angsana New" w:hAnsi="Angsana New"/>
          <w:sz w:val="30"/>
          <w:szCs w:val="30"/>
          <w:cs/>
        </w:rPr>
        <w:t xml:space="preserve">มกราคม </w:t>
      </w:r>
      <w:r w:rsidRPr="00EF73AA">
        <w:rPr>
          <w:rFonts w:ascii="Angsana New" w:hAnsi="Angsana New"/>
          <w:sz w:val="30"/>
          <w:szCs w:val="30"/>
        </w:rPr>
        <w:t>2563</w:t>
      </w:r>
    </w:p>
    <w:p w:rsidR="00EF73AA" w:rsidRPr="00EF73AA" w:rsidRDefault="00EF73AA" w:rsidP="00EF73AA">
      <w:pPr>
        <w:spacing w:before="120" w:after="120"/>
        <w:jc w:val="thaiDistribute"/>
        <w:rPr>
          <w:sz w:val="30"/>
          <w:szCs w:val="30"/>
          <w:cs/>
        </w:rPr>
      </w:pPr>
      <w:r w:rsidRPr="00EF73AA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EF73AA">
        <w:rPr>
          <w:rFonts w:ascii="Angsana New" w:hAnsi="Angsana New"/>
          <w:sz w:val="30"/>
          <w:szCs w:val="30"/>
          <w:cs/>
        </w:rPr>
        <w:t xml:space="preserve">วันที่ </w:t>
      </w:r>
      <w:r w:rsidRPr="00EF73AA">
        <w:rPr>
          <w:rFonts w:ascii="Angsana New" w:hAnsi="Angsana New"/>
          <w:sz w:val="30"/>
          <w:szCs w:val="30"/>
        </w:rPr>
        <w:t>1</w:t>
      </w:r>
      <w:r w:rsidRPr="00EF73AA">
        <w:rPr>
          <w:rFonts w:ascii="Angsana New" w:hAnsi="Angsana New"/>
          <w:sz w:val="30"/>
          <w:szCs w:val="30"/>
          <w:cs/>
        </w:rPr>
        <w:t xml:space="preserve"> มกราคม </w:t>
      </w:r>
      <w:r w:rsidRPr="00EF73AA">
        <w:rPr>
          <w:rFonts w:ascii="Angsana New" w:hAnsi="Angsana New"/>
          <w:sz w:val="30"/>
          <w:szCs w:val="30"/>
        </w:rPr>
        <w:t>2563</w:t>
      </w:r>
      <w:r w:rsidRPr="00EF73AA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EF73AA" w:rsidRPr="00EF73AA" w:rsidRDefault="005E7C26" w:rsidP="00EF73AA">
      <w:pPr>
        <w:spacing w:before="12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มาตรฐานการรายงานทางการเงิน</w:t>
      </w:r>
      <w:r w:rsidR="00EF73AA" w:rsidRPr="00EF73AA">
        <w:rPr>
          <w:b/>
          <w:bCs/>
          <w:sz w:val="30"/>
          <w:szCs w:val="30"/>
          <w:cs/>
        </w:rPr>
        <w:t>กลุ่มเครื่องมือทางการเงิน</w:t>
      </w:r>
    </w:p>
    <w:p w:rsidR="00EF73AA" w:rsidRPr="00EF73AA" w:rsidRDefault="005E7C26" w:rsidP="00EF73AA">
      <w:pPr>
        <w:spacing w:before="120" w:after="120" w:line="42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EF73AA" w:rsidRPr="00EF73AA">
        <w:rPr>
          <w:rFonts w:ascii="Angsana New" w:hAnsi="Angsana New"/>
          <w:sz w:val="30"/>
          <w:szCs w:val="30"/>
          <w:cs/>
        </w:rPr>
        <w:t xml:space="preserve">กลุ่มเครื่องมือทางการเงิน ประกอบด้วยมาตรฐานและการตีความมาตรฐาน จำนวน </w:t>
      </w:r>
      <w:r w:rsidR="00EF73AA" w:rsidRPr="00EF73AA">
        <w:rPr>
          <w:rFonts w:ascii="Angsana New" w:hAnsi="Angsana New"/>
          <w:sz w:val="30"/>
          <w:szCs w:val="30"/>
        </w:rPr>
        <w:t>5</w:t>
      </w:r>
      <w:r w:rsidR="00EF73AA" w:rsidRPr="00EF73AA">
        <w:rPr>
          <w:rFonts w:ascii="Angsana New" w:hAnsi="Angsana New"/>
          <w:sz w:val="30"/>
          <w:szCs w:val="30"/>
          <w:cs/>
        </w:rPr>
        <w:t xml:space="preserve"> ฉบับ ได้แก่ </w:t>
      </w:r>
    </w:p>
    <w:tbl>
      <w:tblPr>
        <w:tblW w:w="8820" w:type="dxa"/>
        <w:tblInd w:w="-34" w:type="dxa"/>
        <w:tblLook w:val="01E0"/>
      </w:tblPr>
      <w:tblGrid>
        <w:gridCol w:w="2610"/>
        <w:gridCol w:w="6210"/>
      </w:tblGrid>
      <w:tr w:rsidR="00EF73AA" w:rsidRPr="00EF73AA" w:rsidTr="003D34C9">
        <w:tc>
          <w:tcPr>
            <w:tcW w:w="8820" w:type="dxa"/>
            <w:gridSpan w:val="2"/>
          </w:tcPr>
          <w:p w:rsidR="00EF73AA" w:rsidRPr="00EF73AA" w:rsidRDefault="00EF73AA" w:rsidP="003D34C9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F73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EF73AA" w:rsidRPr="00EF73AA" w:rsidTr="003D34C9">
        <w:tc>
          <w:tcPr>
            <w:tcW w:w="2610" w:type="dxa"/>
          </w:tcPr>
          <w:p w:rsidR="00EF73AA" w:rsidRPr="00EF73AA" w:rsidRDefault="00EF73AA" w:rsidP="003D34C9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73A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EF73A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210" w:type="dxa"/>
          </w:tcPr>
          <w:p w:rsidR="00EF73AA" w:rsidRPr="00EF73AA" w:rsidRDefault="00EF73AA" w:rsidP="003D34C9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F73A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F73AA" w:rsidRPr="00EF73AA" w:rsidTr="003D34C9">
        <w:tc>
          <w:tcPr>
            <w:tcW w:w="2610" w:type="dxa"/>
          </w:tcPr>
          <w:p w:rsidR="00EF73AA" w:rsidRPr="00EF73AA" w:rsidRDefault="00EF73AA" w:rsidP="003D34C9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73A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EF73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210" w:type="dxa"/>
          </w:tcPr>
          <w:p w:rsidR="00EF73AA" w:rsidRPr="00EF73AA" w:rsidRDefault="00EF73AA" w:rsidP="003D34C9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F73A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EF73AA" w:rsidRPr="00EF73AA" w:rsidTr="003D34C9">
        <w:tc>
          <w:tcPr>
            <w:tcW w:w="8820" w:type="dxa"/>
            <w:gridSpan w:val="2"/>
          </w:tcPr>
          <w:p w:rsidR="00EF73AA" w:rsidRPr="00EF73AA" w:rsidRDefault="00EF73AA" w:rsidP="003D34C9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F73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EF73AA" w:rsidRPr="00EF73AA" w:rsidTr="003D34C9">
        <w:tc>
          <w:tcPr>
            <w:tcW w:w="2610" w:type="dxa"/>
          </w:tcPr>
          <w:p w:rsidR="00EF73AA" w:rsidRPr="00EF73AA" w:rsidRDefault="00EF73AA" w:rsidP="003D34C9">
            <w:pPr>
              <w:spacing w:line="380" w:lineRule="exact"/>
              <w:ind w:left="231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F73AA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EF73AA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  <w:tc>
          <w:tcPr>
            <w:tcW w:w="6210" w:type="dxa"/>
          </w:tcPr>
          <w:p w:rsidR="00EF73AA" w:rsidRPr="00EF73AA" w:rsidRDefault="00EF73AA" w:rsidP="003D34C9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F73A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F73AA" w:rsidRPr="00EF73AA" w:rsidTr="003D34C9">
        <w:tc>
          <w:tcPr>
            <w:tcW w:w="8820" w:type="dxa"/>
            <w:gridSpan w:val="2"/>
          </w:tcPr>
          <w:p w:rsidR="00EF73AA" w:rsidRPr="00EF73AA" w:rsidRDefault="00EF73AA" w:rsidP="003D34C9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3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EF73AA" w:rsidRPr="00EF73AA" w:rsidTr="003D34C9">
        <w:tc>
          <w:tcPr>
            <w:tcW w:w="2610" w:type="dxa"/>
          </w:tcPr>
          <w:p w:rsidR="00EF73AA" w:rsidRPr="00EF73AA" w:rsidRDefault="00EF73AA" w:rsidP="003D34C9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3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EF73AA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6210" w:type="dxa"/>
          </w:tcPr>
          <w:p w:rsidR="00EF73AA" w:rsidRPr="00EF73AA" w:rsidRDefault="00EF73AA" w:rsidP="003D34C9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3AA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F73AA" w:rsidRPr="00EF73AA" w:rsidTr="003D34C9">
        <w:tc>
          <w:tcPr>
            <w:tcW w:w="2610" w:type="dxa"/>
          </w:tcPr>
          <w:p w:rsidR="00EF73AA" w:rsidRPr="00EF73AA" w:rsidRDefault="00EF73AA" w:rsidP="003D34C9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3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EF73AA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6210" w:type="dxa"/>
          </w:tcPr>
          <w:p w:rsidR="00EF73AA" w:rsidRPr="00EF73AA" w:rsidRDefault="00EF73AA" w:rsidP="003D34C9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3AA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F73AA" w:rsidRPr="00EF73AA" w:rsidRDefault="00EF73AA" w:rsidP="00EF73AA">
      <w:pPr>
        <w:pStyle w:val="block"/>
        <w:tabs>
          <w:tab w:val="left" w:pos="0"/>
        </w:tabs>
        <w:spacing w:before="120" w:after="0"/>
        <w:ind w:left="0"/>
        <w:jc w:val="thaiDistribute"/>
        <w:rPr>
          <w:rFonts w:ascii="Angsana New" w:hAnsi="Angsana New" w:cs="Angsana New"/>
          <w:sz w:val="30"/>
          <w:szCs w:val="30"/>
          <w:lang w:val="en-US" w:eastAsia="th-TH"/>
        </w:rPr>
      </w:pP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</w:t>
      </w:r>
      <w:r w:rsidR="00C26665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 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>Business Model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F73AA" w:rsidRPr="00EF73AA" w:rsidRDefault="00EF73AA" w:rsidP="00EF73AA">
      <w:pPr>
        <w:pStyle w:val="block"/>
        <w:tabs>
          <w:tab w:val="left" w:pos="0"/>
        </w:tabs>
        <w:spacing w:before="120" w:after="0"/>
        <w:ind w:left="0"/>
        <w:jc w:val="thaiDistribute"/>
        <w:rPr>
          <w:rFonts w:ascii="Angsana New" w:hAnsi="Angsana New" w:cs="Angsana New"/>
          <w:sz w:val="30"/>
          <w:szCs w:val="30"/>
          <w:lang w:val="en-US" w:eastAsia="th-TH"/>
        </w:rPr>
      </w:pP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EF73AA" w:rsidRPr="00EF73AA" w:rsidRDefault="00EF73AA" w:rsidP="00EF73AA">
      <w:pPr>
        <w:spacing w:before="120" w:after="120"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F73AA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EF73AA">
        <w:rPr>
          <w:rFonts w:ascii="Angsana New" w:hAnsi="Angsana New"/>
          <w:b/>
          <w:bCs/>
          <w:sz w:val="30"/>
          <w:szCs w:val="30"/>
        </w:rPr>
        <w:t>16</w:t>
      </w:r>
      <w:r w:rsidRPr="00EF73AA">
        <w:rPr>
          <w:rFonts w:ascii="Angsana New" w:hAnsi="Angsana New"/>
          <w:b/>
          <w:bCs/>
          <w:sz w:val="30"/>
          <w:szCs w:val="30"/>
          <w:cs/>
        </w:rPr>
        <w:t xml:space="preserve"> เรื่อง สัญญาเช่า</w:t>
      </w:r>
    </w:p>
    <w:p w:rsidR="00EF73AA" w:rsidRPr="00EF73AA" w:rsidRDefault="00EF73AA" w:rsidP="00EF73AA">
      <w:pPr>
        <w:pStyle w:val="block"/>
        <w:tabs>
          <w:tab w:val="left" w:pos="0"/>
        </w:tabs>
        <w:spacing w:before="120" w:after="0"/>
        <w:ind w:left="0"/>
        <w:jc w:val="thaiDistribute"/>
        <w:rPr>
          <w:rFonts w:ascii="Angsana New" w:hAnsi="Angsana New" w:cs="Angsana New"/>
          <w:sz w:val="30"/>
          <w:szCs w:val="30"/>
          <w:lang w:val="en-US" w:eastAsia="th-TH"/>
        </w:rPr>
      </w:pP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มาตรฐานการรายงานทางการเงิน ฉบับที่ 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>16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 ใช้แทนมาตรฐานการบัญชี ฉบับที่ 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>17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 xml:space="preserve">12 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เดือน เว้นแต่สินทรัพย์อ้างอิงนั้นมีมูลค่าต่ำ</w:t>
      </w:r>
    </w:p>
    <w:p w:rsidR="00EF73AA" w:rsidRPr="00EF73AA" w:rsidRDefault="00EF73AA" w:rsidP="00EF73AA">
      <w:pPr>
        <w:pStyle w:val="block"/>
        <w:tabs>
          <w:tab w:val="left" w:pos="0"/>
        </w:tabs>
        <w:spacing w:before="120" w:after="0"/>
        <w:ind w:left="0"/>
        <w:jc w:val="thaiDistribute"/>
        <w:rPr>
          <w:rFonts w:ascii="Angsana New" w:hAnsi="Angsana New" w:cs="Angsana New"/>
          <w:sz w:val="30"/>
          <w:szCs w:val="30"/>
          <w:lang w:val="en-US" w:eastAsia="th-TH"/>
        </w:rPr>
      </w:pP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 xml:space="preserve">17 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>17</w:t>
      </w:r>
    </w:p>
    <w:p w:rsidR="00EF73AA" w:rsidRPr="00EF73AA" w:rsidRDefault="00EF73AA" w:rsidP="00EF73AA">
      <w:pPr>
        <w:pStyle w:val="block"/>
        <w:tabs>
          <w:tab w:val="left" w:pos="0"/>
        </w:tabs>
        <w:spacing w:before="120" w:after="0"/>
        <w:ind w:left="0"/>
        <w:jc w:val="thaiDistribute"/>
        <w:rPr>
          <w:rFonts w:ascii="Angsana New" w:hAnsi="Angsana New" w:cs="Angsana New"/>
          <w:sz w:val="30"/>
          <w:szCs w:val="30"/>
          <w:lang w:val="en-US" w:eastAsia="th-TH"/>
        </w:rPr>
      </w:pP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>บริษัทคาดว่าจะนำมาตรฐานทางการเงินฉบับนี้มาถือปฏิบัติโดย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รับรู้ผล</w:t>
      </w: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>กระทบ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สะสมของการนำมาตรฐานรายงานทางการเงินฉบับนี้มาถือปฏิบัติ</w:t>
      </w: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>ใช้ครั้งแรก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โดย</w:t>
      </w: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>การ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ปรับปรุงกับกำไรสะสม ณ วันที่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 xml:space="preserve"> 1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 มกราคม 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>2563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 และไม่ปรับย้อนหลังงบการเงินปีก่อนที่แสดงเปรียบเทียบ</w:t>
      </w:r>
    </w:p>
    <w:p w:rsidR="00EF73AA" w:rsidRPr="00EF73AA" w:rsidRDefault="00EF73AA" w:rsidP="00EF73AA">
      <w:pPr>
        <w:pStyle w:val="block"/>
        <w:tabs>
          <w:tab w:val="left" w:pos="0"/>
        </w:tabs>
        <w:spacing w:before="120" w:after="0"/>
        <w:ind w:left="0"/>
        <w:jc w:val="thaiDistribute"/>
        <w:rPr>
          <w:rFonts w:ascii="Angsana New" w:hAnsi="Angsana New" w:cs="Angsana New"/>
          <w:sz w:val="30"/>
          <w:szCs w:val="30"/>
          <w:lang w:val="en-US" w:eastAsia="th-TH"/>
        </w:rPr>
      </w:pP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 xml:space="preserve">ฝ่ายบริหารของบริษัทคาดว่าการนำมาตรฐานการบัญชีดังกล่าวมาใช้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 xml:space="preserve">1 </w:t>
      </w: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 xml:space="preserve">มกราคม </w:t>
      </w:r>
      <w:r w:rsidRPr="00EF73AA">
        <w:rPr>
          <w:rFonts w:ascii="Angsana New" w:hAnsi="Angsana New" w:cs="Angsana New"/>
          <w:sz w:val="30"/>
          <w:szCs w:val="30"/>
          <w:lang w:val="en-US" w:eastAsia="th-TH"/>
        </w:rPr>
        <w:t xml:space="preserve">2563 </w:t>
      </w: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>คือ สินทรัพย์ของบริษัทมีจำนวนเพิ่มขึ้นประมาณ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 </w:t>
      </w:r>
      <w:r w:rsidR="000E5A8E">
        <w:rPr>
          <w:rFonts w:ascii="Angsana New" w:hAnsi="Angsana New" w:cs="Angsana New"/>
          <w:sz w:val="30"/>
          <w:szCs w:val="30"/>
          <w:lang w:val="en-US" w:eastAsia="th-TH"/>
        </w:rPr>
        <w:t>590</w:t>
      </w:r>
      <w:r w:rsidR="000E5A8E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.</w:t>
      </w:r>
      <w:r w:rsidR="000E5A8E">
        <w:rPr>
          <w:rFonts w:ascii="Angsana New" w:hAnsi="Angsana New" w:cs="Angsana New"/>
          <w:sz w:val="30"/>
          <w:szCs w:val="30"/>
          <w:lang w:val="en-US" w:eastAsia="th-TH"/>
        </w:rPr>
        <w:t>8</w:t>
      </w: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 xml:space="preserve"> ล้านบาท และหนี้สินของบริษัทมีจำนวนเพิ่มขึ้นประมาณ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 </w:t>
      </w:r>
      <w:r w:rsidR="000E5A8E">
        <w:rPr>
          <w:rFonts w:ascii="Angsana New" w:hAnsi="Angsana New" w:cs="Angsana New"/>
          <w:sz w:val="30"/>
          <w:szCs w:val="30"/>
          <w:lang w:val="en-US" w:eastAsia="th-TH"/>
        </w:rPr>
        <w:t>590</w:t>
      </w:r>
      <w:r w:rsidR="000E5A8E">
        <w:rPr>
          <w:rFonts w:ascii="Angsana New" w:hAnsi="Angsana New" w:cs="Angsana New"/>
          <w:sz w:val="30"/>
          <w:szCs w:val="30"/>
          <w:cs/>
          <w:lang w:val="en-US" w:eastAsia="th-TH" w:bidi="th-TH"/>
        </w:rPr>
        <w:t>.</w:t>
      </w:r>
      <w:r w:rsidR="000E5A8E">
        <w:rPr>
          <w:rFonts w:ascii="Angsana New" w:hAnsi="Angsana New" w:cs="Angsana New"/>
          <w:sz w:val="30"/>
          <w:szCs w:val="30"/>
          <w:lang w:val="en-US" w:eastAsia="th-TH"/>
        </w:rPr>
        <w:t>8</w:t>
      </w:r>
      <w:r w:rsidRPr="00EF73AA">
        <w:rPr>
          <w:rFonts w:ascii="Angsana New" w:hAnsi="Angsana New" w:cs="Angsana New"/>
          <w:sz w:val="30"/>
          <w:szCs w:val="30"/>
          <w:cs/>
          <w:lang w:val="en-US" w:eastAsia="th-TH" w:bidi="th-TH"/>
        </w:rPr>
        <w:t xml:space="preserve"> </w:t>
      </w:r>
      <w:r w:rsidRPr="00EF73AA">
        <w:rPr>
          <w:rFonts w:ascii="Angsana New" w:hAnsi="Angsana New" w:cs="Angsana New" w:hint="cs"/>
          <w:sz w:val="30"/>
          <w:szCs w:val="30"/>
          <w:cs/>
          <w:lang w:val="en-US" w:eastAsia="th-TH" w:bidi="th-TH"/>
        </w:rPr>
        <w:t>ล้านบาท</w:t>
      </w:r>
    </w:p>
    <w:p w:rsidR="00B65230" w:rsidRPr="001D3E17" w:rsidRDefault="001D3E17" w:rsidP="00EF73AA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</w:t>
      </w:r>
      <w:r w:rsidR="004C720E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C72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65230" w:rsidRPr="001D3E17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เกณฑ์การวัดมูลค่า</w:t>
      </w:r>
      <w:r w:rsidR="00B65230" w:rsidRPr="001D3E1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:rsidR="00B65230" w:rsidRPr="00ED2793" w:rsidRDefault="00B65230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ED2793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7B1943" w:rsidRPr="00ED2793">
        <w:rPr>
          <w:rFonts w:asciiTheme="majorBidi" w:hAnsiTheme="majorBidi" w:cstheme="majorBidi"/>
          <w:spacing w:val="8"/>
          <w:sz w:val="30"/>
          <w:szCs w:val="30"/>
          <w:cs/>
        </w:rPr>
        <w:t>ยกเว้นรายการดังต่อไปนี้</w:t>
      </w:r>
    </w:p>
    <w:p w:rsidR="00D00302" w:rsidRPr="00B3672B" w:rsidRDefault="00D0030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0" w:type="auto"/>
        <w:tblInd w:w="558" w:type="dxa"/>
        <w:tblLook w:val="04A0"/>
      </w:tblPr>
      <w:tblGrid>
        <w:gridCol w:w="3270"/>
        <w:gridCol w:w="5386"/>
      </w:tblGrid>
      <w:tr w:rsidR="007B1943" w:rsidRPr="00ED2793" w:rsidTr="00B3672B">
        <w:tc>
          <w:tcPr>
            <w:tcW w:w="3270" w:type="dxa"/>
            <w:shd w:val="clear" w:color="auto" w:fill="auto"/>
          </w:tcPr>
          <w:p w:rsidR="007B1943" w:rsidRPr="00ED2793" w:rsidRDefault="007B194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รายการ</w:t>
            </w:r>
          </w:p>
        </w:tc>
        <w:tc>
          <w:tcPr>
            <w:tcW w:w="5386" w:type="dxa"/>
            <w:shd w:val="clear" w:color="auto" w:fill="auto"/>
          </w:tcPr>
          <w:p w:rsidR="007B1943" w:rsidRPr="00ED2793" w:rsidRDefault="007B194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เกณฑ์การวัดมูลค่า</w:t>
            </w:r>
          </w:p>
        </w:tc>
      </w:tr>
      <w:tr w:rsidR="007B1943" w:rsidRPr="00ED2793" w:rsidTr="00B3672B">
        <w:tc>
          <w:tcPr>
            <w:tcW w:w="3270" w:type="dxa"/>
            <w:shd w:val="clear" w:color="auto" w:fill="auto"/>
          </w:tcPr>
          <w:p w:rsidR="007B1943" w:rsidRPr="00ED2793" w:rsidRDefault="001C30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contextualSpacing/>
              <w:jc w:val="both"/>
              <w:rPr>
                <w:rFonts w:asciiTheme="majorBidi" w:hAnsiTheme="majorBidi" w:cstheme="majorBidi"/>
                <w:spacing w:val="8"/>
                <w:sz w:val="30"/>
                <w:szCs w:val="30"/>
                <w:highlight w:val="yellow"/>
              </w:rPr>
            </w:pP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5386" w:type="dxa"/>
            <w:shd w:val="clear" w:color="auto" w:fill="auto"/>
          </w:tcPr>
          <w:p w:rsidR="007B1943" w:rsidRPr="00ED2793" w:rsidRDefault="007B194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B1943" w:rsidRPr="00ED2793" w:rsidTr="00B3672B">
        <w:tc>
          <w:tcPr>
            <w:tcW w:w="3270" w:type="dxa"/>
            <w:shd w:val="clear" w:color="auto" w:fill="auto"/>
          </w:tcPr>
          <w:p w:rsidR="007B1943" w:rsidRPr="00ED2793" w:rsidRDefault="007B194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contextualSpacing/>
              <w:jc w:val="both"/>
              <w:rPr>
                <w:rFonts w:asciiTheme="majorBidi" w:hAnsiTheme="majorBidi" w:cstheme="majorBidi"/>
                <w:spacing w:val="8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5386" w:type="dxa"/>
            <w:shd w:val="clear" w:color="auto" w:fill="auto"/>
          </w:tcPr>
          <w:p w:rsidR="007B1943" w:rsidRPr="00ED2793" w:rsidRDefault="007B1943" w:rsidP="00A2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jc w:val="both"/>
              <w:rPr>
                <w:rFonts w:asciiTheme="majorBidi" w:hAnsiTheme="majorBidi" w:cstheme="majorBidi"/>
                <w:spacing w:val="8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มูลค่าปั</w:t>
            </w:r>
            <w:r w:rsidR="00B3672B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จจุบันของภาระผูกพันตามผลประโยช</w:t>
            </w:r>
            <w:r w:rsidR="00A21DE9">
              <w:rPr>
                <w:rFonts w:asciiTheme="majorBidi" w:hAnsiTheme="majorBidi" w:cstheme="majorBidi" w:hint="cs"/>
                <w:spacing w:val="8"/>
                <w:sz w:val="30"/>
                <w:szCs w:val="30"/>
                <w:cs/>
              </w:rPr>
              <w:t>น์</w:t>
            </w: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 xml:space="preserve">ที่กำหนดไว้ </w:t>
            </w:r>
            <w:r w:rsidR="009F20FF"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ซึ่ง</w:t>
            </w:r>
            <w:r w:rsidRPr="00ED279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ได้เปิดเผยไว้ในหมายเหตุข้อ</w:t>
            </w:r>
            <w:r w:rsidR="001D3958" w:rsidRPr="00ED2793">
              <w:rPr>
                <w:rFonts w:asciiTheme="majorBidi" w:hAnsiTheme="majorBidi"/>
                <w:spacing w:val="8"/>
                <w:sz w:val="30"/>
                <w:szCs w:val="30"/>
                <w:cs/>
              </w:rPr>
              <w:t xml:space="preserve"> </w:t>
            </w:r>
            <w:r w:rsidR="005E7C26">
              <w:rPr>
                <w:rFonts w:asciiTheme="majorBidi" w:hAnsiTheme="majorBidi" w:cstheme="majorBidi"/>
                <w:spacing w:val="8"/>
                <w:sz w:val="30"/>
                <w:szCs w:val="30"/>
              </w:rPr>
              <w:t>3.14</w:t>
            </w:r>
          </w:p>
        </w:tc>
      </w:tr>
    </w:tbl>
    <w:p w:rsidR="007B1943" w:rsidRPr="00B3672B" w:rsidRDefault="007B194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:rsidR="00157660" w:rsidRPr="004C720E" w:rsidRDefault="004C720E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>
        <w:rPr>
          <w:rFonts w:asciiTheme="majorBidi" w:hAnsiTheme="majorBidi"/>
          <w:b/>
          <w:bCs/>
          <w:sz w:val="30"/>
          <w:szCs w:val="30"/>
          <w:cs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5B3762" w:rsidRPr="004C720E">
        <w:rPr>
          <w:rFonts w:asciiTheme="majorBidi" w:hAnsiTheme="majorBidi" w:cstheme="majorBidi"/>
          <w:b/>
          <w:bCs/>
          <w:sz w:val="30"/>
          <w:szCs w:val="30"/>
          <w:cs/>
        </w:rPr>
        <w:t>สกุลเงินที่ใช้ในการดำเนินงานและ</w:t>
      </w:r>
      <w:r w:rsidR="00157660" w:rsidRPr="004C720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นำเสนองบการเงิน  </w:t>
      </w:r>
    </w:p>
    <w:p w:rsidR="00157660" w:rsidRPr="00B3672B" w:rsidRDefault="00157660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4E44FE" w:rsidRPr="00ED2793" w:rsidRDefault="00157660" w:rsidP="00537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5B3762" w:rsidRPr="00ED2793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50739D" w:rsidRPr="00ED2793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E44FE" w:rsidRPr="00B3672B" w:rsidRDefault="004E44FE" w:rsidP="00B01F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:rsidR="004E44FE" w:rsidRPr="00ED2793" w:rsidRDefault="006A4DCB" w:rsidP="00B01F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/>
          <w:b/>
          <w:bCs/>
          <w:sz w:val="30"/>
          <w:szCs w:val="30"/>
          <w:cs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C72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7B1943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การใช้วิจารณญาณและการประมาณการ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4E44FE" w:rsidRPr="00B3672B" w:rsidRDefault="004E44FE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12"/>
          <w:szCs w:val="12"/>
        </w:rPr>
      </w:pPr>
    </w:p>
    <w:p w:rsidR="008B42FE" w:rsidRPr="00ED2793" w:rsidRDefault="008B42FE" w:rsidP="001B7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="00B65230" w:rsidRPr="00ED2793">
        <w:rPr>
          <w:rFonts w:asciiTheme="majorBidi" w:hAnsiTheme="majorBidi" w:cstheme="majorBidi"/>
          <w:sz w:val="30"/>
          <w:szCs w:val="30"/>
          <w:cs/>
        </w:rPr>
        <w:t>ให้</w:t>
      </w:r>
      <w:r w:rsidRPr="00ED2793">
        <w:rPr>
          <w:rFonts w:asciiTheme="majorBidi" w:hAnsiTheme="majorBidi" w:cstheme="majorBidi"/>
          <w:sz w:val="30"/>
          <w:szCs w:val="30"/>
          <w:cs/>
        </w:rPr>
        <w:t>เป็นไปตามมาตรฐานการรายงานทางกา</w:t>
      </w:r>
      <w:r w:rsidR="00435244" w:rsidRPr="00ED2793">
        <w:rPr>
          <w:rFonts w:asciiTheme="majorBidi" w:hAnsiTheme="majorBidi" w:cstheme="majorBidi"/>
          <w:sz w:val="30"/>
          <w:szCs w:val="30"/>
          <w:cs/>
        </w:rPr>
        <w:t xml:space="preserve">รเงิน ผู้บริหารต้องใช้วิจารณญาณ 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2A5588" w:rsidRPr="00B3672B" w:rsidRDefault="002A5588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:rsidR="00A21DE9" w:rsidRPr="00ED2793" w:rsidRDefault="00435244" w:rsidP="001B7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</w:t>
      </w:r>
      <w:r w:rsidR="00D65041" w:rsidRPr="00ED2793">
        <w:rPr>
          <w:rFonts w:asciiTheme="majorBidi" w:hAnsiTheme="majorBidi" w:cstheme="majorBidi"/>
          <w:sz w:val="30"/>
          <w:szCs w:val="30"/>
          <w:cs/>
        </w:rPr>
        <w:t>นจะได้รับการทบทวนอย่างต่อเนื่อง</w:t>
      </w:r>
      <w:r w:rsidR="00D65041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</w:t>
      </w:r>
      <w:r w:rsidR="00A21DE9">
        <w:rPr>
          <w:rFonts w:asciiTheme="majorBidi" w:hAnsiTheme="majorBidi" w:cstheme="majorBidi"/>
          <w:sz w:val="30"/>
          <w:szCs w:val="30"/>
          <w:cs/>
        </w:rPr>
        <w:t>โดยวิธีเปลี่ยนทันทีเป็นต้นไ</w:t>
      </w:r>
      <w:r w:rsidR="00A21DE9">
        <w:rPr>
          <w:rFonts w:asciiTheme="majorBidi" w:hAnsiTheme="majorBidi" w:cstheme="majorBidi" w:hint="cs"/>
          <w:sz w:val="30"/>
          <w:szCs w:val="30"/>
          <w:cs/>
        </w:rPr>
        <w:t>ป</w:t>
      </w:r>
    </w:p>
    <w:p w:rsidR="0071304F" w:rsidRPr="005318EF" w:rsidRDefault="005E7C26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2.5</w:t>
      </w:r>
      <w:r w:rsidR="004C72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1B7319" w:rsidRPr="00ED2793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71304F" w:rsidRPr="00ED279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71304F" w:rsidRPr="00ED2793" w:rsidRDefault="0071304F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71304F" w:rsidRPr="004C720E" w:rsidRDefault="0071304F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D2793">
        <w:rPr>
          <w:rFonts w:asciiTheme="majorBidi" w:hAnsiTheme="majorBidi" w:cstheme="majorBidi"/>
          <w:sz w:val="30"/>
          <w:szCs w:val="30"/>
        </w:rPr>
        <w:t xml:space="preserve">3 </w:t>
      </w:r>
      <w:r w:rsidRPr="00ED2793">
        <w:rPr>
          <w:rFonts w:asciiTheme="majorBidi" w:hAnsiTheme="majorBidi" w:cstheme="majorBidi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71304F" w:rsidRPr="00ED2793" w:rsidRDefault="0071304F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D65041" w:rsidRPr="00ED2793">
        <w:rPr>
          <w:rFonts w:asciiTheme="majorBidi" w:hAnsiTheme="majorBidi"/>
          <w:sz w:val="30"/>
          <w:szCs w:val="30"/>
          <w:cs/>
        </w:rPr>
        <w:t xml:space="preserve">        </w:t>
      </w:r>
      <w:r w:rsidRPr="00ED2793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1C3094" w:rsidRPr="00ED2793">
        <w:rPr>
          <w:rFonts w:asciiTheme="majorBidi" w:hAnsiTheme="majorBidi" w:cstheme="majorBidi"/>
          <w:sz w:val="30"/>
          <w:szCs w:val="30"/>
          <w:cs/>
        </w:rPr>
        <w:t>ลำ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71304F" w:rsidRPr="00ED2793" w:rsidRDefault="00EB6DF8" w:rsidP="004C720E">
      <w:pPr>
        <w:shd w:val="clear" w:color="auto" w:fill="FFFFFF"/>
        <w:spacing w:line="360" w:lineRule="auto"/>
        <w:jc w:val="both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89605B" w:rsidRPr="00ED2793" w:rsidRDefault="00EB6DF8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</w:t>
      </w:r>
      <w:r w:rsidR="00D65041" w:rsidRPr="00ED2793">
        <w:rPr>
          <w:rFonts w:asciiTheme="majorBidi" w:hAnsiTheme="majorBidi" w:cstheme="majorBidi"/>
          <w:sz w:val="30"/>
          <w:szCs w:val="30"/>
          <w:cs/>
        </w:rPr>
        <w:t>หรือหนี้สิน</w:t>
      </w:r>
      <w:r w:rsidR="00D65041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EB6DF8" w:rsidRPr="00ED2793" w:rsidRDefault="00EB6DF8" w:rsidP="00B3672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426" w:right="-7" w:hanging="42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1 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เป็นราคาเสนอซื้อขาย </w:t>
      </w:r>
      <w:r w:rsidRPr="00ED2793">
        <w:rPr>
          <w:rFonts w:asciiTheme="majorBidi" w:eastAsia="Calibri" w:hAnsiTheme="majorBidi"/>
          <w:sz w:val="30"/>
          <w:szCs w:val="30"/>
          <w:cs/>
          <w:lang w:val="en-GB"/>
        </w:rPr>
        <w:t>(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ไม่ต้องปรับปรุง</w:t>
      </w:r>
      <w:r w:rsidRPr="00ED2793">
        <w:rPr>
          <w:rFonts w:asciiTheme="majorBidi" w:eastAsia="Calibri" w:hAnsiTheme="majorBidi"/>
          <w:sz w:val="30"/>
          <w:szCs w:val="30"/>
          <w:cs/>
          <w:lang w:val="en-GB"/>
        </w:rPr>
        <w:t xml:space="preserve">)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ในตลาดที่มีสภาพคล่องสำ</w:t>
      </w:r>
      <w:r w:rsidR="00D81EB6"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หรับสินทรัพย์หรือหนี้สิน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อย่างเดียวกัน</w:t>
      </w:r>
    </w:p>
    <w:p w:rsidR="00EB6DF8" w:rsidRPr="00ED2793" w:rsidRDefault="00EB6DF8" w:rsidP="00B3672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426" w:right="-7" w:hanging="426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ข้อมูลระดับ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2 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เป็นข้อมูลอื่นที่สังเกตได้โดยตรง </w:t>
      </w:r>
      <w:r w:rsidRPr="00ED2793">
        <w:rPr>
          <w:rFonts w:asciiTheme="majorBidi" w:eastAsia="Calibri" w:hAnsiTheme="majorBidi"/>
          <w:sz w:val="30"/>
          <w:szCs w:val="30"/>
          <w:cs/>
          <w:lang w:val="en-GB"/>
        </w:rPr>
        <w:t>(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เช่น ราคาขาย) หรือโดยอ้อม (เช่น ได้มาจากราคา) </w:t>
      </w:r>
      <w:r w:rsidR="00B3672B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สำหรับ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สินทรัพย์นั้นหรือหนี้สินนั้น</w:t>
      </w:r>
      <w:r w:rsidR="00CF64D4"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>1</w:t>
      </w:r>
    </w:p>
    <w:p w:rsidR="00EB6DF8" w:rsidRPr="00ED2793" w:rsidRDefault="00EB6DF8" w:rsidP="00B3672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ind w:left="426" w:right="-7" w:hanging="42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lastRenderedPageBreak/>
        <w:t>ข้อมูลระดับ</w:t>
      </w:r>
      <w:r w:rsidRPr="00ED27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3  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เป็นข้อมูลสำหรับสินทรัพย์หรือหนี้สินที่ไม่ได้มาจากข้อมูลที่</w:t>
      </w:r>
      <w:r w:rsidR="001C3094"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สามารถ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สังเกตได้ (ข้อมูลที่ไม่สามาร</w:t>
      </w:r>
      <w:r w:rsidR="00D81EB6"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ถ</w:t>
      </w:r>
      <w:r w:rsidRPr="00ED27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สังเกตได้)</w:t>
      </w:r>
    </w:p>
    <w:p w:rsidR="00EB6DF8" w:rsidRPr="00ED2793" w:rsidRDefault="00EB6DF8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A4F93" w:rsidRPr="00ED2793" w:rsidRDefault="00EB6DF8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5E2D6D" w:rsidRPr="00ED2793" w:rsidRDefault="00696E70" w:rsidP="004C720E">
      <w:pPr>
        <w:pStyle w:val="BodyText2"/>
        <w:tabs>
          <w:tab w:val="left" w:pos="540"/>
        </w:tabs>
        <w:spacing w:after="240"/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t xml:space="preserve">3       </w:t>
      </w:r>
      <w:r w:rsidR="00DB130F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EB46E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5E2D6D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:rsidR="005E2D6D" w:rsidRPr="00ED2793" w:rsidRDefault="005E2D6D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5E2D6D" w:rsidRPr="004C720E" w:rsidRDefault="005E7C26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3.1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เกณฑ์ในการจัดทำงบการเงิน</w:t>
      </w:r>
      <w:r w:rsidR="00BE4CCA" w:rsidRPr="00ED2793">
        <w:rPr>
          <w:rFonts w:asciiTheme="majorBidi" w:eastAsia="EucrosiaUPCBold" w:hAnsiTheme="majorBidi" w:cstheme="majorBidi"/>
          <w:sz w:val="30"/>
          <w:szCs w:val="30"/>
          <w:cs/>
        </w:rPr>
        <w:t>ที่แสดงเงินลงทุนตามวิธีส่วนได้เสีย</w:t>
      </w:r>
    </w:p>
    <w:p w:rsidR="00BB2B12" w:rsidRPr="00ED2793" w:rsidRDefault="005E2D6D" w:rsidP="004C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E4CCA" w:rsidRPr="00ED2793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</w:t>
      </w:r>
      <w:r w:rsidRPr="00ED2793">
        <w:rPr>
          <w:rFonts w:asciiTheme="majorBidi" w:hAnsiTheme="majorBidi" w:cstheme="majorBidi"/>
          <w:sz w:val="30"/>
          <w:szCs w:val="30"/>
          <w:cs/>
        </w:rPr>
        <w:t>ประกอบด้วยงบการเงินของบริษัท</w:t>
      </w:r>
      <w:r w:rsidR="00BE4CCA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และส่วนได้เสียของบริษัทในบริษัทร่วม 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</w:p>
    <w:p w:rsidR="00BE4CCA" w:rsidRPr="00E95B2B" w:rsidRDefault="00BE4CCA" w:rsidP="004C720E">
      <w:pPr>
        <w:pStyle w:val="BodyText2"/>
        <w:tabs>
          <w:tab w:val="left" w:pos="540"/>
        </w:tabs>
        <w:spacing w:line="360" w:lineRule="auto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5B2B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="00426392" w:rsidRPr="00E95B2B">
        <w:rPr>
          <w:rFonts w:asciiTheme="majorBidi" w:hAnsiTheme="majorBidi" w:cstheme="majorBidi"/>
          <w:sz w:val="30"/>
          <w:szCs w:val="30"/>
          <w:cs/>
        </w:rPr>
        <w:t>ในเงินลงทุนที่บันทึกตามวิธีส่วนได้เสีย</w:t>
      </w:r>
    </w:p>
    <w:p w:rsidR="0084408C" w:rsidRDefault="006163D1" w:rsidP="0084408C">
      <w:pPr>
        <w:pStyle w:val="BodyText2"/>
        <w:tabs>
          <w:tab w:val="left" w:pos="540"/>
        </w:tabs>
        <w:spacing w:after="240"/>
        <w:ind w:left="0" w:firstLine="0"/>
        <w:jc w:val="thaiDistribute"/>
        <w:rPr>
          <w:rFonts w:asciiTheme="majorBidi" w:hAnsi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ส่วนได้เสียของ</w:t>
      </w:r>
      <w:r w:rsidR="00426392" w:rsidRPr="00ED2793">
        <w:rPr>
          <w:rFonts w:asciiTheme="majorBidi" w:hAnsiTheme="majorBidi" w:cstheme="majorBidi"/>
          <w:sz w:val="30"/>
          <w:szCs w:val="30"/>
          <w:cs/>
        </w:rPr>
        <w:t>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84408C" w:rsidRPr="004C720E" w:rsidRDefault="0084408C" w:rsidP="0084408C">
      <w:pPr>
        <w:pStyle w:val="BodyText2"/>
        <w:tabs>
          <w:tab w:val="left" w:pos="540"/>
        </w:tabs>
        <w:spacing w:after="240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4408C">
        <w:rPr>
          <w:rFonts w:asciiTheme="majorBidi" w:hAnsiTheme="majorBidi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1B7319" w:rsidRDefault="00BE4CCA" w:rsidP="004C720E">
      <w:pPr>
        <w:pStyle w:val="BodyText2"/>
        <w:tabs>
          <w:tab w:val="left" w:pos="540"/>
        </w:tabs>
        <w:spacing w:after="240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="00F872A3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426392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เงินลงทุนที่</w:t>
      </w:r>
      <w:r w:rsidR="006163D1" w:rsidRPr="00ED2793">
        <w:rPr>
          <w:rFonts w:asciiTheme="majorBidi" w:hAnsiTheme="majorBidi" w:cstheme="majorBidi"/>
          <w:spacing w:val="-6"/>
          <w:sz w:val="30"/>
          <w:szCs w:val="30"/>
          <w:cs/>
        </w:rPr>
        <w:t>บันทึกตามวิธีส่วนได้เสียของ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บริษัท จะถูกบันทึกในงบการเงินจนถึงวันที่บริษัทสูญเสียความมีอิทธิพล</w:t>
      </w:r>
      <w:r w:rsidRPr="00ED2793">
        <w:rPr>
          <w:rFonts w:asciiTheme="majorBidi" w:hAnsiTheme="majorBidi" w:cstheme="majorBidi"/>
          <w:sz w:val="30"/>
          <w:szCs w:val="30"/>
          <w:cs/>
        </w:rPr>
        <w:t>อย่างมีนัยสำคัญ</w:t>
      </w:r>
      <w:r w:rsidR="0084408C" w:rsidRPr="0084408C">
        <w:rPr>
          <w:rFonts w:asciiTheme="majorBidi" w:hAnsiTheme="majorBidi"/>
          <w:sz w:val="30"/>
          <w:szCs w:val="30"/>
          <w:cs/>
        </w:rPr>
        <w:t xml:space="preserve"> </w:t>
      </w:r>
    </w:p>
    <w:p w:rsidR="005E2D6D" w:rsidRPr="004C720E" w:rsidRDefault="005E7C26" w:rsidP="004C720E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3.2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1B7319" w:rsidRPr="00ED2793"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 </w:t>
      </w:r>
      <w:r w:rsidR="006A1613" w:rsidRPr="00ED2793">
        <w:rPr>
          <w:rFonts w:asciiTheme="majorBidi" w:eastAsia="EucrosiaUPCBold" w:hAnsiTheme="majorBidi" w:cstheme="majorBidi"/>
          <w:sz w:val="30"/>
          <w:szCs w:val="30"/>
          <w:cs/>
        </w:rPr>
        <w:t>รายการบัญชีที่เป็น</w:t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เงินตราต่างประเทศ</w:t>
      </w:r>
    </w:p>
    <w:p w:rsidR="008D7E7B" w:rsidRPr="00ED2793" w:rsidRDefault="008D7E7B" w:rsidP="00A00229">
      <w:pPr>
        <w:pStyle w:val="BodyText2"/>
        <w:tabs>
          <w:tab w:val="left" w:pos="540"/>
        </w:tabs>
        <w:spacing w:after="240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BF58CA" w:rsidRPr="00ED2793" w:rsidRDefault="005E2D6D" w:rsidP="00A00229">
      <w:pPr>
        <w:pStyle w:val="BodyText2"/>
        <w:tabs>
          <w:tab w:val="left" w:pos="540"/>
        </w:tabs>
        <w:spacing w:after="240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ในการดำเนินงานโดยใช้อัตราแลกเปลี่ยน ณ วันนั้น </w:t>
      </w:r>
    </w:p>
    <w:p w:rsidR="005E2D6D" w:rsidRDefault="005E2D6D" w:rsidP="00FD74A5">
      <w:pPr>
        <w:pStyle w:val="BodyText2"/>
        <w:tabs>
          <w:tab w:val="left" w:pos="540"/>
        </w:tabs>
        <w:spacing w:after="240"/>
        <w:ind w:left="0" w:right="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5E2D6D" w:rsidRPr="00ED2793" w:rsidRDefault="005E2D6D" w:rsidP="001B731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2793">
        <w:rPr>
          <w:rFonts w:asciiTheme="majorBidi" w:hAnsiTheme="majorBidi" w:cstheme="majorBidi"/>
          <w:color w:val="000000"/>
          <w:sz w:val="30"/>
          <w:szCs w:val="30"/>
          <w:cs/>
        </w:rPr>
        <w:t>ผลต่างของอัตราแลก</w:t>
      </w:r>
      <w:r w:rsidR="00BB2B12" w:rsidRPr="00ED2793">
        <w:rPr>
          <w:rFonts w:asciiTheme="majorBidi" w:hAnsiTheme="majorBidi" w:cstheme="majorBidi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ED2793">
        <w:rPr>
          <w:rFonts w:asciiTheme="majorBidi" w:hAnsiTheme="majorBidi" w:cstheme="majorBidi"/>
          <w:color w:val="000000"/>
          <w:sz w:val="30"/>
          <w:szCs w:val="30"/>
          <w:cs/>
        </w:rPr>
        <w:t>ให้รับรู้เ</w:t>
      </w:r>
      <w:r w:rsidR="00BB2B12" w:rsidRPr="00ED2793">
        <w:rPr>
          <w:rFonts w:asciiTheme="majorBidi" w:hAnsiTheme="majorBidi" w:cstheme="majorBidi"/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:rsidR="00B35541" w:rsidRPr="00B3672B" w:rsidRDefault="00B35541" w:rsidP="00B01FD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5E2D6D" w:rsidRPr="00ED2793" w:rsidRDefault="005E7C26" w:rsidP="00B3672B">
      <w:pPr>
        <w:pStyle w:val="Heading8"/>
        <w:spacing w:after="12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3.3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:rsidR="00C333EB" w:rsidRPr="00EB46EF" w:rsidRDefault="005E2D6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BF58CA" w:rsidRPr="00EB46EF">
        <w:rPr>
          <w:rFonts w:asciiTheme="majorBidi" w:hAnsiTheme="majorBidi" w:cstheme="majorBidi"/>
          <w:sz w:val="30"/>
          <w:szCs w:val="30"/>
          <w:cs/>
        </w:rPr>
        <w:t>กิจกรรมจัดหาเงินในงบกระแสเงินสด</w:t>
      </w:r>
    </w:p>
    <w:p w:rsidR="005E2D6D" w:rsidRPr="004C720E" w:rsidRDefault="005E7C26" w:rsidP="00B3672B">
      <w:pPr>
        <w:pStyle w:val="Heading8"/>
        <w:spacing w:after="12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3.4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:rsidR="005E2D6D" w:rsidRPr="00EB46EF" w:rsidRDefault="005E2D6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233764" w:rsidRPr="00EB46EF" w:rsidRDefault="005E2D6D" w:rsidP="00EB46EF">
      <w:pPr>
        <w:tabs>
          <w:tab w:val="clear" w:pos="907"/>
          <w:tab w:val="left" w:pos="810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</w:t>
      </w:r>
      <w:r w:rsidR="00B15928" w:rsidRPr="00EB46EF">
        <w:rPr>
          <w:rFonts w:asciiTheme="majorBidi" w:hAnsiTheme="majorBidi" w:cstheme="majorBidi"/>
          <w:sz w:val="30"/>
          <w:szCs w:val="30"/>
          <w:cs/>
        </w:rPr>
        <w:t>กับการชำระหนี้ในอนาคตของลูกค้า</w:t>
      </w:r>
      <w:r w:rsidR="00B15928"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ลูกหนี้จะถูกตัดจำหน่าย</w:t>
      </w:r>
      <w:r w:rsidR="000A3902" w:rsidRPr="00EB46EF">
        <w:rPr>
          <w:rFonts w:asciiTheme="majorBidi" w:hAnsiTheme="majorBidi" w:cstheme="majorBidi"/>
          <w:sz w:val="30"/>
          <w:szCs w:val="30"/>
          <w:cs/>
        </w:rPr>
        <w:t>จาก</w:t>
      </w:r>
      <w:r w:rsidRPr="00EB46EF">
        <w:rPr>
          <w:rFonts w:asciiTheme="majorBidi" w:hAnsiTheme="majorBidi" w:cstheme="majorBidi"/>
          <w:sz w:val="30"/>
          <w:szCs w:val="30"/>
          <w:cs/>
        </w:rPr>
        <w:t>บัญชีเมื่อทราบว่าเป็นหนี้สูญ</w:t>
      </w:r>
    </w:p>
    <w:p w:rsidR="005E2D6D" w:rsidRPr="004C720E" w:rsidRDefault="005E7C26" w:rsidP="00B3672B">
      <w:pPr>
        <w:pStyle w:val="Heading8"/>
        <w:spacing w:after="12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3.5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5E2D6D" w:rsidRPr="00ED2793">
        <w:rPr>
          <w:rFonts w:asciiTheme="majorBidi" w:eastAsia="EucrosiaUPCBold" w:hAnsiTheme="majorBidi" w:cstheme="majorBidi"/>
          <w:sz w:val="30"/>
          <w:szCs w:val="30"/>
          <w:cs/>
        </w:rPr>
        <w:t>สินค้าคงเหลือ</w:t>
      </w:r>
    </w:p>
    <w:p w:rsidR="005E2D6D" w:rsidRPr="00EB46EF" w:rsidRDefault="005E2D6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3C6661" w:rsidRPr="00EB46E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EB46E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D16B46" w:rsidRPr="00EB46EF" w:rsidRDefault="005E2D6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B46EF">
        <w:rPr>
          <w:rFonts w:asciiTheme="majorBidi" w:hAnsiTheme="majorBidi" w:cstheme="majorBidi"/>
          <w:spacing w:val="-4"/>
          <w:sz w:val="30"/>
          <w:szCs w:val="30"/>
          <w:cs/>
        </w:rPr>
        <w:t>สินค้าสำเร็จรูป</w:t>
      </w:r>
      <w:r w:rsidR="005F70CD" w:rsidRPr="00EB46EF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="00436753" w:rsidRPr="00EB46EF">
        <w:rPr>
          <w:rFonts w:asciiTheme="majorBidi" w:hAnsiTheme="majorBidi" w:cstheme="majorBidi"/>
          <w:spacing w:val="-4"/>
          <w:sz w:val="30"/>
          <w:szCs w:val="30"/>
          <w:cs/>
        </w:rPr>
        <w:t>ขาย</w:t>
      </w:r>
      <w:r w:rsidRPr="00EB46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คำนวณโดยใช้วิธีเฉพาะเจาะจง ต้นทุนสินค้าประกอบด้วยต้นทุนที่ซื้อ </w:t>
      </w:r>
      <w:r w:rsidR="00DF69D6" w:rsidRPr="00EB46EF">
        <w:rPr>
          <w:rFonts w:asciiTheme="majorBidi" w:hAnsiTheme="majorBidi" w:cstheme="majorBidi"/>
          <w:spacing w:val="-4"/>
          <w:sz w:val="30"/>
          <w:szCs w:val="30"/>
          <w:cs/>
        </w:rPr>
        <w:t>หรือ</w:t>
      </w:r>
      <w:r w:rsidRPr="00EB46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ต้นทุนอื่นเพื่อให้สินค้าอยู่ในสถานที่และสภาพปัจจุบัน </w:t>
      </w:r>
    </w:p>
    <w:p w:rsidR="001B7319" w:rsidRPr="00EB46EF" w:rsidRDefault="005E2D6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DF538D" w:rsidRPr="00ED2793" w:rsidRDefault="005E7C26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3.6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เงินลงทุน</w:t>
      </w:r>
    </w:p>
    <w:p w:rsidR="00DF538D" w:rsidRPr="00AC7910" w:rsidRDefault="00CA4AA5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0F5471" w:rsidRPr="00AC7910">
        <w:rPr>
          <w:rFonts w:asciiTheme="majorBidi" w:hAnsiTheme="majorBidi" w:cstheme="majorBidi"/>
          <w:sz w:val="30"/>
          <w:szCs w:val="30"/>
          <w:cs/>
        </w:rPr>
        <w:t>ร่วม</w:t>
      </w:r>
    </w:p>
    <w:p w:rsidR="006163D1" w:rsidRPr="00EB46EF" w:rsidRDefault="00DF538D" w:rsidP="00B3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672B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CA4AA5" w:rsidRPr="00B3672B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ในงบการเงินเฉพาะกิจการของบริษัท</w:t>
      </w:r>
      <w:r w:rsidR="003D006B" w:rsidRPr="00B3672B">
        <w:rPr>
          <w:rFonts w:asciiTheme="majorBidi" w:hAnsiTheme="majorBidi" w:cstheme="majorBidi"/>
          <w:sz w:val="30"/>
          <w:szCs w:val="30"/>
          <w:cs/>
        </w:rPr>
        <w:t>บันทึกบัญชีโดยใช้วิธีราคาทุน</w:t>
      </w:r>
      <w:r w:rsidR="006163D1" w:rsidRPr="00B367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672B">
        <w:rPr>
          <w:rFonts w:asciiTheme="majorBidi" w:hAnsiTheme="majorBidi" w:cstheme="majorBidi"/>
          <w:sz w:val="30"/>
          <w:szCs w:val="30"/>
          <w:cs/>
        </w:rPr>
        <w:t>ส่วนการบันทึก</w:t>
      </w:r>
      <w:r w:rsidRPr="00EB46EF">
        <w:rPr>
          <w:rFonts w:asciiTheme="majorBidi" w:hAnsiTheme="majorBidi" w:cstheme="majorBidi"/>
          <w:sz w:val="30"/>
          <w:szCs w:val="30"/>
          <w:cs/>
        </w:rPr>
        <w:t>บัญชีเงินลงทุนในบริษัทร่วมในงบการเงิน</w:t>
      </w:r>
      <w:r w:rsidR="006A1613" w:rsidRPr="00EB46EF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</w:t>
      </w:r>
      <w:r w:rsidRPr="00EB46EF">
        <w:rPr>
          <w:rFonts w:asciiTheme="majorBidi" w:hAnsiTheme="majorBidi" w:cstheme="majorBidi"/>
          <w:sz w:val="30"/>
          <w:szCs w:val="30"/>
          <w:cs/>
        </w:rPr>
        <w:t>ใช้วิธีส่วนได้เสีย</w:t>
      </w:r>
    </w:p>
    <w:p w:rsidR="00DF538D" w:rsidRPr="00AC7910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</w:t>
      </w:r>
    </w:p>
    <w:p w:rsidR="008A3BE7" w:rsidRPr="00EB46EF" w:rsidRDefault="00DF538D" w:rsidP="00EB46E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ตราสารทุนซึ่งเป็นหลักทรัพย์ในความต้องการของตลาด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</w:t>
      </w:r>
      <w:r w:rsidRPr="00EB46EF">
        <w:rPr>
          <w:rFonts w:asciiTheme="majorBidi" w:hAnsiTheme="majorBidi" w:cstheme="majorBidi"/>
          <w:sz w:val="30"/>
          <w:szCs w:val="30"/>
          <w:cs/>
        </w:rPr>
        <w:lastRenderedPageBreak/>
        <w:t>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</w:p>
    <w:p w:rsidR="00DF538D" w:rsidRPr="00EB46EF" w:rsidRDefault="00DF538D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AA0732" w:rsidRPr="00EB46EF" w:rsidRDefault="00DF538D" w:rsidP="00EB46EF">
      <w:pPr>
        <w:tabs>
          <w:tab w:val="clear" w:pos="227"/>
          <w:tab w:val="clear" w:pos="454"/>
          <w:tab w:val="left" w:pos="540"/>
        </w:tabs>
        <w:spacing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DF538D" w:rsidRPr="00511113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11113">
        <w:rPr>
          <w:rFonts w:asciiTheme="majorBidi" w:hAnsiTheme="majorBidi" w:cstheme="majorBidi"/>
          <w:sz w:val="30"/>
          <w:szCs w:val="30"/>
          <w:cs/>
        </w:rPr>
        <w:t>การจำหน่ายเงินลงทุน</w:t>
      </w:r>
    </w:p>
    <w:p w:rsidR="00AA0732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</w:t>
      </w:r>
      <w:r w:rsidR="00B3672B">
        <w:rPr>
          <w:rFonts w:asciiTheme="majorBidi" w:hAnsiTheme="majorBidi" w:cstheme="majorBidi"/>
          <w:sz w:val="30"/>
          <w:szCs w:val="30"/>
          <w:cs/>
        </w:rPr>
        <w:t>าตามบัญชีและรวมถึงกำไรหรือขาดทุน</w:t>
      </w:r>
      <w:r w:rsidR="00B3672B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EB46EF">
        <w:rPr>
          <w:rFonts w:asciiTheme="majorBidi" w:hAnsiTheme="majorBidi" w:cstheme="majorBidi"/>
          <w:sz w:val="30"/>
          <w:szCs w:val="30"/>
          <w:cs/>
        </w:rPr>
        <w:t>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:rsidR="00A67CB5" w:rsidRPr="00EB46EF" w:rsidRDefault="00973B69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บริษัทจำหน่า</w:t>
      </w:r>
      <w:r w:rsidR="006256FC" w:rsidRPr="00EB46EF">
        <w:rPr>
          <w:rFonts w:asciiTheme="majorBidi" w:hAnsiTheme="majorBidi" w:cstheme="majorBidi"/>
          <w:sz w:val="30"/>
          <w:szCs w:val="30"/>
          <w:cs/>
        </w:rPr>
        <w:t>ยบางส่วนของเงินลงทุนที่ถืออยู่</w:t>
      </w:r>
      <w:r w:rsidR="006256FC" w:rsidRPr="00EB46EF">
        <w:rPr>
          <w:rFonts w:asciiTheme="majorBidi" w:hAnsiTheme="majorBidi"/>
          <w:sz w:val="30"/>
          <w:szCs w:val="30"/>
          <w:cs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การคำนวณต้นทุนสำหรับเงินลงทุนที่จำหน่ายไปและ</w:t>
      </w:r>
      <w:r w:rsidR="001B7319" w:rsidRPr="00EB46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4C720E" w:rsidRPr="004C720E" w:rsidRDefault="005E7C26" w:rsidP="00EB46EF">
      <w:pPr>
        <w:pStyle w:val="Heading8"/>
        <w:spacing w:line="36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3.7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:rsidR="00DF538D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6163D1" w:rsidRPr="00EB46EF">
        <w:rPr>
          <w:rFonts w:asciiTheme="majorBidi" w:hAnsiTheme="majorBidi" w:cstheme="majorBidi"/>
          <w:sz w:val="30"/>
          <w:szCs w:val="30"/>
          <w:cs/>
        </w:rPr>
        <w:t xml:space="preserve">่าที่เพิ่มขึ้นหรือทั้งสองอย่าง 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A6322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7C1DAE" w:rsidRPr="00EB46E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A67CB5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DF538D" w:rsidRPr="00EB46EF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ED49A9" w:rsidRPr="00EB46EF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EB46EF">
        <w:rPr>
          <w:rFonts w:asciiTheme="majorBidi" w:hAnsiTheme="majorBidi" w:cstheme="majorBidi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ED49A9" w:rsidRPr="00EB46EF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EB46EF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tbl>
      <w:tblPr>
        <w:tblW w:w="6399" w:type="dxa"/>
        <w:tblInd w:w="558" w:type="dxa"/>
        <w:tblLook w:val="0000"/>
      </w:tblPr>
      <w:tblGrid>
        <w:gridCol w:w="2986"/>
        <w:gridCol w:w="1843"/>
        <w:gridCol w:w="785"/>
        <w:gridCol w:w="785"/>
      </w:tblGrid>
      <w:tr w:rsidR="009E1F1A" w:rsidRPr="00ED2793" w:rsidTr="00511113">
        <w:trPr>
          <w:trHeight w:val="472"/>
        </w:trPr>
        <w:tc>
          <w:tcPr>
            <w:tcW w:w="2986" w:type="dxa"/>
            <w:shd w:val="clear" w:color="auto" w:fill="auto"/>
            <w:vAlign w:val="bottom"/>
          </w:tcPr>
          <w:p w:rsidR="009E1F1A" w:rsidRPr="00EB46EF" w:rsidRDefault="009E1F1A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1843" w:type="dxa"/>
          </w:tcPr>
          <w:p w:rsidR="009E1F1A" w:rsidRPr="00EB46EF" w:rsidRDefault="009E1F1A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85" w:type="dxa"/>
          </w:tcPr>
          <w:p w:rsidR="009E1F1A" w:rsidRPr="00EB46EF" w:rsidRDefault="009E1F1A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:rsidR="009E1F1A" w:rsidRPr="00EB46EF" w:rsidRDefault="009E1F1A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DF538D" w:rsidRPr="007D204F" w:rsidRDefault="005E7C26" w:rsidP="00AC7910">
      <w:pPr>
        <w:pStyle w:val="Heading8"/>
        <w:spacing w:before="240" w:after="12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3.8</w:t>
      </w:r>
      <w:r w:rsidR="00EB46EF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ที่ดิน อาคารและอุปกรณ์</w:t>
      </w:r>
    </w:p>
    <w:p w:rsidR="00DF538D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การรับรู้และการวัดมูลค่า</w:t>
      </w:r>
    </w:p>
    <w:p w:rsidR="00DF538D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สินทรัพย์ที่เป็นกรรมสิทธิ์ของกิจการ</w:t>
      </w:r>
    </w:p>
    <w:p w:rsidR="007C1DAE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B251E" w:rsidRPr="00AC7910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AC7910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:rsidR="00DF538D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การบูรณะสถาน</w:t>
      </w:r>
      <w:r w:rsidRPr="00EB46EF">
        <w:rPr>
          <w:rFonts w:asciiTheme="majorBidi" w:hAnsiTheme="majorBidi" w:cstheme="majorBidi"/>
          <w:sz w:val="30"/>
          <w:szCs w:val="30"/>
          <w:cs/>
        </w:rPr>
        <w:lastRenderedPageBreak/>
        <w:t>ที่ตั้งของสินทรัพย์และต้นทุนการกู้ยืม สำหรับเครื่องมือ</w:t>
      </w:r>
      <w:r w:rsidR="00CA6322" w:rsidRPr="00EB46EF">
        <w:rPr>
          <w:rFonts w:asciiTheme="majorBidi" w:hAnsiTheme="majorBidi" w:cstheme="majorBidi"/>
          <w:sz w:val="30"/>
          <w:szCs w:val="30"/>
          <w:cs/>
        </w:rPr>
        <w:t>ที่ควบคุมโดยลิขสิทธิ์ซอฟ</w:t>
      </w:r>
      <w:r w:rsidR="00971600" w:rsidRPr="00EB46EF">
        <w:rPr>
          <w:rFonts w:asciiTheme="majorBidi" w:hAnsiTheme="majorBidi" w:cstheme="majorBidi"/>
          <w:sz w:val="30"/>
          <w:szCs w:val="30"/>
          <w:cs/>
        </w:rPr>
        <w:t>ต์แ</w:t>
      </w:r>
      <w:r w:rsidR="00CA6322" w:rsidRPr="00EB46EF">
        <w:rPr>
          <w:rFonts w:asciiTheme="majorBidi" w:hAnsiTheme="majorBidi" w:cstheme="majorBidi"/>
          <w:sz w:val="30"/>
          <w:szCs w:val="30"/>
          <w:cs/>
        </w:rPr>
        <w:t>วร์ซึ่ง</w:t>
      </w:r>
      <w:r w:rsidRPr="00EB46EF">
        <w:rPr>
          <w:rFonts w:asciiTheme="majorBidi" w:hAnsiTheme="majorBidi" w:cstheme="majorBidi"/>
          <w:sz w:val="30"/>
          <w:szCs w:val="30"/>
          <w:cs/>
        </w:rPr>
        <w:t>ไม่สามารถทำงานได้โดยปราศจากลิขสิทธิ์ซอฟ</w:t>
      </w:r>
      <w:r w:rsidR="00971600" w:rsidRPr="00EB46EF">
        <w:rPr>
          <w:rFonts w:asciiTheme="majorBidi" w:hAnsiTheme="majorBidi" w:cstheme="majorBidi"/>
          <w:sz w:val="30"/>
          <w:szCs w:val="30"/>
          <w:cs/>
        </w:rPr>
        <w:t>ต์</w:t>
      </w:r>
      <w:r w:rsidRPr="00EB46EF">
        <w:rPr>
          <w:rFonts w:asciiTheme="majorBidi" w:hAnsiTheme="majorBidi" w:cstheme="majorBidi"/>
          <w:sz w:val="30"/>
          <w:szCs w:val="30"/>
          <w:cs/>
        </w:rPr>
        <w:t>แวร์นั้น</w:t>
      </w:r>
      <w:r w:rsidR="004E6178"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ให้ถือว่าลิขสิทธิ์ซอฟ</w:t>
      </w:r>
      <w:r w:rsidR="00971600" w:rsidRPr="00EB46EF">
        <w:rPr>
          <w:rFonts w:asciiTheme="majorBidi" w:hAnsiTheme="majorBidi" w:cstheme="majorBidi"/>
          <w:sz w:val="30"/>
          <w:szCs w:val="30"/>
          <w:cs/>
        </w:rPr>
        <w:t>ต์</w:t>
      </w:r>
      <w:r w:rsidRPr="00EB46EF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:rsidR="006163D1" w:rsidRPr="00EB46EF" w:rsidRDefault="001B7319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ส</w:t>
      </w:r>
      <w:r w:rsidR="00AC7910">
        <w:rPr>
          <w:rFonts w:asciiTheme="majorBidi" w:hAnsiTheme="majorBidi" w:cstheme="majorBidi" w:hint="cs"/>
          <w:sz w:val="30"/>
          <w:szCs w:val="30"/>
          <w:cs/>
        </w:rPr>
        <w:t>่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วนประกอบของรายการที่ดิน</w:t>
      </w:r>
      <w:r w:rsidR="00DF538D" w:rsidRPr="00EB46EF">
        <w:rPr>
          <w:rFonts w:asciiTheme="majorBidi" w:hAnsiTheme="majorBidi"/>
          <w:sz w:val="30"/>
          <w:szCs w:val="30"/>
          <w:cs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DF538D" w:rsidRPr="00EB46EF">
        <w:rPr>
          <w:rFonts w:asciiTheme="majorBidi" w:hAnsiTheme="majorBidi"/>
          <w:sz w:val="30"/>
          <w:szCs w:val="30"/>
          <w:cs/>
        </w:rPr>
        <w:t xml:space="preserve"> </w:t>
      </w:r>
    </w:p>
    <w:p w:rsidR="00A67CB5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7D204F" w:rsidRPr="00AC7910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สินทรัพย์ที่เช่า</w:t>
      </w:r>
    </w:p>
    <w:p w:rsidR="007D204F" w:rsidRPr="00ED2793" w:rsidRDefault="00DD5E03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การเช่าซึ่ง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บริษัทได้รับส่วนใหญ่ของความเสี่ยงและผลตอบแทนจาก</w:t>
      </w:r>
      <w:r w:rsidRPr="00EB46EF">
        <w:rPr>
          <w:rFonts w:asciiTheme="majorBidi" w:hAnsiTheme="majorBidi" w:cstheme="majorBidi"/>
          <w:sz w:val="30"/>
          <w:szCs w:val="30"/>
          <w:cs/>
        </w:rPr>
        <w:t>การครอบครองทรัพย์สินที่เช่านั้น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ๆ ให้จัดประเภทเป็นสัญญาเช่าการเงิน</w:t>
      </w:r>
      <w:r w:rsidR="00DF538D" w:rsidRPr="00EB46EF">
        <w:rPr>
          <w:rFonts w:asciiTheme="majorBidi" w:hAnsiTheme="majorBidi"/>
          <w:sz w:val="30"/>
          <w:szCs w:val="30"/>
          <w:cs/>
        </w:rPr>
        <w:t xml:space="preserve"> </w:t>
      </w:r>
      <w:r w:rsidR="00BB241D" w:rsidRPr="00EB46EF">
        <w:rPr>
          <w:rFonts w:asciiTheme="majorBidi" w:hAnsiTheme="majorBidi" w:cstheme="majorBidi"/>
          <w:sz w:val="30"/>
          <w:szCs w:val="30"/>
          <w:cs/>
        </w:rPr>
        <w:t>ยานพาหนะ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ที่ได้มาโดยทำสัญญาเช่าการเงินบันทึกเป็นสินทรัพย์ด้วย</w:t>
      </w:r>
      <w:r w:rsidR="00DF538D" w:rsidRPr="00EB46EF">
        <w:rPr>
          <w:rFonts w:asciiTheme="majorBidi" w:hAnsiTheme="majorBidi" w:cstheme="majorBidi"/>
          <w:spacing w:val="2"/>
          <w:sz w:val="30"/>
          <w:szCs w:val="30"/>
          <w:cs/>
        </w:rPr>
        <w:t>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DF538D" w:rsidRPr="00EB46E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F538D" w:rsidRPr="00EB46EF">
        <w:rPr>
          <w:rFonts w:asciiTheme="majorBidi" w:hAnsiTheme="majorBidi" w:cstheme="majorBidi"/>
          <w:spacing w:val="2"/>
          <w:sz w:val="30"/>
          <w:szCs w:val="30"/>
          <w:cs/>
        </w:rPr>
        <w:t>หักด้วย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ค่าเสื่อมราคาสะสมและขาดทุนจากการด้อยค่า</w:t>
      </w:r>
      <w:r w:rsidR="00DF538D" w:rsidRPr="00EB46EF">
        <w:rPr>
          <w:rFonts w:asciiTheme="majorBidi" w:hAnsiTheme="majorBidi"/>
          <w:sz w:val="30"/>
          <w:szCs w:val="30"/>
          <w:cs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 w:rsidR="00DF538D" w:rsidRPr="00EB46EF">
        <w:rPr>
          <w:rFonts w:asciiTheme="majorBidi" w:hAnsiTheme="majorBidi"/>
          <w:sz w:val="30"/>
          <w:szCs w:val="30"/>
          <w:cs/>
        </w:rPr>
        <w:t xml:space="preserve"> 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357766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360" w:lineRule="auto"/>
        <w:jc w:val="both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ต้นทุนที่เกิดขึ้นในภายหลัง</w:t>
      </w:r>
    </w:p>
    <w:p w:rsidR="007D204F" w:rsidRPr="007D204F" w:rsidRDefault="00DF538D" w:rsidP="00EB46EF">
      <w:pPr>
        <w:pStyle w:val="Default"/>
        <w:spacing w:after="240" w:line="276" w:lineRule="auto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CA6322"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ที่ดิน </w:t>
      </w:r>
      <w:r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ถ้ามี</w:t>
      </w:r>
      <w:r w:rsidR="00DD5E03"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ความเป็นไปได้ค่อนข้างแน่ที่</w:t>
      </w:r>
      <w:r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43385A"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ED279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DF538D" w:rsidRPr="00AC7910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</w:p>
    <w:p w:rsidR="00DF538D" w:rsidRPr="004F6B23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both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DF538D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0C3DD9" w:rsidRPr="00EB46EF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EB46EF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452" w:type="dxa"/>
        <w:tblInd w:w="558" w:type="dxa"/>
        <w:tblLayout w:type="fixed"/>
        <w:tblLook w:val="0000"/>
      </w:tblPr>
      <w:tblGrid>
        <w:gridCol w:w="5562"/>
        <w:gridCol w:w="1080"/>
        <w:gridCol w:w="810"/>
      </w:tblGrid>
      <w:tr w:rsidR="00DE189E" w:rsidRPr="00ED2793" w:rsidTr="00B44CC0">
        <w:tc>
          <w:tcPr>
            <w:tcW w:w="5562" w:type="dxa"/>
          </w:tcPr>
          <w:p w:rsidR="00DE189E" w:rsidRPr="00EB46EF" w:rsidRDefault="00B35541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DE189E"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080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E189E" w:rsidRPr="00ED2793" w:rsidTr="00B44CC0">
        <w:tc>
          <w:tcPr>
            <w:tcW w:w="5562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080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DE189E" w:rsidRPr="00EB46EF" w:rsidRDefault="00DE189E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A6322" w:rsidRPr="00ED2793" w:rsidTr="00B44CC0">
        <w:tc>
          <w:tcPr>
            <w:tcW w:w="5562" w:type="dxa"/>
          </w:tcPr>
          <w:p w:rsidR="00CA6322" w:rsidRPr="00EB46EF" w:rsidRDefault="00CA6322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CA6322" w:rsidRPr="00EB46EF" w:rsidRDefault="00CA6322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:rsidR="00CA6322" w:rsidRPr="00EB46EF" w:rsidRDefault="00CA6322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DF538D" w:rsidRPr="00AC7910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:rsidR="00DF538D" w:rsidRPr="00EB46EF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DF538D" w:rsidRPr="00EB46EF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</w:t>
      </w:r>
      <w:r w:rsidR="002928AE" w:rsidRPr="00EB46EF">
        <w:rPr>
          <w:rFonts w:asciiTheme="majorBidi" w:hAnsiTheme="majorBidi" w:cstheme="majorBidi"/>
          <w:sz w:val="30"/>
          <w:szCs w:val="30"/>
          <w:cs/>
        </w:rPr>
        <w:t>ลือ ถูกทบทวนอย่างน้อยที่สุด</w:t>
      </w:r>
      <w:r w:rsidRPr="00EB46EF">
        <w:rPr>
          <w:rFonts w:asciiTheme="majorBidi" w:hAnsiTheme="majorBidi" w:cstheme="majorBidi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DF538D" w:rsidRPr="004F6B23" w:rsidRDefault="005E7C26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3.9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สินทรัพย์ไม่มีตัวตน</w:t>
      </w:r>
    </w:p>
    <w:p w:rsidR="00511113" w:rsidRDefault="00F00D7A" w:rsidP="00EF73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สินทรัพย์ไม่มีตัวตนที่</w:t>
      </w:r>
      <w:r w:rsidR="00DF538D" w:rsidRPr="00ED2793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697EF5" w:rsidRPr="00ED2793">
        <w:rPr>
          <w:rFonts w:asciiTheme="majorBidi" w:hAnsiTheme="majorBidi" w:cstheme="majorBidi"/>
          <w:spacing w:val="2"/>
          <w:sz w:val="30"/>
          <w:szCs w:val="30"/>
          <w:cs/>
        </w:rPr>
        <w:t>วัดมูลค่าด</w:t>
      </w:r>
      <w:r w:rsidR="00082E0F" w:rsidRPr="00ED2793">
        <w:rPr>
          <w:rFonts w:asciiTheme="majorBidi" w:hAnsiTheme="majorBidi" w:cstheme="majorBidi"/>
          <w:spacing w:val="2"/>
          <w:sz w:val="30"/>
          <w:szCs w:val="30"/>
          <w:cs/>
        </w:rPr>
        <w:t>้</w:t>
      </w:r>
      <w:r w:rsidR="00697EF5" w:rsidRPr="00ED2793">
        <w:rPr>
          <w:rFonts w:asciiTheme="majorBidi" w:hAnsiTheme="majorBidi" w:cstheme="majorBidi"/>
          <w:spacing w:val="2"/>
          <w:sz w:val="30"/>
          <w:szCs w:val="30"/>
          <w:cs/>
        </w:rPr>
        <w:t>วย</w:t>
      </w:r>
      <w:r w:rsidR="00DF538D" w:rsidRPr="00ED2793">
        <w:rPr>
          <w:rFonts w:asciiTheme="majorBidi" w:hAnsiTheme="majorBidi" w:cstheme="majorBidi"/>
          <w:spacing w:val="2"/>
          <w:sz w:val="30"/>
          <w:szCs w:val="30"/>
          <w:cs/>
        </w:rPr>
        <w:t>ราคาทุนหักค่าตัดจำหน่ายสะสมและ</w:t>
      </w:r>
      <w:r w:rsidR="00BF58CA" w:rsidRPr="00ED2793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ผลขาดทุนจากการด้อยค่าสะสม</w:t>
      </w:r>
    </w:p>
    <w:p w:rsidR="00DF538D" w:rsidRPr="00AC7910" w:rsidRDefault="00DF538D" w:rsidP="00AC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sz w:val="30"/>
          <w:szCs w:val="3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</w:t>
      </w:r>
    </w:p>
    <w:p w:rsidR="00DF538D" w:rsidRPr="00EB46EF" w:rsidRDefault="00DF538D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</w:t>
      </w:r>
      <w:r w:rsidRPr="00AC7910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จะรับรู้เป็นสินทรัพย์เมื่อก่อให้</w:t>
      </w:r>
      <w:r w:rsidR="0055207B" w:rsidRPr="00EB46EF">
        <w:rPr>
          <w:rFonts w:asciiTheme="majorBidi" w:eastAsia="Calibri" w:hAnsiTheme="majorBidi" w:cstheme="majorBidi"/>
          <w:sz w:val="30"/>
          <w:szCs w:val="30"/>
          <w:cs/>
        </w:rPr>
        <w:t>เกิดประโยชน์เชิงเศรษฐกิจในอนาคต โ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ดยรวมเป็นสินทรัพย์ที่สามารถระบุได้ที</w:t>
      </w:r>
      <w:r w:rsidR="00BB3849" w:rsidRPr="00EB46EF">
        <w:rPr>
          <w:rFonts w:asciiTheme="majorBidi" w:eastAsia="Calibri" w:hAnsiTheme="majorBidi" w:cstheme="majorBidi"/>
          <w:sz w:val="30"/>
          <w:szCs w:val="30"/>
          <w:cs/>
        </w:rPr>
        <w:t>่เกี่ยวข้องนั้น  ค่าใช้จ่ายอื่น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รับรู้ในกำไรหรือขาดทุนเมื่อเกิดขึ้น</w:t>
      </w:r>
    </w:p>
    <w:p w:rsidR="00DF538D" w:rsidRPr="00AC7910" w:rsidRDefault="00DF538D" w:rsidP="00AC7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AC7910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 </w:t>
      </w:r>
      <w:r w:rsidRPr="00AC7910">
        <w:rPr>
          <w:rFonts w:asciiTheme="majorBidi" w:hAnsiTheme="majorBidi"/>
          <w:sz w:val="30"/>
          <w:szCs w:val="30"/>
          <w:cs/>
        </w:rPr>
        <w:t xml:space="preserve"> </w:t>
      </w:r>
    </w:p>
    <w:p w:rsidR="00DF538D" w:rsidRPr="00EB46EF" w:rsidRDefault="00DF538D" w:rsidP="00EE6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76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าคาทุนของสินทรัพย์</w:t>
      </w:r>
    </w:p>
    <w:p w:rsidR="00DF538D" w:rsidRPr="00EB46EF" w:rsidRDefault="00DF538D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AE7A0C" w:rsidRPr="00EB46EF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EB46EF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5F70CD" w:rsidRPr="00EB46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DF538D" w:rsidRPr="0048752E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73" w:type="dxa"/>
        <w:tblInd w:w="558" w:type="dxa"/>
        <w:tblLayout w:type="fixed"/>
        <w:tblLook w:val="0000"/>
      </w:tblPr>
      <w:tblGrid>
        <w:gridCol w:w="5652"/>
        <w:gridCol w:w="1170"/>
        <w:gridCol w:w="451"/>
      </w:tblGrid>
      <w:tr w:rsidR="00DF538D" w:rsidRPr="00ED2793" w:rsidTr="00AE7A0C">
        <w:tc>
          <w:tcPr>
            <w:tcW w:w="5652" w:type="dxa"/>
          </w:tcPr>
          <w:p w:rsidR="00DF538D" w:rsidRPr="00EB46EF" w:rsidRDefault="00DF538D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:rsidR="00DF538D" w:rsidRPr="00EB46EF" w:rsidRDefault="00DF538D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76FE" w:rsidRPr="00EB46E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1" w:type="dxa"/>
          </w:tcPr>
          <w:p w:rsidR="00DF538D" w:rsidRPr="00EB46EF" w:rsidRDefault="00DF538D" w:rsidP="00EB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6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DF538D" w:rsidRPr="00ED2793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D7AE2" w:rsidRPr="00EB46EF" w:rsidRDefault="002030DD" w:rsidP="00EB46E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วิธีการตัดจำหน่ายและ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ระ</w:t>
      </w:r>
      <w:r w:rsidR="00EB22A7" w:rsidRPr="00EB46EF">
        <w:rPr>
          <w:rFonts w:asciiTheme="majorBidi" w:hAnsiTheme="majorBidi" w:cstheme="majorBidi"/>
          <w:sz w:val="30"/>
          <w:szCs w:val="30"/>
          <w:cs/>
        </w:rPr>
        <w:t>ยะเวลาที่คาดว่าจะได้รับประโยชน์</w:t>
      </w:r>
      <w:r w:rsidR="00DF538D" w:rsidRPr="00EB46EF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="00DF538D" w:rsidRPr="00EB46EF" w:rsidDel="00E44C55">
        <w:rPr>
          <w:rFonts w:asciiTheme="majorBidi" w:hAnsiTheme="majorBidi"/>
          <w:sz w:val="30"/>
          <w:szCs w:val="30"/>
          <w:cs/>
        </w:rPr>
        <w:t xml:space="preserve"> </w:t>
      </w:r>
    </w:p>
    <w:p w:rsidR="004F6B23" w:rsidRPr="00ED2793" w:rsidRDefault="004F6B23" w:rsidP="00EB46E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0D7AE2" w:rsidRPr="00EB46EF" w:rsidRDefault="005E7C26" w:rsidP="005E7C26">
      <w:pPr>
        <w:tabs>
          <w:tab w:val="clear" w:pos="454"/>
          <w:tab w:val="clear" w:pos="680"/>
          <w:tab w:val="clear" w:pos="907"/>
          <w:tab w:val="left" w:pos="709"/>
        </w:tabs>
        <w:spacing w:after="24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3.10</w:t>
      </w:r>
      <w:r w:rsidR="00547E90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0D7AE2" w:rsidRPr="00EB46EF">
        <w:rPr>
          <w:rFonts w:asciiTheme="majorBidi" w:hAnsiTheme="majorBidi" w:cstheme="majorBidi"/>
          <w:b/>
          <w:bCs/>
          <w:sz w:val="30"/>
          <w:szCs w:val="30"/>
          <w:cs/>
        </w:rPr>
        <w:t>สิ</w:t>
      </w:r>
      <w:r w:rsidR="000D7AE2" w:rsidRPr="00EB46EF">
        <w:rPr>
          <w:rFonts w:asciiTheme="majorBidi" w:eastAsia="EucrosiaUPCBold" w:hAnsiTheme="majorBidi" w:cstheme="majorBidi"/>
          <w:b/>
          <w:bCs/>
          <w:sz w:val="30"/>
          <w:szCs w:val="30"/>
          <w:cs/>
        </w:rPr>
        <w:t>ทธิการเช่า</w:t>
      </w:r>
    </w:p>
    <w:p w:rsidR="0055207B" w:rsidRPr="00EB46EF" w:rsidRDefault="000D7AE2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46EF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สิทธิการเช่าแสดงในราคาทุนหักค่าตัดจำหน่ายสะสมและขาดทุนจากการด้อยค่า</w:t>
      </w:r>
    </w:p>
    <w:p w:rsidR="000D7AE2" w:rsidRPr="00A31F74" w:rsidRDefault="000D7AE2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31F74">
        <w:rPr>
          <w:rFonts w:asciiTheme="majorBidi" w:hAnsiTheme="majorBidi" w:cstheme="majorBidi"/>
          <w:color w:val="000000"/>
          <w:sz w:val="30"/>
          <w:szCs w:val="30"/>
          <w:cs/>
        </w:rPr>
        <w:t>ค่าตัดจำหน่าย</w:t>
      </w:r>
    </w:p>
    <w:p w:rsidR="00DA2CDD" w:rsidRPr="00EB46EF" w:rsidRDefault="000D7AE2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46EF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สิทธิการเช่าตัดบัญช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  <w:cs/>
        </w:rPr>
        <w:t>ีเป็นค่าใช้จ่ายในกำไรหรือขาดทุน</w:t>
      </w:r>
      <w:r w:rsidRPr="00EB46EF">
        <w:rPr>
          <w:rFonts w:asciiTheme="majorBidi" w:hAnsiTheme="majorBidi" w:cstheme="majorBidi"/>
          <w:color w:val="000000"/>
          <w:sz w:val="30"/>
          <w:szCs w:val="30"/>
          <w:cs/>
        </w:rPr>
        <w:t>คำนวณโดยวิธีเส้นตรงตามระยะเวลาของสัญญาเช่า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ตั้งแต่ 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7B6B61" w:rsidRPr="00EB46E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 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DF4554" w:rsidRPr="00EB46E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ปี</w:t>
      </w:r>
    </w:p>
    <w:p w:rsidR="00DF538D" w:rsidRPr="004F6B23" w:rsidRDefault="005E7C26" w:rsidP="00EB46EF">
      <w:pPr>
        <w:pStyle w:val="Heading8"/>
        <w:spacing w:line="36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lastRenderedPageBreak/>
        <w:t>3.11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DF538D" w:rsidRPr="00ED2793">
        <w:rPr>
          <w:rFonts w:asciiTheme="majorBidi" w:eastAsia="EucrosiaUPCBold" w:hAnsiTheme="majorBidi" w:cstheme="majorBidi"/>
          <w:sz w:val="30"/>
          <w:szCs w:val="30"/>
          <w:cs/>
        </w:rPr>
        <w:t>การด้อยค่า</w:t>
      </w:r>
    </w:p>
    <w:p w:rsidR="00A67CB5" w:rsidRPr="004F6B23" w:rsidRDefault="00044B3E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ยอดสินทรัพย์ตามบัญชีของบริษัท</w:t>
      </w:r>
      <w:r w:rsidR="00DF538D" w:rsidRPr="00ED2793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5107B2" w:rsidRPr="00ED279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F538D" w:rsidRPr="00ED2793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ในกรณีที่มีข้อบ่งชี้จะทำการประมาณมูลค</w:t>
      </w:r>
      <w:r w:rsidR="00CA09EB" w:rsidRPr="00ED2793">
        <w:rPr>
          <w:rFonts w:asciiTheme="majorBidi" w:hAnsiTheme="majorBidi" w:cstheme="majorBidi"/>
          <w:spacing w:val="-2"/>
          <w:sz w:val="30"/>
          <w:szCs w:val="30"/>
          <w:cs/>
        </w:rPr>
        <w:t>่าสินทรัพย์ที่คาดว่าจะได้รับคืน</w:t>
      </w:r>
    </w:p>
    <w:p w:rsidR="00C921FF" w:rsidRPr="00ED2793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</w:t>
      </w:r>
      <w:r w:rsidR="00C921FF" w:rsidRPr="00ED2793">
        <w:rPr>
          <w:rFonts w:asciiTheme="majorBidi" w:hAnsiTheme="majorBidi" w:cstheme="majorBidi"/>
          <w:sz w:val="30"/>
          <w:szCs w:val="30"/>
          <w:cs/>
        </w:rPr>
        <w:t>ารด้อยค่าบันทึกในกำไรหรือขาดทุน</w:t>
      </w:r>
    </w:p>
    <w:p w:rsidR="00DF538D" w:rsidRDefault="00DF538D" w:rsidP="007408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และ</w:t>
      </w:r>
      <w:r w:rsidRPr="00ED2793">
        <w:rPr>
          <w:rFonts w:asciiTheme="majorBidi" w:hAnsiTheme="majorBidi" w:cstheme="majorBidi"/>
          <w:sz w:val="30"/>
          <w:szCs w:val="30"/>
          <w:cs/>
        </w:rPr>
        <w:t>มีความชัดเจนว่</w:t>
      </w:r>
      <w:r w:rsidR="00667CD9" w:rsidRPr="00ED2793">
        <w:rPr>
          <w:rFonts w:asciiTheme="majorBidi" w:hAnsiTheme="majorBidi" w:cstheme="majorBidi"/>
          <w:sz w:val="30"/>
          <w:szCs w:val="30"/>
          <w:cs/>
        </w:rPr>
        <w:t xml:space="preserve">าสินทรัพย์ดังกล่าวมีการด้อยค่า </w:t>
      </w:r>
      <w:r w:rsidRPr="00ED2793">
        <w:rPr>
          <w:rFonts w:asciiTheme="majorBidi" w:hAnsiTheme="majorBidi" w:cstheme="majorBidi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</w:t>
      </w:r>
      <w:r w:rsidR="00667CD9" w:rsidRPr="00ED2793">
        <w:rPr>
          <w:rFonts w:asciiTheme="majorBidi" w:hAnsiTheme="majorBidi" w:cstheme="majorBidi"/>
          <w:sz w:val="30"/>
          <w:szCs w:val="30"/>
          <w:cs/>
        </w:rPr>
        <w:t xml:space="preserve">าว </w:t>
      </w:r>
      <w:r w:rsidRPr="00ED2793">
        <w:rPr>
          <w:rFonts w:asciiTheme="majorBidi" w:hAnsiTheme="majorBidi" w:cstheme="majorBidi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</w:t>
      </w:r>
      <w:r w:rsidR="00667CD9" w:rsidRPr="00ED2793">
        <w:rPr>
          <w:rFonts w:asciiTheme="majorBidi" w:hAnsiTheme="majorBidi" w:cstheme="majorBidi"/>
          <w:sz w:val="30"/>
          <w:szCs w:val="30"/>
          <w:cs/>
        </w:rPr>
        <w:t xml:space="preserve">ยุติธรรมในปัจจุบันของสินทรัพย์ </w:t>
      </w:r>
      <w:r w:rsidRPr="00ED2793">
        <w:rPr>
          <w:rFonts w:asciiTheme="majorBidi" w:hAnsiTheme="majorBidi" w:cstheme="majorBidi"/>
          <w:sz w:val="30"/>
          <w:szCs w:val="30"/>
          <w:cs/>
        </w:rPr>
        <w:t>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DF538D" w:rsidRPr="005A104A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A104A">
        <w:rPr>
          <w:rFonts w:asciiTheme="majorBidi" w:hAnsiTheme="majorBidi" w:cstheme="majorBidi"/>
          <w:sz w:val="30"/>
          <w:szCs w:val="30"/>
          <w:cs/>
        </w:rPr>
        <w:t>การคำนวณมูลค่าที่คาดว่าจะได้รับคืน</w:t>
      </w:r>
    </w:p>
    <w:p w:rsidR="002641EE" w:rsidRPr="00ED2793" w:rsidRDefault="00DF538D" w:rsidP="00EB46E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</w:t>
      </w:r>
      <w:r w:rsidR="002C1F87" w:rsidRPr="00ED2793">
        <w:rPr>
          <w:rFonts w:asciiTheme="majorBidi" w:hAnsiTheme="majorBidi" w:cstheme="majorBidi"/>
          <w:sz w:val="30"/>
          <w:szCs w:val="30"/>
          <w:cs/>
        </w:rPr>
        <w:t>การเงินสำหรับหลักทรัพย์เผื่อขาย</w:t>
      </w:r>
      <w:r w:rsidRPr="00ED2793">
        <w:rPr>
          <w:rFonts w:asciiTheme="majorBidi" w:hAnsiTheme="majorBidi" w:cstheme="majorBidi"/>
          <w:sz w:val="30"/>
          <w:szCs w:val="30"/>
          <w:cs/>
        </w:rPr>
        <w:t>คำนวณโดยอ้างอิงถึงมูลค่ายุติธรรม</w:t>
      </w:r>
    </w:p>
    <w:p w:rsidR="00667CD9" w:rsidRPr="00ED2793" w:rsidRDefault="00DF538D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</w:t>
      </w:r>
      <w:r w:rsidR="002C1F87" w:rsidRPr="00ED2793">
        <w:rPr>
          <w:rFonts w:asciiTheme="majorBidi" w:hAnsiTheme="majorBidi" w:cstheme="majorBidi"/>
          <w:sz w:val="30"/>
          <w:szCs w:val="30"/>
          <w:cs/>
        </w:rPr>
        <w:t>งิน หมายถึง</w:t>
      </w:r>
      <w:r w:rsidRPr="00ED2793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>ะจากสินทรัพย์อื่น จะพิจารณา</w:t>
      </w:r>
      <w:r w:rsidRPr="00ED279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F538D" w:rsidRPr="005A104A" w:rsidRDefault="00A113A1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A104A">
        <w:rPr>
          <w:rFonts w:asciiTheme="majorBidi" w:hAnsiTheme="majorBidi" w:cstheme="majorBidi"/>
          <w:sz w:val="30"/>
          <w:szCs w:val="30"/>
          <w:cs/>
        </w:rPr>
        <w:t>การกลับรายการ</w:t>
      </w:r>
      <w:r w:rsidR="00DF538D" w:rsidRPr="005A104A">
        <w:rPr>
          <w:rFonts w:asciiTheme="majorBidi" w:hAnsiTheme="majorBidi" w:cstheme="majorBidi"/>
          <w:sz w:val="30"/>
          <w:szCs w:val="30"/>
          <w:cs/>
        </w:rPr>
        <w:t>ด้อยค่า</w:t>
      </w:r>
    </w:p>
    <w:p w:rsidR="00DF538D" w:rsidRPr="00ED2793" w:rsidRDefault="00DF538D" w:rsidP="005A104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</w:t>
      </w:r>
      <w:r w:rsidR="00667CD9" w:rsidRPr="00ED2793">
        <w:rPr>
          <w:rFonts w:asciiTheme="majorBidi" w:hAnsiTheme="majorBidi" w:cstheme="majorBidi"/>
          <w:sz w:val="30"/>
          <w:szCs w:val="30"/>
          <w:cs/>
        </w:rPr>
        <w:t>บรายการ</w:t>
      </w:r>
      <w:r w:rsidR="00A113A1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A67CB5" w:rsidRPr="00EE6B05" w:rsidRDefault="00DF538D" w:rsidP="00EE6B0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E6B0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</w:t>
      </w:r>
      <w:r w:rsidR="00667CD9" w:rsidRPr="00EE6B05">
        <w:rPr>
          <w:rFonts w:asciiTheme="majorBidi" w:hAnsiTheme="majorBidi" w:cstheme="majorBidi"/>
          <w:sz w:val="30"/>
          <w:szCs w:val="30"/>
          <w:cs/>
        </w:rPr>
        <w:t xml:space="preserve">อบ่งชี้เรื่องการด้อยค่าหรือไม่ </w:t>
      </w:r>
      <w:r w:rsidRPr="00EE6B0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</w:t>
      </w:r>
      <w:r w:rsidR="00667CD9" w:rsidRPr="00EE6B05">
        <w:rPr>
          <w:rFonts w:asciiTheme="majorBidi" w:hAnsiTheme="majorBidi" w:cstheme="majorBidi"/>
          <w:sz w:val="30"/>
          <w:szCs w:val="30"/>
          <w:cs/>
        </w:rPr>
        <w:t xml:space="preserve">ณมูลค่าที่คาดว่าจะได้รับคืน </w:t>
      </w:r>
      <w:r w:rsidRPr="00EE6B0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</w:t>
      </w:r>
      <w:r w:rsidRPr="00EE6B05">
        <w:rPr>
          <w:rFonts w:asciiTheme="majorBidi" w:hAnsiTheme="majorBidi" w:cstheme="majorBidi"/>
          <w:sz w:val="30"/>
          <w:szCs w:val="30"/>
          <w:cs/>
        </w:rPr>
        <w:lastRenderedPageBreak/>
        <w:t>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4F6B23" w:rsidRDefault="005E7C26" w:rsidP="00C26665">
      <w:pPr>
        <w:pStyle w:val="Heading8"/>
        <w:spacing w:before="240" w:after="240" w:line="276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3.12</w:t>
      </w:r>
      <w:r w:rsidR="004F6B23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หนี้สินที่มีภาระดอกเบี้ย</w:t>
      </w:r>
    </w:p>
    <w:p w:rsidR="00EC33D0" w:rsidRPr="004F6B23" w:rsidRDefault="00EC33D0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b w:val="0"/>
          <w:bCs w:val="0"/>
          <w:sz w:val="30"/>
          <w:szCs w:val="30"/>
        </w:rPr>
      </w:pPr>
      <w:r w:rsidRPr="004F6B2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หนี้สินที่มีภาระดอกเบี้ยบันทึก</w:t>
      </w:r>
      <w:r w:rsidR="0066102E" w:rsidRPr="004F6B2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ในราคาทุน</w:t>
      </w:r>
    </w:p>
    <w:p w:rsidR="00EC33D0" w:rsidRPr="00ED2793" w:rsidRDefault="005E7C26" w:rsidP="00EB46EF">
      <w:pPr>
        <w:pStyle w:val="Heading8"/>
        <w:spacing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3.13</w:t>
      </w:r>
      <w:r w:rsidR="004F6B23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เจ้าหนี้การค้าและเจ้าหนี้อื่น</w:t>
      </w:r>
    </w:p>
    <w:p w:rsidR="00EC33D0" w:rsidRPr="00EE6B05" w:rsidRDefault="00EC33D0" w:rsidP="00EB46EF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:rsidR="00EC33D0" w:rsidRPr="00ED2793" w:rsidRDefault="001B7319" w:rsidP="00EE6B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</w:t>
      </w:r>
      <w:r w:rsidR="00EC33D0" w:rsidRPr="00ED2793">
        <w:rPr>
          <w:rFonts w:asciiTheme="majorBidi" w:hAnsiTheme="majorBidi" w:cstheme="majorBidi"/>
          <w:sz w:val="30"/>
          <w:szCs w:val="30"/>
          <w:cs/>
        </w:rPr>
        <w:t>จ้าหนี้การค้าและเจ้าหนี้อื่นแสดงในราคาทุน</w:t>
      </w:r>
    </w:p>
    <w:p w:rsidR="00EC33D0" w:rsidRPr="004F6B23" w:rsidRDefault="005E7C26" w:rsidP="00EB46EF">
      <w:pPr>
        <w:pStyle w:val="Heading8"/>
        <w:spacing w:line="360" w:lineRule="auto"/>
        <w:ind w:right="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  <w:r>
        <w:rPr>
          <w:rFonts w:asciiTheme="majorBidi" w:eastAsia="EucrosiaUPCBold" w:hAnsiTheme="majorBidi" w:cstheme="majorBidi"/>
          <w:sz w:val="30"/>
          <w:szCs w:val="30"/>
        </w:rPr>
        <w:t>3.14</w:t>
      </w:r>
      <w:r w:rsidR="004F6B23">
        <w:rPr>
          <w:rFonts w:asciiTheme="majorBidi" w:eastAsia="EucrosiaUPCBold" w:hAnsiTheme="majorBidi" w:cstheme="majorBidi"/>
          <w:sz w:val="30"/>
          <w:szCs w:val="30"/>
        </w:rPr>
        <w:tab/>
      </w:r>
      <w:r w:rsidR="008A0E5C" w:rsidRPr="00ED2793">
        <w:rPr>
          <w:rFonts w:asciiTheme="majorBidi" w:eastAsia="EucrosiaUPCBold" w:hAnsiTheme="majorBidi" w:cstheme="majorBidi"/>
          <w:sz w:val="30"/>
          <w:szCs w:val="30"/>
          <w:cs/>
        </w:rPr>
        <w:t xml:space="preserve"> </w:t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 xml:space="preserve">ผลประโยชน์ของพนักงาน  </w:t>
      </w:r>
    </w:p>
    <w:p w:rsidR="00D3063D" w:rsidRPr="00EB46EF" w:rsidRDefault="00EC33D0" w:rsidP="00EB46EF">
      <w:p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</w:p>
    <w:p w:rsidR="00661C4D" w:rsidRPr="00EB46EF" w:rsidRDefault="003C0E34" w:rsidP="00413292">
      <w:pPr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ภาระผูกพันสุทธิ</w:t>
      </w:r>
      <w:r w:rsidRPr="00EB46EF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ของบริษัทจากโครงการ</w:t>
      </w:r>
      <w:r w:rsidRPr="00EB46EF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</w:t>
      </w:r>
      <w:r w:rsidR="00661C4D" w:rsidRPr="00EB46EF">
        <w:rPr>
          <w:rFonts w:asciiTheme="majorBidi" w:hAnsiTheme="majorBidi" w:cstheme="majorBidi"/>
          <w:sz w:val="30"/>
          <w:szCs w:val="30"/>
          <w:cs/>
        </w:rPr>
        <w:t xml:space="preserve">ปัจจุบันและงวดก่อนๆ 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:rsidR="00D44731" w:rsidRPr="00EB46EF" w:rsidRDefault="003C0E34" w:rsidP="00413292">
      <w:pPr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E34508" w:rsidRPr="00EB46EF">
        <w:rPr>
          <w:rFonts w:asciiTheme="majorBidi" w:hAnsiTheme="majorBidi" w:cstheme="majorBidi"/>
          <w:sz w:val="30"/>
          <w:szCs w:val="30"/>
          <w:cs/>
        </w:rPr>
        <w:t xml:space="preserve">เป็นประจำ </w:t>
      </w:r>
      <w:r w:rsidR="00667CF1" w:rsidRPr="00EB46EF">
        <w:rPr>
          <w:rFonts w:asciiTheme="majorBidi" w:hAnsiTheme="majorBidi" w:cstheme="majorBidi"/>
          <w:sz w:val="30"/>
          <w:szCs w:val="30"/>
          <w:cs/>
        </w:rPr>
        <w:t>โ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ดยวิธีคิดลดแต่ละหน่วยที่ประมาณการไว้ </w:t>
      </w:r>
    </w:p>
    <w:p w:rsidR="003C0E34" w:rsidRPr="00C26665" w:rsidRDefault="003C0E34" w:rsidP="00413292">
      <w:pPr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C26665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บริษัทกำหนดดอกเบี้ยจ่ายของ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 </w:t>
      </w:r>
      <w:r w:rsidRPr="00C26665">
        <w:rPr>
          <w:rFonts w:asciiTheme="majorBidi" w:hAnsiTheme="majorBidi" w:cstheme="majorBidi"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EB46EF">
        <w:rPr>
          <w:rFonts w:asciiTheme="majorBidi" w:hAnsiTheme="majorBidi" w:cstheme="majorBidi"/>
          <w:sz w:val="30"/>
          <w:szCs w:val="30"/>
          <w:cs/>
        </w:rPr>
        <w:t xml:space="preserve">รับรู้รายการในกำไรหรือขาดทุน </w:t>
      </w:r>
    </w:p>
    <w:p w:rsidR="001B7319" w:rsidRPr="00EB46EF" w:rsidRDefault="003C0E34" w:rsidP="005A104A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:rsidR="00EC33D0" w:rsidRPr="00EB46EF" w:rsidRDefault="00EC33D0" w:rsidP="00C26665">
      <w:pPr>
        <w:tabs>
          <w:tab w:val="clear" w:pos="227"/>
          <w:tab w:val="clear" w:pos="454"/>
          <w:tab w:val="clear" w:pos="680"/>
          <w:tab w:val="left" w:pos="720"/>
        </w:tabs>
        <w:spacing w:after="120" w:line="276" w:lineRule="auto"/>
        <w:jc w:val="both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</w:t>
      </w:r>
    </w:p>
    <w:p w:rsidR="005033FB" w:rsidRDefault="0007186F" w:rsidP="00EB46EF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</w:p>
    <w:p w:rsidR="00EC33D0" w:rsidRPr="00EB46EF" w:rsidRDefault="005E7C26" w:rsidP="00EE6B05">
      <w:pPr>
        <w:spacing w:after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3.15</w:t>
      </w:r>
      <w:r w:rsidR="004F6B23" w:rsidRPr="00EB46EF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4F6B23" w:rsidRPr="00EB46E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F6B23" w:rsidRPr="00EB46E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F6B23" w:rsidRPr="00EB46EF">
        <w:rPr>
          <w:rFonts w:asciiTheme="majorBidi" w:eastAsia="EucrosiaUPCBold" w:hAnsiTheme="majorBidi" w:cstheme="majorBidi" w:hint="cs"/>
          <w:b/>
          <w:bCs/>
          <w:sz w:val="30"/>
          <w:szCs w:val="30"/>
          <w:cs/>
        </w:rPr>
        <w:t>ป</w:t>
      </w:r>
      <w:r w:rsidR="00EC33D0" w:rsidRPr="00EB46EF">
        <w:rPr>
          <w:rFonts w:asciiTheme="majorBidi" w:eastAsia="EucrosiaUPCBold" w:hAnsiTheme="majorBidi" w:cstheme="majorBidi"/>
          <w:b/>
          <w:bCs/>
          <w:sz w:val="30"/>
          <w:szCs w:val="30"/>
          <w:cs/>
        </w:rPr>
        <w:t>ระมาณการหนี้สิน</w:t>
      </w:r>
    </w:p>
    <w:p w:rsidR="004F6B23" w:rsidRPr="00EE6B05" w:rsidRDefault="00EC33D0" w:rsidP="00EE6B05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E6B05">
        <w:rPr>
          <w:rFonts w:asciiTheme="majorBidi" w:hAnsiTheme="majorBidi" w:cstheme="majorBidi"/>
          <w:sz w:val="30"/>
          <w:szCs w:val="30"/>
          <w:cs/>
        </w:rPr>
        <w:t>ประมาณก</w:t>
      </w:r>
      <w:r w:rsidR="0012635A" w:rsidRPr="00EE6B05">
        <w:rPr>
          <w:rFonts w:asciiTheme="majorBidi" w:hAnsiTheme="majorBidi" w:cstheme="majorBidi"/>
          <w:sz w:val="30"/>
          <w:szCs w:val="30"/>
          <w:cs/>
        </w:rPr>
        <w:t>ารหนี้สินจะรับรู้ก็ต่อเมื่อ</w:t>
      </w:r>
      <w:r w:rsidRPr="00EE6B05">
        <w:rPr>
          <w:rFonts w:asciiTheme="majorBidi" w:hAnsiTheme="majorBidi" w:cstheme="majorBidi"/>
          <w:sz w:val="30"/>
          <w:szCs w:val="30"/>
          <w:cs/>
        </w:rPr>
        <w:t>บริษัทมีภาระ</w:t>
      </w:r>
      <w:r w:rsidR="00A63FB7" w:rsidRPr="00EE6B05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E6B05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A63FB7" w:rsidRPr="00EE6B05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EE6B05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A63FB7" w:rsidRPr="00EE6B05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E6B05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EE6B05">
        <w:rPr>
          <w:rFonts w:asciiTheme="majorBidi" w:hAnsiTheme="majorBidi"/>
          <w:sz w:val="30"/>
          <w:szCs w:val="30"/>
          <w:cs/>
        </w:rPr>
        <w:t xml:space="preserve"> </w:t>
      </w:r>
      <w:r w:rsidRPr="00EE6B05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EE6B05">
        <w:rPr>
          <w:rFonts w:asciiTheme="majorBidi" w:hAnsiTheme="majorBidi"/>
          <w:sz w:val="30"/>
          <w:szCs w:val="30"/>
          <w:cs/>
        </w:rPr>
        <w:t xml:space="preserve"> </w:t>
      </w:r>
    </w:p>
    <w:p w:rsidR="00EC33D0" w:rsidRPr="00ED2793" w:rsidRDefault="005E7C26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3.16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  <w:t xml:space="preserve">   </w:t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รายได้</w:t>
      </w:r>
    </w:p>
    <w:p w:rsidR="004D4E15" w:rsidRPr="004D4E15" w:rsidRDefault="004D4E15" w:rsidP="004D4E15">
      <w:pPr>
        <w:rPr>
          <w:rFonts w:ascii="Angsana New" w:hAnsi="Angsana New"/>
          <w:b/>
          <w:bCs/>
          <w:sz w:val="30"/>
          <w:szCs w:val="30"/>
        </w:rPr>
      </w:pPr>
      <w:r w:rsidRPr="004D4E15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>
        <w:rPr>
          <w:rFonts w:ascii="Angsana New" w:hAnsi="Angsana New"/>
          <w:b/>
          <w:bCs/>
          <w:sz w:val="30"/>
          <w:szCs w:val="30"/>
        </w:rPr>
        <w:t>2562</w:t>
      </w:r>
    </w:p>
    <w:p w:rsidR="004D4E15" w:rsidRDefault="004D4E15" w:rsidP="000E5A8E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4D4E1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</w:t>
      </w:r>
      <w:r w:rsidR="00D80174">
        <w:rPr>
          <w:rFonts w:asciiTheme="majorBidi" w:hAnsiTheme="majorBidi"/>
          <w:sz w:val="30"/>
          <w:szCs w:val="30"/>
          <w:cs/>
        </w:rPr>
        <w:t xml:space="preserve"> </w:t>
      </w:r>
      <w:r w:rsidRPr="004D4E15">
        <w:rPr>
          <w:rFonts w:asciiTheme="majorBidi" w:hAnsiTheme="majorBidi" w:cstheme="majorBidi"/>
          <w:sz w:val="30"/>
          <w:szCs w:val="30"/>
          <w:cs/>
        </w:rPr>
        <w:t>ด้วยจำนวนเงินที่สะ</w:t>
      </w:r>
      <w:r w:rsidR="000E5A8E">
        <w:rPr>
          <w:rFonts w:asciiTheme="majorBidi" w:hAnsiTheme="majorBidi" w:cstheme="majorBidi"/>
          <w:sz w:val="30"/>
          <w:szCs w:val="30"/>
          <w:cs/>
        </w:rPr>
        <w:t>ท้อนถึงสิ่งตอบแทนที่</w:t>
      </w:r>
      <w:r w:rsidRPr="004D4E15">
        <w:rPr>
          <w:rFonts w:asciiTheme="majorBidi" w:hAnsiTheme="majorBidi" w:cstheme="majorBidi"/>
          <w:sz w:val="30"/>
          <w:szCs w:val="30"/>
          <w:cs/>
        </w:rPr>
        <w:t>บริษัทคาดว่าจะมีสิทธิได้รับ</w:t>
      </w:r>
      <w:r w:rsidR="001A7F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4E15">
        <w:rPr>
          <w:rFonts w:asciiTheme="majorBidi" w:hAnsiTheme="majorBidi" w:cstheme="majorBidi"/>
          <w:sz w:val="30"/>
          <w:szCs w:val="30"/>
          <w:cs/>
        </w:rPr>
        <w:t>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:rsidR="004D4E15" w:rsidRPr="004D4E15" w:rsidRDefault="004D4E15" w:rsidP="004D4E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D4E15">
        <w:rPr>
          <w:rFonts w:asciiTheme="majorBidi" w:hAnsiTheme="majorBidi" w:cstheme="majorBidi" w:hint="cs"/>
          <w:sz w:val="30"/>
          <w:szCs w:val="30"/>
          <w:cs/>
        </w:rPr>
        <w:t>ขายสินค้าและบริการ</w:t>
      </w:r>
    </w:p>
    <w:p w:rsidR="004D4E15" w:rsidRPr="004D4E15" w:rsidRDefault="004D4E15" w:rsidP="004D4E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D4E1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</w:t>
      </w:r>
      <w:r w:rsidR="00D80174">
        <w:rPr>
          <w:rFonts w:asciiTheme="majorBidi" w:hAnsiTheme="majorBidi"/>
          <w:sz w:val="30"/>
          <w:szCs w:val="30"/>
          <w:cs/>
        </w:rPr>
        <w:t xml:space="preserve"> </w:t>
      </w:r>
      <w:r w:rsidRPr="004D4E15">
        <w:rPr>
          <w:rFonts w:asciiTheme="majorBidi" w:hAnsiTheme="majorBidi" w:cstheme="majorBidi"/>
          <w:sz w:val="30"/>
          <w:szCs w:val="30"/>
          <w:cs/>
        </w:rPr>
        <w:t>ซึ่งโดยทั่วไปเกิดขึ้นเมื่อมีการส่งมอบสินค้าให้กับลูกค้า</w:t>
      </w:r>
      <w:r w:rsidRPr="004D4E15">
        <w:rPr>
          <w:rFonts w:asciiTheme="majorBidi" w:hAnsiTheme="majorBidi"/>
          <w:sz w:val="30"/>
          <w:szCs w:val="30"/>
          <w:cs/>
        </w:rPr>
        <w:t xml:space="preserve"> </w:t>
      </w:r>
      <w:r w:rsidRPr="004D4E15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4D4E15" w:rsidRDefault="004D4E15" w:rsidP="004D4E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D4E15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</w:t>
      </w:r>
      <w:r w:rsidR="005E7C26">
        <w:rPr>
          <w:rFonts w:asciiTheme="majorBidi" w:hAnsiTheme="majorBidi" w:cstheme="majorBidi"/>
          <w:sz w:val="30"/>
          <w:szCs w:val="30"/>
          <w:cs/>
        </w:rPr>
        <w:t>ง โดยอ้างอิงกับขั้นความสำเร็จ</w:t>
      </w:r>
      <w:r w:rsidRPr="004D4E15">
        <w:rPr>
          <w:rFonts w:asciiTheme="majorBidi" w:hAnsiTheme="majorBidi" w:cstheme="majorBidi"/>
          <w:sz w:val="30"/>
          <w:szCs w:val="30"/>
          <w:cs/>
        </w:rPr>
        <w:t>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:rsidR="00EA791F" w:rsidRPr="00A26114" w:rsidRDefault="00EA791F" w:rsidP="00EA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การลงทุน</w:t>
      </w:r>
    </w:p>
    <w:p w:rsidR="00EA791F" w:rsidRPr="00ED2793" w:rsidRDefault="00EA791F" w:rsidP="00EA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EA791F" w:rsidRDefault="00EA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A791F" w:rsidRPr="00A26114" w:rsidRDefault="00EA791F" w:rsidP="00EA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lastRenderedPageBreak/>
        <w:t>รายได้ค่าเช่า</w:t>
      </w:r>
    </w:p>
    <w:p w:rsidR="00EA791F" w:rsidRPr="00ED2793" w:rsidRDefault="00EA791F" w:rsidP="00EA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EA791F" w:rsidRPr="00A26114" w:rsidRDefault="00EA791F" w:rsidP="00EA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เงินปันผลรับ</w:t>
      </w:r>
    </w:p>
    <w:p w:rsidR="00EA791F" w:rsidRDefault="00EA791F" w:rsidP="00EA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Pr="00ED2793">
        <w:rPr>
          <w:rFonts w:asciiTheme="majorBidi" w:hAnsiTheme="majorBidi"/>
          <w:sz w:val="30"/>
          <w:szCs w:val="30"/>
          <w:cs/>
        </w:rPr>
        <w:t xml:space="preserve">  </w:t>
      </w:r>
    </w:p>
    <w:p w:rsidR="00EA791F" w:rsidRPr="00A26114" w:rsidRDefault="00EA791F" w:rsidP="00EA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ดอกเบี้ยรับ</w:t>
      </w:r>
    </w:p>
    <w:p w:rsidR="00EA791F" w:rsidRPr="00D15C97" w:rsidRDefault="00EA791F" w:rsidP="00EA791F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4D4E15" w:rsidRPr="004D4E15" w:rsidRDefault="004D4E15" w:rsidP="004D4E15">
      <w:pPr>
        <w:spacing w:before="240"/>
        <w:rPr>
          <w:rFonts w:ascii="Angsana New" w:hAnsi="Angsana New"/>
          <w:b/>
          <w:bCs/>
          <w:sz w:val="30"/>
          <w:szCs w:val="30"/>
        </w:rPr>
      </w:pPr>
      <w:r w:rsidRPr="004D4E15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>
        <w:rPr>
          <w:rFonts w:ascii="Angsana New" w:hAnsi="Angsana New"/>
          <w:b/>
          <w:bCs/>
          <w:sz w:val="30"/>
          <w:szCs w:val="30"/>
        </w:rPr>
        <w:t>2561</w:t>
      </w:r>
    </w:p>
    <w:p w:rsidR="004D4E15" w:rsidRDefault="004D4E15" w:rsidP="004D4E15">
      <w:pPr>
        <w:spacing w:before="240"/>
        <w:rPr>
          <w:rFonts w:ascii="Angsana New" w:hAnsi="Angsana New"/>
          <w:sz w:val="30"/>
          <w:szCs w:val="30"/>
        </w:rPr>
      </w:pPr>
      <w:r w:rsidRPr="00977B26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 และส่วนลดตามปริมาณ</w:t>
      </w:r>
    </w:p>
    <w:p w:rsidR="00EC33D0" w:rsidRPr="00A26114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การขายสินค้าและให้บริการ</w:t>
      </w:r>
    </w:p>
    <w:p w:rsidR="00EC33D0" w:rsidRPr="00ED2793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442C02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 w:rsidR="00581E69" w:rsidRPr="00ED2793">
        <w:rPr>
          <w:rFonts w:asciiTheme="majorBidi" w:hAnsiTheme="majorBidi" w:cstheme="majorBidi"/>
          <w:sz w:val="30"/>
          <w:szCs w:val="30"/>
          <w:cs/>
        </w:rPr>
        <w:t xml:space="preserve">้างแน่นอนที่จะต้องรับคืนสินค้า </w:t>
      </w:r>
      <w:r w:rsidRPr="00ED2793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EC33D0" w:rsidRPr="00A26114" w:rsidRDefault="00EC33D0" w:rsidP="00413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การลงทุน</w:t>
      </w:r>
    </w:p>
    <w:p w:rsidR="00EC33D0" w:rsidRPr="00ED2793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EC33D0" w:rsidRPr="00A26114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รายได้ค่าเช่า</w:t>
      </w:r>
    </w:p>
    <w:p w:rsidR="00D15C97" w:rsidRPr="00ED2793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</w:t>
      </w:r>
      <w:r w:rsidR="00581E69" w:rsidRPr="00ED2793">
        <w:rPr>
          <w:rFonts w:asciiTheme="majorBidi" w:hAnsiTheme="majorBidi" w:cstheme="majorBidi"/>
          <w:sz w:val="30"/>
          <w:szCs w:val="30"/>
          <w:cs/>
        </w:rPr>
        <w:t xml:space="preserve">ึ่งของค่าเช่าทั้งสิ้นตามสัญญา </w:t>
      </w:r>
      <w:r w:rsidRPr="00ED2793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EA791F" w:rsidRDefault="00EA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C33D0" w:rsidRPr="00A26114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lastRenderedPageBreak/>
        <w:t>เงินปันผลรับ</w:t>
      </w:r>
    </w:p>
    <w:p w:rsidR="00781F0F" w:rsidRDefault="00EC33D0" w:rsidP="004132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เงินปันผลรับบัน</w:t>
      </w:r>
      <w:r w:rsidR="00581E69" w:rsidRPr="00ED2793">
        <w:rPr>
          <w:rFonts w:asciiTheme="majorBidi" w:hAnsiTheme="majorBidi" w:cstheme="majorBidi"/>
          <w:sz w:val="30"/>
          <w:szCs w:val="30"/>
          <w:cs/>
        </w:rPr>
        <w:t>ทึกในกำไรหรือขาดทุนในวันที่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บริษัทมีสิทธิได้รับเงินปันผล </w:t>
      </w:r>
      <w:r w:rsidRPr="00ED2793">
        <w:rPr>
          <w:rFonts w:asciiTheme="majorBidi" w:hAnsiTheme="majorBidi"/>
          <w:sz w:val="30"/>
          <w:szCs w:val="30"/>
          <w:cs/>
        </w:rPr>
        <w:t xml:space="preserve">  </w:t>
      </w:r>
    </w:p>
    <w:p w:rsidR="00EC33D0" w:rsidRPr="00A26114" w:rsidRDefault="00EC33D0" w:rsidP="00547E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6114">
        <w:rPr>
          <w:rFonts w:asciiTheme="majorBidi" w:hAnsiTheme="majorBidi" w:cstheme="majorBidi"/>
          <w:sz w:val="30"/>
          <w:szCs w:val="30"/>
          <w:cs/>
        </w:rPr>
        <w:t>ดอกเบี้ยรับ</w:t>
      </w:r>
    </w:p>
    <w:p w:rsidR="00D44731" w:rsidRPr="00D15C97" w:rsidRDefault="00EC33D0" w:rsidP="00547E90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EC33D0" w:rsidRPr="00D15C97" w:rsidRDefault="005E7C26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  <w:cs/>
        </w:rPr>
      </w:pPr>
      <w:r>
        <w:rPr>
          <w:rFonts w:asciiTheme="majorBidi" w:eastAsia="EucrosiaUPCBold" w:hAnsiTheme="majorBidi" w:cstheme="majorBidi"/>
          <w:sz w:val="30"/>
          <w:szCs w:val="30"/>
        </w:rPr>
        <w:t>3.17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ต้นทุนทางการเงิน</w:t>
      </w:r>
    </w:p>
    <w:p w:rsidR="009577E0" w:rsidRPr="00ED2793" w:rsidRDefault="00E3663C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</w:t>
      </w:r>
    </w:p>
    <w:p w:rsidR="00EC33D0" w:rsidRPr="00D15C97" w:rsidRDefault="005E7C26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3.18</w:t>
      </w:r>
      <w:r w:rsidR="00547E90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 xml:space="preserve">สัญญาเช่าดำเนินงาน </w:t>
      </w:r>
    </w:p>
    <w:p w:rsidR="00685D64" w:rsidRPr="00D15C97" w:rsidRDefault="00EC33D0" w:rsidP="00413292">
      <w:pPr>
        <w:pStyle w:val="Heading8"/>
        <w:spacing w:after="120" w:line="276" w:lineRule="auto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</w:rPr>
      </w:pPr>
      <w:r w:rsidRPr="00ED2793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ED2793">
        <w:rPr>
          <w:rFonts w:asciiTheme="majorBidi" w:eastAsia="Calibri" w:hAnsiTheme="majorBidi" w:cs="Angsana New"/>
          <w:b w:val="0"/>
          <w:bCs w:val="0"/>
          <w:sz w:val="30"/>
          <w:szCs w:val="30"/>
          <w:cs/>
        </w:rPr>
        <w:t xml:space="preserve"> </w:t>
      </w:r>
    </w:p>
    <w:p w:rsidR="00ED2793" w:rsidRPr="00EB46EF" w:rsidRDefault="00EC33D0" w:rsidP="00EB46EF">
      <w:pPr>
        <w:spacing w:after="240" w:line="276" w:lineRule="auto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:rsidR="00EC33D0" w:rsidRPr="00EB46EF" w:rsidRDefault="00D44731" w:rsidP="00EB46EF">
      <w:pPr>
        <w:spacing w:after="240" w:line="276" w:lineRule="auto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:rsidR="00ED2793" w:rsidRPr="00EB46EF" w:rsidRDefault="00AA72BB" w:rsidP="00413292">
      <w:pPr>
        <w:spacing w:after="120" w:line="276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="00EC33D0"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</w:t>
      </w:r>
      <w:r w:rsidR="004E75BD" w:rsidRPr="00EB46EF">
        <w:rPr>
          <w:rFonts w:asciiTheme="majorBidi" w:eastAsia="Calibri" w:hAnsiTheme="majorBidi" w:cstheme="majorBidi"/>
          <w:sz w:val="30"/>
          <w:szCs w:val="30"/>
          <w:cs/>
        </w:rPr>
        <w:t>าการปฏิบัติตามข้อตกลงนั้น</w:t>
      </w:r>
      <w:r w:rsidR="00EC33D0" w:rsidRPr="00EB46EF">
        <w:rPr>
          <w:rFonts w:asciiTheme="majorBidi" w:eastAsia="Calibri" w:hAnsiTheme="majorBidi" w:cstheme="majorBidi"/>
          <w:sz w:val="30"/>
          <w:szCs w:val="30"/>
          <w:cs/>
        </w:rPr>
        <w:t>ขึ้นอยู่กับการใช้สินทรัพย์ที่มีลักษณะเฉพาะเจาะจง และข้อตกลงนั้นจะนำไปสู่สิทธ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ิในการใช้สินทรัพย์ ถ้าทำให้</w:t>
      </w:r>
      <w:r w:rsidR="00EC33D0" w:rsidRPr="00EB46EF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:rsidR="00D44731" w:rsidRPr="00EB46EF" w:rsidRDefault="00EC33D0" w:rsidP="00EB46EF">
      <w:pPr>
        <w:spacing w:after="240" w:line="276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46EF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 ห</w:t>
      </w:r>
      <w:r w:rsidR="00AA72BB" w:rsidRPr="00EB46EF">
        <w:rPr>
          <w:rFonts w:asciiTheme="majorBidi" w:eastAsia="Calibri" w:hAnsiTheme="majorBidi" w:cstheme="majorBidi"/>
          <w:sz w:val="30"/>
          <w:szCs w:val="30"/>
          <w:cs/>
        </w:rPr>
        <w:t xml:space="preserve">รือมีการประเมินข้อตกลงใหม่ 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</w:t>
      </w:r>
      <w:r w:rsidR="00AA72BB" w:rsidRPr="00EB46EF">
        <w:rPr>
          <w:rFonts w:asciiTheme="majorBidi" w:eastAsia="Calibri" w:hAnsiTheme="majorBidi" w:cstheme="majorBidi"/>
          <w:sz w:val="30"/>
          <w:szCs w:val="30"/>
          <w:cs/>
        </w:rPr>
        <w:t>รแยก หาก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</w:t>
      </w:r>
      <w:r w:rsidR="00AA72BB" w:rsidRPr="00EB46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</w:t>
      </w:r>
      <w:r w:rsidR="00AA72BB" w:rsidRPr="00EB46EF">
        <w:rPr>
          <w:rFonts w:asciiTheme="majorBidi" w:eastAsia="Calibri" w:hAnsiTheme="majorBidi" w:cstheme="majorBidi"/>
          <w:sz w:val="30"/>
          <w:szCs w:val="30"/>
          <w:cs/>
        </w:rPr>
        <w:t>เบี้ยเงินกู้ยืมส่วนเพิ่มของ</w:t>
      </w:r>
      <w:r w:rsidRPr="00EB46E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</w:p>
    <w:p w:rsidR="00EC33D0" w:rsidRPr="00D15C97" w:rsidRDefault="005E7C26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lastRenderedPageBreak/>
        <w:t>3.19</w:t>
      </w:r>
      <w:r w:rsidR="004F40AD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ภาษีเงินได้</w:t>
      </w:r>
    </w:p>
    <w:p w:rsidR="00EC33D0" w:rsidRPr="00EB46EF" w:rsidRDefault="00EC33D0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B46EF">
        <w:rPr>
          <w:rFonts w:asciiTheme="majorBidi" w:hAnsiTheme="majorBidi"/>
          <w:sz w:val="30"/>
          <w:szCs w:val="30"/>
          <w:cs/>
        </w:rPr>
        <w:t xml:space="preserve"> </w:t>
      </w:r>
      <w:r w:rsidR="00BF58CA" w:rsidRPr="00EB46EF">
        <w:rPr>
          <w:rFonts w:asciiTheme="majorBidi" w:hAnsiTheme="majorBidi" w:cstheme="majorBidi"/>
          <w:sz w:val="30"/>
          <w:szCs w:val="30"/>
          <w:cs/>
        </w:rPr>
        <w:t>ภาษี</w:t>
      </w:r>
      <w:r w:rsidRPr="00EB46EF">
        <w:rPr>
          <w:rFonts w:asciiTheme="majorBidi" w:hAnsiTheme="majorBidi" w:cstheme="majorBidi"/>
          <w:sz w:val="30"/>
          <w:szCs w:val="30"/>
          <w:cs/>
        </w:rPr>
        <w:t>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9577E0" w:rsidRPr="00EB46EF" w:rsidRDefault="00EC33D0" w:rsidP="00E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B46E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 ภาษีที</w:t>
      </w:r>
      <w:r w:rsidR="00B835A5" w:rsidRPr="00EB46EF">
        <w:rPr>
          <w:rFonts w:asciiTheme="majorBidi" w:hAnsiTheme="majorBidi" w:cstheme="majorBidi"/>
          <w:sz w:val="30"/>
          <w:szCs w:val="30"/>
          <w:cs/>
        </w:rPr>
        <w:t>่คาดว่าจะจ่ายชำระหรือได้รับชำระ</w:t>
      </w:r>
      <w:r w:rsidR="00B835A5" w:rsidRPr="00EB46EF">
        <w:rPr>
          <w:rFonts w:asciiTheme="majorBidi" w:hAnsiTheme="majorBidi"/>
          <w:sz w:val="30"/>
          <w:szCs w:val="30"/>
          <w:cs/>
        </w:rPr>
        <w:t xml:space="preserve"> </w:t>
      </w:r>
      <w:r w:rsidRPr="00EB46EF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EB46EF">
        <w:rPr>
          <w:rFonts w:asciiTheme="majorBidi" w:hAnsiTheme="majorBidi"/>
          <w:b/>
          <w:bCs/>
          <w:color w:val="0000FF"/>
          <w:sz w:val="30"/>
          <w:szCs w:val="30"/>
          <w:cs/>
        </w:rPr>
        <w:t xml:space="preserve"> </w:t>
      </w:r>
    </w:p>
    <w:p w:rsidR="000966DB" w:rsidRPr="00ED2793" w:rsidRDefault="00EC33D0" w:rsidP="00EB46EF">
      <w:pPr>
        <w:pStyle w:val="BodyText"/>
        <w:spacing w:line="276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:rsidR="00EC33D0" w:rsidRPr="00D15C97" w:rsidRDefault="00EC33D0" w:rsidP="00EB46EF">
      <w:pPr>
        <w:pStyle w:val="BodyText"/>
        <w:spacing w:line="276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>่จะเกิดจากลักษณะวิธีการ</w:t>
      </w:r>
      <w:r w:rsidRPr="00ED2793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คาดว่าจะได้รับผลประโยชน์จากสินทรัพย์หรือจะจ่ายชำระห</w:t>
      </w:r>
      <w:r w:rsidR="005F70CD" w:rsidRPr="00ED2793">
        <w:rPr>
          <w:rFonts w:asciiTheme="majorBidi" w:hAnsiTheme="majorBidi" w:cstheme="majorBidi"/>
          <w:spacing w:val="-6"/>
          <w:sz w:val="30"/>
          <w:szCs w:val="30"/>
          <w:cs/>
        </w:rPr>
        <w:t>นี้สินตามมูลค่าตามบัญชี ณ วัน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สิ้นรอบระยะเวลารายงาน</w:t>
      </w:r>
      <w:r w:rsidRPr="00ED279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</w:p>
    <w:p w:rsidR="00831BB0" w:rsidRPr="00D15C97" w:rsidRDefault="00EC33D0" w:rsidP="00EB46EF">
      <w:pPr>
        <w:pStyle w:val="BodyText"/>
        <w:spacing w:line="276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EC33D0" w:rsidRPr="00ED2793" w:rsidRDefault="00EC33D0" w:rsidP="00EB46EF">
      <w:pPr>
        <w:pStyle w:val="BodyText"/>
        <w:spacing w:after="0" w:line="276" w:lineRule="auto"/>
        <w:ind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</w:t>
      </w:r>
      <w:r w:rsidR="00895837" w:rsidRPr="00ED2793">
        <w:rPr>
          <w:rFonts w:asciiTheme="majorBidi" w:hAnsiTheme="majorBidi" w:cstheme="majorBidi"/>
          <w:sz w:val="30"/>
          <w:szCs w:val="30"/>
          <w:cs/>
        </w:rPr>
        <w:t xml:space="preserve">ะภาษีเงินได้รอการตัดบัญชี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</w:t>
      </w:r>
      <w:r w:rsidR="00895837" w:rsidRPr="00ED2793">
        <w:rPr>
          <w:rFonts w:asciiTheme="majorBidi" w:hAnsiTheme="majorBidi" w:cstheme="majorBidi"/>
          <w:sz w:val="30"/>
          <w:szCs w:val="30"/>
          <w:cs/>
        </w:rPr>
        <w:t xml:space="preserve">ขึ้น และมีดอกเบี้ยที่ต้องชำระ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</w:t>
      </w:r>
      <w:r w:rsidR="002928AE" w:rsidRPr="00ED2793">
        <w:rPr>
          <w:rFonts w:asciiTheme="majorBidi" w:hAnsiTheme="majorBidi" w:cstheme="majorBidi"/>
          <w:sz w:val="30"/>
          <w:szCs w:val="30"/>
          <w:cs/>
        </w:rPr>
        <w:t>มายภาษี และจากประสบการณ์ในอดีต</w:t>
      </w:r>
      <w:r w:rsidR="002928AE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</w:t>
      </w:r>
      <w:r w:rsidR="00895837" w:rsidRPr="00ED2793">
        <w:rPr>
          <w:rFonts w:asciiTheme="majorBidi" w:hAnsiTheme="majorBidi" w:cstheme="majorBidi"/>
          <w:sz w:val="30"/>
          <w:szCs w:val="30"/>
          <w:cs/>
        </w:rPr>
        <w:t>สินใจเกี่ยวกับเหตุการณ์ในอนาคต ข้อมูลใหม่ๆอาจจะทำให้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บริษัทเปลี่ยนการตัดสินใจโดยขึ้นอยู่กับความเพียงพอข</w:t>
      </w:r>
      <w:r w:rsidR="00895837" w:rsidRPr="00ED2793">
        <w:rPr>
          <w:rFonts w:asciiTheme="majorBidi" w:hAnsiTheme="majorBidi" w:cstheme="majorBidi"/>
          <w:sz w:val="30"/>
          <w:szCs w:val="30"/>
          <w:cs/>
        </w:rPr>
        <w:t xml:space="preserve">องภาษีเงินได้ค้างจ่ายที่มีอยู่ 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EC33D0" w:rsidRPr="00D15C97" w:rsidRDefault="00EC33D0" w:rsidP="00150D55">
      <w:pPr>
        <w:pStyle w:val="BodyText"/>
        <w:spacing w:before="120" w:line="276" w:lineRule="auto"/>
        <w:ind w:right="28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D15C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ED2793">
        <w:rPr>
          <w:rFonts w:asciiTheme="majorBidi" w:hAnsiTheme="majorBidi"/>
          <w:b/>
          <w:bCs/>
          <w:color w:val="0000FF"/>
          <w:sz w:val="30"/>
          <w:szCs w:val="30"/>
          <w:cs/>
        </w:rPr>
        <w:t xml:space="preserve"> </w:t>
      </w:r>
    </w:p>
    <w:p w:rsidR="009577E0" w:rsidRPr="00ED2793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</w:p>
    <w:p w:rsidR="00A67CB5" w:rsidRPr="00A00229" w:rsidRDefault="005E7C26" w:rsidP="00EB46EF">
      <w:pPr>
        <w:pStyle w:val="Heading8"/>
        <w:spacing w:after="240" w:line="276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  <w:cs/>
        </w:rPr>
      </w:pPr>
      <w:r>
        <w:rPr>
          <w:rFonts w:asciiTheme="majorBidi" w:eastAsia="EucrosiaUPCBold" w:hAnsiTheme="majorBidi" w:cstheme="majorBidi"/>
          <w:sz w:val="30"/>
          <w:szCs w:val="30"/>
        </w:rPr>
        <w:t>3.20</w:t>
      </w:r>
      <w:r w:rsidR="004F40AD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 xml:space="preserve">กำไรต่อหุ้น </w:t>
      </w:r>
    </w:p>
    <w:p w:rsidR="00CA09EB" w:rsidRPr="00A00229" w:rsidRDefault="00EC33D0" w:rsidP="00EB46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76" w:lineRule="auto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หารกำไรหรือ</w:t>
      </w:r>
      <w:r w:rsidR="00C30D1A" w:rsidRPr="00ED2793">
        <w:rPr>
          <w:rFonts w:asciiTheme="majorBidi" w:hAnsiTheme="majorBidi" w:cstheme="majorBidi"/>
          <w:spacing w:val="-6"/>
          <w:sz w:val="30"/>
          <w:szCs w:val="30"/>
          <w:cs/>
        </w:rPr>
        <w:t>ขาดทุนของผู้ถือหุ้นสามัญของ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D44731" w:rsidRPr="00ED279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pacing w:val="-6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</w:p>
    <w:p w:rsidR="00EC33D0" w:rsidRPr="00A00229" w:rsidRDefault="005E7C26" w:rsidP="00EB46EF">
      <w:pPr>
        <w:pStyle w:val="Heading8"/>
        <w:spacing w:after="240" w:line="240" w:lineRule="auto"/>
        <w:ind w:right="0"/>
        <w:jc w:val="both"/>
        <w:rPr>
          <w:rFonts w:asciiTheme="majorBidi" w:eastAsia="EucrosiaUPCBold" w:hAnsiTheme="majorBidi" w:cstheme="majorBidi"/>
          <w:sz w:val="30"/>
          <w:szCs w:val="30"/>
        </w:rPr>
      </w:pPr>
      <w:r>
        <w:rPr>
          <w:rFonts w:asciiTheme="majorBidi" w:eastAsia="EucrosiaUPCBold" w:hAnsiTheme="majorBidi" w:cstheme="majorBidi"/>
          <w:sz w:val="30"/>
          <w:szCs w:val="30"/>
        </w:rPr>
        <w:t>3.21</w:t>
      </w:r>
      <w:r w:rsidR="004F40AD">
        <w:rPr>
          <w:rFonts w:asciiTheme="majorBidi" w:eastAsia="EucrosiaUPCBold" w:hAnsiTheme="majorBidi" w:cstheme="majorBidi" w:hint="cs"/>
          <w:sz w:val="30"/>
          <w:szCs w:val="30"/>
          <w:cs/>
        </w:rPr>
        <w:tab/>
      </w:r>
      <w:r w:rsidR="00EC33D0" w:rsidRPr="00ED2793">
        <w:rPr>
          <w:rFonts w:asciiTheme="majorBidi" w:eastAsia="EucrosiaUPCBold" w:hAnsiTheme="majorBidi" w:cstheme="majorBidi"/>
          <w:sz w:val="30"/>
          <w:szCs w:val="30"/>
          <w:cs/>
        </w:rPr>
        <w:t>รายงานทางการเงินจำแนกตามส่วนงาน</w:t>
      </w:r>
    </w:p>
    <w:p w:rsidR="00EC33D0" w:rsidRPr="00ED2793" w:rsidRDefault="00EC33D0" w:rsidP="00D80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</w:t>
      </w:r>
      <w:r w:rsidR="00C30D1A" w:rsidRPr="00ED2793">
        <w:rPr>
          <w:rFonts w:asciiTheme="majorBidi" w:hAnsiTheme="majorBidi" w:cstheme="majorBidi"/>
          <w:sz w:val="30"/>
          <w:szCs w:val="30"/>
          <w:cs/>
        </w:rPr>
        <w:t>อประธานเจ้าหน้าที่บริหารของ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2A5588" w:rsidRPr="004F40AD" w:rsidRDefault="005E7C26" w:rsidP="004F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57660"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840076"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73922" w:rsidRPr="00ED2793" w:rsidRDefault="00673922" w:rsidP="00505E12">
      <w:pPr>
        <w:spacing w:after="120" w:line="276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</w:t>
      </w:r>
      <w:r w:rsidR="00472759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2B6BFA" w:rsidRPr="00ED2793">
        <w:rPr>
          <w:rFonts w:asciiTheme="majorBidi" w:hAnsiTheme="majorBidi" w:cstheme="majorBidi"/>
          <w:sz w:val="30"/>
          <w:szCs w:val="30"/>
          <w:cs/>
        </w:rPr>
        <w:t>นัย</w:t>
      </w:r>
      <w:r w:rsidRPr="00ED2793">
        <w:rPr>
          <w:rFonts w:asciiTheme="majorBidi" w:hAnsiTheme="majorBidi" w:cstheme="majorBidi"/>
          <w:sz w:val="30"/>
          <w:szCs w:val="30"/>
          <w:cs/>
        </w:rPr>
        <w:t>สำคัญต่อบุคคลหรือกิจการ</w:t>
      </w:r>
      <w:r w:rsidR="002B6BFA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ในการตัดสินใจทางการเงินและการบริหารหรือในทางกลับกัน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หรือบริษัทอยู่ภายใต้การควบคุมเดียวกันหรืออยู่ภายใต้อิทธิพลอย่างมี</w:t>
      </w:r>
      <w:r w:rsidR="00472759" w:rsidRPr="00ED2793">
        <w:rPr>
          <w:rFonts w:asciiTheme="majorBidi" w:hAnsiTheme="majorBidi" w:cstheme="majorBidi"/>
          <w:sz w:val="30"/>
          <w:szCs w:val="30"/>
          <w:cs/>
        </w:rPr>
        <w:t>นัย</w:t>
      </w:r>
      <w:r w:rsidRPr="00ED2793">
        <w:rPr>
          <w:rFonts w:asciiTheme="majorBidi" w:hAnsiTheme="majorBidi" w:cstheme="majorBidi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637FC" w:rsidRDefault="002637FC" w:rsidP="004F4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F40AD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ความสัมพันธ์ที่มีกับบริษัทร่วมได้เปิดเผยในหมายเหตุประกอบงบการเงินข้อ </w:t>
      </w:r>
      <w:r w:rsidR="005E7C26">
        <w:rPr>
          <w:rFonts w:asciiTheme="majorBidi" w:hAnsiTheme="majorBidi" w:cstheme="majorBidi"/>
          <w:sz w:val="30"/>
          <w:szCs w:val="30"/>
        </w:rPr>
        <w:t>10</w:t>
      </w:r>
      <w:r w:rsidR="0074238D" w:rsidRPr="004F40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40AD">
        <w:rPr>
          <w:rFonts w:asciiTheme="majorBidi" w:hAnsiTheme="majorBidi" w:cstheme="majorBidi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tbl>
      <w:tblPr>
        <w:tblW w:w="9248" w:type="dxa"/>
        <w:tblInd w:w="108" w:type="dxa"/>
        <w:tblLayout w:type="fixed"/>
        <w:tblLook w:val="0000"/>
      </w:tblPr>
      <w:tblGrid>
        <w:gridCol w:w="3861"/>
        <w:gridCol w:w="1134"/>
        <w:gridCol w:w="4253"/>
      </w:tblGrid>
      <w:tr w:rsidR="002106BE" w:rsidRPr="00F229C0" w:rsidTr="002106BE">
        <w:trPr>
          <w:tblHeader/>
        </w:trPr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06BE" w:rsidRDefault="002106BE" w:rsidP="002106B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06BE" w:rsidRPr="00ED2793" w:rsidRDefault="002106BE" w:rsidP="002106B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  <w:p w:rsidR="002106BE" w:rsidRPr="00ED2793" w:rsidRDefault="002106BE" w:rsidP="0021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53" w:type="dxa"/>
          </w:tcPr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06BE" w:rsidRDefault="002106BE" w:rsidP="002106BE">
            <w:pPr>
              <w:tabs>
                <w:tab w:val="clear" w:pos="22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06BE" w:rsidRPr="00F229C0" w:rsidTr="002106BE">
        <w:trPr>
          <w:trHeight w:val="441"/>
        </w:trPr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2106BE" w:rsidP="00080323">
            <w:pPr>
              <w:tabs>
                <w:tab w:val="clear" w:pos="227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2106BE" w:rsidRPr="00F229C0" w:rsidTr="002106BE"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นางศิรินา  ปวโรฬารวิทยา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0D7E8C" w:rsidP="000D7E8C">
            <w:pPr>
              <w:tabs>
                <w:tab w:val="clear" w:pos="227"/>
              </w:tabs>
              <w:spacing w:line="240" w:lineRule="auto"/>
              <w:ind w:left="176" w:right="-25" w:hanging="17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653F3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0D7E8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รายใหญ่</w:t>
            </w:r>
            <w:r w:rsidRPr="000D7E8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ถึงวันที่ </w:t>
            </w:r>
            <w:r w:rsidRPr="000D7E8C">
              <w:rPr>
                <w:rFonts w:ascii="Angsana New" w:hAnsi="Angsana New"/>
                <w:spacing w:val="-4"/>
                <w:sz w:val="30"/>
                <w:szCs w:val="30"/>
              </w:rPr>
              <w:t xml:space="preserve">13 </w:t>
            </w:r>
            <w:r w:rsidRPr="000D7E8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0D7E8C">
              <w:rPr>
                <w:rFonts w:ascii="Angsana New" w:hAnsi="Angsana New"/>
                <w:spacing w:val="-4"/>
                <w:sz w:val="30"/>
                <w:szCs w:val="30"/>
              </w:rPr>
              <w:t xml:space="preserve">2562 </w:t>
            </w:r>
            <w:r w:rsidRPr="000D7E8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345FE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</w:t>
            </w:r>
            <w:r w:rsidRPr="000D7E8C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กรรมการ</w:t>
            </w:r>
            <w:r w:rsidRPr="00345FE2">
              <w:rPr>
                <w:rFonts w:ascii="Angsana New" w:hAnsi="Angsana New"/>
                <w:spacing w:val="-16"/>
                <w:sz w:val="30"/>
                <w:szCs w:val="30"/>
                <w:cs/>
              </w:rPr>
              <w:t>ของบริษัทที่เกี่ยวข้องกัน</w:t>
            </w:r>
          </w:p>
        </w:tc>
      </w:tr>
      <w:tr w:rsidR="002106BE" w:rsidRPr="00F229C0" w:rsidTr="002106BE"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นายปณิธาน  ปวโรฬารวิทยา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Pr="00ED2793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2106BE" w:rsidRPr="00F229C0" w:rsidTr="002106BE">
        <w:tc>
          <w:tcPr>
            <w:tcW w:w="3861" w:type="dxa"/>
          </w:tcPr>
          <w:p w:rsidR="002106BE" w:rsidRPr="00ED2793" w:rsidRDefault="002106BE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lastRenderedPageBreak/>
              <w:t>นางประวรา  เอครพานิช</w:t>
            </w:r>
          </w:p>
        </w:tc>
        <w:tc>
          <w:tcPr>
            <w:tcW w:w="1134" w:type="dxa"/>
          </w:tcPr>
          <w:p w:rsidR="002106BE" w:rsidRPr="00ED2793" w:rsidRDefault="002106BE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2106BE" w:rsidRPr="00ED2793" w:rsidRDefault="002106BE" w:rsidP="002106BE">
            <w:pPr>
              <w:tabs>
                <w:tab w:val="clear" w:pos="227"/>
              </w:tabs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Pr="00ED2793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0D7E8C" w:rsidRPr="00F229C0" w:rsidTr="002106BE">
        <w:tc>
          <w:tcPr>
            <w:tcW w:w="3861" w:type="dxa"/>
          </w:tcPr>
          <w:p w:rsidR="000D7E8C" w:rsidRDefault="000D7E8C" w:rsidP="000D7E8C">
            <w:pPr>
              <w:spacing w:line="240" w:lineRule="auto"/>
              <w:ind w:right="-2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653F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ศิราธาน จำกัด </w:t>
            </w:r>
          </w:p>
          <w:p w:rsidR="000D7E8C" w:rsidRPr="00ED2793" w:rsidRDefault="000D7E8C" w:rsidP="002106BE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D7E8C" w:rsidRPr="00ED2793" w:rsidRDefault="000D7E8C" w:rsidP="002106B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653F3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0D7E8C" w:rsidRPr="00ED2793" w:rsidRDefault="000D7E8C" w:rsidP="002106BE">
            <w:pPr>
              <w:tabs>
                <w:tab w:val="clear" w:pos="227"/>
              </w:tabs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70BA0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เป็นผู้ถือหุ้นรายใหญ่</w:t>
            </w:r>
            <w:r w:rsidRPr="00770B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ตั้งแต่วันที่ </w:t>
            </w:r>
            <w:r w:rsidRPr="00770BA0">
              <w:rPr>
                <w:rFonts w:ascii="Angsana New" w:hAnsi="Angsana New"/>
                <w:spacing w:val="-4"/>
                <w:sz w:val="30"/>
                <w:szCs w:val="30"/>
              </w:rPr>
              <w:t xml:space="preserve">10 </w:t>
            </w:r>
            <w:r w:rsidRPr="00770B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770BA0">
              <w:rPr>
                <w:rFonts w:ascii="Angsana New" w:hAnsi="Angsana New"/>
                <w:spacing w:val="-4"/>
                <w:sz w:val="30"/>
                <w:szCs w:val="30"/>
              </w:rPr>
              <w:t xml:space="preserve">2562  </w:t>
            </w:r>
            <w:r w:rsidRPr="00770B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และมี</w:t>
            </w:r>
            <w:r w:rsidRPr="00770BA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3D34C9">
        <w:tc>
          <w:tcPr>
            <w:tcW w:w="3861" w:type="dxa"/>
            <w:vAlign w:val="bottom"/>
          </w:tcPr>
          <w:p w:rsidR="000D7E8C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สหสิน จำกัด</w:t>
            </w:r>
          </w:p>
          <w:p w:rsidR="000D7E8C" w:rsidRPr="008653F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D7E8C" w:rsidRPr="008653F3" w:rsidRDefault="000D7E8C" w:rsidP="000D7E8C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653F3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1224ED" w:rsidRDefault="000D7E8C" w:rsidP="000D7E8C">
            <w:pPr>
              <w:tabs>
                <w:tab w:val="clear" w:pos="227"/>
              </w:tabs>
              <w:spacing w:line="240" w:lineRule="auto"/>
              <w:ind w:left="144" w:right="-25" w:hanging="144"/>
              <w:jc w:val="thaiDistribute"/>
              <w:rPr>
                <w:rFonts w:ascii="Angsana New" w:hAnsi="Angsana New"/>
                <w:color w:val="000000"/>
                <w:spacing w:val="-16"/>
                <w:sz w:val="30"/>
                <w:szCs w:val="30"/>
              </w:rPr>
            </w:pPr>
            <w:r w:rsidRPr="001224ED">
              <w:rPr>
                <w:rFonts w:ascii="Angsana New" w:hAnsi="Angsana New"/>
                <w:spacing w:val="-16"/>
                <w:sz w:val="30"/>
                <w:szCs w:val="30"/>
                <w:cs/>
              </w:rPr>
              <w:t>เป็นผู้ถือหุ้นรายใหญ่</w:t>
            </w:r>
            <w:r w:rsidRPr="00770B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ตั้งแต่วันที่ </w:t>
            </w:r>
            <w:r w:rsidRPr="00770BA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770BA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70B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770BA0">
              <w:rPr>
                <w:rFonts w:ascii="Angsana New" w:hAnsi="Angsana New"/>
                <w:spacing w:val="-4"/>
                <w:sz w:val="30"/>
                <w:szCs w:val="30"/>
              </w:rPr>
              <w:t xml:space="preserve">2562  </w:t>
            </w:r>
            <w:r w:rsidRPr="001224ED">
              <w:rPr>
                <w:rFonts w:ascii="Angsana New" w:hAnsi="Angsana New"/>
                <w:spacing w:val="-16"/>
                <w:sz w:val="30"/>
                <w:szCs w:val="30"/>
                <w:cs/>
              </w:rPr>
              <w:t xml:space="preserve"> </w:t>
            </w:r>
            <w:r w:rsidRPr="001224ED"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>และมี</w:t>
            </w:r>
            <w:r w:rsidRPr="001224ED">
              <w:rPr>
                <w:rFonts w:ascii="Angsana New" w:hAnsi="Angsana New"/>
                <w:color w:val="000000"/>
                <w:spacing w:val="-16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นางสาวสุนีย์  ทิพย์อุดมลักษณ์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</w:pPr>
            <w:r w:rsidRPr="008653F3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เป็นกรรมการของบริษัท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ภูมิกาญจน์ จำกัด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วราธาน จำกัด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ภูเพชร จำกัด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โชคธานี จำกัด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บ้านประจวบ จำกัด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ศิริชัยเกียรติ จำกัด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บีทีเอฟเอ จำกัด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1430CC" w:rsidRPr="00F229C0" w:rsidTr="002106BE">
        <w:tc>
          <w:tcPr>
            <w:tcW w:w="3861" w:type="dxa"/>
            <w:vAlign w:val="bottom"/>
          </w:tcPr>
          <w:p w:rsidR="001430CC" w:rsidRPr="00ED2793" w:rsidRDefault="001430CC" w:rsidP="001430C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</w:t>
            </w:r>
            <w:r w:rsidRPr="001430C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ปณิวรา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1430CC" w:rsidRPr="00150D55" w:rsidRDefault="001430CC" w:rsidP="001430C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50D5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1430CC" w:rsidRPr="00150D55" w:rsidRDefault="001430CC" w:rsidP="001430C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0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สหพัฒนาอินเตอร์โฮลดิ้ง</w:t>
            </w:r>
            <w:r w:rsidRPr="00ED279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</w:t>
            </w:r>
            <w:r w:rsidRPr="002E75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ไอซีซี</w:t>
            </w:r>
            <w:r w:rsidRPr="00ED279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อินเตอร์เนชั่นแนล จำกัด (มหาชน)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4F40AD" w:rsidRDefault="000D7E8C" w:rsidP="000D7E8C">
            <w:pPr>
              <w:spacing w:line="240" w:lineRule="auto"/>
              <w:ind w:left="162" w:right="-25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มูลนิธิศิรินาปวโรฬารวิทยา</w:t>
            </w:r>
          </w:p>
        </w:tc>
        <w:tc>
          <w:tcPr>
            <w:tcW w:w="1134" w:type="dxa"/>
          </w:tcPr>
          <w:p w:rsidR="000D7E8C" w:rsidRPr="004F40AD" w:rsidRDefault="000D7E8C" w:rsidP="000D7E8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4F40AD" w:rsidRDefault="000D7E8C" w:rsidP="000D7E8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0D7E8C" w:rsidRPr="00F229C0" w:rsidTr="002106BE">
        <w:tc>
          <w:tcPr>
            <w:tcW w:w="3861" w:type="dxa"/>
            <w:vAlign w:val="bottom"/>
          </w:tcPr>
          <w:p w:rsidR="000D7E8C" w:rsidRPr="00ED2793" w:rsidRDefault="000D7E8C" w:rsidP="000D7E8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สมาคมรักแม่</w:t>
            </w:r>
          </w:p>
        </w:tc>
        <w:tc>
          <w:tcPr>
            <w:tcW w:w="1134" w:type="dxa"/>
          </w:tcPr>
          <w:p w:rsidR="000D7E8C" w:rsidRPr="00ED2793" w:rsidRDefault="000D7E8C" w:rsidP="000D7E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vAlign w:val="bottom"/>
          </w:tcPr>
          <w:p w:rsidR="000D7E8C" w:rsidRPr="00ED2793" w:rsidRDefault="000D7E8C" w:rsidP="000D7E8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:rsidR="004E44FE" w:rsidRPr="00ED2793" w:rsidRDefault="004E44FE" w:rsidP="001430CC">
      <w:pPr>
        <w:pStyle w:val="a"/>
        <w:tabs>
          <w:tab w:val="clear" w:pos="1080"/>
        </w:tabs>
        <w:spacing w:before="240"/>
        <w:ind w:right="-23"/>
        <w:jc w:val="thaiDistribute"/>
        <w:rPr>
          <w:rFonts w:asciiTheme="majorBidi" w:hAnsiTheme="majorBidi" w:cstheme="majorBidi"/>
          <w:b/>
          <w:bCs/>
          <w:cs/>
        </w:rPr>
      </w:pPr>
      <w:r w:rsidRPr="00ED2793">
        <w:rPr>
          <w:rFonts w:asciiTheme="majorBidi" w:hAnsiTheme="majorBidi" w:cstheme="majorBidi"/>
          <w:b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2A5588" w:rsidRPr="002E7570" w:rsidRDefault="002A5588" w:rsidP="00B01FDE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W w:w="9214" w:type="dxa"/>
        <w:tblLook w:val="01E0"/>
      </w:tblPr>
      <w:tblGrid>
        <w:gridCol w:w="4395"/>
        <w:gridCol w:w="4819"/>
      </w:tblGrid>
      <w:tr w:rsidR="00287B6E" w:rsidRPr="00ED2793" w:rsidTr="002E7570">
        <w:tc>
          <w:tcPr>
            <w:tcW w:w="4395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4819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663A1D" w:rsidRPr="00ED2793" w:rsidTr="002E7570">
        <w:tc>
          <w:tcPr>
            <w:tcW w:w="4395" w:type="dxa"/>
          </w:tcPr>
          <w:p w:rsidR="00663A1D" w:rsidRPr="00ED2793" w:rsidRDefault="00663A1D" w:rsidP="00663A1D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  <w:r w:rsidRPr="00663A1D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</w:p>
        </w:tc>
        <w:tc>
          <w:tcPr>
            <w:tcW w:w="4819" w:type="dxa"/>
          </w:tcPr>
          <w:p w:rsidR="00663A1D" w:rsidRPr="00663A1D" w:rsidRDefault="00663A1D" w:rsidP="00663A1D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ตามที่ตกลงร่วมกัน</w:t>
            </w:r>
          </w:p>
        </w:tc>
      </w:tr>
      <w:tr w:rsidR="00287B6E" w:rsidRPr="00ED2793" w:rsidTr="002E7570">
        <w:tc>
          <w:tcPr>
            <w:tcW w:w="4395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รายได้อื่น</w:t>
            </w:r>
          </w:p>
        </w:tc>
        <w:tc>
          <w:tcPr>
            <w:tcW w:w="4819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spacing w:val="8"/>
                <w:cs/>
                <w:lang w:val="en-US"/>
              </w:rPr>
              <w:t>ต้นทุนบวก</w:t>
            </w:r>
            <w:r w:rsidRPr="00ED2793">
              <w:rPr>
                <w:rFonts w:asciiTheme="majorBidi" w:hAnsiTheme="majorBidi" w:cstheme="majorBidi"/>
                <w:spacing w:val="-8"/>
                <w:cs/>
                <w:lang w:val="en-US"/>
              </w:rPr>
              <w:t>กำไรส่วนเพิ่ม</w:t>
            </w:r>
          </w:p>
        </w:tc>
      </w:tr>
      <w:tr w:rsidR="00287B6E" w:rsidRPr="00ED2793" w:rsidTr="002E7570">
        <w:tc>
          <w:tcPr>
            <w:tcW w:w="4395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ซื้อสินค้า</w:t>
            </w:r>
          </w:p>
        </w:tc>
        <w:tc>
          <w:tcPr>
            <w:tcW w:w="4819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spacing w:val="8"/>
                <w:highlight w:val="yellow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spacing w:val="-8"/>
                <w:cs/>
                <w:lang w:val="en-US"/>
              </w:rPr>
              <w:t>ต้นทุนบวกกำไรส่วนเพิ่ม</w:t>
            </w:r>
          </w:p>
        </w:tc>
      </w:tr>
      <w:tr w:rsidR="00287B6E" w:rsidRPr="00ED2793" w:rsidTr="002E7570">
        <w:tc>
          <w:tcPr>
            <w:tcW w:w="4395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ดอกเบี้ยจ่าย</w:t>
            </w:r>
          </w:p>
        </w:tc>
        <w:tc>
          <w:tcPr>
            <w:tcW w:w="4819" w:type="dxa"/>
          </w:tcPr>
          <w:p w:rsidR="00287B6E" w:rsidRPr="00ED2793" w:rsidRDefault="00287B6E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2793">
              <w:rPr>
                <w:rFonts w:asciiTheme="majorBidi" w:hAnsiTheme="majorBidi" w:cstheme="majorBidi"/>
                <w:spacing w:val="8"/>
                <w:cs/>
                <w:lang w:val="en-US"/>
              </w:rPr>
              <w:t xml:space="preserve">อัตราดอกเบี้ยเงินฝากประจำ </w:t>
            </w:r>
            <w:r w:rsidRPr="00ED2793">
              <w:rPr>
                <w:rFonts w:asciiTheme="majorBidi" w:hAnsiTheme="majorBidi" w:cstheme="majorBidi"/>
                <w:spacing w:val="8"/>
                <w:lang w:val="en-US"/>
              </w:rPr>
              <w:t xml:space="preserve">6 </w:t>
            </w:r>
            <w:r w:rsidRPr="00ED2793">
              <w:rPr>
                <w:rFonts w:asciiTheme="majorBidi" w:hAnsiTheme="majorBidi" w:cstheme="majorBidi"/>
                <w:spacing w:val="8"/>
                <w:cs/>
                <w:lang w:val="en-US"/>
              </w:rPr>
              <w:t>เดือน</w:t>
            </w:r>
            <w:r w:rsidRPr="00ED2793">
              <w:rPr>
                <w:rFonts w:asciiTheme="majorBidi" w:hAnsiTheme="majorBidi" w:cstheme="majorBidi"/>
                <w:cs/>
                <w:lang w:val="en-US"/>
              </w:rPr>
              <w:t>ของสถาบันการเงิน</w:t>
            </w:r>
          </w:p>
          <w:p w:rsidR="00287B6E" w:rsidRPr="00ED2793" w:rsidRDefault="00287B6E" w:rsidP="00505E12">
            <w:pPr>
              <w:pStyle w:val="a"/>
              <w:tabs>
                <w:tab w:val="clear" w:pos="1080"/>
              </w:tabs>
              <w:ind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="Angsana New"/>
                <w:cs/>
                <w:lang w:val="en-US"/>
              </w:rPr>
              <w:t xml:space="preserve">   </w:t>
            </w:r>
            <w:r w:rsidRPr="00ED2793">
              <w:rPr>
                <w:rFonts w:asciiTheme="majorBidi" w:hAnsiTheme="majorBidi" w:cstheme="majorBidi"/>
                <w:cs/>
                <w:lang w:val="en-US"/>
              </w:rPr>
              <w:t xml:space="preserve">ภายในประเทศบางแห่งบวกส่วนเพิ่มอีกร้อยละ </w:t>
            </w:r>
            <w:r w:rsidR="002977D7">
              <w:rPr>
                <w:rFonts w:asciiTheme="majorBidi" w:hAnsiTheme="majorBidi" w:cstheme="majorBidi"/>
                <w:lang w:val="en-US"/>
              </w:rPr>
              <w:t>2</w:t>
            </w:r>
            <w:r w:rsidR="00505E1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D2793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  <w:r w:rsidRPr="00ED2793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</w:p>
        </w:tc>
      </w:tr>
      <w:tr w:rsidR="00556060" w:rsidRPr="00ED2793" w:rsidTr="002E7570">
        <w:tc>
          <w:tcPr>
            <w:tcW w:w="4395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4819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ตามหลักเกณฑ์ที่กำหนดโดยคณะกรรมการสรรหา</w:t>
            </w:r>
          </w:p>
        </w:tc>
      </w:tr>
      <w:tr w:rsidR="00556060" w:rsidRPr="00ED2793" w:rsidTr="002E7570">
        <w:tc>
          <w:tcPr>
            <w:tcW w:w="4395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819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ตามที่ตกลงร่วมกัน</w:t>
            </w:r>
          </w:p>
        </w:tc>
      </w:tr>
      <w:tr w:rsidR="00556060" w:rsidRPr="00ED2793" w:rsidTr="002E7570">
        <w:tc>
          <w:tcPr>
            <w:tcW w:w="4395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ขายอสังหาริมทรัพย์เพื่อการลงทุน</w:t>
            </w:r>
          </w:p>
        </w:tc>
        <w:tc>
          <w:tcPr>
            <w:tcW w:w="4819" w:type="dxa"/>
          </w:tcPr>
          <w:p w:rsidR="00556060" w:rsidRPr="00ED2793" w:rsidRDefault="00556060" w:rsidP="00B01FDE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ราคาตามที่ระบุในสัญญา</w:t>
            </w:r>
          </w:p>
        </w:tc>
      </w:tr>
    </w:tbl>
    <w:p w:rsidR="000D7E8C" w:rsidRDefault="000D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</w:rPr>
        <w:br w:type="page"/>
      </w:r>
    </w:p>
    <w:p w:rsidR="00673922" w:rsidRDefault="00CA6322" w:rsidP="005957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  <w:r w:rsidRPr="00ED2793">
        <w:rPr>
          <w:rFonts w:asciiTheme="majorBidi" w:hAnsiTheme="majorBidi" w:cstheme="majorBidi"/>
          <w:cs/>
        </w:rPr>
        <w:lastRenderedPageBreak/>
        <w:t>รายการที่สำคัญกับผู้บริหารสำคัญ</w:t>
      </w:r>
      <w:r w:rsidR="00673922" w:rsidRPr="00ED2793">
        <w:rPr>
          <w:rFonts w:asciiTheme="majorBidi" w:hAnsiTheme="majorBidi" w:cstheme="majorBidi"/>
          <w:cs/>
        </w:rPr>
        <w:t>หรือกิจการที่เกี่ยวข้อง</w:t>
      </w:r>
      <w:r w:rsidR="00BC0BE2">
        <w:rPr>
          <w:rFonts w:asciiTheme="majorBidi" w:hAnsiTheme="majorBidi" w:cstheme="majorBidi"/>
          <w:cs/>
        </w:rPr>
        <w:t>กัน</w:t>
      </w:r>
      <w:r w:rsidR="00BC0BE2">
        <w:rPr>
          <w:rFonts w:asciiTheme="majorBidi" w:hAnsiTheme="majorBidi" w:cstheme="majorBidi" w:hint="cs"/>
          <w:cs/>
        </w:rPr>
        <w:t>ที่มีสาระสำคัญที่เกิดขึ้น</w:t>
      </w:r>
      <w:r w:rsidR="00BC0BE2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943387">
        <w:rPr>
          <w:rFonts w:asciiTheme="majorBidi" w:hAnsiTheme="majorBidi" w:cstheme="majorBidi"/>
          <w:lang w:val="en-US"/>
        </w:rPr>
        <w:t>31</w:t>
      </w:r>
      <w:r w:rsidR="00673922" w:rsidRPr="00ED2793">
        <w:rPr>
          <w:rFonts w:asciiTheme="majorBidi" w:hAnsiTheme="majorBidi" w:cstheme="majorBidi"/>
          <w:cs/>
        </w:rPr>
        <w:t xml:space="preserve"> ธันวาคม </w:t>
      </w:r>
      <w:r w:rsidR="00943387">
        <w:rPr>
          <w:rFonts w:asciiTheme="majorBidi" w:hAnsiTheme="majorBidi" w:cstheme="majorBidi"/>
          <w:lang w:val="en-US"/>
        </w:rPr>
        <w:t>2562</w:t>
      </w:r>
      <w:r w:rsidR="00BC0BE2">
        <w:rPr>
          <w:rFonts w:asciiTheme="majorBidi" w:hAnsiTheme="majorBidi" w:cstheme="majorBidi" w:hint="cs"/>
          <w:cs/>
        </w:rPr>
        <w:t xml:space="preserve"> และ </w:t>
      </w:r>
      <w:r w:rsidR="00943387">
        <w:rPr>
          <w:rFonts w:asciiTheme="majorBidi" w:hAnsiTheme="majorBidi" w:cstheme="majorBidi"/>
          <w:lang w:val="en-US"/>
        </w:rPr>
        <w:t>2561</w:t>
      </w:r>
      <w:r w:rsidR="00BC0BE2">
        <w:rPr>
          <w:rFonts w:asciiTheme="majorBidi" w:hAnsiTheme="majorBidi" w:cstheme="majorBidi" w:hint="cs"/>
          <w:cs/>
        </w:rPr>
        <w:t xml:space="preserve"> </w:t>
      </w:r>
      <w:r w:rsidR="00673922" w:rsidRPr="00ED2793">
        <w:rPr>
          <w:rFonts w:asciiTheme="majorBidi" w:hAnsiTheme="majorBidi" w:cstheme="majorBidi"/>
          <w:cs/>
        </w:rPr>
        <w:t>สรุปได้ดังนี้</w:t>
      </w:r>
    </w:p>
    <w:p w:rsidR="00505E12" w:rsidRDefault="00505E12" w:rsidP="005957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</w:p>
    <w:tbl>
      <w:tblPr>
        <w:tblW w:w="9214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812"/>
        <w:gridCol w:w="1560"/>
        <w:gridCol w:w="295"/>
        <w:gridCol w:w="1547"/>
      </w:tblGrid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C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560" w:type="dxa"/>
          </w:tcPr>
          <w:p w:rsidR="00EE068B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95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EE068B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EE068B" w:rsidP="00B01F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EE068B" w:rsidRPr="00ED2793" w:rsidTr="002E7570">
        <w:trPr>
          <w:trHeight w:hRule="exact" w:val="191"/>
        </w:trPr>
        <w:tc>
          <w:tcPr>
            <w:tcW w:w="5812" w:type="dxa"/>
          </w:tcPr>
          <w:p w:rsidR="00EE068B" w:rsidRPr="00ED2793" w:rsidRDefault="00EE068B" w:rsidP="00B01F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E068B" w:rsidRPr="00ED2793" w:rsidRDefault="00EE068B" w:rsidP="00B01FDE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068B" w:rsidRPr="00ED2793" w:rsidTr="002E7570">
        <w:trPr>
          <w:trHeight w:hRule="exact" w:val="403"/>
        </w:trPr>
        <w:tc>
          <w:tcPr>
            <w:tcW w:w="5812" w:type="dxa"/>
          </w:tcPr>
          <w:p w:rsidR="00EE068B" w:rsidRPr="00ED2793" w:rsidRDefault="00287B6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EE068B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60" w:type="dxa"/>
          </w:tcPr>
          <w:p w:rsidR="00EE068B" w:rsidRPr="00ED2793" w:rsidRDefault="00EE068B" w:rsidP="002E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EE068B" w:rsidRPr="00ED2793" w:rsidRDefault="00EE068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3536" w:rsidRPr="00ED2793" w:rsidTr="002E7570">
        <w:trPr>
          <w:trHeight w:hRule="exact" w:val="403"/>
        </w:trPr>
        <w:tc>
          <w:tcPr>
            <w:tcW w:w="5812" w:type="dxa"/>
          </w:tcPr>
          <w:p w:rsidR="00273536" w:rsidRPr="00CD2BDB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DB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60" w:type="dxa"/>
          </w:tcPr>
          <w:p w:rsidR="00273536" w:rsidRPr="0073576A" w:rsidRDefault="001430CC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1" w:hanging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7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8" w:hanging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273536" w:rsidRPr="00ED2793" w:rsidTr="002E7570">
        <w:trPr>
          <w:trHeight w:hRule="exact" w:val="403"/>
        </w:trPr>
        <w:tc>
          <w:tcPr>
            <w:tcW w:w="5812" w:type="dxa"/>
          </w:tcPr>
          <w:p w:rsidR="00273536" w:rsidRPr="00150D55" w:rsidRDefault="00273536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ที่ดินและสิ่งปลูกสร้าง</w:t>
            </w:r>
            <w:r w:rsidR="00150D5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150D55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150D55">
              <w:rPr>
                <w:rFonts w:ascii="Angsana New" w:hAnsi="Angsana New"/>
                <w:sz w:val="30"/>
                <w:szCs w:val="30"/>
              </w:rPr>
              <w:t>12</w:t>
            </w:r>
            <w:r w:rsidR="00150D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273536" w:rsidRPr="0073576A" w:rsidRDefault="001430CC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7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273536" w:rsidRPr="00ED2793" w:rsidRDefault="00AA7733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73536">
              <w:rPr>
                <w:rFonts w:asciiTheme="majorBidi" w:hAnsiTheme="majorBidi" w:cstheme="majorBidi"/>
                <w:sz w:val="30"/>
                <w:szCs w:val="30"/>
              </w:rPr>
              <w:t>,300</w:t>
            </w:r>
          </w:p>
        </w:tc>
      </w:tr>
      <w:tr w:rsidR="0073576A" w:rsidRPr="00ED2793" w:rsidTr="002E7570">
        <w:trPr>
          <w:trHeight w:hRule="exact" w:val="403"/>
        </w:trPr>
        <w:tc>
          <w:tcPr>
            <w:tcW w:w="5812" w:type="dxa"/>
          </w:tcPr>
          <w:p w:rsidR="0073576A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ขาย </w:t>
            </w:r>
            <w:r w:rsidR="00150D5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:rsidR="0073576A" w:rsidRPr="0073576A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76A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95" w:type="dxa"/>
          </w:tcPr>
          <w:p w:rsidR="0073576A" w:rsidRPr="00ED2793" w:rsidRDefault="0073576A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73576A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50D55" w:rsidRPr="00ED2793" w:rsidTr="002E7570">
        <w:trPr>
          <w:trHeight w:hRule="exact" w:val="403"/>
        </w:trPr>
        <w:tc>
          <w:tcPr>
            <w:tcW w:w="5812" w:type="dxa"/>
          </w:tcPr>
          <w:p w:rsidR="00150D55" w:rsidRDefault="00150D55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150D55" w:rsidRPr="0073576A" w:rsidRDefault="00150D55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19,700</w:t>
            </w:r>
          </w:p>
        </w:tc>
        <w:tc>
          <w:tcPr>
            <w:tcW w:w="295" w:type="dxa"/>
          </w:tcPr>
          <w:p w:rsidR="00150D55" w:rsidRPr="00ED2793" w:rsidRDefault="00150D55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150D55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17,500</w:t>
            </w:r>
          </w:p>
        </w:tc>
      </w:tr>
      <w:tr w:rsidR="00273536" w:rsidRPr="00ED2793" w:rsidTr="002E7570">
        <w:trPr>
          <w:trHeight w:hRule="exact" w:val="403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60" w:type="dxa"/>
          </w:tcPr>
          <w:p w:rsidR="00273536" w:rsidRPr="0073576A" w:rsidRDefault="00302F83" w:rsidP="00143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2,255</w:t>
            </w:r>
          </w:p>
        </w:tc>
        <w:tc>
          <w:tcPr>
            <w:tcW w:w="2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2,568</w:t>
            </w:r>
          </w:p>
        </w:tc>
      </w:tr>
      <w:tr w:rsidR="00273536" w:rsidRPr="00ED2793" w:rsidTr="002E7570">
        <w:trPr>
          <w:trHeight w:hRule="exact" w:val="403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60" w:type="dxa"/>
          </w:tcPr>
          <w:p w:rsidR="00273536" w:rsidRPr="0073576A" w:rsidRDefault="00302F83" w:rsidP="00143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357,231</w:t>
            </w:r>
          </w:p>
        </w:tc>
        <w:tc>
          <w:tcPr>
            <w:tcW w:w="2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416,199</w:t>
            </w:r>
          </w:p>
        </w:tc>
      </w:tr>
      <w:tr w:rsidR="00273536" w:rsidRPr="00ED2793" w:rsidTr="002E7570">
        <w:trPr>
          <w:trHeight w:hRule="exact" w:val="403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</w:tcPr>
          <w:p w:rsidR="00273536" w:rsidRPr="0073576A" w:rsidRDefault="00302F83" w:rsidP="00143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13,542</w:t>
            </w:r>
          </w:p>
        </w:tc>
        <w:tc>
          <w:tcPr>
            <w:tcW w:w="2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11,077</w:t>
            </w:r>
          </w:p>
        </w:tc>
      </w:tr>
      <w:tr w:rsidR="00273536" w:rsidRPr="00ED2793" w:rsidTr="002E7570">
        <w:trPr>
          <w:trHeight w:hRule="exact" w:val="403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</w:tcPr>
          <w:p w:rsidR="00273536" w:rsidRPr="0073576A" w:rsidRDefault="00302F83" w:rsidP="00143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12,316</w:t>
            </w:r>
          </w:p>
        </w:tc>
        <w:tc>
          <w:tcPr>
            <w:tcW w:w="2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273536" w:rsidRPr="00ED2793" w:rsidRDefault="00302F83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10,114</w:t>
            </w:r>
          </w:p>
        </w:tc>
      </w:tr>
      <w:tr w:rsidR="00273536" w:rsidRPr="00ED2793" w:rsidTr="002E7570">
        <w:trPr>
          <w:trHeight w:hRule="exact" w:val="403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60" w:type="dxa"/>
          </w:tcPr>
          <w:p w:rsidR="00273536" w:rsidRPr="00ED2793" w:rsidRDefault="001430CC" w:rsidP="00143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  <w:tc>
          <w:tcPr>
            <w:tcW w:w="2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</w:tr>
      <w:tr w:rsidR="00CD2BDB" w:rsidRPr="00BC0BE2" w:rsidTr="00BC0BE2">
        <w:trPr>
          <w:trHeight w:hRule="exact" w:val="213"/>
        </w:trPr>
        <w:tc>
          <w:tcPr>
            <w:tcW w:w="5812" w:type="dxa"/>
          </w:tcPr>
          <w:p w:rsidR="00CD2BDB" w:rsidRPr="00BC0BE2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CD2BDB" w:rsidRPr="00BC0BE2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7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60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BDB" w:rsidRPr="00ED2793" w:rsidTr="002E7570">
        <w:trPr>
          <w:trHeight w:hRule="exact" w:val="403"/>
        </w:trPr>
        <w:tc>
          <w:tcPr>
            <w:tcW w:w="5812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60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:rsidR="00CD2BDB" w:rsidRPr="00ED2793" w:rsidRDefault="00CD2BDB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536" w:rsidRPr="00ED2793" w:rsidTr="002E7570">
        <w:trPr>
          <w:trHeight w:hRule="exact" w:val="403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560" w:type="dxa"/>
            <w:shd w:val="clear" w:color="auto" w:fill="auto"/>
          </w:tcPr>
          <w:p w:rsidR="00273536" w:rsidRPr="00ED2793" w:rsidRDefault="001430CC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5,915</w:t>
            </w:r>
          </w:p>
        </w:tc>
        <w:tc>
          <w:tcPr>
            <w:tcW w:w="295" w:type="dxa"/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7,198</w:t>
            </w:r>
          </w:p>
        </w:tc>
      </w:tr>
      <w:tr w:rsidR="00273536" w:rsidRPr="00ED2793" w:rsidTr="0048752E">
        <w:trPr>
          <w:trHeight w:hRule="exact" w:val="403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273536" w:rsidRPr="00ED2793" w:rsidRDefault="001430CC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95" w:type="dxa"/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273536" w:rsidRPr="00ED2793" w:rsidTr="0048752E">
        <w:trPr>
          <w:trHeight w:hRule="exact" w:val="403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3536" w:rsidRPr="00ED2793" w:rsidRDefault="001430CC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6,195</w:t>
            </w:r>
          </w:p>
        </w:tc>
        <w:tc>
          <w:tcPr>
            <w:tcW w:w="295" w:type="dxa"/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7,485</w:t>
            </w:r>
          </w:p>
        </w:tc>
      </w:tr>
      <w:tr w:rsidR="0048752E" w:rsidRPr="00ED2793" w:rsidTr="0048752E">
        <w:trPr>
          <w:trHeight w:hRule="exact" w:val="403"/>
        </w:trPr>
        <w:tc>
          <w:tcPr>
            <w:tcW w:w="5812" w:type="dxa"/>
          </w:tcPr>
          <w:p w:rsidR="0048752E" w:rsidRPr="00ED2793" w:rsidRDefault="0048752E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:rsidR="0048752E" w:rsidRDefault="0048752E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dxa"/>
            <w:shd w:val="clear" w:color="auto" w:fill="auto"/>
          </w:tcPr>
          <w:p w:rsidR="0048752E" w:rsidRPr="00ED2793" w:rsidRDefault="0048752E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  <w:shd w:val="clear" w:color="auto" w:fill="auto"/>
          </w:tcPr>
          <w:p w:rsidR="0048752E" w:rsidRPr="00ED2793" w:rsidRDefault="0048752E" w:rsidP="00CD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5F6225" w:rsidRDefault="005F6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F2887" w:rsidRPr="00ED2793" w:rsidRDefault="000A58C0" w:rsidP="00917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ย</w:t>
      </w:r>
      <w:r w:rsidR="00970BF5" w:rsidRPr="00ED2793">
        <w:rPr>
          <w:rFonts w:asciiTheme="majorBidi" w:hAnsiTheme="majorBidi" w:cstheme="majorBidi"/>
          <w:sz w:val="30"/>
          <w:szCs w:val="30"/>
          <w:cs/>
        </w:rPr>
        <w:t>อดคงเหลือกับ</w:t>
      </w:r>
      <w:r w:rsidR="00543EE3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970BF5" w:rsidRPr="00ED2793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 ณ วันที่ </w:t>
      </w:r>
      <w:r w:rsidR="00C13214" w:rsidRPr="00ED2793">
        <w:rPr>
          <w:rFonts w:asciiTheme="majorBidi" w:hAnsiTheme="majorBidi" w:cstheme="majorBidi"/>
          <w:sz w:val="30"/>
          <w:szCs w:val="30"/>
        </w:rPr>
        <w:t>31</w:t>
      </w:r>
      <w:r w:rsidR="00970BF5" w:rsidRPr="00ED279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73536">
        <w:rPr>
          <w:rFonts w:asciiTheme="majorBidi" w:hAnsiTheme="majorBidi" w:cstheme="majorBidi"/>
          <w:sz w:val="30"/>
          <w:szCs w:val="30"/>
        </w:rPr>
        <w:t>2562</w:t>
      </w:r>
      <w:r w:rsidR="00917EA7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73536">
        <w:rPr>
          <w:rFonts w:asciiTheme="majorBidi" w:hAnsiTheme="majorBidi" w:cstheme="majorBidi"/>
          <w:sz w:val="30"/>
          <w:szCs w:val="30"/>
        </w:rPr>
        <w:t>2561</w:t>
      </w:r>
      <w:r w:rsidR="00917E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0BF5"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214" w:type="dxa"/>
        <w:tblLayout w:type="fixed"/>
        <w:tblLook w:val="0000"/>
      </w:tblPr>
      <w:tblGrid>
        <w:gridCol w:w="5812"/>
        <w:gridCol w:w="1559"/>
        <w:gridCol w:w="270"/>
        <w:gridCol w:w="1573"/>
      </w:tblGrid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 w:firstLine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4952F4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4952F4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52F4" w:rsidRPr="00ED2793" w:rsidTr="00917EA7">
        <w:tc>
          <w:tcPr>
            <w:tcW w:w="5812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4952F4" w:rsidRPr="00ED2793" w:rsidTr="00543EE3">
        <w:tc>
          <w:tcPr>
            <w:tcW w:w="5812" w:type="dxa"/>
          </w:tcPr>
          <w:p w:rsidR="004952F4" w:rsidRPr="00ED2793" w:rsidRDefault="00127765" w:rsidP="0050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</w:t>
            </w:r>
            <w:r w:rsidR="005F62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การค้า</w:t>
            </w:r>
          </w:p>
        </w:tc>
        <w:tc>
          <w:tcPr>
            <w:tcW w:w="1559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3576A" w:rsidRPr="00ED2793" w:rsidTr="00863648">
        <w:tc>
          <w:tcPr>
            <w:tcW w:w="5812" w:type="dxa"/>
          </w:tcPr>
          <w:p w:rsidR="0073576A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73576A" w:rsidRPr="001430CC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1" w:hanging="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57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3576A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73576A" w:rsidRPr="00863648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73576A" w:rsidRPr="0073576A" w:rsidTr="0073576A">
        <w:tc>
          <w:tcPr>
            <w:tcW w:w="5812" w:type="dxa"/>
          </w:tcPr>
          <w:p w:rsidR="0073576A" w:rsidRPr="0073576A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:rsidR="0073576A" w:rsidRPr="0073576A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1" w:hanging="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73576A" w:rsidRPr="0073576A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73" w:type="dxa"/>
          </w:tcPr>
          <w:p w:rsidR="0073576A" w:rsidRPr="0073576A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3576A" w:rsidRPr="00127765" w:rsidTr="0073576A">
        <w:tc>
          <w:tcPr>
            <w:tcW w:w="5812" w:type="dxa"/>
          </w:tcPr>
          <w:p w:rsidR="0073576A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59" w:type="dxa"/>
          </w:tcPr>
          <w:p w:rsidR="0073576A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3576A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</w:tcPr>
          <w:p w:rsidR="0073576A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3576A" w:rsidRPr="00127765" w:rsidTr="002161F8">
        <w:tc>
          <w:tcPr>
            <w:tcW w:w="5812" w:type="dxa"/>
          </w:tcPr>
          <w:p w:rsidR="0073576A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73576A" w:rsidRPr="001430CC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 w:hanging="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576A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:rsidR="0073576A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73576A" w:rsidRPr="001430CC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1" w:hanging="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57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3576A" w:rsidRPr="00127765" w:rsidTr="002161F8">
        <w:tc>
          <w:tcPr>
            <w:tcW w:w="5812" w:type="dxa"/>
          </w:tcPr>
          <w:p w:rsidR="0073576A" w:rsidRPr="00127765" w:rsidRDefault="0073576A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3576A" w:rsidRPr="00127765" w:rsidRDefault="0073576A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73576A" w:rsidRPr="00127765" w:rsidRDefault="0073576A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73576A" w:rsidRPr="00127765" w:rsidRDefault="0073576A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273536" w:rsidRPr="00ED2793" w:rsidTr="00543EE3"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73536" w:rsidRPr="00ED2793" w:rsidTr="00863648"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273536" w:rsidRPr="00863648" w:rsidRDefault="00357550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13,761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273536" w:rsidRPr="00863648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648">
              <w:rPr>
                <w:rFonts w:asciiTheme="majorBidi" w:hAnsiTheme="majorBidi" w:cstheme="majorBidi"/>
                <w:sz w:val="30"/>
                <w:szCs w:val="30"/>
              </w:rPr>
              <w:t>52,980</w:t>
            </w:r>
          </w:p>
        </w:tc>
      </w:tr>
      <w:tr w:rsidR="00273536" w:rsidRPr="00ED2793" w:rsidTr="0048752E">
        <w:trPr>
          <w:trHeight w:hRule="exact" w:val="227"/>
        </w:trPr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273536" w:rsidRPr="00863648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273536" w:rsidRPr="00863648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536" w:rsidRPr="00ED2793" w:rsidTr="00863648"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73536" w:rsidRPr="00ED2793" w:rsidTr="00917EA7">
        <w:tc>
          <w:tcPr>
            <w:tcW w:w="581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273536" w:rsidRPr="00863648" w:rsidRDefault="00357550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3,946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273536" w:rsidRPr="00863648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,289</w:t>
            </w:r>
          </w:p>
        </w:tc>
      </w:tr>
    </w:tbl>
    <w:p w:rsidR="004952F4" w:rsidRDefault="004952F4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595768" w:rsidRDefault="00595768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Layout w:type="fixed"/>
        <w:tblLook w:val="0000"/>
      </w:tblPr>
      <w:tblGrid>
        <w:gridCol w:w="4395"/>
        <w:gridCol w:w="850"/>
        <w:gridCol w:w="271"/>
        <w:gridCol w:w="861"/>
        <w:gridCol w:w="1177"/>
        <w:gridCol w:w="271"/>
        <w:gridCol w:w="1354"/>
      </w:tblGrid>
      <w:tr w:rsidR="004952F4" w:rsidRPr="00ED2793" w:rsidTr="009A2DD4">
        <w:trPr>
          <w:trHeight w:val="802"/>
        </w:trPr>
        <w:tc>
          <w:tcPr>
            <w:tcW w:w="4395" w:type="dxa"/>
          </w:tcPr>
          <w:p w:rsidR="00863648" w:rsidRPr="00ED2793" w:rsidRDefault="004952F4" w:rsidP="0086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2" w:type="dxa"/>
            <w:gridSpan w:val="3"/>
            <w:vAlign w:val="bottom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4952F4" w:rsidRPr="00ED2793" w:rsidTr="009A2DD4">
        <w:trPr>
          <w:trHeight w:val="390"/>
        </w:trPr>
        <w:tc>
          <w:tcPr>
            <w:tcW w:w="4395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02" w:type="dxa"/>
            <w:gridSpan w:val="3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2F4" w:rsidRPr="00ED2793" w:rsidTr="009A2DD4">
        <w:trPr>
          <w:trHeight w:val="390"/>
        </w:trPr>
        <w:tc>
          <w:tcPr>
            <w:tcW w:w="4395" w:type="dxa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4952F4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1" w:type="dxa"/>
            <w:shd w:val="clear" w:color="auto" w:fill="auto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4952F4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77" w:type="dxa"/>
            <w:shd w:val="clear" w:color="auto" w:fill="auto"/>
          </w:tcPr>
          <w:p w:rsidR="004952F4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1" w:type="dxa"/>
            <w:shd w:val="clear" w:color="auto" w:fill="auto"/>
          </w:tcPr>
          <w:p w:rsidR="004952F4" w:rsidRPr="00ED2793" w:rsidRDefault="004952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4952F4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75F9C" w:rsidRPr="00ED2793" w:rsidTr="009A2DD4">
        <w:trPr>
          <w:trHeight w:val="412"/>
        </w:trPr>
        <w:tc>
          <w:tcPr>
            <w:tcW w:w="4395" w:type="dxa"/>
          </w:tcPr>
          <w:p w:rsidR="00C75F9C" w:rsidRPr="00ED2793" w:rsidRDefault="00C75F9C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:rsidR="00C75F9C" w:rsidRPr="00ED2793" w:rsidRDefault="00C75F9C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802" w:type="dxa"/>
            <w:gridSpan w:val="3"/>
            <w:shd w:val="clear" w:color="auto" w:fill="auto"/>
          </w:tcPr>
          <w:p w:rsidR="00C75F9C" w:rsidRPr="00ED2793" w:rsidRDefault="00C75F9C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01DF" w:rsidRPr="00ED2793" w:rsidTr="009A2DD4">
        <w:trPr>
          <w:trHeight w:val="390"/>
        </w:trPr>
        <w:tc>
          <w:tcPr>
            <w:tcW w:w="4395" w:type="dxa"/>
          </w:tcPr>
          <w:p w:rsidR="008901DF" w:rsidRPr="00ED2793" w:rsidRDefault="008636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:rsidR="008901DF" w:rsidRPr="00ED2793" w:rsidRDefault="008901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8901DF" w:rsidRPr="00ED2793" w:rsidRDefault="008901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:rsidR="008901DF" w:rsidRPr="00ED2793" w:rsidRDefault="008901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901DF" w:rsidRPr="00ED2793" w:rsidRDefault="008901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8901DF" w:rsidRPr="00ED2793" w:rsidRDefault="008901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536" w:rsidRPr="00ED2793" w:rsidTr="009A2DD4">
        <w:trPr>
          <w:trHeight w:val="390"/>
        </w:trPr>
        <w:tc>
          <w:tcPr>
            <w:tcW w:w="4395" w:type="dxa"/>
          </w:tcPr>
          <w:p w:rsidR="00273536" w:rsidRPr="00ED2793" w:rsidRDefault="0073576A" w:rsidP="0073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นางศิรินา  ปวโรฬารวิทยา</w:t>
            </w:r>
          </w:p>
        </w:tc>
        <w:tc>
          <w:tcPr>
            <w:tcW w:w="850" w:type="dxa"/>
            <w:shd w:val="clear" w:color="auto" w:fill="auto"/>
          </w:tcPr>
          <w:p w:rsidR="00273536" w:rsidRPr="00ED2793" w:rsidRDefault="00273536" w:rsidP="002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1" w:type="dxa"/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273536" w:rsidRPr="00ED2793" w:rsidRDefault="002161F8" w:rsidP="002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:rsidR="00273536" w:rsidRPr="00ED2793" w:rsidRDefault="002161F8" w:rsidP="00216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39,000</w:t>
            </w:r>
          </w:p>
        </w:tc>
        <w:tc>
          <w:tcPr>
            <w:tcW w:w="271" w:type="dxa"/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273536" w:rsidRPr="00ED2793" w:rsidRDefault="00273536" w:rsidP="002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161F8" w:rsidRPr="00595768" w:rsidTr="0048752E">
        <w:trPr>
          <w:trHeight w:val="96"/>
        </w:trPr>
        <w:tc>
          <w:tcPr>
            <w:tcW w:w="4395" w:type="dxa"/>
          </w:tcPr>
          <w:p w:rsidR="002161F8" w:rsidRPr="00595768" w:rsidRDefault="002161F8" w:rsidP="00216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7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:rsidR="002161F8" w:rsidRPr="00595768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:rsidR="002161F8" w:rsidRPr="00595768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2161F8" w:rsidRPr="00595768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F8" w:rsidRPr="002161F8" w:rsidRDefault="002161F8" w:rsidP="00216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39,000</w:t>
            </w:r>
          </w:p>
        </w:tc>
        <w:tc>
          <w:tcPr>
            <w:tcW w:w="271" w:type="dxa"/>
            <w:shd w:val="clear" w:color="auto" w:fill="auto"/>
          </w:tcPr>
          <w:p w:rsidR="002161F8" w:rsidRPr="00595768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F8" w:rsidRPr="002161F8" w:rsidRDefault="002161F8" w:rsidP="00216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1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161F8" w:rsidRPr="00595768" w:rsidTr="0048752E">
        <w:trPr>
          <w:trHeight w:val="96"/>
        </w:trPr>
        <w:tc>
          <w:tcPr>
            <w:tcW w:w="4395" w:type="dxa"/>
          </w:tcPr>
          <w:p w:rsidR="002161F8" w:rsidRPr="00595768" w:rsidRDefault="002161F8" w:rsidP="00216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161F8" w:rsidRPr="00595768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:rsidR="002161F8" w:rsidRPr="00595768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:rsidR="002161F8" w:rsidRPr="00595768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:rsidR="002161F8" w:rsidRDefault="002161F8" w:rsidP="00216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2161F8" w:rsidRPr="00595768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:rsidR="002161F8" w:rsidRDefault="002161F8" w:rsidP="00216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:rsidR="008677F7" w:rsidRPr="009A2DD4" w:rsidRDefault="008677F7" w:rsidP="00B01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2161F8" w:rsidRDefault="00216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D00DA" w:rsidRPr="00ED2793" w:rsidRDefault="004E44FE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</w:t>
      </w:r>
      <w:r w:rsidR="0024585B" w:rsidRPr="00ED2793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ED2793">
        <w:rPr>
          <w:rFonts w:asciiTheme="majorBidi" w:hAnsiTheme="majorBidi" w:cstheme="majorBidi"/>
          <w:sz w:val="30"/>
          <w:szCs w:val="30"/>
          <w:cs/>
        </w:rPr>
        <w:t>จาก</w:t>
      </w:r>
      <w:r w:rsidR="00510136" w:rsidRPr="00ED2793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ED279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C12D08" w:rsidRPr="00ED2793">
        <w:rPr>
          <w:rFonts w:asciiTheme="majorBidi" w:hAnsiTheme="majorBidi" w:cstheme="majorBidi"/>
          <w:sz w:val="30"/>
          <w:szCs w:val="30"/>
          <w:cs/>
        </w:rPr>
        <w:t>แต่ละ</w:t>
      </w:r>
      <w:r w:rsidR="00867A27" w:rsidRPr="00ED2793">
        <w:rPr>
          <w:rFonts w:asciiTheme="majorBidi" w:hAnsiTheme="majorBidi" w:cstheme="majorBidi"/>
          <w:sz w:val="30"/>
          <w:szCs w:val="30"/>
          <w:cs/>
        </w:rPr>
        <w:t>ปี</w:t>
      </w:r>
      <w:r w:rsidR="00C12D08" w:rsidRPr="00ED279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12D08"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="00C12D08"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0360C">
        <w:rPr>
          <w:rFonts w:asciiTheme="majorBidi" w:hAnsiTheme="majorBidi"/>
          <w:sz w:val="30"/>
          <w:szCs w:val="30"/>
          <w:cs/>
        </w:rPr>
        <w:t xml:space="preserve">  </w:t>
      </w:r>
      <w:r w:rsidR="006D00DA"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36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954"/>
        <w:gridCol w:w="1417"/>
        <w:gridCol w:w="270"/>
        <w:gridCol w:w="1395"/>
      </w:tblGrid>
      <w:tr w:rsidR="008E0568" w:rsidRPr="00ED2793" w:rsidTr="002161F8">
        <w:tc>
          <w:tcPr>
            <w:tcW w:w="5954" w:type="dxa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82" w:type="dxa"/>
            <w:gridSpan w:val="3"/>
          </w:tcPr>
          <w:p w:rsidR="00023390" w:rsidRPr="00ED2793" w:rsidRDefault="000233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8E0568" w:rsidRPr="00ED2793" w:rsidRDefault="000233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8E0568" w:rsidRPr="00ED2793" w:rsidTr="002161F8">
        <w:tc>
          <w:tcPr>
            <w:tcW w:w="5954" w:type="dxa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82" w:type="dxa"/>
            <w:gridSpan w:val="3"/>
          </w:tcPr>
          <w:p w:rsidR="008E0568" w:rsidRPr="00ED2793" w:rsidRDefault="008E056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568" w:rsidRPr="00ED2793" w:rsidTr="002161F8">
        <w:tc>
          <w:tcPr>
            <w:tcW w:w="5954" w:type="dxa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17" w:type="dxa"/>
          </w:tcPr>
          <w:p w:rsidR="008E0568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:rsidR="008E0568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E0568" w:rsidRPr="00ED2793" w:rsidTr="002161F8">
        <w:tc>
          <w:tcPr>
            <w:tcW w:w="5954" w:type="dxa"/>
          </w:tcPr>
          <w:p w:rsidR="008E0568" w:rsidRPr="00ED2793" w:rsidRDefault="00E56C7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3082" w:type="dxa"/>
            <w:gridSpan w:val="3"/>
          </w:tcPr>
          <w:p w:rsidR="008E0568" w:rsidRPr="00ED2793" w:rsidRDefault="008E056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273536" w:rsidRPr="00ED2793" w:rsidTr="002161F8">
        <w:tc>
          <w:tcPr>
            <w:tcW w:w="595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417" w:type="dxa"/>
          </w:tcPr>
          <w:p w:rsidR="00273536" w:rsidRPr="00ED2793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86,891</w:t>
            </w:r>
          </w:p>
        </w:tc>
      </w:tr>
      <w:tr w:rsidR="00273536" w:rsidRPr="00ED2793" w:rsidTr="002161F8">
        <w:trPr>
          <w:trHeight w:val="236"/>
        </w:trPr>
        <w:tc>
          <w:tcPr>
            <w:tcW w:w="595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:rsidR="00273536" w:rsidRPr="00ED2793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65,000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7,550</w:t>
            </w:r>
          </w:p>
        </w:tc>
      </w:tr>
      <w:tr w:rsidR="00273536" w:rsidRPr="00ED2793" w:rsidTr="002161F8">
        <w:trPr>
          <w:trHeight w:val="290"/>
        </w:trPr>
        <w:tc>
          <w:tcPr>
            <w:tcW w:w="595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</w:tcPr>
          <w:p w:rsidR="00273536" w:rsidRPr="00ED2793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94,441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73536" w:rsidRPr="00ED2793" w:rsidTr="002161F8">
        <w:trPr>
          <w:trHeight w:val="370"/>
        </w:trPr>
        <w:tc>
          <w:tcPr>
            <w:tcW w:w="5954" w:type="dxa"/>
          </w:tcPr>
          <w:p w:rsidR="00273536" w:rsidRPr="00ED2793" w:rsidRDefault="00273536" w:rsidP="0027353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39,000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8E0568" w:rsidRDefault="008E0568" w:rsidP="00B01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67A27" w:rsidRPr="00ED2793" w:rsidRDefault="002977D7" w:rsidP="00B01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2"/>
          <w:sz w:val="30"/>
          <w:szCs w:val="30"/>
        </w:rPr>
        <w:t>5</w:t>
      </w:r>
      <w:r w:rsidR="00867A27" w:rsidRPr="00ED2793">
        <w:rPr>
          <w:rFonts w:asciiTheme="majorBidi" w:hAnsiTheme="majorBidi" w:cstheme="majorBidi"/>
          <w:spacing w:val="2"/>
          <w:sz w:val="30"/>
          <w:szCs w:val="30"/>
        </w:rPr>
        <w:tab/>
      </w:r>
      <w:r w:rsidR="00867A27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867A27" w:rsidRPr="005F6ABE" w:rsidRDefault="00867A27" w:rsidP="00B01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tbl>
      <w:tblPr>
        <w:tblW w:w="9072" w:type="dxa"/>
        <w:tblLayout w:type="fixed"/>
        <w:tblLook w:val="0000"/>
      </w:tblPr>
      <w:tblGrid>
        <w:gridCol w:w="5954"/>
        <w:gridCol w:w="1402"/>
        <w:gridCol w:w="270"/>
        <w:gridCol w:w="1446"/>
      </w:tblGrid>
      <w:tr w:rsidR="00FA6FA2" w:rsidRPr="00ED2793" w:rsidTr="009A2DD4">
        <w:trPr>
          <w:trHeight w:hRule="exact" w:val="403"/>
        </w:trPr>
        <w:tc>
          <w:tcPr>
            <w:tcW w:w="5954" w:type="dxa"/>
          </w:tcPr>
          <w:p w:rsidR="00FA6FA2" w:rsidRPr="00ED2793" w:rsidRDefault="00FA6FA2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FA6FA2" w:rsidRPr="00ED2793" w:rsidRDefault="00FA6FA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A6FA2" w:rsidRPr="00ED2793" w:rsidTr="009A2DD4">
        <w:trPr>
          <w:trHeight w:hRule="exact" w:val="403"/>
        </w:trPr>
        <w:tc>
          <w:tcPr>
            <w:tcW w:w="5954" w:type="dxa"/>
          </w:tcPr>
          <w:p w:rsidR="00FA6FA2" w:rsidRPr="00ED2793" w:rsidRDefault="00FA6FA2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FA6FA2" w:rsidRPr="00ED2793" w:rsidRDefault="00FA6FA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FA6FA2" w:rsidRPr="00ED2793" w:rsidTr="009A2DD4">
        <w:trPr>
          <w:trHeight w:hRule="exact" w:val="403"/>
        </w:trPr>
        <w:tc>
          <w:tcPr>
            <w:tcW w:w="5954" w:type="dxa"/>
          </w:tcPr>
          <w:p w:rsidR="00FA6FA2" w:rsidRPr="00ED2793" w:rsidRDefault="00FA6FA2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FA6FA2" w:rsidRPr="00ED2793" w:rsidRDefault="00FA6FA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FA2" w:rsidRPr="00ED2793" w:rsidTr="009A2DD4">
        <w:trPr>
          <w:trHeight w:hRule="exact" w:val="403"/>
        </w:trPr>
        <w:tc>
          <w:tcPr>
            <w:tcW w:w="5954" w:type="dxa"/>
          </w:tcPr>
          <w:p w:rsidR="00FA6FA2" w:rsidRPr="00ED2793" w:rsidRDefault="00FA6FA2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:rsidR="00FA6FA2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FA2" w:rsidRPr="00ED2793" w:rsidRDefault="00FA6FA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:rsidR="00FA6FA2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13A7F" w:rsidRPr="00ED2793" w:rsidTr="009A2DD4">
        <w:trPr>
          <w:trHeight w:hRule="exact" w:val="403"/>
        </w:trPr>
        <w:tc>
          <w:tcPr>
            <w:tcW w:w="5954" w:type="dxa"/>
          </w:tcPr>
          <w:p w:rsidR="00113A7F" w:rsidRPr="00ED2793" w:rsidRDefault="00113A7F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113A7F" w:rsidRPr="00ED2793" w:rsidRDefault="00113A7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273536" w:rsidRPr="00ED2793" w:rsidTr="009A2DD4">
        <w:trPr>
          <w:trHeight w:hRule="exact" w:val="403"/>
        </w:trPr>
        <w:tc>
          <w:tcPr>
            <w:tcW w:w="5954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02" w:type="dxa"/>
          </w:tcPr>
          <w:p w:rsidR="00273536" w:rsidRPr="00ED2793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:rsidR="00273536" w:rsidRPr="00ED2793" w:rsidRDefault="002977D7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</w:tr>
      <w:tr w:rsidR="00273536" w:rsidRPr="00ED2793" w:rsidTr="009A2DD4">
        <w:trPr>
          <w:trHeight w:hRule="exact" w:val="403"/>
        </w:trPr>
        <w:tc>
          <w:tcPr>
            <w:tcW w:w="5954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02" w:type="dxa"/>
          </w:tcPr>
          <w:p w:rsidR="00273536" w:rsidRPr="00ED2793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92" w:right="-157" w:firstLine="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6,478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92" w:right="-157" w:firstLine="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2,427</w:t>
            </w:r>
          </w:p>
        </w:tc>
      </w:tr>
      <w:tr w:rsidR="00273536" w:rsidRPr="00ED2793" w:rsidTr="0048752E">
        <w:trPr>
          <w:trHeight w:hRule="exact" w:val="403"/>
        </w:trPr>
        <w:tc>
          <w:tcPr>
            <w:tcW w:w="5954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273536" w:rsidRPr="00ED2793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73536" w:rsidRPr="00ED2793" w:rsidTr="0048752E">
        <w:trPr>
          <w:trHeight w:hRule="exact" w:val="403"/>
        </w:trPr>
        <w:tc>
          <w:tcPr>
            <w:tcW w:w="5954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7,679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3,405</w:t>
            </w:r>
          </w:p>
        </w:tc>
      </w:tr>
      <w:tr w:rsidR="0048752E" w:rsidRPr="00ED2793" w:rsidTr="0048752E">
        <w:trPr>
          <w:trHeight w:hRule="exact" w:val="403"/>
        </w:trPr>
        <w:tc>
          <w:tcPr>
            <w:tcW w:w="5954" w:type="dxa"/>
          </w:tcPr>
          <w:p w:rsidR="0048752E" w:rsidRPr="00ED2793" w:rsidRDefault="0048752E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:rsidR="0048752E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752E" w:rsidRPr="00ED2793" w:rsidRDefault="0048752E" w:rsidP="00B01FD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:rsidR="0048752E" w:rsidRPr="00ED2793" w:rsidRDefault="0048752E" w:rsidP="009A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48752E" w:rsidRDefault="0048752E" w:rsidP="0090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48752E" w:rsidRDefault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FA7B2C" w:rsidRPr="0090360C" w:rsidRDefault="00822A23" w:rsidP="0090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9F22F3"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ลูกหนี้การค้า </w:t>
      </w:r>
    </w:p>
    <w:p w:rsidR="00C873A0" w:rsidRPr="005F6ABE" w:rsidRDefault="00C873A0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072" w:type="dxa"/>
        <w:tblLayout w:type="fixed"/>
        <w:tblLook w:val="0000"/>
      </w:tblPr>
      <w:tblGrid>
        <w:gridCol w:w="4662"/>
        <w:gridCol w:w="1080"/>
        <w:gridCol w:w="236"/>
        <w:gridCol w:w="1393"/>
        <w:gridCol w:w="284"/>
        <w:gridCol w:w="1417"/>
      </w:tblGrid>
      <w:tr w:rsidR="00AB34BF" w:rsidRPr="00ED2793" w:rsidTr="009A2DD4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B34BF" w:rsidRPr="00ED2793" w:rsidTr="009A2DD4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:rsidR="00AB34BF" w:rsidRPr="00ED2793" w:rsidRDefault="00AB34B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AB34BF" w:rsidRPr="00ED2793" w:rsidTr="009A2DD4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:rsidR="00AB34BF" w:rsidRPr="00ED2793" w:rsidRDefault="00AB34B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4BF" w:rsidRPr="00ED2793" w:rsidTr="009A2DD4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:rsidR="00AB34BF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AB34BF" w:rsidRPr="00ED2793" w:rsidRDefault="002977D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B34BF" w:rsidRPr="00ED2793" w:rsidTr="0021373F">
        <w:trPr>
          <w:trHeight w:hRule="exact" w:val="403"/>
        </w:trPr>
        <w:tc>
          <w:tcPr>
            <w:tcW w:w="4662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ED2793" w:rsidRDefault="007F722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:rsidR="00AB34BF" w:rsidRPr="00ED2793" w:rsidRDefault="00AB34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273536" w:rsidRPr="00ED2793" w:rsidTr="005F6225">
        <w:trPr>
          <w:trHeight w:hRule="exact" w:val="403"/>
        </w:trPr>
        <w:tc>
          <w:tcPr>
            <w:tcW w:w="4662" w:type="dxa"/>
          </w:tcPr>
          <w:p w:rsidR="00273536" w:rsidRPr="000D1CD0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273536" w:rsidRPr="00ED2793" w:rsidRDefault="002977D7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:rsidR="00273536" w:rsidRPr="00ED2793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73536" w:rsidRPr="00ED2793" w:rsidRDefault="002977D7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273536" w:rsidRPr="00ED2793" w:rsidTr="005F6225">
        <w:trPr>
          <w:trHeight w:hRule="exact" w:val="403"/>
        </w:trPr>
        <w:tc>
          <w:tcPr>
            <w:tcW w:w="4662" w:type="dxa"/>
          </w:tcPr>
          <w:p w:rsidR="00273536" w:rsidRPr="000D1CD0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73536" w:rsidRPr="00ED2793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71,051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81,579</w:t>
            </w:r>
          </w:p>
        </w:tc>
      </w:tr>
      <w:tr w:rsidR="00273536" w:rsidRPr="00ED2793" w:rsidTr="005F6225">
        <w:trPr>
          <w:trHeight w:hRule="exact" w:val="403"/>
        </w:trPr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273536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71,051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3536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81,770</w:t>
            </w:r>
          </w:p>
        </w:tc>
      </w:tr>
      <w:tr w:rsidR="00273536" w:rsidRPr="00ED2793" w:rsidTr="0021373F">
        <w:trPr>
          <w:trHeight w:hRule="exact" w:val="403"/>
        </w:trPr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08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73536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5,190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536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1,735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73536" w:rsidRPr="00ED2793" w:rsidTr="00CB4BC1">
        <w:trPr>
          <w:trHeight w:hRule="exact" w:val="403"/>
        </w:trPr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2161F8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65,861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80,035</w:t>
            </w:r>
          </w:p>
        </w:tc>
      </w:tr>
      <w:tr w:rsidR="00273536" w:rsidRPr="00ED2793" w:rsidTr="00CB4BC1">
        <w:trPr>
          <w:trHeight w:hRule="exact" w:val="403"/>
        </w:trPr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73536" w:rsidRPr="00ED2793" w:rsidTr="009A2DD4">
        <w:trPr>
          <w:trHeight w:hRule="exact" w:val="403"/>
        </w:trPr>
        <w:tc>
          <w:tcPr>
            <w:tcW w:w="5742" w:type="dxa"/>
            <w:gridSpan w:val="2"/>
          </w:tcPr>
          <w:p w:rsidR="00273536" w:rsidRPr="00ED2793" w:rsidRDefault="00273536" w:rsidP="002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236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</w:tcPr>
          <w:p w:rsidR="00273536" w:rsidRPr="0021373F" w:rsidRDefault="002161F8" w:rsidP="0021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3,455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273536" w:rsidRPr="009A2DD4" w:rsidRDefault="00150D55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</w:tr>
    </w:tbl>
    <w:p w:rsidR="0050545B" w:rsidRDefault="0050545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:rsidR="00003841" w:rsidRPr="00ED2793" w:rsidRDefault="009F22F3" w:rsidP="0090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="0057007F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26573" w:rsidRPr="005F6ABE" w:rsidRDefault="00E2657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72" w:type="dxa"/>
        <w:tblLayout w:type="fixed"/>
        <w:tblLook w:val="0000"/>
      </w:tblPr>
      <w:tblGrid>
        <w:gridCol w:w="4662"/>
        <w:gridCol w:w="725"/>
        <w:gridCol w:w="567"/>
        <w:gridCol w:w="1417"/>
        <w:gridCol w:w="284"/>
        <w:gridCol w:w="1417"/>
      </w:tblGrid>
      <w:tr w:rsidR="00846988" w:rsidRPr="00ED2793" w:rsidTr="007F722B">
        <w:tc>
          <w:tcPr>
            <w:tcW w:w="4662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846988" w:rsidRPr="00ED2793" w:rsidRDefault="00846988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46988" w:rsidRPr="00ED2793" w:rsidTr="007F722B">
        <w:tc>
          <w:tcPr>
            <w:tcW w:w="4662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846988" w:rsidRPr="00ED2793" w:rsidRDefault="00846988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846988" w:rsidRPr="00ED2793" w:rsidTr="007F722B">
        <w:tc>
          <w:tcPr>
            <w:tcW w:w="4662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846988" w:rsidRPr="00ED2793" w:rsidRDefault="00846988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7F722B">
        <w:tc>
          <w:tcPr>
            <w:tcW w:w="4662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611AC4" w:rsidRPr="00ED2793" w:rsidRDefault="00611AC4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A6122" w:rsidRPr="00ED2793" w:rsidTr="007F722B">
        <w:tc>
          <w:tcPr>
            <w:tcW w:w="4662" w:type="dxa"/>
          </w:tcPr>
          <w:p w:rsidR="007A6122" w:rsidRPr="00ED2793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2" w:type="dxa"/>
            <w:gridSpan w:val="2"/>
          </w:tcPr>
          <w:p w:rsidR="007A6122" w:rsidRPr="00ED2793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7A6122" w:rsidRPr="00ED2793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7A6122" w:rsidRPr="00ED2793" w:rsidTr="007F722B">
        <w:tc>
          <w:tcPr>
            <w:tcW w:w="4662" w:type="dxa"/>
          </w:tcPr>
          <w:p w:rsidR="007A6122" w:rsidRPr="007A6122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722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92" w:type="dxa"/>
            <w:gridSpan w:val="2"/>
          </w:tcPr>
          <w:p w:rsidR="007A6122" w:rsidRPr="007A6122" w:rsidRDefault="007A6122" w:rsidP="007A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:rsidR="007A6122" w:rsidRPr="00ED2793" w:rsidRDefault="002161F8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59,101</w:t>
            </w:r>
          </w:p>
        </w:tc>
        <w:tc>
          <w:tcPr>
            <w:tcW w:w="284" w:type="dxa"/>
          </w:tcPr>
          <w:p w:rsidR="007A6122" w:rsidRPr="005F6ABE" w:rsidRDefault="007A612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A6122" w:rsidRPr="00ED2793" w:rsidRDefault="00273536" w:rsidP="0082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71,236</w:t>
            </w:r>
          </w:p>
        </w:tc>
      </w:tr>
      <w:tr w:rsidR="007F722B" w:rsidRPr="00ED2793" w:rsidTr="007F722B">
        <w:tc>
          <w:tcPr>
            <w:tcW w:w="4662" w:type="dxa"/>
          </w:tcPr>
          <w:p w:rsidR="007F722B" w:rsidRPr="007A6122" w:rsidRDefault="007F722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F722B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เกินกำหนดชำระ:</w:t>
            </w:r>
          </w:p>
        </w:tc>
        <w:tc>
          <w:tcPr>
            <w:tcW w:w="1292" w:type="dxa"/>
            <w:gridSpan w:val="2"/>
          </w:tcPr>
          <w:p w:rsidR="007F722B" w:rsidRPr="007A6122" w:rsidRDefault="007F722B" w:rsidP="007A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:rsidR="007F722B" w:rsidRDefault="007F722B" w:rsidP="005F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F722B" w:rsidRPr="005F6ABE" w:rsidRDefault="007F722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F722B" w:rsidRPr="00ED2793" w:rsidRDefault="007F722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536" w:rsidRPr="00ED2793" w:rsidTr="007F722B"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273536" w:rsidRPr="00ED2793" w:rsidRDefault="002161F8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4,368</w:t>
            </w:r>
          </w:p>
        </w:tc>
      </w:tr>
      <w:tr w:rsidR="00273536" w:rsidRPr="00ED2793" w:rsidTr="007F722B"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3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1,239</w:t>
            </w:r>
          </w:p>
        </w:tc>
      </w:tr>
      <w:tr w:rsidR="00273536" w:rsidRPr="00ED2793" w:rsidTr="007F722B"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</w:tr>
      <w:tr w:rsidR="00273536" w:rsidRPr="00ED2793" w:rsidTr="007F722B"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5,190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1,928</w:t>
            </w:r>
          </w:p>
        </w:tc>
      </w:tr>
      <w:tr w:rsidR="00273536" w:rsidRPr="00ED2793" w:rsidTr="007F722B"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71,051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81,770</w:t>
            </w:r>
          </w:p>
        </w:tc>
      </w:tr>
      <w:tr w:rsidR="00273536" w:rsidRPr="00ED2793" w:rsidTr="007F722B"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72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5,190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1,735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73536" w:rsidRPr="00ED2793" w:rsidTr="007F722B">
        <w:tc>
          <w:tcPr>
            <w:tcW w:w="466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5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65,861</w:t>
            </w:r>
          </w:p>
        </w:tc>
        <w:tc>
          <w:tcPr>
            <w:tcW w:w="28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80,035</w:t>
            </w:r>
          </w:p>
        </w:tc>
      </w:tr>
    </w:tbl>
    <w:p w:rsidR="000F645D" w:rsidRPr="005F6ABE" w:rsidRDefault="000F645D" w:rsidP="0090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12"/>
          <w:szCs w:val="12"/>
        </w:rPr>
      </w:pPr>
    </w:p>
    <w:p w:rsidR="009F22F3" w:rsidRDefault="009F22F3" w:rsidP="005F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5F6ABE">
        <w:rPr>
          <w:rFonts w:asciiTheme="majorBidi" w:hAnsiTheme="majorBidi" w:cstheme="majorBidi"/>
          <w:sz w:val="30"/>
          <w:szCs w:val="30"/>
          <w:cs/>
        </w:rPr>
        <w:t>โดยปกติระยะเวล</w:t>
      </w:r>
      <w:r w:rsidR="00925F47" w:rsidRPr="005F6ABE">
        <w:rPr>
          <w:rFonts w:asciiTheme="majorBidi" w:hAnsiTheme="majorBidi" w:cstheme="majorBidi"/>
          <w:sz w:val="30"/>
          <w:szCs w:val="30"/>
          <w:cs/>
        </w:rPr>
        <w:t>าการให้สินเชื่อแก่ลูกค้าของ</w:t>
      </w:r>
      <w:r w:rsidRPr="005F6AB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95C19" w:rsidRPr="005F6ABE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="0057007F" w:rsidRPr="005F6ABE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822A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2A23">
        <w:rPr>
          <w:rFonts w:asciiTheme="majorBidi" w:hAnsiTheme="majorBidi" w:cstheme="majorBidi"/>
          <w:sz w:val="30"/>
          <w:szCs w:val="30"/>
        </w:rPr>
        <w:t>30</w:t>
      </w:r>
      <w:r w:rsidR="0057007F" w:rsidRPr="005F6ABE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F85C90" w:rsidRPr="005F6A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007F" w:rsidRPr="005F6ABE">
        <w:rPr>
          <w:rFonts w:asciiTheme="majorBidi" w:hAnsiTheme="majorBidi" w:cstheme="majorBidi"/>
          <w:sz w:val="30"/>
          <w:szCs w:val="30"/>
          <w:cs/>
        </w:rPr>
        <w:t>ถึง</w:t>
      </w:r>
      <w:r w:rsidR="00397AA0" w:rsidRPr="005F6ABE">
        <w:rPr>
          <w:rFonts w:asciiTheme="majorBidi" w:hAnsiTheme="majorBidi"/>
          <w:sz w:val="30"/>
          <w:szCs w:val="30"/>
          <w:cs/>
        </w:rPr>
        <w:t xml:space="preserve"> </w:t>
      </w:r>
      <w:r w:rsidR="009E6577" w:rsidRPr="005F6ABE">
        <w:rPr>
          <w:rFonts w:asciiTheme="majorBidi" w:hAnsiTheme="majorBidi" w:cstheme="majorBidi"/>
          <w:sz w:val="30"/>
          <w:szCs w:val="30"/>
        </w:rPr>
        <w:t>18</w:t>
      </w:r>
      <w:r w:rsidR="00397AA0" w:rsidRPr="005F6ABE">
        <w:rPr>
          <w:rFonts w:asciiTheme="majorBidi" w:hAnsiTheme="majorBidi" w:cstheme="majorBidi"/>
          <w:sz w:val="30"/>
          <w:szCs w:val="30"/>
        </w:rPr>
        <w:t xml:space="preserve">0 </w:t>
      </w:r>
      <w:r w:rsidRPr="005F6ABE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AC5C80" w:rsidRDefault="00AC5C80" w:rsidP="005F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3A064E" w:rsidRPr="0090360C" w:rsidRDefault="00822A23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3A064E" w:rsidRPr="00ED2793">
        <w:rPr>
          <w:rFonts w:asciiTheme="majorBidi" w:hAnsiTheme="majorBidi" w:cstheme="majorBidi"/>
          <w:b/>
          <w:sz w:val="30"/>
          <w:szCs w:val="30"/>
        </w:rPr>
        <w:tab/>
      </w:r>
      <w:r w:rsidR="003A064E" w:rsidRPr="00ED2793">
        <w:rPr>
          <w:rFonts w:asciiTheme="majorBidi" w:hAnsiTheme="majorBidi" w:cstheme="majorBidi"/>
          <w:bCs/>
          <w:sz w:val="30"/>
          <w:szCs w:val="30"/>
          <w:cs/>
        </w:rPr>
        <w:t>ลูกหนี้อื่น</w:t>
      </w:r>
      <w:r w:rsidR="003A064E" w:rsidRPr="00ED2793">
        <w:rPr>
          <w:rFonts w:asciiTheme="majorBidi" w:hAnsiTheme="majorBidi"/>
          <w:bCs/>
          <w:sz w:val="30"/>
          <w:szCs w:val="30"/>
          <w:cs/>
        </w:rPr>
        <w:t xml:space="preserve"> </w:t>
      </w:r>
    </w:p>
    <w:tbl>
      <w:tblPr>
        <w:tblW w:w="9234" w:type="dxa"/>
        <w:tblLayout w:type="fixed"/>
        <w:tblLook w:val="0000"/>
      </w:tblPr>
      <w:tblGrid>
        <w:gridCol w:w="4820"/>
        <w:gridCol w:w="910"/>
        <w:gridCol w:w="366"/>
        <w:gridCol w:w="1417"/>
        <w:gridCol w:w="273"/>
        <w:gridCol w:w="1448"/>
      </w:tblGrid>
      <w:tr w:rsidR="00BA3B0F" w:rsidRPr="00ED2793" w:rsidTr="00357550">
        <w:trPr>
          <w:trHeight w:hRule="exact" w:val="397"/>
        </w:trPr>
        <w:tc>
          <w:tcPr>
            <w:tcW w:w="4820" w:type="dxa"/>
          </w:tcPr>
          <w:p w:rsidR="00BA3B0F" w:rsidRPr="00ED2793" w:rsidRDefault="00BA3B0F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8" w:type="dxa"/>
            <w:gridSpan w:val="3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A3B0F" w:rsidRPr="00ED2793" w:rsidTr="00357550">
        <w:trPr>
          <w:trHeight w:hRule="exact" w:val="397"/>
        </w:trPr>
        <w:tc>
          <w:tcPr>
            <w:tcW w:w="4820" w:type="dxa"/>
          </w:tcPr>
          <w:p w:rsidR="00BA3B0F" w:rsidRPr="00ED2793" w:rsidRDefault="00BA3B0F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8" w:type="dxa"/>
            <w:gridSpan w:val="3"/>
          </w:tcPr>
          <w:p w:rsidR="00BA3B0F" w:rsidRPr="00ED2793" w:rsidRDefault="00BA3B0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BA3B0F" w:rsidRPr="00ED2793" w:rsidTr="00357550">
        <w:trPr>
          <w:trHeight w:hRule="exact" w:val="397"/>
        </w:trPr>
        <w:tc>
          <w:tcPr>
            <w:tcW w:w="4820" w:type="dxa"/>
          </w:tcPr>
          <w:p w:rsidR="00BA3B0F" w:rsidRPr="00ED2793" w:rsidRDefault="00BA3B0F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" w:type="dxa"/>
          </w:tcPr>
          <w:p w:rsidR="00BA3B0F" w:rsidRPr="00ED2793" w:rsidRDefault="00BA3B0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8" w:type="dxa"/>
            <w:gridSpan w:val="3"/>
          </w:tcPr>
          <w:p w:rsidR="00BA3B0F" w:rsidRPr="00ED2793" w:rsidRDefault="00BA3B0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357550">
        <w:trPr>
          <w:trHeight w:hRule="exact" w:val="397"/>
        </w:trPr>
        <w:tc>
          <w:tcPr>
            <w:tcW w:w="4820" w:type="dxa"/>
          </w:tcPr>
          <w:p w:rsidR="00611AC4" w:rsidRPr="00ED2793" w:rsidRDefault="00611AC4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3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11AC4" w:rsidRPr="00ED2793" w:rsidTr="00357550">
        <w:trPr>
          <w:trHeight w:hRule="exact" w:val="397"/>
        </w:trPr>
        <w:tc>
          <w:tcPr>
            <w:tcW w:w="4820" w:type="dxa"/>
          </w:tcPr>
          <w:p w:rsidR="00611AC4" w:rsidRPr="00ED2793" w:rsidRDefault="00611AC4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dxa"/>
          </w:tcPr>
          <w:p w:rsidR="00611AC4" w:rsidRPr="00ED2793" w:rsidRDefault="00611AC4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8" w:type="dxa"/>
            <w:gridSpan w:val="3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273536" w:rsidRPr="00ED2793" w:rsidTr="00357550">
        <w:trPr>
          <w:trHeight w:hRule="exact" w:val="397"/>
        </w:trPr>
        <w:tc>
          <w:tcPr>
            <w:tcW w:w="4820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1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3,516</w:t>
            </w:r>
          </w:p>
        </w:tc>
        <w:tc>
          <w:tcPr>
            <w:tcW w:w="273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</w:tr>
      <w:tr w:rsidR="00273536" w:rsidRPr="00ED2793" w:rsidTr="00357550">
        <w:trPr>
          <w:trHeight w:hRule="exact" w:val="397"/>
        </w:trPr>
        <w:tc>
          <w:tcPr>
            <w:tcW w:w="4820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เงินประกันและมัดจำ</w:t>
            </w:r>
          </w:p>
        </w:tc>
        <w:tc>
          <w:tcPr>
            <w:tcW w:w="91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3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73536" w:rsidRPr="00ED2793" w:rsidTr="00357550">
        <w:trPr>
          <w:trHeight w:hRule="exact" w:val="397"/>
        </w:trPr>
        <w:tc>
          <w:tcPr>
            <w:tcW w:w="4820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1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  <w:tc>
          <w:tcPr>
            <w:tcW w:w="273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273536" w:rsidRPr="00ED2793" w:rsidTr="00357550">
        <w:trPr>
          <w:trHeight w:hRule="exact" w:val="397"/>
        </w:trPr>
        <w:tc>
          <w:tcPr>
            <w:tcW w:w="4820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91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3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273536" w:rsidRPr="00ED2793" w:rsidTr="00357550">
        <w:trPr>
          <w:trHeight w:hRule="exact" w:val="397"/>
        </w:trPr>
        <w:tc>
          <w:tcPr>
            <w:tcW w:w="4820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1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3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273536" w:rsidRPr="00ED2793" w:rsidTr="00357550">
        <w:trPr>
          <w:trHeight w:hRule="exact" w:val="397"/>
        </w:trPr>
        <w:tc>
          <w:tcPr>
            <w:tcW w:w="4820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6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7,452</w:t>
            </w:r>
          </w:p>
        </w:tc>
        <w:tc>
          <w:tcPr>
            <w:tcW w:w="273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Default="00822A23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73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,663</w:t>
            </w:r>
          </w:p>
        </w:tc>
      </w:tr>
      <w:tr w:rsidR="0048752E" w:rsidRPr="00ED2793" w:rsidTr="00357550">
        <w:trPr>
          <w:trHeight w:hRule="exact" w:val="227"/>
        </w:trPr>
        <w:tc>
          <w:tcPr>
            <w:tcW w:w="4820" w:type="dxa"/>
          </w:tcPr>
          <w:p w:rsidR="0048752E" w:rsidRDefault="0048752E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</w:tcPr>
          <w:p w:rsidR="0048752E" w:rsidRPr="00ED2793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6" w:type="dxa"/>
          </w:tcPr>
          <w:p w:rsidR="0048752E" w:rsidRPr="00ED2793" w:rsidRDefault="0048752E" w:rsidP="00B01FDE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8752E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48752E" w:rsidRPr="00ED2793" w:rsidRDefault="0048752E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</w:tcPr>
          <w:p w:rsidR="0048752E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6F6DAD" w:rsidRPr="00ED2793" w:rsidRDefault="00C6359B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Theme="majorBidi" w:hAnsiTheme="majorBidi" w:cstheme="majorBidi"/>
          <w:bCs/>
          <w:sz w:val="30"/>
          <w:szCs w:val="30"/>
        </w:rPr>
      </w:pPr>
      <w:r w:rsidRPr="00C6359B">
        <w:rPr>
          <w:rFonts w:asciiTheme="majorBidi" w:hAnsiTheme="majorBidi" w:cstheme="majorBidi"/>
          <w:b/>
          <w:sz w:val="30"/>
          <w:szCs w:val="30"/>
        </w:rPr>
        <w:t>8</w:t>
      </w:r>
      <w:r w:rsidR="006F6DAD" w:rsidRPr="00ED2793">
        <w:rPr>
          <w:rFonts w:asciiTheme="majorBidi" w:hAnsiTheme="majorBidi" w:cstheme="majorBidi"/>
          <w:b/>
          <w:sz w:val="30"/>
          <w:szCs w:val="30"/>
        </w:rPr>
        <w:tab/>
      </w:r>
      <w:r w:rsidR="006F6DAD" w:rsidRPr="00ED2793">
        <w:rPr>
          <w:rFonts w:asciiTheme="majorBidi" w:hAnsiTheme="majorBidi" w:cstheme="majorBidi"/>
          <w:bCs/>
          <w:sz w:val="30"/>
          <w:szCs w:val="30"/>
          <w:cs/>
        </w:rPr>
        <w:t>สินค้าคงเหลือ</w:t>
      </w:r>
      <w:r w:rsidR="006F6DAD" w:rsidRPr="00ED2793">
        <w:rPr>
          <w:rFonts w:asciiTheme="majorBidi" w:hAnsiTheme="majorBidi"/>
          <w:bCs/>
          <w:sz w:val="30"/>
          <w:szCs w:val="30"/>
          <w:cs/>
        </w:rPr>
        <w:t xml:space="preserve"> </w:t>
      </w:r>
    </w:p>
    <w:tbl>
      <w:tblPr>
        <w:tblW w:w="9214" w:type="dxa"/>
        <w:tblLayout w:type="fixed"/>
        <w:tblLook w:val="01E0"/>
      </w:tblPr>
      <w:tblGrid>
        <w:gridCol w:w="3969"/>
        <w:gridCol w:w="720"/>
        <w:gridCol w:w="1407"/>
        <w:gridCol w:w="1417"/>
        <w:gridCol w:w="270"/>
        <w:gridCol w:w="1431"/>
      </w:tblGrid>
      <w:tr w:rsidR="00846988" w:rsidRPr="00ED2793" w:rsidTr="007B28CE">
        <w:trPr>
          <w:trHeight w:hRule="exact" w:val="397"/>
        </w:trPr>
        <w:tc>
          <w:tcPr>
            <w:tcW w:w="3969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46988" w:rsidRPr="00ED2793" w:rsidTr="007B28CE">
        <w:trPr>
          <w:trHeight w:hRule="exact" w:val="397"/>
        </w:trPr>
        <w:tc>
          <w:tcPr>
            <w:tcW w:w="3969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846988" w:rsidRPr="00ED2793" w:rsidTr="007B28CE">
        <w:trPr>
          <w:trHeight w:hRule="exact" w:val="397"/>
        </w:trPr>
        <w:tc>
          <w:tcPr>
            <w:tcW w:w="3969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3969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611AC4" w:rsidRPr="00ED2793" w:rsidRDefault="00611AC4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 w:hanging="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8901DF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3969" w:type="dxa"/>
          </w:tcPr>
          <w:p w:rsidR="00611AC4" w:rsidRPr="00ED2793" w:rsidRDefault="00611AC4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:rsidR="00611AC4" w:rsidRPr="00ED2793" w:rsidRDefault="00611AC4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611AC4" w:rsidRPr="00ED2793" w:rsidRDefault="00611AC4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73536" w:rsidRPr="00ED2793" w:rsidTr="007B28CE">
        <w:trPr>
          <w:trHeight w:hRule="exact" w:val="397"/>
        </w:trPr>
        <w:tc>
          <w:tcPr>
            <w:tcW w:w="3969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288,883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296,780</w:t>
            </w:r>
          </w:p>
        </w:tc>
      </w:tr>
      <w:tr w:rsidR="00273536" w:rsidRPr="00ED2793" w:rsidTr="007B28CE">
        <w:trPr>
          <w:trHeight w:hRule="exact" w:val="397"/>
        </w:trPr>
        <w:tc>
          <w:tcPr>
            <w:tcW w:w="3969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ค่าเผื่อมูลค่าสินค้าลดลง</w:t>
            </w:r>
          </w:p>
        </w:tc>
        <w:tc>
          <w:tcPr>
            <w:tcW w:w="72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536" w:rsidRPr="003055D5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6C282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(</w:t>
            </w:r>
            <w:r w:rsidRPr="006C28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2,519</w:t>
            </w:r>
            <w:r w:rsidRPr="006C282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73536" w:rsidRPr="003055D5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3055D5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(</w:t>
            </w:r>
            <w:r w:rsidRPr="003055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6,147</w:t>
            </w:r>
            <w:r w:rsidRPr="003055D5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273536" w:rsidRPr="00ED2793" w:rsidTr="007B28CE">
        <w:trPr>
          <w:trHeight w:hRule="exact" w:val="397"/>
        </w:trPr>
        <w:tc>
          <w:tcPr>
            <w:tcW w:w="3969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72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286,364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290,633</w:t>
            </w:r>
          </w:p>
        </w:tc>
      </w:tr>
      <w:tr w:rsidR="0048752E" w:rsidRPr="00ED2793" w:rsidTr="0048752E">
        <w:trPr>
          <w:trHeight w:hRule="exact" w:val="227"/>
        </w:trPr>
        <w:tc>
          <w:tcPr>
            <w:tcW w:w="3969" w:type="dxa"/>
          </w:tcPr>
          <w:p w:rsidR="0048752E" w:rsidRPr="00ED2793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</w:tcPr>
          <w:p w:rsidR="0048752E" w:rsidRPr="00ED2793" w:rsidRDefault="0048752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</w:tcPr>
          <w:p w:rsidR="0048752E" w:rsidRPr="00ED2793" w:rsidRDefault="0048752E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8752E" w:rsidRDefault="0048752E" w:rsidP="0030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752E" w:rsidRPr="00ED2793" w:rsidRDefault="0048752E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48752E" w:rsidRPr="00ED2793" w:rsidRDefault="0048752E" w:rsidP="004C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4B5A1A" w:rsidRPr="00ED2793" w:rsidRDefault="00C6359B" w:rsidP="0048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t>9</w:t>
      </w:r>
      <w:r w:rsidR="00071D28" w:rsidRPr="00ED2793">
        <w:rPr>
          <w:rFonts w:asciiTheme="majorBidi" w:hAnsiTheme="majorBidi" w:cstheme="majorBidi"/>
          <w:b/>
          <w:sz w:val="30"/>
          <w:szCs w:val="30"/>
        </w:rPr>
        <w:tab/>
      </w:r>
      <w:r w:rsidR="004B5A1A" w:rsidRPr="00ED2793">
        <w:rPr>
          <w:rFonts w:asciiTheme="majorBidi" w:hAnsiTheme="majorBidi" w:cstheme="majorBidi"/>
          <w:bCs/>
          <w:sz w:val="30"/>
          <w:szCs w:val="30"/>
          <w:cs/>
        </w:rPr>
        <w:t>สินทรัพย์หมุนเวียนอื่น</w:t>
      </w:r>
    </w:p>
    <w:tbl>
      <w:tblPr>
        <w:tblW w:w="9271" w:type="dxa"/>
        <w:tblLayout w:type="fixed"/>
        <w:tblLook w:val="01E0"/>
      </w:tblPr>
      <w:tblGrid>
        <w:gridCol w:w="3852"/>
        <w:gridCol w:w="1014"/>
        <w:gridCol w:w="1177"/>
        <w:gridCol w:w="1516"/>
        <w:gridCol w:w="271"/>
        <w:gridCol w:w="1441"/>
      </w:tblGrid>
      <w:tr w:rsidR="00B05348" w:rsidRPr="00ED2793" w:rsidTr="007B28CE">
        <w:trPr>
          <w:trHeight w:hRule="exact" w:val="397"/>
        </w:trPr>
        <w:tc>
          <w:tcPr>
            <w:tcW w:w="3852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8" w:type="dxa"/>
            <w:gridSpan w:val="3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348" w:rsidRPr="00ED2793" w:rsidTr="007B28CE">
        <w:trPr>
          <w:trHeight w:hRule="exact" w:val="397"/>
        </w:trPr>
        <w:tc>
          <w:tcPr>
            <w:tcW w:w="3852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8" w:type="dxa"/>
            <w:gridSpan w:val="3"/>
          </w:tcPr>
          <w:p w:rsidR="00B05348" w:rsidRPr="00ED2793" w:rsidRDefault="00B0534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B05348" w:rsidRPr="00ED2793" w:rsidTr="007B28CE">
        <w:trPr>
          <w:trHeight w:hRule="exact" w:val="397"/>
        </w:trPr>
        <w:tc>
          <w:tcPr>
            <w:tcW w:w="3852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</w:tcPr>
          <w:p w:rsidR="00B05348" w:rsidRPr="00ED2793" w:rsidRDefault="00B0534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8" w:type="dxa"/>
            <w:gridSpan w:val="3"/>
          </w:tcPr>
          <w:p w:rsidR="00B05348" w:rsidRPr="00ED2793" w:rsidRDefault="00B0534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3852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11AC4" w:rsidRPr="00ED2793" w:rsidTr="007B28CE">
        <w:trPr>
          <w:trHeight w:hRule="exact" w:val="397"/>
        </w:trPr>
        <w:tc>
          <w:tcPr>
            <w:tcW w:w="3852" w:type="dxa"/>
          </w:tcPr>
          <w:p w:rsidR="00611AC4" w:rsidRPr="00ED2793" w:rsidRDefault="00611AC4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611AC4" w:rsidRPr="00ED2793" w:rsidRDefault="00611AC4" w:rsidP="00B01FD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8" w:type="dxa"/>
            <w:gridSpan w:val="3"/>
          </w:tcPr>
          <w:p w:rsidR="00611AC4" w:rsidRPr="00ED2793" w:rsidRDefault="00611AC4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73536" w:rsidRPr="00ED2793" w:rsidTr="007B28CE">
        <w:trPr>
          <w:trHeight w:hRule="exact" w:val="397"/>
        </w:trPr>
        <w:tc>
          <w:tcPr>
            <w:tcW w:w="3852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01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4,636</w:t>
            </w:r>
          </w:p>
        </w:tc>
        <w:tc>
          <w:tcPr>
            <w:tcW w:w="271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2,701</w:t>
            </w:r>
          </w:p>
        </w:tc>
      </w:tr>
      <w:tr w:rsidR="00273536" w:rsidRPr="00ED2793" w:rsidTr="007B28CE">
        <w:trPr>
          <w:trHeight w:hRule="exact" w:val="397"/>
        </w:trPr>
        <w:tc>
          <w:tcPr>
            <w:tcW w:w="3852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01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271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1,384</w:t>
            </w:r>
          </w:p>
        </w:tc>
      </w:tr>
      <w:tr w:rsidR="00273536" w:rsidRPr="00ED2793" w:rsidTr="007B28CE">
        <w:trPr>
          <w:trHeight w:hRule="exact" w:val="397"/>
        </w:trPr>
        <w:tc>
          <w:tcPr>
            <w:tcW w:w="3852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1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4,216</w:t>
            </w:r>
          </w:p>
        </w:tc>
        <w:tc>
          <w:tcPr>
            <w:tcW w:w="271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5,254</w:t>
            </w:r>
          </w:p>
        </w:tc>
      </w:tr>
      <w:tr w:rsidR="00273536" w:rsidRPr="00ED2793" w:rsidTr="007B28CE">
        <w:trPr>
          <w:trHeight w:hRule="exact" w:val="397"/>
        </w:trPr>
        <w:tc>
          <w:tcPr>
            <w:tcW w:w="3852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4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273536" w:rsidRPr="00ED2793" w:rsidRDefault="00273536" w:rsidP="0027353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9,803</w:t>
            </w:r>
          </w:p>
        </w:tc>
        <w:tc>
          <w:tcPr>
            <w:tcW w:w="271" w:type="dxa"/>
          </w:tcPr>
          <w:p w:rsidR="00273536" w:rsidRPr="00ED2793" w:rsidRDefault="00273536" w:rsidP="002735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9,339</w:t>
            </w:r>
          </w:p>
        </w:tc>
      </w:tr>
    </w:tbl>
    <w:p w:rsidR="00DF74FB" w:rsidRPr="00DF74FB" w:rsidRDefault="00C6359B" w:rsidP="00DF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434597"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เงินลงทุนในบริษัทร่วม</w:t>
      </w:r>
    </w:p>
    <w:tbl>
      <w:tblPr>
        <w:tblW w:w="9170" w:type="dxa"/>
        <w:tblLayout w:type="fixed"/>
        <w:tblLook w:val="0000"/>
      </w:tblPr>
      <w:tblGrid>
        <w:gridCol w:w="2977"/>
        <w:gridCol w:w="709"/>
        <w:gridCol w:w="270"/>
        <w:gridCol w:w="1098"/>
        <w:gridCol w:w="270"/>
        <w:gridCol w:w="1152"/>
        <w:gridCol w:w="270"/>
        <w:gridCol w:w="1051"/>
        <w:gridCol w:w="270"/>
        <w:gridCol w:w="1103"/>
      </w:tblGrid>
      <w:tr w:rsidR="00846988" w:rsidRPr="00ED2793" w:rsidTr="00357550">
        <w:tc>
          <w:tcPr>
            <w:tcW w:w="297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9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46988" w:rsidRPr="00ED2793" w:rsidTr="00357550">
        <w:tc>
          <w:tcPr>
            <w:tcW w:w="2977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846988" w:rsidRPr="00ED2793" w:rsidRDefault="00846988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:rsidR="00846988" w:rsidRPr="00ED2793" w:rsidRDefault="00846988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ED2793" w:rsidTr="00357550">
        <w:tc>
          <w:tcPr>
            <w:tcW w:w="2977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11AC4" w:rsidRPr="00ED2793" w:rsidRDefault="00611AC4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611AC4" w:rsidRPr="00ED2793" w:rsidRDefault="00822A2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11AC4" w:rsidRPr="00ED2793" w:rsidTr="00357550">
        <w:trPr>
          <w:trHeight w:val="317"/>
        </w:trPr>
        <w:tc>
          <w:tcPr>
            <w:tcW w:w="2977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1AC4" w:rsidRPr="00ED2793" w:rsidRDefault="00611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214" w:type="dxa"/>
            <w:gridSpan w:val="7"/>
          </w:tcPr>
          <w:p w:rsidR="00611AC4" w:rsidRPr="00ED2793" w:rsidRDefault="00611AC4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273536" w:rsidRPr="00ED2793" w:rsidTr="00357550">
        <w:tc>
          <w:tcPr>
            <w:tcW w:w="2977" w:type="dxa"/>
          </w:tcPr>
          <w:p w:rsidR="00273536" w:rsidRPr="00ED2793" w:rsidRDefault="00273536" w:rsidP="00273536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lang w:val="en-US"/>
              </w:rPr>
              <w:t>1</w:t>
            </w:r>
            <w:r w:rsidRPr="00ED2793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</w:p>
        </w:tc>
        <w:tc>
          <w:tcPr>
            <w:tcW w:w="709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35,277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42,902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33,722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41,051</w:t>
            </w:r>
          </w:p>
        </w:tc>
      </w:tr>
      <w:tr w:rsidR="00273536" w:rsidRPr="00ED2793" w:rsidTr="00357550">
        <w:tc>
          <w:tcPr>
            <w:tcW w:w="297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09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73536" w:rsidRPr="00ED2793" w:rsidRDefault="004243DA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14,107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7,671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13,455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7,329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73536" w:rsidRPr="00ED2793" w:rsidTr="00357550">
        <w:tc>
          <w:tcPr>
            <w:tcW w:w="2977" w:type="dxa"/>
          </w:tcPr>
          <w:p w:rsidR="00273536" w:rsidRPr="00ED2793" w:rsidRDefault="00273536" w:rsidP="00273536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>ส่วนแบ่งกำไร (ขาดทุน) จาก</w:t>
            </w:r>
          </w:p>
        </w:tc>
        <w:tc>
          <w:tcPr>
            <w:tcW w:w="709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536" w:rsidRPr="00ED2793" w:rsidTr="00357550">
        <w:tc>
          <w:tcPr>
            <w:tcW w:w="2977" w:type="dxa"/>
          </w:tcPr>
          <w:p w:rsidR="00273536" w:rsidRPr="00ED2793" w:rsidRDefault="00273536" w:rsidP="00273536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cs/>
                <w:lang w:val="en-US"/>
              </w:rPr>
              <w:t xml:space="preserve">   เงินลงทุนในบริษัทร่วม</w:t>
            </w:r>
          </w:p>
        </w:tc>
        <w:tc>
          <w:tcPr>
            <w:tcW w:w="709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273536" w:rsidRPr="00ED2793" w:rsidRDefault="004243DA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73536" w:rsidRPr="00ED2793" w:rsidTr="00357550">
        <w:tc>
          <w:tcPr>
            <w:tcW w:w="2977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09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3536" w:rsidRPr="00ED2793" w:rsidRDefault="004243DA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21,270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35,277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3536" w:rsidRPr="00ED2793" w:rsidRDefault="006C282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20,267</w:t>
            </w:r>
          </w:p>
        </w:tc>
        <w:tc>
          <w:tcPr>
            <w:tcW w:w="270" w:type="dxa"/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273536" w:rsidRPr="00ED2793" w:rsidRDefault="00273536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33,722</w:t>
            </w:r>
          </w:p>
        </w:tc>
      </w:tr>
    </w:tbl>
    <w:p w:rsidR="00C079BD" w:rsidRPr="00ED2793" w:rsidRDefault="00C079BD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243DA" w:rsidRPr="00150D55" w:rsidRDefault="004243DA" w:rsidP="00424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76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z w:val="30"/>
          <w:szCs w:val="30"/>
        </w:rPr>
        <w:t xml:space="preserve">2562 </w:t>
      </w:r>
      <w:r w:rsidRPr="00A96091">
        <w:rPr>
          <w:rFonts w:ascii="Angsana New" w:hAnsi="Angsana New"/>
          <w:sz w:val="30"/>
          <w:szCs w:val="30"/>
          <w:cs/>
        </w:rPr>
        <w:t>บริษัทได้ขายหุ้นใน</w:t>
      </w:r>
      <w:r>
        <w:rPr>
          <w:rFonts w:ascii="Angsana New" w:hAnsi="Angsana New" w:hint="cs"/>
          <w:sz w:val="30"/>
          <w:szCs w:val="30"/>
          <w:cs/>
        </w:rPr>
        <w:t>บริษัทร่วม (</w:t>
      </w:r>
      <w:r w:rsidRPr="00A96091">
        <w:rPr>
          <w:rFonts w:ascii="Angsana New" w:hAnsi="Angsana New"/>
          <w:sz w:val="30"/>
          <w:szCs w:val="30"/>
          <w:cs/>
        </w:rPr>
        <w:t>บริษัท โชคสามัคคี จำกัด</w:t>
      </w:r>
      <w:r>
        <w:rPr>
          <w:rFonts w:ascii="Angsana New" w:hAnsi="Angsana New" w:hint="cs"/>
          <w:sz w:val="30"/>
          <w:szCs w:val="30"/>
          <w:cs/>
        </w:rPr>
        <w:t>)</w:t>
      </w:r>
      <w:r w:rsidRPr="00A96091">
        <w:rPr>
          <w:rFonts w:ascii="Angsana New" w:hAnsi="Angsana New"/>
          <w:sz w:val="30"/>
          <w:szCs w:val="30"/>
          <w:cs/>
        </w:rPr>
        <w:t xml:space="preserve"> ให้แก่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ผู้ถือหุ้นของบริษัทท่านหนึ่ง</w:t>
      </w:r>
      <w:r w:rsidRPr="00A96091">
        <w:rPr>
          <w:rFonts w:ascii="Angsana New" w:hAnsi="Angsana New"/>
          <w:sz w:val="30"/>
          <w:szCs w:val="30"/>
          <w:cs/>
        </w:rPr>
        <w:t xml:space="preserve">ออกไปร้อยละ 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49</w:t>
      </w:r>
      <w:r w:rsidRPr="00A96091">
        <w:rPr>
          <w:rFonts w:ascii="Angsana New" w:hAnsi="Angsana New"/>
          <w:sz w:val="30"/>
          <w:szCs w:val="30"/>
          <w:cs/>
        </w:rPr>
        <w:t xml:space="preserve"> จากส่วนได้เสียทั้งหมดร้อยละ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76</w:t>
      </w:r>
      <w:r w:rsidRPr="00A96091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 ซึ่ง</w:t>
      </w:r>
      <w:r>
        <w:rPr>
          <w:rFonts w:ascii="Angsana New" w:hAnsi="Angsana New"/>
          <w:sz w:val="30"/>
          <w:szCs w:val="30"/>
          <w:cs/>
        </w:rPr>
        <w:t>มีมูลค่าตามวิธีส่วนได้เสีย</w:t>
      </w:r>
      <w:r w:rsidRPr="00BF5A55">
        <w:rPr>
          <w:rFonts w:ascii="Angsana New" w:hAnsi="Angsana New"/>
          <w:sz w:val="30"/>
          <w:szCs w:val="30"/>
          <w:cs/>
        </w:rPr>
        <w:t>จำนวน</w:t>
      </w:r>
      <w:r w:rsidRPr="00BF5A55">
        <w:rPr>
          <w:rFonts w:ascii="Angsana New" w:hAnsi="Angsana New"/>
          <w:sz w:val="30"/>
          <w:szCs w:val="30"/>
        </w:rPr>
        <w:t xml:space="preserve"> 10</w:t>
      </w:r>
      <w:r w:rsidRPr="00BF5A55">
        <w:rPr>
          <w:rFonts w:ascii="Angsana New" w:hAnsi="Angsana New"/>
          <w:sz w:val="30"/>
          <w:szCs w:val="30"/>
          <w:cs/>
        </w:rPr>
        <w:t>.</w:t>
      </w:r>
      <w:r w:rsidRPr="00BF5A55">
        <w:rPr>
          <w:rFonts w:ascii="Angsana New" w:hAnsi="Angsana New"/>
          <w:sz w:val="30"/>
          <w:szCs w:val="30"/>
        </w:rPr>
        <w:t>8</w:t>
      </w:r>
      <w:r w:rsidRPr="00A96091">
        <w:rPr>
          <w:rFonts w:ascii="Angsana New" w:hAnsi="Angsana New"/>
          <w:sz w:val="30"/>
          <w:szCs w:val="30"/>
          <w:cs/>
        </w:rPr>
        <w:t xml:space="preserve"> ล้านบาท สำหรับงบการเงินที่แสดงเงินลงทุนตามวิธีส่วนได้เสีย และมีราคาทุน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A96091">
        <w:rPr>
          <w:rFonts w:ascii="Angsana New" w:hAnsi="Angsana New"/>
          <w:sz w:val="30"/>
          <w:szCs w:val="30"/>
          <w:cs/>
        </w:rPr>
        <w:t xml:space="preserve"> ล้านบ</w:t>
      </w:r>
      <w:r>
        <w:rPr>
          <w:rFonts w:ascii="Angsana New" w:hAnsi="Angsana New"/>
          <w:sz w:val="30"/>
          <w:szCs w:val="30"/>
          <w:cs/>
        </w:rPr>
        <w:t xml:space="preserve">าท สำหรับงบการเงินเฉพาะกิจการ </w:t>
      </w:r>
      <w:r w:rsidRPr="00A96091">
        <w:rPr>
          <w:rFonts w:ascii="Angsana New" w:hAnsi="Angsana New"/>
          <w:sz w:val="30"/>
          <w:szCs w:val="30"/>
          <w:cs/>
        </w:rPr>
        <w:t xml:space="preserve">ในราคา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7</w:t>
      </w:r>
      <w:r w:rsidRPr="00A9609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 w:rsidR="00150D55">
        <w:rPr>
          <w:rFonts w:ascii="Angsana New" w:hAnsi="Angsana New" w:hint="cs"/>
          <w:sz w:val="30"/>
          <w:szCs w:val="30"/>
          <w:cs/>
        </w:rPr>
        <w:t xml:space="preserve">(หมายเหตุ </w:t>
      </w:r>
      <w:r w:rsidR="00150D55">
        <w:rPr>
          <w:rFonts w:ascii="Angsana New" w:hAnsi="Angsana New"/>
          <w:sz w:val="30"/>
          <w:szCs w:val="30"/>
        </w:rPr>
        <w:t>4</w:t>
      </w:r>
      <w:r w:rsidR="00150D55">
        <w:rPr>
          <w:rFonts w:ascii="Angsana New" w:hAnsi="Angsana New"/>
          <w:sz w:val="30"/>
          <w:szCs w:val="30"/>
          <w:cs/>
        </w:rPr>
        <w:t>)</w:t>
      </w:r>
    </w:p>
    <w:p w:rsidR="004243DA" w:rsidRDefault="004243DA" w:rsidP="00424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76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873600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Pr="00873600">
        <w:rPr>
          <w:rFonts w:ascii="Angsana New" w:hAnsi="Angsana New"/>
          <w:sz w:val="30"/>
          <w:szCs w:val="30"/>
        </w:rPr>
        <w:t xml:space="preserve">2562 </w:t>
      </w:r>
      <w:r w:rsidRPr="00873600">
        <w:rPr>
          <w:rFonts w:ascii="Angsana New" w:hAnsi="Angsana New"/>
          <w:sz w:val="30"/>
          <w:szCs w:val="30"/>
          <w:cs/>
        </w:rPr>
        <w:t>บริษัทได้ขายหุ้นใน</w:t>
      </w:r>
      <w:r w:rsidRPr="00873600">
        <w:rPr>
          <w:rFonts w:ascii="Angsana New" w:hAnsi="Angsana New" w:hint="cs"/>
          <w:sz w:val="30"/>
          <w:szCs w:val="30"/>
          <w:cs/>
        </w:rPr>
        <w:t>บริษัทร่วม (</w:t>
      </w:r>
      <w:r w:rsidRPr="00873600">
        <w:rPr>
          <w:rFonts w:ascii="Angsana New" w:hAnsi="Angsana New"/>
          <w:sz w:val="30"/>
          <w:szCs w:val="30"/>
          <w:cs/>
        </w:rPr>
        <w:t>บริษัท โชคสามัคคี จำกัด</w:t>
      </w:r>
      <w:r w:rsidRPr="00873600">
        <w:rPr>
          <w:rFonts w:ascii="Angsana New" w:hAnsi="Angsana New" w:hint="cs"/>
          <w:sz w:val="30"/>
          <w:szCs w:val="30"/>
          <w:cs/>
        </w:rPr>
        <w:t>)</w:t>
      </w:r>
      <w:r w:rsidRPr="00873600">
        <w:rPr>
          <w:rFonts w:ascii="Angsana New" w:hAnsi="Angsana New"/>
          <w:sz w:val="30"/>
          <w:szCs w:val="30"/>
          <w:cs/>
        </w:rPr>
        <w:t xml:space="preserve"> ให้แก่</w:t>
      </w:r>
      <w:r>
        <w:rPr>
          <w:rFonts w:ascii="Angsana New" w:hAnsi="Angsana New" w:hint="cs"/>
          <w:sz w:val="30"/>
          <w:szCs w:val="30"/>
          <w:cs/>
        </w:rPr>
        <w:t>บุคคลอื่น</w:t>
      </w:r>
      <w:r w:rsidRPr="00873600">
        <w:rPr>
          <w:rFonts w:ascii="Angsana New" w:hAnsi="Angsana New"/>
          <w:sz w:val="30"/>
          <w:szCs w:val="30"/>
          <w:cs/>
        </w:rPr>
        <w:t>ออกไป</w:t>
      </w:r>
      <w:r w:rsidRPr="00873600">
        <w:rPr>
          <w:rFonts w:ascii="Angsana New" w:hAnsi="Angsana New" w:hint="cs"/>
          <w:sz w:val="30"/>
          <w:szCs w:val="30"/>
          <w:cs/>
        </w:rPr>
        <w:t>รวม</w:t>
      </w:r>
      <w:r w:rsidRPr="00873600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59</w:t>
      </w:r>
      <w:r w:rsidRPr="00873600">
        <w:rPr>
          <w:rFonts w:ascii="Angsana New" w:hAnsi="Angsana New"/>
          <w:sz w:val="30"/>
          <w:szCs w:val="30"/>
          <w:cs/>
        </w:rPr>
        <w:t xml:space="preserve"> จากส่วนได้เสียทั้งหมดร้อยละ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27</w:t>
      </w:r>
      <w:r w:rsidRPr="0087360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 ซึ่งมีมูลค่าตามวิธีส่วนได้เสียจำนวน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873600">
        <w:rPr>
          <w:rFonts w:ascii="Angsana New" w:hAnsi="Angsana New"/>
          <w:sz w:val="30"/>
          <w:szCs w:val="30"/>
          <w:cs/>
        </w:rPr>
        <w:t xml:space="preserve"> ล้านบาท สำหรับงบการเงินที่แสดงเงินลงทุนตามวิธีส่วนได้เสีย และมีราคาทุน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873600">
        <w:rPr>
          <w:rFonts w:ascii="Angsana New" w:hAnsi="Angsana New"/>
          <w:sz w:val="30"/>
          <w:szCs w:val="30"/>
          <w:cs/>
        </w:rPr>
        <w:t xml:space="preserve"> ล้านบาท สำหรับงบการเงินเฉพาะกิจการ ในราคา 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873600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4243DA" w:rsidRPr="004243DA" w:rsidRDefault="004243DA" w:rsidP="00150D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right="2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จากการขายเงินลงทุนทั้ง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ครั้งดังกล่าว </w:t>
      </w:r>
      <w:r w:rsidRPr="00873600">
        <w:rPr>
          <w:rFonts w:ascii="Angsana New" w:hAnsi="Angsana New"/>
          <w:sz w:val="30"/>
          <w:szCs w:val="30"/>
          <w:cs/>
        </w:rPr>
        <w:t xml:space="preserve">บริษัทรับรู้กำไรจากการขายจำนวน </w:t>
      </w: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</w:t>
      </w:r>
      <w:r w:rsidRPr="00873600">
        <w:rPr>
          <w:rFonts w:ascii="Angsana New" w:hAnsi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Pr="00873600">
        <w:rPr>
          <w:rFonts w:ascii="Angsana New" w:hAnsi="Angsana New"/>
          <w:sz w:val="30"/>
          <w:szCs w:val="30"/>
          <w:cs/>
        </w:rPr>
        <w:t xml:space="preserve"> ล้านบาทในงบกำไรขาดทุนเบ็ดเสร็จที่แสดงเงินลงทุนตามวิธีส่วนได้เสียและงบการเงินเฉพาะกิจการสำหรับ</w:t>
      </w:r>
      <w:r w:rsidRPr="004243DA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4243DA">
        <w:rPr>
          <w:rFonts w:ascii="Angsana New" w:hAnsi="Angsana New"/>
          <w:sz w:val="30"/>
          <w:szCs w:val="30"/>
        </w:rPr>
        <w:t>31</w:t>
      </w:r>
      <w:r w:rsidRPr="004243DA">
        <w:rPr>
          <w:rFonts w:ascii="Angsana New" w:hAnsi="Angsana New"/>
          <w:sz w:val="30"/>
          <w:szCs w:val="30"/>
          <w:cs/>
        </w:rPr>
        <w:t xml:space="preserve"> </w:t>
      </w:r>
      <w:r w:rsidRPr="004243D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2562</w:t>
      </w:r>
      <w:r w:rsidRPr="004243DA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674CF9" w:rsidRPr="004243DA" w:rsidRDefault="00771517" w:rsidP="00150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76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243DA">
        <w:rPr>
          <w:rFonts w:asciiTheme="majorBidi" w:hAnsiTheme="majorBidi" w:cstheme="majorBidi" w:hint="cs"/>
          <w:spacing w:val="-2"/>
          <w:sz w:val="30"/>
          <w:szCs w:val="30"/>
          <w:cs/>
        </w:rPr>
        <w:t>ในเดือน</w:t>
      </w:r>
      <w:r w:rsidR="004C14F9" w:rsidRPr="004243DA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4C14F9" w:rsidRPr="004243D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C14F9" w:rsidRPr="004243DA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150D55">
        <w:rPr>
          <w:rFonts w:asciiTheme="majorBidi" w:hAnsiTheme="majorBidi" w:cstheme="majorBidi"/>
          <w:spacing w:val="-2"/>
          <w:sz w:val="30"/>
          <w:szCs w:val="30"/>
        </w:rPr>
        <w:t>61</w:t>
      </w:r>
      <w:r w:rsidR="004C14F9" w:rsidRPr="004243D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C14F9" w:rsidRPr="004243DA">
        <w:rPr>
          <w:rFonts w:ascii="Angsana New" w:hAnsi="Angsana New"/>
          <w:sz w:val="30"/>
          <w:szCs w:val="30"/>
          <w:cs/>
        </w:rPr>
        <w:t>บริษัทได้ขายหุ้นใน</w:t>
      </w:r>
      <w:r w:rsidR="004C14F9" w:rsidRPr="004243DA">
        <w:rPr>
          <w:rFonts w:ascii="Angsana New" w:hAnsi="Angsana New" w:hint="cs"/>
          <w:sz w:val="30"/>
          <w:szCs w:val="30"/>
          <w:cs/>
        </w:rPr>
        <w:t>บริษัทร่วม (</w:t>
      </w:r>
      <w:r w:rsidR="004C14F9" w:rsidRPr="004243DA">
        <w:rPr>
          <w:rFonts w:ascii="Angsana New" w:hAnsi="Angsana New"/>
          <w:sz w:val="30"/>
          <w:szCs w:val="30"/>
          <w:cs/>
        </w:rPr>
        <w:t>บริษัท โชคสามัคคี จำกัด</w:t>
      </w:r>
      <w:r w:rsidR="004C14F9" w:rsidRPr="004243DA">
        <w:rPr>
          <w:rFonts w:ascii="Angsana New" w:hAnsi="Angsana New" w:hint="cs"/>
          <w:sz w:val="30"/>
          <w:szCs w:val="30"/>
          <w:cs/>
        </w:rPr>
        <w:t>)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 ให้แก่</w:t>
      </w:r>
      <w:r w:rsidR="004C14F9" w:rsidRPr="004243DA">
        <w:rPr>
          <w:rFonts w:ascii="Angsana New" w:hAnsi="Angsana New" w:hint="cs"/>
          <w:sz w:val="30"/>
          <w:szCs w:val="30"/>
          <w:cs/>
        </w:rPr>
        <w:t>ผู้ถือหุ้นของบริษัทท่านหนึ่ง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ออกไปร้อยละ </w:t>
      </w:r>
      <w:r w:rsidR="004C14F9" w:rsidRPr="004243DA">
        <w:rPr>
          <w:rFonts w:ascii="Angsana New" w:hAnsi="Angsana New"/>
          <w:sz w:val="30"/>
          <w:szCs w:val="30"/>
        </w:rPr>
        <w:t>6</w:t>
      </w:r>
      <w:r w:rsidR="004C14F9" w:rsidRPr="004243DA">
        <w:rPr>
          <w:rFonts w:ascii="Angsana New" w:hAnsi="Angsana New"/>
          <w:sz w:val="30"/>
          <w:szCs w:val="30"/>
          <w:cs/>
        </w:rPr>
        <w:t>.</w:t>
      </w:r>
      <w:r w:rsidR="004C14F9" w:rsidRPr="004243DA">
        <w:rPr>
          <w:rFonts w:ascii="Angsana New" w:hAnsi="Angsana New"/>
          <w:sz w:val="30"/>
          <w:szCs w:val="30"/>
        </w:rPr>
        <w:t xml:space="preserve">03 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="004C14F9" w:rsidRPr="004243DA">
        <w:rPr>
          <w:rFonts w:ascii="Angsana New" w:hAnsi="Angsana New"/>
          <w:sz w:val="30"/>
          <w:szCs w:val="30"/>
        </w:rPr>
        <w:t>33</w:t>
      </w:r>
      <w:r w:rsidR="004C14F9" w:rsidRPr="004243DA">
        <w:rPr>
          <w:rFonts w:ascii="Angsana New" w:hAnsi="Angsana New"/>
          <w:sz w:val="30"/>
          <w:szCs w:val="30"/>
          <w:cs/>
        </w:rPr>
        <w:t>.</w:t>
      </w:r>
      <w:r w:rsidR="004C14F9" w:rsidRPr="004243DA">
        <w:rPr>
          <w:rFonts w:ascii="Angsana New" w:hAnsi="Angsana New"/>
          <w:sz w:val="30"/>
          <w:szCs w:val="30"/>
        </w:rPr>
        <w:t xml:space="preserve">79 </w:t>
      </w:r>
      <w:r w:rsidR="004C14F9" w:rsidRPr="004243DA">
        <w:rPr>
          <w:rFonts w:ascii="Angsana New" w:hAnsi="Angsana New"/>
          <w:sz w:val="30"/>
          <w:szCs w:val="30"/>
          <w:cs/>
        </w:rPr>
        <w:t>ของทุนที่ออกและชำระแล้ว ซึ่งมีมูลค่าตามวิธีส่วนได้เสียจำนวน</w:t>
      </w:r>
      <w:r w:rsidR="004C14F9" w:rsidRPr="004243DA">
        <w:rPr>
          <w:rFonts w:ascii="Angsana New" w:hAnsi="Angsana New"/>
          <w:sz w:val="30"/>
          <w:szCs w:val="30"/>
        </w:rPr>
        <w:t xml:space="preserve"> 7</w:t>
      </w:r>
      <w:r w:rsidR="004C14F9" w:rsidRPr="004243DA">
        <w:rPr>
          <w:rFonts w:ascii="Angsana New" w:hAnsi="Angsana New"/>
          <w:sz w:val="30"/>
          <w:szCs w:val="30"/>
          <w:cs/>
        </w:rPr>
        <w:t>.</w:t>
      </w:r>
      <w:r w:rsidR="004C14F9" w:rsidRPr="004243DA">
        <w:rPr>
          <w:rFonts w:ascii="Angsana New" w:hAnsi="Angsana New"/>
          <w:sz w:val="30"/>
          <w:szCs w:val="30"/>
        </w:rPr>
        <w:t xml:space="preserve">7 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ล้านบาท สำหรับงบการเงินที่แสดงเงินลงทุนตามวิธีส่วนได้เสีย และมีราคาทุน </w:t>
      </w:r>
      <w:r w:rsidR="004C14F9" w:rsidRPr="004243DA">
        <w:rPr>
          <w:rFonts w:ascii="Angsana New" w:hAnsi="Angsana New"/>
          <w:sz w:val="30"/>
          <w:szCs w:val="30"/>
        </w:rPr>
        <w:t>7</w:t>
      </w:r>
      <w:r w:rsidR="004C14F9" w:rsidRPr="004243DA">
        <w:rPr>
          <w:rFonts w:ascii="Angsana New" w:hAnsi="Angsana New"/>
          <w:sz w:val="30"/>
          <w:szCs w:val="30"/>
          <w:cs/>
        </w:rPr>
        <w:t>.</w:t>
      </w:r>
      <w:r w:rsidR="004C14F9" w:rsidRPr="004243DA">
        <w:rPr>
          <w:rFonts w:ascii="Angsana New" w:hAnsi="Angsana New"/>
          <w:sz w:val="30"/>
          <w:szCs w:val="30"/>
        </w:rPr>
        <w:t xml:space="preserve">3 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ล้านบาท สำหรับงบการเงินเฉพาะกิจการ ในราคา </w:t>
      </w:r>
      <w:r w:rsidR="004C14F9" w:rsidRPr="004243DA">
        <w:rPr>
          <w:rFonts w:ascii="Angsana New" w:hAnsi="Angsana New"/>
          <w:sz w:val="30"/>
          <w:szCs w:val="30"/>
        </w:rPr>
        <w:t>17</w:t>
      </w:r>
      <w:r w:rsidR="004C14F9" w:rsidRPr="004243DA">
        <w:rPr>
          <w:rFonts w:ascii="Angsana New" w:hAnsi="Angsana New"/>
          <w:sz w:val="30"/>
          <w:szCs w:val="30"/>
          <w:cs/>
        </w:rPr>
        <w:t>.</w:t>
      </w:r>
      <w:r w:rsidR="004C14F9" w:rsidRPr="004243DA">
        <w:rPr>
          <w:rFonts w:ascii="Angsana New" w:hAnsi="Angsana New"/>
          <w:sz w:val="30"/>
          <w:szCs w:val="30"/>
        </w:rPr>
        <w:t xml:space="preserve">5 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ล้านบาท โดยบริษัทรับรู้กำไรจากการขายจำนวน </w:t>
      </w:r>
      <w:r w:rsidR="004C14F9" w:rsidRPr="004243DA">
        <w:rPr>
          <w:rFonts w:ascii="Angsana New" w:hAnsi="Angsana New"/>
          <w:sz w:val="30"/>
          <w:szCs w:val="30"/>
        </w:rPr>
        <w:t>9</w:t>
      </w:r>
      <w:r w:rsidR="004C14F9" w:rsidRPr="004243DA">
        <w:rPr>
          <w:rFonts w:ascii="Angsana New" w:hAnsi="Angsana New"/>
          <w:sz w:val="30"/>
          <w:szCs w:val="30"/>
          <w:cs/>
        </w:rPr>
        <w:t>.</w:t>
      </w:r>
      <w:r w:rsidR="004C14F9" w:rsidRPr="004243DA">
        <w:rPr>
          <w:rFonts w:ascii="Angsana New" w:hAnsi="Angsana New"/>
          <w:sz w:val="30"/>
          <w:szCs w:val="30"/>
        </w:rPr>
        <w:t xml:space="preserve">8 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C14F9" w:rsidRPr="004243DA">
        <w:rPr>
          <w:rFonts w:ascii="Angsana New" w:hAnsi="Angsana New"/>
          <w:sz w:val="30"/>
          <w:szCs w:val="30"/>
        </w:rPr>
        <w:t>10</w:t>
      </w:r>
      <w:r w:rsidR="004C14F9" w:rsidRPr="004243DA">
        <w:rPr>
          <w:rFonts w:ascii="Angsana New" w:hAnsi="Angsana New"/>
          <w:sz w:val="30"/>
          <w:szCs w:val="30"/>
          <w:cs/>
        </w:rPr>
        <w:t>.</w:t>
      </w:r>
      <w:r w:rsidR="004C14F9" w:rsidRPr="004243DA">
        <w:rPr>
          <w:rFonts w:ascii="Angsana New" w:hAnsi="Angsana New"/>
          <w:sz w:val="30"/>
          <w:szCs w:val="30"/>
        </w:rPr>
        <w:t xml:space="preserve">2 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ล้านบาทในงบกำไรขาดทุนเบ็ดเสร็จที่แสดงเงินลงทุนตามวิธีส่วนได้เสียและงบการเงินเฉพาะกิจการสำหรับปีสิ้นสุดวันที่ </w:t>
      </w:r>
      <w:r w:rsidR="004C14F9" w:rsidRPr="004243DA">
        <w:rPr>
          <w:rFonts w:ascii="Angsana New" w:hAnsi="Angsana New"/>
          <w:sz w:val="30"/>
          <w:szCs w:val="30"/>
        </w:rPr>
        <w:t>31</w:t>
      </w:r>
      <w:r w:rsidR="004C14F9" w:rsidRPr="004243DA">
        <w:rPr>
          <w:rFonts w:ascii="Angsana New" w:hAnsi="Angsana New"/>
          <w:sz w:val="30"/>
          <w:szCs w:val="30"/>
          <w:cs/>
        </w:rPr>
        <w:t xml:space="preserve"> </w:t>
      </w:r>
      <w:r w:rsidR="004C14F9" w:rsidRPr="004243DA">
        <w:rPr>
          <w:rFonts w:ascii="Angsana New" w:hAnsi="Angsana New" w:hint="cs"/>
          <w:sz w:val="30"/>
          <w:szCs w:val="30"/>
          <w:cs/>
        </w:rPr>
        <w:t>ธันวาคม</w:t>
      </w:r>
      <w:r w:rsidR="004C14F9" w:rsidRPr="004243DA">
        <w:rPr>
          <w:rFonts w:ascii="Angsana New" w:hAnsi="Angsana New"/>
          <w:sz w:val="30"/>
          <w:szCs w:val="30"/>
        </w:rPr>
        <w:t xml:space="preserve"> 2561 </w:t>
      </w:r>
      <w:r w:rsidR="004C14F9" w:rsidRPr="004243DA">
        <w:rPr>
          <w:rFonts w:ascii="Angsana New" w:hAnsi="Angsana New"/>
          <w:sz w:val="30"/>
          <w:szCs w:val="30"/>
          <w:cs/>
        </w:rPr>
        <w:t>ตามลำดับ</w:t>
      </w:r>
      <w:r w:rsidR="00150D55">
        <w:rPr>
          <w:rFonts w:ascii="Angsana New" w:hAnsi="Angsana New"/>
          <w:sz w:val="30"/>
          <w:szCs w:val="30"/>
          <w:cs/>
        </w:rPr>
        <w:t xml:space="preserve"> </w:t>
      </w:r>
      <w:r w:rsidR="00150D55">
        <w:rPr>
          <w:rFonts w:ascii="Angsana New" w:hAnsi="Angsana New" w:hint="cs"/>
          <w:sz w:val="30"/>
          <w:szCs w:val="30"/>
          <w:cs/>
        </w:rPr>
        <w:t xml:space="preserve">(หมายเหตุ </w:t>
      </w:r>
      <w:r w:rsidR="00150D55">
        <w:rPr>
          <w:rFonts w:ascii="Angsana New" w:hAnsi="Angsana New"/>
          <w:sz w:val="30"/>
          <w:szCs w:val="30"/>
        </w:rPr>
        <w:t>4</w:t>
      </w:r>
      <w:r w:rsidR="00150D55">
        <w:rPr>
          <w:rFonts w:ascii="Angsana New" w:hAnsi="Angsana New"/>
          <w:sz w:val="30"/>
          <w:szCs w:val="30"/>
          <w:cs/>
        </w:rPr>
        <w:t>)</w:t>
      </w:r>
    </w:p>
    <w:p w:rsidR="00674CF9" w:rsidRDefault="00674CF9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674CF9" w:rsidRPr="00ED2793" w:rsidRDefault="00674CF9" w:rsidP="0095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jc w:val="both"/>
        <w:rPr>
          <w:rFonts w:asciiTheme="majorBidi" w:hAnsiTheme="majorBidi"/>
          <w:b/>
          <w:bCs/>
          <w:sz w:val="30"/>
          <w:szCs w:val="30"/>
          <w:cs/>
        </w:rPr>
        <w:sectPr w:rsidR="00674CF9" w:rsidRPr="00ED2793" w:rsidSect="0048752E">
          <w:headerReference w:type="default" r:id="rId8"/>
          <w:footerReference w:type="default" r:id="rId9"/>
          <w:pgSz w:w="11909" w:h="16834" w:code="9"/>
          <w:pgMar w:top="1588" w:right="1077" w:bottom="851" w:left="1588" w:header="720" w:footer="578" w:gutter="0"/>
          <w:pgNumType w:start="10"/>
          <w:cols w:space="720"/>
          <w:docGrid w:linePitch="245"/>
        </w:sectPr>
      </w:pPr>
    </w:p>
    <w:p w:rsidR="00DB7B86" w:rsidRDefault="00434597" w:rsidP="00DB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Pr="00AD114C">
        <w:rPr>
          <w:rFonts w:asciiTheme="majorBidi" w:hAnsiTheme="majorBidi" w:cstheme="majorBidi"/>
          <w:sz w:val="30"/>
          <w:szCs w:val="30"/>
        </w:rPr>
        <w:t>31</w:t>
      </w:r>
      <w:r w:rsidRPr="00AD114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431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31B1">
        <w:rPr>
          <w:rFonts w:asciiTheme="majorBidi" w:hAnsiTheme="majorBidi" w:cstheme="majorBidi"/>
          <w:sz w:val="30"/>
          <w:szCs w:val="30"/>
        </w:rPr>
        <w:t>2562</w:t>
      </w:r>
      <w:r w:rsidRPr="00AD114C">
        <w:rPr>
          <w:rFonts w:asciiTheme="majorBidi" w:hAnsiTheme="majorBidi"/>
          <w:sz w:val="30"/>
          <w:szCs w:val="30"/>
          <w:cs/>
        </w:rPr>
        <w:t xml:space="preserve"> </w:t>
      </w:r>
      <w:r w:rsidRPr="00AD114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31B1">
        <w:rPr>
          <w:rFonts w:asciiTheme="majorBidi" w:hAnsiTheme="majorBidi" w:cstheme="majorBidi"/>
          <w:sz w:val="30"/>
          <w:szCs w:val="30"/>
        </w:rPr>
        <w:t>2561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B7B86" w:rsidRPr="00AD114C" w:rsidRDefault="00DB7B86" w:rsidP="00DB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16"/>
          <w:szCs w:val="16"/>
        </w:rPr>
      </w:pPr>
    </w:p>
    <w:tbl>
      <w:tblPr>
        <w:tblW w:w="15480" w:type="dxa"/>
        <w:tblInd w:w="-180" w:type="dxa"/>
        <w:tblLayout w:type="fixed"/>
        <w:tblLook w:val="0000"/>
      </w:tblPr>
      <w:tblGrid>
        <w:gridCol w:w="1710"/>
        <w:gridCol w:w="990"/>
        <w:gridCol w:w="810"/>
        <w:gridCol w:w="900"/>
        <w:gridCol w:w="810"/>
        <w:gridCol w:w="81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DB7B86" w:rsidRPr="00D0412E" w:rsidTr="00B3672B">
        <w:trPr>
          <w:trHeight w:val="82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0" w:type="dxa"/>
            <w:gridSpan w:val="20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7B86" w:rsidRPr="00D0412E" w:rsidTr="00B3672B">
        <w:trPr>
          <w:trHeight w:val="360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10" w:type="dxa"/>
            <w:gridSpan w:val="2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ส่วนได้เสีย - สุทธิ</w:t>
            </w:r>
          </w:p>
        </w:tc>
      </w:tr>
      <w:tr w:rsidR="00DB7B86" w:rsidRPr="00D0412E" w:rsidTr="00B3672B">
        <w:trPr>
          <w:trHeight w:val="82"/>
        </w:trPr>
        <w:tc>
          <w:tcPr>
            <w:tcW w:w="171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90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73536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DB7B86" w:rsidRPr="00D0412E" w:rsidTr="00B3672B">
        <w:trPr>
          <w:trHeight w:val="82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260" w:type="dxa"/>
            <w:gridSpan w:val="18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B7B86" w:rsidRPr="00455346" w:rsidTr="00771517">
        <w:trPr>
          <w:trHeight w:val="82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บริษัท โชคสามัคคี จำกัด</w:t>
            </w: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10" w:type="dxa"/>
          </w:tcPr>
          <w:p w:rsidR="00DB7B8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:rsidR="00DB7B86" w:rsidRPr="00D0412E" w:rsidRDefault="003C7B5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810" w:type="dxa"/>
            <w:shd w:val="clear" w:color="auto" w:fill="auto"/>
          </w:tcPr>
          <w:p w:rsidR="00DB7B86" w:rsidRPr="00D0412E" w:rsidRDefault="0027353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810" w:type="dxa"/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810" w:type="dxa"/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DB7B86" w:rsidRPr="00455346" w:rsidRDefault="003C7B5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20,267</w:t>
            </w:r>
          </w:p>
        </w:tc>
        <w:tc>
          <w:tcPr>
            <w:tcW w:w="270" w:type="dxa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DB7B86" w:rsidRPr="00455346" w:rsidRDefault="0027353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33,722</w:t>
            </w:r>
          </w:p>
        </w:tc>
        <w:tc>
          <w:tcPr>
            <w:tcW w:w="270" w:type="dxa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455346" w:rsidRDefault="003C7B5C" w:rsidP="0077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21,270</w:t>
            </w:r>
          </w:p>
        </w:tc>
        <w:tc>
          <w:tcPr>
            <w:tcW w:w="270" w:type="dxa"/>
            <w:shd w:val="clear" w:color="auto" w:fill="auto"/>
          </w:tcPr>
          <w:p w:rsidR="00DB7B86" w:rsidRPr="00455346" w:rsidRDefault="00DB7B86" w:rsidP="0077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DB7B86" w:rsidRPr="00455346" w:rsidRDefault="0027353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71517">
              <w:rPr>
                <w:rFonts w:ascii="Angsana New" w:hAnsi="Angsana New"/>
                <w:sz w:val="24"/>
                <w:szCs w:val="24"/>
              </w:rPr>
              <w:t>35,277</w:t>
            </w:r>
          </w:p>
        </w:tc>
        <w:tc>
          <w:tcPr>
            <w:tcW w:w="270" w:type="dxa"/>
            <w:shd w:val="clear" w:color="auto" w:fill="auto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455346" w:rsidRDefault="003C7B5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21,270</w:t>
            </w:r>
          </w:p>
        </w:tc>
        <w:tc>
          <w:tcPr>
            <w:tcW w:w="270" w:type="dxa"/>
            <w:shd w:val="clear" w:color="auto" w:fill="auto"/>
          </w:tcPr>
          <w:p w:rsidR="00DB7B86" w:rsidRPr="0045534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455346" w:rsidRDefault="0027353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71517">
              <w:rPr>
                <w:rFonts w:ascii="Angsana New" w:hAnsi="Angsana New"/>
                <w:sz w:val="24"/>
                <w:szCs w:val="24"/>
              </w:rPr>
              <w:t>35,277</w:t>
            </w:r>
          </w:p>
        </w:tc>
      </w:tr>
    </w:tbl>
    <w:p w:rsidR="00DB7B86" w:rsidRPr="00D0412E" w:rsidRDefault="00DB7B86" w:rsidP="00DB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24"/>
          <w:szCs w:val="24"/>
        </w:rPr>
      </w:pPr>
    </w:p>
    <w:tbl>
      <w:tblPr>
        <w:tblW w:w="13338" w:type="dxa"/>
        <w:tblInd w:w="-180" w:type="dxa"/>
        <w:tblLayout w:type="fixed"/>
        <w:tblLook w:val="0000"/>
      </w:tblPr>
      <w:tblGrid>
        <w:gridCol w:w="1710"/>
        <w:gridCol w:w="990"/>
        <w:gridCol w:w="810"/>
        <w:gridCol w:w="918"/>
        <w:gridCol w:w="810"/>
        <w:gridCol w:w="7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DB7B86" w:rsidRPr="00D0412E" w:rsidTr="00B3672B">
        <w:trPr>
          <w:trHeight w:val="204"/>
          <w:tblHeader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spacing w:line="320" w:lineRule="exact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8" w:type="dxa"/>
            <w:gridSpan w:val="16"/>
          </w:tcPr>
          <w:p w:rsidR="00DB7B86" w:rsidRPr="00D0412E" w:rsidRDefault="00DB7B86" w:rsidP="00B3672B">
            <w:pPr>
              <w:spacing w:line="320" w:lineRule="exact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7B86" w:rsidRPr="00D0412E" w:rsidTr="00B3672B">
        <w:trPr>
          <w:trHeight w:val="303"/>
          <w:tblHeader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28" w:type="dxa"/>
            <w:gridSpan w:val="2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DB7B86" w:rsidRPr="00D0412E" w:rsidRDefault="00DB7B86" w:rsidP="00B3672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ราคาทุน - สุทธิ</w:t>
            </w:r>
          </w:p>
        </w:tc>
      </w:tr>
      <w:tr w:rsidR="00DB7B86" w:rsidRPr="00D0412E" w:rsidTr="00B3672B">
        <w:trPr>
          <w:trHeight w:val="303"/>
          <w:tblHeader/>
        </w:trPr>
        <w:tc>
          <w:tcPr>
            <w:tcW w:w="171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918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B7B86" w:rsidRPr="00D0412E" w:rsidRDefault="00DB7B86" w:rsidP="00DB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62371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DB7B86" w:rsidRPr="00D0412E" w:rsidTr="00B3672B">
        <w:trPr>
          <w:trHeight w:val="303"/>
          <w:tblHeader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8" w:type="dxa"/>
            <w:gridSpan w:val="2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0" w:type="dxa"/>
            <w:gridSpan w:val="14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B7B86" w:rsidRPr="00D0412E" w:rsidTr="00B3672B">
        <w:trPr>
          <w:trHeight w:val="303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B7B8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7B86" w:rsidRPr="00D0412E" w:rsidTr="00B3672B">
        <w:trPr>
          <w:trHeight w:val="303"/>
        </w:trPr>
        <w:tc>
          <w:tcPr>
            <w:tcW w:w="171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บริษัท โชคสามัคคี จำกัด</w:t>
            </w:r>
          </w:p>
        </w:tc>
        <w:tc>
          <w:tcPr>
            <w:tcW w:w="99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10" w:type="dxa"/>
          </w:tcPr>
          <w:p w:rsidR="00DB7B86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18" w:type="dxa"/>
            <w:shd w:val="clear" w:color="auto" w:fill="auto"/>
          </w:tcPr>
          <w:p w:rsidR="00DB7B86" w:rsidRPr="00D0412E" w:rsidRDefault="003C7B5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810" w:type="dxa"/>
          </w:tcPr>
          <w:p w:rsidR="00DB7B86" w:rsidRPr="00D0412E" w:rsidRDefault="00362371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720" w:type="dxa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900" w:type="dxa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270" w:type="dxa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D0412E" w:rsidRDefault="003C7B5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20,267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D0412E" w:rsidRDefault="00362371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33,722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AD114C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 w:rsidRPr="00AD114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D0412E" w:rsidRDefault="003C7B5C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20,267</w:t>
            </w:r>
          </w:p>
        </w:tc>
        <w:tc>
          <w:tcPr>
            <w:tcW w:w="270" w:type="dxa"/>
            <w:shd w:val="clear" w:color="auto" w:fill="auto"/>
          </w:tcPr>
          <w:p w:rsidR="00DB7B86" w:rsidRPr="00D0412E" w:rsidRDefault="00DB7B86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B7B86" w:rsidRPr="00D0412E" w:rsidRDefault="00362371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33,722</w:t>
            </w:r>
          </w:p>
        </w:tc>
      </w:tr>
    </w:tbl>
    <w:p w:rsidR="00102906" w:rsidRPr="00ED2793" w:rsidRDefault="00102906" w:rsidP="00DB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:rsidR="00102906" w:rsidRPr="00ED2793" w:rsidRDefault="00102906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360"/>
        <w:rPr>
          <w:rFonts w:asciiTheme="majorBidi" w:hAnsiTheme="majorBidi" w:cstheme="majorBidi"/>
          <w:sz w:val="30"/>
          <w:szCs w:val="30"/>
          <w:cs/>
        </w:rPr>
        <w:sectPr w:rsidR="00102906" w:rsidRPr="00ED2793" w:rsidSect="005C4FE6">
          <w:headerReference w:type="default" r:id="rId10"/>
          <w:pgSz w:w="16834" w:h="11909" w:orient="landscape" w:code="9"/>
          <w:pgMar w:top="1152" w:right="691" w:bottom="1152" w:left="720" w:header="720" w:footer="576" w:gutter="0"/>
          <w:pgNumType w:start="33"/>
          <w:cols w:space="720"/>
          <w:docGrid w:linePitch="245"/>
        </w:sect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AD0519" w:rsidRPr="00ED2793">
        <w:rPr>
          <w:rFonts w:asciiTheme="majorBidi" w:hAnsiTheme="majorBidi" w:cstheme="majorBidi"/>
          <w:sz w:val="30"/>
          <w:szCs w:val="30"/>
          <w:cs/>
        </w:rPr>
        <w:t>ไม่ได้</w:t>
      </w:r>
      <w:r w:rsidRPr="00ED2793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807029" w:rsidRDefault="00807029" w:rsidP="0067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D0412E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บริษัทร่วม</w:t>
      </w:r>
    </w:p>
    <w:p w:rsidR="00807029" w:rsidRPr="007B28CE" w:rsidRDefault="00807029" w:rsidP="00807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9213" w:type="dxa"/>
        <w:tblLayout w:type="fixed"/>
        <w:tblLook w:val="01E0"/>
      </w:tblPr>
      <w:tblGrid>
        <w:gridCol w:w="5668"/>
        <w:gridCol w:w="1560"/>
        <w:gridCol w:w="426"/>
        <w:gridCol w:w="1559"/>
      </w:tblGrid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5" w:type="dxa"/>
            <w:gridSpan w:val="3"/>
          </w:tcPr>
          <w:p w:rsidR="00807029" w:rsidRPr="007B5EDA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EDA">
              <w:rPr>
                <w:rFonts w:ascii="Angsana New" w:hAnsi="Angsana New" w:hint="cs"/>
                <w:sz w:val="30"/>
                <w:szCs w:val="30"/>
                <w:cs/>
              </w:rPr>
              <w:t>บริษัท โชคสามัคคี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807029" w:rsidRPr="00D0412E" w:rsidRDefault="00C431B1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26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807029" w:rsidRPr="00D0412E" w:rsidRDefault="00C431B1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07029" w:rsidRPr="00D0412E" w:rsidTr="007B28CE">
        <w:trPr>
          <w:trHeight w:hRule="exact" w:val="397"/>
        </w:trPr>
        <w:tc>
          <w:tcPr>
            <w:tcW w:w="5668" w:type="dxa"/>
          </w:tcPr>
          <w:p w:rsidR="00807029" w:rsidRPr="00D0412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5" w:type="dxa"/>
            <w:gridSpan w:val="3"/>
          </w:tcPr>
          <w:p w:rsidR="00807029" w:rsidRPr="007B28CE" w:rsidRDefault="00807029" w:rsidP="0080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8C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362371" w:rsidRPr="00D0412E" w:rsidTr="003D34C9">
        <w:tc>
          <w:tcPr>
            <w:tcW w:w="5668" w:type="dxa"/>
          </w:tcPr>
          <w:p w:rsidR="00362371" w:rsidRPr="00D0412E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ายได้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62371" w:rsidRPr="003D34C9" w:rsidRDefault="003D34C9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C9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426" w:type="dxa"/>
          </w:tcPr>
          <w:p w:rsidR="00362371" w:rsidRPr="00D0412E" w:rsidRDefault="00362371" w:rsidP="00362371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2371" w:rsidRPr="007B5ED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362371" w:rsidRPr="00D0412E" w:rsidTr="003D34C9">
        <w:trPr>
          <w:trHeight w:hRule="exact" w:val="227"/>
        </w:trPr>
        <w:tc>
          <w:tcPr>
            <w:tcW w:w="5668" w:type="dxa"/>
          </w:tcPr>
          <w:p w:rsidR="00362371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362371" w:rsidRPr="003D34C9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6" w:type="dxa"/>
          </w:tcPr>
          <w:p w:rsidR="00362371" w:rsidRPr="00D0412E" w:rsidRDefault="00362371" w:rsidP="00362371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:rsidR="00362371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D0412E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D0412E">
              <w:rPr>
                <w:rFonts w:ascii="Angsana New" w:hAnsi="Angsana New"/>
                <w:sz w:val="30"/>
                <w:szCs w:val="30"/>
              </w:rPr>
              <w:t>100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62371" w:rsidRPr="003D34C9" w:rsidRDefault="003D34C9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C9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2371" w:rsidRPr="007B5ED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D0412E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371" w:rsidRPr="003D34C9" w:rsidRDefault="003C7B5C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C9">
              <w:rPr>
                <w:rFonts w:ascii="Angsana New" w:hAnsi="Angsana New"/>
                <w:sz w:val="30"/>
                <w:szCs w:val="30"/>
              </w:rPr>
              <w:t>16</w:t>
            </w:r>
            <w:r w:rsidRPr="003D34C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D34C9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62371" w:rsidRPr="007B5ED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D0412E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D4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ส่วนที่เป็นของบริษัท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371" w:rsidRPr="003D34C9" w:rsidRDefault="003D34C9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62371" w:rsidRPr="00AE6C9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  <w:tr w:rsidR="00362371" w:rsidRPr="006D4984" w:rsidTr="003D34C9">
        <w:trPr>
          <w:trHeight w:hRule="exact" w:val="227"/>
        </w:trPr>
        <w:tc>
          <w:tcPr>
            <w:tcW w:w="5668" w:type="dxa"/>
          </w:tcPr>
          <w:p w:rsidR="00362371" w:rsidRPr="006D4984" w:rsidRDefault="00362371" w:rsidP="00362371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362371" w:rsidRPr="00AE6C9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6" w:type="dxa"/>
          </w:tcPr>
          <w:p w:rsidR="00362371" w:rsidRPr="00AE6C9A" w:rsidRDefault="00362371" w:rsidP="003623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62371" w:rsidRPr="00AE6C9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A10A5D" w:rsidRDefault="00362371" w:rsidP="00362371">
            <w:pPr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auto"/>
          </w:tcPr>
          <w:p w:rsidR="00362371" w:rsidRPr="007B5EDA" w:rsidRDefault="003D34C9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9,014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362371" w:rsidRPr="007B5ED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8,424</w:t>
            </w: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D0412E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60" w:type="dxa"/>
            <w:shd w:val="clear" w:color="auto" w:fill="auto"/>
          </w:tcPr>
          <w:p w:rsidR="00362371" w:rsidRPr="007B5EDA" w:rsidRDefault="003D34C9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123,422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362371" w:rsidRPr="007B5ED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123,467</w:t>
            </w: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D0412E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60" w:type="dxa"/>
            <w:shd w:val="clear" w:color="auto" w:fill="auto"/>
          </w:tcPr>
          <w:p w:rsidR="00362371" w:rsidRPr="007B5EDA" w:rsidRDefault="003D34C9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362371" w:rsidRPr="007B5ED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405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D0412E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62371" w:rsidRPr="007B5EDA" w:rsidRDefault="003D34C9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1,648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2371" w:rsidRPr="007B5EDA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1,589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D0412E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/>
                <w:sz w:val="30"/>
                <w:szCs w:val="30"/>
                <w:cs/>
              </w:rPr>
              <w:t>สินทรัพย์สุทธิ (</w:t>
            </w:r>
            <w:r w:rsidRPr="000D416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D4163">
              <w:rPr>
                <w:rFonts w:ascii="Angsana New" w:hAnsi="Angsana New"/>
                <w:sz w:val="30"/>
                <w:szCs w:val="30"/>
              </w:rPr>
              <w:t>100</w:t>
            </w:r>
            <w:r w:rsidRPr="000D416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371" w:rsidRPr="000D4163" w:rsidRDefault="003D34C9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130,32</w:t>
            </w:r>
            <w:r w:rsidR="00BA7F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62371" w:rsidRPr="000D416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129,897</w:t>
            </w: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0D4163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371" w:rsidRPr="000D4163" w:rsidRDefault="00BA7F48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426" w:type="dxa"/>
          </w:tcPr>
          <w:p w:rsidR="00362371" w:rsidRPr="00AE6C9A" w:rsidRDefault="00362371" w:rsidP="00362371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62371" w:rsidRPr="000D416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362371" w:rsidRPr="00D0412E" w:rsidTr="003D34C9">
        <w:trPr>
          <w:trHeight w:hRule="exact" w:val="397"/>
        </w:trPr>
        <w:tc>
          <w:tcPr>
            <w:tcW w:w="5668" w:type="dxa"/>
          </w:tcPr>
          <w:p w:rsidR="00362371" w:rsidRPr="000D4163" w:rsidRDefault="00362371" w:rsidP="00362371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8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2371" w:rsidRPr="007B28CE" w:rsidRDefault="00BA7F48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21,270</w:t>
            </w:r>
          </w:p>
        </w:tc>
        <w:tc>
          <w:tcPr>
            <w:tcW w:w="426" w:type="dxa"/>
          </w:tcPr>
          <w:p w:rsidR="00362371" w:rsidRPr="007B28CE" w:rsidRDefault="00362371" w:rsidP="00362371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362371" w:rsidRPr="007B28CE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8CE">
              <w:rPr>
                <w:rFonts w:ascii="Angsana New" w:hAnsi="Angsana New"/>
                <w:b/>
                <w:bCs/>
                <w:sz w:val="30"/>
                <w:szCs w:val="30"/>
              </w:rPr>
              <w:t>35,277</w:t>
            </w:r>
          </w:p>
        </w:tc>
      </w:tr>
      <w:tr w:rsidR="007B28CE" w:rsidRPr="00D0412E" w:rsidTr="007B28CE">
        <w:tc>
          <w:tcPr>
            <w:tcW w:w="5668" w:type="dxa"/>
          </w:tcPr>
          <w:p w:rsidR="007B28CE" w:rsidRPr="0068657F" w:rsidRDefault="007B28CE" w:rsidP="00807029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:rsidR="007B28CE" w:rsidRPr="007B28CE" w:rsidRDefault="007B28CE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6" w:type="dxa"/>
          </w:tcPr>
          <w:p w:rsidR="007B28CE" w:rsidRPr="007B28CE" w:rsidRDefault="007B28CE" w:rsidP="00807029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B28CE" w:rsidRPr="007B28CE" w:rsidRDefault="007B28CE" w:rsidP="0078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4E44FE" w:rsidRPr="00ED2793" w:rsidRDefault="00C431B1" w:rsidP="007B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8F301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ระยะยาว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tbl>
      <w:tblPr>
        <w:tblW w:w="9504" w:type="dxa"/>
        <w:tblLayout w:type="fixed"/>
        <w:tblLook w:val="0000"/>
      </w:tblPr>
      <w:tblGrid>
        <w:gridCol w:w="3119"/>
        <w:gridCol w:w="900"/>
        <w:gridCol w:w="270"/>
        <w:gridCol w:w="1170"/>
        <w:gridCol w:w="270"/>
        <w:gridCol w:w="1075"/>
        <w:gridCol w:w="270"/>
        <w:gridCol w:w="1080"/>
        <w:gridCol w:w="270"/>
        <w:gridCol w:w="1080"/>
      </w:tblGrid>
      <w:tr w:rsidR="00E20462" w:rsidRPr="00ED2793" w:rsidTr="007B28CE">
        <w:trPr>
          <w:trHeight w:hRule="exact" w:val="397"/>
        </w:trPr>
        <w:tc>
          <w:tcPr>
            <w:tcW w:w="3119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0462" w:rsidRPr="00ED2793" w:rsidTr="007B28CE">
        <w:trPr>
          <w:trHeight w:hRule="exact" w:val="397"/>
        </w:trPr>
        <w:tc>
          <w:tcPr>
            <w:tcW w:w="3119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E20462" w:rsidRPr="00ED2793" w:rsidRDefault="00E2046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20462" w:rsidRPr="00ED2793" w:rsidRDefault="00E2046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CB2" w:rsidRPr="00ED2793" w:rsidTr="007B28CE">
        <w:trPr>
          <w:trHeight w:hRule="exact" w:val="397"/>
        </w:trPr>
        <w:tc>
          <w:tcPr>
            <w:tcW w:w="3119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62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</w:tcPr>
          <w:p w:rsidR="00503CB2" w:rsidRPr="00ED2793" w:rsidRDefault="004B6D7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362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B6D72"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56</w:t>
            </w:r>
            <w:r w:rsidR="00362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03CB2" w:rsidRPr="00ED2793" w:rsidRDefault="004B6D72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362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03CB2" w:rsidRPr="00ED2793" w:rsidTr="007B28CE">
        <w:trPr>
          <w:trHeight w:hRule="exact" w:val="397"/>
        </w:trPr>
        <w:tc>
          <w:tcPr>
            <w:tcW w:w="3119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215" w:type="dxa"/>
            <w:gridSpan w:val="7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503CB2" w:rsidRPr="00ED2793" w:rsidTr="007B28CE">
        <w:trPr>
          <w:trHeight w:hRule="exact" w:val="397"/>
        </w:trPr>
        <w:tc>
          <w:tcPr>
            <w:tcW w:w="3119" w:type="dxa"/>
          </w:tcPr>
          <w:p w:rsidR="00503CB2" w:rsidRPr="00ED2793" w:rsidRDefault="00503CB2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371" w:rsidRPr="00ED2793" w:rsidTr="007B28CE">
        <w:trPr>
          <w:trHeight w:hRule="exact" w:val="397"/>
        </w:trPr>
        <w:tc>
          <w:tcPr>
            <w:tcW w:w="3119" w:type="dxa"/>
          </w:tcPr>
          <w:p w:rsidR="00362371" w:rsidRPr="00ED2793" w:rsidRDefault="00362371" w:rsidP="00362371">
            <w:pPr>
              <w:tabs>
                <w:tab w:val="clear" w:pos="2807"/>
                <w:tab w:val="left" w:pos="2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0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62371" w:rsidRPr="00ED2793" w:rsidRDefault="00417E3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62371" w:rsidRPr="00ED2793" w:rsidRDefault="00417E3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362371" w:rsidRPr="00ED2793" w:rsidTr="00963D3B">
        <w:trPr>
          <w:trHeight w:hRule="exact" w:val="227"/>
        </w:trPr>
        <w:tc>
          <w:tcPr>
            <w:tcW w:w="3119" w:type="dxa"/>
          </w:tcPr>
          <w:p w:rsidR="00362371" w:rsidRPr="00ED2793" w:rsidRDefault="00362371" w:rsidP="0036237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371" w:rsidRPr="00ED2793" w:rsidTr="007B28CE">
        <w:trPr>
          <w:trHeight w:hRule="exact" w:val="397"/>
        </w:trPr>
        <w:tc>
          <w:tcPr>
            <w:tcW w:w="3119" w:type="dxa"/>
          </w:tcPr>
          <w:p w:rsidR="00362371" w:rsidRPr="00ED2793" w:rsidRDefault="00362371" w:rsidP="0036237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</w:t>
            </w:r>
          </w:p>
          <w:p w:rsidR="00362371" w:rsidRPr="00ED2793" w:rsidRDefault="00362371" w:rsidP="0036237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ความต้องการของตลาด</w:t>
            </w:r>
          </w:p>
        </w:tc>
        <w:tc>
          <w:tcPr>
            <w:tcW w:w="90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E3A" w:rsidRPr="00ED2793" w:rsidTr="007B28CE">
        <w:trPr>
          <w:trHeight w:hRule="exact" w:val="397"/>
        </w:trPr>
        <w:tc>
          <w:tcPr>
            <w:tcW w:w="3119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7E3A" w:rsidRPr="00D979A8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79A8">
              <w:rPr>
                <w:rFonts w:ascii="Angsana New" w:hAnsi="Angsana New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17E3A" w:rsidRPr="00D979A8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50,286</w:t>
            </w:r>
          </w:p>
        </w:tc>
      </w:tr>
      <w:tr w:rsidR="00417E3A" w:rsidRPr="00ED2793" w:rsidTr="007B28CE">
        <w:trPr>
          <w:trHeight w:hRule="exact" w:val="397"/>
        </w:trPr>
        <w:tc>
          <w:tcPr>
            <w:tcW w:w="3119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กิจการอื่นๆ</w:t>
            </w:r>
          </w:p>
        </w:tc>
        <w:tc>
          <w:tcPr>
            <w:tcW w:w="90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7E3A" w:rsidRPr="00D979A8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9,409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9,525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17E3A" w:rsidRPr="00D979A8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9,409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9,525</w:t>
            </w:r>
          </w:p>
        </w:tc>
      </w:tr>
      <w:tr w:rsidR="00417E3A" w:rsidRPr="00ED2793" w:rsidTr="007B28CE">
        <w:trPr>
          <w:trHeight w:hRule="exact" w:val="397"/>
        </w:trPr>
        <w:tc>
          <w:tcPr>
            <w:tcW w:w="3119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E3A" w:rsidRPr="00D979A8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56,620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E3A" w:rsidRPr="00D979A8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59,695</w:t>
            </w:r>
          </w:p>
        </w:tc>
        <w:tc>
          <w:tcPr>
            <w:tcW w:w="270" w:type="dxa"/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17E3A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59,811</w:t>
            </w:r>
          </w:p>
        </w:tc>
      </w:tr>
      <w:tr w:rsidR="00362371" w:rsidRPr="00ED2793" w:rsidTr="007B28CE">
        <w:trPr>
          <w:trHeight w:hRule="exact" w:val="397"/>
        </w:trPr>
        <w:tc>
          <w:tcPr>
            <w:tcW w:w="3119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362371" w:rsidRPr="00ED2793" w:rsidRDefault="00417E3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57,234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57,498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62371" w:rsidRPr="00ED2793" w:rsidRDefault="00417E3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60,309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60,573</w:t>
            </w:r>
          </w:p>
        </w:tc>
      </w:tr>
    </w:tbl>
    <w:p w:rsidR="00FB7080" w:rsidRPr="00ED2793" w:rsidRDefault="00FB7080" w:rsidP="00B01FD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pacing w:val="-4"/>
          <w:sz w:val="30"/>
          <w:szCs w:val="30"/>
          <w:shd w:val="clear" w:color="auto" w:fill="FFFFFF"/>
        </w:rPr>
      </w:pPr>
    </w:p>
    <w:p w:rsidR="00993A9A" w:rsidRPr="00727AEF" w:rsidRDefault="008B37BF" w:rsidP="00993A9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  <w:r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lastRenderedPageBreak/>
        <w:t>รายการเคลื่อนไหวในระหว่าง</w:t>
      </w:r>
      <w:r w:rsidR="00CC5E51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>ปี</w:t>
      </w:r>
      <w:r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สิ้นสุดวันที่ </w:t>
      </w:r>
      <w:r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</w:rPr>
        <w:t xml:space="preserve">31 </w:t>
      </w:r>
      <w:r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ธันวาคม </w:t>
      </w:r>
      <w:r w:rsidR="00993A9A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/>
          <w:cs/>
        </w:rPr>
        <w:t xml:space="preserve"> </w:t>
      </w:r>
      <w:r w:rsidR="00993A9A" w:rsidRPr="008653F3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>ของตราสารทุนที่อยู่ในความต้องการของตลาด</w:t>
      </w:r>
      <w:r w:rsidR="00993A9A" w:rsidRPr="008653F3">
        <w:rPr>
          <w:rFonts w:ascii="Angsana New" w:hAnsi="Angsana New"/>
          <w:sz w:val="30"/>
          <w:szCs w:val="30"/>
          <w:shd w:val="clear" w:color="auto" w:fill="FFFFFF"/>
          <w:cs/>
        </w:rPr>
        <w:t>มีดังนี้</w:t>
      </w:r>
    </w:p>
    <w:p w:rsidR="003C3880" w:rsidRPr="00993A9A" w:rsidRDefault="003C3880" w:rsidP="00B01FD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20"/>
          <w:szCs w:val="20"/>
          <w:shd w:val="clear" w:color="auto" w:fill="E6E6E6"/>
        </w:rPr>
      </w:pPr>
    </w:p>
    <w:tbl>
      <w:tblPr>
        <w:tblW w:w="9214" w:type="dxa"/>
        <w:shd w:val="clear" w:color="auto" w:fill="FFFFFF"/>
        <w:tblLayout w:type="fixed"/>
        <w:tblLook w:val="01E0"/>
      </w:tblPr>
      <w:tblGrid>
        <w:gridCol w:w="5812"/>
        <w:gridCol w:w="1559"/>
        <w:gridCol w:w="270"/>
        <w:gridCol w:w="1573"/>
      </w:tblGrid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02" w:type="dxa"/>
            <w:gridSpan w:val="3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02" w:type="dxa"/>
            <w:gridSpan w:val="3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02" w:type="dxa"/>
            <w:gridSpan w:val="3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23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B6D72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623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3F10" w:rsidRPr="00ED2793" w:rsidTr="00993A9A">
        <w:tc>
          <w:tcPr>
            <w:tcW w:w="5812" w:type="dxa"/>
            <w:shd w:val="clear" w:color="auto" w:fill="FFFFFF"/>
          </w:tcPr>
          <w:p w:rsidR="00063F10" w:rsidRPr="00ED2793" w:rsidRDefault="00063F10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559" w:type="dxa"/>
            <w:shd w:val="clear" w:color="auto" w:fill="FFFFFF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FFFFFF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371" w:rsidRPr="00ED2793" w:rsidTr="00993A9A">
        <w:tc>
          <w:tcPr>
            <w:tcW w:w="5812" w:type="dxa"/>
            <w:shd w:val="clear" w:color="auto" w:fill="FFFFFF"/>
          </w:tcPr>
          <w:p w:rsidR="00362371" w:rsidRPr="00ED2793" w:rsidRDefault="00362371" w:rsidP="0036237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362371" w:rsidRPr="00ED2793" w:rsidRDefault="00417E3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,515</w:t>
            </w:r>
          </w:p>
        </w:tc>
      </w:tr>
      <w:tr w:rsidR="00362371" w:rsidRPr="00ED2793" w:rsidTr="00993A9A">
        <w:tc>
          <w:tcPr>
            <w:tcW w:w="5812" w:type="dxa"/>
            <w:shd w:val="clear" w:color="auto" w:fill="FFFFFF"/>
          </w:tcPr>
          <w:p w:rsidR="00362371" w:rsidRPr="00ED2793" w:rsidRDefault="00362371" w:rsidP="0036237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559" w:type="dxa"/>
            <w:shd w:val="clear" w:color="auto" w:fill="FFFFFF"/>
          </w:tcPr>
          <w:p w:rsidR="00362371" w:rsidRPr="00ED2793" w:rsidRDefault="00417E3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62371" w:rsidRPr="00ED2793" w:rsidTr="00993A9A">
        <w:tc>
          <w:tcPr>
            <w:tcW w:w="5812" w:type="dxa"/>
            <w:shd w:val="clear" w:color="auto" w:fill="FFFFFF"/>
          </w:tcPr>
          <w:p w:rsidR="00362371" w:rsidRPr="00ED2793" w:rsidRDefault="00362371" w:rsidP="003623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62371" w:rsidRPr="00ED2793" w:rsidRDefault="00417E3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0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</w:tr>
    </w:tbl>
    <w:p w:rsidR="00570B03" w:rsidRPr="00ED2793" w:rsidRDefault="00570B03" w:rsidP="00B01FD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tbl>
      <w:tblPr>
        <w:tblW w:w="9248" w:type="dxa"/>
        <w:tblLayout w:type="fixed"/>
        <w:tblLook w:val="0000"/>
      </w:tblPr>
      <w:tblGrid>
        <w:gridCol w:w="2835"/>
        <w:gridCol w:w="851"/>
        <w:gridCol w:w="270"/>
        <w:gridCol w:w="1170"/>
        <w:gridCol w:w="270"/>
        <w:gridCol w:w="1152"/>
        <w:gridCol w:w="270"/>
        <w:gridCol w:w="1080"/>
        <w:gridCol w:w="270"/>
        <w:gridCol w:w="1080"/>
      </w:tblGrid>
      <w:tr w:rsidR="00AD5BED" w:rsidRPr="00ED2793" w:rsidTr="005B3232">
        <w:tc>
          <w:tcPr>
            <w:tcW w:w="2835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5BED" w:rsidRPr="00ED2793" w:rsidTr="005B3232">
        <w:tc>
          <w:tcPr>
            <w:tcW w:w="2835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AD5BED" w:rsidRPr="00ED2793" w:rsidRDefault="00AD5BE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5BED" w:rsidRPr="00ED2793" w:rsidRDefault="00AD5BE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CB2" w:rsidRPr="00ED2793" w:rsidTr="005B3232">
        <w:tc>
          <w:tcPr>
            <w:tcW w:w="2835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3CB2" w:rsidRPr="00ED2793" w:rsidRDefault="00150D55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ED2793" w:rsidRDefault="00150D55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ED2793" w:rsidRDefault="00150D55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ED2793" w:rsidRDefault="00150D55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03CB2" w:rsidRPr="00ED2793" w:rsidTr="005B3232">
        <w:trPr>
          <w:trHeight w:val="317"/>
        </w:trPr>
        <w:tc>
          <w:tcPr>
            <w:tcW w:w="2835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:rsidR="00503CB2" w:rsidRPr="00ED2793" w:rsidRDefault="00503CB2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503CB2" w:rsidRPr="00ED2793" w:rsidTr="005B3232">
        <w:tc>
          <w:tcPr>
            <w:tcW w:w="2835" w:type="dxa"/>
          </w:tcPr>
          <w:p w:rsidR="00503CB2" w:rsidRPr="00ED2793" w:rsidRDefault="00503CB2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ตราสารทุนอื่นที่ไม่อยู่ใน</w:t>
            </w:r>
          </w:p>
          <w:p w:rsidR="00503CB2" w:rsidRPr="00ED2793" w:rsidRDefault="00503CB2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851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ED2793" w:rsidRDefault="00503CB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371" w:rsidRPr="00ED2793" w:rsidTr="005B3232">
        <w:tc>
          <w:tcPr>
            <w:tcW w:w="2835" w:type="dxa"/>
            <w:shd w:val="clear" w:color="auto" w:fill="FFFFFF"/>
          </w:tcPr>
          <w:p w:rsidR="00362371" w:rsidRPr="00ED2793" w:rsidRDefault="00362371" w:rsidP="00362371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362371" w:rsidRPr="00C32BBA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BBA">
              <w:rPr>
                <w:rFonts w:asciiTheme="majorBidi" w:hAnsiTheme="majorBidi" w:cstheme="majorBidi"/>
                <w:sz w:val="30"/>
                <w:szCs w:val="30"/>
              </w:rPr>
              <w:t>57,370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57,370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62371" w:rsidRPr="00ED2793" w:rsidRDefault="00417E3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60,445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60,445</w:t>
            </w:r>
          </w:p>
        </w:tc>
      </w:tr>
      <w:tr w:rsidR="00362371" w:rsidRPr="00ED2793" w:rsidTr="005B3232">
        <w:tc>
          <w:tcPr>
            <w:tcW w:w="2835" w:type="dxa"/>
            <w:shd w:val="clear" w:color="auto" w:fill="FFFFFF"/>
          </w:tcPr>
          <w:p w:rsidR="00362371" w:rsidRPr="00ED2793" w:rsidRDefault="00417E3A" w:rsidP="00417E3A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851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362371" w:rsidRPr="00C32BBA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BB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32BBA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Pr="00C32BB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62371" w:rsidRPr="00ED2793" w:rsidRDefault="00417E3A" w:rsidP="0041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32BBA" w:rsidRPr="00ED2793" w:rsidTr="005B3232">
        <w:tc>
          <w:tcPr>
            <w:tcW w:w="2835" w:type="dxa"/>
            <w:shd w:val="clear" w:color="auto" w:fill="FFFFFF"/>
          </w:tcPr>
          <w:p w:rsidR="00C32BBA" w:rsidRPr="00ED2793" w:rsidRDefault="00C32BBA" w:rsidP="00C32BBA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851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79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634</w:t>
            </w:r>
            <w:r w:rsidRPr="00ED279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32BBA" w:rsidRPr="00ED2793" w:rsidTr="005B3232">
        <w:tc>
          <w:tcPr>
            <w:tcW w:w="2835" w:type="dxa"/>
            <w:shd w:val="clear" w:color="auto" w:fill="FFFFFF"/>
          </w:tcPr>
          <w:p w:rsidR="00C32BBA" w:rsidRPr="00ED2793" w:rsidRDefault="00C32BBA" w:rsidP="00C32BB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1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32BBA" w:rsidRPr="00C32BBA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2B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56,620</w:t>
            </w:r>
          </w:p>
        </w:tc>
        <w:tc>
          <w:tcPr>
            <w:tcW w:w="270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2BBA" w:rsidRPr="00417E3A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E3A">
              <w:rPr>
                <w:rFonts w:ascii="Angsana New" w:hAnsi="Angsana New"/>
                <w:b/>
                <w:bCs/>
                <w:sz w:val="30"/>
                <w:szCs w:val="30"/>
              </w:rPr>
              <w:t>59,695</w:t>
            </w:r>
          </w:p>
        </w:tc>
        <w:tc>
          <w:tcPr>
            <w:tcW w:w="270" w:type="dxa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32BBA" w:rsidRPr="00ED2793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59,811</w:t>
            </w:r>
          </w:p>
        </w:tc>
      </w:tr>
    </w:tbl>
    <w:p w:rsidR="00612A9A" w:rsidRPr="005B3232" w:rsidRDefault="00612A9A" w:rsidP="004C705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20"/>
          <w:szCs w:val="20"/>
          <w:shd w:val="clear" w:color="auto" w:fill="E6E6E6"/>
        </w:rPr>
      </w:pPr>
    </w:p>
    <w:p w:rsidR="00497177" w:rsidRPr="00C32BBA" w:rsidRDefault="00497177" w:rsidP="00C3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ind w:right="-23"/>
        <w:rPr>
          <w:rFonts w:asciiTheme="majorBidi" w:hAnsiTheme="majorBidi"/>
          <w:spacing w:val="-4"/>
          <w:sz w:val="30"/>
          <w:szCs w:val="30"/>
          <w:highlight w:val="yellow"/>
          <w:cs/>
        </w:rPr>
        <w:sectPr w:rsidR="00497177" w:rsidRPr="00C32BBA" w:rsidSect="00FF0795">
          <w:headerReference w:type="default" r:id="rId11"/>
          <w:pgSz w:w="11909" w:h="16834" w:code="9"/>
          <w:pgMar w:top="1440" w:right="1077" w:bottom="851" w:left="1588" w:header="720" w:footer="578" w:gutter="0"/>
          <w:cols w:space="720"/>
          <w:docGrid w:linePitch="245"/>
        </w:sectPr>
      </w:pPr>
    </w:p>
    <w:p w:rsidR="00A054D8" w:rsidRDefault="00D04852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ED2793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ตราสารทุนอื่นที่ไม่อยู่ในความต้องการของตลาดบันทึกตามวิธีราคาทุน</w:t>
      </w:r>
      <w:r w:rsidRPr="00ED279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ณ</w:t>
      </w:r>
      <w:r w:rsidRPr="00ED279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D279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C431B1">
        <w:rPr>
          <w:rFonts w:asciiTheme="majorBidi" w:hAnsiTheme="majorBidi" w:cstheme="majorBidi"/>
          <w:spacing w:val="-4"/>
          <w:sz w:val="30"/>
          <w:szCs w:val="30"/>
          <w:shd w:val="clear" w:color="auto" w:fill="FFFFFF"/>
        </w:rPr>
        <w:t>31</w:t>
      </w:r>
      <w:r w:rsidR="000E25F9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 </w:t>
      </w:r>
      <w:r w:rsidR="000E25F9" w:rsidRPr="00674CF9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ธันวาคม</w:t>
      </w:r>
      <w:r w:rsidR="00F9128A" w:rsidRPr="00674CF9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 xml:space="preserve"> </w:t>
      </w:r>
      <w:r w:rsidR="00C431B1">
        <w:rPr>
          <w:rFonts w:asciiTheme="majorBidi" w:hAnsiTheme="majorBidi" w:cstheme="majorBidi"/>
          <w:spacing w:val="-4"/>
          <w:sz w:val="32"/>
          <w:szCs w:val="32"/>
          <w:shd w:val="clear" w:color="auto" w:fill="FFFFFF"/>
        </w:rPr>
        <w:t>2562</w:t>
      </w:r>
      <w:r w:rsidR="00F9128A" w:rsidRPr="00674CF9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 xml:space="preserve"> </w:t>
      </w:r>
      <w:r w:rsidR="00F9128A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/>
          <w:cs/>
        </w:rPr>
        <w:t xml:space="preserve">และ </w:t>
      </w:r>
      <w:r w:rsidR="00C431B1">
        <w:rPr>
          <w:rFonts w:asciiTheme="majorBidi" w:hAnsiTheme="majorBidi" w:cstheme="majorBidi"/>
          <w:spacing w:val="-4"/>
          <w:sz w:val="30"/>
          <w:szCs w:val="30"/>
          <w:shd w:val="clear" w:color="auto" w:fill="FFFFFF"/>
        </w:rPr>
        <w:t>2561</w:t>
      </w:r>
      <w:r w:rsidR="000E25F9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 </w:t>
      </w:r>
      <w:r w:rsidR="005E561D" w:rsidRPr="00ED2793">
        <w:rPr>
          <w:rFonts w:asciiTheme="majorBidi" w:hAnsiTheme="majorBidi" w:cstheme="majorBidi"/>
          <w:sz w:val="30"/>
          <w:szCs w:val="30"/>
          <w:cs/>
        </w:rPr>
        <w:t>และเงินปันผล</w:t>
      </w:r>
      <w:r w:rsidR="000E25F9" w:rsidRPr="00ED2793">
        <w:rPr>
          <w:rFonts w:asciiTheme="majorBidi" w:hAnsiTheme="majorBidi" w:cstheme="majorBidi"/>
          <w:sz w:val="30"/>
          <w:szCs w:val="30"/>
          <w:cs/>
        </w:rPr>
        <w:t>รับ</w:t>
      </w:r>
      <w:r w:rsidR="008408DF" w:rsidRPr="00ED2793">
        <w:rPr>
          <w:rFonts w:asciiTheme="majorBidi" w:hAnsiTheme="majorBidi" w:cstheme="majorBidi"/>
          <w:sz w:val="30"/>
          <w:szCs w:val="30"/>
          <w:cs/>
        </w:rPr>
        <w:t>จากเงินลงทุนสำหรับ</w:t>
      </w:r>
      <w:r w:rsidR="000E25F9" w:rsidRPr="00ED2793">
        <w:rPr>
          <w:rFonts w:asciiTheme="majorBidi" w:hAnsiTheme="majorBidi" w:cstheme="majorBidi"/>
          <w:sz w:val="30"/>
          <w:szCs w:val="30"/>
          <w:cs/>
        </w:rPr>
        <w:t>แต่ละปี</w:t>
      </w:r>
      <w:r w:rsidR="000E25F9" w:rsidRPr="00ED279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cs/>
        </w:rPr>
        <w:t xml:space="preserve"> </w:t>
      </w:r>
      <w:r w:rsidRPr="00ED2793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A054D8" w:rsidRPr="00ED2793" w:rsidRDefault="00A054D8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5030" w:type="dxa"/>
        <w:tblInd w:w="288" w:type="dxa"/>
        <w:tblLayout w:type="fixed"/>
        <w:tblLook w:val="0000"/>
      </w:tblPr>
      <w:tblGrid>
        <w:gridCol w:w="1890"/>
        <w:gridCol w:w="1800"/>
        <w:gridCol w:w="810"/>
        <w:gridCol w:w="810"/>
        <w:gridCol w:w="236"/>
        <w:gridCol w:w="720"/>
        <w:gridCol w:w="236"/>
        <w:gridCol w:w="720"/>
        <w:gridCol w:w="236"/>
        <w:gridCol w:w="723"/>
        <w:gridCol w:w="236"/>
        <w:gridCol w:w="81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87"/>
      </w:tblGrid>
      <w:tr w:rsidR="00A054D8" w:rsidRPr="00C27212" w:rsidTr="00B3672B">
        <w:tc>
          <w:tcPr>
            <w:tcW w:w="189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22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054D8" w:rsidRPr="00C27212" w:rsidTr="00B3672B">
        <w:tc>
          <w:tcPr>
            <w:tcW w:w="189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3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054D8" w:rsidRPr="00C27212" w:rsidTr="00B3672B">
        <w:tc>
          <w:tcPr>
            <w:tcW w:w="189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ราคาทุน - สุทธิ</w:t>
            </w: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3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121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054D8" w:rsidRPr="00C27212" w:rsidTr="00B3672B">
        <w:tc>
          <w:tcPr>
            <w:tcW w:w="1890" w:type="dxa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36237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36237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054D8" w:rsidRPr="00C27212" w:rsidTr="00B3672B">
        <w:tc>
          <w:tcPr>
            <w:tcW w:w="189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A054D8" w:rsidRPr="00C431B1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31B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4" w:type="dxa"/>
            <w:gridSpan w:val="19"/>
            <w:vAlign w:val="center"/>
          </w:tcPr>
          <w:p w:rsidR="00A054D8" w:rsidRPr="00C431B1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31B1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A054D8" w:rsidRPr="00C27212" w:rsidTr="00B3672B">
        <w:tc>
          <w:tcPr>
            <w:tcW w:w="1890" w:type="dxa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A054D8" w:rsidRPr="00C27212" w:rsidRDefault="00A054D8" w:rsidP="00B3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C27212" w:rsidTr="00F9128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บริษัท ปณิวรา จำกัด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18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18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62371" w:rsidRPr="00C27212" w:rsidTr="00F9128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C27212" w:rsidTr="00F9128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กิจการอื่นๆ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ไทยสเตเฟล็กซ์ จำกัด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ผลิตและจำหน่ายชิ้นส่วน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C32BBA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ให้กับผู้ผลิตเสื้อผ้า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จาโนเม่ 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ผลิตเครื่องจักรที่ใช้ใน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ผลิตสิ่งทอ เครื่องแต่งกาย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และเครื่องหนัง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ไทยซัมซุง 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ผลิตและจำหน่ายอุปกรณ์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0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0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00,</w:t>
            </w:r>
            <w:r w:rsidRPr="00C27212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00,</w:t>
            </w:r>
            <w:r w:rsidRPr="00C27212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อิเล็คทรอนิกส์ จำกัด       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ไฟฟ้าและอิเล็คทรอนิกส์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2BBA" w:rsidRPr="00C27212" w:rsidTr="00C32BBA">
        <w:tc>
          <w:tcPr>
            <w:tcW w:w="189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ไทย บุนกะ แฟชั่น</w:t>
            </w:r>
          </w:p>
        </w:tc>
        <w:tc>
          <w:tcPr>
            <w:tcW w:w="180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81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6,250</w:t>
            </w:r>
          </w:p>
        </w:tc>
        <w:tc>
          <w:tcPr>
            <w:tcW w:w="236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25,00</w:t>
            </w:r>
            <w:r w:rsidRPr="00C2721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236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27212">
              <w:rPr>
                <w:rFonts w:ascii="Angsana New" w:hAnsi="Angsana New"/>
                <w:sz w:val="22"/>
                <w:szCs w:val="22"/>
              </w:rPr>
              <w:t>634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 w:right="-18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 w:right="-181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C27212" w:rsidTr="00C32BBA">
        <w:tc>
          <w:tcPr>
            <w:tcW w:w="189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อเมริกันฟู้ด จำกัด</w:t>
            </w:r>
          </w:p>
        </w:tc>
        <w:tc>
          <w:tcPr>
            <w:tcW w:w="180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ผลิตไอศกรีม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32BBA" w:rsidRPr="00C27212" w:rsidTr="00C32BBA">
        <w:tc>
          <w:tcPr>
            <w:tcW w:w="1890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56,620</w:t>
            </w:r>
          </w:p>
        </w:tc>
        <w:tc>
          <w:tcPr>
            <w:tcW w:w="236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57,370</w:t>
            </w:r>
          </w:p>
        </w:tc>
        <w:tc>
          <w:tcPr>
            <w:tcW w:w="236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32BBA" w:rsidRPr="00C32BBA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32BB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C27212">
              <w:rPr>
                <w:rFonts w:ascii="Angsana New" w:hAnsi="Angsana New"/>
                <w:b/>
                <w:bCs/>
                <w:sz w:val="22"/>
                <w:szCs w:val="22"/>
              </w:rPr>
              <w:t>634</w:t>
            </w:r>
            <w:r w:rsidRPr="00C272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56,736</w:t>
            </w:r>
          </w:p>
        </w:tc>
        <w:tc>
          <w:tcPr>
            <w:tcW w:w="236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BBA" w:rsidRPr="00C27212" w:rsidRDefault="00C431B1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859</w:t>
            </w:r>
          </w:p>
        </w:tc>
        <w:tc>
          <w:tcPr>
            <w:tcW w:w="236" w:type="dxa"/>
            <w:vAlign w:val="bottom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BBA" w:rsidRPr="00C27212" w:rsidRDefault="00C431B1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823</w:t>
            </w:r>
          </w:p>
        </w:tc>
      </w:tr>
    </w:tbl>
    <w:p w:rsidR="00BA4428" w:rsidRDefault="00BA4428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:rsidR="00A054D8" w:rsidRDefault="00A054D8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:rsidR="00A054D8" w:rsidRPr="00ED2793" w:rsidRDefault="00A054D8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:rsidR="00C0219F" w:rsidRDefault="00C0219F" w:rsidP="00C02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ab/>
      </w:r>
    </w:p>
    <w:tbl>
      <w:tblPr>
        <w:tblW w:w="15053" w:type="dxa"/>
        <w:tblInd w:w="288" w:type="dxa"/>
        <w:tblLayout w:type="fixed"/>
        <w:tblLook w:val="0000"/>
      </w:tblPr>
      <w:tblGrid>
        <w:gridCol w:w="1890"/>
        <w:gridCol w:w="1800"/>
        <w:gridCol w:w="810"/>
        <w:gridCol w:w="810"/>
        <w:gridCol w:w="236"/>
        <w:gridCol w:w="720"/>
        <w:gridCol w:w="236"/>
        <w:gridCol w:w="720"/>
        <w:gridCol w:w="236"/>
        <w:gridCol w:w="723"/>
        <w:gridCol w:w="236"/>
        <w:gridCol w:w="81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810"/>
      </w:tblGrid>
      <w:tr w:rsidR="00C0219F" w:rsidRPr="00B11AB4" w:rsidTr="00C0219F">
        <w:tc>
          <w:tcPr>
            <w:tcW w:w="189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3" w:type="dxa"/>
            <w:gridSpan w:val="22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219F" w:rsidRPr="00B11AB4" w:rsidTr="00C0219F">
        <w:tc>
          <w:tcPr>
            <w:tcW w:w="189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C0219F" w:rsidRPr="00C27212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0219F" w:rsidRPr="00B11AB4" w:rsidTr="00C0219F">
        <w:tc>
          <w:tcPr>
            <w:tcW w:w="189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ราคาทุน - สุทธิ</w:t>
            </w: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C0219F" w:rsidRPr="00C27212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121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054D8" w:rsidRPr="00B11AB4" w:rsidTr="00B3672B">
        <w:tc>
          <w:tcPr>
            <w:tcW w:w="1890" w:type="dxa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36237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36237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  <w:vAlign w:val="center"/>
          </w:tcPr>
          <w:p w:rsidR="00A054D8" w:rsidRPr="00B11AB4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:rsidR="00A054D8" w:rsidRPr="00C27212" w:rsidRDefault="00A054D8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054D8" w:rsidRPr="00C27212" w:rsidRDefault="00C431B1" w:rsidP="00A0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C0219F" w:rsidRPr="00B11AB4" w:rsidTr="00C0219F">
        <w:tc>
          <w:tcPr>
            <w:tcW w:w="189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0219F" w:rsidRPr="00C431B1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31B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7" w:type="dxa"/>
            <w:gridSpan w:val="19"/>
            <w:vAlign w:val="center"/>
          </w:tcPr>
          <w:p w:rsidR="00C0219F" w:rsidRPr="00C431B1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31B1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C0219F" w:rsidRPr="00B11AB4" w:rsidTr="00F9128A">
        <w:tc>
          <w:tcPr>
            <w:tcW w:w="1890" w:type="dxa"/>
            <w:vAlign w:val="center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0219F" w:rsidRPr="00B11AB4" w:rsidRDefault="00C0219F" w:rsidP="00C0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 ปณิวรา จำกัด</w:t>
            </w: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vAlign w:val="center"/>
          </w:tcPr>
          <w:p w:rsidR="00362371" w:rsidRPr="00B11AB4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810" w:type="dxa"/>
            <w:vAlign w:val="center"/>
          </w:tcPr>
          <w:p w:rsidR="00362371" w:rsidRPr="00B11AB4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-5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-5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กิจการอื่นๆ</w:t>
            </w: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ไทยสเตเฟล็กซ์ จำกัด</w:t>
            </w: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ผลิตและจำหน่ายชิ้นส่วน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3110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3110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C31D9E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ให้กับผู้ผลิตเสื้อผ้า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จาโนเม่ </w:t>
            </w:r>
            <w:r w:rsidRPr="00B11AB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ผลิตเครื่องจักรที่ใช้ใน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3110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3110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ผลิตสิ่งทอ เครื่องแต่งกาย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และเครื่องหนัง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ไทยซัมซุง </w:t>
            </w: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ผลิตและจำหน่ายอุปกรณ์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0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31104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0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31104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C431B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อิเล็คทรอนิกส์ จำกัด       </w:t>
            </w: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ไฟฟ้าและอิเล็คทรอนิกส์</w:t>
            </w: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2BBA" w:rsidRPr="00B11AB4" w:rsidTr="00F9128A">
        <w:tc>
          <w:tcPr>
            <w:tcW w:w="189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 บุนกะ แฟชั่น</w:t>
            </w:r>
          </w:p>
        </w:tc>
        <w:tc>
          <w:tcPr>
            <w:tcW w:w="180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81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3110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3110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6,250</w:t>
            </w:r>
          </w:p>
        </w:tc>
        <w:tc>
          <w:tcPr>
            <w:tcW w:w="236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236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31104">
              <w:rPr>
                <w:rFonts w:ascii="Angsana New" w:hAnsi="Angsana New"/>
                <w:sz w:val="22"/>
                <w:szCs w:val="22"/>
              </w:rPr>
              <w:t>634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2BBA" w:rsidRPr="00B11AB4" w:rsidRDefault="00C31D9E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vAlign w:val="center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C32BBA" w:rsidRPr="00B11AB4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32BBA" w:rsidRPr="00C27212" w:rsidRDefault="00C32BBA" w:rsidP="00C3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62371" w:rsidRPr="00B11AB4" w:rsidTr="00F9128A">
        <w:tc>
          <w:tcPr>
            <w:tcW w:w="189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362371" w:rsidRPr="00B11AB4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371" w:rsidRPr="00B11AB4" w:rsidTr="00F9128A">
        <w:tc>
          <w:tcPr>
            <w:tcW w:w="1890" w:type="dxa"/>
          </w:tcPr>
          <w:p w:rsidR="00362371" w:rsidRPr="00227A1D" w:rsidRDefault="00362371" w:rsidP="0036237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27A1D">
              <w:rPr>
                <w:rFonts w:ascii="Angsana New" w:hAnsi="Angsana New"/>
                <w:sz w:val="22"/>
                <w:szCs w:val="22"/>
                <w:cs/>
              </w:rPr>
              <w:t>บริษัท อเมริกันฟู้ด จำกัด</w:t>
            </w:r>
          </w:p>
        </w:tc>
        <w:tc>
          <w:tcPr>
            <w:tcW w:w="1800" w:type="dxa"/>
          </w:tcPr>
          <w:p w:rsidR="00362371" w:rsidRPr="00227A1D" w:rsidRDefault="00362371" w:rsidP="0036237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27A1D">
              <w:rPr>
                <w:rFonts w:ascii="Angsana New" w:hAnsi="Angsana New"/>
                <w:sz w:val="22"/>
                <w:szCs w:val="22"/>
                <w:cs/>
              </w:rPr>
              <w:t>ผลิตไอศกรีม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  <w:r w:rsidRPr="00C27212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  <w:r w:rsidRPr="00C27212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362371" w:rsidRPr="00C27212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31D9E" w:rsidRPr="00635D84" w:rsidTr="003D34C9">
        <w:tc>
          <w:tcPr>
            <w:tcW w:w="1890" w:type="dxa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59,695</w:t>
            </w:r>
          </w:p>
        </w:tc>
        <w:tc>
          <w:tcPr>
            <w:tcW w:w="236" w:type="dxa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60,445</w:t>
            </w:r>
          </w:p>
        </w:tc>
        <w:tc>
          <w:tcPr>
            <w:tcW w:w="236" w:type="dxa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31D9E" w:rsidRPr="00C31D9E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31D9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634</w:t>
            </w:r>
            <w:r w:rsidRPr="0083110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59,695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59,811</w:t>
            </w:r>
          </w:p>
        </w:tc>
        <w:tc>
          <w:tcPr>
            <w:tcW w:w="236" w:type="dxa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1D9E" w:rsidRPr="00C27212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236" w:type="dxa"/>
            <w:vAlign w:val="bottom"/>
          </w:tcPr>
          <w:p w:rsidR="00C31D9E" w:rsidRPr="00B11AB4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1D9E" w:rsidRPr="00C27212" w:rsidRDefault="00C31D9E" w:rsidP="00C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823</w:t>
            </w:r>
          </w:p>
        </w:tc>
      </w:tr>
    </w:tbl>
    <w:p w:rsidR="00C0219F" w:rsidRDefault="00C0219F" w:rsidP="00C02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rPr>
          <w:rFonts w:asciiTheme="majorBidi" w:hAnsiTheme="majorBidi" w:cstheme="majorBidi"/>
          <w:sz w:val="24"/>
          <w:szCs w:val="24"/>
        </w:rPr>
      </w:pPr>
    </w:p>
    <w:p w:rsidR="00F13483" w:rsidRPr="00C0219F" w:rsidRDefault="00C0219F" w:rsidP="00C02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24"/>
          <w:szCs w:val="24"/>
          <w:cs/>
        </w:rPr>
        <w:sectPr w:rsidR="00F13483" w:rsidRPr="00C0219F" w:rsidSect="00573652">
          <w:headerReference w:type="default" r:id="rId12"/>
          <w:pgSz w:w="16834" w:h="11909" w:orient="landscape" w:code="9"/>
          <w:pgMar w:top="1152" w:right="454" w:bottom="1152" w:left="720" w:header="720" w:footer="576" w:gutter="0"/>
          <w:cols w:space="720"/>
          <w:docGrid w:linePitch="245"/>
        </w:sectPr>
      </w:pPr>
      <w:r>
        <w:rPr>
          <w:rFonts w:asciiTheme="majorBidi" w:hAnsiTheme="majorBidi" w:cstheme="majorBidi"/>
          <w:sz w:val="24"/>
          <w:szCs w:val="24"/>
        </w:rPr>
        <w:tab/>
      </w:r>
    </w:p>
    <w:p w:rsidR="00FA3616" w:rsidRPr="00ED2793" w:rsidRDefault="00FA3616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DE1A52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tbl>
      <w:tblPr>
        <w:tblW w:w="9091" w:type="dxa"/>
        <w:shd w:val="clear" w:color="auto" w:fill="FFFFFF"/>
        <w:tblLayout w:type="fixed"/>
        <w:tblLook w:val="01E0"/>
      </w:tblPr>
      <w:tblGrid>
        <w:gridCol w:w="5670"/>
        <w:gridCol w:w="1560"/>
        <w:gridCol w:w="270"/>
        <w:gridCol w:w="1591"/>
      </w:tblGrid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21" w:type="dxa"/>
            <w:gridSpan w:val="3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21" w:type="dxa"/>
            <w:gridSpan w:val="3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21" w:type="dxa"/>
            <w:gridSpan w:val="3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23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063F10" w:rsidRPr="00ED2793" w:rsidRDefault="00063F1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FFFFFF"/>
          </w:tcPr>
          <w:p w:rsidR="00063F10" w:rsidRPr="00ED2793" w:rsidRDefault="00AA12C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63F10" w:rsidRPr="00ED2793" w:rsidTr="00FD75AB">
        <w:tc>
          <w:tcPr>
            <w:tcW w:w="5670" w:type="dxa"/>
            <w:shd w:val="clear" w:color="auto" w:fill="FFFFFF"/>
          </w:tcPr>
          <w:p w:rsidR="00063F10" w:rsidRPr="00ED2793" w:rsidRDefault="00063F10" w:rsidP="00B01FD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421" w:type="dxa"/>
            <w:gridSpan w:val="3"/>
            <w:shd w:val="clear" w:color="auto" w:fill="auto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left" w:pos="-1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3F10" w:rsidRPr="00ED2793" w:rsidTr="00FD75AB">
        <w:tc>
          <w:tcPr>
            <w:tcW w:w="5670" w:type="dxa"/>
          </w:tcPr>
          <w:p w:rsidR="00063F10" w:rsidRPr="00ED2793" w:rsidRDefault="00063F10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FFFFFF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63F10" w:rsidRPr="00ED2793" w:rsidRDefault="00063F1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FFFFFF"/>
          </w:tcPr>
          <w:p w:rsidR="00063F10" w:rsidRPr="00ED2793" w:rsidRDefault="00063F10" w:rsidP="00B01FD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371" w:rsidRPr="00ED2793" w:rsidTr="00FD75AB">
        <w:tc>
          <w:tcPr>
            <w:tcW w:w="5670" w:type="dxa"/>
          </w:tcPr>
          <w:p w:rsidR="00362371" w:rsidRPr="00ED2793" w:rsidRDefault="00362371" w:rsidP="003623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60" w:type="dxa"/>
          </w:tcPr>
          <w:p w:rsidR="00362371" w:rsidRPr="00ED2793" w:rsidRDefault="00150D55" w:rsidP="0036237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72,295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362371" w:rsidRPr="00ED2793" w:rsidRDefault="00362371" w:rsidP="000E5A8E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87,728</w:t>
            </w:r>
          </w:p>
        </w:tc>
      </w:tr>
      <w:tr w:rsidR="00362371" w:rsidRPr="00ED2793" w:rsidTr="00FD75AB">
        <w:tc>
          <w:tcPr>
            <w:tcW w:w="5670" w:type="dxa"/>
          </w:tcPr>
          <w:p w:rsidR="00362371" w:rsidRPr="00ED2793" w:rsidRDefault="00362371" w:rsidP="003623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</w:tcPr>
          <w:p w:rsidR="00362371" w:rsidRPr="00ED2793" w:rsidRDefault="00C31D9E" w:rsidP="00C31D9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362371" w:rsidRPr="00ED2793" w:rsidRDefault="00362371" w:rsidP="000E5A8E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15,433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72,295</w:t>
            </w:r>
          </w:p>
        </w:tc>
        <w:tc>
          <w:tcPr>
            <w:tcW w:w="270" w:type="dxa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72,295</w:t>
            </w: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FFFFFF"/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FFFFFF"/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560" w:type="dxa"/>
            <w:shd w:val="clear" w:color="auto" w:fill="FFFFFF"/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FFFFFF"/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60" w:type="dxa"/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12,043</w:t>
            </w: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12,546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50D55" w:rsidRPr="00ED2793" w:rsidTr="00FD75AB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60" w:type="dxa"/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50D55" w:rsidRPr="00ED2793" w:rsidTr="00674CF9">
        <w:tc>
          <w:tcPr>
            <w:tcW w:w="5670" w:type="dxa"/>
          </w:tcPr>
          <w:p w:rsidR="00150D55" w:rsidRPr="00ED2793" w:rsidRDefault="00150D55" w:rsidP="00150D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150D55" w:rsidRPr="00ED2793" w:rsidRDefault="00150D55" w:rsidP="00150D5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72,295</w:t>
            </w:r>
          </w:p>
        </w:tc>
        <w:tc>
          <w:tcPr>
            <w:tcW w:w="270" w:type="dxa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:rsidR="00150D55" w:rsidRPr="00ED2793" w:rsidRDefault="00150D55" w:rsidP="000E5A8E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72,295</w:t>
            </w:r>
          </w:p>
        </w:tc>
      </w:tr>
    </w:tbl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:rsidR="008031EC" w:rsidRPr="00F6448C" w:rsidRDefault="009D299B" w:rsidP="00F6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30B67" w:rsidRPr="00F6448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31D9E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ประกอบด้วยที่ดิน</w:t>
      </w:r>
      <w:r w:rsidR="00F6448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ซึ่ง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มีราคาประเมินรวม </w:t>
      </w:r>
      <w:r w:rsidR="00873B8B" w:rsidRPr="00F6448C">
        <w:rPr>
          <w:rFonts w:asciiTheme="majorBidi" w:hAnsiTheme="majorBidi" w:cstheme="majorBidi"/>
          <w:spacing w:val="-4"/>
          <w:sz w:val="30"/>
          <w:szCs w:val="30"/>
        </w:rPr>
        <w:t>306</w:t>
      </w:r>
      <w:r w:rsidR="00873B8B" w:rsidRPr="00F6448C">
        <w:rPr>
          <w:rFonts w:asciiTheme="majorBidi" w:hAnsiTheme="majorBidi"/>
          <w:spacing w:val="-4"/>
          <w:sz w:val="30"/>
          <w:szCs w:val="30"/>
          <w:cs/>
        </w:rPr>
        <w:t>.</w:t>
      </w:r>
      <w:r w:rsidR="00873B8B" w:rsidRPr="00F6448C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F6448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ล้านบาท (</w:t>
      </w:r>
      <w:r w:rsidR="00C31D9E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F6448C">
        <w:rPr>
          <w:rFonts w:asciiTheme="majorBidi" w:hAnsiTheme="majorBidi"/>
          <w:spacing w:val="-4"/>
          <w:sz w:val="30"/>
          <w:szCs w:val="30"/>
          <w:cs/>
        </w:rPr>
        <w:t>:</w:t>
      </w:r>
      <w:r w:rsidR="00C31D9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31D9E">
        <w:rPr>
          <w:rFonts w:asciiTheme="majorBidi" w:hAnsiTheme="majorBidi" w:cstheme="majorBidi"/>
          <w:spacing w:val="-4"/>
          <w:sz w:val="30"/>
          <w:szCs w:val="30"/>
        </w:rPr>
        <w:t>306</w:t>
      </w:r>
      <w:r w:rsidR="00C31D9E">
        <w:rPr>
          <w:rFonts w:asciiTheme="majorBidi" w:hAnsiTheme="majorBidi"/>
          <w:spacing w:val="-4"/>
          <w:sz w:val="30"/>
          <w:szCs w:val="30"/>
          <w:cs/>
        </w:rPr>
        <w:t>.</w:t>
      </w:r>
      <w:r w:rsidR="00C31D9E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674CF9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5A08BE" w:rsidRPr="00F6448C">
        <w:rPr>
          <w:rFonts w:asciiTheme="majorBidi" w:hAnsiTheme="majorBidi" w:cstheme="majorBidi"/>
          <w:spacing w:val="-4"/>
          <w:sz w:val="30"/>
          <w:szCs w:val="30"/>
          <w:cs/>
        </w:rPr>
        <w:t>ที่ดินใช้ราคาประเมินโดยหน่วย</w:t>
      </w:r>
      <w:r w:rsidR="0068657F" w:rsidRPr="00F6448C">
        <w:rPr>
          <w:rFonts w:asciiTheme="majorBidi" w:hAnsiTheme="majorBidi" w:cstheme="majorBidi"/>
          <w:spacing w:val="-4"/>
          <w:sz w:val="30"/>
          <w:szCs w:val="30"/>
          <w:cs/>
        </w:rPr>
        <w:t>งาน</w:t>
      </w:r>
      <w:r w:rsidR="00873B8B" w:rsidRPr="00F6448C">
        <w:rPr>
          <w:rFonts w:asciiTheme="majorBidi" w:hAnsiTheme="majorBidi" w:cstheme="majorBidi"/>
          <w:spacing w:val="-4"/>
          <w:sz w:val="30"/>
          <w:szCs w:val="30"/>
          <w:cs/>
        </w:rPr>
        <w:t>ราชการ</w:t>
      </w:r>
      <w:r w:rsidR="00787E7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ซึ่งเป็นมูลค่ายุติธรรมระดับที่ </w:t>
      </w:r>
      <w:r w:rsidR="00787E76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8031EC"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ของลำดับชั้นมูลค่ายุติธรรม </w:t>
      </w:r>
    </w:p>
    <w:p w:rsidR="00FD75AB" w:rsidRPr="00F6448C" w:rsidRDefault="00FD75AB" w:rsidP="00C31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-2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ในเดือนกันยายน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บริษัทได้ขายที่ดินพร้อมสิ่งปลูกสร้างให้แก่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บริษัทที่เกี่ยวข้องกันแห่งหนึ่ง ในราคารวม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 14</w:t>
      </w:r>
      <w:r w:rsidRPr="00F6448C">
        <w:rPr>
          <w:rFonts w:asciiTheme="majorBidi" w:hAnsiTheme="majorBidi"/>
          <w:spacing w:val="-4"/>
          <w:sz w:val="30"/>
          <w:szCs w:val="30"/>
          <w:cs/>
        </w:rPr>
        <w:t>.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F6448C">
        <w:rPr>
          <w:rFonts w:asciiTheme="majorBidi" w:hAnsiTheme="majorBidi"/>
          <w:spacing w:val="-4"/>
          <w:sz w:val="30"/>
          <w:szCs w:val="30"/>
          <w:cs/>
        </w:rPr>
        <w:t>(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หมายเหตุ </w:t>
      </w:r>
      <w:r w:rsidR="00787E76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F6448C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ทำให้เกิด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กำไรจากการขาย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F6448C">
        <w:rPr>
          <w:rFonts w:asciiTheme="majorBidi" w:hAnsiTheme="majorBidi"/>
          <w:spacing w:val="-4"/>
          <w:sz w:val="30"/>
          <w:szCs w:val="30"/>
          <w:cs/>
        </w:rPr>
        <w:t>.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6448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63D3B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ซึ่งแสดงภายใต้รายได้อื่น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>ในงบกำไรขาดทุนเบ็ดเสร็จที่แสดงเงินลงทุนตามวิธีส่วนได้เสียและงบการเงินเฉพาะกิจการสำหรับ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6448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6448C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F6448C">
        <w:rPr>
          <w:rFonts w:asciiTheme="majorBidi" w:hAnsiTheme="majorBidi" w:cstheme="majorBidi"/>
          <w:spacing w:val="-4"/>
          <w:sz w:val="30"/>
          <w:szCs w:val="30"/>
        </w:rPr>
        <w:t xml:space="preserve"> 2561</w:t>
      </w:r>
    </w:p>
    <w:p w:rsidR="008A24C8" w:rsidRPr="008A24C8" w:rsidRDefault="008A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/>
          <w:b/>
          <w:bCs/>
          <w:spacing w:val="-4"/>
          <w:sz w:val="30"/>
          <w:szCs w:val="30"/>
          <w:cs/>
        </w:rPr>
        <w:br w:type="page"/>
      </w:r>
    </w:p>
    <w:p w:rsidR="004C705E" w:rsidRPr="004C705E" w:rsidRDefault="004C705E" w:rsidP="004C7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43"/>
        <w:jc w:val="thaiDistribute"/>
        <w:rPr>
          <w:rFonts w:asciiTheme="majorBidi" w:hAnsiTheme="majorBidi"/>
          <w:b/>
          <w:bCs/>
          <w:spacing w:val="-4"/>
          <w:sz w:val="30"/>
          <w:szCs w:val="30"/>
          <w:cs/>
        </w:rPr>
        <w:sectPr w:rsidR="004C705E" w:rsidRPr="004C705E" w:rsidSect="00FD75AB">
          <w:headerReference w:type="default" r:id="rId13"/>
          <w:pgSz w:w="11909" w:h="16834" w:code="9"/>
          <w:pgMar w:top="1440" w:right="1077" w:bottom="851" w:left="1588" w:header="720" w:footer="720" w:gutter="0"/>
          <w:cols w:space="720"/>
          <w:docGrid w:linePitch="245"/>
        </w:sectPr>
      </w:pPr>
    </w:p>
    <w:p w:rsidR="00161C5B" w:rsidRPr="00963D3B" w:rsidRDefault="00D97C85" w:rsidP="0096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after="12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</w:r>
      <w:r w:rsidR="0093396A">
        <w:rPr>
          <w:rFonts w:asciiTheme="majorBidi" w:hAnsiTheme="majorBidi" w:cstheme="majorBidi"/>
          <w:b/>
          <w:bCs/>
          <w:sz w:val="30"/>
          <w:szCs w:val="30"/>
        </w:rPr>
        <w:t>13</w:t>
      </w:r>
      <w:r w:rsidR="00C83659"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B2230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pPr w:leftFromText="180" w:rightFromText="180" w:vertAnchor="text" w:tblpX="666" w:tblpY="1"/>
        <w:tblOverlap w:val="never"/>
        <w:tblW w:w="14328" w:type="dxa"/>
        <w:tblLayout w:type="fixed"/>
        <w:tblLook w:val="01E0"/>
      </w:tblPr>
      <w:tblGrid>
        <w:gridCol w:w="3798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440"/>
        <w:gridCol w:w="360"/>
        <w:gridCol w:w="1350"/>
      </w:tblGrid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1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="009A1655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798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371" w:rsidRPr="00ED2793" w:rsidTr="00963D3B">
        <w:trPr>
          <w:trHeight w:hRule="exact" w:val="397"/>
        </w:trPr>
        <w:tc>
          <w:tcPr>
            <w:tcW w:w="3798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93396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207,351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15,827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11,276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266,609</w:t>
            </w:r>
          </w:p>
        </w:tc>
      </w:tr>
      <w:tr w:rsidR="00362371" w:rsidRPr="00ED2793" w:rsidTr="00362371">
        <w:trPr>
          <w:trHeight w:hRule="exact" w:val="397"/>
        </w:trPr>
        <w:tc>
          <w:tcPr>
            <w:tcW w:w="3798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8,066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24,268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32,334</w:t>
            </w:r>
          </w:p>
        </w:tc>
      </w:tr>
      <w:tr w:rsidR="00362371" w:rsidRPr="00ED2793" w:rsidTr="00362371">
        <w:trPr>
          <w:trHeight w:hRule="exact" w:val="397"/>
        </w:trPr>
        <w:tc>
          <w:tcPr>
            <w:tcW w:w="3798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:rsidR="00362371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640</w:t>
            </w: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)</w:t>
            </w:r>
          </w:p>
        </w:tc>
      </w:tr>
      <w:tr w:rsidR="00362371" w:rsidRPr="00ED2793" w:rsidTr="00362371">
        <w:trPr>
          <w:trHeight w:hRule="exact" w:val="397"/>
        </w:trPr>
        <w:tc>
          <w:tcPr>
            <w:tcW w:w="3798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5,800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5,800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362371" w:rsidRPr="00ED2793" w:rsidTr="00963D3B">
        <w:trPr>
          <w:trHeight w:hRule="exact" w:val="397"/>
        </w:trPr>
        <w:tc>
          <w:tcPr>
            <w:tcW w:w="3798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339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221,217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15,187</w:t>
            </w:r>
          </w:p>
        </w:tc>
        <w:tc>
          <w:tcPr>
            <w:tcW w:w="27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29,744</w:t>
            </w:r>
          </w:p>
        </w:tc>
        <w:tc>
          <w:tcPr>
            <w:tcW w:w="36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62371" w:rsidRPr="00ED2793" w:rsidRDefault="00362371" w:rsidP="0036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298,303</w:t>
            </w:r>
          </w:p>
        </w:tc>
      </w:tr>
      <w:tr w:rsidR="00ED3A5E" w:rsidRPr="00ED2793" w:rsidTr="00963D3B">
        <w:trPr>
          <w:trHeight w:hRule="exact" w:val="397"/>
        </w:trPr>
        <w:tc>
          <w:tcPr>
            <w:tcW w:w="3798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ED3A5E" w:rsidRPr="00ED2793" w:rsidRDefault="00C31D9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C31D9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6,153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7A63B6" w:rsidP="007A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2,730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11,682</w:t>
            </w:r>
          </w:p>
        </w:tc>
      </w:tr>
      <w:tr w:rsidR="00ED3A5E" w:rsidRPr="00ED2793" w:rsidTr="00963D3B">
        <w:trPr>
          <w:trHeight w:hRule="exact" w:val="397"/>
        </w:trPr>
        <w:tc>
          <w:tcPr>
            <w:tcW w:w="3798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:rsidR="00ED3A5E" w:rsidRDefault="00C31D9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C31D9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D3A5E" w:rsidRPr="00ED2793" w:rsidRDefault="007A63B6" w:rsidP="007A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:rsidR="00ED3A5E" w:rsidRPr="00ED2793" w:rsidRDefault="00ED3A5E" w:rsidP="007A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7,966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9,087</w:t>
            </w: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)</w:t>
            </w:r>
          </w:p>
        </w:tc>
      </w:tr>
      <w:tr w:rsidR="00ED3A5E" w:rsidRPr="00ED2793" w:rsidTr="00963D3B">
        <w:trPr>
          <w:trHeight w:hRule="exact" w:val="397"/>
        </w:trPr>
        <w:tc>
          <w:tcPr>
            <w:tcW w:w="3798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D3A5E" w:rsidRPr="00ED2793" w:rsidRDefault="00C31D9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D3A5E" w:rsidRPr="00C31D9E" w:rsidRDefault="00C31D9E" w:rsidP="00C31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C31D9E">
              <w:rPr>
                <w:rFonts w:asciiTheme="majorBidi" w:hAnsiTheme="majorBidi" w:cstheme="majorBidi"/>
                <w:sz w:val="30"/>
                <w:szCs w:val="30"/>
              </w:rPr>
              <w:t>22,290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8,731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31,021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D3A5E" w:rsidRPr="00ED2793" w:rsidRDefault="007A63B6" w:rsidP="007A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D3A5E" w:rsidRPr="00ED2793" w:rsidTr="00963D3B">
        <w:trPr>
          <w:trHeight w:hRule="exact" w:val="397"/>
        </w:trPr>
        <w:tc>
          <w:tcPr>
            <w:tcW w:w="3798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  <w:r w:rsidR="00F8539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F853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85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C31D9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C31D9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46,965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234,980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10,020</w:t>
            </w:r>
          </w:p>
        </w:tc>
        <w:tc>
          <w:tcPr>
            <w:tcW w:w="27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</w:t>
            </w:r>
          </w:p>
        </w:tc>
        <w:tc>
          <w:tcPr>
            <w:tcW w:w="360" w:type="dxa"/>
          </w:tcPr>
          <w:p w:rsidR="00ED3A5E" w:rsidRPr="00ED2793" w:rsidRDefault="00ED3A5E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D3A5E" w:rsidRPr="00ED2793" w:rsidRDefault="007A63B6" w:rsidP="00ED3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300,898</w:t>
            </w:r>
          </w:p>
        </w:tc>
      </w:tr>
    </w:tbl>
    <w:p w:rsidR="004855E7" w:rsidRPr="00ED2793" w:rsidRDefault="004855E7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0A75F1" w:rsidRPr="00ED2793" w:rsidRDefault="000A75F1" w:rsidP="00B01F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tblpX="542" w:tblpY="1"/>
        <w:tblOverlap w:val="never"/>
        <w:tblW w:w="14470" w:type="dxa"/>
        <w:tblLayout w:type="fixed"/>
        <w:tblLook w:val="01E0"/>
      </w:tblPr>
      <w:tblGrid>
        <w:gridCol w:w="3940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350"/>
        <w:gridCol w:w="450"/>
        <w:gridCol w:w="1350"/>
      </w:tblGrid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="009A1655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4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4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0F14A3" w:rsidRPr="00ED2793" w:rsidTr="00963D3B">
        <w:trPr>
          <w:trHeight w:hRule="exact" w:val="397"/>
        </w:trPr>
        <w:tc>
          <w:tcPr>
            <w:tcW w:w="39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</w:t>
            </w:r>
            <w:r w:rsidR="008A24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ED2793" w:rsidRDefault="000F14A3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39E" w:rsidRPr="00ED2793" w:rsidTr="00963D3B">
        <w:trPr>
          <w:trHeight w:hRule="exact" w:val="397"/>
        </w:trPr>
        <w:tc>
          <w:tcPr>
            <w:tcW w:w="394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A24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3396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173,779</w:t>
            </w:r>
          </w:p>
        </w:tc>
        <w:tc>
          <w:tcPr>
            <w:tcW w:w="36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212,374</w:t>
            </w:r>
          </w:p>
        </w:tc>
      </w:tr>
      <w:tr w:rsidR="00F8539E" w:rsidRPr="00ED2793" w:rsidTr="00963D3B">
        <w:trPr>
          <w:trHeight w:hRule="exact" w:val="397"/>
        </w:trPr>
        <w:tc>
          <w:tcPr>
            <w:tcW w:w="394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15,032</w:t>
            </w:r>
          </w:p>
        </w:tc>
        <w:tc>
          <w:tcPr>
            <w:tcW w:w="36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15,882</w:t>
            </w:r>
          </w:p>
        </w:tc>
      </w:tr>
      <w:tr w:rsidR="00F8539E" w:rsidRPr="00ED2793" w:rsidTr="00963D3B">
        <w:trPr>
          <w:trHeight w:hRule="exact" w:val="397"/>
        </w:trPr>
        <w:tc>
          <w:tcPr>
            <w:tcW w:w="394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8539E" w:rsidRPr="00ED2793" w:rsidTr="00963D3B">
        <w:trPr>
          <w:trHeight w:hRule="exact" w:val="397"/>
        </w:trPr>
        <w:tc>
          <w:tcPr>
            <w:tcW w:w="394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339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188,811</w:t>
            </w:r>
          </w:p>
        </w:tc>
        <w:tc>
          <w:tcPr>
            <w:tcW w:w="36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14,130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227,616</w:t>
            </w:r>
          </w:p>
        </w:tc>
      </w:tr>
      <w:tr w:rsidR="00030B67" w:rsidRPr="00ED2793" w:rsidTr="00963D3B">
        <w:trPr>
          <w:trHeight w:hRule="exact" w:val="397"/>
        </w:trPr>
        <w:tc>
          <w:tcPr>
            <w:tcW w:w="39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7A63B6" w:rsidRDefault="007A63B6" w:rsidP="007A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7A63B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30B67" w:rsidRPr="007A63B6" w:rsidRDefault="00030B67" w:rsidP="007A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30B67" w:rsidRPr="00ED2793" w:rsidRDefault="007A63B6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15,451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0B67" w:rsidRPr="00ED2793" w:rsidRDefault="007A63B6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D35E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D35E69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0B67" w:rsidRPr="00ED2793" w:rsidRDefault="00D35E69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16,400</w:t>
            </w:r>
          </w:p>
        </w:tc>
      </w:tr>
      <w:tr w:rsidR="007A051F" w:rsidRPr="00ED2793" w:rsidTr="00963D3B">
        <w:trPr>
          <w:trHeight w:hRule="exact" w:val="397"/>
        </w:trPr>
        <w:tc>
          <w:tcPr>
            <w:tcW w:w="394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051F" w:rsidRPr="00ED2793" w:rsidRDefault="007A63B6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A051F" w:rsidRPr="00ED2793" w:rsidRDefault="007A63B6" w:rsidP="007A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:rsidR="007A051F" w:rsidRPr="00ED2793" w:rsidRDefault="007A051F" w:rsidP="007A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051F" w:rsidRPr="00ED2793" w:rsidRDefault="007A63B6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7,471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051F" w:rsidRPr="00ED2793" w:rsidRDefault="00D35E69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50" w:type="dxa"/>
          </w:tcPr>
          <w:p w:rsidR="007A051F" w:rsidRPr="00ED2793" w:rsidRDefault="007A051F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051F" w:rsidRPr="00ED2793" w:rsidRDefault="00D35E69" w:rsidP="007A0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7,676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30B67" w:rsidRPr="00ED2793" w:rsidTr="00963D3B">
        <w:trPr>
          <w:trHeight w:hRule="exact" w:val="397"/>
        </w:trPr>
        <w:tc>
          <w:tcPr>
            <w:tcW w:w="394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5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051F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63B6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24,956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7A63B6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204,057</w:t>
            </w:r>
          </w:p>
        </w:tc>
        <w:tc>
          <w:tcPr>
            <w:tcW w:w="36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D35E69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7,327</w:t>
            </w:r>
          </w:p>
        </w:tc>
        <w:tc>
          <w:tcPr>
            <w:tcW w:w="27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D35E69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50" w:type="dxa"/>
          </w:tcPr>
          <w:p w:rsidR="00030B67" w:rsidRPr="00ED2793" w:rsidRDefault="00030B67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30B67" w:rsidRPr="00ED2793" w:rsidRDefault="00D35E69" w:rsidP="0016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236,340</w:t>
            </w:r>
          </w:p>
        </w:tc>
      </w:tr>
    </w:tbl>
    <w:p w:rsidR="001C16BE" w:rsidRPr="00ED2793" w:rsidRDefault="001C16BE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543E05" w:rsidRPr="00ED2793" w:rsidRDefault="00543E05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E363F" w:rsidRPr="00ED2793" w:rsidRDefault="00CE363F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E363F" w:rsidRPr="00ED2793" w:rsidRDefault="00CE363F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C16BE" w:rsidRPr="00ED2793" w:rsidRDefault="001C16BE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54799" w:rsidRPr="00ED2793" w:rsidRDefault="00354799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-192"/>
        <w:tblW w:w="14535" w:type="dxa"/>
        <w:tblLayout w:type="fixed"/>
        <w:tblLook w:val="01E0"/>
      </w:tblPr>
      <w:tblGrid>
        <w:gridCol w:w="3825"/>
        <w:gridCol w:w="1620"/>
        <w:gridCol w:w="270"/>
        <w:gridCol w:w="1530"/>
        <w:gridCol w:w="270"/>
        <w:gridCol w:w="1620"/>
        <w:gridCol w:w="270"/>
        <w:gridCol w:w="1530"/>
        <w:gridCol w:w="270"/>
        <w:gridCol w:w="1728"/>
        <w:gridCol w:w="252"/>
        <w:gridCol w:w="1350"/>
      </w:tblGrid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11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52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322C6" w:rsidRPr="00ED2793" w:rsidTr="00A322C6">
        <w:trPr>
          <w:trHeight w:hRule="exact" w:val="374"/>
        </w:trPr>
        <w:tc>
          <w:tcPr>
            <w:tcW w:w="3825" w:type="dxa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1"/>
          </w:tcPr>
          <w:p w:rsidR="00A322C6" w:rsidRPr="00ED2793" w:rsidRDefault="00A322C6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A24C8" w:rsidRPr="00ED2793" w:rsidTr="00A322C6">
        <w:trPr>
          <w:trHeight w:hRule="exact" w:val="374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7E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43E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5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539E" w:rsidRPr="00ED2793" w:rsidTr="00963D3B">
        <w:trPr>
          <w:trHeight w:hRule="exact" w:val="397"/>
        </w:trPr>
        <w:tc>
          <w:tcPr>
            <w:tcW w:w="3825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32,406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29,744</w:t>
            </w:r>
          </w:p>
        </w:tc>
        <w:tc>
          <w:tcPr>
            <w:tcW w:w="252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69,823</w:t>
            </w:r>
          </w:p>
        </w:tc>
      </w:tr>
      <w:tr w:rsidR="00F8539E" w:rsidRPr="00ED2793" w:rsidTr="00963D3B">
        <w:trPr>
          <w:trHeight w:hRule="exact" w:val="397"/>
        </w:trPr>
        <w:tc>
          <w:tcPr>
            <w:tcW w:w="3825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F8539E" w:rsidRPr="00ED2793" w:rsidTr="00963D3B">
        <w:trPr>
          <w:trHeight w:hRule="exact" w:val="397"/>
        </w:trPr>
        <w:tc>
          <w:tcPr>
            <w:tcW w:w="3825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32,406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29,744</w:t>
            </w:r>
          </w:p>
        </w:tc>
        <w:tc>
          <w:tcPr>
            <w:tcW w:w="252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70,687</w:t>
            </w:r>
          </w:p>
        </w:tc>
      </w:tr>
      <w:tr w:rsidR="008A24C8" w:rsidRPr="00ED2793" w:rsidTr="00963D3B">
        <w:trPr>
          <w:trHeight w:hRule="exact" w:val="397"/>
        </w:trPr>
        <w:tc>
          <w:tcPr>
            <w:tcW w:w="3825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7E7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8A24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E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5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:rsidR="008A24C8" w:rsidRPr="00ED2793" w:rsidRDefault="008A24C8" w:rsidP="0078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A24C8" w:rsidRPr="00ED2793" w:rsidRDefault="008A24C8" w:rsidP="00A3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5E69" w:rsidRPr="00ED2793" w:rsidTr="00963D3B">
        <w:trPr>
          <w:trHeight w:hRule="exact" w:val="397"/>
        </w:trPr>
        <w:tc>
          <w:tcPr>
            <w:tcW w:w="3825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22,009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30,923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:rsidR="00D35E69" w:rsidRPr="00D35E69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D35E69"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  <w:tc>
          <w:tcPr>
            <w:tcW w:w="252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61,865</w:t>
            </w:r>
          </w:p>
        </w:tc>
      </w:tr>
      <w:tr w:rsidR="00D35E69" w:rsidRPr="00ED2793" w:rsidTr="00963D3B">
        <w:trPr>
          <w:trHeight w:hRule="exact" w:val="397"/>
        </w:trPr>
        <w:tc>
          <w:tcPr>
            <w:tcW w:w="3825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2,693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2,693</w:t>
            </w:r>
          </w:p>
        </w:tc>
      </w:tr>
      <w:tr w:rsidR="00D35E69" w:rsidRPr="00ED2793" w:rsidTr="00963D3B">
        <w:trPr>
          <w:trHeight w:hRule="exact" w:val="397"/>
        </w:trPr>
        <w:tc>
          <w:tcPr>
            <w:tcW w:w="3825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35E69" w:rsidRPr="00D35E69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22,009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D35E69" w:rsidRPr="00D35E69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30,923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35E69" w:rsidRPr="00D35E69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2,693</w:t>
            </w:r>
          </w:p>
        </w:tc>
        <w:tc>
          <w:tcPr>
            <w:tcW w:w="270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</w:t>
            </w:r>
          </w:p>
        </w:tc>
        <w:tc>
          <w:tcPr>
            <w:tcW w:w="252" w:type="dxa"/>
          </w:tcPr>
          <w:p w:rsidR="00D35E69" w:rsidRPr="00ED2793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35E69" w:rsidRPr="00C2252C" w:rsidRDefault="00C2252C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64,558</w:t>
            </w:r>
          </w:p>
        </w:tc>
      </w:tr>
      <w:tr w:rsidR="00D35E69" w:rsidRPr="00787E76" w:rsidTr="00787E76">
        <w:trPr>
          <w:trHeight w:hRule="exact" w:val="178"/>
        </w:trPr>
        <w:tc>
          <w:tcPr>
            <w:tcW w:w="3825" w:type="dxa"/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35E69" w:rsidRPr="00787E76" w:rsidRDefault="00D35E69" w:rsidP="00D35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:rsidR="0056098B" w:rsidRPr="00ED2793" w:rsidRDefault="0056098B" w:rsidP="00B01F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437057" w:rsidRPr="00ED2793" w:rsidRDefault="00437057" w:rsidP="0096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right="539"/>
        <w:jc w:val="both"/>
        <w:rPr>
          <w:rFonts w:asciiTheme="majorBidi" w:hAnsiTheme="majorBidi" w:cstheme="majorBidi"/>
          <w:sz w:val="30"/>
          <w:szCs w:val="30"/>
        </w:rPr>
      </w:pPr>
      <w:r w:rsidRPr="004605A9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4605A9">
        <w:rPr>
          <w:rFonts w:asciiTheme="majorBidi" w:hAnsiTheme="majorBidi" w:cstheme="majorBidi"/>
          <w:sz w:val="30"/>
          <w:szCs w:val="30"/>
        </w:rPr>
        <w:t xml:space="preserve">31 </w:t>
      </w:r>
      <w:r w:rsidRPr="004605A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52FB" w:rsidRPr="004605A9">
        <w:rPr>
          <w:rFonts w:asciiTheme="majorBidi" w:hAnsiTheme="majorBidi" w:cstheme="majorBidi"/>
          <w:sz w:val="30"/>
          <w:szCs w:val="30"/>
        </w:rPr>
        <w:t>256</w:t>
      </w:r>
      <w:r w:rsidR="00C2252C">
        <w:rPr>
          <w:rFonts w:asciiTheme="majorBidi" w:hAnsiTheme="majorBidi" w:cstheme="majorBidi"/>
          <w:sz w:val="30"/>
          <w:szCs w:val="30"/>
        </w:rPr>
        <w:t>2</w:t>
      </w:r>
      <w:r w:rsidRPr="004605A9">
        <w:rPr>
          <w:rFonts w:asciiTheme="majorBidi" w:hAnsiTheme="majorBidi"/>
          <w:sz w:val="30"/>
          <w:szCs w:val="30"/>
          <w:cs/>
        </w:rPr>
        <w:t xml:space="preserve"> </w:t>
      </w:r>
      <w:r w:rsidRPr="004605A9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BB108B" w:rsidRPr="004605A9">
        <w:rPr>
          <w:rFonts w:asciiTheme="majorBidi" w:hAnsiTheme="majorBidi" w:cstheme="majorBidi"/>
          <w:sz w:val="30"/>
          <w:szCs w:val="30"/>
          <w:cs/>
        </w:rPr>
        <w:t>เงิน</w:t>
      </w:r>
      <w:r w:rsidR="00C2252C">
        <w:rPr>
          <w:rFonts w:asciiTheme="majorBidi" w:hAnsiTheme="majorBidi" w:cstheme="majorBidi"/>
          <w:sz w:val="30"/>
          <w:szCs w:val="30"/>
        </w:rPr>
        <w:t xml:space="preserve"> 192</w:t>
      </w:r>
      <w:r w:rsidR="00C2252C">
        <w:rPr>
          <w:rFonts w:asciiTheme="majorBidi" w:hAnsiTheme="majorBidi"/>
          <w:sz w:val="30"/>
          <w:szCs w:val="30"/>
          <w:cs/>
        </w:rPr>
        <w:t>.</w:t>
      </w:r>
      <w:r w:rsidR="00C2252C">
        <w:rPr>
          <w:rFonts w:asciiTheme="majorBidi" w:hAnsiTheme="majorBidi" w:cstheme="majorBidi"/>
          <w:sz w:val="30"/>
          <w:szCs w:val="30"/>
        </w:rPr>
        <w:t>0</w:t>
      </w:r>
      <w:r w:rsidR="008D7C83" w:rsidRPr="004605A9">
        <w:rPr>
          <w:rFonts w:asciiTheme="majorBidi" w:hAnsiTheme="majorBidi"/>
          <w:sz w:val="30"/>
          <w:szCs w:val="30"/>
          <w:cs/>
        </w:rPr>
        <w:t xml:space="preserve"> </w:t>
      </w:r>
      <w:r w:rsidRPr="004605A9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93396A">
        <w:rPr>
          <w:rFonts w:asciiTheme="majorBidi" w:hAnsiTheme="majorBidi" w:cstheme="majorBidi"/>
          <w:sz w:val="30"/>
          <w:szCs w:val="30"/>
        </w:rPr>
        <w:t>2561</w:t>
      </w:r>
      <w:r w:rsidRPr="004605A9">
        <w:rPr>
          <w:rFonts w:asciiTheme="majorBidi" w:hAnsiTheme="majorBidi"/>
          <w:sz w:val="30"/>
          <w:szCs w:val="30"/>
          <w:cs/>
        </w:rPr>
        <w:t xml:space="preserve">: </w:t>
      </w:r>
      <w:r w:rsidR="00F8539E">
        <w:rPr>
          <w:rFonts w:asciiTheme="majorBidi" w:hAnsiTheme="majorBidi" w:cstheme="majorBidi"/>
          <w:sz w:val="30"/>
          <w:szCs w:val="30"/>
        </w:rPr>
        <w:t>180</w:t>
      </w:r>
      <w:r w:rsidR="00F8539E">
        <w:rPr>
          <w:rFonts w:asciiTheme="majorBidi" w:hAnsiTheme="majorBidi"/>
          <w:sz w:val="30"/>
          <w:szCs w:val="30"/>
          <w:cs/>
        </w:rPr>
        <w:t>.</w:t>
      </w:r>
      <w:r w:rsidR="00F8539E">
        <w:rPr>
          <w:rFonts w:asciiTheme="majorBidi" w:hAnsiTheme="majorBidi" w:cstheme="majorBidi"/>
          <w:sz w:val="30"/>
          <w:szCs w:val="30"/>
        </w:rPr>
        <w:t>9</w:t>
      </w:r>
      <w:r w:rsidR="00D352FB" w:rsidRPr="004605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75F1" w:rsidRPr="004605A9">
        <w:rPr>
          <w:rFonts w:asciiTheme="majorBidi" w:hAnsiTheme="majorBidi"/>
          <w:sz w:val="30"/>
          <w:szCs w:val="30"/>
          <w:cs/>
        </w:rPr>
        <w:t xml:space="preserve"> </w:t>
      </w:r>
      <w:r w:rsidRPr="004605A9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:rsidR="00085112" w:rsidRPr="00ED2793" w:rsidRDefault="00085112" w:rsidP="004605A9">
      <w:pPr>
        <w:framePr w:w="1445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both"/>
        <w:rPr>
          <w:rFonts w:asciiTheme="majorBidi" w:hAnsiTheme="majorBidi"/>
          <w:sz w:val="30"/>
          <w:szCs w:val="30"/>
          <w:cs/>
        </w:rPr>
        <w:sectPr w:rsidR="00085112" w:rsidRPr="00ED2793" w:rsidSect="000F14A3">
          <w:headerReference w:type="default" r:id="rId14"/>
          <w:pgSz w:w="16834" w:h="11909" w:orient="landscape" w:code="9"/>
          <w:pgMar w:top="1152" w:right="691" w:bottom="540" w:left="720" w:header="720" w:footer="720" w:gutter="0"/>
          <w:cols w:space="720"/>
          <w:docGrid w:linePitch="245"/>
        </w:sectPr>
      </w:pPr>
    </w:p>
    <w:p w:rsidR="0042417D" w:rsidRPr="001608DC" w:rsidRDefault="0093396A" w:rsidP="001608DC">
      <w:pPr>
        <w:pStyle w:val="block"/>
        <w:tabs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14</w:t>
      </w:r>
      <w:r w:rsidR="00511521" w:rsidRPr="00ED279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26709C" w:rsidRPr="00ED279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สิทธิการเช่า</w:t>
      </w:r>
      <w:r w:rsidR="00511521" w:rsidRPr="00ED279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:rsidR="0042417D" w:rsidRPr="001608DC" w:rsidRDefault="0042417D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รายการเคลื่อนไหวของสิทธิการเช่าสำหรับแต่ละปีสิ้นสุดวันที่ </w:t>
      </w:r>
      <w:r w:rsidRPr="00ED2793">
        <w:rPr>
          <w:rFonts w:asciiTheme="majorBidi" w:hAnsiTheme="majorBidi" w:cstheme="majorBidi"/>
          <w:sz w:val="30"/>
          <w:szCs w:val="30"/>
        </w:rPr>
        <w:t>31</w:t>
      </w:r>
      <w:r w:rsidR="00D250D4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</w:p>
    <w:tbl>
      <w:tblPr>
        <w:tblW w:w="9213" w:type="dxa"/>
        <w:tblLayout w:type="fixed"/>
        <w:tblLook w:val="0000"/>
      </w:tblPr>
      <w:tblGrid>
        <w:gridCol w:w="5670"/>
        <w:gridCol w:w="1701"/>
        <w:gridCol w:w="270"/>
        <w:gridCol w:w="1572"/>
      </w:tblGrid>
      <w:tr w:rsidR="00AC5E03" w:rsidRPr="00ED2793" w:rsidTr="00C97FA0">
        <w:tc>
          <w:tcPr>
            <w:tcW w:w="5670" w:type="dxa"/>
          </w:tcPr>
          <w:p w:rsidR="00AC5E03" w:rsidRPr="00ED2793" w:rsidRDefault="00AC5E0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3"/>
          </w:tcPr>
          <w:p w:rsidR="00AC5E03" w:rsidRPr="00ED2793" w:rsidRDefault="00AC5E0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5E03" w:rsidRPr="00ED2793" w:rsidTr="00C97FA0">
        <w:tc>
          <w:tcPr>
            <w:tcW w:w="5670" w:type="dxa"/>
          </w:tcPr>
          <w:p w:rsidR="00AC5E03" w:rsidRPr="00ED2793" w:rsidRDefault="00AC5E0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3"/>
          </w:tcPr>
          <w:p w:rsidR="00AC5E03" w:rsidRPr="00ED2793" w:rsidRDefault="00AC5E0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AC5E03" w:rsidRPr="00ED2793" w:rsidTr="00C97FA0">
        <w:tc>
          <w:tcPr>
            <w:tcW w:w="5670" w:type="dxa"/>
          </w:tcPr>
          <w:p w:rsidR="00AC5E03" w:rsidRPr="00ED2793" w:rsidRDefault="00AC5E0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3"/>
          </w:tcPr>
          <w:p w:rsidR="00AC5E03" w:rsidRPr="00ED2793" w:rsidRDefault="00AC5E0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C47" w:rsidRPr="00ED2793" w:rsidTr="00C97FA0">
        <w:tc>
          <w:tcPr>
            <w:tcW w:w="5670" w:type="dxa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:rsidR="00BA0C47" w:rsidRPr="00ED2793" w:rsidRDefault="00150D5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BA0C47" w:rsidRPr="00ED2793" w:rsidRDefault="00150D5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A0C47" w:rsidRPr="00ED2793" w:rsidTr="00C97FA0">
        <w:tc>
          <w:tcPr>
            <w:tcW w:w="5670" w:type="dxa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3" w:type="dxa"/>
            <w:gridSpan w:val="3"/>
          </w:tcPr>
          <w:p w:rsidR="00BA0C47" w:rsidRPr="00ED2793" w:rsidRDefault="00BA0C4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F8539E" w:rsidRPr="00ED2793" w:rsidTr="00C97FA0">
        <w:tc>
          <w:tcPr>
            <w:tcW w:w="5670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F8539E" w:rsidRPr="00ED2793" w:rsidRDefault="00C2252C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9,140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11,650</w:t>
            </w:r>
          </w:p>
        </w:tc>
      </w:tr>
      <w:tr w:rsidR="00F8539E" w:rsidRPr="00ED2793" w:rsidTr="00C97FA0">
        <w:tc>
          <w:tcPr>
            <w:tcW w:w="5670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539E" w:rsidRPr="00ED2793" w:rsidRDefault="00C2252C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2,506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2,510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8539E" w:rsidRPr="00ED2793" w:rsidTr="00C97FA0">
        <w:trPr>
          <w:trHeight w:val="381"/>
        </w:trPr>
        <w:tc>
          <w:tcPr>
            <w:tcW w:w="5670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C2252C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6,634</w:t>
            </w:r>
          </w:p>
        </w:tc>
        <w:tc>
          <w:tcPr>
            <w:tcW w:w="270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F8539E" w:rsidP="00F85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9,140</w:t>
            </w:r>
          </w:p>
        </w:tc>
      </w:tr>
    </w:tbl>
    <w:p w:rsidR="0042417D" w:rsidRPr="00C97FA0" w:rsidRDefault="0042417D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6"/>
          <w:sz w:val="20"/>
          <w:szCs w:val="20"/>
          <w:cs/>
        </w:rPr>
      </w:pPr>
    </w:p>
    <w:p w:rsidR="0015498E" w:rsidRPr="001608DC" w:rsidRDefault="0042417D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D2793">
        <w:rPr>
          <w:rFonts w:asciiTheme="majorBidi" w:hAnsiTheme="majorBidi" w:cstheme="majorBidi"/>
          <w:spacing w:val="6"/>
          <w:sz w:val="30"/>
          <w:szCs w:val="30"/>
          <w:cs/>
        </w:rPr>
        <w:t>บริษ</w:t>
      </w:r>
      <w:r w:rsidR="00A606A1" w:rsidRPr="00ED2793">
        <w:rPr>
          <w:rFonts w:asciiTheme="majorBidi" w:hAnsiTheme="majorBidi" w:cstheme="majorBidi"/>
          <w:spacing w:val="6"/>
          <w:sz w:val="30"/>
          <w:szCs w:val="30"/>
          <w:cs/>
        </w:rPr>
        <w:t>ัทได้ทำสัญญาเช่าและสัญญา</w:t>
      </w:r>
      <w:r w:rsidRPr="00ED2793">
        <w:rPr>
          <w:rFonts w:asciiTheme="majorBidi" w:hAnsiTheme="majorBidi" w:cstheme="majorBidi"/>
          <w:spacing w:val="6"/>
          <w:sz w:val="30"/>
          <w:szCs w:val="30"/>
          <w:cs/>
        </w:rPr>
        <w:t>สิทธิการเช่าพื้นที่</w:t>
      </w:r>
      <w:r w:rsidR="00071D28" w:rsidRPr="00ED2793">
        <w:rPr>
          <w:rFonts w:asciiTheme="majorBidi" w:hAnsiTheme="majorBidi" w:cstheme="majorBidi"/>
          <w:spacing w:val="6"/>
          <w:sz w:val="30"/>
          <w:szCs w:val="30"/>
          <w:cs/>
        </w:rPr>
        <w:t>สำหรับร้านของบริษัท</w:t>
      </w:r>
      <w:r w:rsidRPr="00ED2793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ระยะเวลาตั้งแต่ </w:t>
      </w:r>
      <w:r w:rsidR="00D0229E" w:rsidRPr="00ED2793">
        <w:rPr>
          <w:rFonts w:asciiTheme="majorBidi" w:hAnsiTheme="majorBidi" w:cstheme="majorBidi"/>
          <w:spacing w:val="8"/>
          <w:sz w:val="30"/>
          <w:szCs w:val="30"/>
        </w:rPr>
        <w:t>3</w:t>
      </w:r>
      <w:r w:rsidRPr="00ED2793">
        <w:rPr>
          <w:rFonts w:asciiTheme="majorBidi" w:hAnsiTheme="majorBidi" w:cstheme="majorBidi"/>
          <w:spacing w:val="8"/>
          <w:sz w:val="30"/>
          <w:szCs w:val="30"/>
          <w:cs/>
        </w:rPr>
        <w:t xml:space="preserve"> ปี ถึง </w:t>
      </w:r>
      <w:r w:rsidRPr="008A24C8">
        <w:rPr>
          <w:rFonts w:asciiTheme="majorBidi" w:hAnsiTheme="majorBidi" w:cstheme="majorBidi"/>
          <w:spacing w:val="8"/>
          <w:sz w:val="32"/>
          <w:szCs w:val="32"/>
          <w:cs/>
        </w:rPr>
        <w:t>30</w:t>
      </w:r>
      <w:r w:rsidRPr="00ED2793">
        <w:rPr>
          <w:rFonts w:asciiTheme="majorBidi" w:hAnsiTheme="majorBidi" w:cstheme="majorBidi"/>
          <w:spacing w:val="8"/>
          <w:sz w:val="30"/>
          <w:szCs w:val="30"/>
          <w:cs/>
        </w:rPr>
        <w:t xml:space="preserve"> ป</w:t>
      </w:r>
      <w:r w:rsidR="00493D59" w:rsidRPr="00ED2793">
        <w:rPr>
          <w:rFonts w:asciiTheme="majorBidi" w:hAnsiTheme="majorBidi" w:cstheme="majorBidi"/>
          <w:spacing w:val="8"/>
          <w:sz w:val="30"/>
          <w:szCs w:val="30"/>
          <w:cs/>
        </w:rPr>
        <w:t>ี</w:t>
      </w:r>
      <w:r w:rsidR="00CD5873" w:rsidRPr="00ED2793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pacing w:val="2"/>
          <w:sz w:val="30"/>
          <w:szCs w:val="30"/>
          <w:cs/>
        </w:rPr>
        <w:t>โดยสัญญาจะสิ้นสุดนานที่สุดในเดือน</w:t>
      </w:r>
      <w:r w:rsidR="00493D59" w:rsidRPr="00C97FA0">
        <w:rPr>
          <w:rFonts w:asciiTheme="majorBidi" w:hAnsiTheme="majorBidi" w:cstheme="majorBidi"/>
          <w:spacing w:val="2"/>
          <w:sz w:val="30"/>
          <w:szCs w:val="30"/>
          <w:cs/>
        </w:rPr>
        <w:t>พฤษภา</w:t>
      </w:r>
      <w:r w:rsidR="00D0229E" w:rsidRPr="00C97FA0">
        <w:rPr>
          <w:rFonts w:asciiTheme="majorBidi" w:hAnsiTheme="majorBidi" w:cstheme="majorBidi"/>
          <w:spacing w:val="2"/>
          <w:sz w:val="30"/>
          <w:szCs w:val="30"/>
          <w:cs/>
        </w:rPr>
        <w:t>คม</w:t>
      </w:r>
      <w:r w:rsidR="0093396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3396A">
        <w:rPr>
          <w:rFonts w:asciiTheme="majorBidi" w:hAnsiTheme="majorBidi" w:cstheme="majorBidi"/>
          <w:spacing w:val="2"/>
          <w:sz w:val="30"/>
          <w:szCs w:val="30"/>
        </w:rPr>
        <w:t>2565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โดยกำหนดค่าตอบแทนสำหรับสิทธิการเช่าเป็นจำนวนเงินรวม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</w:rPr>
        <w:t>ทั้งสิ้น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 xml:space="preserve">ประมาณ </w:t>
      </w:r>
      <w:r w:rsidR="00C2252C">
        <w:rPr>
          <w:rFonts w:asciiTheme="majorBidi" w:hAnsiTheme="majorBidi" w:cstheme="majorBidi"/>
          <w:spacing w:val="2"/>
          <w:sz w:val="30"/>
          <w:szCs w:val="30"/>
        </w:rPr>
        <w:t>46</w:t>
      </w:r>
      <w:r w:rsidR="00C2252C">
        <w:rPr>
          <w:rFonts w:asciiTheme="majorBidi" w:hAnsiTheme="majorBidi"/>
          <w:spacing w:val="2"/>
          <w:sz w:val="30"/>
          <w:szCs w:val="30"/>
          <w:cs/>
        </w:rPr>
        <w:t>.</w:t>
      </w:r>
      <w:r w:rsidR="00C2252C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C97FA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97FA0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ล้านบาท</w:t>
      </w:r>
      <w:r w:rsidR="00C97FA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C97FA0" w:rsidRPr="004605A9">
        <w:rPr>
          <w:rFonts w:asciiTheme="majorBidi" w:hAnsiTheme="majorBidi" w:cstheme="majorBidi"/>
          <w:sz w:val="30"/>
          <w:szCs w:val="30"/>
          <w:cs/>
        </w:rPr>
        <w:t>(</w:t>
      </w:r>
      <w:r w:rsidR="00C97FA0" w:rsidRPr="004605A9">
        <w:rPr>
          <w:rFonts w:asciiTheme="majorBidi" w:hAnsiTheme="majorBidi" w:cstheme="majorBidi"/>
          <w:sz w:val="30"/>
          <w:szCs w:val="30"/>
        </w:rPr>
        <w:t>25</w:t>
      </w:r>
      <w:r w:rsidR="00150D55">
        <w:rPr>
          <w:rFonts w:asciiTheme="majorBidi" w:hAnsiTheme="majorBidi" w:cstheme="majorBidi"/>
          <w:sz w:val="30"/>
          <w:szCs w:val="30"/>
        </w:rPr>
        <w:t>61</w:t>
      </w:r>
      <w:r w:rsidR="00C97FA0" w:rsidRPr="004605A9">
        <w:rPr>
          <w:rFonts w:asciiTheme="majorBidi" w:hAnsiTheme="majorBidi"/>
          <w:sz w:val="30"/>
          <w:szCs w:val="30"/>
          <w:cs/>
        </w:rPr>
        <w:t xml:space="preserve">: </w:t>
      </w:r>
      <w:r w:rsidR="00C97FA0">
        <w:rPr>
          <w:rFonts w:asciiTheme="majorBidi" w:hAnsiTheme="majorBidi" w:cstheme="majorBidi"/>
          <w:sz w:val="30"/>
          <w:szCs w:val="30"/>
        </w:rPr>
        <w:t>48</w:t>
      </w:r>
      <w:r w:rsidR="00C97FA0">
        <w:rPr>
          <w:rFonts w:asciiTheme="majorBidi" w:hAnsiTheme="majorBidi"/>
          <w:sz w:val="30"/>
          <w:szCs w:val="30"/>
          <w:cs/>
        </w:rPr>
        <w:t>.</w:t>
      </w:r>
      <w:r w:rsidR="00C97FA0">
        <w:rPr>
          <w:rFonts w:asciiTheme="majorBidi" w:hAnsiTheme="majorBidi" w:cstheme="majorBidi"/>
          <w:sz w:val="30"/>
          <w:szCs w:val="30"/>
        </w:rPr>
        <w:t>6</w:t>
      </w:r>
      <w:r w:rsidR="00C97FA0" w:rsidRPr="004605A9">
        <w:rPr>
          <w:rFonts w:asciiTheme="majorBidi" w:hAnsiTheme="majorBidi"/>
          <w:sz w:val="30"/>
          <w:szCs w:val="30"/>
          <w:cs/>
        </w:rPr>
        <w:t xml:space="preserve"> </w:t>
      </w:r>
      <w:r w:rsidR="00C97FA0" w:rsidRPr="004605A9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:rsidR="0026709C" w:rsidRPr="00ED2793" w:rsidRDefault="00DE1A52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15</w:t>
      </w:r>
      <w:r w:rsidR="00A8028F" w:rsidRPr="00ED2793">
        <w:rPr>
          <w:rFonts w:asciiTheme="majorBidi" w:hAnsiTheme="majorBidi"/>
          <w:b/>
          <w:bCs/>
          <w:sz w:val="30"/>
          <w:szCs w:val="30"/>
          <w:cs/>
        </w:rPr>
        <w:t xml:space="preserve">      </w:t>
      </w:r>
      <w:r w:rsidR="0026709C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  <w:r w:rsidR="0026709C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26709C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6709C" w:rsidRPr="00ED2793" w:rsidRDefault="0026709C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87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539E">
        <w:rPr>
          <w:rFonts w:asciiTheme="majorBidi" w:hAnsiTheme="majorBidi" w:cstheme="majorBidi"/>
          <w:sz w:val="30"/>
          <w:szCs w:val="30"/>
        </w:rPr>
        <w:t>2562</w:t>
      </w:r>
      <w:r w:rsidR="008A24C8">
        <w:rPr>
          <w:rFonts w:asciiTheme="majorBidi" w:hAnsiTheme="majorBidi" w:cstheme="majorBidi" w:hint="cs"/>
          <w:sz w:val="30"/>
          <w:szCs w:val="30"/>
          <w:cs/>
        </w:rPr>
        <w:t xml:space="preserve"> แล</w:t>
      </w:r>
      <w:r w:rsidR="00F6448C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F8539E">
        <w:rPr>
          <w:rFonts w:asciiTheme="majorBidi" w:hAnsiTheme="majorBidi" w:cstheme="majorBidi"/>
          <w:sz w:val="30"/>
          <w:szCs w:val="30"/>
        </w:rPr>
        <w:t>2561</w:t>
      </w:r>
      <w:r w:rsidR="008A24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ED2793">
        <w:rPr>
          <w:rFonts w:asciiTheme="majorBidi" w:hAnsiTheme="majorBidi"/>
          <w:sz w:val="30"/>
          <w:szCs w:val="30"/>
          <w:cs/>
        </w:rPr>
        <w:t xml:space="preserve">  </w:t>
      </w:r>
    </w:p>
    <w:p w:rsidR="0026709C" w:rsidRPr="00055827" w:rsidRDefault="0026709C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3" w:type="dxa"/>
        <w:shd w:val="clear" w:color="auto" w:fill="FFFFFF"/>
        <w:tblLayout w:type="fixed"/>
        <w:tblLook w:val="01E0"/>
      </w:tblPr>
      <w:tblGrid>
        <w:gridCol w:w="2694"/>
        <w:gridCol w:w="1458"/>
        <w:gridCol w:w="270"/>
        <w:gridCol w:w="1350"/>
        <w:gridCol w:w="270"/>
        <w:gridCol w:w="1440"/>
        <w:gridCol w:w="270"/>
        <w:gridCol w:w="1431"/>
      </w:tblGrid>
      <w:tr w:rsidR="0087546D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89" w:type="dxa"/>
            <w:gridSpan w:val="7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87546D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89" w:type="dxa"/>
            <w:gridSpan w:val="7"/>
            <w:shd w:val="clear" w:color="auto" w:fill="FFFFFF"/>
          </w:tcPr>
          <w:p w:rsidR="0087546D" w:rsidRPr="00ED2793" w:rsidRDefault="0087546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46D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FFFFFF"/>
          </w:tcPr>
          <w:p w:rsidR="0087546D" w:rsidRPr="00ED2793" w:rsidRDefault="0087546D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shd w:val="clear" w:color="auto" w:fill="FFFFFF"/>
          </w:tcPr>
          <w:p w:rsidR="0087546D" w:rsidRPr="00ED2793" w:rsidRDefault="0087546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50D55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FFFFFF"/>
          </w:tcPr>
          <w:p w:rsidR="00150D55" w:rsidRPr="00ED2793" w:rsidRDefault="00150D55" w:rsidP="001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FFFFFF"/>
          </w:tcPr>
          <w:p w:rsidR="00150D55" w:rsidRPr="00ED2793" w:rsidRDefault="00150D55" w:rsidP="001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A0C47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BA0C47" w:rsidRPr="00ED2793" w:rsidRDefault="00BA0C47" w:rsidP="00B01FDE">
            <w:pPr>
              <w:tabs>
                <w:tab w:val="clear" w:pos="227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9" w:type="dxa"/>
            <w:gridSpan w:val="7"/>
            <w:shd w:val="clear" w:color="auto" w:fill="FFFFFF"/>
          </w:tcPr>
          <w:p w:rsidR="00BA0C47" w:rsidRPr="00ED2793" w:rsidRDefault="00BA0C47" w:rsidP="00B01FDE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539E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shd w:val="clear" w:color="auto" w:fill="FFFFFF"/>
          </w:tcPr>
          <w:p w:rsidR="00F8539E" w:rsidRPr="00ED2793" w:rsidRDefault="001A19FB" w:rsidP="00F8539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14,651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14,090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F8539E" w:rsidRPr="00ED2793" w:rsidRDefault="001A19FB" w:rsidP="00F853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420AB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8539E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FFFFF"/>
          </w:tcPr>
          <w:p w:rsidR="00F8539E" w:rsidRPr="00ED2793" w:rsidRDefault="004420AB" w:rsidP="00F8539E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1A19F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8539E" w:rsidRPr="00ED2793" w:rsidRDefault="001A19FB" w:rsidP="00F853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420A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8539E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539E" w:rsidRPr="00ED2793" w:rsidTr="00055827">
        <w:trPr>
          <w:trHeight w:hRule="exact" w:val="374"/>
        </w:trPr>
        <w:tc>
          <w:tcPr>
            <w:tcW w:w="2694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FFFFFF"/>
          </w:tcPr>
          <w:p w:rsidR="00F8539E" w:rsidRPr="0049412A" w:rsidRDefault="001A19FB" w:rsidP="00F8539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14,55</w:t>
            </w:r>
            <w:r w:rsidR="004420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FFFFF"/>
          </w:tcPr>
          <w:p w:rsidR="00F8539E" w:rsidRPr="0049412A" w:rsidRDefault="00F8539E" w:rsidP="00F8539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41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14,090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FFFFFF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1608DC" w:rsidRPr="00055827" w:rsidRDefault="001608DC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055827" w:rsidRDefault="00055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F842D6" w:rsidRPr="0047466F" w:rsidRDefault="00953947" w:rsidP="0047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</w:t>
      </w:r>
      <w:r w:rsidR="004526C7" w:rsidRPr="00ED2793">
        <w:rPr>
          <w:rFonts w:asciiTheme="majorBidi" w:hAnsiTheme="majorBidi" w:cstheme="majorBidi"/>
          <w:sz w:val="30"/>
          <w:szCs w:val="30"/>
          <w:cs/>
        </w:rPr>
        <w:t>กิดขึ้นในระหว่างปี</w:t>
      </w:r>
      <w:r w:rsidR="008A24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539E">
        <w:rPr>
          <w:rFonts w:asciiTheme="majorBidi" w:hAnsiTheme="majorBidi" w:cstheme="majorBidi"/>
          <w:sz w:val="30"/>
          <w:szCs w:val="30"/>
        </w:rPr>
        <w:t>2562</w:t>
      </w:r>
      <w:r w:rsidR="008A24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13EB"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84" w:type="dxa"/>
        <w:tblLayout w:type="fixed"/>
        <w:tblLook w:val="01E0"/>
      </w:tblPr>
      <w:tblGrid>
        <w:gridCol w:w="4111"/>
        <w:gridCol w:w="1134"/>
        <w:gridCol w:w="236"/>
        <w:gridCol w:w="1104"/>
        <w:gridCol w:w="237"/>
        <w:gridCol w:w="1191"/>
        <w:gridCol w:w="245"/>
        <w:gridCol w:w="1126"/>
      </w:tblGrid>
      <w:tr w:rsidR="008B66C7" w:rsidRPr="00ED2793" w:rsidTr="0047466F">
        <w:tc>
          <w:tcPr>
            <w:tcW w:w="4111" w:type="dxa"/>
          </w:tcPr>
          <w:p w:rsidR="008B66C7" w:rsidRPr="00ED2793" w:rsidRDefault="008B66C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273" w:type="dxa"/>
            <w:gridSpan w:val="7"/>
            <w:vAlign w:val="bottom"/>
          </w:tcPr>
          <w:p w:rsidR="008B37BF" w:rsidRPr="00ED2793" w:rsidRDefault="008B37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F842D6" w:rsidRPr="00ED2793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="008B66C7" w:rsidRPr="00ED2793">
              <w:rPr>
                <w:rFonts w:asciiTheme="majorBidi" w:hAnsiTheme="majorBidi"/>
                <w:bCs/>
                <w:sz w:val="30"/>
                <w:szCs w:val="30"/>
                <w:cs/>
              </w:rPr>
              <w:t>/</w:t>
            </w:r>
            <w:r w:rsidR="008B66C7"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</w:p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6C7" w:rsidRPr="00ED2793" w:rsidTr="0047466F">
        <w:tc>
          <w:tcPr>
            <w:tcW w:w="4111" w:type="dxa"/>
          </w:tcPr>
          <w:p w:rsidR="008B66C7" w:rsidRPr="00ED2793" w:rsidRDefault="008B66C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34" w:type="dxa"/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) /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5" w:type="dxa"/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66C7" w:rsidRPr="00ED2793" w:rsidTr="0047466F">
        <w:tc>
          <w:tcPr>
            <w:tcW w:w="4111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D352FB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71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15DE9" w:rsidRPr="00DF71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53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8B66C7" w:rsidRPr="00DF71A2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1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71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15DE9" w:rsidRPr="00DF71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53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B66C7" w:rsidRPr="00ED2793" w:rsidTr="0047466F">
        <w:tc>
          <w:tcPr>
            <w:tcW w:w="4111" w:type="dxa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3" w:type="dxa"/>
            <w:gridSpan w:val="7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B66C7" w:rsidRPr="00ED2793" w:rsidTr="0047466F">
        <w:tc>
          <w:tcPr>
            <w:tcW w:w="4111" w:type="dxa"/>
          </w:tcPr>
          <w:p w:rsidR="008B66C7" w:rsidRPr="00ED2793" w:rsidRDefault="008B66C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</w:tcPr>
          <w:p w:rsidR="008B66C7" w:rsidRPr="00ED2793" w:rsidRDefault="008B66C7" w:rsidP="00B01FD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539E" w:rsidRPr="00ED2793" w:rsidTr="0047466F">
        <w:tc>
          <w:tcPr>
            <w:tcW w:w="4111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134" w:type="dxa"/>
            <w:shd w:val="clear" w:color="auto" w:fill="auto"/>
          </w:tcPr>
          <w:p w:rsidR="00F8539E" w:rsidRPr="00ED2793" w:rsidRDefault="0093396A" w:rsidP="00F853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347</w:t>
            </w:r>
          </w:p>
        </w:tc>
        <w:tc>
          <w:tcPr>
            <w:tcW w:w="236" w:type="dxa"/>
            <w:shd w:val="clear" w:color="auto" w:fill="auto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F8539E" w:rsidRPr="00ED2793" w:rsidRDefault="004420AB" w:rsidP="00F853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691</w:t>
            </w:r>
          </w:p>
        </w:tc>
        <w:tc>
          <w:tcPr>
            <w:tcW w:w="237" w:type="dxa"/>
            <w:shd w:val="clear" w:color="auto" w:fill="auto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shd w:val="clear" w:color="auto" w:fill="auto"/>
          </w:tcPr>
          <w:p w:rsidR="00F8539E" w:rsidRPr="00ED2793" w:rsidRDefault="000F349F" w:rsidP="00F853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shd w:val="clear" w:color="auto" w:fill="auto"/>
          </w:tcPr>
          <w:p w:rsidR="00F8539E" w:rsidRPr="00ED2793" w:rsidRDefault="001A19FB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1,038</w:t>
            </w:r>
          </w:p>
        </w:tc>
      </w:tr>
      <w:tr w:rsidR="00F8539E" w:rsidRPr="00ED2793" w:rsidTr="0047466F">
        <w:tc>
          <w:tcPr>
            <w:tcW w:w="4111" w:type="dxa"/>
            <w:shd w:val="clear" w:color="auto" w:fill="auto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134" w:type="dxa"/>
          </w:tcPr>
          <w:p w:rsidR="00F8539E" w:rsidRPr="0049412A" w:rsidRDefault="00F8539E" w:rsidP="00F853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1,229</w:t>
            </w:r>
          </w:p>
        </w:tc>
        <w:tc>
          <w:tcPr>
            <w:tcW w:w="236" w:type="dxa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F8539E" w:rsidRPr="00ED2793" w:rsidRDefault="004420AB" w:rsidP="00F853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F8539E" w:rsidRPr="00ED2793" w:rsidRDefault="000F349F" w:rsidP="00F853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</w:tcPr>
          <w:p w:rsidR="00F8539E" w:rsidRPr="0049412A" w:rsidRDefault="001A19FB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4420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A19FB" w:rsidRPr="00ED2793" w:rsidTr="0047466F">
        <w:tc>
          <w:tcPr>
            <w:tcW w:w="4111" w:type="dxa"/>
            <w:shd w:val="clear" w:color="auto" w:fill="auto"/>
          </w:tcPr>
          <w:p w:rsidR="001A19FB" w:rsidRPr="00ED2793" w:rsidRDefault="001A19FB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(ค่าเผื่อการด้อยค่า)</w:t>
            </w:r>
          </w:p>
        </w:tc>
        <w:tc>
          <w:tcPr>
            <w:tcW w:w="1134" w:type="dxa"/>
          </w:tcPr>
          <w:p w:rsidR="001A19FB" w:rsidRDefault="001A19FB" w:rsidP="001A19F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A19FB" w:rsidRPr="00ED2793" w:rsidRDefault="001A19FB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1A19FB" w:rsidRPr="00ED2793" w:rsidRDefault="004420AB" w:rsidP="00F853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2,447</w:t>
            </w:r>
          </w:p>
        </w:tc>
        <w:tc>
          <w:tcPr>
            <w:tcW w:w="237" w:type="dxa"/>
          </w:tcPr>
          <w:p w:rsidR="001A19FB" w:rsidRPr="00ED2793" w:rsidRDefault="001A19FB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1A19FB" w:rsidRPr="00ED2793" w:rsidRDefault="000F349F" w:rsidP="00F853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:rsidR="001A19FB" w:rsidRPr="00ED2793" w:rsidRDefault="001A19FB" w:rsidP="00F853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</w:tcPr>
          <w:p w:rsidR="001A19FB" w:rsidRDefault="001A19FB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2,447</w:t>
            </w:r>
          </w:p>
        </w:tc>
      </w:tr>
      <w:tr w:rsidR="000F349F" w:rsidRPr="00ED2793" w:rsidTr="0047466F">
        <w:tc>
          <w:tcPr>
            <w:tcW w:w="4111" w:type="dxa"/>
          </w:tcPr>
          <w:p w:rsidR="000F349F" w:rsidRPr="00ED2793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 (ค่าเผื่อการด้อยค่าและการปรับมูลค่า)</w:t>
            </w:r>
          </w:p>
        </w:tc>
        <w:tc>
          <w:tcPr>
            <w:tcW w:w="1134" w:type="dxa"/>
            <w:vAlign w:val="bottom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1,326</w:t>
            </w:r>
          </w:p>
        </w:tc>
        <w:tc>
          <w:tcPr>
            <w:tcW w:w="236" w:type="dxa"/>
            <w:vAlign w:val="bottom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vAlign w:val="bottom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0F349F" w:rsidRDefault="000F349F" w:rsidP="000F349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  <w:vAlign w:val="bottom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</w:tcPr>
          <w:p w:rsidR="000F349F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0F349F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1,229</w:t>
            </w:r>
          </w:p>
        </w:tc>
      </w:tr>
      <w:tr w:rsidR="000F349F" w:rsidRPr="00ED2793" w:rsidTr="0047466F">
        <w:tc>
          <w:tcPr>
            <w:tcW w:w="4111" w:type="dxa"/>
          </w:tcPr>
          <w:p w:rsidR="000F349F" w:rsidRPr="00ED2793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236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:rsidR="000F349F" w:rsidRPr="00ED2793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1,342</w:t>
            </w:r>
          </w:p>
        </w:tc>
      </w:tr>
      <w:tr w:rsidR="000F349F" w:rsidRPr="00ED2793" w:rsidTr="0047466F">
        <w:tc>
          <w:tcPr>
            <w:tcW w:w="4111" w:type="dxa"/>
          </w:tcPr>
          <w:p w:rsidR="000F349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ความแตกต่างของการรับรู้รายได้และต้นทุนขาย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9,809</w:t>
            </w:r>
          </w:p>
        </w:tc>
        <w:tc>
          <w:tcPr>
            <w:tcW w:w="236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1,718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0F349F" w:rsidRPr="00ED2793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8,091</w:t>
            </w:r>
          </w:p>
        </w:tc>
      </w:tr>
      <w:tr w:rsidR="000F349F" w:rsidRPr="00ED2793" w:rsidTr="0047466F">
        <w:tc>
          <w:tcPr>
            <w:tcW w:w="4111" w:type="dxa"/>
          </w:tcPr>
          <w:p w:rsidR="000F349F" w:rsidRPr="00ED2793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50</w:t>
            </w:r>
          </w:p>
        </w:tc>
        <w:tc>
          <w:tcPr>
            <w:tcW w:w="236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37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0F349F" w:rsidRPr="00ED2793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14,651</w:t>
            </w:r>
          </w:p>
        </w:tc>
      </w:tr>
      <w:tr w:rsidR="000F349F" w:rsidRPr="00ED2793" w:rsidTr="0047466F">
        <w:tc>
          <w:tcPr>
            <w:tcW w:w="4111" w:type="dxa"/>
          </w:tcPr>
          <w:p w:rsidR="000F349F" w:rsidRPr="0047466F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  <w:p w:rsidR="000F349F" w:rsidRPr="00ED2793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:rsidR="000F349F" w:rsidRPr="00ED2793" w:rsidRDefault="000F349F" w:rsidP="0047466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49F" w:rsidRPr="00ED2793" w:rsidTr="0047466F">
        <w:tc>
          <w:tcPr>
            <w:tcW w:w="4111" w:type="dxa"/>
          </w:tcPr>
          <w:p w:rsidR="000F349F" w:rsidRPr="00ED2793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0F349F" w:rsidRPr="00ED2793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F349F" w:rsidRPr="00ED2793" w:rsidTr="0047466F">
        <w:tc>
          <w:tcPr>
            <w:tcW w:w="4111" w:type="dxa"/>
          </w:tcPr>
          <w:p w:rsidR="000F349F" w:rsidRPr="00ED2793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:rsidR="000F349F" w:rsidRPr="00ED2793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F349F" w:rsidRPr="00ED2793" w:rsidTr="0047466F">
        <w:tc>
          <w:tcPr>
            <w:tcW w:w="4111" w:type="dxa"/>
          </w:tcPr>
          <w:p w:rsidR="000F349F" w:rsidRPr="0047466F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  <w:p w:rsidR="000F349F" w:rsidRPr="00ED2793" w:rsidRDefault="000F349F" w:rsidP="000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F349F" w:rsidRPr="0047466F" w:rsidRDefault="000F349F" w:rsidP="000F349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14,090</w:t>
            </w:r>
          </w:p>
        </w:tc>
        <w:tc>
          <w:tcPr>
            <w:tcW w:w="236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0F349F" w:rsidRPr="0047466F" w:rsidRDefault="000F349F" w:rsidP="000F34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37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0F349F" w:rsidRPr="0047466F" w:rsidRDefault="000F349F" w:rsidP="000F34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:rsidR="000F349F" w:rsidRPr="00ED2793" w:rsidRDefault="000F349F" w:rsidP="000F34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0F349F" w:rsidRPr="0047466F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0F349F" w:rsidRPr="00ED2793" w:rsidRDefault="000F349F" w:rsidP="0047466F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14,553</w:t>
            </w:r>
          </w:p>
        </w:tc>
      </w:tr>
    </w:tbl>
    <w:p w:rsidR="008A24C8" w:rsidRDefault="008A24C8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000FCC" w:rsidRPr="0047466F" w:rsidRDefault="00010EF4" w:rsidP="0047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16</w:t>
      </w:r>
      <w:r w:rsidR="00A8028F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028F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Layout w:type="fixed"/>
        <w:tblLook w:val="0000"/>
      </w:tblPr>
      <w:tblGrid>
        <w:gridCol w:w="5670"/>
        <w:gridCol w:w="1559"/>
        <w:gridCol w:w="272"/>
        <w:gridCol w:w="1571"/>
      </w:tblGrid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B44E14" w:rsidRPr="00ED2793" w:rsidRDefault="00B44E14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B44E14" w:rsidRPr="00ED2793" w:rsidRDefault="00B44E14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B44E14" w:rsidRPr="00ED2793" w:rsidRDefault="00415DE9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53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</w:tcPr>
          <w:p w:rsidR="00B44E14" w:rsidRPr="00ED2793" w:rsidRDefault="0093396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44E14" w:rsidRPr="00ED2793" w:rsidTr="00823035">
        <w:trPr>
          <w:trHeight w:hRule="exact" w:val="397"/>
        </w:trPr>
        <w:tc>
          <w:tcPr>
            <w:tcW w:w="5670" w:type="dxa"/>
          </w:tcPr>
          <w:p w:rsidR="00B44E14" w:rsidRPr="00ED2793" w:rsidRDefault="00B44E1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B44E14" w:rsidRPr="00ED2793" w:rsidRDefault="00B44E14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539E" w:rsidRPr="00ED2793" w:rsidTr="00823035">
        <w:trPr>
          <w:trHeight w:hRule="exact" w:val="397"/>
        </w:trPr>
        <w:tc>
          <w:tcPr>
            <w:tcW w:w="5670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539E" w:rsidRPr="00ED2793" w:rsidRDefault="00AF2F77" w:rsidP="00F853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56,053</w:t>
            </w:r>
          </w:p>
        </w:tc>
        <w:tc>
          <w:tcPr>
            <w:tcW w:w="272" w:type="dxa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68,051</w:t>
            </w:r>
          </w:p>
        </w:tc>
      </w:tr>
      <w:tr w:rsidR="00F8539E" w:rsidRPr="00ED2793" w:rsidTr="00823035">
        <w:trPr>
          <w:trHeight w:hRule="exact" w:val="397"/>
        </w:trPr>
        <w:tc>
          <w:tcPr>
            <w:tcW w:w="5670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AF2F77" w:rsidP="00F853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56,053</w:t>
            </w:r>
          </w:p>
        </w:tc>
        <w:tc>
          <w:tcPr>
            <w:tcW w:w="272" w:type="dxa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68,051</w:t>
            </w:r>
          </w:p>
        </w:tc>
      </w:tr>
    </w:tbl>
    <w:p w:rsidR="00872C1D" w:rsidRPr="00ED2793" w:rsidRDefault="00010EF4" w:rsidP="0096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17</w:t>
      </w:r>
      <w:r w:rsidR="00872C1D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872C1D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365" w:type="dxa"/>
        <w:tblLayout w:type="fixed"/>
        <w:tblLook w:val="01E0"/>
      </w:tblPr>
      <w:tblGrid>
        <w:gridCol w:w="4962"/>
        <w:gridCol w:w="986"/>
        <w:gridCol w:w="7"/>
        <w:gridCol w:w="1558"/>
        <w:gridCol w:w="252"/>
        <w:gridCol w:w="32"/>
        <w:gridCol w:w="1560"/>
        <w:gridCol w:w="8"/>
      </w:tblGrid>
      <w:tr w:rsidR="00963D3B" w:rsidRPr="00ED2793" w:rsidTr="00F8539E">
        <w:trPr>
          <w:gridAfter w:val="1"/>
          <w:wAfter w:w="8" w:type="dxa"/>
          <w:trHeight w:hRule="exact" w:val="397"/>
          <w:tblHeader/>
        </w:trPr>
        <w:tc>
          <w:tcPr>
            <w:tcW w:w="4962" w:type="dxa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</w:tcPr>
          <w:p w:rsidR="00963D3B" w:rsidRPr="00ED2793" w:rsidRDefault="00963D3B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4"/>
          </w:tcPr>
          <w:p w:rsidR="00963D3B" w:rsidRPr="00ED2793" w:rsidRDefault="00963D3B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63D3B" w:rsidRPr="00ED2793" w:rsidTr="00F8539E">
        <w:trPr>
          <w:gridAfter w:val="1"/>
          <w:wAfter w:w="8" w:type="dxa"/>
          <w:trHeight w:hRule="exact" w:val="397"/>
          <w:tblHeader/>
        </w:trPr>
        <w:tc>
          <w:tcPr>
            <w:tcW w:w="4962" w:type="dxa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4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963D3B" w:rsidRPr="00ED2793" w:rsidTr="00F8539E">
        <w:trPr>
          <w:gridAfter w:val="1"/>
          <w:wAfter w:w="8" w:type="dxa"/>
          <w:trHeight w:hRule="exact" w:val="397"/>
          <w:tblHeader/>
        </w:trPr>
        <w:tc>
          <w:tcPr>
            <w:tcW w:w="4962" w:type="dxa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4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D3B" w:rsidRPr="00ED2793" w:rsidTr="00F8539E">
        <w:trPr>
          <w:gridAfter w:val="1"/>
          <w:wAfter w:w="8" w:type="dxa"/>
          <w:trHeight w:hRule="exact" w:val="397"/>
          <w:tblHeader/>
        </w:trPr>
        <w:tc>
          <w:tcPr>
            <w:tcW w:w="4962" w:type="dxa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58" w:type="dxa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53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4" w:type="dxa"/>
            <w:gridSpan w:val="2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963D3B" w:rsidRPr="00ED2793" w:rsidRDefault="0093396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63D3B" w:rsidRPr="00ED2793" w:rsidTr="00F8539E">
        <w:trPr>
          <w:gridAfter w:val="1"/>
          <w:wAfter w:w="8" w:type="dxa"/>
          <w:trHeight w:hRule="exact" w:val="397"/>
          <w:tblHeader/>
        </w:trPr>
        <w:tc>
          <w:tcPr>
            <w:tcW w:w="4962" w:type="dxa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402" w:type="dxa"/>
            <w:gridSpan w:val="4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63D3B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3" w:type="dxa"/>
            <w:gridSpan w:val="2"/>
          </w:tcPr>
          <w:p w:rsidR="00963D3B" w:rsidRPr="00ED2793" w:rsidRDefault="00963D3B" w:rsidP="00B01FD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</w:tcPr>
          <w:p w:rsidR="00963D3B" w:rsidRPr="00ED2793" w:rsidRDefault="00963D3B" w:rsidP="00B01FD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963D3B" w:rsidRPr="00ED2793" w:rsidRDefault="00963D3B" w:rsidP="00B01FD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63D3B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963D3B" w:rsidRPr="00ED2793" w:rsidRDefault="00963D3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993" w:type="dxa"/>
            <w:gridSpan w:val="2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963D3B" w:rsidRPr="00ED2793" w:rsidRDefault="00963D3B" w:rsidP="00B01FD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39E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3" w:type="dxa"/>
            <w:gridSpan w:val="2"/>
          </w:tcPr>
          <w:p w:rsidR="00F8539E" w:rsidRDefault="00F8539E" w:rsidP="00F8539E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:rsidR="00F8539E" w:rsidRPr="00ED2793" w:rsidRDefault="00BA7F48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33,587</w:t>
            </w:r>
          </w:p>
        </w:tc>
        <w:tc>
          <w:tcPr>
            <w:tcW w:w="284" w:type="dxa"/>
            <w:gridSpan w:val="2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20,247</w:t>
            </w:r>
          </w:p>
        </w:tc>
      </w:tr>
      <w:tr w:rsidR="00F8539E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firstLine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gridSpan w:val="2"/>
          </w:tcPr>
          <w:p w:rsidR="00F8539E" w:rsidRDefault="00F8539E" w:rsidP="00F8539E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:rsidR="00F8539E" w:rsidRDefault="00F8539E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F8539E" w:rsidRDefault="00F8539E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539E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993" w:type="dxa"/>
            <w:gridSpan w:val="2"/>
          </w:tcPr>
          <w:p w:rsidR="00F8539E" w:rsidRDefault="00F8539E" w:rsidP="00F8539E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:rsidR="00F8539E" w:rsidRPr="00ED2793" w:rsidRDefault="00BA7F48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90,000</w:t>
            </w:r>
          </w:p>
        </w:tc>
        <w:tc>
          <w:tcPr>
            <w:tcW w:w="284" w:type="dxa"/>
            <w:gridSpan w:val="2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</w:tr>
      <w:tr w:rsidR="00F8539E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993" w:type="dxa"/>
            <w:gridSpan w:val="2"/>
          </w:tcPr>
          <w:p w:rsidR="00F8539E" w:rsidRDefault="00F8539E" w:rsidP="00F8539E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F8539E" w:rsidRPr="00ED2793" w:rsidRDefault="00BA7F48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84" w:type="dxa"/>
            <w:gridSpan w:val="2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1,895</w:t>
            </w:r>
          </w:p>
        </w:tc>
      </w:tr>
      <w:tr w:rsidR="00F8539E" w:rsidRPr="00ED2793" w:rsidTr="00F8539E">
        <w:trPr>
          <w:gridAfter w:val="1"/>
          <w:wAfter w:w="8" w:type="dxa"/>
        </w:trPr>
        <w:tc>
          <w:tcPr>
            <w:tcW w:w="4962" w:type="dxa"/>
          </w:tcPr>
          <w:p w:rsidR="00F8539E" w:rsidRPr="00963D3B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:rsidR="00F8539E" w:rsidRPr="00ED2793" w:rsidRDefault="00F8539E" w:rsidP="00F8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93" w:type="dxa"/>
            <w:gridSpan w:val="2"/>
          </w:tcPr>
          <w:p w:rsidR="00F8539E" w:rsidRDefault="00F8539E" w:rsidP="00F8539E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F8539E" w:rsidRPr="00823035" w:rsidRDefault="00BA7F48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124,925</w:t>
            </w:r>
          </w:p>
        </w:tc>
        <w:tc>
          <w:tcPr>
            <w:tcW w:w="284" w:type="dxa"/>
            <w:gridSpan w:val="2"/>
            <w:vAlign w:val="bottom"/>
          </w:tcPr>
          <w:p w:rsidR="00F8539E" w:rsidRPr="00ED2793" w:rsidRDefault="00F8539E" w:rsidP="00F8539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8539E" w:rsidRPr="00823035" w:rsidRDefault="00010EF4" w:rsidP="00F8539E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172,142</w:t>
            </w:r>
          </w:p>
        </w:tc>
      </w:tr>
      <w:tr w:rsidR="00F8539E" w:rsidRPr="00ED2793" w:rsidTr="00F8539E">
        <w:trPr>
          <w:gridAfter w:val="1"/>
          <w:wAfter w:w="8" w:type="dxa"/>
          <w:trHeight w:hRule="exact" w:val="170"/>
        </w:trPr>
        <w:tc>
          <w:tcPr>
            <w:tcW w:w="4962" w:type="dxa"/>
          </w:tcPr>
          <w:p w:rsidR="00F8539E" w:rsidRPr="00ED2793" w:rsidRDefault="00F8539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</w:tcPr>
          <w:p w:rsidR="00F8539E" w:rsidRPr="00ED2793" w:rsidRDefault="00F8539E" w:rsidP="00273536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:rsidR="00F8539E" w:rsidRPr="00ED2793" w:rsidRDefault="00F8539E" w:rsidP="002735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:rsidR="00F8539E" w:rsidRPr="00ED2793" w:rsidRDefault="00F8539E" w:rsidP="002735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F8539E" w:rsidRPr="00ED2793" w:rsidRDefault="00F8539E" w:rsidP="002735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539E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F8539E" w:rsidRPr="00ED2793" w:rsidRDefault="00F8539E" w:rsidP="002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993" w:type="dxa"/>
            <w:gridSpan w:val="2"/>
          </w:tcPr>
          <w:p w:rsidR="00F8539E" w:rsidRPr="00ED2793" w:rsidRDefault="00F8539E" w:rsidP="00273536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:rsidR="00F8539E" w:rsidRPr="00ED2793" w:rsidRDefault="00F8539E" w:rsidP="002735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:rsidR="00F8539E" w:rsidRPr="00ED2793" w:rsidRDefault="00F8539E" w:rsidP="002735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F8539E" w:rsidRPr="00ED2793" w:rsidRDefault="00F8539E" w:rsidP="002735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466F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993" w:type="dxa"/>
            <w:gridSpan w:val="2"/>
          </w:tcPr>
          <w:p w:rsidR="0047466F" w:rsidRDefault="0047466F" w:rsidP="0047466F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58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39,000</w:t>
            </w:r>
          </w:p>
        </w:tc>
        <w:tc>
          <w:tcPr>
            <w:tcW w:w="284" w:type="dxa"/>
            <w:gridSpan w:val="2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7466F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หนี้สินตามสัญญาเช่าการเงินที่ถึงกำหนด</w:t>
            </w:r>
          </w:p>
        </w:tc>
        <w:tc>
          <w:tcPr>
            <w:tcW w:w="993" w:type="dxa"/>
            <w:gridSpan w:val="2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58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  <w:tab w:val="decimal" w:pos="1026"/>
              </w:tabs>
              <w:spacing w:line="240" w:lineRule="auto"/>
              <w:ind w:left="-79" w:right="1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466F" w:rsidRPr="00ED2793" w:rsidTr="00F8539E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993" w:type="dxa"/>
            <w:gridSpan w:val="2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84" w:type="dxa"/>
            <w:gridSpan w:val="2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7466F" w:rsidRPr="00010EF4" w:rsidRDefault="0047466F" w:rsidP="00010EF4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1,065</w:t>
            </w:r>
          </w:p>
        </w:tc>
      </w:tr>
      <w:tr w:rsidR="0047466F" w:rsidRPr="00ED2793" w:rsidTr="00310B7A">
        <w:trPr>
          <w:gridAfter w:val="1"/>
          <w:wAfter w:w="8" w:type="dxa"/>
          <w:trHeight w:hRule="exact" w:val="397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93" w:type="dxa"/>
            <w:gridSpan w:val="2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66F" w:rsidRPr="00823035" w:rsidRDefault="0047466F" w:rsidP="0047466F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164,170</w:t>
            </w:r>
          </w:p>
        </w:tc>
        <w:tc>
          <w:tcPr>
            <w:tcW w:w="284" w:type="dxa"/>
            <w:gridSpan w:val="2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7466F" w:rsidRPr="00ED2793" w:rsidRDefault="00010EF4" w:rsidP="00010EF4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173,207</w:t>
            </w:r>
          </w:p>
        </w:tc>
      </w:tr>
      <w:tr w:rsidR="0047466F" w:rsidRPr="0047466F" w:rsidTr="0047466F">
        <w:trPr>
          <w:gridAfter w:val="1"/>
          <w:wAfter w:w="8" w:type="dxa"/>
          <w:trHeight w:hRule="exact" w:val="215"/>
        </w:trPr>
        <w:tc>
          <w:tcPr>
            <w:tcW w:w="4962" w:type="dxa"/>
          </w:tcPr>
          <w:p w:rsidR="0047466F" w:rsidRPr="0047466F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3" w:type="dxa"/>
            <w:gridSpan w:val="2"/>
          </w:tcPr>
          <w:p w:rsidR="0047466F" w:rsidRPr="0047466F" w:rsidRDefault="0047466F" w:rsidP="004746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47466F" w:rsidRPr="0047466F" w:rsidRDefault="0047466F" w:rsidP="0047466F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:rsidR="0047466F" w:rsidRPr="0047466F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7466F" w:rsidRPr="0047466F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7466F" w:rsidRPr="00ED2793" w:rsidTr="00F8539E">
        <w:trPr>
          <w:trHeight w:val="337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86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2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gridSpan w:val="3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466F" w:rsidRPr="00ED2793" w:rsidTr="00F8539E">
        <w:trPr>
          <w:trHeight w:val="325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86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1,955</w:t>
            </w:r>
          </w:p>
        </w:tc>
        <w:tc>
          <w:tcPr>
            <w:tcW w:w="252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7466F" w:rsidRPr="00ED2793" w:rsidTr="00F8539E">
        <w:trPr>
          <w:trHeight w:val="325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680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86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66F" w:rsidRPr="0047466F" w:rsidRDefault="0047466F" w:rsidP="0047466F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746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1,955</w:t>
            </w:r>
          </w:p>
        </w:tc>
        <w:tc>
          <w:tcPr>
            <w:tcW w:w="252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7466F" w:rsidRPr="00ED2793" w:rsidTr="00F8539E">
        <w:trPr>
          <w:trHeight w:hRule="exact" w:val="231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</w:tcBorders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7466F" w:rsidRPr="00ED2793" w:rsidTr="00F8539E">
        <w:trPr>
          <w:trHeight w:hRule="exact" w:val="424"/>
        </w:trPr>
        <w:tc>
          <w:tcPr>
            <w:tcW w:w="4962" w:type="dxa"/>
          </w:tcPr>
          <w:p w:rsidR="0047466F" w:rsidRPr="00ED2793" w:rsidRDefault="0047466F" w:rsidP="004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69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86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bottom w:val="double" w:sz="4" w:space="0" w:color="auto"/>
            </w:tcBorders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166,125</w:t>
            </w:r>
          </w:p>
        </w:tc>
        <w:tc>
          <w:tcPr>
            <w:tcW w:w="252" w:type="dxa"/>
          </w:tcPr>
          <w:p w:rsidR="0047466F" w:rsidRPr="00ED2793" w:rsidRDefault="0047466F" w:rsidP="0047466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gridSpan w:val="3"/>
            <w:tcBorders>
              <w:bottom w:val="double" w:sz="4" w:space="0" w:color="auto"/>
            </w:tcBorders>
          </w:tcPr>
          <w:p w:rsidR="0047466F" w:rsidRPr="00ED2793" w:rsidRDefault="00010EF4" w:rsidP="0047466F">
            <w:pPr>
              <w:pStyle w:val="acctfourfigures"/>
              <w:tabs>
                <w:tab w:val="clear" w:pos="765"/>
                <w:tab w:val="decimal" w:pos="1174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173,207</w:t>
            </w:r>
          </w:p>
        </w:tc>
      </w:tr>
    </w:tbl>
    <w:p w:rsidR="0021293F" w:rsidRPr="00A25BFD" w:rsidRDefault="00872C1D" w:rsidP="00A25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A25BF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B12A32" w:rsidRPr="00A25BF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13D29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B19D0" w:rsidRPr="00A25BFD">
        <w:rPr>
          <w:rFonts w:asciiTheme="majorBidi" w:hAnsiTheme="majorBidi" w:cstheme="majorBidi"/>
          <w:spacing w:val="-2"/>
          <w:sz w:val="30"/>
          <w:szCs w:val="30"/>
          <w:cs/>
        </w:rPr>
        <w:t>เงินเบิกเกินบัญชีธนาคาร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มีอัตราดอกเบี้ยระหว่างร้อยละ 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CE01E7" w:rsidRPr="00A25BFD">
        <w:rPr>
          <w:rFonts w:asciiTheme="majorBidi" w:hAnsiTheme="majorBidi"/>
          <w:spacing w:val="-2"/>
          <w:sz w:val="30"/>
          <w:szCs w:val="30"/>
          <w:cs/>
        </w:rPr>
        <w:t>.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87 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ถึงร้อยละ </w:t>
      </w:r>
      <w:r w:rsidR="001E5B39" w:rsidRPr="00A25BFD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1E5B39" w:rsidRPr="00A25BFD">
        <w:rPr>
          <w:rFonts w:asciiTheme="majorBidi" w:hAnsiTheme="majorBidi"/>
          <w:spacing w:val="-2"/>
          <w:sz w:val="30"/>
          <w:szCs w:val="30"/>
          <w:cs/>
        </w:rPr>
        <w:t>.</w:t>
      </w:r>
      <w:r w:rsidR="001E5B39" w:rsidRPr="00A25BFD">
        <w:rPr>
          <w:rFonts w:asciiTheme="majorBidi" w:hAnsiTheme="majorBidi" w:cstheme="majorBidi"/>
          <w:spacing w:val="-2"/>
          <w:sz w:val="30"/>
          <w:szCs w:val="30"/>
        </w:rPr>
        <w:t>67</w:t>
      </w:r>
      <w:r w:rsidR="00CE01E7"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E01E7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F7C37" w:rsidRPr="00A25B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>(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713D29">
        <w:rPr>
          <w:rFonts w:asciiTheme="majorBidi" w:hAnsiTheme="majorBidi" w:cstheme="majorBidi"/>
          <w:spacing w:val="-2"/>
          <w:sz w:val="30"/>
          <w:szCs w:val="30"/>
          <w:cs/>
        </w:rPr>
        <w:t>6</w:t>
      </w:r>
      <w:r w:rsidR="00713D2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>: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ระหว่างร้อยละ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 6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>.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 xml:space="preserve">87 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 ถึงร้อยละ</w:t>
      </w:r>
      <w:r w:rsidR="00713D29">
        <w:rPr>
          <w:rFonts w:asciiTheme="majorBidi" w:hAnsiTheme="majorBidi" w:cstheme="majorBidi"/>
          <w:spacing w:val="-2"/>
          <w:sz w:val="30"/>
          <w:szCs w:val="30"/>
        </w:rPr>
        <w:t xml:space="preserve"> 7</w:t>
      </w:r>
      <w:r w:rsidR="00713D29">
        <w:rPr>
          <w:rFonts w:asciiTheme="majorBidi" w:hAnsiTheme="majorBidi"/>
          <w:spacing w:val="-2"/>
          <w:sz w:val="30"/>
          <w:szCs w:val="30"/>
          <w:cs/>
        </w:rPr>
        <w:t>.</w:t>
      </w:r>
      <w:r w:rsidR="00713D29">
        <w:rPr>
          <w:rFonts w:asciiTheme="majorBidi" w:hAnsiTheme="majorBidi" w:cstheme="majorBidi"/>
          <w:spacing w:val="-2"/>
          <w:sz w:val="30"/>
          <w:szCs w:val="30"/>
        </w:rPr>
        <w:t>67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>)</w:t>
      </w:r>
      <w:r w:rsidR="003F7C37" w:rsidRPr="00A25B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  <w:cs/>
        </w:rPr>
        <w:t>ทรัสต์รีซีทส์มีอัตราดอกเบี้ยร้อยละ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10EF4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010EF4">
        <w:rPr>
          <w:rFonts w:asciiTheme="majorBidi" w:hAnsiTheme="majorBidi"/>
          <w:spacing w:val="-2"/>
          <w:sz w:val="30"/>
          <w:szCs w:val="30"/>
          <w:cs/>
        </w:rPr>
        <w:t>.</w:t>
      </w:r>
      <w:r w:rsidR="00010EF4" w:rsidRPr="00A25BFD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010EF4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010EF4"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F7C37" w:rsidRPr="00A25B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>(</w:t>
      </w:r>
      <w:r w:rsidR="0093396A">
        <w:rPr>
          <w:rFonts w:asciiTheme="majorBidi" w:hAnsiTheme="majorBidi" w:cstheme="majorBidi"/>
          <w:spacing w:val="-2"/>
          <w:sz w:val="30"/>
          <w:szCs w:val="30"/>
        </w:rPr>
        <w:t>2561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>: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ร้อยละ</w:t>
      </w:r>
      <w:r w:rsidR="00713D29">
        <w:rPr>
          <w:rFonts w:asciiTheme="majorBidi" w:hAnsiTheme="majorBidi" w:cstheme="majorBidi"/>
          <w:spacing w:val="-2"/>
          <w:sz w:val="30"/>
          <w:szCs w:val="30"/>
        </w:rPr>
        <w:t xml:space="preserve"> 2</w:t>
      </w:r>
      <w:r w:rsidR="00713D29">
        <w:rPr>
          <w:rFonts w:asciiTheme="majorBidi" w:hAnsiTheme="majorBidi"/>
          <w:spacing w:val="-2"/>
          <w:sz w:val="30"/>
          <w:szCs w:val="30"/>
          <w:cs/>
        </w:rPr>
        <w:t>.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713D29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F7C37"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3F7C37" w:rsidRPr="00A25BFD">
        <w:rPr>
          <w:rFonts w:asciiTheme="majorBidi" w:hAnsiTheme="majorBidi"/>
          <w:spacing w:val="-2"/>
          <w:sz w:val="30"/>
          <w:szCs w:val="30"/>
          <w:cs/>
        </w:rPr>
        <w:t>)</w:t>
      </w:r>
      <w:r w:rsidR="003F7C37" w:rsidRPr="00A25B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D383D"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D383D" w:rsidRPr="00A25BFD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007F3F" w:rsidRPr="00A25BF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เงินกู้ยืมจากสถาบันทางการเงิน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มีอัตรา</w:t>
      </w:r>
      <w:r w:rsidR="00734211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ดอกเบี้ยระหว่างร้อยละ </w:t>
      </w:r>
      <w:r w:rsidR="00EE1444" w:rsidRPr="00A25BFD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E1444" w:rsidRPr="00A25BFD">
        <w:rPr>
          <w:rFonts w:asciiTheme="majorBidi" w:hAnsiTheme="majorBidi"/>
          <w:spacing w:val="-2"/>
          <w:sz w:val="30"/>
          <w:szCs w:val="30"/>
          <w:cs/>
        </w:rPr>
        <w:t>.</w:t>
      </w:r>
      <w:r w:rsidR="00EE1444" w:rsidRPr="00A25BFD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 ถึงร้อยละ</w:t>
      </w:r>
      <w:r w:rsidR="00CB19D0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E1444" w:rsidRPr="00A25BFD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EE1444" w:rsidRPr="00A25BFD">
        <w:rPr>
          <w:rFonts w:asciiTheme="majorBidi" w:hAnsiTheme="majorBidi"/>
          <w:spacing w:val="-2"/>
          <w:sz w:val="30"/>
          <w:szCs w:val="30"/>
          <w:cs/>
        </w:rPr>
        <w:t>.</w:t>
      </w:r>
      <w:r w:rsidR="00EE1444" w:rsidRPr="00A25BFD">
        <w:rPr>
          <w:rFonts w:asciiTheme="majorBidi" w:hAnsiTheme="majorBidi" w:cstheme="majorBidi"/>
          <w:spacing w:val="-2"/>
          <w:sz w:val="30"/>
          <w:szCs w:val="30"/>
        </w:rPr>
        <w:t>50</w:t>
      </w:r>
      <w:r w:rsidR="00734211"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ED383D"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352FB" w:rsidRPr="00A25BFD">
        <w:rPr>
          <w:rFonts w:asciiTheme="majorBidi" w:hAnsiTheme="majorBidi"/>
          <w:spacing w:val="-2"/>
          <w:sz w:val="30"/>
          <w:szCs w:val="30"/>
          <w:cs/>
        </w:rPr>
        <w:t>(</w:t>
      </w:r>
      <w:r w:rsidR="0093396A">
        <w:rPr>
          <w:rFonts w:asciiTheme="majorBidi" w:hAnsiTheme="majorBidi" w:cstheme="majorBidi"/>
          <w:spacing w:val="-2"/>
          <w:sz w:val="30"/>
          <w:szCs w:val="30"/>
        </w:rPr>
        <w:t>2561</w:t>
      </w:r>
      <w:r w:rsidR="000A6F1A" w:rsidRPr="00A25BFD">
        <w:rPr>
          <w:rFonts w:asciiTheme="majorBidi" w:hAnsiTheme="majorBidi"/>
          <w:spacing w:val="-2"/>
          <w:sz w:val="30"/>
          <w:szCs w:val="30"/>
          <w:cs/>
        </w:rPr>
        <w:t>:</w:t>
      </w:r>
      <w:r w:rsidR="000A6F1A" w:rsidRPr="00A25BF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ระหว่างร้อยละ</w:t>
      </w:r>
      <w:r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408BD" w:rsidRPr="00A25BFD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408BD" w:rsidRPr="00A25BFD">
        <w:rPr>
          <w:rFonts w:asciiTheme="majorBidi" w:hAnsiTheme="majorBidi"/>
          <w:spacing w:val="-2"/>
          <w:sz w:val="30"/>
          <w:szCs w:val="30"/>
          <w:cs/>
        </w:rPr>
        <w:t>.</w:t>
      </w:r>
      <w:r w:rsidR="00A408BD" w:rsidRPr="00A25BFD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 ถึงร้อยละ</w:t>
      </w:r>
      <w:r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D3ABE" w:rsidRPr="00A25BFD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4D3ABE" w:rsidRPr="00A25BFD">
        <w:rPr>
          <w:rFonts w:asciiTheme="majorBidi" w:hAnsiTheme="majorBidi"/>
          <w:spacing w:val="-2"/>
          <w:sz w:val="30"/>
          <w:szCs w:val="30"/>
          <w:cs/>
        </w:rPr>
        <w:t>.</w:t>
      </w:r>
      <w:r w:rsidR="004D3ABE" w:rsidRPr="00A25BFD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A25BF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25BF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A25BFD">
        <w:rPr>
          <w:rFonts w:asciiTheme="majorBidi" w:hAnsiTheme="majorBidi"/>
          <w:spacing w:val="-2"/>
          <w:sz w:val="30"/>
          <w:szCs w:val="30"/>
          <w:cs/>
        </w:rPr>
        <w:t>)</w:t>
      </w:r>
    </w:p>
    <w:p w:rsidR="009C0509" w:rsidRPr="00ED2793" w:rsidRDefault="009C0509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ภายใต้เงื่อนไขสัญญาทรัสต์รีซีทส์ บริษัทได้รับสินค้าที่สั่งเข้ามาโดยการใช้เครดิตของธนาคาร ดังนั้น บริษัทจึงมีภาระผูกพันต</w:t>
      </w:r>
      <w:r w:rsidR="00CB19D0" w:rsidRPr="00ED2793">
        <w:rPr>
          <w:rFonts w:asciiTheme="majorBidi" w:hAnsiTheme="majorBidi" w:cstheme="majorBidi"/>
          <w:spacing w:val="-2"/>
          <w:sz w:val="30"/>
          <w:szCs w:val="30"/>
          <w:cs/>
        </w:rPr>
        <w:t>่อธนาคารสำหรับค่าสินค้า</w:t>
      </w: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ดังกล่าวทั้งที่เก็บไว้หรือจำหน่ายไป</w:t>
      </w:r>
    </w:p>
    <w:p w:rsidR="00B26B3A" w:rsidRDefault="00471852" w:rsidP="0047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ED2793">
        <w:rPr>
          <w:rFonts w:asciiTheme="majorBidi" w:hAnsiTheme="majorBidi" w:cstheme="majorBidi"/>
          <w:sz w:val="30"/>
          <w:szCs w:val="30"/>
        </w:rPr>
        <w:t>  31 </w:t>
      </w:r>
      <w:r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12A32" w:rsidRPr="00ED2793">
        <w:rPr>
          <w:rFonts w:asciiTheme="majorBidi" w:hAnsiTheme="majorBidi" w:cstheme="majorBidi"/>
          <w:sz w:val="30"/>
          <w:szCs w:val="30"/>
        </w:rPr>
        <w:t> 256</w:t>
      </w:r>
      <w:r w:rsidR="00713D29">
        <w:rPr>
          <w:rFonts w:asciiTheme="majorBidi" w:hAnsiTheme="majorBidi" w:cstheme="majorBidi"/>
          <w:sz w:val="30"/>
          <w:szCs w:val="30"/>
        </w:rPr>
        <w:t>2</w:t>
      </w:r>
      <w:r w:rsidRPr="00ED2793">
        <w:rPr>
          <w:rFonts w:asciiTheme="majorBidi" w:hAnsiTheme="majorBidi" w:cstheme="majorBidi"/>
          <w:sz w:val="30"/>
          <w:szCs w:val="30"/>
        </w:rPr>
        <w:t> 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415DE9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D80174">
        <w:rPr>
          <w:rFonts w:asciiTheme="majorBidi" w:hAnsiTheme="majorBidi" w:cstheme="majorBidi"/>
          <w:sz w:val="30"/>
          <w:szCs w:val="30"/>
        </w:rPr>
        <w:t>422</w:t>
      </w:r>
      <w:r w:rsidR="00D80174">
        <w:rPr>
          <w:rFonts w:asciiTheme="majorBidi" w:hAnsiTheme="majorBidi"/>
          <w:sz w:val="30"/>
          <w:szCs w:val="30"/>
          <w:cs/>
        </w:rPr>
        <w:t>.</w:t>
      </w:r>
      <w:r w:rsidR="00D80174">
        <w:rPr>
          <w:rFonts w:asciiTheme="majorBidi" w:hAnsiTheme="majorBidi" w:cstheme="majorBidi"/>
          <w:sz w:val="30"/>
          <w:szCs w:val="30"/>
        </w:rPr>
        <w:t>0</w:t>
      </w:r>
      <w:r w:rsidR="00DB1A95" w:rsidRPr="00A25BFD">
        <w:rPr>
          <w:rFonts w:asciiTheme="majorBidi" w:hAnsiTheme="majorBidi"/>
          <w:sz w:val="30"/>
          <w:szCs w:val="30"/>
          <w:cs/>
        </w:rPr>
        <w:t xml:space="preserve"> </w:t>
      </w:r>
      <w:r w:rsidRPr="00A25B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25BFD" w:rsidRPr="00A25B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5BFD" w:rsidRPr="00A25BFD">
        <w:rPr>
          <w:rFonts w:asciiTheme="majorBidi" w:hAnsiTheme="majorBidi"/>
          <w:sz w:val="30"/>
          <w:szCs w:val="30"/>
          <w:cs/>
        </w:rPr>
        <w:t>(</w:t>
      </w:r>
      <w:r w:rsidR="00010EF4">
        <w:rPr>
          <w:rFonts w:asciiTheme="majorBidi" w:hAnsiTheme="majorBidi" w:cstheme="majorBidi"/>
          <w:sz w:val="30"/>
          <w:szCs w:val="30"/>
        </w:rPr>
        <w:t>2561</w:t>
      </w:r>
      <w:r w:rsidR="00302F83">
        <w:rPr>
          <w:rFonts w:asciiTheme="majorBidi" w:hAnsiTheme="majorBidi"/>
          <w:sz w:val="30"/>
          <w:szCs w:val="30"/>
          <w:cs/>
        </w:rPr>
        <w:t xml:space="preserve">: </w:t>
      </w:r>
      <w:r w:rsidR="00302F83">
        <w:rPr>
          <w:rFonts w:asciiTheme="majorBidi" w:hAnsiTheme="majorBidi" w:cstheme="majorBidi"/>
          <w:sz w:val="30"/>
          <w:szCs w:val="30"/>
        </w:rPr>
        <w:t>277</w:t>
      </w:r>
      <w:r w:rsidR="00713D29">
        <w:rPr>
          <w:rFonts w:asciiTheme="majorBidi" w:hAnsiTheme="majorBidi"/>
          <w:sz w:val="30"/>
          <w:szCs w:val="30"/>
          <w:cs/>
        </w:rPr>
        <w:t>.</w:t>
      </w:r>
      <w:r w:rsidR="00713D29">
        <w:rPr>
          <w:rFonts w:asciiTheme="majorBidi" w:hAnsiTheme="majorBidi" w:cstheme="majorBidi"/>
          <w:sz w:val="30"/>
          <w:szCs w:val="30"/>
        </w:rPr>
        <w:t>5</w:t>
      </w:r>
      <w:r w:rsidR="00A25BFD" w:rsidRPr="00A25BF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25BFD" w:rsidRPr="00A25BFD">
        <w:rPr>
          <w:rFonts w:asciiTheme="majorBidi" w:hAnsiTheme="majorBidi"/>
          <w:sz w:val="30"/>
          <w:szCs w:val="30"/>
          <w:cs/>
        </w:rPr>
        <w:t>)</w:t>
      </w:r>
      <w:r w:rsidR="00A61886" w:rsidRPr="00ED2793">
        <w:rPr>
          <w:rFonts w:asciiTheme="majorBidi" w:hAnsiTheme="majorBidi"/>
          <w:sz w:val="30"/>
          <w:szCs w:val="30"/>
          <w:highlight w:val="yellow"/>
          <w:cs/>
        </w:rPr>
        <w:t xml:space="preserve"> </w:t>
      </w:r>
      <w:r w:rsidR="001608DC">
        <w:rPr>
          <w:rFonts w:asciiTheme="majorBidi" w:hAnsiTheme="majorBidi"/>
          <w:sz w:val="30"/>
          <w:szCs w:val="30"/>
          <w:highlight w:val="yellow"/>
          <w:cs/>
        </w:rPr>
        <w:t xml:space="preserve">                                  </w:t>
      </w:r>
      <w:r w:rsidR="00A25BFD">
        <w:rPr>
          <w:rFonts w:asciiTheme="majorBidi" w:hAnsiTheme="majorBidi"/>
          <w:sz w:val="30"/>
          <w:szCs w:val="30"/>
          <w:highlight w:val="yellow"/>
          <w:cs/>
        </w:rPr>
        <w:t xml:space="preserve">        </w:t>
      </w:r>
    </w:p>
    <w:p w:rsidR="004E44FE" w:rsidRPr="008253E5" w:rsidRDefault="00DE1A52" w:rsidP="0047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-2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18</w:t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4E44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</w:t>
      </w:r>
    </w:p>
    <w:tbl>
      <w:tblPr>
        <w:tblW w:w="9214" w:type="dxa"/>
        <w:tblLayout w:type="fixed"/>
        <w:tblLook w:val="0000"/>
      </w:tblPr>
      <w:tblGrid>
        <w:gridCol w:w="4820"/>
        <w:gridCol w:w="1080"/>
        <w:gridCol w:w="1472"/>
        <w:gridCol w:w="270"/>
        <w:gridCol w:w="1572"/>
      </w:tblGrid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4" w:type="dxa"/>
            <w:gridSpan w:val="3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4" w:type="dxa"/>
            <w:gridSpan w:val="3"/>
          </w:tcPr>
          <w:p w:rsidR="004A2377" w:rsidRPr="00ED2793" w:rsidRDefault="004A237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4" w:type="dxa"/>
            <w:gridSpan w:val="3"/>
          </w:tcPr>
          <w:p w:rsidR="004A2377" w:rsidRPr="00ED2793" w:rsidRDefault="004A237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2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E66EE" w:rsidRPr="00ED27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4A2377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A2377" w:rsidRPr="00ED2793" w:rsidTr="00790DC9">
        <w:tc>
          <w:tcPr>
            <w:tcW w:w="4820" w:type="dxa"/>
          </w:tcPr>
          <w:p w:rsidR="004A2377" w:rsidRPr="00ED2793" w:rsidRDefault="004A237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A2377" w:rsidRPr="00ED2793" w:rsidRDefault="004A2377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314" w:type="dxa"/>
            <w:gridSpan w:val="3"/>
          </w:tcPr>
          <w:p w:rsidR="004A2377" w:rsidRPr="00ED2793" w:rsidRDefault="004A2377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13D29" w:rsidRPr="00ED2793" w:rsidTr="00790DC9">
        <w:tc>
          <w:tcPr>
            <w:tcW w:w="482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472" w:type="dxa"/>
          </w:tcPr>
          <w:p w:rsidR="00713D29" w:rsidRPr="00790DC9" w:rsidRDefault="00357550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13,761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:rsidR="00713D29" w:rsidRPr="00790DC9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52,980</w:t>
            </w:r>
          </w:p>
        </w:tc>
      </w:tr>
      <w:tr w:rsidR="00713D29" w:rsidRPr="00ED2793" w:rsidTr="00823035">
        <w:tc>
          <w:tcPr>
            <w:tcW w:w="482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713D29" w:rsidRPr="00ED2793" w:rsidRDefault="00357550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2,766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464</w:t>
            </w:r>
          </w:p>
        </w:tc>
      </w:tr>
      <w:tr w:rsidR="00713D29" w:rsidRPr="00ED2793" w:rsidTr="00823035">
        <w:tc>
          <w:tcPr>
            <w:tcW w:w="482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357550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16,527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53,444</w:t>
            </w:r>
          </w:p>
        </w:tc>
      </w:tr>
      <w:tr w:rsidR="00823035" w:rsidRPr="00ED2793" w:rsidTr="00823035">
        <w:tc>
          <w:tcPr>
            <w:tcW w:w="4820" w:type="dxa"/>
          </w:tcPr>
          <w:p w:rsidR="00823035" w:rsidRPr="00ED2793" w:rsidRDefault="00823035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3035" w:rsidRPr="00ED2793" w:rsidRDefault="00823035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:rsidR="00823035" w:rsidRDefault="00823035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23035" w:rsidRPr="00ED2793" w:rsidRDefault="00823035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</w:tcPr>
          <w:p w:rsidR="00823035" w:rsidRPr="00ED2793" w:rsidRDefault="00823035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D44CE9" w:rsidRPr="008253E5" w:rsidRDefault="00010EF4" w:rsidP="0047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D44CE9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D44CE9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tbl>
      <w:tblPr>
        <w:tblW w:w="9214" w:type="dxa"/>
        <w:tblLayout w:type="fixed"/>
        <w:tblLook w:val="01E0"/>
      </w:tblPr>
      <w:tblGrid>
        <w:gridCol w:w="4820"/>
        <w:gridCol w:w="1134"/>
        <w:gridCol w:w="1417"/>
        <w:gridCol w:w="284"/>
        <w:gridCol w:w="1559"/>
      </w:tblGrid>
      <w:tr w:rsidR="002C3890" w:rsidRPr="00ED2793" w:rsidTr="00357550">
        <w:trPr>
          <w:trHeight w:hRule="exact" w:val="374"/>
        </w:trPr>
        <w:tc>
          <w:tcPr>
            <w:tcW w:w="482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</w:tcPr>
          <w:p w:rsidR="002C3890" w:rsidRPr="00ED2793" w:rsidRDefault="002C389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C3890" w:rsidRPr="00ED2793" w:rsidTr="00357550">
        <w:trPr>
          <w:trHeight w:hRule="exact" w:val="374"/>
        </w:trPr>
        <w:tc>
          <w:tcPr>
            <w:tcW w:w="482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2C3890" w:rsidRPr="00ED2793" w:rsidTr="00357550">
        <w:trPr>
          <w:trHeight w:hRule="exact" w:val="374"/>
        </w:trPr>
        <w:tc>
          <w:tcPr>
            <w:tcW w:w="482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ED2793" w:rsidTr="00357550">
        <w:trPr>
          <w:trHeight w:hRule="exact" w:val="374"/>
        </w:trPr>
        <w:tc>
          <w:tcPr>
            <w:tcW w:w="4820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E66EE" w:rsidRPr="00ED2793" w:rsidRDefault="00B26B3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B3A">
              <w:rPr>
                <w:rFonts w:asciiTheme="majorBidi" w:hAnsi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17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6E66EE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E66EE" w:rsidRPr="00ED2793" w:rsidTr="00357550">
        <w:trPr>
          <w:trHeight w:hRule="exact" w:val="374"/>
        </w:trPr>
        <w:tc>
          <w:tcPr>
            <w:tcW w:w="4820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713D29" w:rsidRPr="00ED2793" w:rsidTr="00357550">
        <w:trPr>
          <w:trHeight w:hRule="exact" w:val="374"/>
        </w:trPr>
        <w:tc>
          <w:tcPr>
            <w:tcW w:w="482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13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7" w:type="dxa"/>
          </w:tcPr>
          <w:p w:rsidR="00713D29" w:rsidRPr="00790DC9" w:rsidRDefault="00357550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15,666</w:t>
            </w:r>
          </w:p>
        </w:tc>
        <w:tc>
          <w:tcPr>
            <w:tcW w:w="28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713D29" w:rsidRPr="00790DC9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23,137</w:t>
            </w:r>
          </w:p>
        </w:tc>
      </w:tr>
      <w:tr w:rsidR="00713D29" w:rsidRPr="00ED2793" w:rsidTr="00357550">
        <w:trPr>
          <w:trHeight w:hRule="exact" w:val="374"/>
        </w:trPr>
        <w:tc>
          <w:tcPr>
            <w:tcW w:w="482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13D29" w:rsidRPr="00ED2793" w:rsidRDefault="00357550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2,542</w:t>
            </w:r>
          </w:p>
        </w:tc>
        <w:tc>
          <w:tcPr>
            <w:tcW w:w="28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2,135</w:t>
            </w:r>
          </w:p>
        </w:tc>
      </w:tr>
      <w:tr w:rsidR="00713D29" w:rsidRPr="00ED2793" w:rsidTr="00357550">
        <w:trPr>
          <w:trHeight w:hRule="exact" w:val="397"/>
        </w:trPr>
        <w:tc>
          <w:tcPr>
            <w:tcW w:w="482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357550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18,208</w:t>
            </w:r>
          </w:p>
        </w:tc>
        <w:tc>
          <w:tcPr>
            <w:tcW w:w="28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25,272</w:t>
            </w:r>
          </w:p>
        </w:tc>
      </w:tr>
    </w:tbl>
    <w:p w:rsidR="00AC0D92" w:rsidRPr="00ED2793" w:rsidRDefault="00AC0D9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357550" w:rsidRDefault="0035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7323FE" w:rsidRPr="008253E5" w:rsidRDefault="00010EF4" w:rsidP="0082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="007323FE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7323F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หนี้สินหมุนเวียนอื่น</w:t>
      </w:r>
    </w:p>
    <w:tbl>
      <w:tblPr>
        <w:tblW w:w="9214" w:type="dxa"/>
        <w:tblLayout w:type="fixed"/>
        <w:tblLook w:val="01E0"/>
      </w:tblPr>
      <w:tblGrid>
        <w:gridCol w:w="3600"/>
        <w:gridCol w:w="15"/>
        <w:gridCol w:w="2481"/>
        <w:gridCol w:w="1417"/>
        <w:gridCol w:w="284"/>
        <w:gridCol w:w="1417"/>
      </w:tblGrid>
      <w:tr w:rsidR="002C3890" w:rsidRPr="00ED2793" w:rsidTr="0094742F">
        <w:trPr>
          <w:trHeight w:hRule="exact" w:val="374"/>
        </w:trPr>
        <w:tc>
          <w:tcPr>
            <w:tcW w:w="360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6" w:type="dxa"/>
            <w:gridSpan w:val="2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C3890" w:rsidRPr="00ED2793" w:rsidTr="0094742F">
        <w:trPr>
          <w:trHeight w:hRule="exact" w:val="374"/>
        </w:trPr>
        <w:tc>
          <w:tcPr>
            <w:tcW w:w="3600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6" w:type="dxa"/>
            <w:gridSpan w:val="2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2C3890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1" w:type="dxa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2C3890" w:rsidRPr="00ED2793" w:rsidRDefault="002C3890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1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6E66EE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6E66EE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E66EE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1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713D29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48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713D29" w:rsidRPr="00ED2793" w:rsidRDefault="00010EF4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4,004</w:t>
            </w:r>
          </w:p>
        </w:tc>
        <w:tc>
          <w:tcPr>
            <w:tcW w:w="28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7,263</w:t>
            </w:r>
          </w:p>
        </w:tc>
      </w:tr>
      <w:tr w:rsidR="00713D29" w:rsidRPr="00ED2793" w:rsidTr="0094742F">
        <w:trPr>
          <w:trHeight w:hRule="exact" w:val="374"/>
        </w:trPr>
        <w:tc>
          <w:tcPr>
            <w:tcW w:w="3615" w:type="dxa"/>
            <w:gridSpan w:val="2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248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713D29" w:rsidRPr="00ED2793" w:rsidRDefault="00010EF4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650</w:t>
            </w:r>
          </w:p>
        </w:tc>
        <w:tc>
          <w:tcPr>
            <w:tcW w:w="28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674</w:t>
            </w:r>
          </w:p>
        </w:tc>
      </w:tr>
      <w:tr w:rsidR="00713D29" w:rsidRPr="00ED2793" w:rsidTr="00943387">
        <w:trPr>
          <w:trHeight w:hRule="exact" w:val="374"/>
        </w:trPr>
        <w:tc>
          <w:tcPr>
            <w:tcW w:w="3615" w:type="dxa"/>
            <w:gridSpan w:val="2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48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3D29" w:rsidRPr="00ED2793" w:rsidRDefault="00010EF4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1,277</w:t>
            </w:r>
          </w:p>
        </w:tc>
        <w:tc>
          <w:tcPr>
            <w:tcW w:w="28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1,331</w:t>
            </w:r>
          </w:p>
        </w:tc>
      </w:tr>
      <w:tr w:rsidR="00713D29" w:rsidRPr="00ED2793" w:rsidTr="00943387">
        <w:trPr>
          <w:trHeight w:hRule="exact" w:val="397"/>
        </w:trPr>
        <w:tc>
          <w:tcPr>
            <w:tcW w:w="3615" w:type="dxa"/>
            <w:gridSpan w:val="2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8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010EF4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5,931</w:t>
            </w:r>
          </w:p>
        </w:tc>
        <w:tc>
          <w:tcPr>
            <w:tcW w:w="284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9,268</w:t>
            </w:r>
          </w:p>
        </w:tc>
      </w:tr>
      <w:tr w:rsidR="00943387" w:rsidRPr="00ED2793" w:rsidTr="00943387">
        <w:trPr>
          <w:trHeight w:hRule="exact" w:val="397"/>
        </w:trPr>
        <w:tc>
          <w:tcPr>
            <w:tcW w:w="3615" w:type="dxa"/>
            <w:gridSpan w:val="2"/>
          </w:tcPr>
          <w:p w:rsidR="00943387" w:rsidRPr="00ED2793" w:rsidRDefault="00943387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1" w:type="dxa"/>
          </w:tcPr>
          <w:p w:rsidR="00943387" w:rsidRPr="00ED2793" w:rsidRDefault="00943387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943387" w:rsidRDefault="00943387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943387" w:rsidRPr="00ED2793" w:rsidRDefault="00943387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943387" w:rsidRDefault="00943387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06152A" w:rsidRPr="00ED2793" w:rsidRDefault="00010EF4" w:rsidP="0094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21</w:t>
      </w:r>
      <w:r w:rsidR="00241661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2859ED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D833E6" w:rsidRPr="00ED2793" w:rsidRDefault="0006152A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BD277D" w:rsidRPr="00ED2793">
        <w:rPr>
          <w:rFonts w:asciiTheme="majorBidi" w:hAnsiTheme="majorBidi" w:cstheme="majorBidi"/>
          <w:sz w:val="30"/>
          <w:szCs w:val="30"/>
          <w:cs/>
        </w:rPr>
        <w:t>ผลประโยชน์หลังออกจากงาน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ED2793">
        <w:rPr>
          <w:rFonts w:asciiTheme="majorBidi" w:hAnsiTheme="majorBidi" w:cstheme="majorBidi"/>
          <w:sz w:val="30"/>
          <w:szCs w:val="30"/>
        </w:rPr>
        <w:t xml:space="preserve">2541 </w:t>
      </w:r>
      <w:r w:rsidR="00A54AC9" w:rsidRPr="00ED2793">
        <w:rPr>
          <w:rFonts w:asciiTheme="majorBidi" w:hAnsiTheme="majorBidi"/>
          <w:sz w:val="30"/>
          <w:szCs w:val="30"/>
          <w:cs/>
        </w:rPr>
        <w:t xml:space="preserve">     </w:t>
      </w:r>
      <w:r w:rsidR="00D01B4F">
        <w:rPr>
          <w:rFonts w:asciiTheme="majorBidi" w:hAnsiTheme="majorBidi"/>
          <w:sz w:val="30"/>
          <w:szCs w:val="30"/>
          <w:cs/>
        </w:rPr>
        <w:t xml:space="preserve">   </w:t>
      </w:r>
      <w:r w:rsidRPr="00ED279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B26B3A" w:rsidRDefault="00DB1A95" w:rsidP="00160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1608DC">
        <w:rPr>
          <w:rFonts w:asciiTheme="majorBidi" w:hAnsiTheme="majorBidi"/>
          <w:sz w:val="30"/>
          <w:szCs w:val="30"/>
          <w:cs/>
        </w:rPr>
        <w:t xml:space="preserve"> </w:t>
      </w:r>
      <w:r w:rsidR="00AC0D92" w:rsidRPr="00ED2793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ความเสี่ยงของช่วงชีวิตและ</w:t>
      </w:r>
      <w:r w:rsidRPr="00ED2793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:rsidR="00A706B0" w:rsidRDefault="00A70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01B4F" w:rsidRDefault="001608DC" w:rsidP="0082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</w:t>
      </w:r>
      <w:r w:rsidR="0006152A" w:rsidRPr="00ED2793">
        <w:rPr>
          <w:rFonts w:asciiTheme="majorBidi" w:hAnsiTheme="majorBidi" w:cstheme="majorBidi"/>
          <w:sz w:val="30"/>
          <w:szCs w:val="30"/>
          <w:cs/>
        </w:rPr>
        <w:t>ารเปลี่ยนแปลงในมูลค่าปัจจุบันของภาระผูกพันของโครงการผลประโยชน์</w:t>
      </w:r>
    </w:p>
    <w:p w:rsidR="00D01B4F" w:rsidRPr="00291561" w:rsidRDefault="00D01B4F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72" w:type="dxa"/>
        <w:tblLayout w:type="fixed"/>
        <w:tblLook w:val="0000"/>
      </w:tblPr>
      <w:tblGrid>
        <w:gridCol w:w="5812"/>
        <w:gridCol w:w="1489"/>
        <w:gridCol w:w="270"/>
        <w:gridCol w:w="1501"/>
      </w:tblGrid>
      <w:tr w:rsidR="00D833E6" w:rsidRPr="00ED2793" w:rsidTr="0094742F">
        <w:tc>
          <w:tcPr>
            <w:tcW w:w="5812" w:type="dxa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:rsidR="00D833E6" w:rsidRPr="00ED2793" w:rsidRDefault="00D833E6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833E6" w:rsidRPr="00ED2793" w:rsidTr="0094742F">
        <w:tc>
          <w:tcPr>
            <w:tcW w:w="5812" w:type="dxa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D833E6" w:rsidRPr="00ED2793" w:rsidTr="0094742F">
        <w:tc>
          <w:tcPr>
            <w:tcW w:w="5812" w:type="dxa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:rsidR="00D833E6" w:rsidRPr="00ED2793" w:rsidRDefault="00D833E6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DF4" w:rsidRPr="00ED2793" w:rsidTr="0094742F">
        <w:tc>
          <w:tcPr>
            <w:tcW w:w="5812" w:type="dxa"/>
          </w:tcPr>
          <w:p w:rsidR="00351DF4" w:rsidRPr="00ED2793" w:rsidRDefault="00351D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</w:tcPr>
          <w:p w:rsidR="00351DF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51DF4" w:rsidRPr="00ED2793" w:rsidRDefault="00351D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351DF4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51DF4" w:rsidRPr="00ED2793" w:rsidTr="0094742F">
        <w:tc>
          <w:tcPr>
            <w:tcW w:w="5812" w:type="dxa"/>
          </w:tcPr>
          <w:p w:rsidR="00351DF4" w:rsidRPr="00ED2793" w:rsidRDefault="00351D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</w:tcPr>
          <w:p w:rsidR="00351DF4" w:rsidRPr="00ED2793" w:rsidRDefault="00351DF4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13D29" w:rsidRPr="00ED2793" w:rsidTr="006F73DD">
        <w:trPr>
          <w:trHeight w:hRule="exact" w:val="397"/>
        </w:trPr>
        <w:tc>
          <w:tcPr>
            <w:tcW w:w="5812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26B3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89" w:type="dxa"/>
          </w:tcPr>
          <w:p w:rsidR="00713D29" w:rsidRPr="00ED2793" w:rsidRDefault="004A54F1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6,692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6,983</w:t>
            </w:r>
          </w:p>
        </w:tc>
      </w:tr>
      <w:tr w:rsidR="00713D29" w:rsidRPr="00ED2793" w:rsidTr="006F73DD">
        <w:trPr>
          <w:trHeight w:hRule="exact" w:val="227"/>
        </w:trPr>
        <w:tc>
          <w:tcPr>
            <w:tcW w:w="5812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3D29" w:rsidRPr="00ED2793" w:rsidTr="006F73DD">
        <w:trPr>
          <w:trHeight w:hRule="exact" w:val="397"/>
        </w:trPr>
        <w:tc>
          <w:tcPr>
            <w:tcW w:w="5812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89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3D29" w:rsidRPr="00ED2793" w:rsidTr="006F73DD">
        <w:trPr>
          <w:trHeight w:hRule="exact" w:val="397"/>
        </w:trPr>
        <w:tc>
          <w:tcPr>
            <w:tcW w:w="5812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="00AA25D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AA25D6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89" w:type="dxa"/>
          </w:tcPr>
          <w:p w:rsidR="00713D29" w:rsidRPr="00ED2793" w:rsidRDefault="00AA25D6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1,224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713D29" w:rsidRPr="00AA25D6" w:rsidRDefault="00AA25D6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1,038</w:t>
            </w:r>
          </w:p>
        </w:tc>
      </w:tr>
      <w:tr w:rsidR="00713D29" w:rsidRPr="00ED2793" w:rsidTr="006F73DD">
        <w:trPr>
          <w:trHeight w:hRule="exact" w:val="397"/>
        </w:trPr>
        <w:tc>
          <w:tcPr>
            <w:tcW w:w="5812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713D29" w:rsidRPr="00010EF4" w:rsidRDefault="00AA25D6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0E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1,224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1,038</w:t>
            </w:r>
          </w:p>
        </w:tc>
      </w:tr>
      <w:tr w:rsidR="00713D29" w:rsidRPr="00ED2793" w:rsidTr="006F73DD">
        <w:trPr>
          <w:trHeight w:hRule="exact" w:val="227"/>
        </w:trPr>
        <w:tc>
          <w:tcPr>
            <w:tcW w:w="5812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3D29" w:rsidRPr="00ED2793" w:rsidTr="006F73DD">
        <w:trPr>
          <w:trHeight w:hRule="exact" w:val="397"/>
        </w:trPr>
        <w:tc>
          <w:tcPr>
            <w:tcW w:w="5812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89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A25D6" w:rsidRPr="00ED2793" w:rsidTr="006F73DD">
        <w:trPr>
          <w:trHeight w:hRule="exact" w:val="397"/>
        </w:trPr>
        <w:tc>
          <w:tcPr>
            <w:tcW w:w="5812" w:type="dxa"/>
          </w:tcPr>
          <w:p w:rsidR="00AA25D6" w:rsidRPr="00ED2793" w:rsidRDefault="00AA25D6" w:rsidP="00AA2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 (กำไร) จากการประมาณตามหลักคณิตศาสตร์ประกันภัย</w:t>
            </w:r>
          </w:p>
        </w:tc>
        <w:tc>
          <w:tcPr>
            <w:tcW w:w="1489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1,073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25D6" w:rsidRPr="00ED2793" w:rsidTr="006F73DD">
        <w:trPr>
          <w:trHeight w:hRule="exact" w:val="227"/>
        </w:trPr>
        <w:tc>
          <w:tcPr>
            <w:tcW w:w="5812" w:type="dxa"/>
          </w:tcPr>
          <w:p w:rsidR="00AA25D6" w:rsidRPr="00ED2793" w:rsidRDefault="00AA25D6" w:rsidP="00AA2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A25D6" w:rsidRPr="00ED2793" w:rsidTr="006F73DD">
        <w:trPr>
          <w:trHeight w:hRule="exact" w:val="397"/>
        </w:trPr>
        <w:tc>
          <w:tcPr>
            <w:tcW w:w="5812" w:type="dxa"/>
          </w:tcPr>
          <w:p w:rsidR="00AA25D6" w:rsidRPr="00ED2793" w:rsidRDefault="00AA25D6" w:rsidP="00AA2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489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A25D6" w:rsidRPr="00ED2793" w:rsidTr="006F73DD">
        <w:trPr>
          <w:trHeight w:hRule="exact" w:val="397"/>
        </w:trPr>
        <w:tc>
          <w:tcPr>
            <w:tcW w:w="5812" w:type="dxa"/>
          </w:tcPr>
          <w:p w:rsidR="00AA25D6" w:rsidRPr="00AA25D6" w:rsidRDefault="00AA25D6" w:rsidP="00AA2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5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รับโอนหนี้สินผลประโยชน์พนักงาน</w:t>
            </w:r>
          </w:p>
        </w:tc>
        <w:tc>
          <w:tcPr>
            <w:tcW w:w="1489" w:type="dxa"/>
          </w:tcPr>
          <w:p w:rsidR="00AA25D6" w:rsidRPr="00AA25D6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25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1,239</w:t>
            </w:r>
          </w:p>
        </w:tc>
        <w:tc>
          <w:tcPr>
            <w:tcW w:w="270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25D6" w:rsidRPr="00ED2793" w:rsidTr="006F73DD">
        <w:trPr>
          <w:trHeight w:hRule="exact" w:val="397"/>
        </w:trPr>
        <w:tc>
          <w:tcPr>
            <w:tcW w:w="5812" w:type="dxa"/>
          </w:tcPr>
          <w:p w:rsidR="00AA25D6" w:rsidRPr="00ED2793" w:rsidRDefault="00AA25D6" w:rsidP="00AA2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A25D6" w:rsidRPr="00ED2793" w:rsidTr="006F73DD">
        <w:trPr>
          <w:trHeight w:hRule="exact" w:val="227"/>
        </w:trPr>
        <w:tc>
          <w:tcPr>
            <w:tcW w:w="5812" w:type="dxa"/>
          </w:tcPr>
          <w:p w:rsidR="00AA25D6" w:rsidRPr="00ED2793" w:rsidRDefault="00AA25D6" w:rsidP="00AA2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A25D6" w:rsidRPr="00ED2793" w:rsidTr="006F73DD">
        <w:trPr>
          <w:trHeight w:hRule="exact" w:val="397"/>
        </w:trPr>
        <w:tc>
          <w:tcPr>
            <w:tcW w:w="5812" w:type="dxa"/>
          </w:tcPr>
          <w:p w:rsidR="00AA25D6" w:rsidRPr="00ED2793" w:rsidRDefault="00AA25D6" w:rsidP="00AA2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9" w:type="dxa"/>
            <w:tcBorders>
              <w:bottom w:val="double" w:sz="4" w:space="0" w:color="auto"/>
            </w:tcBorders>
          </w:tcPr>
          <w:p w:rsidR="00AA25D6" w:rsidRPr="00ED2793" w:rsidRDefault="00010EF4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7,948</w:t>
            </w:r>
          </w:p>
        </w:tc>
        <w:tc>
          <w:tcPr>
            <w:tcW w:w="270" w:type="dxa"/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AA25D6" w:rsidRPr="00ED2793" w:rsidRDefault="00AA25D6" w:rsidP="00AA25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6,692</w:t>
            </w:r>
          </w:p>
        </w:tc>
      </w:tr>
    </w:tbl>
    <w:p w:rsidR="00AC0D92" w:rsidRPr="00086D7F" w:rsidRDefault="00AC0D9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:rsidR="00951CDF" w:rsidRPr="00ED2793" w:rsidRDefault="009D20AA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ขาดทุน </w:t>
      </w:r>
      <w:r w:rsidR="00302A1C" w:rsidRPr="00ED2793">
        <w:rPr>
          <w:rFonts w:asciiTheme="majorBidi" w:hAnsiTheme="majorBidi"/>
          <w:sz w:val="30"/>
          <w:szCs w:val="30"/>
          <w:cs/>
        </w:rPr>
        <w:t>(</w:t>
      </w:r>
      <w:r w:rsidR="00951CDF" w:rsidRPr="00ED2793">
        <w:rPr>
          <w:rFonts w:asciiTheme="majorBidi" w:hAnsiTheme="majorBidi" w:cstheme="majorBidi"/>
          <w:sz w:val="30"/>
          <w:szCs w:val="30"/>
          <w:cs/>
        </w:rPr>
        <w:t>กำไร</w:t>
      </w:r>
      <w:r w:rsidR="00302A1C" w:rsidRPr="00ED2793">
        <w:rPr>
          <w:rFonts w:asciiTheme="majorBidi" w:hAnsiTheme="majorBidi"/>
          <w:sz w:val="30"/>
          <w:szCs w:val="30"/>
          <w:cs/>
        </w:rPr>
        <w:t xml:space="preserve">) </w:t>
      </w:r>
      <w:r w:rsidR="00951CDF" w:rsidRPr="00ED2793">
        <w:rPr>
          <w:rFonts w:asciiTheme="majorBidi" w:hAnsiTheme="majorBidi" w:cstheme="majorBidi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</w:t>
      </w:r>
      <w:r w:rsidR="00BD277D" w:rsidRPr="00ED2793">
        <w:rPr>
          <w:rFonts w:asciiTheme="majorBidi" w:hAnsiTheme="majorBidi" w:cstheme="majorBidi"/>
          <w:sz w:val="30"/>
          <w:szCs w:val="30"/>
          <w:cs/>
        </w:rPr>
        <w:t>อื่น</w:t>
      </w:r>
      <w:r w:rsidR="00951CDF" w:rsidRPr="00ED2793">
        <w:rPr>
          <w:rFonts w:asciiTheme="majorBidi" w:hAnsiTheme="majorBidi" w:cstheme="majorBidi"/>
          <w:sz w:val="30"/>
          <w:szCs w:val="30"/>
          <w:cs/>
        </w:rPr>
        <w:t>เกิดขึ้นจาก</w:t>
      </w:r>
    </w:p>
    <w:p w:rsidR="00AC0D92" w:rsidRPr="00291561" w:rsidRDefault="00AC0D92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42" w:type="dxa"/>
        <w:tblLayout w:type="fixed"/>
        <w:tblLook w:val="0000"/>
      </w:tblPr>
      <w:tblGrid>
        <w:gridCol w:w="5869"/>
        <w:gridCol w:w="1432"/>
        <w:gridCol w:w="272"/>
        <w:gridCol w:w="1569"/>
      </w:tblGrid>
      <w:tr w:rsidR="00951CDF" w:rsidRPr="00ED2793" w:rsidTr="00B26B3A">
        <w:trPr>
          <w:trHeight w:val="438"/>
        </w:trPr>
        <w:tc>
          <w:tcPr>
            <w:tcW w:w="5869" w:type="dxa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3" w:type="dxa"/>
            <w:gridSpan w:val="3"/>
          </w:tcPr>
          <w:p w:rsidR="00951CDF" w:rsidRPr="00ED2793" w:rsidRDefault="00951CDF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51CDF" w:rsidRPr="00ED2793" w:rsidTr="00B26B3A">
        <w:trPr>
          <w:trHeight w:val="422"/>
        </w:trPr>
        <w:tc>
          <w:tcPr>
            <w:tcW w:w="5869" w:type="dxa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3" w:type="dxa"/>
            <w:gridSpan w:val="3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951CDF" w:rsidRPr="00ED2793" w:rsidTr="00B26B3A">
        <w:trPr>
          <w:trHeight w:val="438"/>
        </w:trPr>
        <w:tc>
          <w:tcPr>
            <w:tcW w:w="5869" w:type="dxa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3" w:type="dxa"/>
            <w:gridSpan w:val="3"/>
          </w:tcPr>
          <w:p w:rsidR="00951CDF" w:rsidRPr="00ED2793" w:rsidRDefault="00951CD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ED2793" w:rsidTr="00713D29">
        <w:trPr>
          <w:trHeight w:val="422"/>
        </w:trPr>
        <w:tc>
          <w:tcPr>
            <w:tcW w:w="5869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0294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9" w:type="dxa"/>
          </w:tcPr>
          <w:p w:rsidR="006E66EE" w:rsidRPr="00ED2793" w:rsidRDefault="0024029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E66EE" w:rsidRPr="00ED2793" w:rsidTr="00B26B3A">
        <w:trPr>
          <w:trHeight w:val="422"/>
        </w:trPr>
        <w:tc>
          <w:tcPr>
            <w:tcW w:w="5869" w:type="dxa"/>
          </w:tcPr>
          <w:p w:rsidR="006E66EE" w:rsidRPr="00ED2793" w:rsidRDefault="006E66E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73" w:type="dxa"/>
            <w:gridSpan w:val="3"/>
          </w:tcPr>
          <w:p w:rsidR="006E66EE" w:rsidRPr="00ED2793" w:rsidRDefault="006E66EE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76E5D" w:rsidRPr="00ED2793" w:rsidTr="00713D29">
        <w:trPr>
          <w:trHeight w:val="422"/>
        </w:trPr>
        <w:tc>
          <w:tcPr>
            <w:tcW w:w="5869" w:type="dxa"/>
          </w:tcPr>
          <w:p w:rsidR="00476E5D" w:rsidRPr="00ED2793" w:rsidRDefault="00476E5D" w:rsidP="0047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32" w:type="dxa"/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911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9" w:type="dxa"/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76E5D" w:rsidRPr="00ED2793" w:rsidTr="00713D29">
        <w:trPr>
          <w:trHeight w:val="422"/>
        </w:trPr>
        <w:tc>
          <w:tcPr>
            <w:tcW w:w="5869" w:type="dxa"/>
          </w:tcPr>
          <w:p w:rsidR="00476E5D" w:rsidRPr="00ED2793" w:rsidRDefault="00476E5D" w:rsidP="0047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32" w:type="dxa"/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9" w:type="dxa"/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76E5D" w:rsidRPr="00ED2793" w:rsidTr="00713D29">
        <w:trPr>
          <w:trHeight w:val="422"/>
        </w:trPr>
        <w:tc>
          <w:tcPr>
            <w:tcW w:w="5869" w:type="dxa"/>
          </w:tcPr>
          <w:p w:rsidR="00476E5D" w:rsidRPr="00ED2793" w:rsidRDefault="00476E5D" w:rsidP="0047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1,073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:rsidR="00476E5D" w:rsidRPr="00ED2793" w:rsidRDefault="00476E5D" w:rsidP="00476E5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:rsidR="00B26B3A" w:rsidRDefault="00B26B3A" w:rsidP="00D01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86D7F" w:rsidRDefault="00086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86D7F" w:rsidRPr="00022AF0" w:rsidRDefault="00086D7F" w:rsidP="0002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86D7F">
        <w:rPr>
          <w:rFonts w:ascii="Angsana New" w:hAnsi="Angsana New"/>
          <w:b/>
          <w:b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086D7F" w:rsidRPr="00022AF0" w:rsidRDefault="00086D7F" w:rsidP="0002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sz w:val="30"/>
          <w:szCs w:val="30"/>
        </w:rPr>
      </w:pPr>
      <w:r w:rsidRPr="00894E7C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</w:t>
      </w:r>
      <w:r>
        <w:rPr>
          <w:rFonts w:ascii="Angsana New" w:hAnsi="Angsana New"/>
          <w:sz w:val="30"/>
          <w:szCs w:val="30"/>
          <w:cs/>
        </w:rPr>
        <w:br/>
      </w:r>
      <w:r w:rsidRPr="00894E7C">
        <w:rPr>
          <w:rFonts w:ascii="Angsana New" w:hAnsi="Angsana New"/>
          <w:sz w:val="30"/>
          <w:szCs w:val="30"/>
          <w:cs/>
        </w:rPr>
        <w:t>ถ่วงน้ำหนัก)</w:t>
      </w:r>
    </w:p>
    <w:tbl>
      <w:tblPr>
        <w:tblW w:w="9099" w:type="dxa"/>
        <w:tblLayout w:type="fixed"/>
        <w:tblLook w:val="0000"/>
      </w:tblPr>
      <w:tblGrid>
        <w:gridCol w:w="6237"/>
        <w:gridCol w:w="1350"/>
        <w:gridCol w:w="270"/>
        <w:gridCol w:w="1242"/>
      </w:tblGrid>
      <w:tr w:rsidR="00086D7F" w:rsidRPr="00410779" w:rsidTr="00086D7F">
        <w:tc>
          <w:tcPr>
            <w:tcW w:w="6237" w:type="dxa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086D7F" w:rsidRPr="00410779" w:rsidRDefault="00086D7F" w:rsidP="00310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86D7F" w:rsidRPr="00410779" w:rsidTr="00086D7F">
        <w:tc>
          <w:tcPr>
            <w:tcW w:w="6237" w:type="dxa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 /</w:t>
            </w:r>
          </w:p>
        </w:tc>
      </w:tr>
      <w:tr w:rsidR="00086D7F" w:rsidRPr="00410779" w:rsidTr="00086D7F">
        <w:tc>
          <w:tcPr>
            <w:tcW w:w="6237" w:type="dxa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D7F" w:rsidRPr="00410779" w:rsidTr="00086D7F">
        <w:tc>
          <w:tcPr>
            <w:tcW w:w="6237" w:type="dxa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779">
              <w:rPr>
                <w:rFonts w:ascii="Angsana New" w:hAnsi="Angsana New"/>
                <w:sz w:val="30"/>
                <w:szCs w:val="30"/>
              </w:rPr>
              <w:t>256</w:t>
            </w:r>
            <w:r w:rsidR="00022AF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086D7F" w:rsidRPr="00410779" w:rsidRDefault="00022AF0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6D7F" w:rsidRPr="00410779" w:rsidTr="00086D7F">
        <w:tc>
          <w:tcPr>
            <w:tcW w:w="6237" w:type="dxa"/>
          </w:tcPr>
          <w:p w:rsidR="00086D7F" w:rsidRPr="00410779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086D7F" w:rsidRPr="0093396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96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</w:tr>
      <w:tr w:rsidR="00022AF0" w:rsidRPr="00410779" w:rsidTr="00086D7F">
        <w:tc>
          <w:tcPr>
            <w:tcW w:w="6237" w:type="dxa"/>
          </w:tcPr>
          <w:p w:rsidR="00022AF0" w:rsidRPr="00410779" w:rsidRDefault="00022AF0" w:rsidP="0002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022AF0" w:rsidRPr="00410779" w:rsidRDefault="00022AF0" w:rsidP="00022A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:rsidR="00022AF0" w:rsidRPr="00410779" w:rsidRDefault="00022AF0" w:rsidP="00022A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022AF0" w:rsidRPr="00410779" w:rsidRDefault="00022AF0" w:rsidP="00022A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107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41077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022AF0" w:rsidRPr="00D0412E" w:rsidTr="00086D7F">
        <w:tc>
          <w:tcPr>
            <w:tcW w:w="6237" w:type="dxa"/>
          </w:tcPr>
          <w:p w:rsidR="00022AF0" w:rsidRPr="00410779" w:rsidRDefault="00022AF0" w:rsidP="0002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:rsidR="00022AF0" w:rsidRPr="00410779" w:rsidRDefault="00022AF0" w:rsidP="00022AF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022AF0" w:rsidRPr="00410779" w:rsidRDefault="00022AF0" w:rsidP="00022A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022AF0" w:rsidRPr="00410779" w:rsidRDefault="00022AF0" w:rsidP="00022AF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41077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410779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</w:tr>
    </w:tbl>
    <w:p w:rsidR="00086D7F" w:rsidRPr="00D0412E" w:rsidRDefault="00086D7F" w:rsidP="00022AF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</w:t>
      </w:r>
      <w:r w:rsidRPr="00D0412E">
        <w:rPr>
          <w:rFonts w:ascii="Angsana New" w:hAnsi="Angsana New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:rsidR="00086D7F" w:rsidRPr="00022AF0" w:rsidRDefault="00086D7F" w:rsidP="00022AF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22AF0">
        <w:rPr>
          <w:rFonts w:ascii="Angsana New" w:hAnsi="Angsana New"/>
          <w:b/>
          <w:bCs/>
          <w:sz w:val="30"/>
          <w:szCs w:val="30"/>
          <w:cs/>
        </w:rPr>
        <w:t>การวิเคราะห์ความอ่อนไหว</w:t>
      </w:r>
    </w:p>
    <w:p w:rsidR="00086D7F" w:rsidRPr="00D0412E" w:rsidRDefault="00086D7F" w:rsidP="00022AF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pacing w:val="-8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D0412E">
        <w:rPr>
          <w:rFonts w:ascii="Angsana New" w:hAnsi="Angsana New"/>
          <w:sz w:val="30"/>
          <w:szCs w:val="30"/>
          <w:cs/>
        </w:rPr>
        <w:t>อย่างสมเหตุสมผล ณ วันที่รายงาน โดยถือว่าข้อสมมติอื่นๆคงที่ จะมีผลกระทบต่อภาระผูกพัน</w:t>
      </w:r>
      <w:r>
        <w:rPr>
          <w:rFonts w:ascii="Angsana New" w:hAnsi="Angsana New" w:hint="cs"/>
          <w:sz w:val="30"/>
          <w:szCs w:val="30"/>
          <w:cs/>
        </w:rPr>
        <w:t>ของโครงการ</w:t>
      </w:r>
      <w:r w:rsidRPr="00D0412E">
        <w:rPr>
          <w:rFonts w:ascii="Angsana New" w:hAnsi="Angsana New"/>
          <w:sz w:val="30"/>
          <w:szCs w:val="30"/>
          <w:cs/>
        </w:rPr>
        <w:t>ประโยชน์เป็นจำนวนเงินดังต่อไปนี้</w:t>
      </w:r>
    </w:p>
    <w:p w:rsidR="00086D7F" w:rsidRPr="00022AF0" w:rsidRDefault="00086D7F" w:rsidP="00086D7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Layout w:type="fixed"/>
        <w:tblLook w:val="0000"/>
      </w:tblPr>
      <w:tblGrid>
        <w:gridCol w:w="6521"/>
        <w:gridCol w:w="1309"/>
        <w:gridCol w:w="270"/>
        <w:gridCol w:w="1242"/>
        <w:gridCol w:w="18"/>
      </w:tblGrid>
      <w:tr w:rsidR="00086D7F" w:rsidRPr="0012487A" w:rsidTr="00086D7F">
        <w:tc>
          <w:tcPr>
            <w:tcW w:w="6521" w:type="dxa"/>
          </w:tcPr>
          <w:p w:rsidR="00086D7F" w:rsidRPr="00D0412E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9" w:type="dxa"/>
            <w:gridSpan w:val="4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86D7F" w:rsidRPr="0012487A" w:rsidTr="00086D7F">
        <w:tc>
          <w:tcPr>
            <w:tcW w:w="6521" w:type="dxa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9" w:type="dxa"/>
            <w:gridSpan w:val="4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 /</w:t>
            </w:r>
          </w:p>
        </w:tc>
      </w:tr>
      <w:tr w:rsidR="00086D7F" w:rsidRPr="0012487A" w:rsidTr="00086D7F">
        <w:tc>
          <w:tcPr>
            <w:tcW w:w="6521" w:type="dxa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9" w:type="dxa"/>
            <w:gridSpan w:val="4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D7F" w:rsidRPr="0012487A" w:rsidTr="00086D7F">
        <w:tc>
          <w:tcPr>
            <w:tcW w:w="6521" w:type="dxa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D6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D6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086D7F" w:rsidRPr="0012487A" w:rsidTr="00086D7F">
        <w:tc>
          <w:tcPr>
            <w:tcW w:w="6521" w:type="dxa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9" w:type="dxa"/>
            <w:gridSpan w:val="4"/>
          </w:tcPr>
          <w:p w:rsidR="00086D7F" w:rsidRPr="0093396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96A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086D7F" w:rsidRPr="0012487A" w:rsidTr="00086D7F">
        <w:tc>
          <w:tcPr>
            <w:tcW w:w="6521" w:type="dxa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248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248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22AF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39" w:type="dxa"/>
            <w:gridSpan w:val="4"/>
          </w:tcPr>
          <w:p w:rsidR="00086D7F" w:rsidRPr="0012487A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86D7F" w:rsidRPr="0012487A" w:rsidTr="00086D7F">
        <w:trPr>
          <w:gridAfter w:val="1"/>
          <w:wAfter w:w="18" w:type="dxa"/>
        </w:trPr>
        <w:tc>
          <w:tcPr>
            <w:tcW w:w="6521" w:type="dxa"/>
          </w:tcPr>
          <w:p w:rsidR="00086D7F" w:rsidRPr="0012487A" w:rsidRDefault="00086D7F" w:rsidP="00310B7A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2487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12487A">
              <w:rPr>
                <w:rFonts w:ascii="Angsana New" w:hAnsi="Angsana New"/>
                <w:sz w:val="30"/>
                <w:szCs w:val="30"/>
              </w:rPr>
              <w:t>1</w:t>
            </w:r>
            <w:r w:rsidRPr="001248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9" w:type="dxa"/>
          </w:tcPr>
          <w:p w:rsidR="00086D7F" w:rsidRPr="002C4036" w:rsidRDefault="00022AF0" w:rsidP="00310B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626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86D7F" w:rsidRPr="002C4036" w:rsidRDefault="00086D7F" w:rsidP="00310B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086D7F" w:rsidRPr="002C4036" w:rsidRDefault="00022AF0" w:rsidP="00310B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709</w:t>
            </w:r>
          </w:p>
        </w:tc>
      </w:tr>
      <w:tr w:rsidR="00086D7F" w:rsidRPr="00D0412E" w:rsidTr="00086D7F">
        <w:trPr>
          <w:gridAfter w:val="1"/>
          <w:wAfter w:w="18" w:type="dxa"/>
        </w:trPr>
        <w:tc>
          <w:tcPr>
            <w:tcW w:w="6521" w:type="dxa"/>
          </w:tcPr>
          <w:p w:rsidR="00086D7F" w:rsidRPr="00D0412E" w:rsidRDefault="00086D7F" w:rsidP="00310B7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2487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12487A">
              <w:rPr>
                <w:rFonts w:ascii="Angsana New" w:hAnsi="Angsana New"/>
                <w:sz w:val="30"/>
                <w:szCs w:val="30"/>
              </w:rPr>
              <w:t>1</w:t>
            </w:r>
            <w:r w:rsidRPr="001248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9" w:type="dxa"/>
          </w:tcPr>
          <w:p w:rsidR="00086D7F" w:rsidRPr="002C4036" w:rsidRDefault="00022AF0" w:rsidP="00022A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705</w:t>
            </w:r>
          </w:p>
        </w:tc>
        <w:tc>
          <w:tcPr>
            <w:tcW w:w="270" w:type="dxa"/>
          </w:tcPr>
          <w:p w:rsidR="00086D7F" w:rsidRPr="002C4036" w:rsidRDefault="00086D7F" w:rsidP="00022A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:rsidR="00086D7F" w:rsidRPr="002C4036" w:rsidRDefault="00022AF0" w:rsidP="00022AF0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86D7F" w:rsidRPr="00D0412E" w:rsidTr="00086D7F">
        <w:trPr>
          <w:gridAfter w:val="1"/>
          <w:wAfter w:w="18" w:type="dxa"/>
        </w:trPr>
        <w:tc>
          <w:tcPr>
            <w:tcW w:w="6521" w:type="dxa"/>
          </w:tcPr>
          <w:p w:rsidR="00086D7F" w:rsidRPr="0012487A" w:rsidRDefault="00086D7F" w:rsidP="00310B7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:rsidR="00086D7F" w:rsidRDefault="00086D7F" w:rsidP="00310B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6D7F" w:rsidRPr="00D0412E" w:rsidRDefault="00086D7F" w:rsidP="00310B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086D7F" w:rsidRDefault="00086D7F" w:rsidP="00310B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86D7F" w:rsidRPr="00201C43" w:rsidTr="00086D7F">
        <w:tc>
          <w:tcPr>
            <w:tcW w:w="6521" w:type="dxa"/>
          </w:tcPr>
          <w:p w:rsidR="00086D7F" w:rsidRPr="0059008C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00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0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900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22AF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839" w:type="dxa"/>
            <w:gridSpan w:val="4"/>
          </w:tcPr>
          <w:p w:rsidR="00086D7F" w:rsidRPr="00201C43" w:rsidRDefault="00086D7F" w:rsidP="0031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86D7F" w:rsidRPr="00201C43" w:rsidTr="00010EF4">
        <w:tc>
          <w:tcPr>
            <w:tcW w:w="6521" w:type="dxa"/>
          </w:tcPr>
          <w:p w:rsidR="00086D7F" w:rsidRPr="00201C43" w:rsidRDefault="00086D7F" w:rsidP="00310B7A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01C4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201C43">
              <w:rPr>
                <w:rFonts w:ascii="Angsana New" w:hAnsi="Angsana New"/>
                <w:sz w:val="30"/>
                <w:szCs w:val="30"/>
              </w:rPr>
              <w:t>1</w:t>
            </w:r>
            <w:r w:rsidRPr="00201C4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:rsidR="00086D7F" w:rsidRPr="00201C43" w:rsidRDefault="00010EF4" w:rsidP="00010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738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86D7F" w:rsidRPr="00201C43" w:rsidRDefault="00086D7F" w:rsidP="00310B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86D7F" w:rsidRPr="00201C43" w:rsidRDefault="00010EF4" w:rsidP="00310B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833</w:t>
            </w:r>
          </w:p>
        </w:tc>
      </w:tr>
      <w:tr w:rsidR="00086D7F" w:rsidRPr="00D0412E" w:rsidTr="00010EF4">
        <w:tc>
          <w:tcPr>
            <w:tcW w:w="6521" w:type="dxa"/>
          </w:tcPr>
          <w:p w:rsidR="00086D7F" w:rsidRPr="00201C43" w:rsidRDefault="00086D7F" w:rsidP="00310B7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201C43">
              <w:rPr>
                <w:rFonts w:ascii="Angsana New" w:hAnsi="Angsana New"/>
                <w:sz w:val="30"/>
                <w:szCs w:val="30"/>
              </w:rPr>
              <w:t>1</w:t>
            </w:r>
            <w:r w:rsidRPr="00201C4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:rsidR="00086D7F" w:rsidRPr="00201C43" w:rsidRDefault="00010EF4" w:rsidP="00010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:rsidR="00086D7F" w:rsidRPr="00201C43" w:rsidRDefault="00086D7F" w:rsidP="00310B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86D7F" w:rsidRPr="00D0412E" w:rsidRDefault="00010EF4" w:rsidP="00310B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757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086D7F" w:rsidRPr="00D0412E" w:rsidRDefault="00086D7F" w:rsidP="00086D7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86D7F" w:rsidRDefault="00086D7F" w:rsidP="0002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lastRenderedPageBreak/>
        <w:t xml:space="preserve">เมื่อวันที่ </w:t>
      </w:r>
      <w:r w:rsidRPr="0043079E">
        <w:rPr>
          <w:rFonts w:ascii="Angsana New" w:hAnsi="Angsana New"/>
          <w:color w:val="000000"/>
          <w:sz w:val="30"/>
          <w:szCs w:val="30"/>
          <w:lang w:eastAsia="th-TH"/>
        </w:rPr>
        <w:t>5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 เมษายน </w:t>
      </w:r>
      <w:r w:rsidRPr="0043079E">
        <w:rPr>
          <w:rFonts w:ascii="Angsana New" w:hAnsi="Angsana New"/>
          <w:color w:val="000000"/>
          <w:sz w:val="30"/>
          <w:szCs w:val="30"/>
          <w:lang w:eastAsia="th-TH"/>
        </w:rPr>
        <w:t>2562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 พระราชบัญญัติคุ้มครองแรงงาน (ฉบับที่ </w:t>
      </w:r>
      <w:r w:rsidRPr="0043079E">
        <w:rPr>
          <w:rFonts w:ascii="Angsana New" w:hAnsi="Angsana New"/>
          <w:color w:val="000000"/>
          <w:sz w:val="30"/>
          <w:szCs w:val="30"/>
          <w:lang w:eastAsia="th-TH"/>
        </w:rPr>
        <w:t>7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) พ.ศ. </w:t>
      </w:r>
      <w:r w:rsidRPr="0043079E">
        <w:rPr>
          <w:rFonts w:ascii="Angsana New" w:hAnsi="Angsana New"/>
          <w:color w:val="000000"/>
          <w:sz w:val="30"/>
          <w:szCs w:val="30"/>
          <w:lang w:eastAsia="th-TH"/>
        </w:rPr>
        <w:t>2562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3079E">
        <w:rPr>
          <w:rFonts w:ascii="Angsana New" w:hAnsi="Angsana New"/>
          <w:color w:val="000000"/>
          <w:sz w:val="30"/>
          <w:szCs w:val="30"/>
          <w:lang w:eastAsia="th-TH"/>
        </w:rPr>
        <w:t>20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43079E">
        <w:rPr>
          <w:rFonts w:ascii="Angsana New" w:hAnsi="Angsana New"/>
          <w:color w:val="000000"/>
          <w:sz w:val="30"/>
          <w:szCs w:val="30"/>
          <w:lang w:eastAsia="th-TH"/>
        </w:rPr>
        <w:t>400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 วัน นั้นได้ประกาศลงในราชกิจจานุเบกษาเป็นที่เ</w:t>
      </w:r>
      <w:r>
        <w:rPr>
          <w:rFonts w:ascii="Angsana New" w:hAnsi="Angsana New"/>
          <w:color w:val="000000"/>
          <w:sz w:val="30"/>
          <w:szCs w:val="30"/>
          <w:cs/>
          <w:lang w:eastAsia="th-TH"/>
        </w:rPr>
        <w:t>รียบร้อยแล้ว โดยกฎหมายดังกล่าว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มีผลบังคับใช้ตั้งแต่วันที่ </w:t>
      </w:r>
      <w:r w:rsidRPr="0043079E">
        <w:rPr>
          <w:rFonts w:ascii="Angsana New" w:hAnsi="Angsana New"/>
          <w:color w:val="000000"/>
          <w:sz w:val="30"/>
          <w:szCs w:val="30"/>
          <w:lang w:eastAsia="th-TH"/>
        </w:rPr>
        <w:t>5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 พฤษภาคม </w:t>
      </w:r>
      <w:r w:rsidRPr="0043079E">
        <w:rPr>
          <w:rFonts w:ascii="Angsana New" w:hAnsi="Angsana New"/>
          <w:color w:val="000000"/>
          <w:sz w:val="30"/>
          <w:szCs w:val="30"/>
          <w:lang w:eastAsia="th-TH"/>
        </w:rPr>
        <w:t>2562</w:t>
      </w:r>
      <w:r w:rsidRPr="0043079E">
        <w:rPr>
          <w:rFonts w:ascii="Angsana New" w:hAnsi="Angsana New"/>
          <w:color w:val="000000"/>
          <w:sz w:val="30"/>
          <w:szCs w:val="30"/>
          <w:cs/>
          <w:lang w:eastAsia="th-TH"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 (ขาดทุน) </w:t>
      </w:r>
      <w:r w:rsidRPr="0043079E">
        <w:rPr>
          <w:rFonts w:ascii="Angsana New" w:hAnsi="Angsana New" w:hint="cs"/>
          <w:color w:val="000000"/>
          <w:sz w:val="30"/>
          <w:szCs w:val="30"/>
          <w:cs/>
          <w:lang w:eastAsia="th-TH"/>
        </w:rPr>
        <w:t>สำหรับ</w:t>
      </w:r>
      <w:r>
        <w:rPr>
          <w:rFonts w:ascii="Angsana New" w:hAnsi="Angsana New" w:hint="cs"/>
          <w:color w:val="000000"/>
          <w:sz w:val="30"/>
          <w:szCs w:val="30"/>
          <w:cs/>
          <w:lang w:eastAsia="th-TH"/>
        </w:rPr>
        <w:t>ปี</w:t>
      </w:r>
      <w:r w:rsidRPr="00917B21">
        <w:rPr>
          <w:rFonts w:ascii="Angsana New" w:hAnsi="Angsana New" w:hint="cs"/>
          <w:color w:val="000000"/>
          <w:sz w:val="30"/>
          <w:szCs w:val="30"/>
          <w:cs/>
          <w:lang w:eastAsia="th-TH"/>
        </w:rPr>
        <w:t xml:space="preserve">จำนวน </w:t>
      </w:r>
      <w:r w:rsidRPr="00917B21">
        <w:rPr>
          <w:rFonts w:ascii="Angsana New" w:hAnsi="Angsana New"/>
          <w:color w:val="000000"/>
          <w:sz w:val="30"/>
          <w:szCs w:val="30"/>
          <w:lang w:eastAsia="th-TH"/>
        </w:rPr>
        <w:t>2</w:t>
      </w:r>
      <w:r w:rsidRPr="00917B21">
        <w:rPr>
          <w:rFonts w:ascii="Angsana New" w:hAnsi="Angsana New"/>
          <w:color w:val="000000"/>
          <w:sz w:val="30"/>
          <w:szCs w:val="30"/>
          <w:cs/>
          <w:lang w:eastAsia="th-TH"/>
        </w:rPr>
        <w:t>.</w:t>
      </w:r>
      <w:r w:rsidRPr="00917B21">
        <w:rPr>
          <w:rFonts w:ascii="Angsana New" w:hAnsi="Angsana New"/>
          <w:color w:val="000000"/>
          <w:sz w:val="30"/>
          <w:szCs w:val="30"/>
          <w:lang w:eastAsia="th-TH"/>
        </w:rPr>
        <w:t xml:space="preserve">3 </w:t>
      </w:r>
      <w:r w:rsidRPr="00917B21">
        <w:rPr>
          <w:rFonts w:ascii="Angsana New" w:hAnsi="Angsana New"/>
          <w:color w:val="000000"/>
          <w:sz w:val="30"/>
          <w:szCs w:val="30"/>
          <w:cs/>
          <w:lang w:eastAsia="th-TH"/>
        </w:rPr>
        <w:t>ล้านบาท</w:t>
      </w:r>
    </w:p>
    <w:p w:rsidR="00B26B3A" w:rsidRDefault="00010EF4" w:rsidP="00D01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22</w:t>
      </w:r>
      <w:r w:rsidR="000425D4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B3A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tbl>
      <w:tblPr>
        <w:tblW w:w="9214" w:type="dxa"/>
        <w:tblLook w:val="01E0"/>
      </w:tblPr>
      <w:tblGrid>
        <w:gridCol w:w="2835"/>
        <w:gridCol w:w="810"/>
        <w:gridCol w:w="1170"/>
        <w:gridCol w:w="243"/>
        <w:gridCol w:w="1197"/>
        <w:gridCol w:w="243"/>
        <w:gridCol w:w="1197"/>
        <w:gridCol w:w="236"/>
        <w:gridCol w:w="1283"/>
      </w:tblGrid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0425D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</w:tcPr>
          <w:p w:rsidR="000425D4" w:rsidRPr="00ED2793" w:rsidRDefault="0093396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5569" w:type="dxa"/>
            <w:gridSpan w:val="7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25D4" w:rsidRPr="00ED2793" w:rsidTr="00121990">
        <w:trPr>
          <w:tblHeader/>
        </w:trPr>
        <w:tc>
          <w:tcPr>
            <w:tcW w:w="2835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0425D4" w:rsidRPr="00ED2793" w:rsidRDefault="000425D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425D4" w:rsidRPr="00ED2793" w:rsidRDefault="000425D4" w:rsidP="00B01FD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250,000</w:t>
            </w: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pStyle w:val="Heading8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pStyle w:val="Heading8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pStyle w:val="Heading8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Pr="00ED27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250,000</w:t>
            </w: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pStyle w:val="Heading8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96604" w:rsidRPr="00ED2793" w:rsidTr="00121990">
        <w:trPr>
          <w:tblHeader/>
        </w:trPr>
        <w:tc>
          <w:tcPr>
            <w:tcW w:w="2835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ED2793" w:rsidRDefault="00C92FFD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43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36" w:type="dxa"/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</w:tcPr>
          <w:p w:rsidR="00396604" w:rsidRPr="00ED2793" w:rsidRDefault="00396604" w:rsidP="00B01FD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120,000</w:t>
            </w:r>
          </w:p>
        </w:tc>
      </w:tr>
    </w:tbl>
    <w:p w:rsidR="008B7649" w:rsidRPr="00B41577" w:rsidRDefault="008B7649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rPr>
          <w:rFonts w:asciiTheme="majorBidi" w:hAnsiTheme="majorBidi" w:cstheme="majorBidi"/>
          <w:b/>
          <w:bCs/>
        </w:rPr>
      </w:pPr>
    </w:p>
    <w:p w:rsidR="000425D4" w:rsidRPr="00ED2793" w:rsidRDefault="000425D4" w:rsidP="0012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:rsidR="000C28C4" w:rsidRDefault="000425D4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D2793">
        <w:rPr>
          <w:rFonts w:asciiTheme="majorBidi" w:hAnsiTheme="majorBidi" w:cstheme="majorBidi"/>
          <w:sz w:val="30"/>
          <w:szCs w:val="30"/>
        </w:rPr>
        <w:t>2535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D2793">
        <w:rPr>
          <w:rFonts w:asciiTheme="majorBidi" w:hAnsiTheme="majorBidi" w:cstheme="majorBidi"/>
          <w:sz w:val="30"/>
          <w:szCs w:val="30"/>
        </w:rPr>
        <w:t xml:space="preserve">51 </w:t>
      </w:r>
      <w:r w:rsidRPr="00ED2793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</w:t>
      </w:r>
      <w:r w:rsidR="002A7139" w:rsidRPr="00ED2793">
        <w:rPr>
          <w:rFonts w:asciiTheme="majorBidi" w:hAnsiTheme="majorBidi" w:cstheme="majorBidi"/>
          <w:sz w:val="30"/>
          <w:szCs w:val="30"/>
          <w:cs/>
        </w:rPr>
        <w:t>ูงกว่ามูลค่าหุ้นที่จดทะเบียนไว้</w:t>
      </w:r>
      <w:r w:rsidR="002A7139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บริษัทต้องนำค่าหุ้นส่วนเกินนี้ตั้งเป็นทุนสำรอง (</w:t>
      </w:r>
      <w:r w:rsidRPr="00ED2793">
        <w:rPr>
          <w:rFonts w:asciiTheme="majorBidi" w:hAnsiTheme="majorBidi"/>
          <w:sz w:val="30"/>
          <w:szCs w:val="30"/>
          <w:cs/>
        </w:rPr>
        <w:t>“</w:t>
      </w:r>
      <w:r w:rsidRPr="00ED279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ED2793">
        <w:rPr>
          <w:rFonts w:asciiTheme="majorBidi" w:hAnsiTheme="majorBidi"/>
          <w:sz w:val="30"/>
          <w:szCs w:val="30"/>
          <w:cs/>
        </w:rPr>
        <w:t>”</w:t>
      </w:r>
      <w:r w:rsidRPr="00ED2793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6F73DD" w:rsidRDefault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8B7649" w:rsidRPr="008B7649" w:rsidRDefault="00943387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23</w:t>
      </w:r>
      <w:r w:rsidR="00D46110" w:rsidRPr="00ED2793">
        <w:rPr>
          <w:rFonts w:asciiTheme="majorBidi" w:hAnsiTheme="majorBidi"/>
          <w:b/>
          <w:bCs/>
          <w:sz w:val="30"/>
          <w:szCs w:val="30"/>
          <w:cs/>
        </w:rPr>
        <w:t xml:space="preserve">     </w:t>
      </w:r>
      <w:r w:rsidR="00BB108B" w:rsidRPr="00ED279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46110" w:rsidRPr="00ED2793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0425D4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:rsidR="000425D4" w:rsidRPr="00ED2793" w:rsidRDefault="000425D4" w:rsidP="00CC2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  <w:r w:rsidR="00791497" w:rsidRPr="00ED2793">
        <w:rPr>
          <w:rFonts w:asciiTheme="majorBidi" w:hAnsiTheme="majorBidi" w:cstheme="majorBidi"/>
          <w:sz w:val="30"/>
          <w:szCs w:val="30"/>
          <w:cs/>
        </w:rPr>
        <w:t>การจัดสรรกำไร และ/หรือ กำไรสะสม</w:t>
      </w:r>
    </w:p>
    <w:p w:rsidR="008B7649" w:rsidRPr="00ED2793" w:rsidRDefault="00A1463A" w:rsidP="00CC2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ทุน</w:t>
      </w:r>
      <w:r w:rsidR="000425D4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:rsidR="000425D4" w:rsidRDefault="000425D4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D2793">
        <w:rPr>
          <w:rFonts w:asciiTheme="majorBidi" w:hAnsiTheme="majorBidi" w:cstheme="majorBidi"/>
          <w:sz w:val="30"/>
          <w:szCs w:val="30"/>
        </w:rPr>
        <w:t>2535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D2793">
        <w:rPr>
          <w:rFonts w:asciiTheme="majorBidi" w:hAnsiTheme="majorBidi" w:cstheme="majorBidi"/>
          <w:sz w:val="30"/>
          <w:szCs w:val="30"/>
        </w:rPr>
        <w:t>116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D2793">
        <w:rPr>
          <w:rFonts w:asciiTheme="majorBidi" w:hAnsiTheme="majorBidi"/>
          <w:sz w:val="30"/>
          <w:szCs w:val="30"/>
          <w:cs/>
        </w:rPr>
        <w:t>“</w:t>
      </w:r>
      <w:r w:rsidRPr="00ED2793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D2793">
        <w:rPr>
          <w:rFonts w:asciiTheme="majorBidi" w:hAnsiTheme="majorBidi"/>
          <w:sz w:val="30"/>
          <w:szCs w:val="30"/>
          <w:cs/>
        </w:rPr>
        <w:t>”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D2793">
        <w:rPr>
          <w:rFonts w:asciiTheme="majorBidi" w:hAnsiTheme="majorBidi" w:cstheme="majorBidi"/>
          <w:sz w:val="30"/>
          <w:szCs w:val="30"/>
        </w:rPr>
        <w:t>5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D2793">
        <w:rPr>
          <w:rFonts w:asciiTheme="majorBidi" w:hAnsiTheme="majorBidi" w:cstheme="majorBidi"/>
          <w:sz w:val="30"/>
          <w:szCs w:val="30"/>
        </w:rPr>
        <w:t xml:space="preserve">10 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:rsidR="00B26B3A" w:rsidRPr="00440F90" w:rsidRDefault="00B26B3A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2B5D11" w:rsidRPr="00674834" w:rsidRDefault="002B5D11" w:rsidP="00291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41577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="0001274B" w:rsidRPr="00B4157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41577" w:rsidRPr="00B4157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B4157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D3909" w:rsidRPr="00B4157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1274B" w:rsidRPr="00B4157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B41577" w:rsidRPr="00B41577">
        <w:rPr>
          <w:rFonts w:asciiTheme="majorBidi" w:hAnsiTheme="majorBidi" w:cstheme="majorBidi"/>
          <w:spacing w:val="-4"/>
          <w:sz w:val="30"/>
          <w:szCs w:val="30"/>
          <w:cs/>
        </w:rPr>
        <w:t>6</w:t>
      </w:r>
      <w:r w:rsidR="00B41577" w:rsidRPr="00B4157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D3909" w:rsidRPr="00B4157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4157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บริษัทได้จัดสรรทุนสำรองตามกฎหมายเป็นจำนวนเงิน </w:t>
      </w:r>
      <w:r w:rsidR="00B26B3A" w:rsidRPr="00B41577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26B3A" w:rsidRPr="00B41577">
        <w:rPr>
          <w:rFonts w:asciiTheme="majorBidi" w:hAnsiTheme="majorBidi"/>
          <w:spacing w:val="-4"/>
          <w:sz w:val="30"/>
          <w:szCs w:val="30"/>
          <w:cs/>
        </w:rPr>
        <w:t>.</w:t>
      </w:r>
      <w:r w:rsidR="00B41577" w:rsidRPr="00B4157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B4157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4157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D3909" w:rsidRPr="00B4157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D3909" w:rsidRPr="00B4157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1274B" w:rsidRPr="00B41577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01274B" w:rsidRPr="00B41577">
        <w:rPr>
          <w:rFonts w:asciiTheme="majorBidi" w:hAnsiTheme="majorBidi"/>
          <w:spacing w:val="-4"/>
          <w:sz w:val="30"/>
          <w:szCs w:val="30"/>
          <w:cs/>
        </w:rPr>
        <w:t>.</w:t>
      </w:r>
      <w:r w:rsidR="00B41577" w:rsidRPr="00B41577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1D3909" w:rsidRPr="00B4157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D3909" w:rsidRPr="00B41577">
        <w:rPr>
          <w:rFonts w:asciiTheme="majorBidi" w:hAnsiTheme="majorBidi" w:cstheme="majorBidi"/>
          <w:spacing w:val="-4"/>
          <w:sz w:val="30"/>
          <w:szCs w:val="30"/>
          <w:cs/>
        </w:rPr>
        <w:t>ล้านบา</w:t>
      </w:r>
      <w:r w:rsidR="00B26B3A" w:rsidRPr="00B41577">
        <w:rPr>
          <w:rFonts w:asciiTheme="majorBidi" w:hAnsiTheme="majorBidi" w:cstheme="majorBidi"/>
          <w:spacing w:val="-4"/>
          <w:sz w:val="30"/>
          <w:szCs w:val="30"/>
          <w:cs/>
        </w:rPr>
        <w:t>ท</w:t>
      </w:r>
      <w:r w:rsidR="00B26B3A" w:rsidRPr="00B4157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26B3A" w:rsidRPr="00B41577">
        <w:rPr>
          <w:rFonts w:asciiTheme="majorBidi" w:hAnsiTheme="majorBidi" w:cstheme="majorBidi"/>
          <w:spacing w:val="-2"/>
          <w:sz w:val="30"/>
          <w:szCs w:val="30"/>
          <w:cs/>
        </w:rPr>
        <w:t>ตาม</w:t>
      </w:r>
      <w:r w:rsidR="001D3909" w:rsidRPr="00B41577">
        <w:rPr>
          <w:rFonts w:asciiTheme="majorBidi" w:hAnsiTheme="majorBidi" w:cstheme="majorBidi"/>
          <w:spacing w:val="-2"/>
          <w:sz w:val="30"/>
          <w:szCs w:val="30"/>
          <w:cs/>
        </w:rPr>
        <w:t>ลำดับ</w:t>
      </w:r>
    </w:p>
    <w:p w:rsidR="000425D4" w:rsidRPr="00ED2793" w:rsidRDefault="000425D4" w:rsidP="00CC2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องค์ประกอบอื่นของส่วนของผู้ถือหุ้น</w:t>
      </w:r>
    </w:p>
    <w:p w:rsidR="000425D4" w:rsidRPr="00ED2793" w:rsidRDefault="000425D4" w:rsidP="008B7649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7A22DC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ของเงินลงทุนเผื่อขาย</w:t>
      </w:r>
    </w:p>
    <w:p w:rsidR="000425D4" w:rsidRPr="00ED2793" w:rsidRDefault="000425D4" w:rsidP="008B7649">
      <w:pPr>
        <w:tabs>
          <w:tab w:val="clear" w:pos="227"/>
          <w:tab w:val="clear" w:pos="454"/>
          <w:tab w:val="clear" w:pos="680"/>
          <w:tab w:val="left" w:pos="72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</w:t>
      </w:r>
      <w:r w:rsidR="007A22DC" w:rsidRPr="00ED2793">
        <w:rPr>
          <w:rFonts w:asciiTheme="majorBidi" w:hAnsiTheme="majorBidi" w:cstheme="majorBidi"/>
          <w:sz w:val="30"/>
          <w:szCs w:val="30"/>
          <w:cs/>
        </w:rPr>
        <w:t>ของเงินลงทุนเผื่อขาย</w:t>
      </w:r>
      <w:r w:rsidRPr="00ED2793">
        <w:rPr>
          <w:rFonts w:asciiTheme="majorBidi" w:hAnsiTheme="majorBidi" w:cstheme="majorBidi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7A22DC" w:rsidRPr="00ED279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ED2793">
        <w:rPr>
          <w:rFonts w:asciiTheme="majorBidi" w:hAnsiTheme="majorBidi" w:cstheme="majorBidi"/>
          <w:sz w:val="30"/>
          <w:szCs w:val="30"/>
          <w:cs/>
        </w:rPr>
        <w:t>เผื่อขายจนกระทั่งมีการตัดรายการหรือเกิดการด้อยค่า</w:t>
      </w:r>
    </w:p>
    <w:p w:rsidR="00791497" w:rsidRPr="00ED2793" w:rsidRDefault="007A22DC" w:rsidP="008B7649">
      <w:p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:rsidR="007A22DC" w:rsidRPr="008B7649" w:rsidRDefault="007A22DC" w:rsidP="008B7649">
      <w:pPr>
        <w:spacing w:after="240" w:line="240" w:lineRule="auto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B91FF6" w:rsidRPr="00ED2793" w:rsidRDefault="00943387" w:rsidP="008B7649">
      <w:pPr>
        <w:pStyle w:val="a"/>
        <w:tabs>
          <w:tab w:val="clear" w:pos="1080"/>
          <w:tab w:val="left" w:pos="540"/>
        </w:tabs>
        <w:spacing w:after="240"/>
        <w:ind w:right="-25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 w:hint="cs"/>
          <w:b/>
          <w:bCs/>
          <w:cs/>
          <w:lang w:val="en-US"/>
        </w:rPr>
        <w:t>24</w:t>
      </w:r>
      <w:r w:rsidR="00B91FF6" w:rsidRPr="00ED2793">
        <w:rPr>
          <w:rFonts w:asciiTheme="majorBidi" w:hAnsiTheme="majorBidi" w:cstheme="majorBidi"/>
          <w:b/>
          <w:bCs/>
          <w:lang w:val="en-US"/>
        </w:rPr>
        <w:tab/>
      </w:r>
      <w:r w:rsidR="00B91FF6" w:rsidRPr="00ED2793">
        <w:rPr>
          <w:rFonts w:asciiTheme="majorBidi" w:hAnsiTheme="majorBidi" w:cstheme="majorBidi"/>
          <w:b/>
          <w:bCs/>
          <w:cs/>
          <w:lang w:val="en-US"/>
        </w:rPr>
        <w:t>ส่วนงานดำเนินงาน</w:t>
      </w:r>
      <w:r w:rsidR="00B91FF6" w:rsidRPr="00ED2793">
        <w:rPr>
          <w:rFonts w:asciiTheme="majorBidi" w:hAnsiTheme="majorBidi" w:cs="Angsana New"/>
          <w:b/>
          <w:bCs/>
          <w:cs/>
          <w:lang w:val="en-US"/>
        </w:rPr>
        <w:t xml:space="preserve"> </w:t>
      </w:r>
    </w:p>
    <w:p w:rsidR="00B91FF6" w:rsidRPr="00ED2793" w:rsidRDefault="00B91FF6" w:rsidP="008B7649">
      <w:pPr>
        <w:pStyle w:val="a"/>
        <w:tabs>
          <w:tab w:val="clear" w:pos="1080"/>
          <w:tab w:val="left" w:pos="540"/>
        </w:tabs>
        <w:spacing w:before="240" w:after="240"/>
        <w:ind w:right="-25"/>
        <w:jc w:val="thaiDistribute"/>
        <w:rPr>
          <w:rFonts w:asciiTheme="majorBidi" w:hAnsiTheme="majorBidi" w:cstheme="majorBidi"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บริษัทมี </w:t>
      </w:r>
      <w:r w:rsidRPr="00ED2793">
        <w:rPr>
          <w:rFonts w:asciiTheme="majorBidi" w:hAnsiTheme="majorBidi" w:cstheme="majorBidi"/>
          <w:lang w:val="en-US"/>
        </w:rPr>
        <w:t xml:space="preserve">4 </w:t>
      </w:r>
      <w:r w:rsidRPr="00ED2793">
        <w:rPr>
          <w:rFonts w:asciiTheme="majorBidi" w:hAnsiTheme="majorBidi" w:cstheme="majorBidi"/>
          <w:cs/>
          <w:lang w:val="en-US"/>
        </w:rPr>
        <w:t>ส่วนงานที่รายงาน ดังรายละเอียดข้างล่าง ซึ่งเป็นหน่วยงานธุรกิจที่สำคัญของบริษัท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:rsidR="00B91FF6" w:rsidRPr="00ED2793" w:rsidRDefault="00B91FF6" w:rsidP="006832BF">
      <w:pPr>
        <w:pStyle w:val="a"/>
        <w:numPr>
          <w:ilvl w:val="0"/>
          <w:numId w:val="17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ส่วนงาน </w:t>
      </w:r>
      <w:r w:rsidRPr="00ED2793">
        <w:rPr>
          <w:rFonts w:asciiTheme="majorBidi" w:hAnsiTheme="majorBidi" w:cstheme="majorBidi"/>
          <w:lang w:val="en-US"/>
        </w:rPr>
        <w:t xml:space="preserve">1 </w:t>
      </w:r>
      <w:r w:rsidRPr="00ED2793">
        <w:rPr>
          <w:rFonts w:asciiTheme="majorBidi" w:hAnsiTheme="majorBidi" w:cstheme="majorBidi"/>
          <w:cs/>
          <w:lang w:val="en-US"/>
        </w:rPr>
        <w:t>เครื่องแต่งกายสุภาพสตรี</w:t>
      </w:r>
    </w:p>
    <w:p w:rsidR="00B91FF6" w:rsidRPr="00ED2793" w:rsidRDefault="00B91FF6" w:rsidP="006832BF">
      <w:pPr>
        <w:pStyle w:val="a"/>
        <w:numPr>
          <w:ilvl w:val="0"/>
          <w:numId w:val="17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ส่วนงาน </w:t>
      </w:r>
      <w:r w:rsidRPr="00ED2793">
        <w:rPr>
          <w:rFonts w:asciiTheme="majorBidi" w:hAnsiTheme="majorBidi" w:cstheme="majorBidi"/>
          <w:lang w:val="en-US"/>
        </w:rPr>
        <w:t xml:space="preserve">2 </w:t>
      </w:r>
      <w:r w:rsidRPr="00ED2793">
        <w:rPr>
          <w:rFonts w:asciiTheme="majorBidi" w:hAnsiTheme="majorBidi" w:cstheme="majorBidi"/>
          <w:cs/>
          <w:lang w:val="en-US"/>
        </w:rPr>
        <w:t>เครื่องแต่งกายสุภาพบุรุษ</w:t>
      </w:r>
    </w:p>
    <w:p w:rsidR="00B91FF6" w:rsidRPr="00ED2793" w:rsidRDefault="00B91FF6" w:rsidP="006832BF">
      <w:pPr>
        <w:pStyle w:val="a"/>
        <w:numPr>
          <w:ilvl w:val="0"/>
          <w:numId w:val="17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ส่วนงาน </w:t>
      </w:r>
      <w:r w:rsidRPr="00ED2793">
        <w:rPr>
          <w:rFonts w:asciiTheme="majorBidi" w:hAnsiTheme="majorBidi" w:cstheme="majorBidi"/>
          <w:lang w:val="en-US"/>
        </w:rPr>
        <w:t xml:space="preserve">3 </w:t>
      </w:r>
      <w:r w:rsidRPr="00ED2793">
        <w:rPr>
          <w:rFonts w:asciiTheme="majorBidi" w:hAnsiTheme="majorBidi" w:cstheme="majorBidi"/>
          <w:cs/>
          <w:lang w:val="en-US"/>
        </w:rPr>
        <w:t>เครื่องประดับ</w:t>
      </w:r>
    </w:p>
    <w:p w:rsidR="00B91FF6" w:rsidRPr="00ED2793" w:rsidRDefault="00B91FF6" w:rsidP="006832BF">
      <w:pPr>
        <w:pStyle w:val="a"/>
        <w:numPr>
          <w:ilvl w:val="0"/>
          <w:numId w:val="17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Theme="majorBidi" w:hAnsiTheme="majorBidi" w:cstheme="majorBidi"/>
          <w:cs/>
          <w:lang w:val="en-US"/>
        </w:rPr>
      </w:pPr>
      <w:r w:rsidRPr="00ED2793">
        <w:rPr>
          <w:rFonts w:asciiTheme="majorBidi" w:hAnsiTheme="majorBidi" w:cstheme="majorBidi"/>
          <w:cs/>
          <w:lang w:val="en-US"/>
        </w:rPr>
        <w:t xml:space="preserve">ส่วนงาน </w:t>
      </w:r>
      <w:r w:rsidRPr="00ED2793">
        <w:rPr>
          <w:rFonts w:asciiTheme="majorBidi" w:hAnsiTheme="majorBidi" w:cstheme="majorBidi"/>
          <w:lang w:val="en-US"/>
        </w:rPr>
        <w:t xml:space="preserve">4 </w:t>
      </w:r>
      <w:r w:rsidRPr="00ED2793">
        <w:rPr>
          <w:rFonts w:asciiTheme="majorBidi" w:hAnsiTheme="majorBidi" w:cstheme="majorBidi"/>
          <w:cs/>
          <w:lang w:val="en-US"/>
        </w:rPr>
        <w:t>เครื่องแบบยูนิฟอร์ม</w:t>
      </w:r>
    </w:p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BB108B" w:rsidRPr="00ED2793" w:rsidSect="00C97FA0">
          <w:headerReference w:type="default" r:id="rId15"/>
          <w:pgSz w:w="11909" w:h="16834" w:code="9"/>
          <w:pgMar w:top="1440" w:right="1077" w:bottom="851" w:left="1588" w:header="720" w:footer="720" w:gutter="0"/>
          <w:cols w:space="720"/>
          <w:docGrid w:linePitch="245"/>
        </w:sect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:rsidR="00E93F04" w:rsidRDefault="00E93F04" w:rsidP="00B26B3A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lang w:val="en-US"/>
        </w:rPr>
      </w:pPr>
      <w:r w:rsidRPr="00ED2793">
        <w:rPr>
          <w:rFonts w:asciiTheme="majorBidi" w:hAnsiTheme="majorBidi" w:cstheme="majorBidi"/>
          <w:b/>
          <w:bCs/>
          <w:cs/>
          <w:lang w:val="en-US"/>
        </w:rPr>
        <w:lastRenderedPageBreak/>
        <w:t>ข้อมูล</w:t>
      </w:r>
      <w:r w:rsidR="00BB108B" w:rsidRPr="00ED2793">
        <w:rPr>
          <w:rFonts w:asciiTheme="majorBidi" w:hAnsiTheme="majorBidi" w:cstheme="majorBidi"/>
          <w:b/>
          <w:bCs/>
          <w:cs/>
          <w:lang w:val="en-US"/>
        </w:rPr>
        <w:t>เกี่ยวกับ</w:t>
      </w:r>
      <w:r w:rsidRPr="00ED2793">
        <w:rPr>
          <w:rFonts w:asciiTheme="majorBidi" w:hAnsiTheme="majorBidi" w:cstheme="majorBidi"/>
          <w:b/>
          <w:bCs/>
          <w:cs/>
          <w:lang w:val="en-US"/>
        </w:rPr>
        <w:t>ส่วนงานที่รายงาน</w:t>
      </w:r>
    </w:p>
    <w:tbl>
      <w:tblPr>
        <w:tblpPr w:leftFromText="180" w:rightFromText="180" w:vertAnchor="text" w:horzAnchor="margin" w:tblpX="79" w:tblpY="60"/>
        <w:tblW w:w="1545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94"/>
        <w:gridCol w:w="821"/>
        <w:gridCol w:w="178"/>
        <w:gridCol w:w="814"/>
        <w:gridCol w:w="181"/>
        <w:gridCol w:w="909"/>
        <w:gridCol w:w="181"/>
        <w:gridCol w:w="816"/>
        <w:gridCol w:w="181"/>
        <w:gridCol w:w="772"/>
        <w:gridCol w:w="181"/>
        <w:gridCol w:w="733"/>
        <w:gridCol w:w="181"/>
        <w:gridCol w:w="748"/>
        <w:gridCol w:w="183"/>
        <w:gridCol w:w="809"/>
        <w:gridCol w:w="182"/>
        <w:gridCol w:w="673"/>
        <w:gridCol w:w="182"/>
        <w:gridCol w:w="668"/>
        <w:gridCol w:w="182"/>
        <w:gridCol w:w="948"/>
        <w:gridCol w:w="183"/>
        <w:gridCol w:w="951"/>
      </w:tblGrid>
      <w:tr w:rsidR="00F72C74" w:rsidRPr="0074159C" w:rsidTr="005842A7">
        <w:trPr>
          <w:cantSplit/>
          <w:trHeight w:val="263"/>
          <w:tblHeader/>
        </w:trPr>
        <w:tc>
          <w:tcPr>
            <w:tcW w:w="3794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57" w:type="dxa"/>
            <w:gridSpan w:val="23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F72C74" w:rsidRPr="0074159C" w:rsidTr="005842A7">
        <w:trPr>
          <w:cantSplit/>
          <w:trHeight w:val="263"/>
          <w:tblHeader/>
        </w:trPr>
        <w:tc>
          <w:tcPr>
            <w:tcW w:w="3794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3" w:type="dxa"/>
            <w:gridSpan w:val="3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53F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53F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6" w:type="dxa"/>
            <w:gridSpan w:val="3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53F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เครื่องประดับ</w:t>
            </w:r>
          </w:p>
        </w:tc>
        <w:tc>
          <w:tcPr>
            <w:tcW w:w="18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0" w:type="dxa"/>
            <w:gridSpan w:val="3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53F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เครื่องแบบยูนิฟอร์ม</w:t>
            </w:r>
          </w:p>
        </w:tc>
        <w:tc>
          <w:tcPr>
            <w:tcW w:w="182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3" w:type="dxa"/>
            <w:gridSpan w:val="3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82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82" w:type="dxa"/>
            <w:gridSpan w:val="3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53F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86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ส่วนงานที่รายงาน</w:t>
            </w:r>
          </w:p>
        </w:tc>
      </w:tr>
      <w:tr w:rsidR="00F72C74" w:rsidRPr="0074159C" w:rsidTr="005842A7">
        <w:trPr>
          <w:cantSplit/>
          <w:trHeight w:val="263"/>
          <w:tblHeader/>
        </w:trPr>
        <w:tc>
          <w:tcPr>
            <w:tcW w:w="3794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2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F72C74" w:rsidRPr="0074159C" w:rsidTr="005842A7">
        <w:trPr>
          <w:cantSplit/>
          <w:trHeight w:val="263"/>
          <w:tblHeader/>
        </w:trPr>
        <w:tc>
          <w:tcPr>
            <w:tcW w:w="3794" w:type="dxa"/>
          </w:tcPr>
          <w:p w:rsidR="00F72C74" w:rsidRPr="008653F3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57" w:type="dxa"/>
            <w:gridSpan w:val="23"/>
            <w:shd w:val="clear" w:color="auto" w:fill="auto"/>
          </w:tcPr>
          <w:p w:rsid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53F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72C74" w:rsidRPr="000E03D6" w:rsidTr="005842A7">
        <w:trPr>
          <w:cantSplit/>
          <w:trHeight w:val="309"/>
        </w:trPr>
        <w:tc>
          <w:tcPr>
            <w:tcW w:w="3794" w:type="dxa"/>
          </w:tcPr>
          <w:p w:rsidR="00F72C74" w:rsidRPr="000E03D6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0E03D6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589,554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641,328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7,97</w:t>
            </w:r>
            <w:r w:rsidR="003C4F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16,265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2,660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16,001</w:t>
            </w: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3C4F58" w:rsidP="003C4F58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129,779</w:t>
            </w: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142,055</w:t>
            </w: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:rsidR="00F72C74" w:rsidRPr="00943387" w:rsidRDefault="003C4F58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433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F72C7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3C4F58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33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730,607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815,649</w:t>
            </w:r>
          </w:p>
        </w:tc>
      </w:tr>
      <w:tr w:rsidR="00F72C74" w:rsidRPr="000E03D6" w:rsidTr="005842A7">
        <w:trPr>
          <w:cantSplit/>
          <w:trHeight w:val="309"/>
        </w:trPr>
        <w:tc>
          <w:tcPr>
            <w:tcW w:w="3794" w:type="dxa"/>
          </w:tcPr>
          <w:p w:rsidR="00F72C74" w:rsidRPr="000E03D6" w:rsidRDefault="000E5A8E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F72C7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307,168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361,306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3C4F58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12,572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1,473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9,668</w:t>
            </w: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3C4F58" w:rsidP="003C4F58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85,979</w:t>
            </w: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96,753</w:t>
            </w: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:rsidR="00F72C74" w:rsidRPr="00F72C74" w:rsidRDefault="003C4F58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433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F72C7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3C4F58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33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401,504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480,299</w:t>
            </w:r>
          </w:p>
        </w:tc>
      </w:tr>
      <w:tr w:rsidR="00F72C74" w:rsidRPr="000E03D6" w:rsidTr="005842A7">
        <w:trPr>
          <w:cantSplit/>
          <w:trHeight w:val="177"/>
        </w:trPr>
        <w:tc>
          <w:tcPr>
            <w:tcW w:w="3794" w:type="dxa"/>
          </w:tcPr>
          <w:p w:rsidR="00F72C74" w:rsidRPr="000E03D6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0E03D6">
              <w:rPr>
                <w:rFonts w:ascii="Angsana New" w:hAnsi="Angsana New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282,386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280,022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3,693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1,187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6,333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3C4F58" w:rsidP="003C4F58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43,800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45,302</w:t>
            </w: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2C74" w:rsidRPr="00F72C74" w:rsidRDefault="003C4F58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433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72C7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3C4F58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33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329,103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</w:rPr>
              <w:t>335,350</w:t>
            </w:r>
          </w:p>
        </w:tc>
      </w:tr>
      <w:tr w:rsidR="00F72C74" w:rsidRPr="00E231E6" w:rsidTr="005842A7">
        <w:trPr>
          <w:cantSplit/>
          <w:trHeight w:val="139"/>
        </w:trPr>
        <w:tc>
          <w:tcPr>
            <w:tcW w:w="3794" w:type="dxa"/>
          </w:tcPr>
          <w:p w:rsidR="00F72C74" w:rsidRPr="00ED6879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  <w:tab w:val="decimal" w:pos="649"/>
                <w:tab w:val="decimal" w:pos="731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9"/>
                <w:tab w:val="decimal" w:pos="667"/>
              </w:tabs>
              <w:spacing w:line="26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  <w:tab w:val="decimal" w:pos="649"/>
                <w:tab w:val="decimal" w:pos="731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9"/>
                <w:tab w:val="decimal" w:pos="667"/>
              </w:tabs>
              <w:spacing w:line="26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F72C74" w:rsidRPr="00F72C74" w:rsidRDefault="003C4F58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34,485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8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40,096</w:t>
            </w: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F72C74" w:rsidRPr="00F72C74" w:rsidRDefault="005842A7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282,052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8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F72C74">
              <w:rPr>
                <w:rFonts w:asciiTheme="majorBidi" w:hAnsiTheme="majorBidi" w:cstheme="majorBidi"/>
                <w:sz w:val="26"/>
                <w:szCs w:val="26"/>
              </w:rPr>
              <w:t>300,980</w:t>
            </w:r>
            <w:r w:rsidRPr="00F72C7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F72C74" w:rsidRPr="00F72C74" w:rsidRDefault="005842A7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60,208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8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F72C74">
              <w:rPr>
                <w:rFonts w:asciiTheme="majorBidi" w:hAnsiTheme="majorBidi" w:cstheme="majorBidi"/>
                <w:sz w:val="26"/>
                <w:szCs w:val="26"/>
              </w:rPr>
              <w:t>53,854</w:t>
            </w:r>
            <w:r w:rsidRPr="00F72C7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ขาดทุนจากการด้อยค่าโปรแกรมคอมพิวเตอร์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F72C74" w:rsidRPr="00F72C74" w:rsidRDefault="005842A7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12,235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60" w:lineRule="exac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F72C7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F72C74" w:rsidRPr="00F72C74" w:rsidRDefault="005842A7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6,256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8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F72C74">
              <w:rPr>
                <w:rFonts w:asciiTheme="majorBidi" w:hAnsiTheme="majorBidi" w:cstheme="majorBidi"/>
                <w:sz w:val="26"/>
                <w:szCs w:val="26"/>
              </w:rPr>
              <w:t>7,684</w:t>
            </w:r>
            <w:r w:rsidRPr="00F72C7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8653F3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ขาดทุน) จากเงินลงทุนในบริษัทร่วม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F72C74" w:rsidRPr="00F72C74" w:rsidRDefault="005842A7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8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8653F3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ค่าใช้จ่าย) ภาษีเงินได้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2C74" w:rsidRPr="00F72C74" w:rsidRDefault="005842A7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8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2C7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F72C74">
              <w:rPr>
                <w:rFonts w:asciiTheme="majorBidi" w:hAnsiTheme="majorBidi" w:cstheme="majorBidi"/>
                <w:sz w:val="26"/>
                <w:szCs w:val="26"/>
              </w:rPr>
              <w:t>1,975</w:t>
            </w:r>
            <w:r w:rsidRPr="00F72C7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2C74" w:rsidRPr="0074159C" w:rsidTr="005842A7">
        <w:trPr>
          <w:cantSplit/>
          <w:trHeight w:hRule="exact" w:val="322"/>
        </w:trPr>
        <w:tc>
          <w:tcPr>
            <w:tcW w:w="3794" w:type="dxa"/>
          </w:tcPr>
          <w:p w:rsidR="00F72C74" w:rsidRPr="008653F3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8653F3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5842A7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2,986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8"/>
                <w:tab w:val="decimal" w:pos="6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2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10,999</w:t>
            </w:r>
          </w:p>
        </w:tc>
      </w:tr>
      <w:tr w:rsidR="00F72C74" w:rsidRPr="0074159C" w:rsidTr="005842A7">
        <w:trPr>
          <w:cantSplit/>
          <w:trHeight w:hRule="exact" w:val="269"/>
        </w:trPr>
        <w:tc>
          <w:tcPr>
            <w:tcW w:w="3794" w:type="dxa"/>
          </w:tcPr>
          <w:p w:rsidR="00F72C74" w:rsidRPr="00ED6879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9"/>
                <w:tab w:val="decimal" w:pos="667"/>
              </w:tabs>
              <w:spacing w:line="26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2C74" w:rsidRPr="0074159C" w:rsidTr="005842A7">
        <w:trPr>
          <w:cantSplit/>
          <w:trHeight w:hRule="exact" w:val="269"/>
        </w:trPr>
        <w:tc>
          <w:tcPr>
            <w:tcW w:w="3794" w:type="dxa"/>
          </w:tcPr>
          <w:p w:rsidR="00F72C74" w:rsidRPr="00943387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4338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สินทรัพย์ตามส่วนงาน</w:t>
            </w:r>
            <w:r w:rsidRPr="00943387">
              <w:rPr>
                <w:rFonts w:asciiTheme="majorBidi" w:hAnsi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4338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4338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94338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5842A7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670,725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doub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67"/>
              </w:tabs>
              <w:spacing w:line="26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2C74">
              <w:rPr>
                <w:rFonts w:ascii="Angsana New" w:hAnsi="Angsana New" w:cs="Angsana New"/>
                <w:sz w:val="26"/>
                <w:szCs w:val="26"/>
              </w:rPr>
              <w:t>728,987</w:t>
            </w:r>
          </w:p>
        </w:tc>
      </w:tr>
      <w:tr w:rsidR="00F72C74" w:rsidRPr="0074159C" w:rsidTr="005842A7">
        <w:trPr>
          <w:cantSplit/>
          <w:trHeight w:hRule="exact" w:val="269"/>
        </w:trPr>
        <w:tc>
          <w:tcPr>
            <w:tcW w:w="3794" w:type="dxa"/>
          </w:tcPr>
          <w:p w:rsidR="00F72C74" w:rsidRPr="00ED6879" w:rsidRDefault="00F72C74" w:rsidP="00F72C74">
            <w:pPr>
              <w:shd w:val="clear" w:color="auto" w:fill="FFFFFF"/>
              <w:spacing w:line="260" w:lineRule="exact"/>
              <w:ind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vAlign w:val="bottom"/>
          </w:tcPr>
          <w:p w:rsidR="00F72C74" w:rsidRPr="00F72C74" w:rsidRDefault="00F72C74" w:rsidP="00F72C74">
            <w:pPr>
              <w:pStyle w:val="acctfourfigures"/>
              <w:shd w:val="clear" w:color="auto" w:fill="FFFFFF"/>
              <w:tabs>
                <w:tab w:val="clear" w:pos="765"/>
                <w:tab w:val="decimal" w:pos="667"/>
              </w:tabs>
              <w:spacing w:line="26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2C74" w:rsidRPr="0074159C" w:rsidTr="00943387">
        <w:trPr>
          <w:cantSplit/>
          <w:trHeight w:hRule="exact" w:val="340"/>
        </w:trPr>
        <w:tc>
          <w:tcPr>
            <w:tcW w:w="3794" w:type="dxa"/>
          </w:tcPr>
          <w:p w:rsidR="00F72C74" w:rsidRPr="00943387" w:rsidRDefault="00F72C74" w:rsidP="0094338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4338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หนี้สินตามส่วนงาน</w:t>
            </w:r>
            <w:r w:rsidRPr="0094338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94338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4338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94338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" w:type="dxa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8" w:type="dxa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72C74" w:rsidRPr="00F72C74" w:rsidRDefault="005842A7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586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216,189</w:t>
            </w:r>
          </w:p>
        </w:tc>
        <w:tc>
          <w:tcPr>
            <w:tcW w:w="183" w:type="dxa"/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double" w:sz="4" w:space="0" w:color="auto"/>
            </w:tcBorders>
            <w:vAlign w:val="bottom"/>
          </w:tcPr>
          <w:p w:rsidR="00F72C74" w:rsidRPr="00F72C74" w:rsidRDefault="00F72C74" w:rsidP="00943387">
            <w:pPr>
              <w:pStyle w:val="acctfourfigures"/>
              <w:shd w:val="clear" w:color="auto" w:fill="FFFFFF"/>
              <w:tabs>
                <w:tab w:val="clear" w:pos="765"/>
                <w:tab w:val="decimal" w:pos="667"/>
              </w:tabs>
              <w:spacing w:line="26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2C74">
              <w:rPr>
                <w:rFonts w:ascii="Angsana New" w:hAnsi="Angsana New" w:cs="Angsana New"/>
                <w:sz w:val="26"/>
                <w:szCs w:val="26"/>
              </w:rPr>
              <w:t>269,777</w:t>
            </w:r>
          </w:p>
        </w:tc>
      </w:tr>
    </w:tbl>
    <w:p w:rsidR="00BB108B" w:rsidRPr="00ED2793" w:rsidRDefault="00BB108B" w:rsidP="00B01F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BB108B" w:rsidRPr="00ED2793" w:rsidRDefault="006B04C9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</w:t>
      </w:r>
      <w:r w:rsidR="00BB108B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ส่วนงานภูมิศาสตร์</w:t>
      </w:r>
    </w:p>
    <w:p w:rsidR="00BB108B" w:rsidRPr="00ED2793" w:rsidRDefault="00BB108B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บริษัทดำเนินธุรกิจส่วนใหญ่ในประเทศไทย </w:t>
      </w:r>
    </w:p>
    <w:p w:rsidR="00BB108B" w:rsidRPr="00ED2793" w:rsidRDefault="00BB108B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  <w:cs/>
        </w:rPr>
        <w:sectPr w:rsidR="00BB108B" w:rsidRPr="00ED2793" w:rsidSect="006337C0">
          <w:pgSz w:w="16834" w:h="11909" w:orient="landscape" w:code="9"/>
          <w:pgMar w:top="1152" w:right="691" w:bottom="1152" w:left="720" w:header="720" w:footer="720" w:gutter="0"/>
          <w:cols w:space="720"/>
          <w:docGrid w:linePitch="245"/>
        </w:sectPr>
      </w:pPr>
    </w:p>
    <w:p w:rsidR="00367774" w:rsidRPr="00ED2793" w:rsidRDefault="00DE1A52" w:rsidP="00B01FD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 w:hint="cs"/>
          <w:b/>
          <w:bCs/>
          <w:cs/>
          <w:lang w:val="en-US"/>
        </w:rPr>
        <w:lastRenderedPageBreak/>
        <w:t>25</w:t>
      </w:r>
      <w:r w:rsidR="00367774" w:rsidRPr="00ED2793">
        <w:rPr>
          <w:rFonts w:asciiTheme="majorBidi" w:hAnsiTheme="majorBidi" w:cstheme="majorBidi"/>
          <w:b/>
          <w:bCs/>
          <w:lang w:val="en-US"/>
        </w:rPr>
        <w:tab/>
      </w:r>
      <w:r w:rsidR="00367774" w:rsidRPr="00ED2793">
        <w:rPr>
          <w:rFonts w:asciiTheme="majorBidi" w:hAnsiTheme="majorBidi" w:cstheme="majorBidi"/>
          <w:b/>
          <w:bCs/>
          <w:cs/>
          <w:lang w:val="en-US"/>
        </w:rPr>
        <w:t>รายได้อื่น</w:t>
      </w:r>
    </w:p>
    <w:p w:rsidR="00367774" w:rsidRPr="003F68AE" w:rsidRDefault="00367774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9" w:tblpY="1"/>
        <w:tblOverlap w:val="never"/>
        <w:tblW w:w="9214" w:type="dxa"/>
        <w:tblLayout w:type="fixed"/>
        <w:tblLook w:val="0000"/>
      </w:tblPr>
      <w:tblGrid>
        <w:gridCol w:w="2835"/>
        <w:gridCol w:w="851"/>
        <w:gridCol w:w="1134"/>
        <w:gridCol w:w="270"/>
        <w:gridCol w:w="1240"/>
        <w:gridCol w:w="236"/>
        <w:gridCol w:w="1206"/>
        <w:gridCol w:w="270"/>
        <w:gridCol w:w="1172"/>
      </w:tblGrid>
      <w:tr w:rsidR="00EF0C41" w:rsidRPr="00ED2793" w:rsidTr="003F68AE">
        <w:tc>
          <w:tcPr>
            <w:tcW w:w="2835" w:type="dxa"/>
          </w:tcPr>
          <w:p w:rsidR="00EF0C41" w:rsidRPr="00ED2793" w:rsidRDefault="00EF0C41" w:rsidP="008B764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EF0C41" w:rsidRPr="00ED2793" w:rsidRDefault="00EF0C41" w:rsidP="008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EF0C41" w:rsidRPr="00ED2793" w:rsidRDefault="00EF0C41" w:rsidP="008B7649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:rsidR="00EF0C41" w:rsidRPr="00ED2793" w:rsidRDefault="00EF0C41" w:rsidP="008B76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EF0C41" w:rsidRPr="00ED2793" w:rsidRDefault="00EF0C41" w:rsidP="008B7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F0C41" w:rsidRPr="00ED2793" w:rsidTr="003F68AE">
        <w:tc>
          <w:tcPr>
            <w:tcW w:w="2835" w:type="dxa"/>
          </w:tcPr>
          <w:p w:rsidR="00EF0C41" w:rsidRPr="00ED2793" w:rsidRDefault="00EF0C41" w:rsidP="008B764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EF0C41" w:rsidRPr="00ED2793" w:rsidRDefault="00EF0C41" w:rsidP="008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EF0C41" w:rsidRPr="00ED2793" w:rsidRDefault="00EF0C41" w:rsidP="008B76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:rsidR="00EF0C41" w:rsidRPr="00ED2793" w:rsidRDefault="00EF0C41" w:rsidP="008B76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EF0C41" w:rsidRPr="00ED2793" w:rsidRDefault="00EF0C41" w:rsidP="008B7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D29" w:rsidRPr="00ED2793" w:rsidTr="003F68AE">
        <w:tc>
          <w:tcPr>
            <w:tcW w:w="2835" w:type="dxa"/>
          </w:tcPr>
          <w:p w:rsidR="00713D29" w:rsidRPr="00ED2793" w:rsidRDefault="00713D29" w:rsidP="00713D2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713D29" w:rsidRPr="00ED2793" w:rsidRDefault="00713D29" w:rsidP="00713D2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F26382" w:rsidRPr="00ED2793" w:rsidTr="003F68AE">
        <w:tc>
          <w:tcPr>
            <w:tcW w:w="2835" w:type="dxa"/>
          </w:tcPr>
          <w:p w:rsidR="00F26382" w:rsidRPr="00ED2793" w:rsidRDefault="00F26382" w:rsidP="008B764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F26382" w:rsidRPr="00ED2793" w:rsidRDefault="00F26382" w:rsidP="008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8" w:type="dxa"/>
            <w:gridSpan w:val="7"/>
          </w:tcPr>
          <w:p w:rsidR="00F26382" w:rsidRPr="00ED2793" w:rsidRDefault="00F26382" w:rsidP="008B7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8,559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7,462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8,559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7,462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รายได้ชดเชยจากกรมธรรม์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790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3,209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Default="007907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3,947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3,209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F0F9C" w:rsidRPr="00ED2793" w:rsidTr="007F0F9C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F0F9C" w:rsidRPr="00ED2793" w:rsidRDefault="0079079C" w:rsidP="007F0F9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11,593</w:t>
            </w:r>
          </w:p>
        </w:tc>
        <w:tc>
          <w:tcPr>
            <w:tcW w:w="270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9,829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12,245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10,171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1,991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100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1,991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100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Default="007F0F9C" w:rsidP="007F0F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1,477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Default="007F0F9C" w:rsidP="007F0F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Default="007F0F9C" w:rsidP="007F0F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1,477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Default="007F0F9C" w:rsidP="007F0F9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รายได้จากค่าชดเชย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1,182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1,182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รายได้ค่าธรรมเนียมการสอน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7F0F9C" w:rsidRPr="00ED2793" w:rsidTr="009B5F44">
        <w:tc>
          <w:tcPr>
            <w:tcW w:w="2835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51" w:type="dxa"/>
          </w:tcPr>
          <w:p w:rsidR="007F0F9C" w:rsidRPr="00ED2793" w:rsidRDefault="007F0F9C" w:rsidP="007F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F0F9C" w:rsidRPr="00ED2793" w:rsidRDefault="007907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5,611</w:t>
            </w:r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5,079</w:t>
            </w:r>
          </w:p>
        </w:tc>
        <w:tc>
          <w:tcPr>
            <w:tcW w:w="236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7F0F9C" w:rsidRPr="00ED2793" w:rsidRDefault="007907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5,611</w:t>
            </w:r>
            <w:bookmarkStart w:id="0" w:name="_GoBack"/>
            <w:bookmarkEnd w:id="0"/>
          </w:p>
        </w:tc>
        <w:tc>
          <w:tcPr>
            <w:tcW w:w="270" w:type="dxa"/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F0F9C" w:rsidRPr="00ED2793" w:rsidRDefault="007F0F9C" w:rsidP="007F0F9C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5,079</w:t>
            </w:r>
          </w:p>
        </w:tc>
      </w:tr>
      <w:tr w:rsidR="00713D29" w:rsidRPr="00ED2793" w:rsidTr="009B5F44">
        <w:tc>
          <w:tcPr>
            <w:tcW w:w="283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3D29" w:rsidRPr="00ED2793" w:rsidRDefault="007F0F9C" w:rsidP="00713D29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34,485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40,096</w:t>
            </w:r>
          </w:p>
        </w:tc>
        <w:tc>
          <w:tcPr>
            <w:tcW w:w="236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871A43" w:rsidP="00713D29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35,137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40,438</w:t>
            </w:r>
          </w:p>
        </w:tc>
      </w:tr>
    </w:tbl>
    <w:p w:rsidR="00E10F6E" w:rsidRPr="00ED2793" w:rsidRDefault="00E10F6E" w:rsidP="00B01FDE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:rsidR="00E70115" w:rsidRPr="00ED2793" w:rsidRDefault="00C05331" w:rsidP="00B01FDE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cs/>
          <w:lang w:val="en-US"/>
        </w:rPr>
      </w:pPr>
      <w:r w:rsidRPr="00ED2793"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:rsidR="008F4493" w:rsidRPr="00ED2793" w:rsidRDefault="00010EF4" w:rsidP="001F1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6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26</w:t>
      </w:r>
      <w:r w:rsidR="002915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8F4493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8931" w:type="dxa"/>
        <w:tblLayout w:type="fixed"/>
        <w:tblLook w:val="0000"/>
      </w:tblPr>
      <w:tblGrid>
        <w:gridCol w:w="5245"/>
        <w:gridCol w:w="252"/>
        <w:gridCol w:w="1591"/>
        <w:gridCol w:w="270"/>
        <w:gridCol w:w="1573"/>
      </w:tblGrid>
      <w:tr w:rsidR="003D5BB8" w:rsidRPr="00ED2793" w:rsidTr="0014418A">
        <w:tc>
          <w:tcPr>
            <w:tcW w:w="5245" w:type="dxa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D2793" w:rsidRDefault="003D5BB8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5BB8" w:rsidRPr="00ED2793" w:rsidTr="0014418A">
        <w:tc>
          <w:tcPr>
            <w:tcW w:w="5245" w:type="dxa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D2793" w:rsidRDefault="003D5BB8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 /</w:t>
            </w:r>
          </w:p>
        </w:tc>
      </w:tr>
      <w:tr w:rsidR="003D5BB8" w:rsidRPr="00ED2793" w:rsidTr="0014418A">
        <w:tc>
          <w:tcPr>
            <w:tcW w:w="5245" w:type="dxa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D2793" w:rsidRDefault="003D5BB8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BB8" w:rsidRPr="00ED2793" w:rsidTr="0014418A">
        <w:tc>
          <w:tcPr>
            <w:tcW w:w="5245" w:type="dxa"/>
          </w:tcPr>
          <w:p w:rsidR="003D5BB8" w:rsidRPr="00ED2793" w:rsidRDefault="003D5BB8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D2793" w:rsidRDefault="003D5BB8" w:rsidP="00B01F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1" w:type="dxa"/>
          </w:tcPr>
          <w:p w:rsidR="003D5BB8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3D5BB8" w:rsidRPr="00ED2793" w:rsidRDefault="003D5BB8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3D5BB8" w:rsidRPr="00ED2793" w:rsidRDefault="0001274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B108E" w:rsidRPr="00ED2793" w:rsidTr="0014418A">
        <w:tc>
          <w:tcPr>
            <w:tcW w:w="5245" w:type="dxa"/>
          </w:tcPr>
          <w:p w:rsidR="00EB108E" w:rsidRPr="00ED2793" w:rsidRDefault="00EB108E" w:rsidP="00B01FD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EB108E" w:rsidRPr="00ED2793" w:rsidRDefault="00EB108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34" w:type="dxa"/>
            <w:gridSpan w:val="3"/>
          </w:tcPr>
          <w:p w:rsidR="00EB108E" w:rsidRPr="00ED2793" w:rsidRDefault="00EB108E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401,504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155,084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82,982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4A0026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  <w:r w:rsidRPr="00566F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ค่าใช้จ่ายสนับสนุนการขาย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45,830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566F5B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6F5B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7,157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16,401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F5B">
              <w:rPr>
                <w:rFonts w:asciiTheme="majorBidi" w:hAnsi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7,384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2F1CA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E1C64">
              <w:rPr>
                <w:rFonts w:asciiTheme="majorBidi" w:hAnsiTheme="majorBidi"/>
                <w:sz w:val="30"/>
                <w:szCs w:val="30"/>
                <w:cs/>
              </w:rPr>
              <w:t>ค่าธรรมเนียมบัตรเครดิต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3E1C64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7,090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713D29" w:rsidRPr="003E1C64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CA3">
              <w:rPr>
                <w:rFonts w:asciiTheme="majorBidi" w:hAnsiTheme="majorBidi"/>
                <w:sz w:val="30"/>
                <w:szCs w:val="30"/>
                <w:cs/>
              </w:rPr>
              <w:t>ค่าภาษีโรงเรือน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6,848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</w:tr>
      <w:tr w:rsidR="00713D29" w:rsidRPr="00ED2793" w:rsidTr="003E1C64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C64">
              <w:rPr>
                <w:rFonts w:asciiTheme="majorBidi" w:hAnsiTheme="majorBidi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4,497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009</w:t>
            </w:r>
          </w:p>
        </w:tc>
      </w:tr>
      <w:tr w:rsidR="00713D29" w:rsidRPr="00ED2793" w:rsidTr="001F13D2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8,987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713D29" w:rsidRPr="00ED2793" w:rsidRDefault="00DC22F2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8,846</w:t>
            </w:r>
          </w:p>
        </w:tc>
      </w:tr>
      <w:tr w:rsidR="00713D29" w:rsidRPr="00ED2793" w:rsidTr="001F13D2">
        <w:tc>
          <w:tcPr>
            <w:tcW w:w="5245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3D29" w:rsidRPr="00ED2793" w:rsidRDefault="00DC22F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743,764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E1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1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</w:tr>
      <w:tr w:rsidR="001F13D2" w:rsidRPr="00ED2793" w:rsidTr="001F13D2">
        <w:trPr>
          <w:trHeight w:hRule="exact" w:val="227"/>
        </w:trPr>
        <w:tc>
          <w:tcPr>
            <w:tcW w:w="5245" w:type="dxa"/>
          </w:tcPr>
          <w:p w:rsidR="001F13D2" w:rsidRPr="00ED2793" w:rsidRDefault="001F13D2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1F13D2" w:rsidRPr="00ED2793" w:rsidRDefault="001F13D2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double" w:sz="4" w:space="0" w:color="auto"/>
            </w:tcBorders>
            <w:shd w:val="clear" w:color="auto" w:fill="auto"/>
          </w:tcPr>
          <w:p w:rsidR="001F13D2" w:rsidRDefault="001F13D2" w:rsidP="00DC22F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F13D2" w:rsidRPr="00ED2793" w:rsidRDefault="001F13D2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1F13D2" w:rsidRPr="003E1C64" w:rsidRDefault="001F13D2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1B7D06" w:rsidRPr="00ED2793" w:rsidRDefault="00010EF4" w:rsidP="001F13D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60" w:line="240" w:lineRule="auto"/>
        <w:ind w:left="539" w:hanging="53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27</w:t>
      </w:r>
      <w:r w:rsidR="001B7D06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164E3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ค่าใช้จ่าย (รายได้) </w:t>
      </w:r>
      <w:r w:rsidR="001B7D06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tbl>
      <w:tblPr>
        <w:tblW w:w="8931" w:type="dxa"/>
        <w:tblLayout w:type="fixed"/>
        <w:tblLook w:val="0000"/>
      </w:tblPr>
      <w:tblGrid>
        <w:gridCol w:w="4536"/>
        <w:gridCol w:w="993"/>
        <w:gridCol w:w="1559"/>
        <w:gridCol w:w="283"/>
        <w:gridCol w:w="1560"/>
      </w:tblGrid>
      <w:tr w:rsidR="007305A7" w:rsidRPr="00ED2793" w:rsidTr="00BD19E9">
        <w:trPr>
          <w:tblHeader/>
        </w:trPr>
        <w:tc>
          <w:tcPr>
            <w:tcW w:w="4536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305A7" w:rsidRPr="00ED2793" w:rsidTr="00BD19E9">
        <w:trPr>
          <w:tblHeader/>
        </w:trPr>
        <w:tc>
          <w:tcPr>
            <w:tcW w:w="4536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/ </w:t>
            </w:r>
          </w:p>
        </w:tc>
      </w:tr>
      <w:tr w:rsidR="007305A7" w:rsidRPr="00ED2793" w:rsidTr="00BD19E9">
        <w:trPr>
          <w:tblHeader/>
        </w:trPr>
        <w:tc>
          <w:tcPr>
            <w:tcW w:w="4536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7305A7" w:rsidRPr="00ED2793" w:rsidRDefault="007305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4FD" w:rsidRPr="00ED2793" w:rsidTr="00BD19E9">
        <w:trPr>
          <w:tblHeader/>
        </w:trPr>
        <w:tc>
          <w:tcPr>
            <w:tcW w:w="4536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5964FD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5964FD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13D2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964FD" w:rsidRPr="00ED2793" w:rsidTr="00BD19E9">
        <w:trPr>
          <w:tblHeader/>
        </w:trPr>
        <w:tc>
          <w:tcPr>
            <w:tcW w:w="4536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6F73DD" w:rsidRPr="00ED2793" w:rsidTr="00D8196C">
        <w:tc>
          <w:tcPr>
            <w:tcW w:w="4536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93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964FD" w:rsidRPr="00ED2793" w:rsidTr="00D8196C">
        <w:tc>
          <w:tcPr>
            <w:tcW w:w="4536" w:type="dxa"/>
          </w:tcPr>
          <w:p w:rsidR="005964FD" w:rsidRPr="00ED2793" w:rsidRDefault="005964F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93" w:type="dxa"/>
          </w:tcPr>
          <w:p w:rsidR="005964FD" w:rsidRPr="00ED2793" w:rsidRDefault="005964F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</w:tcPr>
          <w:p w:rsidR="005964FD" w:rsidRPr="00ED2793" w:rsidRDefault="005964F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5964FD" w:rsidRPr="00ED2793" w:rsidRDefault="005964FD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5964FD" w:rsidRPr="00ED2793" w:rsidRDefault="005964FD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1274B" w:rsidRPr="00ED2793" w:rsidTr="006F73DD">
        <w:tc>
          <w:tcPr>
            <w:tcW w:w="4536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1274B" w:rsidRPr="00183B3F" w:rsidRDefault="00D22945" w:rsidP="00183B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598</w:t>
            </w:r>
          </w:p>
        </w:tc>
        <w:tc>
          <w:tcPr>
            <w:tcW w:w="283" w:type="dxa"/>
          </w:tcPr>
          <w:p w:rsidR="0001274B" w:rsidRPr="00ED2793" w:rsidRDefault="0001274B" w:rsidP="00183B3F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274B" w:rsidRPr="00ED2793" w:rsidRDefault="00713D29" w:rsidP="00713D29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B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01274B" w:rsidRPr="000A772B" w:rsidTr="001F13D2">
        <w:trPr>
          <w:trHeight w:hRule="exact" w:val="113"/>
        </w:trPr>
        <w:tc>
          <w:tcPr>
            <w:tcW w:w="4536" w:type="dxa"/>
          </w:tcPr>
          <w:p w:rsidR="0001274B" w:rsidRPr="000A772B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3" w:type="dxa"/>
          </w:tcPr>
          <w:p w:rsidR="0001274B" w:rsidRPr="000A772B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1274B" w:rsidRPr="000A772B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83" w:type="dxa"/>
          </w:tcPr>
          <w:p w:rsidR="0001274B" w:rsidRPr="000A772B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1274B" w:rsidRPr="000A772B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</w:tr>
      <w:tr w:rsidR="0001274B" w:rsidRPr="00ED2793" w:rsidTr="00D8196C">
        <w:tc>
          <w:tcPr>
            <w:tcW w:w="4536" w:type="dxa"/>
          </w:tcPr>
          <w:p w:rsidR="0001274B" w:rsidRPr="00ED2793" w:rsidRDefault="0001274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01274B" w:rsidRPr="00ED2793" w:rsidRDefault="0001274B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3D29" w:rsidRPr="00ED2793" w:rsidTr="00D8196C">
        <w:tc>
          <w:tcPr>
            <w:tcW w:w="4536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ED2793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993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:rsidR="00713D29" w:rsidRPr="00ED2793" w:rsidRDefault="00D22945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13D29" w:rsidRPr="00ED2793" w:rsidTr="00D8196C">
        <w:tc>
          <w:tcPr>
            <w:tcW w:w="4536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9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D22945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1,976</w:t>
            </w:r>
          </w:p>
        </w:tc>
      </w:tr>
    </w:tbl>
    <w:p w:rsidR="00D22945" w:rsidRPr="00D22945" w:rsidRDefault="00FC5A6E" w:rsidP="00D22945">
      <w:pPr>
        <w:tabs>
          <w:tab w:val="clear" w:pos="227"/>
          <w:tab w:val="clear" w:pos="454"/>
          <w:tab w:val="clear" w:pos="680"/>
        </w:tabs>
        <w:spacing w:before="240" w:line="240" w:lineRule="auto"/>
        <w:ind w:right="-1077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ภาษีเงินได้ที่รับรู้ในกำไรขาดทุนเบ็ดเสร็จอื่น </w:t>
      </w:r>
    </w:p>
    <w:tbl>
      <w:tblPr>
        <w:tblpPr w:leftFromText="180" w:rightFromText="180" w:vertAnchor="text" w:horzAnchor="margin" w:tblpX="83" w:tblpY="362"/>
        <w:tblW w:w="8931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5387"/>
        <w:gridCol w:w="1701"/>
        <w:gridCol w:w="283"/>
        <w:gridCol w:w="1560"/>
      </w:tblGrid>
      <w:tr w:rsidR="000A772B" w:rsidRPr="00ED2793" w:rsidTr="00310B7A">
        <w:trPr>
          <w:cantSplit/>
        </w:trPr>
        <w:tc>
          <w:tcPr>
            <w:tcW w:w="5387" w:type="dxa"/>
          </w:tcPr>
          <w:p w:rsidR="000A772B" w:rsidRPr="00ED2793" w:rsidRDefault="000A772B" w:rsidP="000A772B">
            <w:pPr>
              <w:tabs>
                <w:tab w:val="clear" w:pos="258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544" w:type="dxa"/>
            <w:gridSpan w:val="3"/>
          </w:tcPr>
          <w:p w:rsidR="000A772B" w:rsidRPr="00ED2793" w:rsidRDefault="000A772B" w:rsidP="000A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A772B" w:rsidRPr="00ED2793" w:rsidTr="00310B7A">
        <w:trPr>
          <w:cantSplit/>
        </w:trPr>
        <w:tc>
          <w:tcPr>
            <w:tcW w:w="5387" w:type="dxa"/>
          </w:tcPr>
          <w:p w:rsidR="000A772B" w:rsidRPr="00ED2793" w:rsidRDefault="000A772B" w:rsidP="000A772B">
            <w:pPr>
              <w:tabs>
                <w:tab w:val="clear" w:pos="258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544" w:type="dxa"/>
            <w:gridSpan w:val="3"/>
          </w:tcPr>
          <w:p w:rsidR="000A772B" w:rsidRPr="00ED2793" w:rsidRDefault="000A772B" w:rsidP="000A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/ </w:t>
            </w:r>
          </w:p>
        </w:tc>
      </w:tr>
      <w:tr w:rsidR="000A772B" w:rsidRPr="00ED2793" w:rsidTr="00310B7A">
        <w:trPr>
          <w:cantSplit/>
        </w:trPr>
        <w:tc>
          <w:tcPr>
            <w:tcW w:w="5387" w:type="dxa"/>
          </w:tcPr>
          <w:p w:rsidR="000A772B" w:rsidRPr="00ED2793" w:rsidRDefault="000A772B" w:rsidP="000A772B">
            <w:pPr>
              <w:tabs>
                <w:tab w:val="clear" w:pos="258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544" w:type="dxa"/>
            <w:gridSpan w:val="3"/>
          </w:tcPr>
          <w:p w:rsidR="000A772B" w:rsidRPr="00ED2793" w:rsidRDefault="000A772B" w:rsidP="000A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772B" w:rsidRPr="00ED2793" w:rsidTr="00310B7A">
        <w:trPr>
          <w:cantSplit/>
        </w:trPr>
        <w:tc>
          <w:tcPr>
            <w:tcW w:w="5387" w:type="dxa"/>
          </w:tcPr>
          <w:p w:rsidR="000A772B" w:rsidRPr="00ED2793" w:rsidRDefault="000A772B" w:rsidP="000A772B">
            <w:pPr>
              <w:tabs>
                <w:tab w:val="clear" w:pos="258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01" w:type="dxa"/>
          </w:tcPr>
          <w:p w:rsidR="000A772B" w:rsidRPr="00ED2793" w:rsidRDefault="00010EF4" w:rsidP="000A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0A772B" w:rsidRPr="00ED2793" w:rsidRDefault="000A772B" w:rsidP="000A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0A772B" w:rsidRPr="00ED2793" w:rsidRDefault="00010EF4" w:rsidP="000A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A772B" w:rsidRPr="00ED2793" w:rsidTr="00310B7A">
        <w:trPr>
          <w:cantSplit/>
        </w:trPr>
        <w:tc>
          <w:tcPr>
            <w:tcW w:w="5387" w:type="dxa"/>
          </w:tcPr>
          <w:p w:rsidR="000A772B" w:rsidRPr="00ED2793" w:rsidRDefault="000A772B" w:rsidP="000A772B">
            <w:pPr>
              <w:tabs>
                <w:tab w:val="clear" w:pos="258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544" w:type="dxa"/>
            <w:gridSpan w:val="3"/>
          </w:tcPr>
          <w:p w:rsidR="000A772B" w:rsidRPr="00ED2793" w:rsidRDefault="000A772B" w:rsidP="000A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A772B" w:rsidRPr="00ED2793" w:rsidTr="00D8196C">
        <w:trPr>
          <w:cantSplit/>
        </w:trPr>
        <w:tc>
          <w:tcPr>
            <w:tcW w:w="5387" w:type="dxa"/>
          </w:tcPr>
          <w:p w:rsidR="000A772B" w:rsidRPr="00ED2793" w:rsidRDefault="000A772B" w:rsidP="000A772B">
            <w:pPr>
              <w:tabs>
                <w:tab w:val="clear" w:pos="258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1701" w:type="dxa"/>
            <w:vAlign w:val="bottom"/>
          </w:tcPr>
          <w:p w:rsidR="000A772B" w:rsidRPr="00ED2793" w:rsidRDefault="00D22945" w:rsidP="000A772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0A772B" w:rsidRPr="00ED2793" w:rsidRDefault="000A772B" w:rsidP="000A772B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60" w:type="dxa"/>
            <w:vAlign w:val="bottom"/>
          </w:tcPr>
          <w:p w:rsidR="000A772B" w:rsidRPr="00ED2793" w:rsidRDefault="000A772B" w:rsidP="000A772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713D29" w:rsidRPr="00ED2793" w:rsidTr="006F73DD">
        <w:trPr>
          <w:cantSplit/>
        </w:trPr>
        <w:tc>
          <w:tcPr>
            <w:tcW w:w="5387" w:type="dxa"/>
          </w:tcPr>
          <w:p w:rsidR="00713D29" w:rsidRPr="00ED2793" w:rsidRDefault="00713D29" w:rsidP="00713D29">
            <w:pPr>
              <w:tabs>
                <w:tab w:val="clear" w:pos="227"/>
                <w:tab w:val="clear" w:pos="2580"/>
                <w:tab w:val="left" w:pos="0"/>
              </w:tabs>
              <w:spacing w:line="240" w:lineRule="auto"/>
              <w:ind w:left="180" w:right="-77" w:hanging="26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ED2793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ขาดทุน)</w:t>
            </w:r>
            <w:r w:rsidRPr="00ED2793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13D29" w:rsidRPr="00ED2793" w:rsidRDefault="00D22945" w:rsidP="00D2294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215</w:t>
            </w:r>
          </w:p>
        </w:tc>
        <w:tc>
          <w:tcPr>
            <w:tcW w:w="283" w:type="dxa"/>
            <w:vAlign w:val="bottom"/>
          </w:tcPr>
          <w:p w:rsidR="00713D29" w:rsidRPr="00ED2793" w:rsidRDefault="00713D29" w:rsidP="00713D2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713D29" w:rsidRPr="00ED2793" w:rsidTr="006F73DD">
        <w:trPr>
          <w:cantSplit/>
          <w:trHeight w:hRule="exact" w:val="397"/>
        </w:trPr>
        <w:tc>
          <w:tcPr>
            <w:tcW w:w="5387" w:type="dxa"/>
            <w:vAlign w:val="bottom"/>
          </w:tcPr>
          <w:p w:rsidR="00713D29" w:rsidRPr="003E683B" w:rsidRDefault="00713D29" w:rsidP="00713D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9" w:hanging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E580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D29" w:rsidRPr="003E683B" w:rsidRDefault="00D22945" w:rsidP="00713D2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185</w:t>
            </w:r>
          </w:p>
        </w:tc>
        <w:tc>
          <w:tcPr>
            <w:tcW w:w="283" w:type="dxa"/>
            <w:vAlign w:val="bottom"/>
          </w:tcPr>
          <w:p w:rsidR="00713D29" w:rsidRPr="00ED2793" w:rsidRDefault="00713D29" w:rsidP="00713D2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D29" w:rsidRPr="003E683B" w:rsidRDefault="00713D29" w:rsidP="00713D2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E683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(150)</w:t>
            </w:r>
          </w:p>
        </w:tc>
      </w:tr>
      <w:tr w:rsidR="006F73DD" w:rsidRPr="00ED2793" w:rsidTr="006F73DD">
        <w:trPr>
          <w:cantSplit/>
          <w:trHeight w:hRule="exact" w:val="397"/>
        </w:trPr>
        <w:tc>
          <w:tcPr>
            <w:tcW w:w="5387" w:type="dxa"/>
            <w:vAlign w:val="bottom"/>
          </w:tcPr>
          <w:p w:rsidR="006F73DD" w:rsidRPr="008E580A" w:rsidRDefault="006F73DD" w:rsidP="008E580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9" w:hanging="84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6F73DD" w:rsidRPr="003E683B" w:rsidRDefault="006F73DD" w:rsidP="008E580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59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:rsidR="006F73DD" w:rsidRPr="00ED2793" w:rsidRDefault="006F73DD" w:rsidP="008E580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:rsidR="006F73DD" w:rsidRDefault="006F73DD" w:rsidP="008E580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p w:rsidR="004623D2" w:rsidRPr="00674834" w:rsidRDefault="004623D2" w:rsidP="00250F02">
      <w:pPr>
        <w:tabs>
          <w:tab w:val="clear" w:pos="227"/>
          <w:tab w:val="clear" w:pos="454"/>
          <w:tab w:val="clear" w:pos="680"/>
        </w:tabs>
        <w:spacing w:before="240" w:after="240" w:line="240" w:lineRule="auto"/>
        <w:ind w:right="-1080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13" w:type="dxa"/>
        <w:tblBorders>
          <w:bottom w:val="double" w:sz="4" w:space="0" w:color="auto"/>
        </w:tblBorders>
        <w:tblLayout w:type="fixed"/>
        <w:tblLook w:val="01E0"/>
      </w:tblPr>
      <w:tblGrid>
        <w:gridCol w:w="3969"/>
        <w:gridCol w:w="900"/>
        <w:gridCol w:w="270"/>
        <w:gridCol w:w="1239"/>
        <w:gridCol w:w="360"/>
        <w:gridCol w:w="900"/>
        <w:gridCol w:w="360"/>
        <w:gridCol w:w="1215"/>
      </w:tblGrid>
      <w:tr w:rsidR="00993EA7" w:rsidRPr="00ED2793" w:rsidTr="00257381">
        <w:tc>
          <w:tcPr>
            <w:tcW w:w="3969" w:type="dxa"/>
            <w:shd w:val="clear" w:color="auto" w:fill="auto"/>
          </w:tcPr>
          <w:p w:rsidR="00993EA7" w:rsidRPr="00ED2793" w:rsidRDefault="00993E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4" w:type="dxa"/>
            <w:gridSpan w:val="7"/>
            <w:shd w:val="clear" w:color="auto" w:fill="auto"/>
          </w:tcPr>
          <w:p w:rsidR="00993EA7" w:rsidRPr="00ED2793" w:rsidRDefault="00993EA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623D2" w:rsidRPr="00ED2793" w:rsidTr="00257381">
        <w:tc>
          <w:tcPr>
            <w:tcW w:w="3969" w:type="dxa"/>
            <w:shd w:val="clear" w:color="auto" w:fill="auto"/>
          </w:tcPr>
          <w:p w:rsidR="004623D2" w:rsidRPr="00ED2793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4623D2" w:rsidRPr="00010EF4" w:rsidRDefault="00010E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EF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:rsidR="004623D2" w:rsidRPr="00010EF4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:rsidR="004623D2" w:rsidRPr="00010EF4" w:rsidRDefault="00010E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EF4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4623D2" w:rsidRPr="00ED2793" w:rsidTr="00257381">
        <w:tc>
          <w:tcPr>
            <w:tcW w:w="3969" w:type="dxa"/>
            <w:shd w:val="clear" w:color="auto" w:fill="auto"/>
          </w:tcPr>
          <w:p w:rsidR="004623D2" w:rsidRPr="00ED2793" w:rsidRDefault="004623D2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4623D2" w:rsidRPr="00ED2793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60" w:type="dxa"/>
            <w:shd w:val="clear" w:color="auto" w:fill="auto"/>
          </w:tcPr>
          <w:p w:rsidR="004623D2" w:rsidRPr="00ED2793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0" w:type="dxa"/>
            <w:shd w:val="clear" w:color="auto" w:fill="auto"/>
          </w:tcPr>
          <w:p w:rsidR="004623D2" w:rsidRPr="00ED2793" w:rsidRDefault="004623D2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4623D2" w:rsidRPr="00ED2793" w:rsidRDefault="004623D2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3D29" w:rsidRPr="00ED2793" w:rsidTr="00E24785">
        <w:tc>
          <w:tcPr>
            <w:tcW w:w="3969" w:type="dxa"/>
            <w:shd w:val="clear" w:color="auto" w:fill="auto"/>
          </w:tcPr>
          <w:p w:rsidR="00713D29" w:rsidRPr="00ED2793" w:rsidRDefault="00713D29" w:rsidP="00713D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shd w:val="clear" w:color="auto" w:fill="auto"/>
          </w:tcPr>
          <w:p w:rsidR="00713D29" w:rsidRPr="00ED2793" w:rsidRDefault="00F41334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2,936</w:t>
            </w: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12,974</w:t>
            </w:r>
          </w:p>
        </w:tc>
      </w:tr>
      <w:tr w:rsidR="00713D29" w:rsidRPr="00ED2793" w:rsidTr="00E24785">
        <w:tc>
          <w:tcPr>
            <w:tcW w:w="3969" w:type="dxa"/>
            <w:shd w:val="clear" w:color="auto" w:fill="auto"/>
          </w:tcPr>
          <w:p w:rsidR="00713D29" w:rsidRPr="00ED2793" w:rsidRDefault="00713D29" w:rsidP="00713D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</w:tcPr>
          <w:p w:rsidR="00713D29" w:rsidRPr="00ED2793" w:rsidRDefault="00F41334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2,595</w:t>
            </w:r>
          </w:p>
        </w:tc>
      </w:tr>
      <w:tr w:rsidR="00713D29" w:rsidRPr="00ED2793" w:rsidTr="00E24785">
        <w:tc>
          <w:tcPr>
            <w:tcW w:w="3969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:rsidR="00713D29" w:rsidRPr="00ED2793" w:rsidRDefault="00D22945" w:rsidP="00713D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13D29" w:rsidRPr="00ED2793" w:rsidTr="00E24785">
        <w:tc>
          <w:tcPr>
            <w:tcW w:w="3969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ค่าใช้จ่ายที่มีสิทธิหักเป็นค่าใช้จ่ายได้เพิ่มขึ้น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 w:hanging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:rsidR="00713D29" w:rsidRPr="00ED2793" w:rsidRDefault="00E2502C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13D29" w:rsidRPr="00ED2793" w:rsidTr="00E24785">
        <w:tc>
          <w:tcPr>
            <w:tcW w:w="3969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:rsidR="00713D29" w:rsidRPr="00ED2793" w:rsidRDefault="00E2502C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713D29" w:rsidRPr="00ED2793" w:rsidTr="00E24785"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:rsidR="00713D29" w:rsidRPr="00ED2793" w:rsidRDefault="00F41334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</w:tr>
      <w:tr w:rsidR="00713D29" w:rsidRPr="00ED2793" w:rsidTr="00E24785">
        <w:trPr>
          <w:trHeight w:val="82"/>
        </w:trPr>
        <w:tc>
          <w:tcPr>
            <w:tcW w:w="3969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3D29" w:rsidRPr="00ED2793" w:rsidRDefault="00E2502C" w:rsidP="00713D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F413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3D29" w:rsidRPr="00ED2793" w:rsidRDefault="00E2502C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1,976</w:t>
            </w:r>
          </w:p>
        </w:tc>
      </w:tr>
      <w:tr w:rsidR="006A0D6B" w:rsidRPr="00ED2793" w:rsidTr="00257381">
        <w:trPr>
          <w:trHeight w:val="82"/>
        </w:trPr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ED2793" w:rsidRDefault="006A0D6B" w:rsidP="00B01F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0961B7" w:rsidRPr="00ED2793" w:rsidRDefault="000961B7" w:rsidP="00B01FDE">
      <w:pPr>
        <w:tabs>
          <w:tab w:val="clear" w:pos="227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961B7" w:rsidRPr="00ED2793" w:rsidSect="003F68AE">
          <w:headerReference w:type="default" r:id="rId16"/>
          <w:pgSz w:w="11909" w:h="16834" w:code="9"/>
          <w:pgMar w:top="1440" w:right="1077" w:bottom="1440" w:left="1588" w:header="720" w:footer="720" w:gutter="0"/>
          <w:cols w:space="720"/>
          <w:docGrid w:linePitch="245"/>
        </w:sectPr>
      </w:pPr>
    </w:p>
    <w:tbl>
      <w:tblPr>
        <w:tblW w:w="9311" w:type="dxa"/>
        <w:tblBorders>
          <w:bottom w:val="double" w:sz="4" w:space="0" w:color="auto"/>
        </w:tblBorders>
        <w:tblLayout w:type="fixed"/>
        <w:tblLook w:val="01E0"/>
      </w:tblPr>
      <w:tblGrid>
        <w:gridCol w:w="4111"/>
        <w:gridCol w:w="900"/>
        <w:gridCol w:w="270"/>
        <w:gridCol w:w="1240"/>
        <w:gridCol w:w="360"/>
        <w:gridCol w:w="900"/>
        <w:gridCol w:w="360"/>
        <w:gridCol w:w="1170"/>
      </w:tblGrid>
      <w:tr w:rsidR="00396604" w:rsidRPr="00ED2793" w:rsidTr="00257381">
        <w:trPr>
          <w:trHeight w:hRule="exact" w:val="374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0" w:type="dxa"/>
            <w:gridSpan w:val="7"/>
            <w:tcBorders>
              <w:top w:val="nil"/>
            </w:tcBorders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96604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396604" w:rsidRPr="00010EF4" w:rsidRDefault="00010E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EF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396604" w:rsidRPr="00010EF4" w:rsidRDefault="00010EF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EF4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396604" w:rsidRPr="00ED2793" w:rsidTr="00257381">
        <w:tc>
          <w:tcPr>
            <w:tcW w:w="4111" w:type="dxa"/>
            <w:shd w:val="clear" w:color="auto" w:fill="auto"/>
          </w:tcPr>
          <w:p w:rsidR="00396604" w:rsidRPr="00ED2793" w:rsidRDefault="00396604" w:rsidP="00B01F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nil"/>
            </w:tcBorders>
            <w:shd w:val="clear" w:color="auto" w:fill="auto"/>
          </w:tcPr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60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0" w:type="dxa"/>
            <w:shd w:val="clear" w:color="auto" w:fill="auto"/>
          </w:tcPr>
          <w:p w:rsidR="00396604" w:rsidRPr="00ED2793" w:rsidRDefault="0039660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96604" w:rsidRPr="00ED2793" w:rsidRDefault="00396604" w:rsidP="00B01F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41334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F41334" w:rsidRPr="00ED2793" w:rsidRDefault="00F41334" w:rsidP="00F413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3,489</w:t>
            </w: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13,270</w:t>
            </w:r>
          </w:p>
        </w:tc>
      </w:tr>
      <w:tr w:rsidR="00F41334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F41334" w:rsidRPr="00ED2793" w:rsidRDefault="00F41334" w:rsidP="00F413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2,654</w:t>
            </w:r>
          </w:p>
        </w:tc>
      </w:tr>
      <w:tr w:rsidR="00F41334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41334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ค่าใช้จ่ายที่มีสิทธิหักเป็นค่าใช้จ่ายได้เพิ่มขึ้น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41334" w:rsidRPr="00ED2793" w:rsidTr="00257381">
        <w:trPr>
          <w:trHeight w:hRule="exact" w:val="374"/>
        </w:trPr>
        <w:tc>
          <w:tcPr>
            <w:tcW w:w="4111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79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F41334" w:rsidRPr="00ED2793" w:rsidTr="00257381">
        <w:trPr>
          <w:trHeight w:hRule="exact" w:val="374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</w:tr>
      <w:tr w:rsidR="00F41334" w:rsidRPr="00ED2793" w:rsidTr="00DF74FB">
        <w:trPr>
          <w:trHeight w:hRule="exact" w:val="415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F41334" w:rsidRPr="00ED2793" w:rsidRDefault="00F41334" w:rsidP="00F4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334" w:rsidRPr="00ED2793" w:rsidRDefault="00F41334" w:rsidP="00F41334">
            <w:pPr>
              <w:pStyle w:val="acctfourfigures"/>
              <w:tabs>
                <w:tab w:val="clear" w:pos="765"/>
              </w:tabs>
              <w:spacing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1,976</w:t>
            </w:r>
          </w:p>
        </w:tc>
      </w:tr>
    </w:tbl>
    <w:p w:rsidR="004E44FE" w:rsidRPr="00ED2793" w:rsidRDefault="00DE1A52" w:rsidP="00F74E6A">
      <w:pPr>
        <w:pStyle w:val="a"/>
        <w:tabs>
          <w:tab w:val="clear" w:pos="1080"/>
          <w:tab w:val="left" w:pos="540"/>
        </w:tabs>
        <w:spacing w:before="240" w:after="240"/>
        <w:ind w:right="-25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  <w:lang w:val="en-US"/>
        </w:rPr>
        <w:t>28</w:t>
      </w:r>
      <w:r w:rsidR="00475756" w:rsidRPr="00ED2793">
        <w:rPr>
          <w:rFonts w:asciiTheme="majorBidi" w:hAnsiTheme="majorBidi" w:cstheme="majorBidi"/>
          <w:b/>
          <w:bCs/>
          <w:lang w:val="en-US"/>
        </w:rPr>
        <w:tab/>
      </w:r>
      <w:r w:rsidR="006A715C" w:rsidRPr="00ED2793">
        <w:rPr>
          <w:rFonts w:asciiTheme="majorBidi" w:hAnsiTheme="majorBidi" w:cstheme="majorBidi"/>
          <w:b/>
          <w:bCs/>
          <w:cs/>
          <w:lang w:val="en-US"/>
        </w:rPr>
        <w:t>กำไร</w:t>
      </w:r>
      <w:r w:rsidR="004E44FE" w:rsidRPr="00ED2793">
        <w:rPr>
          <w:rFonts w:asciiTheme="majorBidi" w:hAnsiTheme="majorBidi" w:cstheme="majorBidi"/>
          <w:b/>
          <w:bCs/>
          <w:cs/>
        </w:rPr>
        <w:t>ต่อหุ้น</w:t>
      </w:r>
    </w:p>
    <w:p w:rsidR="00C57F8C" w:rsidRPr="00ED2793" w:rsidRDefault="00330FE6" w:rsidP="008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ก</w:t>
      </w:r>
      <w:r w:rsidR="006A715C" w:rsidRPr="00ED2793">
        <w:rPr>
          <w:rFonts w:asciiTheme="majorBidi" w:hAnsiTheme="majorBidi" w:cstheme="majorBidi"/>
          <w:sz w:val="30"/>
          <w:szCs w:val="30"/>
          <w:cs/>
        </w:rPr>
        <w:t>ำไร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>ต่อหุ้นขั้นพื้นฐาน</w:t>
      </w:r>
      <w:r w:rsidR="00CA1CD4" w:rsidRPr="00ED279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9176B8" w:rsidRPr="00ED2793">
        <w:rPr>
          <w:rFonts w:asciiTheme="majorBidi" w:hAnsiTheme="majorBidi" w:cstheme="majorBidi"/>
          <w:sz w:val="30"/>
          <w:szCs w:val="30"/>
          <w:cs/>
        </w:rPr>
        <w:t>แต่ละปี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E44FE" w:rsidRPr="00ED2793">
        <w:rPr>
          <w:rFonts w:asciiTheme="majorBidi" w:hAnsiTheme="majorBidi" w:cstheme="majorBidi"/>
          <w:sz w:val="30"/>
          <w:szCs w:val="30"/>
        </w:rPr>
        <w:t>3</w:t>
      </w:r>
      <w:r w:rsidR="009176B8" w:rsidRPr="00ED2793">
        <w:rPr>
          <w:rFonts w:asciiTheme="majorBidi" w:hAnsiTheme="majorBidi" w:cstheme="majorBidi"/>
          <w:sz w:val="30"/>
          <w:szCs w:val="30"/>
        </w:rPr>
        <w:t>1</w:t>
      </w:r>
      <w:r w:rsidR="00447276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9176B8"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E44FE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C420EE" w:rsidRPr="00ED2793">
        <w:rPr>
          <w:rFonts w:asciiTheme="majorBidi" w:hAnsiTheme="majorBidi" w:cstheme="majorBidi"/>
          <w:sz w:val="30"/>
          <w:szCs w:val="30"/>
        </w:rPr>
        <w:t>25</w:t>
      </w:r>
      <w:r w:rsidR="0001274B" w:rsidRPr="00ED2793">
        <w:rPr>
          <w:rFonts w:asciiTheme="majorBidi" w:hAnsiTheme="majorBidi" w:cstheme="majorBidi"/>
          <w:sz w:val="30"/>
          <w:szCs w:val="30"/>
        </w:rPr>
        <w:t>6</w:t>
      </w:r>
      <w:r w:rsidR="00713D29">
        <w:rPr>
          <w:rFonts w:asciiTheme="majorBidi" w:hAnsiTheme="majorBidi" w:cstheme="majorBidi"/>
          <w:sz w:val="30"/>
          <w:szCs w:val="30"/>
        </w:rPr>
        <w:t>2</w:t>
      </w:r>
      <w:r w:rsidR="00C420EE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C420EE" w:rsidRPr="00ED279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20EE" w:rsidRPr="00ED2793">
        <w:rPr>
          <w:rFonts w:asciiTheme="majorBidi" w:hAnsiTheme="majorBidi" w:cstheme="majorBidi"/>
          <w:sz w:val="30"/>
          <w:szCs w:val="30"/>
        </w:rPr>
        <w:t>25</w:t>
      </w:r>
      <w:r w:rsidR="00713D29">
        <w:rPr>
          <w:rFonts w:asciiTheme="majorBidi" w:hAnsiTheme="majorBidi" w:cstheme="majorBidi"/>
          <w:sz w:val="30"/>
          <w:szCs w:val="30"/>
          <w:cs/>
        </w:rPr>
        <w:t>6</w:t>
      </w:r>
      <w:r w:rsidR="00713D29">
        <w:rPr>
          <w:rFonts w:asciiTheme="majorBidi" w:hAnsiTheme="majorBidi" w:cstheme="majorBidi"/>
          <w:sz w:val="30"/>
          <w:szCs w:val="30"/>
        </w:rPr>
        <w:t>1</w:t>
      </w:r>
      <w:r w:rsidR="004E44FE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="001C762F" w:rsidRPr="00ED2793">
        <w:rPr>
          <w:rFonts w:asciiTheme="majorBidi" w:hAnsiTheme="majorBidi" w:cstheme="majorBidi"/>
          <w:sz w:val="30"/>
          <w:szCs w:val="30"/>
          <w:cs/>
        </w:rPr>
        <w:t>กำไร</w:t>
      </w:r>
      <w:r w:rsidR="00CB4DA9" w:rsidRPr="00ED2793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>ที่เป็น</w:t>
      </w:r>
      <w:r w:rsidR="004E44FE" w:rsidRPr="00ED2793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</w:t>
      </w:r>
      <w:r w:rsidR="008656AF" w:rsidRPr="00ED2793">
        <w:rPr>
          <w:rFonts w:asciiTheme="majorBidi" w:hAnsiTheme="majorBidi" w:cstheme="majorBidi"/>
          <w:spacing w:val="2"/>
          <w:sz w:val="30"/>
          <w:szCs w:val="30"/>
          <w:cs/>
        </w:rPr>
        <w:t>สามัญ</w:t>
      </w:r>
      <w:r w:rsidR="004E44FE" w:rsidRPr="00ED2793">
        <w:rPr>
          <w:rFonts w:asciiTheme="majorBidi" w:hAnsiTheme="majorBidi" w:cstheme="majorBidi"/>
          <w:spacing w:val="2"/>
          <w:sz w:val="30"/>
          <w:szCs w:val="30"/>
          <w:cs/>
        </w:rPr>
        <w:t>ของบริษัทและจำนวนหุ้นสามัญที่ออกจำหน่ายแล้ว</w:t>
      </w:r>
      <w:r w:rsidR="00CB4DA9" w:rsidRPr="00ED2793">
        <w:rPr>
          <w:rFonts w:asciiTheme="majorBidi" w:hAnsiTheme="majorBidi" w:cstheme="majorBidi"/>
          <w:spacing w:val="2"/>
          <w:sz w:val="30"/>
          <w:szCs w:val="30"/>
          <w:cs/>
        </w:rPr>
        <w:t>ระหว่างปี</w:t>
      </w:r>
      <w:r w:rsidR="006A715C" w:rsidRPr="00ED2793">
        <w:rPr>
          <w:rFonts w:asciiTheme="majorBidi" w:hAnsiTheme="majorBidi" w:cstheme="majorBidi"/>
          <w:spacing w:val="2"/>
          <w:sz w:val="30"/>
          <w:szCs w:val="30"/>
          <w:cs/>
        </w:rPr>
        <w:t>โดย</w:t>
      </w:r>
      <w:r w:rsidR="004E44FE" w:rsidRPr="00ED2793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</w:p>
    <w:tbl>
      <w:tblPr>
        <w:tblW w:w="9236" w:type="dxa"/>
        <w:tblLayout w:type="fixed"/>
        <w:tblLook w:val="01E0"/>
      </w:tblPr>
      <w:tblGrid>
        <w:gridCol w:w="4111"/>
        <w:gridCol w:w="1080"/>
        <w:gridCol w:w="270"/>
        <w:gridCol w:w="1080"/>
        <w:gridCol w:w="270"/>
        <w:gridCol w:w="1080"/>
        <w:gridCol w:w="270"/>
        <w:gridCol w:w="1075"/>
      </w:tblGrid>
      <w:tr w:rsidR="009E10BB" w:rsidRPr="00ED2793" w:rsidTr="00257381">
        <w:tc>
          <w:tcPr>
            <w:tcW w:w="4111" w:type="dxa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9E10BB" w:rsidRPr="00ED2793" w:rsidTr="00257381">
        <w:tc>
          <w:tcPr>
            <w:tcW w:w="4111" w:type="dxa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ตามวิธีส่วนได้เสีย 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5" w:type="dxa"/>
            <w:gridSpan w:val="3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E10BB" w:rsidRPr="00ED2793" w:rsidTr="00257381">
        <w:tc>
          <w:tcPr>
            <w:tcW w:w="4111" w:type="dxa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ED2793" w:rsidRDefault="00010EF4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ED2793" w:rsidRDefault="00010EF4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ED2793" w:rsidRDefault="00010EF4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E10BB" w:rsidRPr="00ED2793" w:rsidRDefault="009E10BB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:rsidR="009E10BB" w:rsidRPr="00ED2793" w:rsidRDefault="00010EF4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9E10BB" w:rsidRPr="00ED2793" w:rsidTr="00257381">
        <w:trPr>
          <w:trHeight w:val="344"/>
        </w:trPr>
        <w:tc>
          <w:tcPr>
            <w:tcW w:w="4111" w:type="dxa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5" w:type="dxa"/>
            <w:gridSpan w:val="7"/>
          </w:tcPr>
          <w:p w:rsidR="009E10BB" w:rsidRPr="00ED2793" w:rsidRDefault="009E10BB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(พันบาท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/ </w:t>
            </w:r>
            <w:r w:rsidRPr="00ED27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พันหุ้น)</w:t>
            </w:r>
          </w:p>
        </w:tc>
      </w:tr>
      <w:tr w:rsidR="00713D29" w:rsidRPr="00ED2793" w:rsidTr="00E24785">
        <w:tc>
          <w:tcPr>
            <w:tcW w:w="411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13D29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F41334" w:rsidRPr="00ED2793" w:rsidRDefault="00F41334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2,986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13D29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10,999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13D29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F41334" w:rsidRPr="00697AC8" w:rsidRDefault="00D80174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3,538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713D29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713D29" w:rsidRPr="00697AC8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11,294</w:t>
            </w:r>
          </w:p>
        </w:tc>
      </w:tr>
      <w:tr w:rsidR="00713D29" w:rsidRPr="00ED2793" w:rsidTr="00E24785">
        <w:tc>
          <w:tcPr>
            <w:tcW w:w="411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13D29" w:rsidRPr="00ED2793" w:rsidRDefault="00F41334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13D29" w:rsidRPr="00ED2793" w:rsidRDefault="00F41334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</w:tr>
      <w:tr w:rsidR="00713D29" w:rsidRPr="00ED2793" w:rsidTr="006F73DD">
        <w:tc>
          <w:tcPr>
            <w:tcW w:w="4111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3D29" w:rsidRPr="00ED2793" w:rsidRDefault="00F41334" w:rsidP="00713D2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713D29" w:rsidRPr="00ED2793" w:rsidRDefault="00F41334" w:rsidP="00713D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:rsidR="00713D29" w:rsidRPr="00ED2793" w:rsidRDefault="00713D29" w:rsidP="0071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0.94</w:t>
            </w:r>
          </w:p>
        </w:tc>
      </w:tr>
      <w:tr w:rsidR="006F73DD" w:rsidRPr="00ED2793" w:rsidTr="006F73DD">
        <w:tc>
          <w:tcPr>
            <w:tcW w:w="4111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F73DD" w:rsidRDefault="006F73DD" w:rsidP="00B01FD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F73DD" w:rsidRDefault="006F73DD" w:rsidP="00B01FD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F73DD" w:rsidRPr="00ED2793" w:rsidRDefault="006F73D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:rsidR="006F73DD" w:rsidRPr="00ED2793" w:rsidRDefault="006F73DD" w:rsidP="00B01FD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801153" w:rsidRPr="00ED2793" w:rsidRDefault="0080115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01153" w:rsidRPr="00ED2793" w:rsidRDefault="0080115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:rsidR="00330FE6" w:rsidRPr="00ED2793" w:rsidRDefault="00DE1A52" w:rsidP="00E24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29</w:t>
      </w:r>
      <w:r w:rsidR="00330FE6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330FE6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:rsidR="00556060" w:rsidRPr="00291561" w:rsidRDefault="00556060" w:rsidP="00E24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1561">
        <w:rPr>
          <w:rFonts w:asciiTheme="majorBidi" w:hAnsi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F41334">
        <w:rPr>
          <w:rFonts w:asciiTheme="majorBidi" w:hAnsiTheme="majorBidi"/>
          <w:sz w:val="30"/>
          <w:szCs w:val="30"/>
        </w:rPr>
        <w:t>22</w:t>
      </w:r>
      <w:r w:rsidR="00E24785" w:rsidRPr="00291561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F41334">
        <w:rPr>
          <w:rFonts w:asciiTheme="majorBidi" w:hAnsiTheme="majorBidi"/>
          <w:sz w:val="30"/>
          <w:szCs w:val="30"/>
        </w:rPr>
        <w:t>2562</w:t>
      </w:r>
      <w:r w:rsidRPr="00291561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F41334">
        <w:rPr>
          <w:rFonts w:asciiTheme="majorBidi" w:hAnsiTheme="majorBidi"/>
          <w:sz w:val="30"/>
          <w:szCs w:val="30"/>
        </w:rPr>
        <w:t>0</w:t>
      </w:r>
      <w:r w:rsidR="00F41334">
        <w:rPr>
          <w:rFonts w:asciiTheme="majorBidi" w:hAnsiTheme="majorBidi"/>
          <w:sz w:val="30"/>
          <w:szCs w:val="30"/>
          <w:cs/>
        </w:rPr>
        <w:t>.</w:t>
      </w:r>
      <w:r w:rsidR="00F41334">
        <w:rPr>
          <w:rFonts w:asciiTheme="majorBidi" w:hAnsiTheme="majorBidi"/>
          <w:sz w:val="30"/>
          <w:szCs w:val="30"/>
        </w:rPr>
        <w:t>7</w:t>
      </w:r>
      <w:r w:rsidR="00E24785" w:rsidRPr="00291561">
        <w:rPr>
          <w:rFonts w:asciiTheme="majorBidi" w:hAnsiTheme="majorBidi"/>
          <w:sz w:val="30"/>
          <w:szCs w:val="30"/>
        </w:rPr>
        <w:t>0</w:t>
      </w:r>
      <w:r w:rsidRPr="00291561">
        <w:rPr>
          <w:rFonts w:asciiTheme="majorBidi" w:hAnsiTheme="majorBidi"/>
          <w:sz w:val="30"/>
          <w:szCs w:val="30"/>
          <w:cs/>
        </w:rPr>
        <w:t xml:space="preserve"> บาท เป็นจำนวนเงินทั้งสิ้น </w:t>
      </w:r>
      <w:r w:rsidR="00F41334">
        <w:rPr>
          <w:rFonts w:asciiTheme="majorBidi" w:hAnsiTheme="majorBidi"/>
          <w:sz w:val="30"/>
          <w:szCs w:val="30"/>
        </w:rPr>
        <w:t>8</w:t>
      </w:r>
      <w:r w:rsidR="00F41334">
        <w:rPr>
          <w:rFonts w:asciiTheme="majorBidi" w:hAnsiTheme="majorBidi"/>
          <w:sz w:val="30"/>
          <w:szCs w:val="30"/>
          <w:cs/>
        </w:rPr>
        <w:t>.</w:t>
      </w:r>
      <w:r w:rsidR="00F41334">
        <w:rPr>
          <w:rFonts w:asciiTheme="majorBidi" w:hAnsiTheme="majorBidi"/>
          <w:sz w:val="30"/>
          <w:szCs w:val="30"/>
        </w:rPr>
        <w:t>4</w:t>
      </w:r>
      <w:r w:rsidRPr="00291561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</w:t>
      </w:r>
      <w:r w:rsidR="00257381" w:rsidRPr="00291561">
        <w:rPr>
          <w:rFonts w:asciiTheme="majorBidi" w:hAnsiTheme="majorBidi"/>
          <w:sz w:val="30"/>
          <w:szCs w:val="30"/>
          <w:cs/>
        </w:rPr>
        <w:t>่าวได้จ่ายให้แก่ผู้ถือหุ้น</w:t>
      </w:r>
      <w:r w:rsidRPr="00291561">
        <w:rPr>
          <w:rFonts w:asciiTheme="majorBidi" w:hAnsiTheme="majorBidi"/>
          <w:sz w:val="30"/>
          <w:szCs w:val="30"/>
          <w:cs/>
        </w:rPr>
        <w:t xml:space="preserve">ในเดือนพฤษภาคม </w:t>
      </w:r>
      <w:r w:rsidR="003159BC">
        <w:rPr>
          <w:rFonts w:asciiTheme="majorBidi" w:hAnsiTheme="majorBidi"/>
          <w:sz w:val="30"/>
          <w:szCs w:val="30"/>
        </w:rPr>
        <w:t>256</w:t>
      </w:r>
      <w:r w:rsidR="004B7F41">
        <w:rPr>
          <w:rFonts w:asciiTheme="majorBidi" w:hAnsiTheme="majorBidi"/>
          <w:sz w:val="30"/>
          <w:szCs w:val="30"/>
        </w:rPr>
        <w:t>2</w:t>
      </w:r>
    </w:p>
    <w:p w:rsidR="00713D29" w:rsidRPr="00291561" w:rsidRDefault="00713D29" w:rsidP="00713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1"/>
      <w:bookmarkStart w:id="2" w:name="OLE_LINK2"/>
      <w:r w:rsidRPr="00291561">
        <w:rPr>
          <w:rFonts w:asciiTheme="majorBidi" w:hAnsi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291561">
        <w:rPr>
          <w:rFonts w:asciiTheme="majorBidi" w:hAnsiTheme="majorBidi"/>
          <w:sz w:val="30"/>
          <w:szCs w:val="30"/>
        </w:rPr>
        <w:t>23</w:t>
      </w:r>
      <w:r w:rsidRPr="00291561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291561">
        <w:rPr>
          <w:rFonts w:asciiTheme="majorBidi" w:hAnsiTheme="majorBidi"/>
          <w:sz w:val="30"/>
          <w:szCs w:val="30"/>
        </w:rPr>
        <w:t>2561</w:t>
      </w:r>
      <w:r w:rsidRPr="00291561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291561">
        <w:rPr>
          <w:rFonts w:asciiTheme="majorBidi" w:hAnsiTheme="majorBidi"/>
          <w:sz w:val="30"/>
          <w:szCs w:val="30"/>
        </w:rPr>
        <w:t>0</w:t>
      </w:r>
      <w:r w:rsidRPr="00291561">
        <w:rPr>
          <w:rFonts w:asciiTheme="majorBidi" w:hAnsiTheme="majorBidi"/>
          <w:sz w:val="30"/>
          <w:szCs w:val="30"/>
          <w:cs/>
        </w:rPr>
        <w:t>.</w:t>
      </w:r>
      <w:r w:rsidRPr="00291561">
        <w:rPr>
          <w:rFonts w:asciiTheme="majorBidi" w:hAnsiTheme="majorBidi"/>
          <w:sz w:val="30"/>
          <w:szCs w:val="30"/>
        </w:rPr>
        <w:t>50</w:t>
      </w:r>
      <w:r w:rsidRPr="00291561">
        <w:rPr>
          <w:rFonts w:asciiTheme="majorBidi" w:hAnsiTheme="majorBidi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>0</w:t>
      </w:r>
      <w:r w:rsidRPr="00291561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>
        <w:rPr>
          <w:rFonts w:asciiTheme="majorBidi" w:hAnsiTheme="majorBidi"/>
          <w:sz w:val="30"/>
          <w:szCs w:val="30"/>
        </w:rPr>
        <w:t>2561</w:t>
      </w:r>
    </w:p>
    <w:p w:rsidR="00C72A0E" w:rsidRPr="00ED2793" w:rsidRDefault="00DE1A52" w:rsidP="0025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76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30</w:t>
      </w:r>
      <w:r w:rsidR="00C72A0E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2A0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:rsidR="003B0EEA" w:rsidRPr="00250F02" w:rsidRDefault="003B0EEA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3B0EEA" w:rsidRPr="00ED2793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บริษัทไม่มีการถือหรือออกเครื่องมือทางการเงินที่เป็นตราสารอนุพันธ์เพื่อการเก็งกำไรหรือการค้า </w:t>
      </w:r>
    </w:p>
    <w:p w:rsidR="001F3B71" w:rsidRPr="00250F02" w:rsidRDefault="003B0EEA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</w:t>
      </w:r>
      <w:r w:rsidR="00E46FC7" w:rsidRPr="00ED2793">
        <w:rPr>
          <w:rFonts w:asciiTheme="majorBidi" w:hAnsiTheme="majorBidi" w:cstheme="majorBidi"/>
          <w:spacing w:val="-2"/>
          <w:sz w:val="30"/>
          <w:szCs w:val="30"/>
          <w:cs/>
        </w:rPr>
        <w:t>ของระดับความเสี่ยง</w:t>
      </w:r>
      <w:r w:rsidR="00B919EB" w:rsidRPr="00ED2793">
        <w:rPr>
          <w:rFonts w:asciiTheme="majorBidi" w:hAnsiTheme="majorBidi" w:cstheme="majorBidi"/>
          <w:spacing w:val="-2"/>
          <w:sz w:val="30"/>
          <w:szCs w:val="30"/>
          <w:cs/>
        </w:rPr>
        <w:t>ให้เป็น</w:t>
      </w:r>
      <w:r w:rsidR="00E46FC7" w:rsidRPr="00ED2793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ที่ยอมรับได้ </w:t>
      </w: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="00E46FC7" w:rsidRPr="00ED2793">
        <w:rPr>
          <w:rFonts w:asciiTheme="majorBidi" w:hAnsiTheme="majorBidi" w:cstheme="majorBidi"/>
          <w:spacing w:val="-2"/>
          <w:sz w:val="30"/>
          <w:szCs w:val="30"/>
          <w:cs/>
        </w:rPr>
        <w:t>ฝ่าย</w:t>
      </w: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</w:t>
      </w:r>
      <w:r w:rsidR="00E46FC7" w:rsidRPr="00ED2793">
        <w:rPr>
          <w:rFonts w:asciiTheme="majorBidi" w:hAnsiTheme="majorBidi" w:cstheme="majorBidi"/>
          <w:spacing w:val="-2"/>
          <w:sz w:val="30"/>
          <w:szCs w:val="30"/>
          <w:cs/>
        </w:rPr>
        <w:t>ดุลระหว่างความเสี่ยงและการควบคุม</w:t>
      </w:r>
      <w:r w:rsidRPr="00ED2793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</w:t>
      </w:r>
    </w:p>
    <w:p w:rsidR="003B0EEA" w:rsidRPr="00250F02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76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  <w:r w:rsidRPr="00ED2793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:rsidR="00250F02" w:rsidRDefault="003B0EEA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</w:t>
      </w:r>
      <w:r w:rsidR="00801153" w:rsidRPr="00ED2793">
        <w:rPr>
          <w:rFonts w:asciiTheme="majorBidi" w:hAnsiTheme="majorBidi" w:cstheme="majorBidi"/>
          <w:sz w:val="30"/>
          <w:szCs w:val="30"/>
          <w:cs/>
        </w:rPr>
        <w:t>ิษัท</w:t>
      </w:r>
      <w:r w:rsidRPr="00ED2793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</w:t>
      </w:r>
      <w:r w:rsidR="00EF68B5" w:rsidRPr="00ED2793">
        <w:rPr>
          <w:rFonts w:asciiTheme="majorBidi" w:hAnsiTheme="majorBidi" w:cstheme="majorBidi"/>
          <w:sz w:val="30"/>
          <w:szCs w:val="30"/>
          <w:cs/>
        </w:rPr>
        <w:t>คว</w:t>
      </w:r>
      <w:r w:rsidR="00693E2B" w:rsidRPr="00ED2793">
        <w:rPr>
          <w:rFonts w:asciiTheme="majorBidi" w:hAnsiTheme="majorBidi" w:cstheme="majorBidi"/>
          <w:sz w:val="30"/>
          <w:szCs w:val="30"/>
          <w:cs/>
        </w:rPr>
        <w:t>ามเชื่อมั่น</w:t>
      </w:r>
      <w:r w:rsidR="00EF68B5" w:rsidRPr="00ED2793">
        <w:rPr>
          <w:rFonts w:asciiTheme="majorBidi" w:hAnsiTheme="majorBidi" w:cstheme="majorBidi"/>
          <w:sz w:val="30"/>
          <w:szCs w:val="30"/>
          <w:cs/>
        </w:rPr>
        <w:t>ของ</w:t>
      </w:r>
      <w:r w:rsidRPr="00ED2793">
        <w:rPr>
          <w:rFonts w:asciiTheme="majorBidi" w:hAnsiTheme="majorBidi" w:cstheme="majorBidi"/>
          <w:sz w:val="30"/>
          <w:szCs w:val="30"/>
          <w:cs/>
        </w:rPr>
        <w:t>นักล</w:t>
      </w:r>
      <w:r w:rsidR="00693E2B" w:rsidRPr="00ED2793">
        <w:rPr>
          <w:rFonts w:asciiTheme="majorBidi" w:hAnsiTheme="majorBidi" w:cstheme="majorBidi"/>
          <w:sz w:val="30"/>
          <w:szCs w:val="30"/>
          <w:cs/>
        </w:rPr>
        <w:t>งทุน เจ้าหนี้และ</w:t>
      </w:r>
      <w:r w:rsidRPr="00ED2793">
        <w:rPr>
          <w:rFonts w:asciiTheme="majorBidi" w:hAnsiTheme="majorBidi" w:cstheme="majorBidi"/>
          <w:sz w:val="30"/>
          <w:szCs w:val="30"/>
          <w:cs/>
        </w:rPr>
        <w:t>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</w:t>
      </w:r>
      <w:r w:rsidR="00693E2B" w:rsidRPr="00ED2793">
        <w:rPr>
          <w:rFonts w:asciiTheme="majorBidi" w:hAnsiTheme="majorBidi" w:cstheme="majorBidi"/>
          <w:sz w:val="30"/>
          <w:szCs w:val="30"/>
          <w:cs/>
        </w:rPr>
        <w:t>รวม</w:t>
      </w:r>
      <w:r w:rsidR="00CB5433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250F02" w:rsidRDefault="00250F02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250F02" w:rsidRDefault="00250F02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6F73DD" w:rsidRDefault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250F02" w:rsidRPr="00250F02" w:rsidRDefault="003B0EEA" w:rsidP="00B0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250F02" w:rsidRDefault="00801153" w:rsidP="00B0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</w:t>
      </w:r>
      <w:r w:rsidR="00F3220A" w:rsidRPr="00ED2793">
        <w:rPr>
          <w:rFonts w:asciiTheme="majorBidi" w:hAnsiTheme="majorBidi" w:cstheme="majorBidi"/>
          <w:sz w:val="30"/>
          <w:szCs w:val="30"/>
          <w:cs/>
        </w:rPr>
        <w:t>ในตลาด</w:t>
      </w:r>
      <w:r w:rsidR="00F3220A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ซึ่งส่งผลกระทบต่อการดำเนินงานและกระแสเงินสดของบริษัท บริษัทมีความเสี่ยง</w:t>
      </w:r>
      <w:r w:rsidR="008F2BC8" w:rsidRPr="00ED2793">
        <w:rPr>
          <w:rFonts w:asciiTheme="majorBidi" w:hAnsiTheme="majorBidi" w:cstheme="majorBidi"/>
          <w:sz w:val="30"/>
          <w:szCs w:val="30"/>
          <w:cs/>
        </w:rPr>
        <w:t>ด้านอัตราดอกเบี้ยที่เกิดจาก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เงินกู้ยืม บริษัทมิได้ใช้ตราสารอนุพันธ์ทางการเง</w:t>
      </w:r>
      <w:r w:rsidR="00250F02">
        <w:rPr>
          <w:rFonts w:asciiTheme="majorBidi" w:hAnsiTheme="majorBidi" w:cstheme="majorBidi"/>
          <w:sz w:val="30"/>
          <w:szCs w:val="30"/>
          <w:cs/>
        </w:rPr>
        <w:t>ินเพื่อป้องกันความเสี่ยงดังกล่า</w:t>
      </w:r>
      <w:r w:rsidR="00250F02">
        <w:rPr>
          <w:rFonts w:asciiTheme="majorBidi" w:hAnsiTheme="majorBidi" w:cstheme="majorBidi" w:hint="cs"/>
          <w:sz w:val="30"/>
          <w:szCs w:val="30"/>
          <w:cs/>
        </w:rPr>
        <w:t>ว</w:t>
      </w:r>
    </w:p>
    <w:p w:rsidR="003B0EEA" w:rsidRPr="00ED2793" w:rsidRDefault="003B0EEA" w:rsidP="00B0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before="120"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Pr="00ED2793">
        <w:rPr>
          <w:rFonts w:asciiTheme="majorBidi" w:hAnsiTheme="majorBidi" w:cstheme="majorBidi"/>
          <w:sz w:val="30"/>
          <w:szCs w:val="30"/>
          <w:cs/>
        </w:rPr>
        <w:t>ธันวาคม และระยะที่ครบกำหนดชำระ</w:t>
      </w:r>
      <w:r w:rsidR="00C3277A" w:rsidRPr="00ED2793">
        <w:rPr>
          <w:rFonts w:asciiTheme="majorBidi" w:hAnsiTheme="majorBidi" w:cstheme="majorBidi"/>
          <w:sz w:val="30"/>
          <w:szCs w:val="30"/>
          <w:cs/>
        </w:rPr>
        <w:br/>
      </w:r>
      <w:r w:rsidRPr="00ED27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69" w:type="dxa"/>
        <w:tblLayout w:type="fixed"/>
        <w:tblLook w:val="0000"/>
      </w:tblPr>
      <w:tblGrid>
        <w:gridCol w:w="3549"/>
        <w:gridCol w:w="1419"/>
        <w:gridCol w:w="236"/>
        <w:gridCol w:w="1183"/>
        <w:gridCol w:w="270"/>
        <w:gridCol w:w="1255"/>
        <w:gridCol w:w="243"/>
        <w:gridCol w:w="1214"/>
      </w:tblGrid>
      <w:tr w:rsidR="00B03FAC" w:rsidRPr="00ED2793" w:rsidTr="00DF74FB">
        <w:trPr>
          <w:trHeight w:val="435"/>
        </w:trPr>
        <w:tc>
          <w:tcPr>
            <w:tcW w:w="3549" w:type="dxa"/>
            <w:vAlign w:val="center"/>
          </w:tcPr>
          <w:p w:rsidR="00B03FAC" w:rsidRPr="00ED2793" w:rsidRDefault="00B03FAC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0" w:type="dxa"/>
            <w:gridSpan w:val="7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ED279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/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การเงินเฉพาะกิจการ</w:t>
            </w:r>
          </w:p>
        </w:tc>
      </w:tr>
      <w:tr w:rsidR="00B03FAC" w:rsidRPr="00ED2793" w:rsidTr="004B7F41">
        <w:trPr>
          <w:trHeight w:val="839"/>
        </w:trPr>
        <w:tc>
          <w:tcPr>
            <w:tcW w:w="3549" w:type="dxa"/>
            <w:vAlign w:val="center"/>
          </w:tcPr>
          <w:p w:rsidR="00B03FAC" w:rsidRPr="00ED2793" w:rsidRDefault="00B03FAC" w:rsidP="00B03FA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ปีแต่ภายใน</w:t>
            </w: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43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03FAC" w:rsidRPr="00ED2793" w:rsidRDefault="00B03FAC" w:rsidP="00B03FA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7381" w:rsidRPr="00ED2793" w:rsidTr="004B7F41">
        <w:trPr>
          <w:trHeight w:val="419"/>
        </w:trPr>
        <w:tc>
          <w:tcPr>
            <w:tcW w:w="3549" w:type="dxa"/>
            <w:vAlign w:val="center"/>
          </w:tcPr>
          <w:p w:rsidR="00257381" w:rsidRPr="00ED2793" w:rsidRDefault="00257381" w:rsidP="00B01FD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:rsidR="00257381" w:rsidRPr="00257381" w:rsidRDefault="00257381" w:rsidP="00B01FD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ร้อยละต่อปี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257381" w:rsidRPr="00ED2793" w:rsidRDefault="00257381" w:rsidP="00B01FD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5" w:type="dxa"/>
            <w:gridSpan w:val="5"/>
          </w:tcPr>
          <w:p w:rsidR="00257381" w:rsidRPr="00257381" w:rsidRDefault="00257381" w:rsidP="00B01FD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03FAC" w:rsidRPr="00ED2793" w:rsidTr="004B7F41">
        <w:trPr>
          <w:trHeight w:val="435"/>
        </w:trPr>
        <w:tc>
          <w:tcPr>
            <w:tcW w:w="3549" w:type="dxa"/>
          </w:tcPr>
          <w:p w:rsidR="00B03FAC" w:rsidRPr="00ED2793" w:rsidRDefault="00B03FAC" w:rsidP="006F73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ปี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6</w:t>
            </w:r>
            <w:r w:rsidR="006738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B7F41" w:rsidRPr="00ED2793" w:rsidTr="004B7F41">
        <w:trPr>
          <w:trHeight w:val="419"/>
        </w:trPr>
        <w:tc>
          <w:tcPr>
            <w:tcW w:w="3549" w:type="dxa"/>
            <w:vAlign w:val="center"/>
          </w:tcPr>
          <w:p w:rsidR="004B7F41" w:rsidRPr="00ED2793" w:rsidRDefault="004B7F41" w:rsidP="004B7F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87 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33,587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4B7F41" w:rsidRPr="00ED2793" w:rsidRDefault="004B7F41" w:rsidP="004B7F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33,587</w:t>
            </w:r>
          </w:p>
        </w:tc>
      </w:tr>
      <w:tr w:rsidR="004B7F41" w:rsidRPr="00ED2793" w:rsidTr="004B7F41">
        <w:trPr>
          <w:trHeight w:val="419"/>
        </w:trPr>
        <w:tc>
          <w:tcPr>
            <w:tcW w:w="3549" w:type="dxa"/>
            <w:vAlign w:val="center"/>
          </w:tcPr>
          <w:p w:rsidR="004B7F41" w:rsidRPr="00ED2793" w:rsidRDefault="004B7F41" w:rsidP="004B7F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419" w:type="dxa"/>
            <w:shd w:val="clear" w:color="auto" w:fill="auto"/>
          </w:tcPr>
          <w:p w:rsidR="004B7F41" w:rsidRPr="004B7F41" w:rsidRDefault="004B7F41" w:rsidP="004B7F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4B7F4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4B7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4B7F4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4B7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4B7F4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4B7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90,000</w:t>
            </w:r>
          </w:p>
        </w:tc>
        <w:tc>
          <w:tcPr>
            <w:tcW w:w="270" w:type="dxa"/>
            <w:shd w:val="clear" w:color="auto" w:fill="auto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4B7F41" w:rsidRPr="00ED2793" w:rsidRDefault="004B7F41" w:rsidP="004B7F41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90,000</w:t>
            </w:r>
          </w:p>
        </w:tc>
      </w:tr>
      <w:tr w:rsidR="004B7F41" w:rsidRPr="00ED2793" w:rsidTr="004B7F41">
        <w:trPr>
          <w:trHeight w:val="419"/>
        </w:trPr>
        <w:tc>
          <w:tcPr>
            <w:tcW w:w="3549" w:type="dxa"/>
            <w:vAlign w:val="center"/>
          </w:tcPr>
          <w:p w:rsidR="004B7F41" w:rsidRPr="00ED2793" w:rsidRDefault="004B7F41" w:rsidP="000D6C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19" w:type="dxa"/>
            <w:shd w:val="clear" w:color="auto" w:fill="auto"/>
          </w:tcPr>
          <w:p w:rsidR="004B7F41" w:rsidRDefault="004B7F41" w:rsidP="000D6C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4B7F41" w:rsidRPr="00ED2793" w:rsidRDefault="004B7F41" w:rsidP="000D6C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4B7F41" w:rsidRPr="00ED2793" w:rsidRDefault="004B7F41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4B7F41" w:rsidRDefault="004B7F41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4B7F41" w:rsidRDefault="004B7F41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39,000</w:t>
            </w:r>
          </w:p>
        </w:tc>
        <w:tc>
          <w:tcPr>
            <w:tcW w:w="270" w:type="dxa"/>
            <w:shd w:val="clear" w:color="auto" w:fill="auto"/>
          </w:tcPr>
          <w:p w:rsidR="004B7F41" w:rsidRPr="00ED2793" w:rsidRDefault="004B7F41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B7F41" w:rsidRDefault="004B7F41" w:rsidP="000D6C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4B7F41" w:rsidRDefault="004B7F41" w:rsidP="000D6C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4B7F41" w:rsidRPr="00ED2793" w:rsidRDefault="004B7F41" w:rsidP="000D6C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4B7F41" w:rsidRDefault="004B7F41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4B7F41" w:rsidRDefault="004B7F41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39,000</w:t>
            </w:r>
          </w:p>
        </w:tc>
      </w:tr>
      <w:tr w:rsidR="000D6C29" w:rsidRPr="00ED2793" w:rsidTr="004B7F41">
        <w:trPr>
          <w:trHeight w:val="419"/>
        </w:trPr>
        <w:tc>
          <w:tcPr>
            <w:tcW w:w="3549" w:type="dxa"/>
            <w:vAlign w:val="center"/>
          </w:tcPr>
          <w:p w:rsidR="000D6C29" w:rsidRPr="00ED2793" w:rsidRDefault="000D6C29" w:rsidP="000D6C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หนี้สินจากการทำทรัสต์รีซีทส์</w:t>
            </w:r>
          </w:p>
        </w:tc>
        <w:tc>
          <w:tcPr>
            <w:tcW w:w="1419" w:type="dxa"/>
            <w:shd w:val="clear" w:color="auto" w:fill="auto"/>
          </w:tcPr>
          <w:p w:rsidR="000D6C29" w:rsidRPr="00ED2793" w:rsidRDefault="00784267" w:rsidP="000D6C29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0D6C29" w:rsidRPr="00ED2793" w:rsidRDefault="004B7F41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70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0D6C29" w:rsidRPr="00ED2793" w:rsidRDefault="000D6C29" w:rsidP="000D6C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0D6C29" w:rsidRPr="00ED2793" w:rsidRDefault="004B7F41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</w:t>
            </w:r>
          </w:p>
        </w:tc>
      </w:tr>
      <w:tr w:rsidR="000D6C29" w:rsidRPr="00ED2793" w:rsidTr="004B7F41">
        <w:trPr>
          <w:trHeight w:val="419"/>
        </w:trPr>
        <w:tc>
          <w:tcPr>
            <w:tcW w:w="3549" w:type="dxa"/>
            <w:vAlign w:val="center"/>
          </w:tcPr>
          <w:p w:rsidR="000D6C29" w:rsidRPr="00ED2793" w:rsidRDefault="000D6C29" w:rsidP="000D6C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19" w:type="dxa"/>
            <w:shd w:val="clear" w:color="auto" w:fill="auto"/>
          </w:tcPr>
          <w:p w:rsidR="000D6C29" w:rsidRPr="006250D7" w:rsidRDefault="004B7F41" w:rsidP="000D6C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0D6C29" w:rsidRPr="00ED2793" w:rsidRDefault="004B7F41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:rsidR="000D6C29" w:rsidRPr="00ED2793" w:rsidRDefault="000D6C29" w:rsidP="000D6C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0D6C29" w:rsidRPr="00ED2793" w:rsidRDefault="004B7F41" w:rsidP="004B7F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1,955</w:t>
            </w:r>
          </w:p>
        </w:tc>
        <w:tc>
          <w:tcPr>
            <w:tcW w:w="243" w:type="dxa"/>
          </w:tcPr>
          <w:p w:rsidR="000D6C29" w:rsidRPr="00ED2793" w:rsidRDefault="000D6C29" w:rsidP="000D6C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0D6C29" w:rsidRPr="00ED2793" w:rsidRDefault="004B7F41" w:rsidP="000D6C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2,200</w:t>
            </w:r>
          </w:p>
        </w:tc>
      </w:tr>
      <w:tr w:rsidR="004B7F41" w:rsidRPr="00ED2793" w:rsidTr="004B7F41">
        <w:trPr>
          <w:trHeight w:val="343"/>
        </w:trPr>
        <w:tc>
          <w:tcPr>
            <w:tcW w:w="3549" w:type="dxa"/>
            <w:vAlign w:val="center"/>
          </w:tcPr>
          <w:p w:rsidR="004B7F41" w:rsidRPr="00ED2793" w:rsidRDefault="004B7F41" w:rsidP="004B7F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B7F41" w:rsidRPr="00ED2793" w:rsidRDefault="008A7AAB" w:rsidP="004B7F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164,170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7F41" w:rsidRPr="00ED2793" w:rsidRDefault="004B7F41" w:rsidP="004B7F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4B7F41" w:rsidRPr="004B7F41" w:rsidRDefault="004B7F41" w:rsidP="004B7F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7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1,955</w:t>
            </w:r>
          </w:p>
        </w:tc>
        <w:tc>
          <w:tcPr>
            <w:tcW w:w="243" w:type="dxa"/>
          </w:tcPr>
          <w:p w:rsidR="004B7F41" w:rsidRPr="00ED2793" w:rsidRDefault="004B7F41" w:rsidP="004B7F41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B7F41" w:rsidRPr="00ED2793" w:rsidRDefault="008A7AAB" w:rsidP="004B7F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166,125</w:t>
            </w:r>
          </w:p>
        </w:tc>
      </w:tr>
    </w:tbl>
    <w:p w:rsidR="000539B5" w:rsidRDefault="000539B5" w:rsidP="00B01F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Layout w:type="fixed"/>
        <w:tblLook w:val="0000"/>
      </w:tblPr>
      <w:tblGrid>
        <w:gridCol w:w="3544"/>
        <w:gridCol w:w="1417"/>
        <w:gridCol w:w="236"/>
        <w:gridCol w:w="1182"/>
        <w:gridCol w:w="270"/>
        <w:gridCol w:w="1253"/>
        <w:gridCol w:w="243"/>
        <w:gridCol w:w="1211"/>
      </w:tblGrid>
      <w:tr w:rsidR="00B03FAC" w:rsidRPr="00ED2793" w:rsidTr="00257381">
        <w:tc>
          <w:tcPr>
            <w:tcW w:w="3544" w:type="dxa"/>
          </w:tcPr>
          <w:p w:rsidR="00B03FAC" w:rsidRPr="00105EAC" w:rsidRDefault="00B03FAC" w:rsidP="00B01F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ปี </w:t>
            </w:r>
            <w:r w:rsidR="00105E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13D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03FAC" w:rsidRPr="00ED2793" w:rsidRDefault="00B03FAC" w:rsidP="00B01F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13D29" w:rsidRPr="00ED2793" w:rsidTr="00257381">
        <w:tc>
          <w:tcPr>
            <w:tcW w:w="3544" w:type="dxa"/>
            <w:vAlign w:val="center"/>
          </w:tcPr>
          <w:p w:rsidR="00713D29" w:rsidRPr="00ED2793" w:rsidRDefault="00713D29" w:rsidP="00713D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87 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713D29" w:rsidRPr="00ED2793" w:rsidRDefault="00713D29" w:rsidP="00713D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20,247</w:t>
            </w:r>
          </w:p>
        </w:tc>
      </w:tr>
      <w:tr w:rsidR="00713D29" w:rsidRPr="00ED2793" w:rsidTr="00257381">
        <w:tc>
          <w:tcPr>
            <w:tcW w:w="3544" w:type="dxa"/>
            <w:vAlign w:val="center"/>
          </w:tcPr>
          <w:p w:rsidR="00713D29" w:rsidRPr="00ED2793" w:rsidRDefault="00713D29" w:rsidP="00713D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417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50 </w:t>
            </w: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ED27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713D29" w:rsidRPr="00ED2793" w:rsidRDefault="00713D29" w:rsidP="00713D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</w:tr>
      <w:tr w:rsidR="00713D29" w:rsidRPr="00ED2793" w:rsidTr="00257381">
        <w:trPr>
          <w:trHeight w:val="425"/>
        </w:trPr>
        <w:tc>
          <w:tcPr>
            <w:tcW w:w="3544" w:type="dxa"/>
            <w:vAlign w:val="center"/>
          </w:tcPr>
          <w:p w:rsidR="00713D29" w:rsidRPr="00ED2793" w:rsidRDefault="00713D29" w:rsidP="00713D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หนี้สินจากการทำทรัสต์รีซีทส์</w:t>
            </w:r>
          </w:p>
        </w:tc>
        <w:tc>
          <w:tcPr>
            <w:tcW w:w="1417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1,895</w:t>
            </w: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713D29" w:rsidRPr="00ED2793" w:rsidRDefault="00713D29" w:rsidP="00713D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1,895</w:t>
            </w:r>
          </w:p>
        </w:tc>
      </w:tr>
      <w:tr w:rsidR="00713D29" w:rsidRPr="00ED2793" w:rsidTr="00257381">
        <w:trPr>
          <w:trHeight w:val="434"/>
        </w:trPr>
        <w:tc>
          <w:tcPr>
            <w:tcW w:w="3544" w:type="dxa"/>
            <w:vAlign w:val="center"/>
          </w:tcPr>
          <w:p w:rsidR="00713D29" w:rsidRPr="00ED2793" w:rsidRDefault="00713D29" w:rsidP="00713D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shd w:val="clear" w:color="auto" w:fill="auto"/>
          </w:tcPr>
          <w:p w:rsidR="00713D29" w:rsidRPr="006250D7" w:rsidRDefault="00713D29" w:rsidP="00713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6250D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62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1,065</w:t>
            </w:r>
          </w:p>
        </w:tc>
        <w:tc>
          <w:tcPr>
            <w:tcW w:w="270" w:type="dxa"/>
            <w:shd w:val="clear" w:color="auto" w:fill="auto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713D29" w:rsidRPr="00ED2793" w:rsidRDefault="00713D29" w:rsidP="00713D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1,065</w:t>
            </w:r>
          </w:p>
        </w:tc>
      </w:tr>
      <w:tr w:rsidR="00713D29" w:rsidRPr="00ED2793" w:rsidTr="00257381">
        <w:tc>
          <w:tcPr>
            <w:tcW w:w="3544" w:type="dxa"/>
            <w:vAlign w:val="center"/>
          </w:tcPr>
          <w:p w:rsidR="00713D29" w:rsidRPr="00ED2793" w:rsidRDefault="00713D29" w:rsidP="00713D2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713D29" w:rsidRPr="00ED2793" w:rsidRDefault="00713D29" w:rsidP="00713D29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3D29" w:rsidRPr="00ED2793" w:rsidRDefault="00713D29" w:rsidP="00713D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173,207</w:t>
            </w:r>
          </w:p>
        </w:tc>
      </w:tr>
    </w:tbl>
    <w:p w:rsidR="00250F02" w:rsidRDefault="00250F02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B03FAC" w:rsidRDefault="00B0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250F02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DF74FB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ซึ่งเกิดจากการซื้อสินค้าและการขายสินค้าที่เป็นเงินตราต่างประเทศ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C54406" w:rsidRPr="00ED2793">
        <w:rPr>
          <w:rFonts w:asciiTheme="majorBidi" w:hAnsiTheme="majorBidi" w:cstheme="majorBidi"/>
          <w:sz w:val="30"/>
          <w:szCs w:val="30"/>
          <w:cs/>
        </w:rPr>
        <w:t>บริษัทมิได้ใช้ตราสารอนุพันธ์ทางการเงินเพื่อป้องกันความเสี่ยงดังกล่าว</w:t>
      </w:r>
    </w:p>
    <w:p w:rsidR="00250F02" w:rsidRPr="00250F02" w:rsidRDefault="003B0EEA" w:rsidP="0025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="008873DB" w:rsidRPr="00ED279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133" w:type="dxa"/>
        <w:tblLayout w:type="fixed"/>
        <w:tblLook w:val="0000"/>
      </w:tblPr>
      <w:tblGrid>
        <w:gridCol w:w="4962"/>
        <w:gridCol w:w="990"/>
        <w:gridCol w:w="1419"/>
        <w:gridCol w:w="270"/>
        <w:gridCol w:w="1492"/>
      </w:tblGrid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  <w:shd w:val="clear" w:color="auto" w:fill="auto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</w:t>
            </w:r>
          </w:p>
        </w:tc>
      </w:tr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  <w:shd w:val="clear" w:color="auto" w:fill="auto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</w:p>
        </w:tc>
      </w:tr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  <w:shd w:val="clear" w:color="auto" w:fill="auto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</w:tcPr>
          <w:p w:rsidR="000A7EF3" w:rsidRPr="00ED2793" w:rsidRDefault="00010EF4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A7EF3" w:rsidRPr="00ED2793" w:rsidRDefault="000A7EF3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:rsidR="000A7EF3" w:rsidRPr="00ED2793" w:rsidRDefault="00010EF4" w:rsidP="00B01FD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A7EF3" w:rsidRPr="00ED2793" w:rsidTr="000D6C29">
        <w:tc>
          <w:tcPr>
            <w:tcW w:w="4962" w:type="dxa"/>
          </w:tcPr>
          <w:p w:rsidR="000A7EF3" w:rsidRPr="00ED2793" w:rsidRDefault="000A7EF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A7EF3" w:rsidRPr="00ED2793" w:rsidRDefault="000A7EF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A7EF3" w:rsidRPr="00ED2793" w:rsidTr="006F73DD">
        <w:trPr>
          <w:trHeight w:hRule="exact" w:val="397"/>
        </w:trPr>
        <w:tc>
          <w:tcPr>
            <w:tcW w:w="4962" w:type="dxa"/>
          </w:tcPr>
          <w:p w:rsidR="000A7EF3" w:rsidRPr="00ED2793" w:rsidRDefault="000A7EF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990" w:type="dxa"/>
          </w:tcPr>
          <w:p w:rsidR="000A7EF3" w:rsidRPr="00ED2793" w:rsidRDefault="000A7EF3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:rsidR="000A7EF3" w:rsidRPr="00ED2793" w:rsidRDefault="000A7EF3" w:rsidP="00B01F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738FD" w:rsidRPr="00ED2793" w:rsidTr="006F73DD">
        <w:trPr>
          <w:trHeight w:hRule="exact" w:val="397"/>
        </w:trPr>
        <w:tc>
          <w:tcPr>
            <w:tcW w:w="4962" w:type="dxa"/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738FD" w:rsidRPr="00ED2793" w:rsidRDefault="008A7AAB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1,792</w:t>
            </w:r>
          </w:p>
        </w:tc>
      </w:tr>
      <w:tr w:rsidR="006738FD" w:rsidRPr="00ED2793" w:rsidTr="006F73DD">
        <w:trPr>
          <w:trHeight w:hRule="exact" w:val="397"/>
        </w:trPr>
        <w:tc>
          <w:tcPr>
            <w:tcW w:w="4962" w:type="dxa"/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         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738FD" w:rsidRPr="008A7AAB" w:rsidRDefault="008A7AAB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7A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1,792</w:t>
            </w:r>
          </w:p>
        </w:tc>
      </w:tr>
      <w:tr w:rsidR="006738FD" w:rsidRPr="00ED2793" w:rsidTr="006F73DD">
        <w:tblPrEx>
          <w:tblBorders>
            <w:bottom w:val="single" w:sz="4" w:space="0" w:color="auto"/>
          </w:tblBorders>
        </w:tblPrEx>
        <w:trPr>
          <w:trHeight w:hRule="exact" w:val="227"/>
        </w:trPr>
        <w:tc>
          <w:tcPr>
            <w:tcW w:w="4962" w:type="dxa"/>
            <w:tcBorders>
              <w:top w:val="nil"/>
              <w:bottom w:val="nil"/>
            </w:tcBorders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F227C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  <w:tcBorders>
              <w:top w:val="nil"/>
              <w:bottom w:val="nil"/>
            </w:tcBorders>
          </w:tcPr>
          <w:p w:rsidR="00FF227C" w:rsidRDefault="00FF227C" w:rsidP="00FF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F227C" w:rsidRPr="00ED2793" w:rsidRDefault="00FF227C" w:rsidP="00FF2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1" w:type="dxa"/>
            <w:gridSpan w:val="3"/>
            <w:tcBorders>
              <w:top w:val="nil"/>
              <w:bottom w:val="nil"/>
            </w:tcBorders>
          </w:tcPr>
          <w:p w:rsidR="00FF227C" w:rsidRPr="00ED2793" w:rsidRDefault="00FF227C" w:rsidP="00FF22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738FD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  <w:tcBorders>
              <w:bottom w:val="nil"/>
            </w:tcBorders>
          </w:tcPr>
          <w:p w:rsidR="006738FD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</w:tcPr>
          <w:p w:rsidR="006738FD" w:rsidRPr="00ED2793" w:rsidRDefault="008A7AAB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</w:tcPr>
          <w:p w:rsidR="006738FD" w:rsidRPr="00310B7A" w:rsidRDefault="008A7AAB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6738FD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         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738FD" w:rsidRPr="008A7AAB" w:rsidRDefault="008A7AAB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7A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6738FD" w:rsidRPr="00ED2793" w:rsidRDefault="008A7AAB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A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</w:tr>
      <w:tr w:rsidR="006738FD" w:rsidRPr="00ED2793" w:rsidTr="006F73DD">
        <w:tblPrEx>
          <w:tblBorders>
            <w:bottom w:val="single" w:sz="4" w:space="0" w:color="auto"/>
          </w:tblBorders>
        </w:tblPrEx>
        <w:trPr>
          <w:trHeight w:hRule="exact" w:val="397"/>
        </w:trPr>
        <w:tc>
          <w:tcPr>
            <w:tcW w:w="4962" w:type="dxa"/>
            <w:tcBorders>
              <w:bottom w:val="nil"/>
            </w:tcBorders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:rsidR="006738FD" w:rsidRPr="00ED2793" w:rsidRDefault="006738FD" w:rsidP="0067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:rsidR="006738FD" w:rsidRPr="000D6C29" w:rsidRDefault="008A7AAB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70" w:type="dxa"/>
            <w:tcBorders>
              <w:bottom w:val="nil"/>
            </w:tcBorders>
          </w:tcPr>
          <w:p w:rsidR="006738FD" w:rsidRPr="000D6C29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:rsidR="006738FD" w:rsidRPr="000D6C29" w:rsidRDefault="008A7AAB" w:rsidP="006738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1,827</w:t>
            </w:r>
          </w:p>
        </w:tc>
      </w:tr>
    </w:tbl>
    <w:p w:rsidR="00883FE3" w:rsidRPr="00ED2793" w:rsidRDefault="00883FE3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:rsidR="003B0EEA" w:rsidRPr="00B15E9A" w:rsidRDefault="003B0EEA" w:rsidP="00B1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ความเสี่ยงด้านสินเชื่อ</w:t>
      </w:r>
    </w:p>
    <w:p w:rsidR="00B110E2" w:rsidRPr="00ED2793" w:rsidRDefault="006000E8" w:rsidP="00B1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คือความเสี่ยงที่ลูกค้าหรือคู่สัญญาไม่สามารถชำระหนี</w:t>
      </w:r>
      <w:r w:rsidR="00556060">
        <w:rPr>
          <w:rFonts w:asciiTheme="majorBidi" w:hAnsiTheme="majorBidi" w:cstheme="majorBidi"/>
          <w:sz w:val="30"/>
          <w:szCs w:val="30"/>
          <w:cs/>
        </w:rPr>
        <w:t>้แก่บริษัท ตามเงื่อนไขที่ตกลงไว</w:t>
      </w:r>
      <w:r w:rsidR="00B65428">
        <w:rPr>
          <w:rFonts w:asciiTheme="majorBidi" w:hAnsiTheme="majorBidi" w:cstheme="majorBidi" w:hint="cs"/>
          <w:sz w:val="30"/>
          <w:szCs w:val="30"/>
          <w:cs/>
        </w:rPr>
        <w:t>้</w:t>
      </w:r>
      <w:r w:rsidR="003B0EEA" w:rsidRPr="00ED2793">
        <w:rPr>
          <w:rFonts w:asciiTheme="majorBidi" w:hAnsiTheme="majorBidi" w:cstheme="majorBidi"/>
          <w:sz w:val="30"/>
          <w:szCs w:val="30"/>
          <w:cs/>
        </w:rPr>
        <w:t>เมื่อครบกำหนด</w:t>
      </w:r>
    </w:p>
    <w:p w:rsidR="003B0EEA" w:rsidRPr="00ED2793" w:rsidRDefault="003B0EEA" w:rsidP="00D7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</w:t>
      </w:r>
      <w:r w:rsidR="00CA2963" w:rsidRPr="00ED2793">
        <w:rPr>
          <w:rFonts w:asciiTheme="majorBidi" w:hAnsiTheme="majorBidi" w:cstheme="majorBidi"/>
          <w:sz w:val="30"/>
          <w:szCs w:val="30"/>
          <w:cs/>
        </w:rPr>
        <w:t>งสม่ำเสมอ โดยการวิเคราะห์ฐานะ</w:t>
      </w:r>
      <w:r w:rsidRPr="00ED2793">
        <w:rPr>
          <w:rFonts w:asciiTheme="majorBidi" w:hAnsiTheme="majorBidi" w:cstheme="majorBidi"/>
          <w:sz w:val="30"/>
          <w:szCs w:val="30"/>
          <w:cs/>
        </w:rPr>
        <w:t>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="00EA26CC" w:rsidRPr="00ED2793">
        <w:rPr>
          <w:rFonts w:asciiTheme="majorBidi" w:hAnsiTheme="majorBidi" w:cstheme="majorBidi"/>
          <w:sz w:val="30"/>
          <w:szCs w:val="30"/>
          <w:cs/>
        </w:rPr>
        <w:t xml:space="preserve">แต่ละรายการในงบแสดงฐานะการเงิน </w:t>
      </w:r>
      <w:r w:rsidR="00CA2963" w:rsidRPr="00ED2793">
        <w:rPr>
          <w:rFonts w:asciiTheme="majorBidi" w:hAnsiTheme="majorBidi" w:cstheme="majorBidi"/>
          <w:sz w:val="30"/>
          <w:szCs w:val="30"/>
          <w:cs/>
        </w:rPr>
        <w:t>อย่างไรก็ตามเนื่องจากบริษัท</w:t>
      </w:r>
      <w:r w:rsidRPr="00ED2793">
        <w:rPr>
          <w:rFonts w:asciiTheme="majorBidi" w:hAnsiTheme="majorBidi" w:cstheme="majorBidi"/>
          <w:sz w:val="30"/>
          <w:szCs w:val="30"/>
          <w:cs/>
        </w:rPr>
        <w:t>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8A7AAB" w:rsidRDefault="008A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3B0EEA" w:rsidRPr="00D72B1A" w:rsidRDefault="003B0EE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76" w:lineRule="auto"/>
        <w:ind w:right="-45"/>
        <w:jc w:val="both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ความเสี่ยง</w:t>
      </w:r>
      <w:r w:rsidR="00DF3B83"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จาก</w:t>
      </w:r>
      <w:r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สภาพคล่อง</w:t>
      </w:r>
    </w:p>
    <w:p w:rsidR="003B0EEA" w:rsidRPr="00ED2793" w:rsidRDefault="003B0EEA" w:rsidP="00D7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76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8221FF" w:rsidRPr="00ED2793">
        <w:rPr>
          <w:rFonts w:asciiTheme="majorBidi" w:hAnsiTheme="majorBidi"/>
          <w:sz w:val="30"/>
          <w:szCs w:val="30"/>
          <w:cs/>
        </w:rPr>
        <w:t xml:space="preserve">  </w:t>
      </w:r>
      <w:r w:rsidRPr="00ED2793">
        <w:rPr>
          <w:rFonts w:asciiTheme="majorBidi" w:hAnsiTheme="majorBidi" w:cstheme="majorBidi"/>
          <w:sz w:val="30"/>
          <w:szCs w:val="30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:rsidR="008221FF" w:rsidRPr="00D72B1A" w:rsidRDefault="00C870AA" w:rsidP="006F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76" w:lineRule="auto"/>
        <w:ind w:right="-45"/>
        <w:jc w:val="both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มูลค่าตามบัญชีและ</w:t>
      </w:r>
      <w:r w:rsidR="008221FF" w:rsidRPr="00ED27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มูลค่ายุติธรรม</w:t>
      </w:r>
    </w:p>
    <w:p w:rsidR="009D19E7" w:rsidRPr="00ED2793" w:rsidRDefault="009D19E7" w:rsidP="00D72B1A">
      <w:pPr>
        <w:pStyle w:val="block"/>
        <w:spacing w:after="0" w:line="276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279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Pr="00ED279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57F8C" w:rsidRPr="000D6C29" w:rsidRDefault="00C57F8C" w:rsidP="00D72B1A">
      <w:pPr>
        <w:pStyle w:val="block"/>
        <w:spacing w:after="0" w:line="276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30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402"/>
        <w:gridCol w:w="1134"/>
        <w:gridCol w:w="182"/>
        <w:gridCol w:w="1076"/>
        <w:gridCol w:w="180"/>
        <w:gridCol w:w="90"/>
        <w:gridCol w:w="900"/>
        <w:gridCol w:w="180"/>
        <w:gridCol w:w="900"/>
        <w:gridCol w:w="180"/>
        <w:gridCol w:w="1080"/>
      </w:tblGrid>
      <w:tr w:rsidR="009D19E7" w:rsidRPr="00ED2793" w:rsidTr="000D6C29">
        <w:trPr>
          <w:cantSplit/>
          <w:trHeight w:hRule="exact" w:val="374"/>
          <w:tblHeader/>
        </w:trPr>
        <w:tc>
          <w:tcPr>
            <w:tcW w:w="3402" w:type="dxa"/>
            <w:vAlign w:val="bottom"/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2" w:type="dxa"/>
            <w:gridSpan w:val="10"/>
            <w:vAlign w:val="bottom"/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งบการเงินที่แสดงเงินลงทุนตามวิธีส่วนได้เสีย </w:t>
            </w:r>
            <w:r w:rsidRPr="00ED279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D19E7" w:rsidRPr="00ED2793" w:rsidTr="000D6C29">
        <w:trPr>
          <w:cantSplit/>
          <w:trHeight w:hRule="exact" w:val="374"/>
          <w:tblHeader/>
        </w:trPr>
        <w:tc>
          <w:tcPr>
            <w:tcW w:w="3402" w:type="dxa"/>
            <w:hideMark/>
          </w:tcPr>
          <w:p w:rsidR="009D19E7" w:rsidRPr="00ED2793" w:rsidRDefault="009D19E7" w:rsidP="00B01FD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9D19E7" w:rsidRPr="00ED2793" w:rsidRDefault="009D19E7" w:rsidP="00B01F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</w:tcPr>
          <w:p w:rsidR="009D19E7" w:rsidRPr="00ED2793" w:rsidRDefault="009D19E7" w:rsidP="00B01F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19E7" w:rsidRPr="00ED2793" w:rsidTr="000D6C29">
        <w:trPr>
          <w:cantSplit/>
          <w:trHeight w:hRule="exact" w:val="374"/>
          <w:tblHeader/>
        </w:trPr>
        <w:tc>
          <w:tcPr>
            <w:tcW w:w="3402" w:type="dxa"/>
            <w:hideMark/>
          </w:tcPr>
          <w:p w:rsidR="009D19E7" w:rsidRPr="00ED2793" w:rsidRDefault="009D19E7" w:rsidP="00B01F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D19E7" w:rsidRPr="00ED2793" w:rsidRDefault="00F558FE" w:rsidP="00B01F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D279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ED2793" w:rsidRDefault="009D19E7" w:rsidP="00B01FD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19E7" w:rsidRPr="00ED2793" w:rsidTr="000D6C29">
        <w:trPr>
          <w:cantSplit/>
          <w:trHeight w:hRule="exact" w:val="374"/>
          <w:tblHeader/>
        </w:trPr>
        <w:tc>
          <w:tcPr>
            <w:tcW w:w="3402" w:type="dxa"/>
          </w:tcPr>
          <w:p w:rsidR="009D19E7" w:rsidRPr="00ED2793" w:rsidRDefault="009D19E7" w:rsidP="00B01F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2" w:type="dxa"/>
            <w:gridSpan w:val="10"/>
            <w:hideMark/>
          </w:tcPr>
          <w:p w:rsidR="009D19E7" w:rsidRPr="00ED2793" w:rsidRDefault="009D19E7" w:rsidP="00B01F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D27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  <w:r w:rsidRPr="00ED27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D19E7" w:rsidRPr="00ED2793" w:rsidTr="000D6C29">
        <w:trPr>
          <w:cantSplit/>
          <w:trHeight w:hRule="exact" w:val="374"/>
        </w:trPr>
        <w:tc>
          <w:tcPr>
            <w:tcW w:w="3402" w:type="dxa"/>
            <w:hideMark/>
          </w:tcPr>
          <w:p w:rsidR="009D19E7" w:rsidRPr="00ED2793" w:rsidRDefault="009D19E7" w:rsidP="00B01FDE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1B2AC4"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6738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  <w:p w:rsidR="000961FA" w:rsidRPr="00ED2793" w:rsidRDefault="000961FA" w:rsidP="00B01FDE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:rsidR="009D19E7" w:rsidRPr="00ED2793" w:rsidRDefault="009D19E7" w:rsidP="00B01F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D19E7" w:rsidRPr="00ED2793" w:rsidTr="000D6C29">
        <w:trPr>
          <w:cantSplit/>
          <w:trHeight w:hRule="exact" w:val="374"/>
        </w:trPr>
        <w:tc>
          <w:tcPr>
            <w:tcW w:w="3402" w:type="dxa"/>
            <w:hideMark/>
          </w:tcPr>
          <w:p w:rsidR="009D19E7" w:rsidRPr="00ED2793" w:rsidRDefault="009D19E7" w:rsidP="00B01F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34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:rsidR="009D19E7" w:rsidRPr="00ED2793" w:rsidRDefault="009D19E7" w:rsidP="00B01F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ED2793" w:rsidRDefault="009D19E7" w:rsidP="00B01F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D19E7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</w:tcPr>
          <w:p w:rsidR="009D19E7" w:rsidRPr="00ED2793" w:rsidRDefault="009D19E7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134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ED2793" w:rsidRDefault="009D19E7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9D19E7" w:rsidRPr="00ED2793" w:rsidRDefault="009D19E7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A7AAB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8A7AAB" w:rsidRPr="00ED2793" w:rsidRDefault="008A7AAB" w:rsidP="008A7AA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vAlign w:val="bottom"/>
          </w:tcPr>
          <w:p w:rsidR="008A7AAB" w:rsidRPr="00ED2793" w:rsidRDefault="008A7AAB" w:rsidP="008A7AA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82" w:type="dxa"/>
            <w:vAlign w:val="bottom"/>
          </w:tcPr>
          <w:p w:rsidR="008A7AAB" w:rsidRPr="00ED2793" w:rsidRDefault="008A7AAB" w:rsidP="008A7AA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8A7AAB" w:rsidRPr="00ED2793" w:rsidRDefault="008A7AAB" w:rsidP="008A7AA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180" w:type="dxa"/>
            <w:vAlign w:val="bottom"/>
          </w:tcPr>
          <w:p w:rsidR="008A7AAB" w:rsidRPr="00ED2793" w:rsidRDefault="008A7AAB" w:rsidP="008A7AAB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A7AAB" w:rsidRPr="00ED2793" w:rsidRDefault="008A7AAB" w:rsidP="008A7AA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A7AAB" w:rsidRPr="00ED2793" w:rsidRDefault="008A7AAB" w:rsidP="008A7AAB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A7AAB" w:rsidRPr="00ED2793" w:rsidRDefault="008A7AAB" w:rsidP="008A7A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A7AAB" w:rsidRPr="00ED2793" w:rsidRDefault="008A7AAB" w:rsidP="008A7AA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A7AAB" w:rsidRPr="00ED2793" w:rsidRDefault="008A7AAB" w:rsidP="008A7AA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</w:tr>
      <w:tr w:rsidR="009B2A96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</w:tcPr>
          <w:p w:rsidR="009B2A96" w:rsidRPr="00ED2793" w:rsidRDefault="009B2A96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96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9B2A96" w:rsidRPr="00ED2793" w:rsidRDefault="009B2A96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="006738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6738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:rsidR="000961FA" w:rsidRPr="00ED2793" w:rsidRDefault="000961FA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96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9B2A96" w:rsidRPr="00ED2793" w:rsidRDefault="009B2A96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34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96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9B2A96" w:rsidRPr="00ED2793" w:rsidRDefault="009B2A96" w:rsidP="00B01FD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134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ED2793" w:rsidRDefault="009B2A96" w:rsidP="00B01F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ED2793" w:rsidRDefault="009B2A96" w:rsidP="00B01FD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8FD" w:rsidRPr="00ED2793" w:rsidTr="000D6C29">
        <w:trPr>
          <w:cantSplit/>
          <w:trHeight w:hRule="exact" w:val="374"/>
        </w:trPr>
        <w:tc>
          <w:tcPr>
            <w:tcW w:w="3402" w:type="dxa"/>
            <w:vAlign w:val="bottom"/>
            <w:hideMark/>
          </w:tcPr>
          <w:p w:rsidR="006738FD" w:rsidRPr="00ED2793" w:rsidRDefault="006738FD" w:rsidP="006738F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vAlign w:val="bottom"/>
          </w:tcPr>
          <w:p w:rsidR="006738FD" w:rsidRPr="00ED2793" w:rsidRDefault="006738FD" w:rsidP="006738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82" w:type="dxa"/>
            <w:vAlign w:val="bottom"/>
          </w:tcPr>
          <w:p w:rsidR="006738FD" w:rsidRPr="00ED2793" w:rsidRDefault="006738FD" w:rsidP="006738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6738FD" w:rsidRPr="00ED2793" w:rsidRDefault="006738FD" w:rsidP="006738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180" w:type="dxa"/>
            <w:vAlign w:val="bottom"/>
          </w:tcPr>
          <w:p w:rsidR="006738FD" w:rsidRPr="00ED2793" w:rsidRDefault="006738FD" w:rsidP="006738FD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738FD" w:rsidRPr="00ED2793" w:rsidRDefault="006738FD" w:rsidP="006738FD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738FD" w:rsidRPr="00ED2793" w:rsidRDefault="006738FD" w:rsidP="006738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738FD" w:rsidRPr="00ED2793" w:rsidRDefault="006738FD" w:rsidP="006738F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</w:tbl>
    <w:p w:rsidR="009D19E7" w:rsidRPr="00ED2793" w:rsidRDefault="009D19E7" w:rsidP="000D6C29">
      <w:pPr>
        <w:pStyle w:val="block"/>
        <w:spacing w:before="240" w:after="120" w:line="276" w:lineRule="auto"/>
        <w:ind w:left="0" w:right="-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279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สั้นเป็นมูลค่าที่ใกล้เคียงกับมูลค่าตามบัญชีเนื่องจากอัตราดอกเบี้ยอ้างอิงจากอัตราดอกเบี้ยตามท้องตลาด และเครื่องมือทางการเงินเหล่านี้จะครบกำหนดในระยะเวลาอันสั้น</w:t>
      </w:r>
    </w:p>
    <w:p w:rsidR="009D19E7" w:rsidRPr="00ED2793" w:rsidRDefault="009D19E7" w:rsidP="00D72B1A">
      <w:pPr>
        <w:pStyle w:val="block"/>
        <w:spacing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279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8A7AAB" w:rsidRDefault="008A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:rsidR="00B5722E" w:rsidRPr="00ED2793" w:rsidRDefault="009176B8" w:rsidP="00B01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E1A52"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 w:rsidR="00475756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22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6A3C16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B5722E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bookmarkEnd w:id="1"/>
    <w:bookmarkEnd w:id="2"/>
    <w:p w:rsidR="00B5722E" w:rsidRPr="000D6C29" w:rsidRDefault="00B5722E" w:rsidP="00B01FD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Layout w:type="fixed"/>
        <w:tblLook w:val="0000"/>
      </w:tblPr>
      <w:tblGrid>
        <w:gridCol w:w="5670"/>
        <w:gridCol w:w="1620"/>
        <w:gridCol w:w="270"/>
        <w:gridCol w:w="1620"/>
      </w:tblGrid>
      <w:tr w:rsidR="009D19E7" w:rsidRPr="00ED2793" w:rsidTr="000D6C29">
        <w:trPr>
          <w:trHeight w:hRule="exact" w:val="374"/>
        </w:trPr>
        <w:tc>
          <w:tcPr>
            <w:tcW w:w="5670" w:type="dxa"/>
          </w:tcPr>
          <w:p w:rsidR="009D19E7" w:rsidRPr="00ED2793" w:rsidRDefault="009D19E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ED2793" w:rsidRDefault="009D19E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D19E7" w:rsidRPr="00ED2793" w:rsidTr="000D6C29">
        <w:trPr>
          <w:trHeight w:hRule="exact" w:val="374"/>
        </w:trPr>
        <w:tc>
          <w:tcPr>
            <w:tcW w:w="5670" w:type="dxa"/>
          </w:tcPr>
          <w:p w:rsidR="009D19E7" w:rsidRPr="00ED2793" w:rsidRDefault="009D19E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ED2793" w:rsidRDefault="009D19E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9D19E7" w:rsidRPr="00ED2793" w:rsidTr="000D6C29">
        <w:trPr>
          <w:trHeight w:hRule="exact" w:val="374"/>
        </w:trPr>
        <w:tc>
          <w:tcPr>
            <w:tcW w:w="5670" w:type="dxa"/>
          </w:tcPr>
          <w:p w:rsidR="009D19E7" w:rsidRPr="00ED2793" w:rsidRDefault="009D19E7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ED2793" w:rsidRDefault="009D19E7" w:rsidP="00B01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5BF" w:rsidRPr="00ED2793" w:rsidTr="000D6C29">
        <w:trPr>
          <w:trHeight w:hRule="exact" w:val="374"/>
        </w:trPr>
        <w:tc>
          <w:tcPr>
            <w:tcW w:w="567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ED2793" w:rsidRDefault="001B2AC4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61FA"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6738F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ED2793" w:rsidRDefault="000961FA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738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F15BF" w:rsidRPr="00ED2793" w:rsidTr="000D6C29">
        <w:trPr>
          <w:trHeight w:hRule="exact" w:val="374"/>
        </w:trPr>
        <w:tc>
          <w:tcPr>
            <w:tcW w:w="5670" w:type="dxa"/>
          </w:tcPr>
          <w:p w:rsidR="00DF15BF" w:rsidRPr="00ED2793" w:rsidRDefault="00DF15BF" w:rsidP="00B01FDE">
            <w:pPr>
              <w:pStyle w:val="Heading5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DF15BF" w:rsidRPr="00ED2793" w:rsidTr="000D6C29">
        <w:trPr>
          <w:trHeight w:hRule="exact" w:val="374"/>
        </w:trPr>
        <w:tc>
          <w:tcPr>
            <w:tcW w:w="567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ED2793" w:rsidRDefault="00DF15BF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26AD" w:rsidRPr="00ED2793" w:rsidTr="000D6C29">
        <w:trPr>
          <w:trHeight w:hRule="exact" w:val="374"/>
        </w:trPr>
        <w:tc>
          <w:tcPr>
            <w:tcW w:w="567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4C26AD" w:rsidRPr="00ED2793" w:rsidRDefault="004C26AD" w:rsidP="00B0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8FD" w:rsidRPr="00ED2793" w:rsidTr="000D6C29">
        <w:trPr>
          <w:trHeight w:hRule="exact" w:val="374"/>
        </w:trPr>
        <w:tc>
          <w:tcPr>
            <w:tcW w:w="5670" w:type="dxa"/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:rsidR="006738FD" w:rsidRPr="00ED2793" w:rsidRDefault="00524926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310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,622</w:t>
            </w:r>
          </w:p>
        </w:tc>
      </w:tr>
      <w:tr w:rsidR="006738FD" w:rsidRPr="00ED2793" w:rsidTr="000D6C29">
        <w:trPr>
          <w:trHeight w:hRule="exact" w:val="374"/>
        </w:trPr>
        <w:tc>
          <w:tcPr>
            <w:tcW w:w="5670" w:type="dxa"/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</w:tcPr>
          <w:p w:rsidR="006738FD" w:rsidRPr="00ED2793" w:rsidRDefault="00524926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120,94</w:t>
            </w:r>
            <w:r w:rsidR="00A1341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90,574</w:t>
            </w:r>
          </w:p>
        </w:tc>
      </w:tr>
      <w:tr w:rsidR="006738FD" w:rsidRPr="00ED2793" w:rsidTr="000D6C29">
        <w:trPr>
          <w:trHeight w:hRule="exact" w:val="374"/>
        </w:trPr>
        <w:tc>
          <w:tcPr>
            <w:tcW w:w="5670" w:type="dxa"/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7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738FD" w:rsidRPr="00ED2793" w:rsidRDefault="00524926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214,36</w:t>
            </w:r>
            <w:r w:rsidR="00A13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738FD" w:rsidRPr="00ED2793" w:rsidRDefault="006738FD" w:rsidP="0067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184,196</w:t>
            </w:r>
          </w:p>
        </w:tc>
      </w:tr>
    </w:tbl>
    <w:p w:rsidR="00C57F8C" w:rsidRPr="000D6C29" w:rsidRDefault="00C57F8C" w:rsidP="00D7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</w:rPr>
      </w:pPr>
    </w:p>
    <w:p w:rsidR="00D72B1A" w:rsidRPr="00D72B1A" w:rsidRDefault="00B5722E" w:rsidP="000D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</w:t>
      </w:r>
      <w:r w:rsidR="00875025" w:rsidRPr="00ED2793">
        <w:rPr>
          <w:rFonts w:asciiTheme="majorBidi" w:hAnsiTheme="majorBidi" w:cstheme="majorBidi"/>
          <w:sz w:val="30"/>
          <w:szCs w:val="30"/>
          <w:cs/>
        </w:rPr>
        <w:t>และ</w:t>
      </w:r>
      <w:r w:rsidRPr="00ED2793">
        <w:rPr>
          <w:rFonts w:asciiTheme="majorBidi" w:hAnsiTheme="majorBidi" w:cstheme="majorBidi"/>
          <w:sz w:val="30"/>
          <w:szCs w:val="30"/>
          <w:cs/>
        </w:rPr>
        <w:t xml:space="preserve">บริการกับบริษัทในประเทศหลายแห่ง โดยมีกำหนดระยะเวลาในการเช่าจนถึงปี </w:t>
      </w:r>
      <w:r w:rsidR="004D293F" w:rsidRPr="00ED2793">
        <w:rPr>
          <w:rFonts w:asciiTheme="majorBidi" w:hAnsiTheme="majorBidi" w:cstheme="majorBidi"/>
          <w:sz w:val="30"/>
          <w:szCs w:val="30"/>
        </w:rPr>
        <w:t>25</w:t>
      </w:r>
      <w:r w:rsidR="004B52BF" w:rsidRPr="00ED2793">
        <w:rPr>
          <w:rFonts w:asciiTheme="majorBidi" w:hAnsiTheme="majorBidi" w:cstheme="majorBidi"/>
          <w:sz w:val="30"/>
          <w:szCs w:val="30"/>
        </w:rPr>
        <w:t>6</w:t>
      </w:r>
      <w:r w:rsidR="009A3FFA" w:rsidRPr="00ED2793">
        <w:rPr>
          <w:rFonts w:asciiTheme="majorBidi" w:hAnsiTheme="majorBidi" w:cstheme="majorBidi"/>
          <w:sz w:val="30"/>
          <w:szCs w:val="30"/>
        </w:rPr>
        <w:t>5</w:t>
      </w:r>
      <w:r w:rsidR="00F80B9E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6C29">
        <w:rPr>
          <w:rFonts w:asciiTheme="majorBidi" w:hAnsiTheme="majorBidi" w:cstheme="majorBidi"/>
          <w:sz w:val="30"/>
          <w:szCs w:val="30"/>
          <w:cs/>
        </w:rPr>
        <w:t>โดย</w:t>
      </w:r>
      <w:r w:rsidR="00B110E2" w:rsidRPr="00ED2793">
        <w:rPr>
          <w:rFonts w:asciiTheme="majorBidi" w:hAnsiTheme="majorBidi" w:cstheme="majorBidi"/>
          <w:sz w:val="30"/>
          <w:szCs w:val="30"/>
          <w:cs/>
        </w:rPr>
        <w:t>ค่าเช่าตามที่ระบุในสัญญา</w:t>
      </w:r>
    </w:p>
    <w:p w:rsidR="00D72B1A" w:rsidRPr="00ED2793" w:rsidRDefault="00C643D1" w:rsidP="000D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2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7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1577" w:rsidRPr="00ED2793">
        <w:rPr>
          <w:rFonts w:asciiTheme="majorBidi" w:hAnsiTheme="majorBidi" w:cstheme="majorBidi"/>
          <w:sz w:val="30"/>
          <w:szCs w:val="30"/>
        </w:rPr>
        <w:t xml:space="preserve">31 </w:t>
      </w:r>
      <w:r w:rsidR="00B71577" w:rsidRPr="00ED27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784830" w:rsidRPr="00ED2793">
        <w:rPr>
          <w:rFonts w:asciiTheme="majorBidi" w:hAnsiTheme="majorBidi" w:cstheme="majorBidi"/>
          <w:sz w:val="30"/>
          <w:szCs w:val="30"/>
        </w:rPr>
        <w:t>25</w:t>
      </w:r>
      <w:r w:rsidR="00DD09B1" w:rsidRPr="00ED2793">
        <w:rPr>
          <w:rFonts w:asciiTheme="majorBidi" w:hAnsiTheme="majorBidi" w:cstheme="majorBidi"/>
          <w:sz w:val="30"/>
          <w:szCs w:val="30"/>
        </w:rPr>
        <w:t>6</w:t>
      </w:r>
      <w:r w:rsidR="006738FD">
        <w:rPr>
          <w:rFonts w:asciiTheme="majorBidi" w:hAnsiTheme="majorBidi" w:cstheme="majorBidi"/>
          <w:sz w:val="30"/>
          <w:szCs w:val="30"/>
        </w:rPr>
        <w:t>2</w:t>
      </w:r>
      <w:r w:rsidRPr="00ED2793">
        <w:rPr>
          <w:rFonts w:asciiTheme="majorBidi" w:hAnsiTheme="majorBidi"/>
          <w:sz w:val="30"/>
          <w:szCs w:val="30"/>
          <w:cs/>
        </w:rPr>
        <w:t xml:space="preserve"> </w:t>
      </w:r>
      <w:r w:rsidRPr="00ED2793">
        <w:rPr>
          <w:rFonts w:asciiTheme="majorBidi" w:hAnsiTheme="majorBidi" w:cstheme="majorBidi"/>
          <w:sz w:val="30"/>
          <w:szCs w:val="30"/>
          <w:cs/>
        </w:rPr>
        <w:t>บริษัทได้ค้ำประกันวงเงินเบิกเกินบัญชีสถาบันการเงินภายในประเทศสองแห่งให้กั</w:t>
      </w:r>
      <w:r w:rsidR="00EF4D1C">
        <w:rPr>
          <w:rFonts w:asciiTheme="majorBidi" w:hAnsiTheme="majorBidi" w:cstheme="majorBidi"/>
          <w:sz w:val="30"/>
          <w:szCs w:val="30"/>
          <w:cs/>
        </w:rPr>
        <w:t>บบริษัทที่</w:t>
      </w:r>
      <w:r w:rsidR="007A22DC" w:rsidRPr="00ED2793">
        <w:rPr>
          <w:rFonts w:asciiTheme="majorBidi" w:hAnsiTheme="majorBidi" w:cstheme="majorBidi"/>
          <w:sz w:val="30"/>
          <w:szCs w:val="30"/>
          <w:cs/>
        </w:rPr>
        <w:t>เกี่ยวข้องกันหลายแห่ง</w:t>
      </w:r>
      <w:r w:rsidRPr="00F82A60">
        <w:rPr>
          <w:rFonts w:asciiTheme="majorBidi" w:hAnsiTheme="majorBidi" w:cstheme="majorBidi"/>
          <w:sz w:val="30"/>
          <w:szCs w:val="30"/>
          <w:cs/>
        </w:rPr>
        <w:t xml:space="preserve">จำนวนเงินรวม </w:t>
      </w:r>
      <w:r w:rsidR="00330FE6" w:rsidRPr="00F82A60">
        <w:rPr>
          <w:rFonts w:asciiTheme="majorBidi" w:hAnsiTheme="majorBidi" w:cstheme="majorBidi"/>
          <w:sz w:val="30"/>
          <w:szCs w:val="30"/>
        </w:rPr>
        <w:t>36</w:t>
      </w:r>
      <w:r w:rsidR="007A22DC" w:rsidRPr="00F82A60">
        <w:rPr>
          <w:rFonts w:asciiTheme="majorBidi" w:hAnsiTheme="majorBidi"/>
          <w:sz w:val="30"/>
          <w:szCs w:val="30"/>
          <w:cs/>
        </w:rPr>
        <w:t>.</w:t>
      </w:r>
      <w:r w:rsidR="007A22DC" w:rsidRPr="00F82A60">
        <w:rPr>
          <w:rFonts w:asciiTheme="majorBidi" w:hAnsiTheme="majorBidi" w:cstheme="majorBidi"/>
          <w:sz w:val="30"/>
          <w:szCs w:val="30"/>
        </w:rPr>
        <w:t>0</w:t>
      </w:r>
      <w:r w:rsidRPr="00F82A6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82A60">
        <w:rPr>
          <w:rFonts w:asciiTheme="majorBidi" w:hAnsiTheme="majorBidi"/>
          <w:sz w:val="30"/>
          <w:szCs w:val="30"/>
          <w:cs/>
        </w:rPr>
        <w:t xml:space="preserve"> </w:t>
      </w:r>
      <w:r w:rsidR="00CF6758" w:rsidRPr="00F82A60">
        <w:rPr>
          <w:rFonts w:asciiTheme="majorBidi" w:hAnsiTheme="majorBidi"/>
          <w:sz w:val="30"/>
          <w:szCs w:val="30"/>
          <w:cs/>
        </w:rPr>
        <w:t>(</w:t>
      </w:r>
      <w:r w:rsidR="00883FE3" w:rsidRPr="00F82A60">
        <w:rPr>
          <w:rFonts w:asciiTheme="majorBidi" w:hAnsiTheme="majorBidi" w:cstheme="majorBidi"/>
          <w:sz w:val="30"/>
          <w:szCs w:val="30"/>
        </w:rPr>
        <w:t>2</w:t>
      </w:r>
      <w:r w:rsidR="00504047" w:rsidRPr="00F82A60">
        <w:rPr>
          <w:rFonts w:asciiTheme="majorBidi" w:hAnsiTheme="majorBidi" w:cstheme="majorBidi"/>
          <w:sz w:val="30"/>
          <w:szCs w:val="30"/>
        </w:rPr>
        <w:t>5</w:t>
      </w:r>
      <w:r w:rsidR="006738FD">
        <w:rPr>
          <w:rFonts w:asciiTheme="majorBidi" w:hAnsiTheme="majorBidi" w:cstheme="majorBidi"/>
          <w:sz w:val="30"/>
          <w:szCs w:val="30"/>
          <w:cs/>
        </w:rPr>
        <w:t>6</w:t>
      </w:r>
      <w:r w:rsidR="006738FD">
        <w:rPr>
          <w:rFonts w:asciiTheme="majorBidi" w:hAnsiTheme="majorBidi" w:cstheme="majorBidi"/>
          <w:sz w:val="30"/>
          <w:szCs w:val="30"/>
        </w:rPr>
        <w:t>1</w:t>
      </w:r>
      <w:r w:rsidRPr="00F82A60">
        <w:rPr>
          <w:rFonts w:asciiTheme="majorBidi" w:hAnsiTheme="majorBidi"/>
          <w:sz w:val="30"/>
          <w:szCs w:val="30"/>
          <w:cs/>
        </w:rPr>
        <w:t xml:space="preserve"> : </w:t>
      </w:r>
      <w:r w:rsidR="00DD09B1" w:rsidRPr="00F82A60">
        <w:rPr>
          <w:rFonts w:asciiTheme="majorBidi" w:hAnsiTheme="majorBidi" w:cstheme="majorBidi"/>
          <w:sz w:val="30"/>
          <w:szCs w:val="30"/>
        </w:rPr>
        <w:t>36</w:t>
      </w:r>
      <w:r w:rsidR="00DD09B1" w:rsidRPr="00F82A60">
        <w:rPr>
          <w:rFonts w:asciiTheme="majorBidi" w:hAnsiTheme="majorBidi"/>
          <w:sz w:val="30"/>
          <w:szCs w:val="30"/>
          <w:cs/>
        </w:rPr>
        <w:t>.</w:t>
      </w:r>
      <w:r w:rsidR="00DD09B1" w:rsidRPr="00F82A60">
        <w:rPr>
          <w:rFonts w:asciiTheme="majorBidi" w:hAnsiTheme="majorBidi" w:cstheme="majorBidi"/>
          <w:sz w:val="30"/>
          <w:szCs w:val="30"/>
        </w:rPr>
        <w:t>0</w:t>
      </w:r>
      <w:r w:rsidRPr="00F82A60">
        <w:rPr>
          <w:rFonts w:asciiTheme="majorBidi" w:hAnsiTheme="majorBidi"/>
          <w:sz w:val="30"/>
          <w:szCs w:val="30"/>
          <w:cs/>
        </w:rPr>
        <w:t xml:space="preserve"> </w:t>
      </w:r>
      <w:r w:rsidRPr="00F82A6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82A60">
        <w:rPr>
          <w:rFonts w:asciiTheme="majorBidi" w:hAnsiTheme="majorBidi"/>
          <w:sz w:val="30"/>
          <w:szCs w:val="30"/>
          <w:cs/>
        </w:rPr>
        <w:t>)</w:t>
      </w:r>
    </w:p>
    <w:p w:rsidR="00C61363" w:rsidRPr="00ED2793" w:rsidRDefault="00330FE6" w:rsidP="00F37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39" w:hanging="539"/>
        <w:jc w:val="thaiDistribute"/>
        <w:rPr>
          <w:rFonts w:asciiTheme="majorBidi" w:hAnsiTheme="majorBidi" w:cstheme="majorBidi"/>
          <w:sz w:val="30"/>
          <w:szCs w:val="30"/>
        </w:rPr>
      </w:pPr>
      <w:r w:rsidRPr="00ED279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F13D2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="00C61363" w:rsidRPr="00ED279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1363" w:rsidRPr="00ED279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C643D1" w:rsidRDefault="008C62A3" w:rsidP="001F1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="00310B7A">
        <w:rPr>
          <w:rFonts w:ascii="Angsana New" w:hAnsi="Angsana New"/>
          <w:sz w:val="30"/>
          <w:szCs w:val="30"/>
          <w:cs/>
        </w:rPr>
        <w:t xml:space="preserve"> </w:t>
      </w:r>
      <w:r w:rsidR="001F13D2">
        <w:rPr>
          <w:rFonts w:ascii="Angsana New" w:hAnsi="Angsana New"/>
          <w:sz w:val="30"/>
          <w:szCs w:val="30"/>
          <w:cs/>
        </w:rPr>
        <w:tab/>
      </w:r>
      <w:r w:rsidR="00784830" w:rsidRPr="00ED2793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784830" w:rsidRPr="00ED2793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E71FCB" w:rsidRPr="00ED2793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C643D1" w:rsidRPr="00ED279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71FCB" w:rsidRPr="00ED2793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C643D1" w:rsidRPr="00ED279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F13D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6738FD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C643D1" w:rsidRPr="00ED279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643D1" w:rsidRPr="00ED2793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บริษัทมีหนี้สินที่อาจเกิดขึ้นจากหนังสือค้ำประกันกับสถาบันการเงินหลายแห่งซึ่งส่วนใหญ่</w:t>
      </w:r>
      <w:r w:rsidR="00C643D1" w:rsidRPr="00ED2793">
        <w:rPr>
          <w:rFonts w:asciiTheme="majorBidi" w:hAnsiTheme="majorBidi" w:cstheme="majorBidi"/>
          <w:sz w:val="30"/>
          <w:szCs w:val="30"/>
          <w:cs/>
        </w:rPr>
        <w:t>เป็นการค้ำประกันสัญญาเช่าพื้นที่กับบริษัทแห่งหนึ่งและการปฏิบัติตามสัญญากับลูกค้าและการชำระหนี้ที่เกิ</w:t>
      </w:r>
      <w:r w:rsidR="00B96041" w:rsidRPr="00ED2793">
        <w:rPr>
          <w:rFonts w:asciiTheme="majorBidi" w:hAnsiTheme="majorBidi" w:cstheme="majorBidi"/>
          <w:sz w:val="30"/>
          <w:szCs w:val="30"/>
          <w:cs/>
        </w:rPr>
        <w:t>ดขึ้นจากการใช้บัตรเครดิตน้ำมัน</w:t>
      </w:r>
      <w:r w:rsidR="00C643D1" w:rsidRPr="00ED2793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C643D1" w:rsidRPr="00F37A47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="00F37A47" w:rsidRPr="00F37A47">
        <w:rPr>
          <w:rFonts w:asciiTheme="majorBidi" w:hAnsiTheme="majorBidi" w:cstheme="majorBidi"/>
          <w:sz w:val="30"/>
          <w:szCs w:val="30"/>
        </w:rPr>
        <w:t>12</w:t>
      </w:r>
      <w:r w:rsidR="00310B7A">
        <w:rPr>
          <w:rFonts w:asciiTheme="majorBidi" w:hAnsiTheme="majorBidi"/>
          <w:sz w:val="30"/>
          <w:szCs w:val="30"/>
          <w:cs/>
        </w:rPr>
        <w:t>.</w:t>
      </w:r>
      <w:r w:rsidR="00310B7A">
        <w:rPr>
          <w:rFonts w:asciiTheme="majorBidi" w:hAnsiTheme="majorBidi" w:cstheme="majorBidi"/>
          <w:sz w:val="30"/>
          <w:szCs w:val="30"/>
        </w:rPr>
        <w:t>1</w:t>
      </w:r>
      <w:r w:rsidR="0050582C" w:rsidRPr="00F37A47">
        <w:rPr>
          <w:rFonts w:asciiTheme="majorBidi" w:hAnsiTheme="majorBidi"/>
          <w:sz w:val="30"/>
          <w:szCs w:val="30"/>
          <w:cs/>
        </w:rPr>
        <w:t xml:space="preserve"> </w:t>
      </w:r>
      <w:r w:rsidR="00C643D1" w:rsidRPr="00F37A47">
        <w:rPr>
          <w:rFonts w:asciiTheme="majorBidi" w:hAnsiTheme="majorBidi" w:cstheme="majorBidi"/>
          <w:sz w:val="30"/>
          <w:szCs w:val="30"/>
          <w:cs/>
        </w:rPr>
        <w:t>ล้าน</w:t>
      </w:r>
      <w:r w:rsidR="00C643D1" w:rsidRPr="00ED279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010EF4">
        <w:rPr>
          <w:rFonts w:asciiTheme="majorBidi" w:hAnsiTheme="majorBidi"/>
          <w:sz w:val="30"/>
          <w:szCs w:val="30"/>
          <w:cs/>
        </w:rPr>
        <w:t>(</w:t>
      </w:r>
      <w:r w:rsidR="00010EF4">
        <w:rPr>
          <w:rFonts w:asciiTheme="majorBidi" w:hAnsiTheme="majorBidi" w:cstheme="majorBidi"/>
          <w:sz w:val="30"/>
          <w:szCs w:val="30"/>
        </w:rPr>
        <w:t>2561</w:t>
      </w:r>
      <w:r w:rsidR="00DD09B1" w:rsidRPr="00ED2793">
        <w:rPr>
          <w:rFonts w:asciiTheme="majorBidi" w:hAnsiTheme="majorBidi"/>
          <w:sz w:val="30"/>
          <w:szCs w:val="30"/>
          <w:cs/>
        </w:rPr>
        <w:t xml:space="preserve"> : </w:t>
      </w:r>
      <w:r w:rsidR="00010EF4">
        <w:rPr>
          <w:rFonts w:asciiTheme="majorBidi" w:hAnsiTheme="majorBidi" w:cstheme="majorBidi"/>
          <w:sz w:val="30"/>
          <w:szCs w:val="30"/>
        </w:rPr>
        <w:t>12</w:t>
      </w:r>
      <w:r w:rsidR="00010EF4">
        <w:rPr>
          <w:rFonts w:asciiTheme="majorBidi" w:hAnsiTheme="majorBidi"/>
          <w:sz w:val="30"/>
          <w:szCs w:val="30"/>
          <w:cs/>
        </w:rPr>
        <w:t>.</w:t>
      </w:r>
      <w:r w:rsidR="00010EF4">
        <w:rPr>
          <w:rFonts w:asciiTheme="majorBidi" w:hAnsiTheme="majorBidi" w:cstheme="majorBidi"/>
          <w:sz w:val="30"/>
          <w:szCs w:val="30"/>
        </w:rPr>
        <w:t>7</w:t>
      </w:r>
      <w:r w:rsidR="00504047" w:rsidRPr="00ED27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09B1" w:rsidRPr="00ED2793">
        <w:rPr>
          <w:rFonts w:asciiTheme="majorBidi" w:hAnsiTheme="majorBidi"/>
          <w:sz w:val="30"/>
          <w:szCs w:val="30"/>
          <w:cs/>
        </w:rPr>
        <w:t xml:space="preserve"> </w:t>
      </w:r>
      <w:r w:rsidR="00DD09B1" w:rsidRPr="00ED27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D09B1" w:rsidRPr="00ED2793">
        <w:rPr>
          <w:rFonts w:asciiTheme="majorBidi" w:hAnsiTheme="majorBidi"/>
          <w:sz w:val="30"/>
          <w:szCs w:val="30"/>
          <w:cs/>
        </w:rPr>
        <w:t>)</w:t>
      </w:r>
    </w:p>
    <w:p w:rsidR="00310B7A" w:rsidRPr="003978B5" w:rsidRDefault="00310B7A" w:rsidP="00310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>2558</w:t>
      </w:r>
      <w:r w:rsidRPr="00C05C3A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</w:t>
      </w:r>
      <w:r>
        <w:rPr>
          <w:rFonts w:ascii="Angsana New" w:hAnsi="Angsana New"/>
          <w:sz w:val="30"/>
          <w:szCs w:val="30"/>
          <w:cs/>
        </w:rPr>
        <w:t xml:space="preserve">แอพพลิเคชั่น (สัญญาซอฟแวร์) </w:t>
      </w:r>
      <w:r w:rsidRPr="00C05C3A">
        <w:rPr>
          <w:rFonts w:ascii="Angsana New" w:hAnsi="Angsana New"/>
          <w:sz w:val="30"/>
          <w:szCs w:val="30"/>
          <w:cs/>
        </w:rPr>
        <w:t>ตกลงค่าบ</w:t>
      </w:r>
      <w:r>
        <w:rPr>
          <w:rFonts w:ascii="Angsana New" w:hAnsi="Angsana New"/>
          <w:sz w:val="30"/>
          <w:szCs w:val="30"/>
          <w:cs/>
        </w:rPr>
        <w:t xml:space="preserve">ริการเป็นจำนวนเงินทั้งสิ้น </w:t>
      </w: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C05C3A">
        <w:rPr>
          <w:rFonts w:ascii="Angsana New" w:hAnsi="Angsana New"/>
          <w:sz w:val="30"/>
          <w:szCs w:val="30"/>
          <w:cs/>
        </w:rPr>
        <w:t xml:space="preserve"> ล้านบาท โดยปัจจุบั</w:t>
      </w:r>
      <w:r>
        <w:rPr>
          <w:rFonts w:ascii="Angsana New" w:hAnsi="Angsana New"/>
          <w:sz w:val="30"/>
          <w:szCs w:val="30"/>
          <w:cs/>
        </w:rPr>
        <w:t>นบริษัทได้จ่ายเงิน</w:t>
      </w:r>
      <w:r w:rsidRPr="003978B5">
        <w:rPr>
          <w:rFonts w:ascii="Angsana New" w:hAnsi="Angsana New"/>
          <w:sz w:val="30"/>
          <w:szCs w:val="30"/>
          <w:cs/>
        </w:rPr>
        <w:t>จ่ายเงินตามสัญญาและอื่นๆ</w:t>
      </w:r>
      <w:r>
        <w:rPr>
          <w:rFonts w:ascii="Angsana New" w:hAnsi="Angsana New"/>
          <w:sz w:val="30"/>
          <w:szCs w:val="30"/>
          <w:cs/>
        </w:rPr>
        <w:t>แล้ว</w:t>
      </w:r>
      <w:r w:rsidRPr="003978B5">
        <w:rPr>
          <w:rFonts w:ascii="Angsana New" w:hAnsi="Angsana New" w:hint="cs"/>
          <w:sz w:val="30"/>
          <w:szCs w:val="30"/>
          <w:cs/>
        </w:rPr>
        <w:t>รวม</w:t>
      </w:r>
      <w:r w:rsidRPr="003978B5">
        <w:rPr>
          <w:rFonts w:ascii="Angsana New" w:hAnsi="Angsana New"/>
          <w:sz w:val="30"/>
          <w:szCs w:val="30"/>
          <w:cs/>
        </w:rPr>
        <w:t xml:space="preserve">ทั้งสิ้น </w:t>
      </w:r>
      <w:r w:rsidRPr="003978B5">
        <w:rPr>
          <w:rFonts w:ascii="Angsana New" w:hAnsi="Angsana New"/>
          <w:sz w:val="30"/>
          <w:szCs w:val="30"/>
        </w:rPr>
        <w:t>12</w:t>
      </w:r>
      <w:r w:rsidRPr="003978B5">
        <w:rPr>
          <w:rFonts w:ascii="Angsana New" w:hAnsi="Angsana New"/>
          <w:sz w:val="30"/>
          <w:szCs w:val="30"/>
          <w:cs/>
        </w:rPr>
        <w:t>.</w:t>
      </w:r>
      <w:r w:rsidRPr="003978B5">
        <w:rPr>
          <w:rFonts w:ascii="Angsana New" w:hAnsi="Angsana New"/>
          <w:sz w:val="30"/>
          <w:szCs w:val="30"/>
        </w:rPr>
        <w:t>2</w:t>
      </w:r>
      <w:r w:rsidRPr="003978B5">
        <w:rPr>
          <w:rFonts w:ascii="Angsana New" w:hAnsi="Angsana New"/>
          <w:sz w:val="30"/>
          <w:szCs w:val="30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:rsidR="00310B7A" w:rsidRDefault="00310B7A" w:rsidP="00310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  <w:r w:rsidRPr="003978B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978B5">
        <w:rPr>
          <w:rFonts w:ascii="Angsana New" w:hAnsi="Angsana New"/>
          <w:sz w:val="30"/>
          <w:szCs w:val="30"/>
        </w:rPr>
        <w:t>31</w:t>
      </w:r>
      <w:r w:rsidRPr="003978B5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978B5">
        <w:rPr>
          <w:rFonts w:ascii="Angsana New" w:hAnsi="Angsana New"/>
          <w:sz w:val="30"/>
          <w:szCs w:val="30"/>
        </w:rPr>
        <w:t>2561</w:t>
      </w:r>
      <w:r w:rsidRPr="003978B5">
        <w:rPr>
          <w:rFonts w:ascii="Angsana New" w:hAnsi="Angsana New"/>
          <w:sz w:val="30"/>
          <w:szCs w:val="30"/>
          <w:cs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</w:t>
      </w:r>
      <w:r w:rsidRPr="003978B5">
        <w:rPr>
          <w:rFonts w:ascii="Angsana New" w:hAnsi="Angsana New" w:hint="cs"/>
          <w:sz w:val="30"/>
          <w:szCs w:val="30"/>
          <w:cs/>
        </w:rPr>
        <w:t xml:space="preserve">ผู้ให้บริการผิดสัญญา </w:t>
      </w:r>
      <w:r w:rsidRPr="003978B5">
        <w:rPr>
          <w:rFonts w:ascii="Angsana New" w:hAnsi="Angsana New"/>
          <w:sz w:val="30"/>
          <w:szCs w:val="30"/>
          <w:cs/>
        </w:rPr>
        <w:t>ทำให้บริษัทได้รับความเสียหาย บริษัทเรียกร้อง</w:t>
      </w:r>
      <w:r w:rsidRPr="003978B5">
        <w:rPr>
          <w:rFonts w:ascii="Angsana New" w:hAnsi="Angsana New" w:hint="cs"/>
          <w:sz w:val="30"/>
          <w:szCs w:val="30"/>
          <w:cs/>
        </w:rPr>
        <w:t>เงินที่ชำระไปแล้วทั้งหมดคืนพร้อม</w:t>
      </w:r>
      <w:r w:rsidRPr="003978B5">
        <w:rPr>
          <w:rFonts w:ascii="Angsana New" w:hAnsi="Angsana New"/>
          <w:sz w:val="30"/>
          <w:szCs w:val="30"/>
          <w:cs/>
        </w:rPr>
        <w:t xml:space="preserve">ค่าเสียหายจากจำเลยทั้งสอง จำนวน </w:t>
      </w:r>
      <w:r w:rsidRPr="003978B5">
        <w:rPr>
          <w:rFonts w:ascii="Angsana New" w:hAnsi="Angsana New"/>
          <w:sz w:val="30"/>
          <w:szCs w:val="30"/>
        </w:rPr>
        <w:t>35</w:t>
      </w:r>
      <w:r w:rsidRPr="003978B5">
        <w:rPr>
          <w:rFonts w:ascii="Angsana New" w:hAnsi="Angsana New"/>
          <w:sz w:val="30"/>
          <w:szCs w:val="30"/>
          <w:cs/>
        </w:rPr>
        <w:t>.</w:t>
      </w:r>
      <w:r w:rsidRPr="003978B5">
        <w:rPr>
          <w:rFonts w:ascii="Angsana New" w:hAnsi="Angsana New"/>
          <w:sz w:val="30"/>
          <w:szCs w:val="30"/>
        </w:rPr>
        <w:t>2</w:t>
      </w:r>
      <w:r w:rsidRPr="003978B5">
        <w:rPr>
          <w:rFonts w:ascii="Angsana New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3978B5">
        <w:rPr>
          <w:rFonts w:ascii="Angsana New" w:hAnsi="Angsana New"/>
          <w:sz w:val="30"/>
          <w:szCs w:val="30"/>
        </w:rPr>
        <w:t>7</w:t>
      </w:r>
      <w:r w:rsidRPr="003978B5">
        <w:rPr>
          <w:rFonts w:ascii="Angsana New" w:hAnsi="Angsana New"/>
          <w:sz w:val="30"/>
          <w:szCs w:val="30"/>
          <w:cs/>
        </w:rPr>
        <w:t>.</w:t>
      </w:r>
      <w:r w:rsidRPr="003978B5">
        <w:rPr>
          <w:rFonts w:ascii="Angsana New" w:hAnsi="Angsana New"/>
          <w:sz w:val="30"/>
          <w:szCs w:val="30"/>
        </w:rPr>
        <w:t>5</w:t>
      </w:r>
      <w:r w:rsidRPr="003978B5">
        <w:rPr>
          <w:rFonts w:ascii="Angsana New" w:hAnsi="Angsana New"/>
          <w:sz w:val="30"/>
          <w:szCs w:val="30"/>
          <w:cs/>
        </w:rPr>
        <w:t xml:space="preserve"> ต่อปี จากเงินต้น </w:t>
      </w:r>
      <w:r w:rsidRPr="003978B5">
        <w:rPr>
          <w:rFonts w:ascii="Angsana New" w:hAnsi="Angsana New"/>
          <w:sz w:val="30"/>
          <w:szCs w:val="30"/>
        </w:rPr>
        <w:t>33</w:t>
      </w:r>
      <w:r w:rsidRPr="003978B5">
        <w:rPr>
          <w:rFonts w:ascii="Angsana New" w:hAnsi="Angsana New"/>
          <w:sz w:val="30"/>
          <w:szCs w:val="30"/>
          <w:cs/>
        </w:rPr>
        <w:t>.</w:t>
      </w:r>
      <w:r w:rsidRPr="003978B5">
        <w:rPr>
          <w:rFonts w:ascii="Angsana New" w:hAnsi="Angsana New"/>
          <w:sz w:val="30"/>
          <w:szCs w:val="30"/>
        </w:rPr>
        <w:t>1</w:t>
      </w:r>
      <w:r w:rsidRPr="003978B5">
        <w:rPr>
          <w:rFonts w:ascii="Angsana New" w:hAnsi="Angsana New"/>
          <w:sz w:val="30"/>
          <w:szCs w:val="30"/>
          <w:cs/>
        </w:rPr>
        <w:t xml:space="preserve"> ล้านบาท นับจากวันฟ้องจน</w:t>
      </w:r>
      <w:r w:rsidRPr="003978B5">
        <w:rPr>
          <w:rFonts w:ascii="Angsana New" w:hAnsi="Angsana New" w:hint="cs"/>
          <w:sz w:val="30"/>
          <w:szCs w:val="30"/>
          <w:cs/>
        </w:rPr>
        <w:t>ถึงวันที่</w:t>
      </w:r>
      <w:r w:rsidRPr="003978B5">
        <w:rPr>
          <w:rFonts w:ascii="Angsana New" w:hAnsi="Angsana New"/>
          <w:sz w:val="30"/>
          <w:szCs w:val="30"/>
          <w:cs/>
        </w:rPr>
        <w:t>จำเลยชำระเงินให้</w:t>
      </w:r>
      <w:r w:rsidRPr="003978B5">
        <w:rPr>
          <w:rFonts w:ascii="Angsana New" w:hAnsi="Angsana New" w:hint="cs"/>
          <w:sz w:val="30"/>
          <w:szCs w:val="30"/>
          <w:cs/>
        </w:rPr>
        <w:t>แก่</w:t>
      </w:r>
      <w:r w:rsidRPr="003978B5">
        <w:rPr>
          <w:rFonts w:ascii="Angsana New" w:hAnsi="Angsana New"/>
          <w:sz w:val="30"/>
          <w:szCs w:val="30"/>
          <w:cs/>
        </w:rPr>
        <w:t>บริษัทจนครบถ้วน</w:t>
      </w:r>
    </w:p>
    <w:p w:rsidR="00310B7A" w:rsidRPr="003978B5" w:rsidRDefault="00310B7A" w:rsidP="00310B7A">
      <w:pPr>
        <w:tabs>
          <w:tab w:val="left" w:pos="7072"/>
        </w:tabs>
        <w:spacing w:before="1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C05C3A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2562</w:t>
      </w:r>
      <w:r w:rsidRPr="00C05C3A">
        <w:rPr>
          <w:rFonts w:ascii="Angsana New" w:hAnsi="Angsana New"/>
          <w:sz w:val="30"/>
          <w:szCs w:val="30"/>
          <w:cs/>
        </w:rPr>
        <w:t xml:space="preserve"> จำเลยได้ยื่น</w:t>
      </w:r>
      <w:r w:rsidRPr="003978B5">
        <w:rPr>
          <w:rFonts w:ascii="Angsana New" w:hAnsi="Angsana New" w:hint="cs"/>
          <w:sz w:val="30"/>
          <w:szCs w:val="30"/>
          <w:cs/>
        </w:rPr>
        <w:t>คำให้การและ</w:t>
      </w:r>
      <w:r w:rsidRPr="003978B5">
        <w:rPr>
          <w:rFonts w:ascii="Angsana New" w:hAnsi="Angsana New"/>
          <w:sz w:val="30"/>
          <w:szCs w:val="30"/>
          <w:cs/>
        </w:rPr>
        <w:t xml:space="preserve">ฟ้องแย้งบริษัท </w:t>
      </w:r>
      <w:r w:rsidRPr="003978B5">
        <w:rPr>
          <w:rFonts w:ascii="Angsana New" w:hAnsi="Angsana New" w:hint="cs"/>
          <w:sz w:val="30"/>
          <w:szCs w:val="30"/>
          <w:cs/>
        </w:rPr>
        <w:t>โดยอ้างว่าบริษัท</w:t>
      </w:r>
      <w:r w:rsidRPr="003978B5">
        <w:rPr>
          <w:rFonts w:ascii="Angsana New" w:hAnsi="Angsana New"/>
          <w:sz w:val="30"/>
          <w:szCs w:val="30"/>
          <w:cs/>
        </w:rPr>
        <w:t>จงใจผิดสัญญา</w:t>
      </w:r>
      <w:r w:rsidRPr="003978B5">
        <w:rPr>
          <w:rFonts w:ascii="Angsana New" w:hAnsi="Angsana New" w:hint="cs"/>
          <w:sz w:val="30"/>
          <w:szCs w:val="30"/>
          <w:cs/>
        </w:rPr>
        <w:t>และ</w:t>
      </w:r>
      <w:r w:rsidRPr="003978B5">
        <w:rPr>
          <w:rFonts w:ascii="Angsana New" w:hAnsi="Angsana New"/>
          <w:sz w:val="30"/>
          <w:szCs w:val="30"/>
          <w:cs/>
        </w:rPr>
        <w:t xml:space="preserve">ขอให้ศาลยกฟ้อง และให้บริษัทรับผิดชอบค่าเสียหายแก่จำเลยทั้งสอง จำนวน </w:t>
      </w:r>
      <w:r w:rsidRPr="003978B5">
        <w:rPr>
          <w:rFonts w:ascii="Angsana New" w:hAnsi="Angsana New"/>
          <w:sz w:val="30"/>
          <w:szCs w:val="30"/>
        </w:rPr>
        <w:t>48</w:t>
      </w:r>
      <w:r w:rsidRPr="003978B5">
        <w:rPr>
          <w:rFonts w:ascii="Angsana New" w:hAnsi="Angsana New"/>
          <w:sz w:val="30"/>
          <w:szCs w:val="30"/>
          <w:cs/>
        </w:rPr>
        <w:t>.</w:t>
      </w:r>
      <w:r w:rsidRPr="003978B5">
        <w:rPr>
          <w:rFonts w:ascii="Angsana New" w:hAnsi="Angsana New"/>
          <w:sz w:val="30"/>
          <w:szCs w:val="30"/>
        </w:rPr>
        <w:t>7</w:t>
      </w:r>
      <w:r w:rsidRPr="003978B5">
        <w:rPr>
          <w:rFonts w:ascii="Angsana New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3978B5">
        <w:rPr>
          <w:rFonts w:ascii="Angsana New" w:hAnsi="Angsana New"/>
          <w:sz w:val="30"/>
          <w:szCs w:val="30"/>
        </w:rPr>
        <w:t>7</w:t>
      </w:r>
      <w:r w:rsidRPr="003978B5">
        <w:rPr>
          <w:rFonts w:ascii="Angsana New" w:hAnsi="Angsana New"/>
          <w:sz w:val="30"/>
          <w:szCs w:val="30"/>
          <w:cs/>
        </w:rPr>
        <w:t>.</w:t>
      </w:r>
      <w:r w:rsidRPr="003978B5">
        <w:rPr>
          <w:rFonts w:ascii="Angsana New" w:hAnsi="Angsana New"/>
          <w:sz w:val="30"/>
          <w:szCs w:val="30"/>
        </w:rPr>
        <w:t>5</w:t>
      </w:r>
      <w:r w:rsidRPr="003978B5">
        <w:rPr>
          <w:rFonts w:ascii="Angsana New" w:hAnsi="Angsana New"/>
          <w:sz w:val="30"/>
          <w:szCs w:val="30"/>
          <w:cs/>
        </w:rPr>
        <w:t xml:space="preserve"> ต่อปี จากเงินต้นดังกล่าว นับจากวันฟ้องแย้งจน</w:t>
      </w:r>
      <w:r w:rsidRPr="003978B5">
        <w:rPr>
          <w:rFonts w:ascii="Angsana New" w:hAnsi="Angsana New" w:hint="cs"/>
          <w:sz w:val="30"/>
          <w:szCs w:val="30"/>
          <w:cs/>
        </w:rPr>
        <w:t>ถึงวันที่บริษัท</w:t>
      </w:r>
      <w:r w:rsidRPr="003978B5">
        <w:rPr>
          <w:rFonts w:ascii="Angsana New" w:hAnsi="Angsana New"/>
          <w:sz w:val="30"/>
          <w:szCs w:val="30"/>
          <w:cs/>
        </w:rPr>
        <w:t>ชำระเงินให้จำเลยทั้งสองจนครบถ้วน</w:t>
      </w:r>
    </w:p>
    <w:p w:rsidR="00310B7A" w:rsidRDefault="00310B7A" w:rsidP="00310B7A">
      <w:pPr>
        <w:tabs>
          <w:tab w:val="left" w:pos="7072"/>
        </w:tabs>
        <w:spacing w:before="120"/>
        <w:jc w:val="thaiDistribute"/>
        <w:rPr>
          <w:rFonts w:ascii="Angsana New" w:hAnsi="Angsana New"/>
          <w:sz w:val="30"/>
          <w:szCs w:val="30"/>
        </w:rPr>
      </w:pPr>
      <w:r w:rsidRPr="003978B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978B5">
        <w:rPr>
          <w:rFonts w:ascii="Angsana New" w:hAnsi="Angsana New"/>
          <w:sz w:val="30"/>
          <w:szCs w:val="30"/>
        </w:rPr>
        <w:t>2</w:t>
      </w:r>
      <w:r w:rsidRPr="003978B5">
        <w:rPr>
          <w:rFonts w:ascii="Angsana New" w:hAnsi="Angsana New"/>
          <w:sz w:val="30"/>
          <w:szCs w:val="30"/>
          <w:cs/>
        </w:rPr>
        <w:t xml:space="preserve"> เมษายน </w:t>
      </w:r>
      <w:r w:rsidRPr="003978B5">
        <w:rPr>
          <w:rFonts w:ascii="Angsana New" w:hAnsi="Angsana New"/>
          <w:sz w:val="30"/>
          <w:szCs w:val="30"/>
        </w:rPr>
        <w:t>2562</w:t>
      </w:r>
      <w:r w:rsidRPr="003978B5">
        <w:rPr>
          <w:rFonts w:ascii="Angsana New" w:hAnsi="Angsana New"/>
          <w:sz w:val="30"/>
          <w:szCs w:val="30"/>
          <w:cs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</w:t>
      </w:r>
      <w:r w:rsidRPr="003978B5">
        <w:rPr>
          <w:rFonts w:ascii="Angsana New" w:hAnsi="Angsana New" w:hint="cs"/>
          <w:sz w:val="30"/>
          <w:szCs w:val="30"/>
          <w:cs/>
        </w:rPr>
        <w:t>ทั้งสิ้น และขอให้ศาลพิจารณาพิพากษายกคำฟ้องแย้งของจำเลยทั้งสอง</w:t>
      </w:r>
    </w:p>
    <w:p w:rsidR="00310B7A" w:rsidRPr="00891B3F" w:rsidRDefault="00310B7A" w:rsidP="00310B7A">
      <w:pPr>
        <w:tabs>
          <w:tab w:val="left" w:pos="7072"/>
        </w:tabs>
        <w:spacing w:before="1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ขณะนี้คดีดังกล่าวอยู่ในระหว่างกระบวนการพิจารณาของศาลแพ่ง</w:t>
      </w:r>
    </w:p>
    <w:p w:rsidR="00310B7A" w:rsidRPr="00C05C3A" w:rsidRDefault="00310B7A" w:rsidP="00310B7A">
      <w:pPr>
        <w:tabs>
          <w:tab w:val="left" w:pos="7072"/>
        </w:tabs>
        <w:spacing w:before="120"/>
        <w:jc w:val="thaiDistribute"/>
        <w:rPr>
          <w:rFonts w:ascii="Angsana New" w:hAnsi="Angsana New"/>
          <w:sz w:val="30"/>
          <w:szCs w:val="30"/>
        </w:rPr>
      </w:pPr>
      <w:r w:rsidRPr="003978B5">
        <w:rPr>
          <w:rFonts w:ascii="Angsana New" w:hAnsi="Angsana New" w:hint="cs"/>
          <w:sz w:val="30"/>
          <w:szCs w:val="30"/>
          <w:cs/>
        </w:rPr>
        <w:t>จากกรณีพิพาทเกี่ยวกับสัญญาดังกล่าวข้างต้น บริษัทจึงพิจารณาตั้งค่าเผื่อ</w:t>
      </w:r>
      <w:r>
        <w:rPr>
          <w:rFonts w:ascii="Angsana New" w:hAnsi="Angsana New" w:hint="cs"/>
          <w:sz w:val="30"/>
          <w:szCs w:val="30"/>
          <w:cs/>
        </w:rPr>
        <w:t xml:space="preserve">การด้อยค่าโปรแกรมและบันทึกค่าใช้จ่ายทั้งจำนวน </w:t>
      </w: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C05C3A">
        <w:rPr>
          <w:rFonts w:ascii="Angsana New" w:hAnsi="Angsana New"/>
          <w:sz w:val="30"/>
          <w:szCs w:val="30"/>
          <w:cs/>
        </w:rPr>
        <w:t xml:space="preserve"> </w:t>
      </w:r>
    </w:p>
    <w:p w:rsidR="00495D09" w:rsidRPr="00156E8E" w:rsidRDefault="00DF74FB" w:rsidP="00495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after="120" w:line="320" w:lineRule="atLeast"/>
        <w:ind w:left="0" w:right="34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DE1A52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495D09">
        <w:rPr>
          <w:rFonts w:ascii="Angsana New" w:hAnsi="Angsana New"/>
          <w:b/>
          <w:bCs/>
          <w:sz w:val="30"/>
          <w:szCs w:val="30"/>
        </w:rPr>
        <w:tab/>
      </w:r>
      <w:r w:rsidR="00495D09" w:rsidRPr="00156E8E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495D09" w:rsidRDefault="00495D09" w:rsidP="00495D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7A47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Pr="00F37A47">
        <w:rPr>
          <w:rFonts w:ascii="Angsana New" w:hAnsi="Angsana New" w:hint="cs"/>
          <w:sz w:val="30"/>
          <w:szCs w:val="30"/>
          <w:cs/>
        </w:rPr>
        <w:t xml:space="preserve"> </w:t>
      </w:r>
      <w:r w:rsidRPr="00F37A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2252C">
        <w:rPr>
          <w:rFonts w:ascii="Angsana New" w:hAnsi="Angsana New"/>
          <w:sz w:val="30"/>
          <w:szCs w:val="30"/>
        </w:rPr>
        <w:t>25</w:t>
      </w:r>
      <w:r w:rsidRPr="00F37A47">
        <w:rPr>
          <w:rFonts w:ascii="Angsana New" w:hAnsi="Angsana New"/>
          <w:sz w:val="30"/>
          <w:szCs w:val="30"/>
          <w:cs/>
        </w:rPr>
        <w:t xml:space="preserve"> </w:t>
      </w:r>
      <w:r w:rsidR="00F37A4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F37A47">
        <w:rPr>
          <w:rFonts w:ascii="Angsana New" w:hAnsi="Angsana New"/>
          <w:sz w:val="30"/>
          <w:szCs w:val="30"/>
          <w:cs/>
        </w:rPr>
        <w:t xml:space="preserve"> </w:t>
      </w:r>
      <w:r w:rsidR="00DF74FB">
        <w:rPr>
          <w:rFonts w:ascii="Angsana New" w:hAnsi="Angsana New"/>
          <w:sz w:val="30"/>
          <w:szCs w:val="30"/>
        </w:rPr>
        <w:t>256</w:t>
      </w:r>
      <w:r w:rsidR="006738FD">
        <w:rPr>
          <w:rFonts w:ascii="Angsana New" w:hAnsi="Angsana New"/>
          <w:sz w:val="30"/>
          <w:szCs w:val="30"/>
        </w:rPr>
        <w:t>3</w:t>
      </w:r>
    </w:p>
    <w:p w:rsidR="00DF74FB" w:rsidRDefault="00DF74FB" w:rsidP="00495D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95D09" w:rsidRPr="00DF74FB" w:rsidRDefault="00495D09" w:rsidP="00DF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95D09" w:rsidRPr="00DF74FB" w:rsidSect="00257381">
      <w:pgSz w:w="11909" w:h="16834" w:code="9"/>
      <w:pgMar w:top="1440" w:right="1077" w:bottom="1077" w:left="1588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90D" w:rsidRDefault="008F290D">
      <w:r>
        <w:separator/>
      </w:r>
    </w:p>
  </w:endnote>
  <w:endnote w:type="continuationSeparator" w:id="0">
    <w:p w:rsidR="008F290D" w:rsidRDefault="008F2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Default="00D2448D">
    <w:pPr>
      <w:pStyle w:val="Footer"/>
    </w:pPr>
    <w:r>
      <w:fldChar w:fldCharType="begin"/>
    </w:r>
    <w:r w:rsidR="00943387">
      <w:instrText xml:space="preserve"> PAGE   \</w:instrText>
    </w:r>
    <w:r w:rsidR="00943387">
      <w:rPr>
        <w:cs/>
      </w:rPr>
      <w:instrText xml:space="preserve">* </w:instrText>
    </w:r>
    <w:r w:rsidR="00943387">
      <w:instrText xml:space="preserve">MERGEFORMAT </w:instrText>
    </w:r>
    <w:r>
      <w:fldChar w:fldCharType="separate"/>
    </w:r>
    <w:r w:rsidR="00703176">
      <w:rPr>
        <w:noProof/>
      </w:rPr>
      <w:t>61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90D" w:rsidRDefault="008F290D">
      <w:r>
        <w:separator/>
      </w:r>
    </w:p>
  </w:footnote>
  <w:footnote w:type="continuationSeparator" w:id="0">
    <w:p w:rsidR="008F290D" w:rsidRDefault="008F2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Pr="006A1CCF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6A1CCF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6A1CCF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6A1CCF">
      <w:rPr>
        <w:rFonts w:ascii="Angsana New" w:hAnsi="Angsana New"/>
        <w:b/>
        <w:bCs/>
        <w:sz w:val="30"/>
        <w:szCs w:val="30"/>
        <w:cs/>
      </w:rPr>
      <w:t xml:space="preserve"> จำกัด (มหาชน) </w:t>
    </w:r>
  </w:p>
  <w:p w:rsidR="00943387" w:rsidRPr="006A1CCF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6A1CC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943387" w:rsidRPr="00273536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6A1CCF">
      <w:rPr>
        <w:rFonts w:ascii="Angsana New" w:hAnsi="Angsana New" w:hint="cs"/>
        <w:b/>
        <w:bCs/>
        <w:sz w:val="30"/>
        <w:szCs w:val="30"/>
        <w:cs/>
      </w:rPr>
      <w:t xml:space="preserve">วันที่ </w:t>
    </w:r>
    <w:r w:rsidRPr="006A1CCF">
      <w:rPr>
        <w:rFonts w:ascii="Angsana New" w:hAnsi="Angsana New"/>
        <w:b/>
        <w:bCs/>
        <w:sz w:val="30"/>
        <w:szCs w:val="30"/>
      </w:rPr>
      <w:t xml:space="preserve">31 </w:t>
    </w:r>
    <w:r w:rsidRPr="006A1CCF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6A1CCF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2</w:t>
    </w:r>
  </w:p>
  <w:p w:rsidR="00943387" w:rsidRPr="006A1CCF" w:rsidRDefault="00943387" w:rsidP="00F35CB7">
    <w:pPr>
      <w:pStyle w:val="a"/>
      <w:tabs>
        <w:tab w:val="clear" w:pos="1080"/>
      </w:tabs>
      <w:rPr>
        <w:rFonts w:ascii="Angsana New" w:hAnsi="Angsana New" w:cs="Angsana New"/>
        <w:b/>
        <w:bCs/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Pr="00AD114C" w:rsidRDefault="00943387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AD114C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AD114C">
      <w:rPr>
        <w:rFonts w:ascii="Angsana New" w:hAnsi="Angsana New"/>
        <w:b/>
        <w:bCs/>
        <w:sz w:val="30"/>
        <w:szCs w:val="30"/>
        <w:cs/>
      </w:rPr>
      <w:t xml:space="preserve"> จำกัด (มหาชน) </w:t>
    </w:r>
  </w:p>
  <w:p w:rsidR="00943387" w:rsidRPr="00AD114C" w:rsidRDefault="00943387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943387" w:rsidRPr="00AD114C" w:rsidRDefault="00943387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 w:hint="cs"/>
        <w:b/>
        <w:bCs/>
        <w:sz w:val="30"/>
        <w:szCs w:val="30"/>
        <w:cs/>
      </w:rPr>
      <w:t xml:space="preserve">วันที่ </w:t>
    </w:r>
    <w:r w:rsidRPr="00AD114C">
      <w:rPr>
        <w:rFonts w:ascii="Angsana New" w:hAnsi="Angsana New"/>
        <w:b/>
        <w:bCs/>
        <w:sz w:val="30"/>
        <w:szCs w:val="30"/>
      </w:rPr>
      <w:t xml:space="preserve">31 </w:t>
    </w:r>
    <w:r w:rsidRPr="00AD114C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2562</w:t>
    </w:r>
  </w:p>
  <w:p w:rsidR="00943387" w:rsidRPr="00F816E2" w:rsidRDefault="00943387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Pr="00AD114C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</w:rPr>
      <w:tab/>
    </w:r>
    <w:r w:rsidRPr="00AD114C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AD114C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AD114C">
      <w:rPr>
        <w:rFonts w:ascii="Angsana New" w:hAnsi="Angsana New"/>
        <w:b/>
        <w:bCs/>
        <w:sz w:val="30"/>
        <w:szCs w:val="30"/>
        <w:cs/>
      </w:rPr>
      <w:t xml:space="preserve"> จำกัด (มหาชน) </w:t>
    </w:r>
  </w:p>
  <w:p w:rsidR="00943387" w:rsidRPr="00AD114C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943387" w:rsidRPr="00AD114C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AD114C">
      <w:rPr>
        <w:rFonts w:ascii="Angsana New" w:hAnsi="Angsana New" w:hint="cs"/>
        <w:b/>
        <w:bCs/>
        <w:sz w:val="30"/>
        <w:szCs w:val="30"/>
        <w:cs/>
      </w:rPr>
      <w:t xml:space="preserve">วันที่ </w:t>
    </w:r>
    <w:r w:rsidRPr="00AD114C">
      <w:rPr>
        <w:rFonts w:ascii="Angsana New" w:hAnsi="Angsana New"/>
        <w:b/>
        <w:bCs/>
        <w:sz w:val="30"/>
        <w:szCs w:val="30"/>
      </w:rPr>
      <w:t xml:space="preserve">31 </w:t>
    </w:r>
    <w:r w:rsidRPr="00AD114C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2562</w:t>
    </w:r>
  </w:p>
  <w:p w:rsidR="00943387" w:rsidRPr="00F816E2" w:rsidRDefault="00943387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Pr="00C529CA" w:rsidRDefault="00943387" w:rsidP="003B1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360"/>
      </w:tabs>
      <w:spacing w:line="240" w:lineRule="auto"/>
      <w:ind w:firstLine="252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r w:rsidRPr="00C529CA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:rsidR="00943387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387" w:rsidRPr="00644E3E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</w:p>
  <w:p w:rsidR="00943387" w:rsidRPr="00F816E2" w:rsidRDefault="00943387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Pr="00C529CA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r w:rsidRPr="00C529CA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:rsidR="00943387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387" w:rsidRPr="00644E3E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943387" w:rsidRPr="00F816E2" w:rsidRDefault="00943387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Pr="00D97C85" w:rsidRDefault="00943387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0"/>
        <w:szCs w:val="30"/>
      </w:rPr>
    </w:pPr>
    <w:r w:rsidRPr="00D97C85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D97C85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D97C85">
      <w:rPr>
        <w:rFonts w:ascii="Angsana New" w:hAnsi="Angsana New"/>
        <w:b/>
        <w:bCs/>
        <w:sz w:val="30"/>
        <w:szCs w:val="30"/>
        <w:cs/>
      </w:rPr>
      <w:t xml:space="preserve"> จำกัด (มหาชน) </w:t>
    </w:r>
  </w:p>
  <w:p w:rsidR="00943387" w:rsidRPr="00D97C85" w:rsidRDefault="00943387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0"/>
        <w:szCs w:val="30"/>
      </w:rPr>
    </w:pPr>
    <w:r w:rsidRPr="00D97C85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943387" w:rsidRPr="00D97C85" w:rsidRDefault="00943387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0"/>
        <w:szCs w:val="30"/>
      </w:rPr>
    </w:pPr>
    <w:r w:rsidRPr="00D97C85">
      <w:rPr>
        <w:rFonts w:ascii="Angsana New" w:hAnsi="Angsana New" w:hint="cs"/>
        <w:b/>
        <w:bCs/>
        <w:sz w:val="30"/>
        <w:szCs w:val="30"/>
        <w:cs/>
      </w:rPr>
      <w:t xml:space="preserve">วันที่ </w:t>
    </w:r>
    <w:r w:rsidRPr="00D97C85">
      <w:rPr>
        <w:rFonts w:ascii="Angsana New" w:hAnsi="Angsana New"/>
        <w:b/>
        <w:bCs/>
        <w:sz w:val="30"/>
        <w:szCs w:val="30"/>
      </w:rPr>
      <w:t xml:space="preserve">31 </w:t>
    </w:r>
    <w:r w:rsidRPr="00D97C85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2562</w:t>
    </w:r>
  </w:p>
  <w:p w:rsidR="00943387" w:rsidRPr="00F816E2" w:rsidRDefault="00943387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Pr="00C97FA0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ab/>
    </w:r>
    <w:r w:rsidRPr="00C97FA0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C97FA0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C97FA0">
      <w:rPr>
        <w:rFonts w:ascii="Angsana New" w:hAnsi="Angsana New"/>
        <w:b/>
        <w:bCs/>
        <w:sz w:val="30"/>
        <w:szCs w:val="30"/>
        <w:cs/>
      </w:rPr>
      <w:t xml:space="preserve"> จำกัด (มหาชน) </w:t>
    </w:r>
  </w:p>
  <w:p w:rsidR="00943387" w:rsidRPr="00C97FA0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C97FA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943387" w:rsidRPr="00C97FA0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C97FA0">
      <w:rPr>
        <w:rFonts w:ascii="Angsana New" w:hAnsi="Angsana New" w:hint="cs"/>
        <w:b/>
        <w:bCs/>
        <w:sz w:val="30"/>
        <w:szCs w:val="30"/>
        <w:cs/>
      </w:rPr>
      <w:t xml:space="preserve">วันที่ </w:t>
    </w:r>
    <w:r w:rsidRPr="00C97FA0">
      <w:rPr>
        <w:rFonts w:ascii="Angsana New" w:hAnsi="Angsana New"/>
        <w:b/>
        <w:bCs/>
        <w:sz w:val="30"/>
        <w:szCs w:val="30"/>
      </w:rPr>
      <w:t xml:space="preserve">31 </w:t>
    </w:r>
    <w:r w:rsidRPr="00C97FA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C97FA0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2</w:t>
    </w:r>
  </w:p>
  <w:p w:rsidR="00943387" w:rsidRPr="00F816E2" w:rsidRDefault="00943387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387" w:rsidRPr="00583C42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ab/>
    </w:r>
    <w:r w:rsidRPr="00583C42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583C42">
      <w:rPr>
        <w:rFonts w:ascii="Angsana New" w:hAnsi="Angsana New" w:hint="cs"/>
        <w:b/>
        <w:bCs/>
        <w:sz w:val="30"/>
        <w:szCs w:val="30"/>
        <w:cs/>
      </w:rPr>
      <w:t>บูติคนิวซิตี้</w:t>
    </w:r>
    <w:r w:rsidRPr="00583C42">
      <w:rPr>
        <w:rFonts w:ascii="Angsana New" w:hAnsi="Angsana New"/>
        <w:b/>
        <w:bCs/>
        <w:sz w:val="30"/>
        <w:szCs w:val="30"/>
        <w:cs/>
      </w:rPr>
      <w:t xml:space="preserve"> จำกัด (มหาชน) </w:t>
    </w:r>
  </w:p>
  <w:p w:rsidR="00943387" w:rsidRPr="00583C42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583C4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943387" w:rsidRPr="00583C42" w:rsidRDefault="00943387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0"/>
        <w:szCs w:val="30"/>
      </w:rPr>
    </w:pPr>
    <w:r w:rsidRPr="00583C42">
      <w:rPr>
        <w:rFonts w:ascii="Angsana New" w:hAnsi="Angsana New" w:hint="cs"/>
        <w:b/>
        <w:bCs/>
        <w:sz w:val="30"/>
        <w:szCs w:val="30"/>
        <w:cs/>
      </w:rPr>
      <w:t xml:space="preserve">วันที่ </w:t>
    </w:r>
    <w:r w:rsidRPr="00583C42">
      <w:rPr>
        <w:rFonts w:ascii="Angsana New" w:hAnsi="Angsana New"/>
        <w:b/>
        <w:bCs/>
        <w:sz w:val="30"/>
        <w:szCs w:val="30"/>
      </w:rPr>
      <w:t xml:space="preserve">31 </w:t>
    </w:r>
    <w:r w:rsidRPr="00583C42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2562</w:t>
    </w:r>
  </w:p>
  <w:p w:rsidR="00943387" w:rsidRPr="00F816E2" w:rsidRDefault="00943387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0000A"/>
    <w:multiLevelType w:val="multilevel"/>
    <w:tmpl w:val="0000000A"/>
    <w:name w:val="WW8Num3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75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</w:lvl>
  </w:abstractNum>
  <w:abstractNum w:abstractNumId="11">
    <w:nsid w:val="02582022"/>
    <w:multiLevelType w:val="multilevel"/>
    <w:tmpl w:val="A18860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8"/>
  </w:num>
  <w:num w:numId="14">
    <w:abstractNumId w:val="13"/>
  </w:num>
  <w:num w:numId="15">
    <w:abstractNumId w:val="15"/>
  </w:num>
  <w:num w:numId="16">
    <w:abstractNumId w:val="16"/>
  </w:num>
  <w:num w:numId="17">
    <w:abstractNumId w:val="17"/>
  </w:num>
  <w:num w:numId="18">
    <w:abstractNumId w:val="11"/>
  </w:num>
  <w:num w:numId="19">
    <w:abstractNumId w:val="1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12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E28AA"/>
    <w:rsid w:val="00000085"/>
    <w:rsid w:val="00000120"/>
    <w:rsid w:val="00000270"/>
    <w:rsid w:val="000008C6"/>
    <w:rsid w:val="00000C63"/>
    <w:rsid w:val="00000D3C"/>
    <w:rsid w:val="00000FCC"/>
    <w:rsid w:val="000013EF"/>
    <w:rsid w:val="000014F9"/>
    <w:rsid w:val="00001FE4"/>
    <w:rsid w:val="00002E13"/>
    <w:rsid w:val="00003841"/>
    <w:rsid w:val="00003F06"/>
    <w:rsid w:val="0000408F"/>
    <w:rsid w:val="00004384"/>
    <w:rsid w:val="000046D9"/>
    <w:rsid w:val="0000470A"/>
    <w:rsid w:val="00004CF7"/>
    <w:rsid w:val="00004D5E"/>
    <w:rsid w:val="00005BC6"/>
    <w:rsid w:val="00006369"/>
    <w:rsid w:val="00006644"/>
    <w:rsid w:val="00006828"/>
    <w:rsid w:val="00006A6E"/>
    <w:rsid w:val="00006DD7"/>
    <w:rsid w:val="00006E25"/>
    <w:rsid w:val="000075D7"/>
    <w:rsid w:val="000077F3"/>
    <w:rsid w:val="00007CD9"/>
    <w:rsid w:val="00007F3F"/>
    <w:rsid w:val="00010BC1"/>
    <w:rsid w:val="00010D16"/>
    <w:rsid w:val="00010EF4"/>
    <w:rsid w:val="00010FFA"/>
    <w:rsid w:val="000110E5"/>
    <w:rsid w:val="0001112F"/>
    <w:rsid w:val="00011653"/>
    <w:rsid w:val="000121DE"/>
    <w:rsid w:val="00012286"/>
    <w:rsid w:val="0001238B"/>
    <w:rsid w:val="0001274B"/>
    <w:rsid w:val="00012912"/>
    <w:rsid w:val="00012A18"/>
    <w:rsid w:val="000149E3"/>
    <w:rsid w:val="0001594B"/>
    <w:rsid w:val="00015B89"/>
    <w:rsid w:val="00015FEF"/>
    <w:rsid w:val="000166E2"/>
    <w:rsid w:val="0001681F"/>
    <w:rsid w:val="00016AB4"/>
    <w:rsid w:val="00016E0A"/>
    <w:rsid w:val="00017154"/>
    <w:rsid w:val="00017245"/>
    <w:rsid w:val="000177DB"/>
    <w:rsid w:val="000178E1"/>
    <w:rsid w:val="00017B3F"/>
    <w:rsid w:val="00017BFB"/>
    <w:rsid w:val="00017FA9"/>
    <w:rsid w:val="000207AB"/>
    <w:rsid w:val="000209DA"/>
    <w:rsid w:val="000209E6"/>
    <w:rsid w:val="00020D30"/>
    <w:rsid w:val="00021066"/>
    <w:rsid w:val="00021774"/>
    <w:rsid w:val="00021855"/>
    <w:rsid w:val="0002196F"/>
    <w:rsid w:val="00021C9B"/>
    <w:rsid w:val="00021F87"/>
    <w:rsid w:val="000220CB"/>
    <w:rsid w:val="000224FB"/>
    <w:rsid w:val="000225A2"/>
    <w:rsid w:val="000225C9"/>
    <w:rsid w:val="00022AF0"/>
    <w:rsid w:val="00022C55"/>
    <w:rsid w:val="00022E75"/>
    <w:rsid w:val="00022F5F"/>
    <w:rsid w:val="00022F64"/>
    <w:rsid w:val="00023390"/>
    <w:rsid w:val="00024262"/>
    <w:rsid w:val="00024399"/>
    <w:rsid w:val="00024576"/>
    <w:rsid w:val="00024B4B"/>
    <w:rsid w:val="00024B89"/>
    <w:rsid w:val="00025454"/>
    <w:rsid w:val="00025792"/>
    <w:rsid w:val="00025D9D"/>
    <w:rsid w:val="00026361"/>
    <w:rsid w:val="000266B1"/>
    <w:rsid w:val="000268F5"/>
    <w:rsid w:val="000279CB"/>
    <w:rsid w:val="00030417"/>
    <w:rsid w:val="000307F0"/>
    <w:rsid w:val="00030A5E"/>
    <w:rsid w:val="00030B67"/>
    <w:rsid w:val="00030BBC"/>
    <w:rsid w:val="00030EA7"/>
    <w:rsid w:val="00031099"/>
    <w:rsid w:val="0003179B"/>
    <w:rsid w:val="00031891"/>
    <w:rsid w:val="000318EC"/>
    <w:rsid w:val="00031B45"/>
    <w:rsid w:val="000321BA"/>
    <w:rsid w:val="0003242D"/>
    <w:rsid w:val="0003290E"/>
    <w:rsid w:val="000336AA"/>
    <w:rsid w:val="00033E43"/>
    <w:rsid w:val="00035110"/>
    <w:rsid w:val="00035992"/>
    <w:rsid w:val="00035A14"/>
    <w:rsid w:val="00035C68"/>
    <w:rsid w:val="00035CF4"/>
    <w:rsid w:val="00036256"/>
    <w:rsid w:val="000364D0"/>
    <w:rsid w:val="00036C82"/>
    <w:rsid w:val="00037264"/>
    <w:rsid w:val="0003741C"/>
    <w:rsid w:val="0003742A"/>
    <w:rsid w:val="00037845"/>
    <w:rsid w:val="00037962"/>
    <w:rsid w:val="00037E17"/>
    <w:rsid w:val="000400CD"/>
    <w:rsid w:val="00040568"/>
    <w:rsid w:val="0004076C"/>
    <w:rsid w:val="0004091F"/>
    <w:rsid w:val="00040EF7"/>
    <w:rsid w:val="0004198F"/>
    <w:rsid w:val="00041ACE"/>
    <w:rsid w:val="00041F1F"/>
    <w:rsid w:val="00042092"/>
    <w:rsid w:val="000425D4"/>
    <w:rsid w:val="00042BB5"/>
    <w:rsid w:val="000435C1"/>
    <w:rsid w:val="00043819"/>
    <w:rsid w:val="00043D19"/>
    <w:rsid w:val="0004402A"/>
    <w:rsid w:val="00044151"/>
    <w:rsid w:val="000441F9"/>
    <w:rsid w:val="00044490"/>
    <w:rsid w:val="0004455D"/>
    <w:rsid w:val="00044B3E"/>
    <w:rsid w:val="00045260"/>
    <w:rsid w:val="00045879"/>
    <w:rsid w:val="000458D0"/>
    <w:rsid w:val="00045917"/>
    <w:rsid w:val="00045A2F"/>
    <w:rsid w:val="000460F5"/>
    <w:rsid w:val="00046860"/>
    <w:rsid w:val="00046DFF"/>
    <w:rsid w:val="00046EDB"/>
    <w:rsid w:val="000476AD"/>
    <w:rsid w:val="00047C87"/>
    <w:rsid w:val="000500C0"/>
    <w:rsid w:val="00050366"/>
    <w:rsid w:val="00050781"/>
    <w:rsid w:val="00050925"/>
    <w:rsid w:val="00050A7D"/>
    <w:rsid w:val="000512EF"/>
    <w:rsid w:val="00051BCA"/>
    <w:rsid w:val="00052029"/>
    <w:rsid w:val="00052077"/>
    <w:rsid w:val="00052411"/>
    <w:rsid w:val="000525BF"/>
    <w:rsid w:val="00052645"/>
    <w:rsid w:val="000527A5"/>
    <w:rsid w:val="00052E96"/>
    <w:rsid w:val="00052EEC"/>
    <w:rsid w:val="00053186"/>
    <w:rsid w:val="0005321E"/>
    <w:rsid w:val="00053690"/>
    <w:rsid w:val="000539B5"/>
    <w:rsid w:val="00053B3B"/>
    <w:rsid w:val="00053C57"/>
    <w:rsid w:val="000546A5"/>
    <w:rsid w:val="00054B5F"/>
    <w:rsid w:val="00054D7D"/>
    <w:rsid w:val="00054E19"/>
    <w:rsid w:val="000551B3"/>
    <w:rsid w:val="00055376"/>
    <w:rsid w:val="00055827"/>
    <w:rsid w:val="00055979"/>
    <w:rsid w:val="00055BC0"/>
    <w:rsid w:val="000560FA"/>
    <w:rsid w:val="0005710D"/>
    <w:rsid w:val="0005746A"/>
    <w:rsid w:val="000577CA"/>
    <w:rsid w:val="00057ACB"/>
    <w:rsid w:val="00057B95"/>
    <w:rsid w:val="00060185"/>
    <w:rsid w:val="000602F2"/>
    <w:rsid w:val="000604CF"/>
    <w:rsid w:val="00060511"/>
    <w:rsid w:val="00060916"/>
    <w:rsid w:val="00060B86"/>
    <w:rsid w:val="00061115"/>
    <w:rsid w:val="0006121E"/>
    <w:rsid w:val="00061227"/>
    <w:rsid w:val="0006152A"/>
    <w:rsid w:val="00061904"/>
    <w:rsid w:val="0006196F"/>
    <w:rsid w:val="00061A41"/>
    <w:rsid w:val="00061D7A"/>
    <w:rsid w:val="00061E7D"/>
    <w:rsid w:val="00062096"/>
    <w:rsid w:val="00062249"/>
    <w:rsid w:val="0006254C"/>
    <w:rsid w:val="000628CC"/>
    <w:rsid w:val="000629EB"/>
    <w:rsid w:val="00063126"/>
    <w:rsid w:val="000632BA"/>
    <w:rsid w:val="00063A06"/>
    <w:rsid w:val="00063A4E"/>
    <w:rsid w:val="00063F10"/>
    <w:rsid w:val="00063FA8"/>
    <w:rsid w:val="0006430B"/>
    <w:rsid w:val="00064719"/>
    <w:rsid w:val="00064B23"/>
    <w:rsid w:val="00064B52"/>
    <w:rsid w:val="00064BD9"/>
    <w:rsid w:val="0006502D"/>
    <w:rsid w:val="00065064"/>
    <w:rsid w:val="000650B6"/>
    <w:rsid w:val="00065903"/>
    <w:rsid w:val="000659B8"/>
    <w:rsid w:val="000660A7"/>
    <w:rsid w:val="000660DE"/>
    <w:rsid w:val="00067171"/>
    <w:rsid w:val="00067203"/>
    <w:rsid w:val="000675EF"/>
    <w:rsid w:val="00067C87"/>
    <w:rsid w:val="00070147"/>
    <w:rsid w:val="00070506"/>
    <w:rsid w:val="000705E9"/>
    <w:rsid w:val="000706C3"/>
    <w:rsid w:val="00070A53"/>
    <w:rsid w:val="00070E51"/>
    <w:rsid w:val="00070E8A"/>
    <w:rsid w:val="00071458"/>
    <w:rsid w:val="000714F4"/>
    <w:rsid w:val="0007186F"/>
    <w:rsid w:val="00071C3A"/>
    <w:rsid w:val="00071D13"/>
    <w:rsid w:val="00071D28"/>
    <w:rsid w:val="00072C13"/>
    <w:rsid w:val="00072DFC"/>
    <w:rsid w:val="00072E92"/>
    <w:rsid w:val="00073819"/>
    <w:rsid w:val="00073CBD"/>
    <w:rsid w:val="00073D93"/>
    <w:rsid w:val="00073E8E"/>
    <w:rsid w:val="00073F9A"/>
    <w:rsid w:val="00073FF0"/>
    <w:rsid w:val="00074372"/>
    <w:rsid w:val="0007467F"/>
    <w:rsid w:val="000749DA"/>
    <w:rsid w:val="00074D34"/>
    <w:rsid w:val="0007613F"/>
    <w:rsid w:val="000761FF"/>
    <w:rsid w:val="00076A66"/>
    <w:rsid w:val="00076B7C"/>
    <w:rsid w:val="00076CD4"/>
    <w:rsid w:val="000772BF"/>
    <w:rsid w:val="00077521"/>
    <w:rsid w:val="000775A5"/>
    <w:rsid w:val="00077DA1"/>
    <w:rsid w:val="000800E1"/>
    <w:rsid w:val="00080323"/>
    <w:rsid w:val="00081A25"/>
    <w:rsid w:val="00081FA4"/>
    <w:rsid w:val="00082309"/>
    <w:rsid w:val="00082CC5"/>
    <w:rsid w:val="00082E0F"/>
    <w:rsid w:val="00083269"/>
    <w:rsid w:val="00083B36"/>
    <w:rsid w:val="00084026"/>
    <w:rsid w:val="000844E5"/>
    <w:rsid w:val="000845F1"/>
    <w:rsid w:val="00084A26"/>
    <w:rsid w:val="00085112"/>
    <w:rsid w:val="0008527F"/>
    <w:rsid w:val="000854CF"/>
    <w:rsid w:val="00085959"/>
    <w:rsid w:val="00085B13"/>
    <w:rsid w:val="00085CBE"/>
    <w:rsid w:val="00085FFB"/>
    <w:rsid w:val="000866CF"/>
    <w:rsid w:val="00086D7F"/>
    <w:rsid w:val="000871BC"/>
    <w:rsid w:val="000902BB"/>
    <w:rsid w:val="00090335"/>
    <w:rsid w:val="0009063E"/>
    <w:rsid w:val="00090925"/>
    <w:rsid w:val="000909E8"/>
    <w:rsid w:val="00091262"/>
    <w:rsid w:val="0009129B"/>
    <w:rsid w:val="00091326"/>
    <w:rsid w:val="0009177E"/>
    <w:rsid w:val="0009189A"/>
    <w:rsid w:val="000919CA"/>
    <w:rsid w:val="00091A97"/>
    <w:rsid w:val="00091BD6"/>
    <w:rsid w:val="00091E63"/>
    <w:rsid w:val="00092309"/>
    <w:rsid w:val="00092441"/>
    <w:rsid w:val="00092643"/>
    <w:rsid w:val="000926E3"/>
    <w:rsid w:val="00092A12"/>
    <w:rsid w:val="00092C02"/>
    <w:rsid w:val="00092CF8"/>
    <w:rsid w:val="00092F6C"/>
    <w:rsid w:val="00092F8A"/>
    <w:rsid w:val="0009305C"/>
    <w:rsid w:val="000937C4"/>
    <w:rsid w:val="00093B92"/>
    <w:rsid w:val="000945DB"/>
    <w:rsid w:val="000948E4"/>
    <w:rsid w:val="00094E36"/>
    <w:rsid w:val="00094E91"/>
    <w:rsid w:val="00094FC4"/>
    <w:rsid w:val="0009508A"/>
    <w:rsid w:val="000952EF"/>
    <w:rsid w:val="000954A5"/>
    <w:rsid w:val="00095585"/>
    <w:rsid w:val="000959B4"/>
    <w:rsid w:val="00095B29"/>
    <w:rsid w:val="000961B7"/>
    <w:rsid w:val="000961FA"/>
    <w:rsid w:val="00096349"/>
    <w:rsid w:val="0009642F"/>
    <w:rsid w:val="000966DB"/>
    <w:rsid w:val="00096F8A"/>
    <w:rsid w:val="000975B2"/>
    <w:rsid w:val="000976F9"/>
    <w:rsid w:val="00097A05"/>
    <w:rsid w:val="00097B05"/>
    <w:rsid w:val="00097C3E"/>
    <w:rsid w:val="000A000F"/>
    <w:rsid w:val="000A018D"/>
    <w:rsid w:val="000A025C"/>
    <w:rsid w:val="000A03B6"/>
    <w:rsid w:val="000A0D74"/>
    <w:rsid w:val="000A0F74"/>
    <w:rsid w:val="000A10F3"/>
    <w:rsid w:val="000A19C1"/>
    <w:rsid w:val="000A1ADA"/>
    <w:rsid w:val="000A22DF"/>
    <w:rsid w:val="000A2438"/>
    <w:rsid w:val="000A263E"/>
    <w:rsid w:val="000A28EC"/>
    <w:rsid w:val="000A2FBD"/>
    <w:rsid w:val="000A34B0"/>
    <w:rsid w:val="000A3902"/>
    <w:rsid w:val="000A3C75"/>
    <w:rsid w:val="000A41FE"/>
    <w:rsid w:val="000A42AD"/>
    <w:rsid w:val="000A43E4"/>
    <w:rsid w:val="000A4A15"/>
    <w:rsid w:val="000A4F83"/>
    <w:rsid w:val="000A58C0"/>
    <w:rsid w:val="000A5A35"/>
    <w:rsid w:val="000A60C6"/>
    <w:rsid w:val="000A6399"/>
    <w:rsid w:val="000A674B"/>
    <w:rsid w:val="000A6825"/>
    <w:rsid w:val="000A6F1A"/>
    <w:rsid w:val="000A75F1"/>
    <w:rsid w:val="000A772B"/>
    <w:rsid w:val="000A7823"/>
    <w:rsid w:val="000A7849"/>
    <w:rsid w:val="000A7B2A"/>
    <w:rsid w:val="000A7DCC"/>
    <w:rsid w:val="000A7EE2"/>
    <w:rsid w:val="000A7EF3"/>
    <w:rsid w:val="000B08D1"/>
    <w:rsid w:val="000B12E4"/>
    <w:rsid w:val="000B149C"/>
    <w:rsid w:val="000B232C"/>
    <w:rsid w:val="000B2706"/>
    <w:rsid w:val="000B2911"/>
    <w:rsid w:val="000B3372"/>
    <w:rsid w:val="000B3E3F"/>
    <w:rsid w:val="000B4D02"/>
    <w:rsid w:val="000B51D9"/>
    <w:rsid w:val="000B577E"/>
    <w:rsid w:val="000B6245"/>
    <w:rsid w:val="000B6BEE"/>
    <w:rsid w:val="000B707D"/>
    <w:rsid w:val="000B7222"/>
    <w:rsid w:val="000B74FF"/>
    <w:rsid w:val="000B795D"/>
    <w:rsid w:val="000B7A98"/>
    <w:rsid w:val="000B7B67"/>
    <w:rsid w:val="000B7F87"/>
    <w:rsid w:val="000C0A52"/>
    <w:rsid w:val="000C0B42"/>
    <w:rsid w:val="000C0BB2"/>
    <w:rsid w:val="000C0E28"/>
    <w:rsid w:val="000C1AC2"/>
    <w:rsid w:val="000C2126"/>
    <w:rsid w:val="000C23BB"/>
    <w:rsid w:val="000C23D5"/>
    <w:rsid w:val="000C25CD"/>
    <w:rsid w:val="000C28C4"/>
    <w:rsid w:val="000C34CB"/>
    <w:rsid w:val="000C383A"/>
    <w:rsid w:val="000C3A1A"/>
    <w:rsid w:val="000C3DA5"/>
    <w:rsid w:val="000C3DD9"/>
    <w:rsid w:val="000C4917"/>
    <w:rsid w:val="000C4E1A"/>
    <w:rsid w:val="000C4F5A"/>
    <w:rsid w:val="000C57FC"/>
    <w:rsid w:val="000C5A25"/>
    <w:rsid w:val="000C5EC4"/>
    <w:rsid w:val="000C7120"/>
    <w:rsid w:val="000C738E"/>
    <w:rsid w:val="000C761A"/>
    <w:rsid w:val="000C7E1A"/>
    <w:rsid w:val="000D05BA"/>
    <w:rsid w:val="000D06C8"/>
    <w:rsid w:val="000D09E6"/>
    <w:rsid w:val="000D1265"/>
    <w:rsid w:val="000D1408"/>
    <w:rsid w:val="000D153E"/>
    <w:rsid w:val="000D16ED"/>
    <w:rsid w:val="000D1CD0"/>
    <w:rsid w:val="000D1FD1"/>
    <w:rsid w:val="000D20D9"/>
    <w:rsid w:val="000D23E4"/>
    <w:rsid w:val="000D25A2"/>
    <w:rsid w:val="000D289C"/>
    <w:rsid w:val="000D2B28"/>
    <w:rsid w:val="000D3187"/>
    <w:rsid w:val="000D4163"/>
    <w:rsid w:val="000D41EE"/>
    <w:rsid w:val="000D42AE"/>
    <w:rsid w:val="000D4452"/>
    <w:rsid w:val="000D46BF"/>
    <w:rsid w:val="000D5347"/>
    <w:rsid w:val="000D56CC"/>
    <w:rsid w:val="000D57C7"/>
    <w:rsid w:val="000D640B"/>
    <w:rsid w:val="000D6C20"/>
    <w:rsid w:val="000D6C29"/>
    <w:rsid w:val="000D6E2B"/>
    <w:rsid w:val="000D7338"/>
    <w:rsid w:val="000D7732"/>
    <w:rsid w:val="000D7ACA"/>
    <w:rsid w:val="000D7AE2"/>
    <w:rsid w:val="000D7B8E"/>
    <w:rsid w:val="000D7DA7"/>
    <w:rsid w:val="000D7E8C"/>
    <w:rsid w:val="000E08FF"/>
    <w:rsid w:val="000E09C4"/>
    <w:rsid w:val="000E0C1E"/>
    <w:rsid w:val="000E1192"/>
    <w:rsid w:val="000E123F"/>
    <w:rsid w:val="000E1769"/>
    <w:rsid w:val="000E1E16"/>
    <w:rsid w:val="000E1F73"/>
    <w:rsid w:val="000E2023"/>
    <w:rsid w:val="000E2103"/>
    <w:rsid w:val="000E250C"/>
    <w:rsid w:val="000E258E"/>
    <w:rsid w:val="000E25F9"/>
    <w:rsid w:val="000E2B69"/>
    <w:rsid w:val="000E2DB4"/>
    <w:rsid w:val="000E2F28"/>
    <w:rsid w:val="000E3015"/>
    <w:rsid w:val="000E33B4"/>
    <w:rsid w:val="000E35C3"/>
    <w:rsid w:val="000E3693"/>
    <w:rsid w:val="000E3795"/>
    <w:rsid w:val="000E39BC"/>
    <w:rsid w:val="000E3D01"/>
    <w:rsid w:val="000E4637"/>
    <w:rsid w:val="000E582E"/>
    <w:rsid w:val="000E5A8E"/>
    <w:rsid w:val="000E6E86"/>
    <w:rsid w:val="000E73DD"/>
    <w:rsid w:val="000E7BCD"/>
    <w:rsid w:val="000F00C6"/>
    <w:rsid w:val="000F0D75"/>
    <w:rsid w:val="000F117D"/>
    <w:rsid w:val="000F14A3"/>
    <w:rsid w:val="000F1F73"/>
    <w:rsid w:val="000F2207"/>
    <w:rsid w:val="000F2225"/>
    <w:rsid w:val="000F28DD"/>
    <w:rsid w:val="000F2A66"/>
    <w:rsid w:val="000F349F"/>
    <w:rsid w:val="000F37BB"/>
    <w:rsid w:val="000F3F2A"/>
    <w:rsid w:val="000F41D6"/>
    <w:rsid w:val="000F4CBA"/>
    <w:rsid w:val="000F4CC4"/>
    <w:rsid w:val="000F4EE3"/>
    <w:rsid w:val="000F5471"/>
    <w:rsid w:val="000F5510"/>
    <w:rsid w:val="000F58E3"/>
    <w:rsid w:val="000F645D"/>
    <w:rsid w:val="000F6529"/>
    <w:rsid w:val="000F6605"/>
    <w:rsid w:val="000F6A54"/>
    <w:rsid w:val="000F7427"/>
    <w:rsid w:val="000F773E"/>
    <w:rsid w:val="000F7946"/>
    <w:rsid w:val="000F79E8"/>
    <w:rsid w:val="000F7E36"/>
    <w:rsid w:val="000F7F43"/>
    <w:rsid w:val="0010033D"/>
    <w:rsid w:val="0010036A"/>
    <w:rsid w:val="0010066C"/>
    <w:rsid w:val="00100956"/>
    <w:rsid w:val="001009AF"/>
    <w:rsid w:val="00100E77"/>
    <w:rsid w:val="00101027"/>
    <w:rsid w:val="0010103B"/>
    <w:rsid w:val="00101CB2"/>
    <w:rsid w:val="0010206F"/>
    <w:rsid w:val="0010231D"/>
    <w:rsid w:val="00102346"/>
    <w:rsid w:val="0010241E"/>
    <w:rsid w:val="0010259C"/>
    <w:rsid w:val="00102906"/>
    <w:rsid w:val="00102B7A"/>
    <w:rsid w:val="00102BCE"/>
    <w:rsid w:val="00103261"/>
    <w:rsid w:val="0010331E"/>
    <w:rsid w:val="0010345A"/>
    <w:rsid w:val="0010363D"/>
    <w:rsid w:val="00103684"/>
    <w:rsid w:val="001039AD"/>
    <w:rsid w:val="001047BB"/>
    <w:rsid w:val="00104FFA"/>
    <w:rsid w:val="001058C1"/>
    <w:rsid w:val="00105EAC"/>
    <w:rsid w:val="0010624C"/>
    <w:rsid w:val="001063BB"/>
    <w:rsid w:val="001064CD"/>
    <w:rsid w:val="00106C39"/>
    <w:rsid w:val="00106C99"/>
    <w:rsid w:val="00107276"/>
    <w:rsid w:val="001072E2"/>
    <w:rsid w:val="00107A19"/>
    <w:rsid w:val="00107D50"/>
    <w:rsid w:val="00107D5F"/>
    <w:rsid w:val="001107A1"/>
    <w:rsid w:val="001109C6"/>
    <w:rsid w:val="001109D0"/>
    <w:rsid w:val="00110AFA"/>
    <w:rsid w:val="00110FC3"/>
    <w:rsid w:val="00111185"/>
    <w:rsid w:val="00111309"/>
    <w:rsid w:val="00111A71"/>
    <w:rsid w:val="00112027"/>
    <w:rsid w:val="001125E7"/>
    <w:rsid w:val="00112CCF"/>
    <w:rsid w:val="00113064"/>
    <w:rsid w:val="00113937"/>
    <w:rsid w:val="00113A7F"/>
    <w:rsid w:val="00113B23"/>
    <w:rsid w:val="001142E2"/>
    <w:rsid w:val="00114976"/>
    <w:rsid w:val="00114DDE"/>
    <w:rsid w:val="00114E04"/>
    <w:rsid w:val="00115011"/>
    <w:rsid w:val="0011538E"/>
    <w:rsid w:val="00115652"/>
    <w:rsid w:val="001157FF"/>
    <w:rsid w:val="0011591F"/>
    <w:rsid w:val="0011599C"/>
    <w:rsid w:val="00115C3D"/>
    <w:rsid w:val="00115D8D"/>
    <w:rsid w:val="001162F1"/>
    <w:rsid w:val="00116558"/>
    <w:rsid w:val="001165BB"/>
    <w:rsid w:val="001169A2"/>
    <w:rsid w:val="00116EA8"/>
    <w:rsid w:val="00117CDF"/>
    <w:rsid w:val="00117DF7"/>
    <w:rsid w:val="0012132C"/>
    <w:rsid w:val="00121643"/>
    <w:rsid w:val="001216DF"/>
    <w:rsid w:val="00121990"/>
    <w:rsid w:val="00121A13"/>
    <w:rsid w:val="00121AA2"/>
    <w:rsid w:val="00121DD6"/>
    <w:rsid w:val="00121F2A"/>
    <w:rsid w:val="00122198"/>
    <w:rsid w:val="001227E6"/>
    <w:rsid w:val="00122916"/>
    <w:rsid w:val="00122AF7"/>
    <w:rsid w:val="00122EE6"/>
    <w:rsid w:val="0012301B"/>
    <w:rsid w:val="0012317C"/>
    <w:rsid w:val="00123202"/>
    <w:rsid w:val="001233A1"/>
    <w:rsid w:val="0012398A"/>
    <w:rsid w:val="00123B78"/>
    <w:rsid w:val="00123E5D"/>
    <w:rsid w:val="00124513"/>
    <w:rsid w:val="0012454E"/>
    <w:rsid w:val="0012473B"/>
    <w:rsid w:val="0012487A"/>
    <w:rsid w:val="00124929"/>
    <w:rsid w:val="0012512A"/>
    <w:rsid w:val="001251D1"/>
    <w:rsid w:val="00125562"/>
    <w:rsid w:val="001257C1"/>
    <w:rsid w:val="00125F90"/>
    <w:rsid w:val="0012635A"/>
    <w:rsid w:val="00126383"/>
    <w:rsid w:val="00126501"/>
    <w:rsid w:val="001268DF"/>
    <w:rsid w:val="00126919"/>
    <w:rsid w:val="001269CD"/>
    <w:rsid w:val="00126BB7"/>
    <w:rsid w:val="00126BC0"/>
    <w:rsid w:val="00126CDD"/>
    <w:rsid w:val="00126DDF"/>
    <w:rsid w:val="001274AA"/>
    <w:rsid w:val="00127691"/>
    <w:rsid w:val="00127765"/>
    <w:rsid w:val="00127F82"/>
    <w:rsid w:val="0013025A"/>
    <w:rsid w:val="001304F0"/>
    <w:rsid w:val="001308C1"/>
    <w:rsid w:val="00130D3A"/>
    <w:rsid w:val="00130D9A"/>
    <w:rsid w:val="001310A5"/>
    <w:rsid w:val="00131354"/>
    <w:rsid w:val="00131B96"/>
    <w:rsid w:val="0013204A"/>
    <w:rsid w:val="001321DD"/>
    <w:rsid w:val="001322B0"/>
    <w:rsid w:val="00132304"/>
    <w:rsid w:val="001323EF"/>
    <w:rsid w:val="0013263F"/>
    <w:rsid w:val="00132B6C"/>
    <w:rsid w:val="00132BD3"/>
    <w:rsid w:val="00132E81"/>
    <w:rsid w:val="00132F69"/>
    <w:rsid w:val="00133A17"/>
    <w:rsid w:val="00133A49"/>
    <w:rsid w:val="001344C5"/>
    <w:rsid w:val="0013476A"/>
    <w:rsid w:val="00134CB9"/>
    <w:rsid w:val="00135000"/>
    <w:rsid w:val="001350B3"/>
    <w:rsid w:val="0013556F"/>
    <w:rsid w:val="00135AE9"/>
    <w:rsid w:val="00135E3F"/>
    <w:rsid w:val="00136115"/>
    <w:rsid w:val="00136335"/>
    <w:rsid w:val="0013696F"/>
    <w:rsid w:val="00137EFE"/>
    <w:rsid w:val="001401DD"/>
    <w:rsid w:val="001406C1"/>
    <w:rsid w:val="001409B4"/>
    <w:rsid w:val="00140D6C"/>
    <w:rsid w:val="00141747"/>
    <w:rsid w:val="001419BC"/>
    <w:rsid w:val="00141B92"/>
    <w:rsid w:val="00142B8F"/>
    <w:rsid w:val="00142C10"/>
    <w:rsid w:val="001430CC"/>
    <w:rsid w:val="00143506"/>
    <w:rsid w:val="00143567"/>
    <w:rsid w:val="00143622"/>
    <w:rsid w:val="00143E1B"/>
    <w:rsid w:val="00144052"/>
    <w:rsid w:val="00144102"/>
    <w:rsid w:val="0014418A"/>
    <w:rsid w:val="00144666"/>
    <w:rsid w:val="00144A58"/>
    <w:rsid w:val="00145505"/>
    <w:rsid w:val="00146298"/>
    <w:rsid w:val="0014671F"/>
    <w:rsid w:val="00146747"/>
    <w:rsid w:val="00146B9D"/>
    <w:rsid w:val="00146BC7"/>
    <w:rsid w:val="00146BF0"/>
    <w:rsid w:val="0014715B"/>
    <w:rsid w:val="0014793A"/>
    <w:rsid w:val="00147DA7"/>
    <w:rsid w:val="00147EF2"/>
    <w:rsid w:val="001500C5"/>
    <w:rsid w:val="0015025B"/>
    <w:rsid w:val="00150662"/>
    <w:rsid w:val="00150683"/>
    <w:rsid w:val="00150D55"/>
    <w:rsid w:val="001510D0"/>
    <w:rsid w:val="001517B0"/>
    <w:rsid w:val="0015187A"/>
    <w:rsid w:val="001518FC"/>
    <w:rsid w:val="001525DF"/>
    <w:rsid w:val="00152610"/>
    <w:rsid w:val="001526A9"/>
    <w:rsid w:val="00152899"/>
    <w:rsid w:val="00152920"/>
    <w:rsid w:val="0015293B"/>
    <w:rsid w:val="001529BF"/>
    <w:rsid w:val="00152F31"/>
    <w:rsid w:val="00152FBC"/>
    <w:rsid w:val="00153755"/>
    <w:rsid w:val="00153904"/>
    <w:rsid w:val="00153BFD"/>
    <w:rsid w:val="00154380"/>
    <w:rsid w:val="0015492F"/>
    <w:rsid w:val="0015498E"/>
    <w:rsid w:val="00154BB6"/>
    <w:rsid w:val="00154E50"/>
    <w:rsid w:val="00155089"/>
    <w:rsid w:val="001551C1"/>
    <w:rsid w:val="001556CE"/>
    <w:rsid w:val="00155CBE"/>
    <w:rsid w:val="00156B5A"/>
    <w:rsid w:val="00156F7E"/>
    <w:rsid w:val="00157277"/>
    <w:rsid w:val="00157505"/>
    <w:rsid w:val="00157660"/>
    <w:rsid w:val="00157663"/>
    <w:rsid w:val="00157669"/>
    <w:rsid w:val="00157B99"/>
    <w:rsid w:val="00157ED4"/>
    <w:rsid w:val="00157F67"/>
    <w:rsid w:val="001605A8"/>
    <w:rsid w:val="00160719"/>
    <w:rsid w:val="001608DC"/>
    <w:rsid w:val="00160AB6"/>
    <w:rsid w:val="00160EED"/>
    <w:rsid w:val="001611F5"/>
    <w:rsid w:val="00161951"/>
    <w:rsid w:val="0016196B"/>
    <w:rsid w:val="00161C5B"/>
    <w:rsid w:val="001621B1"/>
    <w:rsid w:val="001621D7"/>
    <w:rsid w:val="00162408"/>
    <w:rsid w:val="001624F8"/>
    <w:rsid w:val="00162760"/>
    <w:rsid w:val="0016281B"/>
    <w:rsid w:val="001631B8"/>
    <w:rsid w:val="00163433"/>
    <w:rsid w:val="00163465"/>
    <w:rsid w:val="001636F7"/>
    <w:rsid w:val="00163A38"/>
    <w:rsid w:val="00163DB3"/>
    <w:rsid w:val="001640AF"/>
    <w:rsid w:val="001649CE"/>
    <w:rsid w:val="001649FF"/>
    <w:rsid w:val="00164E3A"/>
    <w:rsid w:val="00164EB3"/>
    <w:rsid w:val="0016533A"/>
    <w:rsid w:val="0016578B"/>
    <w:rsid w:val="001659DC"/>
    <w:rsid w:val="001666EC"/>
    <w:rsid w:val="00167238"/>
    <w:rsid w:val="00167A31"/>
    <w:rsid w:val="00167BE8"/>
    <w:rsid w:val="00167E83"/>
    <w:rsid w:val="00167EAB"/>
    <w:rsid w:val="0017021D"/>
    <w:rsid w:val="001702D0"/>
    <w:rsid w:val="00170594"/>
    <w:rsid w:val="001707D4"/>
    <w:rsid w:val="001709E2"/>
    <w:rsid w:val="00171594"/>
    <w:rsid w:val="00171863"/>
    <w:rsid w:val="001718A1"/>
    <w:rsid w:val="001727EA"/>
    <w:rsid w:val="0017280E"/>
    <w:rsid w:val="00172CF8"/>
    <w:rsid w:val="00173443"/>
    <w:rsid w:val="00174624"/>
    <w:rsid w:val="001757A2"/>
    <w:rsid w:val="0017594B"/>
    <w:rsid w:val="00175FCC"/>
    <w:rsid w:val="00175FE0"/>
    <w:rsid w:val="001761DE"/>
    <w:rsid w:val="0017633B"/>
    <w:rsid w:val="001765E2"/>
    <w:rsid w:val="0017688B"/>
    <w:rsid w:val="001769D5"/>
    <w:rsid w:val="00176C9A"/>
    <w:rsid w:val="00176CC7"/>
    <w:rsid w:val="00177038"/>
    <w:rsid w:val="00177880"/>
    <w:rsid w:val="00180046"/>
    <w:rsid w:val="001815F9"/>
    <w:rsid w:val="00181782"/>
    <w:rsid w:val="0018230C"/>
    <w:rsid w:val="00182413"/>
    <w:rsid w:val="001826C4"/>
    <w:rsid w:val="00182D5E"/>
    <w:rsid w:val="00182D76"/>
    <w:rsid w:val="00182F83"/>
    <w:rsid w:val="00183600"/>
    <w:rsid w:val="00183676"/>
    <w:rsid w:val="00183B3F"/>
    <w:rsid w:val="00183CC3"/>
    <w:rsid w:val="001840D0"/>
    <w:rsid w:val="00184137"/>
    <w:rsid w:val="00184389"/>
    <w:rsid w:val="001846DB"/>
    <w:rsid w:val="0018476F"/>
    <w:rsid w:val="00184843"/>
    <w:rsid w:val="001848E4"/>
    <w:rsid w:val="00184FA5"/>
    <w:rsid w:val="00185465"/>
    <w:rsid w:val="00185833"/>
    <w:rsid w:val="00185887"/>
    <w:rsid w:val="001858FF"/>
    <w:rsid w:val="001859E4"/>
    <w:rsid w:val="00185ACB"/>
    <w:rsid w:val="00185DD2"/>
    <w:rsid w:val="00187121"/>
    <w:rsid w:val="00187158"/>
    <w:rsid w:val="00187E15"/>
    <w:rsid w:val="001901FE"/>
    <w:rsid w:val="0019089F"/>
    <w:rsid w:val="00190F65"/>
    <w:rsid w:val="001911FE"/>
    <w:rsid w:val="00191B9A"/>
    <w:rsid w:val="0019225E"/>
    <w:rsid w:val="00192BCC"/>
    <w:rsid w:val="00192EC5"/>
    <w:rsid w:val="0019328D"/>
    <w:rsid w:val="001939D4"/>
    <w:rsid w:val="00193FA4"/>
    <w:rsid w:val="00194F2E"/>
    <w:rsid w:val="0019502E"/>
    <w:rsid w:val="00195078"/>
    <w:rsid w:val="00195221"/>
    <w:rsid w:val="001952CB"/>
    <w:rsid w:val="00195422"/>
    <w:rsid w:val="00195868"/>
    <w:rsid w:val="00195972"/>
    <w:rsid w:val="00195A51"/>
    <w:rsid w:val="00196731"/>
    <w:rsid w:val="001967DB"/>
    <w:rsid w:val="001967E0"/>
    <w:rsid w:val="00196BEF"/>
    <w:rsid w:val="00196E89"/>
    <w:rsid w:val="0019739C"/>
    <w:rsid w:val="00197429"/>
    <w:rsid w:val="00197A40"/>
    <w:rsid w:val="00197B67"/>
    <w:rsid w:val="00197EB2"/>
    <w:rsid w:val="001A01A3"/>
    <w:rsid w:val="001A035E"/>
    <w:rsid w:val="001A0602"/>
    <w:rsid w:val="001A0721"/>
    <w:rsid w:val="001A0743"/>
    <w:rsid w:val="001A0E65"/>
    <w:rsid w:val="001A1029"/>
    <w:rsid w:val="001A1478"/>
    <w:rsid w:val="001A15B2"/>
    <w:rsid w:val="001A19D7"/>
    <w:rsid w:val="001A19FB"/>
    <w:rsid w:val="001A1B6A"/>
    <w:rsid w:val="001A1C79"/>
    <w:rsid w:val="001A26AC"/>
    <w:rsid w:val="001A2E5D"/>
    <w:rsid w:val="001A31C0"/>
    <w:rsid w:val="001A346D"/>
    <w:rsid w:val="001A405E"/>
    <w:rsid w:val="001A41EE"/>
    <w:rsid w:val="001A4290"/>
    <w:rsid w:val="001A48B4"/>
    <w:rsid w:val="001A490A"/>
    <w:rsid w:val="001A4C0A"/>
    <w:rsid w:val="001A4DF3"/>
    <w:rsid w:val="001A4F93"/>
    <w:rsid w:val="001A5306"/>
    <w:rsid w:val="001A5329"/>
    <w:rsid w:val="001A5556"/>
    <w:rsid w:val="001A5780"/>
    <w:rsid w:val="001A5869"/>
    <w:rsid w:val="001A5EB5"/>
    <w:rsid w:val="001A65F4"/>
    <w:rsid w:val="001A6614"/>
    <w:rsid w:val="001A6F51"/>
    <w:rsid w:val="001A729B"/>
    <w:rsid w:val="001A72C2"/>
    <w:rsid w:val="001A784D"/>
    <w:rsid w:val="001A7F54"/>
    <w:rsid w:val="001B11EC"/>
    <w:rsid w:val="001B13BC"/>
    <w:rsid w:val="001B186A"/>
    <w:rsid w:val="001B1AD9"/>
    <w:rsid w:val="001B1B8E"/>
    <w:rsid w:val="001B1FF0"/>
    <w:rsid w:val="001B2A37"/>
    <w:rsid w:val="001B2AC4"/>
    <w:rsid w:val="001B2BCC"/>
    <w:rsid w:val="001B2E54"/>
    <w:rsid w:val="001B3002"/>
    <w:rsid w:val="001B440E"/>
    <w:rsid w:val="001B44C5"/>
    <w:rsid w:val="001B4693"/>
    <w:rsid w:val="001B485A"/>
    <w:rsid w:val="001B54A0"/>
    <w:rsid w:val="001B57A2"/>
    <w:rsid w:val="001B5A57"/>
    <w:rsid w:val="001B5BF2"/>
    <w:rsid w:val="001B5E4E"/>
    <w:rsid w:val="001B632F"/>
    <w:rsid w:val="001B640A"/>
    <w:rsid w:val="001B6929"/>
    <w:rsid w:val="001B6BA0"/>
    <w:rsid w:val="001B6D04"/>
    <w:rsid w:val="001B7319"/>
    <w:rsid w:val="001B799F"/>
    <w:rsid w:val="001B7D06"/>
    <w:rsid w:val="001B7FEC"/>
    <w:rsid w:val="001C020B"/>
    <w:rsid w:val="001C0344"/>
    <w:rsid w:val="001C0613"/>
    <w:rsid w:val="001C07C4"/>
    <w:rsid w:val="001C082A"/>
    <w:rsid w:val="001C0F87"/>
    <w:rsid w:val="001C16BE"/>
    <w:rsid w:val="001C18E0"/>
    <w:rsid w:val="001C1C15"/>
    <w:rsid w:val="001C1D33"/>
    <w:rsid w:val="001C1D64"/>
    <w:rsid w:val="001C2561"/>
    <w:rsid w:val="001C2968"/>
    <w:rsid w:val="001C2995"/>
    <w:rsid w:val="001C2A5A"/>
    <w:rsid w:val="001C2B07"/>
    <w:rsid w:val="001C2EEE"/>
    <w:rsid w:val="001C3002"/>
    <w:rsid w:val="001C3094"/>
    <w:rsid w:val="001C30B4"/>
    <w:rsid w:val="001C35CC"/>
    <w:rsid w:val="001C3842"/>
    <w:rsid w:val="001C3D4C"/>
    <w:rsid w:val="001C3F24"/>
    <w:rsid w:val="001C4026"/>
    <w:rsid w:val="001C41B1"/>
    <w:rsid w:val="001C4530"/>
    <w:rsid w:val="001C4E47"/>
    <w:rsid w:val="001C5A2A"/>
    <w:rsid w:val="001C6818"/>
    <w:rsid w:val="001C6F26"/>
    <w:rsid w:val="001C6FF8"/>
    <w:rsid w:val="001C762F"/>
    <w:rsid w:val="001C7A2C"/>
    <w:rsid w:val="001D04F5"/>
    <w:rsid w:val="001D0875"/>
    <w:rsid w:val="001D08DA"/>
    <w:rsid w:val="001D0C16"/>
    <w:rsid w:val="001D1222"/>
    <w:rsid w:val="001D16DB"/>
    <w:rsid w:val="001D1700"/>
    <w:rsid w:val="001D1786"/>
    <w:rsid w:val="001D19F6"/>
    <w:rsid w:val="001D1C15"/>
    <w:rsid w:val="001D248E"/>
    <w:rsid w:val="001D2CBC"/>
    <w:rsid w:val="001D319D"/>
    <w:rsid w:val="001D353A"/>
    <w:rsid w:val="001D3909"/>
    <w:rsid w:val="001D3958"/>
    <w:rsid w:val="001D3C55"/>
    <w:rsid w:val="001D3E17"/>
    <w:rsid w:val="001D3EF8"/>
    <w:rsid w:val="001D3F47"/>
    <w:rsid w:val="001D3FA0"/>
    <w:rsid w:val="001D4398"/>
    <w:rsid w:val="001D4EF7"/>
    <w:rsid w:val="001D5385"/>
    <w:rsid w:val="001D58A7"/>
    <w:rsid w:val="001D5EF0"/>
    <w:rsid w:val="001D5FF3"/>
    <w:rsid w:val="001D6ADC"/>
    <w:rsid w:val="001D6CFD"/>
    <w:rsid w:val="001D7AF9"/>
    <w:rsid w:val="001D7DB1"/>
    <w:rsid w:val="001D7EB4"/>
    <w:rsid w:val="001E02D8"/>
    <w:rsid w:val="001E0B72"/>
    <w:rsid w:val="001E11CF"/>
    <w:rsid w:val="001E151D"/>
    <w:rsid w:val="001E1527"/>
    <w:rsid w:val="001E2030"/>
    <w:rsid w:val="001E2948"/>
    <w:rsid w:val="001E29AA"/>
    <w:rsid w:val="001E2AAC"/>
    <w:rsid w:val="001E2B6F"/>
    <w:rsid w:val="001E3132"/>
    <w:rsid w:val="001E343B"/>
    <w:rsid w:val="001E3495"/>
    <w:rsid w:val="001E37E6"/>
    <w:rsid w:val="001E413A"/>
    <w:rsid w:val="001E46DF"/>
    <w:rsid w:val="001E491F"/>
    <w:rsid w:val="001E56D5"/>
    <w:rsid w:val="001E58B4"/>
    <w:rsid w:val="001E58B8"/>
    <w:rsid w:val="001E5B39"/>
    <w:rsid w:val="001E5BDD"/>
    <w:rsid w:val="001E5DA7"/>
    <w:rsid w:val="001E6799"/>
    <w:rsid w:val="001E703C"/>
    <w:rsid w:val="001E7554"/>
    <w:rsid w:val="001E78B7"/>
    <w:rsid w:val="001F08FC"/>
    <w:rsid w:val="001F0D5A"/>
    <w:rsid w:val="001F13D2"/>
    <w:rsid w:val="001F15CB"/>
    <w:rsid w:val="001F1A6E"/>
    <w:rsid w:val="001F26AD"/>
    <w:rsid w:val="001F27E7"/>
    <w:rsid w:val="001F2AC4"/>
    <w:rsid w:val="001F30B5"/>
    <w:rsid w:val="001F3B71"/>
    <w:rsid w:val="001F3D67"/>
    <w:rsid w:val="001F406E"/>
    <w:rsid w:val="001F4142"/>
    <w:rsid w:val="001F4495"/>
    <w:rsid w:val="001F45B1"/>
    <w:rsid w:val="001F476D"/>
    <w:rsid w:val="001F47A0"/>
    <w:rsid w:val="001F47A7"/>
    <w:rsid w:val="001F4D55"/>
    <w:rsid w:val="001F53B4"/>
    <w:rsid w:val="001F5564"/>
    <w:rsid w:val="001F66AC"/>
    <w:rsid w:val="001F6B09"/>
    <w:rsid w:val="001F6D94"/>
    <w:rsid w:val="001F6E2A"/>
    <w:rsid w:val="001F71D4"/>
    <w:rsid w:val="001F7452"/>
    <w:rsid w:val="001F7761"/>
    <w:rsid w:val="00200829"/>
    <w:rsid w:val="00200CA3"/>
    <w:rsid w:val="00200D4D"/>
    <w:rsid w:val="00201085"/>
    <w:rsid w:val="002010BB"/>
    <w:rsid w:val="0020152C"/>
    <w:rsid w:val="00201811"/>
    <w:rsid w:val="00201C43"/>
    <w:rsid w:val="00202066"/>
    <w:rsid w:val="002020C0"/>
    <w:rsid w:val="00202AAA"/>
    <w:rsid w:val="00202B94"/>
    <w:rsid w:val="002030DD"/>
    <w:rsid w:val="002040C5"/>
    <w:rsid w:val="002045E3"/>
    <w:rsid w:val="0020499C"/>
    <w:rsid w:val="00204A71"/>
    <w:rsid w:val="00204DAA"/>
    <w:rsid w:val="0020500D"/>
    <w:rsid w:val="0020584F"/>
    <w:rsid w:val="00206403"/>
    <w:rsid w:val="002064DB"/>
    <w:rsid w:val="00206B31"/>
    <w:rsid w:val="00206B41"/>
    <w:rsid w:val="00207B90"/>
    <w:rsid w:val="002101A9"/>
    <w:rsid w:val="00210468"/>
    <w:rsid w:val="0021069C"/>
    <w:rsid w:val="002106A5"/>
    <w:rsid w:val="002106BE"/>
    <w:rsid w:val="00210AE4"/>
    <w:rsid w:val="0021160A"/>
    <w:rsid w:val="00211E86"/>
    <w:rsid w:val="00212020"/>
    <w:rsid w:val="002120C0"/>
    <w:rsid w:val="0021293F"/>
    <w:rsid w:val="00212977"/>
    <w:rsid w:val="002132F5"/>
    <w:rsid w:val="00213357"/>
    <w:rsid w:val="0021373F"/>
    <w:rsid w:val="0021384D"/>
    <w:rsid w:val="00213D78"/>
    <w:rsid w:val="00214F74"/>
    <w:rsid w:val="00215073"/>
    <w:rsid w:val="002150E5"/>
    <w:rsid w:val="00215387"/>
    <w:rsid w:val="00215BE7"/>
    <w:rsid w:val="00215DCF"/>
    <w:rsid w:val="002161F8"/>
    <w:rsid w:val="00216383"/>
    <w:rsid w:val="002163C4"/>
    <w:rsid w:val="0021648F"/>
    <w:rsid w:val="0021667A"/>
    <w:rsid w:val="00216739"/>
    <w:rsid w:val="00217182"/>
    <w:rsid w:val="00217254"/>
    <w:rsid w:val="00217911"/>
    <w:rsid w:val="00217AB0"/>
    <w:rsid w:val="00217F7E"/>
    <w:rsid w:val="00220233"/>
    <w:rsid w:val="00220670"/>
    <w:rsid w:val="00220B8A"/>
    <w:rsid w:val="002212FC"/>
    <w:rsid w:val="00222CB0"/>
    <w:rsid w:val="00222CCF"/>
    <w:rsid w:val="00222D30"/>
    <w:rsid w:val="00223186"/>
    <w:rsid w:val="0022323F"/>
    <w:rsid w:val="002232D7"/>
    <w:rsid w:val="002234A5"/>
    <w:rsid w:val="00223755"/>
    <w:rsid w:val="0022390A"/>
    <w:rsid w:val="00224449"/>
    <w:rsid w:val="00224544"/>
    <w:rsid w:val="0022471F"/>
    <w:rsid w:val="00224720"/>
    <w:rsid w:val="002247EF"/>
    <w:rsid w:val="00224CBF"/>
    <w:rsid w:val="00224D7E"/>
    <w:rsid w:val="00225252"/>
    <w:rsid w:val="0022589E"/>
    <w:rsid w:val="0022593F"/>
    <w:rsid w:val="00225F99"/>
    <w:rsid w:val="00226798"/>
    <w:rsid w:val="00226A23"/>
    <w:rsid w:val="00226BFD"/>
    <w:rsid w:val="00226C4B"/>
    <w:rsid w:val="00226C71"/>
    <w:rsid w:val="00226C94"/>
    <w:rsid w:val="00226E12"/>
    <w:rsid w:val="002275FE"/>
    <w:rsid w:val="00227605"/>
    <w:rsid w:val="00227A1D"/>
    <w:rsid w:val="00227C44"/>
    <w:rsid w:val="00227D22"/>
    <w:rsid w:val="0023016C"/>
    <w:rsid w:val="002305DB"/>
    <w:rsid w:val="00230968"/>
    <w:rsid w:val="002309A9"/>
    <w:rsid w:val="00230F51"/>
    <w:rsid w:val="00231356"/>
    <w:rsid w:val="00231518"/>
    <w:rsid w:val="00231668"/>
    <w:rsid w:val="00231673"/>
    <w:rsid w:val="002317AD"/>
    <w:rsid w:val="00231B05"/>
    <w:rsid w:val="00232087"/>
    <w:rsid w:val="00232895"/>
    <w:rsid w:val="00233122"/>
    <w:rsid w:val="002336F1"/>
    <w:rsid w:val="00233764"/>
    <w:rsid w:val="0023398A"/>
    <w:rsid w:val="00233F7D"/>
    <w:rsid w:val="002341DD"/>
    <w:rsid w:val="00234218"/>
    <w:rsid w:val="002351AF"/>
    <w:rsid w:val="00235483"/>
    <w:rsid w:val="00235554"/>
    <w:rsid w:val="002355D2"/>
    <w:rsid w:val="00235919"/>
    <w:rsid w:val="00235AAF"/>
    <w:rsid w:val="00235C26"/>
    <w:rsid w:val="00235FB7"/>
    <w:rsid w:val="002361A0"/>
    <w:rsid w:val="00236413"/>
    <w:rsid w:val="002364C9"/>
    <w:rsid w:val="00236724"/>
    <w:rsid w:val="00236CE1"/>
    <w:rsid w:val="00236D43"/>
    <w:rsid w:val="0023770E"/>
    <w:rsid w:val="002378BC"/>
    <w:rsid w:val="00237A9B"/>
    <w:rsid w:val="00240294"/>
    <w:rsid w:val="002402B4"/>
    <w:rsid w:val="002404C3"/>
    <w:rsid w:val="00240A9E"/>
    <w:rsid w:val="00240D94"/>
    <w:rsid w:val="00241468"/>
    <w:rsid w:val="002414E5"/>
    <w:rsid w:val="00241661"/>
    <w:rsid w:val="00242C25"/>
    <w:rsid w:val="00242CBD"/>
    <w:rsid w:val="00242D89"/>
    <w:rsid w:val="00242DB2"/>
    <w:rsid w:val="0024314D"/>
    <w:rsid w:val="0024339B"/>
    <w:rsid w:val="00243FCB"/>
    <w:rsid w:val="00244148"/>
    <w:rsid w:val="002444E6"/>
    <w:rsid w:val="00244660"/>
    <w:rsid w:val="00244969"/>
    <w:rsid w:val="0024496D"/>
    <w:rsid w:val="00244DCF"/>
    <w:rsid w:val="00244E08"/>
    <w:rsid w:val="00244F62"/>
    <w:rsid w:val="0024585B"/>
    <w:rsid w:val="002466D0"/>
    <w:rsid w:val="00246C5D"/>
    <w:rsid w:val="00246DAF"/>
    <w:rsid w:val="0024774D"/>
    <w:rsid w:val="002503FB"/>
    <w:rsid w:val="0025048B"/>
    <w:rsid w:val="00250818"/>
    <w:rsid w:val="00250C9B"/>
    <w:rsid w:val="00250E03"/>
    <w:rsid w:val="00250EF2"/>
    <w:rsid w:val="00250F02"/>
    <w:rsid w:val="00251204"/>
    <w:rsid w:val="002512B1"/>
    <w:rsid w:val="002513BF"/>
    <w:rsid w:val="00251BAA"/>
    <w:rsid w:val="00252DBD"/>
    <w:rsid w:val="00252E88"/>
    <w:rsid w:val="00252FE1"/>
    <w:rsid w:val="00253206"/>
    <w:rsid w:val="00253644"/>
    <w:rsid w:val="002536BE"/>
    <w:rsid w:val="00253710"/>
    <w:rsid w:val="002544CA"/>
    <w:rsid w:val="00254D4A"/>
    <w:rsid w:val="0025564D"/>
    <w:rsid w:val="00255BEB"/>
    <w:rsid w:val="002564E7"/>
    <w:rsid w:val="0025667A"/>
    <w:rsid w:val="00256A39"/>
    <w:rsid w:val="00256AC4"/>
    <w:rsid w:val="0025723B"/>
    <w:rsid w:val="00257381"/>
    <w:rsid w:val="0025760B"/>
    <w:rsid w:val="00257B04"/>
    <w:rsid w:val="00260C92"/>
    <w:rsid w:val="002611AC"/>
    <w:rsid w:val="00262932"/>
    <w:rsid w:val="00263099"/>
    <w:rsid w:val="002637FC"/>
    <w:rsid w:val="002641EE"/>
    <w:rsid w:val="0026439C"/>
    <w:rsid w:val="00264461"/>
    <w:rsid w:val="00264578"/>
    <w:rsid w:val="00264BA5"/>
    <w:rsid w:val="00264F84"/>
    <w:rsid w:val="00265217"/>
    <w:rsid w:val="0026547E"/>
    <w:rsid w:val="00265792"/>
    <w:rsid w:val="00266D05"/>
    <w:rsid w:val="0026709C"/>
    <w:rsid w:val="002674DA"/>
    <w:rsid w:val="00267608"/>
    <w:rsid w:val="002677FA"/>
    <w:rsid w:val="00267A81"/>
    <w:rsid w:val="00267F10"/>
    <w:rsid w:val="00270DC8"/>
    <w:rsid w:val="00270FE2"/>
    <w:rsid w:val="00271059"/>
    <w:rsid w:val="00271162"/>
    <w:rsid w:val="002714B7"/>
    <w:rsid w:val="002717F2"/>
    <w:rsid w:val="00271BCA"/>
    <w:rsid w:val="00271E7F"/>
    <w:rsid w:val="00271E9E"/>
    <w:rsid w:val="00271F74"/>
    <w:rsid w:val="0027208E"/>
    <w:rsid w:val="0027261D"/>
    <w:rsid w:val="00272DDE"/>
    <w:rsid w:val="00272FCB"/>
    <w:rsid w:val="00273051"/>
    <w:rsid w:val="002730BA"/>
    <w:rsid w:val="002734CB"/>
    <w:rsid w:val="00273536"/>
    <w:rsid w:val="00273B50"/>
    <w:rsid w:val="0027456A"/>
    <w:rsid w:val="00274866"/>
    <w:rsid w:val="00274CC1"/>
    <w:rsid w:val="002752CF"/>
    <w:rsid w:val="00275597"/>
    <w:rsid w:val="00276086"/>
    <w:rsid w:val="00276748"/>
    <w:rsid w:val="00276B05"/>
    <w:rsid w:val="00276D85"/>
    <w:rsid w:val="00277351"/>
    <w:rsid w:val="00277366"/>
    <w:rsid w:val="00277842"/>
    <w:rsid w:val="00277BBC"/>
    <w:rsid w:val="00277D8C"/>
    <w:rsid w:val="00277EC6"/>
    <w:rsid w:val="00280105"/>
    <w:rsid w:val="002805C5"/>
    <w:rsid w:val="00280691"/>
    <w:rsid w:val="00280948"/>
    <w:rsid w:val="00280C3A"/>
    <w:rsid w:val="00280C44"/>
    <w:rsid w:val="00280E51"/>
    <w:rsid w:val="00281196"/>
    <w:rsid w:val="00281837"/>
    <w:rsid w:val="00281841"/>
    <w:rsid w:val="00281947"/>
    <w:rsid w:val="002819FC"/>
    <w:rsid w:val="00281E7E"/>
    <w:rsid w:val="002820BC"/>
    <w:rsid w:val="00282368"/>
    <w:rsid w:val="00282C29"/>
    <w:rsid w:val="00282E50"/>
    <w:rsid w:val="00282EDC"/>
    <w:rsid w:val="00283910"/>
    <w:rsid w:val="00283B12"/>
    <w:rsid w:val="00283DBA"/>
    <w:rsid w:val="0028462E"/>
    <w:rsid w:val="0028470E"/>
    <w:rsid w:val="00284CD7"/>
    <w:rsid w:val="00284ED1"/>
    <w:rsid w:val="002851A6"/>
    <w:rsid w:val="002851FA"/>
    <w:rsid w:val="0028520D"/>
    <w:rsid w:val="002857D8"/>
    <w:rsid w:val="002859ED"/>
    <w:rsid w:val="00285E2D"/>
    <w:rsid w:val="002866E6"/>
    <w:rsid w:val="002867A3"/>
    <w:rsid w:val="002868C5"/>
    <w:rsid w:val="00287261"/>
    <w:rsid w:val="0028764B"/>
    <w:rsid w:val="0028775E"/>
    <w:rsid w:val="00287B6E"/>
    <w:rsid w:val="00287FDC"/>
    <w:rsid w:val="0029026E"/>
    <w:rsid w:val="00290271"/>
    <w:rsid w:val="002903F5"/>
    <w:rsid w:val="0029051B"/>
    <w:rsid w:val="00291561"/>
    <w:rsid w:val="00291590"/>
    <w:rsid w:val="00291899"/>
    <w:rsid w:val="002925F0"/>
    <w:rsid w:val="002928AE"/>
    <w:rsid w:val="002929A9"/>
    <w:rsid w:val="002932CD"/>
    <w:rsid w:val="00293332"/>
    <w:rsid w:val="0029333E"/>
    <w:rsid w:val="002933B1"/>
    <w:rsid w:val="0029373C"/>
    <w:rsid w:val="00293949"/>
    <w:rsid w:val="00293A84"/>
    <w:rsid w:val="00293C6E"/>
    <w:rsid w:val="00294876"/>
    <w:rsid w:val="00294D05"/>
    <w:rsid w:val="00294F3A"/>
    <w:rsid w:val="00295046"/>
    <w:rsid w:val="002951A1"/>
    <w:rsid w:val="002953E9"/>
    <w:rsid w:val="00295B4E"/>
    <w:rsid w:val="002960AD"/>
    <w:rsid w:val="002962B5"/>
    <w:rsid w:val="00296717"/>
    <w:rsid w:val="002967F4"/>
    <w:rsid w:val="00296826"/>
    <w:rsid w:val="0029709D"/>
    <w:rsid w:val="00297246"/>
    <w:rsid w:val="002977D7"/>
    <w:rsid w:val="00297F4B"/>
    <w:rsid w:val="002A014F"/>
    <w:rsid w:val="002A01E8"/>
    <w:rsid w:val="002A02A5"/>
    <w:rsid w:val="002A032F"/>
    <w:rsid w:val="002A0576"/>
    <w:rsid w:val="002A07AE"/>
    <w:rsid w:val="002A189D"/>
    <w:rsid w:val="002A1AB7"/>
    <w:rsid w:val="002A1D07"/>
    <w:rsid w:val="002A23C7"/>
    <w:rsid w:val="002A24A0"/>
    <w:rsid w:val="002A2A2E"/>
    <w:rsid w:val="002A2FD4"/>
    <w:rsid w:val="002A3432"/>
    <w:rsid w:val="002A3D59"/>
    <w:rsid w:val="002A42DA"/>
    <w:rsid w:val="002A44E7"/>
    <w:rsid w:val="002A4CE2"/>
    <w:rsid w:val="002A5588"/>
    <w:rsid w:val="002A579A"/>
    <w:rsid w:val="002A63FF"/>
    <w:rsid w:val="002A64BF"/>
    <w:rsid w:val="002A673F"/>
    <w:rsid w:val="002A68B3"/>
    <w:rsid w:val="002A697E"/>
    <w:rsid w:val="002A6DB0"/>
    <w:rsid w:val="002A7139"/>
    <w:rsid w:val="002A7704"/>
    <w:rsid w:val="002A7CE1"/>
    <w:rsid w:val="002A7DD6"/>
    <w:rsid w:val="002A7ED3"/>
    <w:rsid w:val="002A7FC0"/>
    <w:rsid w:val="002B00FE"/>
    <w:rsid w:val="002B044D"/>
    <w:rsid w:val="002B0980"/>
    <w:rsid w:val="002B0C75"/>
    <w:rsid w:val="002B0F53"/>
    <w:rsid w:val="002B110D"/>
    <w:rsid w:val="002B16E3"/>
    <w:rsid w:val="002B1726"/>
    <w:rsid w:val="002B2880"/>
    <w:rsid w:val="002B31B3"/>
    <w:rsid w:val="002B425D"/>
    <w:rsid w:val="002B4ACD"/>
    <w:rsid w:val="002B4F34"/>
    <w:rsid w:val="002B545A"/>
    <w:rsid w:val="002B58B5"/>
    <w:rsid w:val="002B5B48"/>
    <w:rsid w:val="002B5C37"/>
    <w:rsid w:val="002B5D11"/>
    <w:rsid w:val="002B609A"/>
    <w:rsid w:val="002B6333"/>
    <w:rsid w:val="002B6BFA"/>
    <w:rsid w:val="002B7187"/>
    <w:rsid w:val="002B7980"/>
    <w:rsid w:val="002C0033"/>
    <w:rsid w:val="002C0B2C"/>
    <w:rsid w:val="002C0FE2"/>
    <w:rsid w:val="002C1139"/>
    <w:rsid w:val="002C145A"/>
    <w:rsid w:val="002C1F87"/>
    <w:rsid w:val="002C28F9"/>
    <w:rsid w:val="002C2EB7"/>
    <w:rsid w:val="002C2F6F"/>
    <w:rsid w:val="002C320F"/>
    <w:rsid w:val="002C3890"/>
    <w:rsid w:val="002C4036"/>
    <w:rsid w:val="002C4269"/>
    <w:rsid w:val="002C43D2"/>
    <w:rsid w:val="002C4520"/>
    <w:rsid w:val="002C4856"/>
    <w:rsid w:val="002C498D"/>
    <w:rsid w:val="002C4AF6"/>
    <w:rsid w:val="002C4B34"/>
    <w:rsid w:val="002C4CE9"/>
    <w:rsid w:val="002C5898"/>
    <w:rsid w:val="002C6B0D"/>
    <w:rsid w:val="002C6F0D"/>
    <w:rsid w:val="002D0C36"/>
    <w:rsid w:val="002D0C6E"/>
    <w:rsid w:val="002D0EF7"/>
    <w:rsid w:val="002D0F8C"/>
    <w:rsid w:val="002D10C4"/>
    <w:rsid w:val="002D12EB"/>
    <w:rsid w:val="002D13D6"/>
    <w:rsid w:val="002D178A"/>
    <w:rsid w:val="002D1CB6"/>
    <w:rsid w:val="002D27C6"/>
    <w:rsid w:val="002D2AE0"/>
    <w:rsid w:val="002D3207"/>
    <w:rsid w:val="002D32D3"/>
    <w:rsid w:val="002D3596"/>
    <w:rsid w:val="002D3654"/>
    <w:rsid w:val="002D3AAF"/>
    <w:rsid w:val="002D3BD6"/>
    <w:rsid w:val="002D40E5"/>
    <w:rsid w:val="002D4176"/>
    <w:rsid w:val="002D41A0"/>
    <w:rsid w:val="002D4330"/>
    <w:rsid w:val="002D442A"/>
    <w:rsid w:val="002D456B"/>
    <w:rsid w:val="002D4598"/>
    <w:rsid w:val="002D47D3"/>
    <w:rsid w:val="002D4BEB"/>
    <w:rsid w:val="002D4EDA"/>
    <w:rsid w:val="002D5D3A"/>
    <w:rsid w:val="002D5E23"/>
    <w:rsid w:val="002D6258"/>
    <w:rsid w:val="002D62F7"/>
    <w:rsid w:val="002D64B4"/>
    <w:rsid w:val="002D67E6"/>
    <w:rsid w:val="002D688A"/>
    <w:rsid w:val="002D6F09"/>
    <w:rsid w:val="002D76DD"/>
    <w:rsid w:val="002D7886"/>
    <w:rsid w:val="002E0010"/>
    <w:rsid w:val="002E027C"/>
    <w:rsid w:val="002E06CE"/>
    <w:rsid w:val="002E075E"/>
    <w:rsid w:val="002E077F"/>
    <w:rsid w:val="002E14E2"/>
    <w:rsid w:val="002E14E5"/>
    <w:rsid w:val="002E156E"/>
    <w:rsid w:val="002E15AE"/>
    <w:rsid w:val="002E1B01"/>
    <w:rsid w:val="002E2254"/>
    <w:rsid w:val="002E25A8"/>
    <w:rsid w:val="002E2E1D"/>
    <w:rsid w:val="002E2FC8"/>
    <w:rsid w:val="002E2FE4"/>
    <w:rsid w:val="002E346A"/>
    <w:rsid w:val="002E346E"/>
    <w:rsid w:val="002E3731"/>
    <w:rsid w:val="002E3CAF"/>
    <w:rsid w:val="002E42E6"/>
    <w:rsid w:val="002E44EE"/>
    <w:rsid w:val="002E4AB6"/>
    <w:rsid w:val="002E4D4A"/>
    <w:rsid w:val="002E5139"/>
    <w:rsid w:val="002E5468"/>
    <w:rsid w:val="002E5855"/>
    <w:rsid w:val="002E5B40"/>
    <w:rsid w:val="002E5BDA"/>
    <w:rsid w:val="002E6018"/>
    <w:rsid w:val="002E621A"/>
    <w:rsid w:val="002E64FC"/>
    <w:rsid w:val="002E6599"/>
    <w:rsid w:val="002E6BEF"/>
    <w:rsid w:val="002E6CB9"/>
    <w:rsid w:val="002E6DEC"/>
    <w:rsid w:val="002E742A"/>
    <w:rsid w:val="002E7570"/>
    <w:rsid w:val="002E7861"/>
    <w:rsid w:val="002E7A4D"/>
    <w:rsid w:val="002E7EFF"/>
    <w:rsid w:val="002F0496"/>
    <w:rsid w:val="002F06E6"/>
    <w:rsid w:val="002F07F1"/>
    <w:rsid w:val="002F087E"/>
    <w:rsid w:val="002F0CEF"/>
    <w:rsid w:val="002F0DDC"/>
    <w:rsid w:val="002F1B58"/>
    <w:rsid w:val="002F1CA3"/>
    <w:rsid w:val="002F1DE8"/>
    <w:rsid w:val="002F2183"/>
    <w:rsid w:val="002F2527"/>
    <w:rsid w:val="002F2667"/>
    <w:rsid w:val="002F2EFC"/>
    <w:rsid w:val="002F43E5"/>
    <w:rsid w:val="002F4B47"/>
    <w:rsid w:val="002F55E6"/>
    <w:rsid w:val="002F63EA"/>
    <w:rsid w:val="002F67FA"/>
    <w:rsid w:val="002F6F56"/>
    <w:rsid w:val="002F7081"/>
    <w:rsid w:val="002F71A5"/>
    <w:rsid w:val="002F7BA7"/>
    <w:rsid w:val="002F7F6B"/>
    <w:rsid w:val="00300069"/>
    <w:rsid w:val="00300B6A"/>
    <w:rsid w:val="00301192"/>
    <w:rsid w:val="0030148B"/>
    <w:rsid w:val="0030157F"/>
    <w:rsid w:val="003015F5"/>
    <w:rsid w:val="00301609"/>
    <w:rsid w:val="00302390"/>
    <w:rsid w:val="00302743"/>
    <w:rsid w:val="00302A1C"/>
    <w:rsid w:val="00302A7D"/>
    <w:rsid w:val="00302D0B"/>
    <w:rsid w:val="00302E89"/>
    <w:rsid w:val="00302F83"/>
    <w:rsid w:val="00303513"/>
    <w:rsid w:val="00303F2B"/>
    <w:rsid w:val="00304300"/>
    <w:rsid w:val="00304B04"/>
    <w:rsid w:val="00304BA0"/>
    <w:rsid w:val="00304C54"/>
    <w:rsid w:val="00304FB7"/>
    <w:rsid w:val="00305006"/>
    <w:rsid w:val="00305084"/>
    <w:rsid w:val="003055D0"/>
    <w:rsid w:val="003055D5"/>
    <w:rsid w:val="00305B61"/>
    <w:rsid w:val="003061C9"/>
    <w:rsid w:val="003068B6"/>
    <w:rsid w:val="003069E8"/>
    <w:rsid w:val="00306BAC"/>
    <w:rsid w:val="00306CF2"/>
    <w:rsid w:val="00306DC3"/>
    <w:rsid w:val="003076F9"/>
    <w:rsid w:val="00310457"/>
    <w:rsid w:val="00310577"/>
    <w:rsid w:val="00310B7A"/>
    <w:rsid w:val="00310E97"/>
    <w:rsid w:val="00310F22"/>
    <w:rsid w:val="00311487"/>
    <w:rsid w:val="00311903"/>
    <w:rsid w:val="003121CA"/>
    <w:rsid w:val="003127A5"/>
    <w:rsid w:val="00312A50"/>
    <w:rsid w:val="00312FCC"/>
    <w:rsid w:val="00313C0E"/>
    <w:rsid w:val="00313E23"/>
    <w:rsid w:val="00313E76"/>
    <w:rsid w:val="0031425E"/>
    <w:rsid w:val="003144DF"/>
    <w:rsid w:val="00314D6C"/>
    <w:rsid w:val="00314E50"/>
    <w:rsid w:val="00314F81"/>
    <w:rsid w:val="00314FD2"/>
    <w:rsid w:val="0031511B"/>
    <w:rsid w:val="0031519B"/>
    <w:rsid w:val="003159BC"/>
    <w:rsid w:val="003167FF"/>
    <w:rsid w:val="003170A3"/>
    <w:rsid w:val="00317136"/>
    <w:rsid w:val="0031776E"/>
    <w:rsid w:val="00317911"/>
    <w:rsid w:val="00317C6B"/>
    <w:rsid w:val="00317DDF"/>
    <w:rsid w:val="00320197"/>
    <w:rsid w:val="00320708"/>
    <w:rsid w:val="00320A78"/>
    <w:rsid w:val="00320C79"/>
    <w:rsid w:val="00320F8B"/>
    <w:rsid w:val="0032132C"/>
    <w:rsid w:val="0032188B"/>
    <w:rsid w:val="00321935"/>
    <w:rsid w:val="00321DA7"/>
    <w:rsid w:val="0032322A"/>
    <w:rsid w:val="003233A3"/>
    <w:rsid w:val="00323B23"/>
    <w:rsid w:val="00323BF7"/>
    <w:rsid w:val="0032477A"/>
    <w:rsid w:val="00324880"/>
    <w:rsid w:val="00325C57"/>
    <w:rsid w:val="00325CF1"/>
    <w:rsid w:val="00326315"/>
    <w:rsid w:val="00326400"/>
    <w:rsid w:val="00327027"/>
    <w:rsid w:val="003303CD"/>
    <w:rsid w:val="00330A07"/>
    <w:rsid w:val="00330A9C"/>
    <w:rsid w:val="00330C68"/>
    <w:rsid w:val="00330CAB"/>
    <w:rsid w:val="00330FE6"/>
    <w:rsid w:val="003312AF"/>
    <w:rsid w:val="00331867"/>
    <w:rsid w:val="00331931"/>
    <w:rsid w:val="00332E09"/>
    <w:rsid w:val="00332F53"/>
    <w:rsid w:val="00333037"/>
    <w:rsid w:val="00333A23"/>
    <w:rsid w:val="00334137"/>
    <w:rsid w:val="00334767"/>
    <w:rsid w:val="00334D21"/>
    <w:rsid w:val="003350DB"/>
    <w:rsid w:val="003353CE"/>
    <w:rsid w:val="003354E1"/>
    <w:rsid w:val="003362A7"/>
    <w:rsid w:val="003363D5"/>
    <w:rsid w:val="00336777"/>
    <w:rsid w:val="003367B2"/>
    <w:rsid w:val="00336F19"/>
    <w:rsid w:val="00337243"/>
    <w:rsid w:val="0033731B"/>
    <w:rsid w:val="00337689"/>
    <w:rsid w:val="003376AD"/>
    <w:rsid w:val="003376FB"/>
    <w:rsid w:val="00337966"/>
    <w:rsid w:val="00337A15"/>
    <w:rsid w:val="00337BEA"/>
    <w:rsid w:val="003400C3"/>
    <w:rsid w:val="00340197"/>
    <w:rsid w:val="003402A9"/>
    <w:rsid w:val="003404EA"/>
    <w:rsid w:val="0034053E"/>
    <w:rsid w:val="00340D55"/>
    <w:rsid w:val="00341162"/>
    <w:rsid w:val="003417D6"/>
    <w:rsid w:val="00341E3B"/>
    <w:rsid w:val="003421FD"/>
    <w:rsid w:val="00342C89"/>
    <w:rsid w:val="00342CDD"/>
    <w:rsid w:val="00343210"/>
    <w:rsid w:val="00343677"/>
    <w:rsid w:val="00343B34"/>
    <w:rsid w:val="00343E7A"/>
    <w:rsid w:val="0034426E"/>
    <w:rsid w:val="0034487E"/>
    <w:rsid w:val="003449A5"/>
    <w:rsid w:val="00344B8E"/>
    <w:rsid w:val="0034510A"/>
    <w:rsid w:val="00345B5B"/>
    <w:rsid w:val="003461C7"/>
    <w:rsid w:val="003461F2"/>
    <w:rsid w:val="0034677B"/>
    <w:rsid w:val="00346E30"/>
    <w:rsid w:val="00347A82"/>
    <w:rsid w:val="00347D36"/>
    <w:rsid w:val="00347D94"/>
    <w:rsid w:val="00347E9C"/>
    <w:rsid w:val="0035042B"/>
    <w:rsid w:val="0035119B"/>
    <w:rsid w:val="003511A5"/>
    <w:rsid w:val="00351DF4"/>
    <w:rsid w:val="00351E27"/>
    <w:rsid w:val="00351EAE"/>
    <w:rsid w:val="00352100"/>
    <w:rsid w:val="00352808"/>
    <w:rsid w:val="00353764"/>
    <w:rsid w:val="0035387E"/>
    <w:rsid w:val="00353A74"/>
    <w:rsid w:val="00353B47"/>
    <w:rsid w:val="00353CD4"/>
    <w:rsid w:val="00353EAA"/>
    <w:rsid w:val="003543BC"/>
    <w:rsid w:val="00354799"/>
    <w:rsid w:val="003548C6"/>
    <w:rsid w:val="00354DB8"/>
    <w:rsid w:val="003564D8"/>
    <w:rsid w:val="00356C26"/>
    <w:rsid w:val="00356DBC"/>
    <w:rsid w:val="003572C7"/>
    <w:rsid w:val="00357550"/>
    <w:rsid w:val="00357766"/>
    <w:rsid w:val="00357A28"/>
    <w:rsid w:val="00357C64"/>
    <w:rsid w:val="003601F1"/>
    <w:rsid w:val="003602BB"/>
    <w:rsid w:val="00360DA7"/>
    <w:rsid w:val="00360FD4"/>
    <w:rsid w:val="0036125E"/>
    <w:rsid w:val="003613CA"/>
    <w:rsid w:val="00361665"/>
    <w:rsid w:val="00361C20"/>
    <w:rsid w:val="00361E79"/>
    <w:rsid w:val="003621EC"/>
    <w:rsid w:val="00362371"/>
    <w:rsid w:val="003628FA"/>
    <w:rsid w:val="00363505"/>
    <w:rsid w:val="003636A9"/>
    <w:rsid w:val="003638AD"/>
    <w:rsid w:val="0036392C"/>
    <w:rsid w:val="00364584"/>
    <w:rsid w:val="0036477B"/>
    <w:rsid w:val="00364915"/>
    <w:rsid w:val="00364E08"/>
    <w:rsid w:val="0036517A"/>
    <w:rsid w:val="00365882"/>
    <w:rsid w:val="003658AB"/>
    <w:rsid w:val="00365E44"/>
    <w:rsid w:val="00365E75"/>
    <w:rsid w:val="00366180"/>
    <w:rsid w:val="0036635A"/>
    <w:rsid w:val="00366709"/>
    <w:rsid w:val="003669AA"/>
    <w:rsid w:val="00366D3E"/>
    <w:rsid w:val="00367070"/>
    <w:rsid w:val="003672BF"/>
    <w:rsid w:val="00367774"/>
    <w:rsid w:val="0036798B"/>
    <w:rsid w:val="003706E5"/>
    <w:rsid w:val="00370A03"/>
    <w:rsid w:val="00370CA0"/>
    <w:rsid w:val="00370CF5"/>
    <w:rsid w:val="003715AA"/>
    <w:rsid w:val="00371696"/>
    <w:rsid w:val="00371B9F"/>
    <w:rsid w:val="00371D9A"/>
    <w:rsid w:val="00371FB8"/>
    <w:rsid w:val="003723DA"/>
    <w:rsid w:val="00372734"/>
    <w:rsid w:val="00372975"/>
    <w:rsid w:val="00372A25"/>
    <w:rsid w:val="00372B22"/>
    <w:rsid w:val="00372BEA"/>
    <w:rsid w:val="00372D61"/>
    <w:rsid w:val="0037354E"/>
    <w:rsid w:val="00373A0C"/>
    <w:rsid w:val="00373C0D"/>
    <w:rsid w:val="00374599"/>
    <w:rsid w:val="00374735"/>
    <w:rsid w:val="00374C9D"/>
    <w:rsid w:val="003754AC"/>
    <w:rsid w:val="00375691"/>
    <w:rsid w:val="0037594D"/>
    <w:rsid w:val="00375A21"/>
    <w:rsid w:val="00375D63"/>
    <w:rsid w:val="00376076"/>
    <w:rsid w:val="003761C0"/>
    <w:rsid w:val="00376272"/>
    <w:rsid w:val="003765CD"/>
    <w:rsid w:val="003767FE"/>
    <w:rsid w:val="00376A50"/>
    <w:rsid w:val="00376A7F"/>
    <w:rsid w:val="00376DF6"/>
    <w:rsid w:val="0037715A"/>
    <w:rsid w:val="003771EB"/>
    <w:rsid w:val="00377287"/>
    <w:rsid w:val="00377BAB"/>
    <w:rsid w:val="00377C9C"/>
    <w:rsid w:val="003811E2"/>
    <w:rsid w:val="00381D3B"/>
    <w:rsid w:val="0038209A"/>
    <w:rsid w:val="00382391"/>
    <w:rsid w:val="00382FB1"/>
    <w:rsid w:val="00383216"/>
    <w:rsid w:val="003841A4"/>
    <w:rsid w:val="00385061"/>
    <w:rsid w:val="003851D0"/>
    <w:rsid w:val="003854CF"/>
    <w:rsid w:val="003856DD"/>
    <w:rsid w:val="00385B4D"/>
    <w:rsid w:val="00385BCF"/>
    <w:rsid w:val="00385DE3"/>
    <w:rsid w:val="0038625C"/>
    <w:rsid w:val="0038636E"/>
    <w:rsid w:val="00386F7B"/>
    <w:rsid w:val="00386FF3"/>
    <w:rsid w:val="0038757A"/>
    <w:rsid w:val="003875C8"/>
    <w:rsid w:val="00387684"/>
    <w:rsid w:val="003877B2"/>
    <w:rsid w:val="00387C2F"/>
    <w:rsid w:val="003901E4"/>
    <w:rsid w:val="003904C7"/>
    <w:rsid w:val="0039072E"/>
    <w:rsid w:val="003907BD"/>
    <w:rsid w:val="00390D03"/>
    <w:rsid w:val="00390EF6"/>
    <w:rsid w:val="0039115F"/>
    <w:rsid w:val="00391341"/>
    <w:rsid w:val="0039155A"/>
    <w:rsid w:val="00391618"/>
    <w:rsid w:val="003919DA"/>
    <w:rsid w:val="00391A15"/>
    <w:rsid w:val="00391A1D"/>
    <w:rsid w:val="00391B00"/>
    <w:rsid w:val="00391CCD"/>
    <w:rsid w:val="0039267A"/>
    <w:rsid w:val="00392AAB"/>
    <w:rsid w:val="00392E18"/>
    <w:rsid w:val="00393378"/>
    <w:rsid w:val="003936DD"/>
    <w:rsid w:val="0039394D"/>
    <w:rsid w:val="00393ABC"/>
    <w:rsid w:val="00393B9B"/>
    <w:rsid w:val="00393E03"/>
    <w:rsid w:val="0039456D"/>
    <w:rsid w:val="0039547C"/>
    <w:rsid w:val="00395A5B"/>
    <w:rsid w:val="00396604"/>
    <w:rsid w:val="0039680A"/>
    <w:rsid w:val="00396B14"/>
    <w:rsid w:val="00396B5E"/>
    <w:rsid w:val="00396FC5"/>
    <w:rsid w:val="00397A08"/>
    <w:rsid w:val="00397AA0"/>
    <w:rsid w:val="003A064E"/>
    <w:rsid w:val="003A0777"/>
    <w:rsid w:val="003A0B0F"/>
    <w:rsid w:val="003A0E6A"/>
    <w:rsid w:val="003A1144"/>
    <w:rsid w:val="003A1600"/>
    <w:rsid w:val="003A2471"/>
    <w:rsid w:val="003A2706"/>
    <w:rsid w:val="003A33C9"/>
    <w:rsid w:val="003A3823"/>
    <w:rsid w:val="003A3B16"/>
    <w:rsid w:val="003A4227"/>
    <w:rsid w:val="003A42CF"/>
    <w:rsid w:val="003A4D3A"/>
    <w:rsid w:val="003A5CFF"/>
    <w:rsid w:val="003A616B"/>
    <w:rsid w:val="003A61C5"/>
    <w:rsid w:val="003A649B"/>
    <w:rsid w:val="003A6963"/>
    <w:rsid w:val="003A6D43"/>
    <w:rsid w:val="003A6E9C"/>
    <w:rsid w:val="003A7D14"/>
    <w:rsid w:val="003B0B50"/>
    <w:rsid w:val="003B0DED"/>
    <w:rsid w:val="003B0EEA"/>
    <w:rsid w:val="003B15CF"/>
    <w:rsid w:val="003B1B6D"/>
    <w:rsid w:val="003B1BAE"/>
    <w:rsid w:val="003B213E"/>
    <w:rsid w:val="003B226A"/>
    <w:rsid w:val="003B2694"/>
    <w:rsid w:val="003B27CC"/>
    <w:rsid w:val="003B297A"/>
    <w:rsid w:val="003B2B22"/>
    <w:rsid w:val="003B2D7D"/>
    <w:rsid w:val="003B2E51"/>
    <w:rsid w:val="003B3095"/>
    <w:rsid w:val="003B34AA"/>
    <w:rsid w:val="003B3FC6"/>
    <w:rsid w:val="003B41D0"/>
    <w:rsid w:val="003B4235"/>
    <w:rsid w:val="003B4281"/>
    <w:rsid w:val="003B4520"/>
    <w:rsid w:val="003B481A"/>
    <w:rsid w:val="003B4D3F"/>
    <w:rsid w:val="003B50CB"/>
    <w:rsid w:val="003B50EB"/>
    <w:rsid w:val="003B521E"/>
    <w:rsid w:val="003B529E"/>
    <w:rsid w:val="003B5CDD"/>
    <w:rsid w:val="003B650C"/>
    <w:rsid w:val="003B665F"/>
    <w:rsid w:val="003B6864"/>
    <w:rsid w:val="003B6A8A"/>
    <w:rsid w:val="003B722F"/>
    <w:rsid w:val="003B7516"/>
    <w:rsid w:val="003C010C"/>
    <w:rsid w:val="003C0931"/>
    <w:rsid w:val="003C0E34"/>
    <w:rsid w:val="003C0EE0"/>
    <w:rsid w:val="003C18DE"/>
    <w:rsid w:val="003C21DE"/>
    <w:rsid w:val="003C26C0"/>
    <w:rsid w:val="003C28E6"/>
    <w:rsid w:val="003C2D8F"/>
    <w:rsid w:val="003C2D9A"/>
    <w:rsid w:val="003C3880"/>
    <w:rsid w:val="003C3C13"/>
    <w:rsid w:val="003C3CC6"/>
    <w:rsid w:val="003C4008"/>
    <w:rsid w:val="003C4022"/>
    <w:rsid w:val="003C4674"/>
    <w:rsid w:val="003C47D7"/>
    <w:rsid w:val="003C4997"/>
    <w:rsid w:val="003C4EA4"/>
    <w:rsid w:val="003C4F58"/>
    <w:rsid w:val="003C5748"/>
    <w:rsid w:val="003C59AE"/>
    <w:rsid w:val="003C5D82"/>
    <w:rsid w:val="003C6609"/>
    <w:rsid w:val="003C6661"/>
    <w:rsid w:val="003C76A4"/>
    <w:rsid w:val="003C776E"/>
    <w:rsid w:val="003C7A7E"/>
    <w:rsid w:val="003C7B5C"/>
    <w:rsid w:val="003C7DE5"/>
    <w:rsid w:val="003C7ED0"/>
    <w:rsid w:val="003C7F17"/>
    <w:rsid w:val="003D006B"/>
    <w:rsid w:val="003D051B"/>
    <w:rsid w:val="003D075B"/>
    <w:rsid w:val="003D0BAF"/>
    <w:rsid w:val="003D0BE7"/>
    <w:rsid w:val="003D141C"/>
    <w:rsid w:val="003D17C7"/>
    <w:rsid w:val="003D2BDE"/>
    <w:rsid w:val="003D2E94"/>
    <w:rsid w:val="003D34C9"/>
    <w:rsid w:val="003D35AE"/>
    <w:rsid w:val="003D3EE8"/>
    <w:rsid w:val="003D3F7D"/>
    <w:rsid w:val="003D405C"/>
    <w:rsid w:val="003D4792"/>
    <w:rsid w:val="003D53D1"/>
    <w:rsid w:val="003D5BB8"/>
    <w:rsid w:val="003D5BE8"/>
    <w:rsid w:val="003D5CAF"/>
    <w:rsid w:val="003D5F17"/>
    <w:rsid w:val="003D6721"/>
    <w:rsid w:val="003D6D04"/>
    <w:rsid w:val="003D7186"/>
    <w:rsid w:val="003D72D2"/>
    <w:rsid w:val="003D7CBF"/>
    <w:rsid w:val="003E0082"/>
    <w:rsid w:val="003E049E"/>
    <w:rsid w:val="003E0ACC"/>
    <w:rsid w:val="003E0D1F"/>
    <w:rsid w:val="003E0E43"/>
    <w:rsid w:val="003E1037"/>
    <w:rsid w:val="003E10D8"/>
    <w:rsid w:val="003E120F"/>
    <w:rsid w:val="003E12D4"/>
    <w:rsid w:val="003E1B9B"/>
    <w:rsid w:val="003E1C0E"/>
    <w:rsid w:val="003E1C10"/>
    <w:rsid w:val="003E1C64"/>
    <w:rsid w:val="003E2024"/>
    <w:rsid w:val="003E22B0"/>
    <w:rsid w:val="003E3024"/>
    <w:rsid w:val="003E3078"/>
    <w:rsid w:val="003E3453"/>
    <w:rsid w:val="003E34C9"/>
    <w:rsid w:val="003E37C1"/>
    <w:rsid w:val="003E37D0"/>
    <w:rsid w:val="003E3A02"/>
    <w:rsid w:val="003E3E87"/>
    <w:rsid w:val="003E47B3"/>
    <w:rsid w:val="003E4B06"/>
    <w:rsid w:val="003E4DB6"/>
    <w:rsid w:val="003E51A3"/>
    <w:rsid w:val="003E54E3"/>
    <w:rsid w:val="003E5806"/>
    <w:rsid w:val="003E580B"/>
    <w:rsid w:val="003E58EB"/>
    <w:rsid w:val="003E5E65"/>
    <w:rsid w:val="003E5EC5"/>
    <w:rsid w:val="003E5EC7"/>
    <w:rsid w:val="003E5FA0"/>
    <w:rsid w:val="003E683B"/>
    <w:rsid w:val="003E6EC9"/>
    <w:rsid w:val="003E758B"/>
    <w:rsid w:val="003E76D6"/>
    <w:rsid w:val="003E7A4C"/>
    <w:rsid w:val="003F01DA"/>
    <w:rsid w:val="003F023D"/>
    <w:rsid w:val="003F0EA5"/>
    <w:rsid w:val="003F15E8"/>
    <w:rsid w:val="003F2461"/>
    <w:rsid w:val="003F2A24"/>
    <w:rsid w:val="003F314F"/>
    <w:rsid w:val="003F3BFC"/>
    <w:rsid w:val="003F3F32"/>
    <w:rsid w:val="003F44AB"/>
    <w:rsid w:val="003F4D46"/>
    <w:rsid w:val="003F4D98"/>
    <w:rsid w:val="003F4E20"/>
    <w:rsid w:val="003F50BE"/>
    <w:rsid w:val="003F551B"/>
    <w:rsid w:val="003F575B"/>
    <w:rsid w:val="003F58E4"/>
    <w:rsid w:val="003F6258"/>
    <w:rsid w:val="003F6429"/>
    <w:rsid w:val="003F68AE"/>
    <w:rsid w:val="003F6923"/>
    <w:rsid w:val="003F6E0C"/>
    <w:rsid w:val="003F78C1"/>
    <w:rsid w:val="003F7A12"/>
    <w:rsid w:val="003F7BF1"/>
    <w:rsid w:val="003F7C37"/>
    <w:rsid w:val="003F7F5F"/>
    <w:rsid w:val="00400241"/>
    <w:rsid w:val="00400777"/>
    <w:rsid w:val="0040114B"/>
    <w:rsid w:val="0040136E"/>
    <w:rsid w:val="00401BB1"/>
    <w:rsid w:val="00401DD3"/>
    <w:rsid w:val="00402317"/>
    <w:rsid w:val="004028FB"/>
    <w:rsid w:val="00402A6D"/>
    <w:rsid w:val="00402CAD"/>
    <w:rsid w:val="00402D2A"/>
    <w:rsid w:val="004039D8"/>
    <w:rsid w:val="00403D87"/>
    <w:rsid w:val="00403E78"/>
    <w:rsid w:val="004048B0"/>
    <w:rsid w:val="004049B3"/>
    <w:rsid w:val="00404C86"/>
    <w:rsid w:val="004055BE"/>
    <w:rsid w:val="00405BA3"/>
    <w:rsid w:val="00406254"/>
    <w:rsid w:val="00406426"/>
    <w:rsid w:val="0040675D"/>
    <w:rsid w:val="00407D0B"/>
    <w:rsid w:val="00410779"/>
    <w:rsid w:val="004109A4"/>
    <w:rsid w:val="00411A74"/>
    <w:rsid w:val="00411B10"/>
    <w:rsid w:val="00412072"/>
    <w:rsid w:val="004121C8"/>
    <w:rsid w:val="004129D0"/>
    <w:rsid w:val="00412EF4"/>
    <w:rsid w:val="00413292"/>
    <w:rsid w:val="00413535"/>
    <w:rsid w:val="00413556"/>
    <w:rsid w:val="00413C9A"/>
    <w:rsid w:val="0041411D"/>
    <w:rsid w:val="00414732"/>
    <w:rsid w:val="00414AA6"/>
    <w:rsid w:val="00414D6C"/>
    <w:rsid w:val="00414EB7"/>
    <w:rsid w:val="004150F8"/>
    <w:rsid w:val="00415805"/>
    <w:rsid w:val="0041592A"/>
    <w:rsid w:val="00415A41"/>
    <w:rsid w:val="00415B23"/>
    <w:rsid w:val="00415DE9"/>
    <w:rsid w:val="00416232"/>
    <w:rsid w:val="00416693"/>
    <w:rsid w:val="00416771"/>
    <w:rsid w:val="00416924"/>
    <w:rsid w:val="00416975"/>
    <w:rsid w:val="00416B51"/>
    <w:rsid w:val="00416E49"/>
    <w:rsid w:val="00417429"/>
    <w:rsid w:val="0041776B"/>
    <w:rsid w:val="00417B96"/>
    <w:rsid w:val="00417CC9"/>
    <w:rsid w:val="00417E3A"/>
    <w:rsid w:val="00417F5D"/>
    <w:rsid w:val="0042070B"/>
    <w:rsid w:val="00420BC9"/>
    <w:rsid w:val="00420DCF"/>
    <w:rsid w:val="00420DD4"/>
    <w:rsid w:val="00420F71"/>
    <w:rsid w:val="00420FE1"/>
    <w:rsid w:val="00421056"/>
    <w:rsid w:val="004217EC"/>
    <w:rsid w:val="00422619"/>
    <w:rsid w:val="00422A66"/>
    <w:rsid w:val="00422C7F"/>
    <w:rsid w:val="00423012"/>
    <w:rsid w:val="0042327C"/>
    <w:rsid w:val="0042358B"/>
    <w:rsid w:val="00423626"/>
    <w:rsid w:val="004239CC"/>
    <w:rsid w:val="00423E55"/>
    <w:rsid w:val="0042417D"/>
    <w:rsid w:val="004243DA"/>
    <w:rsid w:val="0042495D"/>
    <w:rsid w:val="004250B7"/>
    <w:rsid w:val="004250E1"/>
    <w:rsid w:val="00425303"/>
    <w:rsid w:val="004256A2"/>
    <w:rsid w:val="00425C9F"/>
    <w:rsid w:val="00425FD0"/>
    <w:rsid w:val="00426316"/>
    <w:rsid w:val="00426392"/>
    <w:rsid w:val="00426587"/>
    <w:rsid w:val="00426C84"/>
    <w:rsid w:val="00427160"/>
    <w:rsid w:val="0042774C"/>
    <w:rsid w:val="00427808"/>
    <w:rsid w:val="00427CF3"/>
    <w:rsid w:val="00430244"/>
    <w:rsid w:val="0043026B"/>
    <w:rsid w:val="0043040C"/>
    <w:rsid w:val="0043072A"/>
    <w:rsid w:val="0043144C"/>
    <w:rsid w:val="0043147A"/>
    <w:rsid w:val="004315A4"/>
    <w:rsid w:val="00431B9D"/>
    <w:rsid w:val="00431D05"/>
    <w:rsid w:val="004322C8"/>
    <w:rsid w:val="00432BFD"/>
    <w:rsid w:val="0043316C"/>
    <w:rsid w:val="00433384"/>
    <w:rsid w:val="00433447"/>
    <w:rsid w:val="0043385A"/>
    <w:rsid w:val="004344E9"/>
    <w:rsid w:val="00434597"/>
    <w:rsid w:val="00434926"/>
    <w:rsid w:val="00434FA6"/>
    <w:rsid w:val="00434FDD"/>
    <w:rsid w:val="00435195"/>
    <w:rsid w:val="004351B9"/>
    <w:rsid w:val="00435244"/>
    <w:rsid w:val="00435258"/>
    <w:rsid w:val="004353D7"/>
    <w:rsid w:val="004361AC"/>
    <w:rsid w:val="00436372"/>
    <w:rsid w:val="004366C6"/>
    <w:rsid w:val="00436753"/>
    <w:rsid w:val="004367DD"/>
    <w:rsid w:val="004369F0"/>
    <w:rsid w:val="00436B6C"/>
    <w:rsid w:val="00436BFF"/>
    <w:rsid w:val="00437057"/>
    <w:rsid w:val="004370F0"/>
    <w:rsid w:val="0043749D"/>
    <w:rsid w:val="00437595"/>
    <w:rsid w:val="0043799A"/>
    <w:rsid w:val="00437A49"/>
    <w:rsid w:val="00437AF8"/>
    <w:rsid w:val="00437DCA"/>
    <w:rsid w:val="00440674"/>
    <w:rsid w:val="004409F7"/>
    <w:rsid w:val="00440DF4"/>
    <w:rsid w:val="00440F90"/>
    <w:rsid w:val="00441613"/>
    <w:rsid w:val="00441638"/>
    <w:rsid w:val="00441CD0"/>
    <w:rsid w:val="00441DB8"/>
    <w:rsid w:val="004420AB"/>
    <w:rsid w:val="004421BD"/>
    <w:rsid w:val="00442799"/>
    <w:rsid w:val="004429E5"/>
    <w:rsid w:val="00442B04"/>
    <w:rsid w:val="00442C02"/>
    <w:rsid w:val="00442E3B"/>
    <w:rsid w:val="00443610"/>
    <w:rsid w:val="00443A41"/>
    <w:rsid w:val="00443BD4"/>
    <w:rsid w:val="00443D74"/>
    <w:rsid w:val="00443EEE"/>
    <w:rsid w:val="00444965"/>
    <w:rsid w:val="004449C8"/>
    <w:rsid w:val="00444CF5"/>
    <w:rsid w:val="00445ABC"/>
    <w:rsid w:val="00445B71"/>
    <w:rsid w:val="004464CE"/>
    <w:rsid w:val="00447276"/>
    <w:rsid w:val="0044727A"/>
    <w:rsid w:val="004475FF"/>
    <w:rsid w:val="004476B7"/>
    <w:rsid w:val="00447A51"/>
    <w:rsid w:val="00447D01"/>
    <w:rsid w:val="004500BE"/>
    <w:rsid w:val="00450111"/>
    <w:rsid w:val="0045018A"/>
    <w:rsid w:val="004501E9"/>
    <w:rsid w:val="004508E8"/>
    <w:rsid w:val="00450982"/>
    <w:rsid w:val="00451300"/>
    <w:rsid w:val="0045151A"/>
    <w:rsid w:val="00451593"/>
    <w:rsid w:val="004519FB"/>
    <w:rsid w:val="00451F05"/>
    <w:rsid w:val="004526C7"/>
    <w:rsid w:val="00452B2B"/>
    <w:rsid w:val="00452D1E"/>
    <w:rsid w:val="0045389E"/>
    <w:rsid w:val="004538B4"/>
    <w:rsid w:val="0045438C"/>
    <w:rsid w:val="00454F5A"/>
    <w:rsid w:val="00455346"/>
    <w:rsid w:val="004555E3"/>
    <w:rsid w:val="004559F3"/>
    <w:rsid w:val="00455A6A"/>
    <w:rsid w:val="00455C0B"/>
    <w:rsid w:val="00455E73"/>
    <w:rsid w:val="0045614E"/>
    <w:rsid w:val="00456239"/>
    <w:rsid w:val="00456989"/>
    <w:rsid w:val="004576C5"/>
    <w:rsid w:val="00457B2D"/>
    <w:rsid w:val="00457F5B"/>
    <w:rsid w:val="004605A9"/>
    <w:rsid w:val="00460619"/>
    <w:rsid w:val="0046062B"/>
    <w:rsid w:val="00460AB2"/>
    <w:rsid w:val="00460F98"/>
    <w:rsid w:val="00461177"/>
    <w:rsid w:val="004613BB"/>
    <w:rsid w:val="00461711"/>
    <w:rsid w:val="004620FD"/>
    <w:rsid w:val="00462381"/>
    <w:rsid w:val="004623D2"/>
    <w:rsid w:val="00462882"/>
    <w:rsid w:val="0046289F"/>
    <w:rsid w:val="00463044"/>
    <w:rsid w:val="00463582"/>
    <w:rsid w:val="0046413B"/>
    <w:rsid w:val="004648D8"/>
    <w:rsid w:val="0046511F"/>
    <w:rsid w:val="00465599"/>
    <w:rsid w:val="00465718"/>
    <w:rsid w:val="0046603F"/>
    <w:rsid w:val="00466188"/>
    <w:rsid w:val="00466A96"/>
    <w:rsid w:val="004677F2"/>
    <w:rsid w:val="00467F16"/>
    <w:rsid w:val="004702E0"/>
    <w:rsid w:val="00470365"/>
    <w:rsid w:val="00470AD3"/>
    <w:rsid w:val="00470DC8"/>
    <w:rsid w:val="00470EB3"/>
    <w:rsid w:val="0047115B"/>
    <w:rsid w:val="004714EA"/>
    <w:rsid w:val="0047158B"/>
    <w:rsid w:val="004715EA"/>
    <w:rsid w:val="00471852"/>
    <w:rsid w:val="00472508"/>
    <w:rsid w:val="00472759"/>
    <w:rsid w:val="00472FE9"/>
    <w:rsid w:val="00473059"/>
    <w:rsid w:val="004733AB"/>
    <w:rsid w:val="004735E3"/>
    <w:rsid w:val="00473B73"/>
    <w:rsid w:val="00473CEC"/>
    <w:rsid w:val="004741D0"/>
    <w:rsid w:val="0047466F"/>
    <w:rsid w:val="00474D66"/>
    <w:rsid w:val="00474D68"/>
    <w:rsid w:val="00475475"/>
    <w:rsid w:val="00475476"/>
    <w:rsid w:val="004755DD"/>
    <w:rsid w:val="00475756"/>
    <w:rsid w:val="00475A8E"/>
    <w:rsid w:val="0047607B"/>
    <w:rsid w:val="00476370"/>
    <w:rsid w:val="00476572"/>
    <w:rsid w:val="00476847"/>
    <w:rsid w:val="00476E5D"/>
    <w:rsid w:val="004777F9"/>
    <w:rsid w:val="00477D49"/>
    <w:rsid w:val="00477F4C"/>
    <w:rsid w:val="004801B6"/>
    <w:rsid w:val="004803E3"/>
    <w:rsid w:val="004806A9"/>
    <w:rsid w:val="004808E6"/>
    <w:rsid w:val="00481212"/>
    <w:rsid w:val="004814FD"/>
    <w:rsid w:val="004819AC"/>
    <w:rsid w:val="00481A0D"/>
    <w:rsid w:val="00481E49"/>
    <w:rsid w:val="00481F8B"/>
    <w:rsid w:val="00481FEA"/>
    <w:rsid w:val="00482039"/>
    <w:rsid w:val="0048282E"/>
    <w:rsid w:val="00482C8D"/>
    <w:rsid w:val="00482D8A"/>
    <w:rsid w:val="00483530"/>
    <w:rsid w:val="00483715"/>
    <w:rsid w:val="00483FCE"/>
    <w:rsid w:val="004844FB"/>
    <w:rsid w:val="00484949"/>
    <w:rsid w:val="00484B1A"/>
    <w:rsid w:val="00484DA8"/>
    <w:rsid w:val="00484EB0"/>
    <w:rsid w:val="004855E7"/>
    <w:rsid w:val="0048572C"/>
    <w:rsid w:val="00486A04"/>
    <w:rsid w:val="004870B4"/>
    <w:rsid w:val="0048752A"/>
    <w:rsid w:val="0048752E"/>
    <w:rsid w:val="00487566"/>
    <w:rsid w:val="00487E91"/>
    <w:rsid w:val="004901CE"/>
    <w:rsid w:val="00490F06"/>
    <w:rsid w:val="00491263"/>
    <w:rsid w:val="004917A3"/>
    <w:rsid w:val="004918CF"/>
    <w:rsid w:val="00492059"/>
    <w:rsid w:val="0049212E"/>
    <w:rsid w:val="0049245C"/>
    <w:rsid w:val="00492737"/>
    <w:rsid w:val="004929ED"/>
    <w:rsid w:val="00492AA0"/>
    <w:rsid w:val="00493232"/>
    <w:rsid w:val="004936E3"/>
    <w:rsid w:val="0049383E"/>
    <w:rsid w:val="00493D59"/>
    <w:rsid w:val="00493D90"/>
    <w:rsid w:val="00493E22"/>
    <w:rsid w:val="0049412A"/>
    <w:rsid w:val="00494712"/>
    <w:rsid w:val="004947CB"/>
    <w:rsid w:val="00494816"/>
    <w:rsid w:val="00494EE4"/>
    <w:rsid w:val="00495292"/>
    <w:rsid w:val="004952F4"/>
    <w:rsid w:val="00495580"/>
    <w:rsid w:val="00495978"/>
    <w:rsid w:val="00495C0B"/>
    <w:rsid w:val="00495D09"/>
    <w:rsid w:val="00496409"/>
    <w:rsid w:val="004969B2"/>
    <w:rsid w:val="00496F83"/>
    <w:rsid w:val="00496FCF"/>
    <w:rsid w:val="00497177"/>
    <w:rsid w:val="00497481"/>
    <w:rsid w:val="00497EF0"/>
    <w:rsid w:val="004A0295"/>
    <w:rsid w:val="004A0BCA"/>
    <w:rsid w:val="004A12A3"/>
    <w:rsid w:val="004A1769"/>
    <w:rsid w:val="004A1BD6"/>
    <w:rsid w:val="004A21EA"/>
    <w:rsid w:val="004A2377"/>
    <w:rsid w:val="004A268B"/>
    <w:rsid w:val="004A30E8"/>
    <w:rsid w:val="004A330A"/>
    <w:rsid w:val="004A353E"/>
    <w:rsid w:val="004A3676"/>
    <w:rsid w:val="004A38C9"/>
    <w:rsid w:val="004A4636"/>
    <w:rsid w:val="004A50C3"/>
    <w:rsid w:val="004A51CD"/>
    <w:rsid w:val="004A54F1"/>
    <w:rsid w:val="004A5DF0"/>
    <w:rsid w:val="004A6578"/>
    <w:rsid w:val="004A6AC7"/>
    <w:rsid w:val="004A6D51"/>
    <w:rsid w:val="004A7155"/>
    <w:rsid w:val="004A72DE"/>
    <w:rsid w:val="004A73BB"/>
    <w:rsid w:val="004A7E10"/>
    <w:rsid w:val="004B0361"/>
    <w:rsid w:val="004B0ACD"/>
    <w:rsid w:val="004B0ED6"/>
    <w:rsid w:val="004B1049"/>
    <w:rsid w:val="004B18B1"/>
    <w:rsid w:val="004B2187"/>
    <w:rsid w:val="004B256A"/>
    <w:rsid w:val="004B276E"/>
    <w:rsid w:val="004B2A37"/>
    <w:rsid w:val="004B3342"/>
    <w:rsid w:val="004B38BE"/>
    <w:rsid w:val="004B39E2"/>
    <w:rsid w:val="004B3C6E"/>
    <w:rsid w:val="004B3C96"/>
    <w:rsid w:val="004B3FCB"/>
    <w:rsid w:val="004B41BC"/>
    <w:rsid w:val="004B43CF"/>
    <w:rsid w:val="004B43E5"/>
    <w:rsid w:val="004B494F"/>
    <w:rsid w:val="004B4CB0"/>
    <w:rsid w:val="004B4DBA"/>
    <w:rsid w:val="004B51F9"/>
    <w:rsid w:val="004B52BF"/>
    <w:rsid w:val="004B535F"/>
    <w:rsid w:val="004B564E"/>
    <w:rsid w:val="004B58F1"/>
    <w:rsid w:val="004B596F"/>
    <w:rsid w:val="004B5A1A"/>
    <w:rsid w:val="004B5A5D"/>
    <w:rsid w:val="004B5D27"/>
    <w:rsid w:val="004B5D39"/>
    <w:rsid w:val="004B5EE4"/>
    <w:rsid w:val="004B67AB"/>
    <w:rsid w:val="004B6CC4"/>
    <w:rsid w:val="004B6D72"/>
    <w:rsid w:val="004B7415"/>
    <w:rsid w:val="004B7F41"/>
    <w:rsid w:val="004C03CB"/>
    <w:rsid w:val="004C0ACF"/>
    <w:rsid w:val="004C0E06"/>
    <w:rsid w:val="004C0EE8"/>
    <w:rsid w:val="004C14F9"/>
    <w:rsid w:val="004C1BFA"/>
    <w:rsid w:val="004C1C8A"/>
    <w:rsid w:val="004C1CCB"/>
    <w:rsid w:val="004C222A"/>
    <w:rsid w:val="004C231F"/>
    <w:rsid w:val="004C232C"/>
    <w:rsid w:val="004C26AD"/>
    <w:rsid w:val="004C27D7"/>
    <w:rsid w:val="004C2EAD"/>
    <w:rsid w:val="004C323A"/>
    <w:rsid w:val="004C34FE"/>
    <w:rsid w:val="004C3675"/>
    <w:rsid w:val="004C389E"/>
    <w:rsid w:val="004C3B81"/>
    <w:rsid w:val="004C3BC8"/>
    <w:rsid w:val="004C4935"/>
    <w:rsid w:val="004C588B"/>
    <w:rsid w:val="004C6512"/>
    <w:rsid w:val="004C6527"/>
    <w:rsid w:val="004C65A0"/>
    <w:rsid w:val="004C6878"/>
    <w:rsid w:val="004C705E"/>
    <w:rsid w:val="004C7132"/>
    <w:rsid w:val="004C720E"/>
    <w:rsid w:val="004C72E6"/>
    <w:rsid w:val="004C7989"/>
    <w:rsid w:val="004D0396"/>
    <w:rsid w:val="004D03D1"/>
    <w:rsid w:val="004D0568"/>
    <w:rsid w:val="004D0BA2"/>
    <w:rsid w:val="004D1077"/>
    <w:rsid w:val="004D155D"/>
    <w:rsid w:val="004D1A7D"/>
    <w:rsid w:val="004D1C99"/>
    <w:rsid w:val="004D1D13"/>
    <w:rsid w:val="004D1EE1"/>
    <w:rsid w:val="004D2012"/>
    <w:rsid w:val="004D2104"/>
    <w:rsid w:val="004D28A8"/>
    <w:rsid w:val="004D293F"/>
    <w:rsid w:val="004D2EA6"/>
    <w:rsid w:val="004D3021"/>
    <w:rsid w:val="004D3234"/>
    <w:rsid w:val="004D3407"/>
    <w:rsid w:val="004D3ABE"/>
    <w:rsid w:val="004D4B4F"/>
    <w:rsid w:val="004D4E15"/>
    <w:rsid w:val="004D4F90"/>
    <w:rsid w:val="004D53B3"/>
    <w:rsid w:val="004D5560"/>
    <w:rsid w:val="004D59E9"/>
    <w:rsid w:val="004D5DE2"/>
    <w:rsid w:val="004D5F3D"/>
    <w:rsid w:val="004D60D7"/>
    <w:rsid w:val="004D6864"/>
    <w:rsid w:val="004D6889"/>
    <w:rsid w:val="004D6A5A"/>
    <w:rsid w:val="004D797E"/>
    <w:rsid w:val="004D7BB7"/>
    <w:rsid w:val="004D7EB4"/>
    <w:rsid w:val="004E00F7"/>
    <w:rsid w:val="004E01D2"/>
    <w:rsid w:val="004E1200"/>
    <w:rsid w:val="004E130E"/>
    <w:rsid w:val="004E1392"/>
    <w:rsid w:val="004E1B07"/>
    <w:rsid w:val="004E23F0"/>
    <w:rsid w:val="004E27DE"/>
    <w:rsid w:val="004E3097"/>
    <w:rsid w:val="004E324C"/>
    <w:rsid w:val="004E32E8"/>
    <w:rsid w:val="004E3316"/>
    <w:rsid w:val="004E3443"/>
    <w:rsid w:val="004E3683"/>
    <w:rsid w:val="004E43E4"/>
    <w:rsid w:val="004E4429"/>
    <w:rsid w:val="004E44FE"/>
    <w:rsid w:val="004E4C86"/>
    <w:rsid w:val="004E4CA7"/>
    <w:rsid w:val="004E4F9F"/>
    <w:rsid w:val="004E5A37"/>
    <w:rsid w:val="004E5A6B"/>
    <w:rsid w:val="004E6178"/>
    <w:rsid w:val="004E61A0"/>
    <w:rsid w:val="004E69AF"/>
    <w:rsid w:val="004E6B46"/>
    <w:rsid w:val="004E75BD"/>
    <w:rsid w:val="004E7AD2"/>
    <w:rsid w:val="004E7F29"/>
    <w:rsid w:val="004F06ED"/>
    <w:rsid w:val="004F08BD"/>
    <w:rsid w:val="004F0A19"/>
    <w:rsid w:val="004F0C12"/>
    <w:rsid w:val="004F0C6F"/>
    <w:rsid w:val="004F0D33"/>
    <w:rsid w:val="004F1344"/>
    <w:rsid w:val="004F15EC"/>
    <w:rsid w:val="004F20AE"/>
    <w:rsid w:val="004F216F"/>
    <w:rsid w:val="004F233E"/>
    <w:rsid w:val="004F250A"/>
    <w:rsid w:val="004F27DB"/>
    <w:rsid w:val="004F2A70"/>
    <w:rsid w:val="004F2AB3"/>
    <w:rsid w:val="004F2E71"/>
    <w:rsid w:val="004F2EA2"/>
    <w:rsid w:val="004F33E1"/>
    <w:rsid w:val="004F367D"/>
    <w:rsid w:val="004F36D9"/>
    <w:rsid w:val="004F40AD"/>
    <w:rsid w:val="004F438D"/>
    <w:rsid w:val="004F52DC"/>
    <w:rsid w:val="004F53B3"/>
    <w:rsid w:val="004F5E66"/>
    <w:rsid w:val="004F5F38"/>
    <w:rsid w:val="004F5FF5"/>
    <w:rsid w:val="004F6B23"/>
    <w:rsid w:val="004F714C"/>
    <w:rsid w:val="004F7224"/>
    <w:rsid w:val="004F742A"/>
    <w:rsid w:val="004F742E"/>
    <w:rsid w:val="004F77C2"/>
    <w:rsid w:val="004F799F"/>
    <w:rsid w:val="004F7BF7"/>
    <w:rsid w:val="004F7F2E"/>
    <w:rsid w:val="00500172"/>
    <w:rsid w:val="0050048E"/>
    <w:rsid w:val="00500BC9"/>
    <w:rsid w:val="00500E6E"/>
    <w:rsid w:val="00500F4A"/>
    <w:rsid w:val="00501048"/>
    <w:rsid w:val="00501075"/>
    <w:rsid w:val="00501466"/>
    <w:rsid w:val="00501469"/>
    <w:rsid w:val="0050157A"/>
    <w:rsid w:val="0050170F"/>
    <w:rsid w:val="00501774"/>
    <w:rsid w:val="005017C1"/>
    <w:rsid w:val="00501FCF"/>
    <w:rsid w:val="0050212F"/>
    <w:rsid w:val="005022C5"/>
    <w:rsid w:val="0050271E"/>
    <w:rsid w:val="00502787"/>
    <w:rsid w:val="0050287B"/>
    <w:rsid w:val="00502953"/>
    <w:rsid w:val="00502A9E"/>
    <w:rsid w:val="005033FB"/>
    <w:rsid w:val="00503AE1"/>
    <w:rsid w:val="00503B1D"/>
    <w:rsid w:val="00503CB2"/>
    <w:rsid w:val="00504047"/>
    <w:rsid w:val="005042F2"/>
    <w:rsid w:val="005043C6"/>
    <w:rsid w:val="00504AA7"/>
    <w:rsid w:val="0050545B"/>
    <w:rsid w:val="00505519"/>
    <w:rsid w:val="0050571E"/>
    <w:rsid w:val="0050582C"/>
    <w:rsid w:val="00505E12"/>
    <w:rsid w:val="005066D1"/>
    <w:rsid w:val="00506F2B"/>
    <w:rsid w:val="00507193"/>
    <w:rsid w:val="0050739D"/>
    <w:rsid w:val="00507C1C"/>
    <w:rsid w:val="00507E13"/>
    <w:rsid w:val="00510136"/>
    <w:rsid w:val="005103FF"/>
    <w:rsid w:val="0051079E"/>
    <w:rsid w:val="005107B2"/>
    <w:rsid w:val="00510970"/>
    <w:rsid w:val="00510A14"/>
    <w:rsid w:val="00510B5A"/>
    <w:rsid w:val="00510FE0"/>
    <w:rsid w:val="00511014"/>
    <w:rsid w:val="00511074"/>
    <w:rsid w:val="00511113"/>
    <w:rsid w:val="00511521"/>
    <w:rsid w:val="0051166F"/>
    <w:rsid w:val="0051173D"/>
    <w:rsid w:val="0051176B"/>
    <w:rsid w:val="00511F11"/>
    <w:rsid w:val="0051232C"/>
    <w:rsid w:val="00512849"/>
    <w:rsid w:val="00513132"/>
    <w:rsid w:val="005134F6"/>
    <w:rsid w:val="0051375E"/>
    <w:rsid w:val="00513DEE"/>
    <w:rsid w:val="0051423E"/>
    <w:rsid w:val="00514702"/>
    <w:rsid w:val="00514EA4"/>
    <w:rsid w:val="00515088"/>
    <w:rsid w:val="005167BF"/>
    <w:rsid w:val="00516894"/>
    <w:rsid w:val="00517E2C"/>
    <w:rsid w:val="0052038A"/>
    <w:rsid w:val="005209D5"/>
    <w:rsid w:val="00521812"/>
    <w:rsid w:val="00521843"/>
    <w:rsid w:val="00521D99"/>
    <w:rsid w:val="005224D2"/>
    <w:rsid w:val="00522C45"/>
    <w:rsid w:val="00522CEC"/>
    <w:rsid w:val="005231E2"/>
    <w:rsid w:val="00523C28"/>
    <w:rsid w:val="0052483C"/>
    <w:rsid w:val="00524926"/>
    <w:rsid w:val="00524A4D"/>
    <w:rsid w:val="00524B84"/>
    <w:rsid w:val="005250C1"/>
    <w:rsid w:val="0052516E"/>
    <w:rsid w:val="00525552"/>
    <w:rsid w:val="00525908"/>
    <w:rsid w:val="00525F47"/>
    <w:rsid w:val="00526263"/>
    <w:rsid w:val="00526381"/>
    <w:rsid w:val="005263CD"/>
    <w:rsid w:val="005270C5"/>
    <w:rsid w:val="00527B8D"/>
    <w:rsid w:val="00527E05"/>
    <w:rsid w:val="0053038E"/>
    <w:rsid w:val="00530C38"/>
    <w:rsid w:val="00530FBA"/>
    <w:rsid w:val="005315EA"/>
    <w:rsid w:val="00531609"/>
    <w:rsid w:val="00531633"/>
    <w:rsid w:val="005318EF"/>
    <w:rsid w:val="00532084"/>
    <w:rsid w:val="00532658"/>
    <w:rsid w:val="0053289A"/>
    <w:rsid w:val="00532A54"/>
    <w:rsid w:val="00532B02"/>
    <w:rsid w:val="00532B88"/>
    <w:rsid w:val="00532D40"/>
    <w:rsid w:val="00532D66"/>
    <w:rsid w:val="0053312D"/>
    <w:rsid w:val="00533672"/>
    <w:rsid w:val="00533D1D"/>
    <w:rsid w:val="00534096"/>
    <w:rsid w:val="0053434A"/>
    <w:rsid w:val="00534466"/>
    <w:rsid w:val="00534484"/>
    <w:rsid w:val="0053450D"/>
    <w:rsid w:val="00534C1B"/>
    <w:rsid w:val="00534CB0"/>
    <w:rsid w:val="00535032"/>
    <w:rsid w:val="00535D46"/>
    <w:rsid w:val="00535F58"/>
    <w:rsid w:val="005362A9"/>
    <w:rsid w:val="0053692D"/>
    <w:rsid w:val="00536A53"/>
    <w:rsid w:val="00537287"/>
    <w:rsid w:val="005375B7"/>
    <w:rsid w:val="00537D67"/>
    <w:rsid w:val="005401FE"/>
    <w:rsid w:val="0054032B"/>
    <w:rsid w:val="00540E89"/>
    <w:rsid w:val="0054102C"/>
    <w:rsid w:val="00541AD6"/>
    <w:rsid w:val="0054220E"/>
    <w:rsid w:val="005422DE"/>
    <w:rsid w:val="00542C5F"/>
    <w:rsid w:val="00543565"/>
    <w:rsid w:val="0054368B"/>
    <w:rsid w:val="00543B83"/>
    <w:rsid w:val="00543E05"/>
    <w:rsid w:val="00543EE3"/>
    <w:rsid w:val="00543FD2"/>
    <w:rsid w:val="0054473D"/>
    <w:rsid w:val="00544FFD"/>
    <w:rsid w:val="005461C0"/>
    <w:rsid w:val="0054638A"/>
    <w:rsid w:val="005466C7"/>
    <w:rsid w:val="00546F0B"/>
    <w:rsid w:val="00546FBB"/>
    <w:rsid w:val="00547151"/>
    <w:rsid w:val="00547265"/>
    <w:rsid w:val="0054797F"/>
    <w:rsid w:val="00547B5B"/>
    <w:rsid w:val="00547C91"/>
    <w:rsid w:val="00547E90"/>
    <w:rsid w:val="0055207B"/>
    <w:rsid w:val="0055213C"/>
    <w:rsid w:val="005522A3"/>
    <w:rsid w:val="0055232C"/>
    <w:rsid w:val="00552B86"/>
    <w:rsid w:val="00552FB6"/>
    <w:rsid w:val="0055349C"/>
    <w:rsid w:val="00553B4C"/>
    <w:rsid w:val="00553BD9"/>
    <w:rsid w:val="00554103"/>
    <w:rsid w:val="00554572"/>
    <w:rsid w:val="0055514C"/>
    <w:rsid w:val="00555262"/>
    <w:rsid w:val="005552D5"/>
    <w:rsid w:val="00555428"/>
    <w:rsid w:val="005554D5"/>
    <w:rsid w:val="005556CC"/>
    <w:rsid w:val="005556F3"/>
    <w:rsid w:val="00555D76"/>
    <w:rsid w:val="00555DA3"/>
    <w:rsid w:val="00555E11"/>
    <w:rsid w:val="00555ED7"/>
    <w:rsid w:val="00556056"/>
    <w:rsid w:val="00556060"/>
    <w:rsid w:val="00556146"/>
    <w:rsid w:val="005564A5"/>
    <w:rsid w:val="0055665B"/>
    <w:rsid w:val="0055683B"/>
    <w:rsid w:val="00556A03"/>
    <w:rsid w:val="00556CEB"/>
    <w:rsid w:val="00557AAD"/>
    <w:rsid w:val="00557AED"/>
    <w:rsid w:val="00557C88"/>
    <w:rsid w:val="00557F1E"/>
    <w:rsid w:val="0056082B"/>
    <w:rsid w:val="0056083D"/>
    <w:rsid w:val="0056098B"/>
    <w:rsid w:val="00560B2D"/>
    <w:rsid w:val="005612E4"/>
    <w:rsid w:val="00561F1B"/>
    <w:rsid w:val="005626D2"/>
    <w:rsid w:val="0056271B"/>
    <w:rsid w:val="0056286C"/>
    <w:rsid w:val="005629B0"/>
    <w:rsid w:val="00562B85"/>
    <w:rsid w:val="00562E79"/>
    <w:rsid w:val="0056321E"/>
    <w:rsid w:val="005635DB"/>
    <w:rsid w:val="0056363F"/>
    <w:rsid w:val="00563A25"/>
    <w:rsid w:val="00563CB2"/>
    <w:rsid w:val="00563DFA"/>
    <w:rsid w:val="0056511A"/>
    <w:rsid w:val="005651D8"/>
    <w:rsid w:val="005654CE"/>
    <w:rsid w:val="005655CB"/>
    <w:rsid w:val="00565B92"/>
    <w:rsid w:val="00565C0C"/>
    <w:rsid w:val="00566175"/>
    <w:rsid w:val="00566585"/>
    <w:rsid w:val="005665D7"/>
    <w:rsid w:val="00566697"/>
    <w:rsid w:val="00566781"/>
    <w:rsid w:val="00566F5B"/>
    <w:rsid w:val="0056726B"/>
    <w:rsid w:val="0057007F"/>
    <w:rsid w:val="005704D6"/>
    <w:rsid w:val="00570A10"/>
    <w:rsid w:val="00570B03"/>
    <w:rsid w:val="00570E18"/>
    <w:rsid w:val="00570E5F"/>
    <w:rsid w:val="00571F2E"/>
    <w:rsid w:val="0057230A"/>
    <w:rsid w:val="00572883"/>
    <w:rsid w:val="005730B5"/>
    <w:rsid w:val="005734A1"/>
    <w:rsid w:val="00573652"/>
    <w:rsid w:val="00573ACB"/>
    <w:rsid w:val="00573D18"/>
    <w:rsid w:val="00574BE4"/>
    <w:rsid w:val="00574C16"/>
    <w:rsid w:val="0057558E"/>
    <w:rsid w:val="005759F9"/>
    <w:rsid w:val="00575CC8"/>
    <w:rsid w:val="005760FF"/>
    <w:rsid w:val="0057637F"/>
    <w:rsid w:val="00576415"/>
    <w:rsid w:val="00576472"/>
    <w:rsid w:val="00576DB3"/>
    <w:rsid w:val="00576F44"/>
    <w:rsid w:val="005772A9"/>
    <w:rsid w:val="00577556"/>
    <w:rsid w:val="00580455"/>
    <w:rsid w:val="0058068A"/>
    <w:rsid w:val="00580766"/>
    <w:rsid w:val="0058089C"/>
    <w:rsid w:val="00580985"/>
    <w:rsid w:val="00580AD0"/>
    <w:rsid w:val="00580CD5"/>
    <w:rsid w:val="005813E1"/>
    <w:rsid w:val="005815A9"/>
    <w:rsid w:val="00581881"/>
    <w:rsid w:val="00581E69"/>
    <w:rsid w:val="00581ECA"/>
    <w:rsid w:val="00582036"/>
    <w:rsid w:val="00582400"/>
    <w:rsid w:val="00582FCD"/>
    <w:rsid w:val="00583395"/>
    <w:rsid w:val="00583753"/>
    <w:rsid w:val="0058380E"/>
    <w:rsid w:val="005838C6"/>
    <w:rsid w:val="005838F3"/>
    <w:rsid w:val="0058393E"/>
    <w:rsid w:val="00583C39"/>
    <w:rsid w:val="00583C42"/>
    <w:rsid w:val="00583E27"/>
    <w:rsid w:val="00583EAB"/>
    <w:rsid w:val="0058418F"/>
    <w:rsid w:val="005842A7"/>
    <w:rsid w:val="00584636"/>
    <w:rsid w:val="00584740"/>
    <w:rsid w:val="00584DC3"/>
    <w:rsid w:val="005853E8"/>
    <w:rsid w:val="005855D6"/>
    <w:rsid w:val="00587C65"/>
    <w:rsid w:val="00587CC3"/>
    <w:rsid w:val="0059008C"/>
    <w:rsid w:val="005903B3"/>
    <w:rsid w:val="00590622"/>
    <w:rsid w:val="00590818"/>
    <w:rsid w:val="005910E5"/>
    <w:rsid w:val="005919AD"/>
    <w:rsid w:val="00591EEF"/>
    <w:rsid w:val="0059202C"/>
    <w:rsid w:val="00592C70"/>
    <w:rsid w:val="005939A7"/>
    <w:rsid w:val="00593E66"/>
    <w:rsid w:val="0059408B"/>
    <w:rsid w:val="005943DA"/>
    <w:rsid w:val="00594553"/>
    <w:rsid w:val="0059478F"/>
    <w:rsid w:val="00594BEF"/>
    <w:rsid w:val="00594CA3"/>
    <w:rsid w:val="005950BE"/>
    <w:rsid w:val="00595315"/>
    <w:rsid w:val="005955DB"/>
    <w:rsid w:val="00595768"/>
    <w:rsid w:val="00595BCF"/>
    <w:rsid w:val="005964FD"/>
    <w:rsid w:val="00596A76"/>
    <w:rsid w:val="00596D8E"/>
    <w:rsid w:val="00596EC9"/>
    <w:rsid w:val="005A08BE"/>
    <w:rsid w:val="005A0CF3"/>
    <w:rsid w:val="005A104A"/>
    <w:rsid w:val="005A1506"/>
    <w:rsid w:val="005A15BE"/>
    <w:rsid w:val="005A167C"/>
    <w:rsid w:val="005A2731"/>
    <w:rsid w:val="005A28AB"/>
    <w:rsid w:val="005A2B8A"/>
    <w:rsid w:val="005A2F9D"/>
    <w:rsid w:val="005A3132"/>
    <w:rsid w:val="005A3A9B"/>
    <w:rsid w:val="005A3B7E"/>
    <w:rsid w:val="005A3B82"/>
    <w:rsid w:val="005A42CB"/>
    <w:rsid w:val="005A445B"/>
    <w:rsid w:val="005A45C3"/>
    <w:rsid w:val="005A4861"/>
    <w:rsid w:val="005A4892"/>
    <w:rsid w:val="005A4A3C"/>
    <w:rsid w:val="005A4AC2"/>
    <w:rsid w:val="005A4B34"/>
    <w:rsid w:val="005A4E64"/>
    <w:rsid w:val="005A6A67"/>
    <w:rsid w:val="005A6CFE"/>
    <w:rsid w:val="005A7062"/>
    <w:rsid w:val="005A729D"/>
    <w:rsid w:val="005A775E"/>
    <w:rsid w:val="005A78E1"/>
    <w:rsid w:val="005A7D4C"/>
    <w:rsid w:val="005B0FE5"/>
    <w:rsid w:val="005B124F"/>
    <w:rsid w:val="005B1345"/>
    <w:rsid w:val="005B1508"/>
    <w:rsid w:val="005B18D7"/>
    <w:rsid w:val="005B1D60"/>
    <w:rsid w:val="005B22E2"/>
    <w:rsid w:val="005B2976"/>
    <w:rsid w:val="005B2C20"/>
    <w:rsid w:val="005B3016"/>
    <w:rsid w:val="005B3232"/>
    <w:rsid w:val="005B33F5"/>
    <w:rsid w:val="005B3735"/>
    <w:rsid w:val="005B3762"/>
    <w:rsid w:val="005B4169"/>
    <w:rsid w:val="005B4174"/>
    <w:rsid w:val="005B4491"/>
    <w:rsid w:val="005B5170"/>
    <w:rsid w:val="005B5177"/>
    <w:rsid w:val="005B52B1"/>
    <w:rsid w:val="005B583C"/>
    <w:rsid w:val="005B58D1"/>
    <w:rsid w:val="005B59DB"/>
    <w:rsid w:val="005B644B"/>
    <w:rsid w:val="005B76FF"/>
    <w:rsid w:val="005C02BD"/>
    <w:rsid w:val="005C16BB"/>
    <w:rsid w:val="005C199A"/>
    <w:rsid w:val="005C2A38"/>
    <w:rsid w:val="005C3B33"/>
    <w:rsid w:val="005C3FC5"/>
    <w:rsid w:val="005C4318"/>
    <w:rsid w:val="005C4682"/>
    <w:rsid w:val="005C4FE6"/>
    <w:rsid w:val="005C4FF3"/>
    <w:rsid w:val="005C51C2"/>
    <w:rsid w:val="005C537A"/>
    <w:rsid w:val="005C55AB"/>
    <w:rsid w:val="005C5A4E"/>
    <w:rsid w:val="005C5AA9"/>
    <w:rsid w:val="005C5BDC"/>
    <w:rsid w:val="005C5CC9"/>
    <w:rsid w:val="005C62D0"/>
    <w:rsid w:val="005C6435"/>
    <w:rsid w:val="005C6B4B"/>
    <w:rsid w:val="005C72C0"/>
    <w:rsid w:val="005C799C"/>
    <w:rsid w:val="005C7B7B"/>
    <w:rsid w:val="005D05FE"/>
    <w:rsid w:val="005D0B0A"/>
    <w:rsid w:val="005D1377"/>
    <w:rsid w:val="005D1421"/>
    <w:rsid w:val="005D1476"/>
    <w:rsid w:val="005D17C4"/>
    <w:rsid w:val="005D1AF0"/>
    <w:rsid w:val="005D1E47"/>
    <w:rsid w:val="005D1E9C"/>
    <w:rsid w:val="005D2413"/>
    <w:rsid w:val="005D244D"/>
    <w:rsid w:val="005D245A"/>
    <w:rsid w:val="005D3255"/>
    <w:rsid w:val="005D3623"/>
    <w:rsid w:val="005D3669"/>
    <w:rsid w:val="005D3788"/>
    <w:rsid w:val="005D3A79"/>
    <w:rsid w:val="005D3D23"/>
    <w:rsid w:val="005D3D9C"/>
    <w:rsid w:val="005D3E9A"/>
    <w:rsid w:val="005D41C3"/>
    <w:rsid w:val="005D4354"/>
    <w:rsid w:val="005D4989"/>
    <w:rsid w:val="005D4E0F"/>
    <w:rsid w:val="005D5133"/>
    <w:rsid w:val="005D56DE"/>
    <w:rsid w:val="005D6CC2"/>
    <w:rsid w:val="005E080E"/>
    <w:rsid w:val="005E0845"/>
    <w:rsid w:val="005E1607"/>
    <w:rsid w:val="005E199E"/>
    <w:rsid w:val="005E1A9D"/>
    <w:rsid w:val="005E1F6F"/>
    <w:rsid w:val="005E2253"/>
    <w:rsid w:val="005E25D5"/>
    <w:rsid w:val="005E2607"/>
    <w:rsid w:val="005E28AA"/>
    <w:rsid w:val="005E2A27"/>
    <w:rsid w:val="005E2B52"/>
    <w:rsid w:val="005E2C80"/>
    <w:rsid w:val="005E2D6D"/>
    <w:rsid w:val="005E3583"/>
    <w:rsid w:val="005E35AF"/>
    <w:rsid w:val="005E3673"/>
    <w:rsid w:val="005E376D"/>
    <w:rsid w:val="005E3889"/>
    <w:rsid w:val="005E3CC8"/>
    <w:rsid w:val="005E40CD"/>
    <w:rsid w:val="005E4561"/>
    <w:rsid w:val="005E45B8"/>
    <w:rsid w:val="005E4AB9"/>
    <w:rsid w:val="005E4D24"/>
    <w:rsid w:val="005E4EA0"/>
    <w:rsid w:val="005E4F94"/>
    <w:rsid w:val="005E5320"/>
    <w:rsid w:val="005E561D"/>
    <w:rsid w:val="005E5B7D"/>
    <w:rsid w:val="005E6A21"/>
    <w:rsid w:val="005E7553"/>
    <w:rsid w:val="005E7C26"/>
    <w:rsid w:val="005F0001"/>
    <w:rsid w:val="005F04AA"/>
    <w:rsid w:val="005F0B3A"/>
    <w:rsid w:val="005F0C66"/>
    <w:rsid w:val="005F0D1C"/>
    <w:rsid w:val="005F134E"/>
    <w:rsid w:val="005F1463"/>
    <w:rsid w:val="005F161B"/>
    <w:rsid w:val="005F268F"/>
    <w:rsid w:val="005F2887"/>
    <w:rsid w:val="005F314B"/>
    <w:rsid w:val="005F3AFF"/>
    <w:rsid w:val="005F4017"/>
    <w:rsid w:val="005F4304"/>
    <w:rsid w:val="005F433E"/>
    <w:rsid w:val="005F4D17"/>
    <w:rsid w:val="005F4EB7"/>
    <w:rsid w:val="005F544B"/>
    <w:rsid w:val="005F5494"/>
    <w:rsid w:val="005F556F"/>
    <w:rsid w:val="005F5DD0"/>
    <w:rsid w:val="005F5EB3"/>
    <w:rsid w:val="005F6056"/>
    <w:rsid w:val="005F6225"/>
    <w:rsid w:val="005F68E9"/>
    <w:rsid w:val="005F694F"/>
    <w:rsid w:val="005F69FE"/>
    <w:rsid w:val="005F6ABE"/>
    <w:rsid w:val="005F70CD"/>
    <w:rsid w:val="005F79C4"/>
    <w:rsid w:val="005F7D7F"/>
    <w:rsid w:val="006000E8"/>
    <w:rsid w:val="006002EE"/>
    <w:rsid w:val="006011BD"/>
    <w:rsid w:val="006011CC"/>
    <w:rsid w:val="00602599"/>
    <w:rsid w:val="006026A4"/>
    <w:rsid w:val="00602752"/>
    <w:rsid w:val="00603290"/>
    <w:rsid w:val="00604129"/>
    <w:rsid w:val="006044A7"/>
    <w:rsid w:val="00604987"/>
    <w:rsid w:val="00604DC4"/>
    <w:rsid w:val="00605850"/>
    <w:rsid w:val="00606ED1"/>
    <w:rsid w:val="0060781E"/>
    <w:rsid w:val="0060797F"/>
    <w:rsid w:val="00607C43"/>
    <w:rsid w:val="00607ED0"/>
    <w:rsid w:val="006104FE"/>
    <w:rsid w:val="00610A41"/>
    <w:rsid w:val="00610BFA"/>
    <w:rsid w:val="00610FC9"/>
    <w:rsid w:val="00611028"/>
    <w:rsid w:val="0061102F"/>
    <w:rsid w:val="006110E6"/>
    <w:rsid w:val="006116C6"/>
    <w:rsid w:val="00611A9F"/>
    <w:rsid w:val="00611AC4"/>
    <w:rsid w:val="00611E7D"/>
    <w:rsid w:val="006123BB"/>
    <w:rsid w:val="00612723"/>
    <w:rsid w:val="00612A9A"/>
    <w:rsid w:val="00612F76"/>
    <w:rsid w:val="00613447"/>
    <w:rsid w:val="0061380B"/>
    <w:rsid w:val="00613845"/>
    <w:rsid w:val="00613EC1"/>
    <w:rsid w:val="00614C0E"/>
    <w:rsid w:val="00615684"/>
    <w:rsid w:val="00615D1F"/>
    <w:rsid w:val="00615EAF"/>
    <w:rsid w:val="006163D1"/>
    <w:rsid w:val="0061640B"/>
    <w:rsid w:val="00616546"/>
    <w:rsid w:val="00616D16"/>
    <w:rsid w:val="00616DBE"/>
    <w:rsid w:val="00616ECC"/>
    <w:rsid w:val="00616FC3"/>
    <w:rsid w:val="00617C53"/>
    <w:rsid w:val="00620245"/>
    <w:rsid w:val="006208D0"/>
    <w:rsid w:val="00620A88"/>
    <w:rsid w:val="0062102B"/>
    <w:rsid w:val="006213BC"/>
    <w:rsid w:val="00621448"/>
    <w:rsid w:val="006214C7"/>
    <w:rsid w:val="00621B9E"/>
    <w:rsid w:val="00621F34"/>
    <w:rsid w:val="0062203D"/>
    <w:rsid w:val="0062259F"/>
    <w:rsid w:val="0062347B"/>
    <w:rsid w:val="006239B7"/>
    <w:rsid w:val="00623A3C"/>
    <w:rsid w:val="00623A84"/>
    <w:rsid w:val="00623AD1"/>
    <w:rsid w:val="00623B5C"/>
    <w:rsid w:val="00623E90"/>
    <w:rsid w:val="00624050"/>
    <w:rsid w:val="006243F7"/>
    <w:rsid w:val="0062450E"/>
    <w:rsid w:val="006247CE"/>
    <w:rsid w:val="00624B22"/>
    <w:rsid w:val="006250D7"/>
    <w:rsid w:val="00625318"/>
    <w:rsid w:val="00625322"/>
    <w:rsid w:val="006256FC"/>
    <w:rsid w:val="00625C90"/>
    <w:rsid w:val="00625CA3"/>
    <w:rsid w:val="00626A1D"/>
    <w:rsid w:val="00626FDB"/>
    <w:rsid w:val="0062705F"/>
    <w:rsid w:val="0062764E"/>
    <w:rsid w:val="0062785B"/>
    <w:rsid w:val="00627A74"/>
    <w:rsid w:val="006302BB"/>
    <w:rsid w:val="00630AF3"/>
    <w:rsid w:val="00630B66"/>
    <w:rsid w:val="00631457"/>
    <w:rsid w:val="0063151E"/>
    <w:rsid w:val="006317FD"/>
    <w:rsid w:val="00631800"/>
    <w:rsid w:val="00632166"/>
    <w:rsid w:val="00632683"/>
    <w:rsid w:val="00632844"/>
    <w:rsid w:val="00632D5F"/>
    <w:rsid w:val="0063305D"/>
    <w:rsid w:val="00633620"/>
    <w:rsid w:val="00633718"/>
    <w:rsid w:val="006337C0"/>
    <w:rsid w:val="00633881"/>
    <w:rsid w:val="0063389E"/>
    <w:rsid w:val="00633F77"/>
    <w:rsid w:val="006340D2"/>
    <w:rsid w:val="006345CB"/>
    <w:rsid w:val="00634AB6"/>
    <w:rsid w:val="00634BDE"/>
    <w:rsid w:val="00634FE2"/>
    <w:rsid w:val="00635341"/>
    <w:rsid w:val="00635C17"/>
    <w:rsid w:val="00635CEB"/>
    <w:rsid w:val="00635E9D"/>
    <w:rsid w:val="006368E5"/>
    <w:rsid w:val="00637079"/>
    <w:rsid w:val="00637260"/>
    <w:rsid w:val="00637FBD"/>
    <w:rsid w:val="0064017B"/>
    <w:rsid w:val="006406C8"/>
    <w:rsid w:val="00640E9C"/>
    <w:rsid w:val="00641214"/>
    <w:rsid w:val="00641ED7"/>
    <w:rsid w:val="0064230C"/>
    <w:rsid w:val="00642398"/>
    <w:rsid w:val="006426AB"/>
    <w:rsid w:val="00642716"/>
    <w:rsid w:val="00642726"/>
    <w:rsid w:val="00642B30"/>
    <w:rsid w:val="0064316A"/>
    <w:rsid w:val="006433AF"/>
    <w:rsid w:val="00643A92"/>
    <w:rsid w:val="00643CCA"/>
    <w:rsid w:val="0064426F"/>
    <w:rsid w:val="006449AC"/>
    <w:rsid w:val="00644E3E"/>
    <w:rsid w:val="006459DF"/>
    <w:rsid w:val="00645CC5"/>
    <w:rsid w:val="00645FC1"/>
    <w:rsid w:val="00646096"/>
    <w:rsid w:val="00646BAB"/>
    <w:rsid w:val="00646CFD"/>
    <w:rsid w:val="00646FFD"/>
    <w:rsid w:val="0064758E"/>
    <w:rsid w:val="00647B70"/>
    <w:rsid w:val="00647F82"/>
    <w:rsid w:val="00650386"/>
    <w:rsid w:val="00650BA4"/>
    <w:rsid w:val="00651671"/>
    <w:rsid w:val="00651F1D"/>
    <w:rsid w:val="0065207A"/>
    <w:rsid w:val="006521D0"/>
    <w:rsid w:val="0065222F"/>
    <w:rsid w:val="00652391"/>
    <w:rsid w:val="006523AB"/>
    <w:rsid w:val="006525AB"/>
    <w:rsid w:val="00652E4B"/>
    <w:rsid w:val="00653077"/>
    <w:rsid w:val="00653C74"/>
    <w:rsid w:val="0065441F"/>
    <w:rsid w:val="00654439"/>
    <w:rsid w:val="0065491B"/>
    <w:rsid w:val="00654A14"/>
    <w:rsid w:val="00654A7C"/>
    <w:rsid w:val="00654D41"/>
    <w:rsid w:val="00655838"/>
    <w:rsid w:val="00655C3B"/>
    <w:rsid w:val="00656015"/>
    <w:rsid w:val="00656493"/>
    <w:rsid w:val="006564BF"/>
    <w:rsid w:val="00656D34"/>
    <w:rsid w:val="00657082"/>
    <w:rsid w:val="0065745E"/>
    <w:rsid w:val="00657731"/>
    <w:rsid w:val="00657E37"/>
    <w:rsid w:val="00660256"/>
    <w:rsid w:val="006602BF"/>
    <w:rsid w:val="00660330"/>
    <w:rsid w:val="006606EF"/>
    <w:rsid w:val="00660D88"/>
    <w:rsid w:val="0066102E"/>
    <w:rsid w:val="006613B7"/>
    <w:rsid w:val="006613E6"/>
    <w:rsid w:val="00661B10"/>
    <w:rsid w:val="00661C4D"/>
    <w:rsid w:val="00661D0D"/>
    <w:rsid w:val="00662858"/>
    <w:rsid w:val="006639B5"/>
    <w:rsid w:val="006639CA"/>
    <w:rsid w:val="00663A1D"/>
    <w:rsid w:val="00663F51"/>
    <w:rsid w:val="006644A0"/>
    <w:rsid w:val="00664812"/>
    <w:rsid w:val="0066489F"/>
    <w:rsid w:val="006648B3"/>
    <w:rsid w:val="00664AE8"/>
    <w:rsid w:val="00664F20"/>
    <w:rsid w:val="006653F5"/>
    <w:rsid w:val="006657E2"/>
    <w:rsid w:val="00665B6A"/>
    <w:rsid w:val="00665CB1"/>
    <w:rsid w:val="00666446"/>
    <w:rsid w:val="00666628"/>
    <w:rsid w:val="00667231"/>
    <w:rsid w:val="00667311"/>
    <w:rsid w:val="0066734B"/>
    <w:rsid w:val="00667380"/>
    <w:rsid w:val="00667CD9"/>
    <w:rsid w:val="00667CF1"/>
    <w:rsid w:val="00670654"/>
    <w:rsid w:val="006707A2"/>
    <w:rsid w:val="00670F3D"/>
    <w:rsid w:val="00671140"/>
    <w:rsid w:val="00671993"/>
    <w:rsid w:val="00671AAE"/>
    <w:rsid w:val="006722F8"/>
    <w:rsid w:val="00672F0F"/>
    <w:rsid w:val="006731EE"/>
    <w:rsid w:val="00673227"/>
    <w:rsid w:val="006733E7"/>
    <w:rsid w:val="006738FD"/>
    <w:rsid w:val="00673922"/>
    <w:rsid w:val="00673C8E"/>
    <w:rsid w:val="00673E88"/>
    <w:rsid w:val="00674428"/>
    <w:rsid w:val="0067444A"/>
    <w:rsid w:val="00674776"/>
    <w:rsid w:val="00674834"/>
    <w:rsid w:val="006748DB"/>
    <w:rsid w:val="00674CF9"/>
    <w:rsid w:val="00674DC2"/>
    <w:rsid w:val="00674E9B"/>
    <w:rsid w:val="006753D4"/>
    <w:rsid w:val="00675529"/>
    <w:rsid w:val="006757DE"/>
    <w:rsid w:val="0067598C"/>
    <w:rsid w:val="00675DCE"/>
    <w:rsid w:val="0067609E"/>
    <w:rsid w:val="006761A5"/>
    <w:rsid w:val="006763FF"/>
    <w:rsid w:val="00676593"/>
    <w:rsid w:val="00676AB1"/>
    <w:rsid w:val="00676CA3"/>
    <w:rsid w:val="00676CAA"/>
    <w:rsid w:val="0067709E"/>
    <w:rsid w:val="0067770B"/>
    <w:rsid w:val="00677984"/>
    <w:rsid w:val="00677CF8"/>
    <w:rsid w:val="00680B8D"/>
    <w:rsid w:val="0068159D"/>
    <w:rsid w:val="00681AC7"/>
    <w:rsid w:val="00681B01"/>
    <w:rsid w:val="0068201B"/>
    <w:rsid w:val="006826F4"/>
    <w:rsid w:val="006832BF"/>
    <w:rsid w:val="0068363B"/>
    <w:rsid w:val="00683706"/>
    <w:rsid w:val="006839E7"/>
    <w:rsid w:val="00683B10"/>
    <w:rsid w:val="00683BCE"/>
    <w:rsid w:val="006847B9"/>
    <w:rsid w:val="00684B1C"/>
    <w:rsid w:val="00684F81"/>
    <w:rsid w:val="006852EA"/>
    <w:rsid w:val="006853A9"/>
    <w:rsid w:val="00685412"/>
    <w:rsid w:val="0068541B"/>
    <w:rsid w:val="00685B90"/>
    <w:rsid w:val="00685C47"/>
    <w:rsid w:val="00685D64"/>
    <w:rsid w:val="00686247"/>
    <w:rsid w:val="006862D8"/>
    <w:rsid w:val="006863FE"/>
    <w:rsid w:val="0068657F"/>
    <w:rsid w:val="00686ABE"/>
    <w:rsid w:val="0068718B"/>
    <w:rsid w:val="006872EA"/>
    <w:rsid w:val="00687707"/>
    <w:rsid w:val="0068775E"/>
    <w:rsid w:val="00687ABE"/>
    <w:rsid w:val="00687D13"/>
    <w:rsid w:val="00687E86"/>
    <w:rsid w:val="00687FEE"/>
    <w:rsid w:val="00690042"/>
    <w:rsid w:val="00692794"/>
    <w:rsid w:val="00692BBD"/>
    <w:rsid w:val="00692DAF"/>
    <w:rsid w:val="00692E99"/>
    <w:rsid w:val="00693108"/>
    <w:rsid w:val="0069377B"/>
    <w:rsid w:val="00693A2E"/>
    <w:rsid w:val="00693A76"/>
    <w:rsid w:val="00693E2B"/>
    <w:rsid w:val="006944DD"/>
    <w:rsid w:val="00694914"/>
    <w:rsid w:val="0069515F"/>
    <w:rsid w:val="006951B0"/>
    <w:rsid w:val="006951B5"/>
    <w:rsid w:val="00695863"/>
    <w:rsid w:val="00695AAA"/>
    <w:rsid w:val="00695EBA"/>
    <w:rsid w:val="0069693C"/>
    <w:rsid w:val="00696E70"/>
    <w:rsid w:val="0069789C"/>
    <w:rsid w:val="00697915"/>
    <w:rsid w:val="006979F4"/>
    <w:rsid w:val="00697AC8"/>
    <w:rsid w:val="00697EF5"/>
    <w:rsid w:val="00697FAA"/>
    <w:rsid w:val="006A0530"/>
    <w:rsid w:val="006A0673"/>
    <w:rsid w:val="006A0ABB"/>
    <w:rsid w:val="006A0D6B"/>
    <w:rsid w:val="006A1249"/>
    <w:rsid w:val="006A13AC"/>
    <w:rsid w:val="006A1613"/>
    <w:rsid w:val="006A1702"/>
    <w:rsid w:val="006A18E1"/>
    <w:rsid w:val="006A1AF1"/>
    <w:rsid w:val="006A1B09"/>
    <w:rsid w:val="006A1CCF"/>
    <w:rsid w:val="006A2A01"/>
    <w:rsid w:val="006A2A1A"/>
    <w:rsid w:val="006A38BB"/>
    <w:rsid w:val="006A3C16"/>
    <w:rsid w:val="006A445A"/>
    <w:rsid w:val="006A47ED"/>
    <w:rsid w:val="006A4930"/>
    <w:rsid w:val="006A4A7F"/>
    <w:rsid w:val="006A4B26"/>
    <w:rsid w:val="006A4B74"/>
    <w:rsid w:val="006A4DCB"/>
    <w:rsid w:val="006A4F05"/>
    <w:rsid w:val="006A5146"/>
    <w:rsid w:val="006A543A"/>
    <w:rsid w:val="006A557B"/>
    <w:rsid w:val="006A5820"/>
    <w:rsid w:val="006A5B45"/>
    <w:rsid w:val="006A5E5A"/>
    <w:rsid w:val="006A6035"/>
    <w:rsid w:val="006A65FB"/>
    <w:rsid w:val="006A671F"/>
    <w:rsid w:val="006A6F5C"/>
    <w:rsid w:val="006A7018"/>
    <w:rsid w:val="006A715C"/>
    <w:rsid w:val="006A726A"/>
    <w:rsid w:val="006A7C90"/>
    <w:rsid w:val="006A7CE8"/>
    <w:rsid w:val="006A7D9B"/>
    <w:rsid w:val="006A7E7E"/>
    <w:rsid w:val="006B0283"/>
    <w:rsid w:val="006B04C9"/>
    <w:rsid w:val="006B0981"/>
    <w:rsid w:val="006B0DF2"/>
    <w:rsid w:val="006B11EB"/>
    <w:rsid w:val="006B19A8"/>
    <w:rsid w:val="006B2350"/>
    <w:rsid w:val="006B251E"/>
    <w:rsid w:val="006B26D9"/>
    <w:rsid w:val="006B299B"/>
    <w:rsid w:val="006B2A1C"/>
    <w:rsid w:val="006B2C29"/>
    <w:rsid w:val="006B31CF"/>
    <w:rsid w:val="006B3659"/>
    <w:rsid w:val="006B3D73"/>
    <w:rsid w:val="006B3F07"/>
    <w:rsid w:val="006B4116"/>
    <w:rsid w:val="006B4A54"/>
    <w:rsid w:val="006B4BFA"/>
    <w:rsid w:val="006B4D1D"/>
    <w:rsid w:val="006B4D42"/>
    <w:rsid w:val="006B5067"/>
    <w:rsid w:val="006B54B2"/>
    <w:rsid w:val="006B554B"/>
    <w:rsid w:val="006B581F"/>
    <w:rsid w:val="006B58E2"/>
    <w:rsid w:val="006B5A48"/>
    <w:rsid w:val="006B605D"/>
    <w:rsid w:val="006B60B2"/>
    <w:rsid w:val="006B60C5"/>
    <w:rsid w:val="006B658F"/>
    <w:rsid w:val="006B6749"/>
    <w:rsid w:val="006B693A"/>
    <w:rsid w:val="006B6D59"/>
    <w:rsid w:val="006B7159"/>
    <w:rsid w:val="006B7335"/>
    <w:rsid w:val="006B77B3"/>
    <w:rsid w:val="006B7967"/>
    <w:rsid w:val="006B7F68"/>
    <w:rsid w:val="006C0203"/>
    <w:rsid w:val="006C046D"/>
    <w:rsid w:val="006C0CA4"/>
    <w:rsid w:val="006C12BC"/>
    <w:rsid w:val="006C1767"/>
    <w:rsid w:val="006C1872"/>
    <w:rsid w:val="006C1A04"/>
    <w:rsid w:val="006C1B78"/>
    <w:rsid w:val="006C1D0C"/>
    <w:rsid w:val="006C2104"/>
    <w:rsid w:val="006C282E"/>
    <w:rsid w:val="006C29AD"/>
    <w:rsid w:val="006C2A07"/>
    <w:rsid w:val="006C2C0A"/>
    <w:rsid w:val="006C2D3E"/>
    <w:rsid w:val="006C3644"/>
    <w:rsid w:val="006C4523"/>
    <w:rsid w:val="006C4712"/>
    <w:rsid w:val="006C4F1E"/>
    <w:rsid w:val="006C4F4C"/>
    <w:rsid w:val="006C5002"/>
    <w:rsid w:val="006C57A4"/>
    <w:rsid w:val="006C5847"/>
    <w:rsid w:val="006C61B0"/>
    <w:rsid w:val="006C61FB"/>
    <w:rsid w:val="006C627F"/>
    <w:rsid w:val="006C643F"/>
    <w:rsid w:val="006C650A"/>
    <w:rsid w:val="006C66D4"/>
    <w:rsid w:val="006C6ACA"/>
    <w:rsid w:val="006C6B9F"/>
    <w:rsid w:val="006C7681"/>
    <w:rsid w:val="006C77F3"/>
    <w:rsid w:val="006D000A"/>
    <w:rsid w:val="006D00DA"/>
    <w:rsid w:val="006D0C15"/>
    <w:rsid w:val="006D1128"/>
    <w:rsid w:val="006D14A1"/>
    <w:rsid w:val="006D1A92"/>
    <w:rsid w:val="006D1AB9"/>
    <w:rsid w:val="006D1B99"/>
    <w:rsid w:val="006D1C03"/>
    <w:rsid w:val="006D1EA4"/>
    <w:rsid w:val="006D2145"/>
    <w:rsid w:val="006D241D"/>
    <w:rsid w:val="006D25E2"/>
    <w:rsid w:val="006D27DA"/>
    <w:rsid w:val="006D2831"/>
    <w:rsid w:val="006D2A5A"/>
    <w:rsid w:val="006D2ADB"/>
    <w:rsid w:val="006D3081"/>
    <w:rsid w:val="006D328A"/>
    <w:rsid w:val="006D4984"/>
    <w:rsid w:val="006D4A71"/>
    <w:rsid w:val="006D5242"/>
    <w:rsid w:val="006D55B2"/>
    <w:rsid w:val="006D5A26"/>
    <w:rsid w:val="006D5D24"/>
    <w:rsid w:val="006D5DE0"/>
    <w:rsid w:val="006D5E6D"/>
    <w:rsid w:val="006D62AC"/>
    <w:rsid w:val="006D67B6"/>
    <w:rsid w:val="006D7080"/>
    <w:rsid w:val="006D758B"/>
    <w:rsid w:val="006D7AC2"/>
    <w:rsid w:val="006D7C62"/>
    <w:rsid w:val="006D7CFA"/>
    <w:rsid w:val="006D7DC8"/>
    <w:rsid w:val="006E13C1"/>
    <w:rsid w:val="006E1558"/>
    <w:rsid w:val="006E1830"/>
    <w:rsid w:val="006E183B"/>
    <w:rsid w:val="006E18E3"/>
    <w:rsid w:val="006E1D13"/>
    <w:rsid w:val="006E2208"/>
    <w:rsid w:val="006E23ED"/>
    <w:rsid w:val="006E2A32"/>
    <w:rsid w:val="006E36AF"/>
    <w:rsid w:val="006E438A"/>
    <w:rsid w:val="006E4394"/>
    <w:rsid w:val="006E49B1"/>
    <w:rsid w:val="006E4A38"/>
    <w:rsid w:val="006E4AFB"/>
    <w:rsid w:val="006E4BFB"/>
    <w:rsid w:val="006E4C61"/>
    <w:rsid w:val="006E4D2E"/>
    <w:rsid w:val="006E52D5"/>
    <w:rsid w:val="006E5573"/>
    <w:rsid w:val="006E5615"/>
    <w:rsid w:val="006E5AA4"/>
    <w:rsid w:val="006E6571"/>
    <w:rsid w:val="006E66EE"/>
    <w:rsid w:val="006E69B1"/>
    <w:rsid w:val="006E6FC1"/>
    <w:rsid w:val="006E70AC"/>
    <w:rsid w:val="006E7591"/>
    <w:rsid w:val="006E7985"/>
    <w:rsid w:val="006E7E08"/>
    <w:rsid w:val="006F1689"/>
    <w:rsid w:val="006F2273"/>
    <w:rsid w:val="006F2709"/>
    <w:rsid w:val="006F2AB1"/>
    <w:rsid w:val="006F2F01"/>
    <w:rsid w:val="006F2FA5"/>
    <w:rsid w:val="006F3669"/>
    <w:rsid w:val="006F3E65"/>
    <w:rsid w:val="006F3F14"/>
    <w:rsid w:val="006F407F"/>
    <w:rsid w:val="006F4294"/>
    <w:rsid w:val="006F4534"/>
    <w:rsid w:val="006F4587"/>
    <w:rsid w:val="006F4777"/>
    <w:rsid w:val="006F48E2"/>
    <w:rsid w:val="006F4F54"/>
    <w:rsid w:val="006F572F"/>
    <w:rsid w:val="006F585B"/>
    <w:rsid w:val="006F6053"/>
    <w:rsid w:val="006F659F"/>
    <w:rsid w:val="006F6B74"/>
    <w:rsid w:val="006F6DAD"/>
    <w:rsid w:val="006F73DD"/>
    <w:rsid w:val="007005BC"/>
    <w:rsid w:val="00700A0F"/>
    <w:rsid w:val="00700A9B"/>
    <w:rsid w:val="0070101F"/>
    <w:rsid w:val="0070134C"/>
    <w:rsid w:val="007017D3"/>
    <w:rsid w:val="007022B1"/>
    <w:rsid w:val="0070294C"/>
    <w:rsid w:val="00702BB9"/>
    <w:rsid w:val="00702FF4"/>
    <w:rsid w:val="00703176"/>
    <w:rsid w:val="00703744"/>
    <w:rsid w:val="0070375A"/>
    <w:rsid w:val="00704E2E"/>
    <w:rsid w:val="00704E38"/>
    <w:rsid w:val="0070525C"/>
    <w:rsid w:val="007054D0"/>
    <w:rsid w:val="00705D87"/>
    <w:rsid w:val="00706DFA"/>
    <w:rsid w:val="00707143"/>
    <w:rsid w:val="0070754E"/>
    <w:rsid w:val="00707650"/>
    <w:rsid w:val="007076D8"/>
    <w:rsid w:val="00707FA4"/>
    <w:rsid w:val="0071041A"/>
    <w:rsid w:val="0071056B"/>
    <w:rsid w:val="00710CBA"/>
    <w:rsid w:val="00710E46"/>
    <w:rsid w:val="00711517"/>
    <w:rsid w:val="00711ABD"/>
    <w:rsid w:val="00711CAC"/>
    <w:rsid w:val="0071274C"/>
    <w:rsid w:val="00712A8D"/>
    <w:rsid w:val="00712E88"/>
    <w:rsid w:val="0071304F"/>
    <w:rsid w:val="00713184"/>
    <w:rsid w:val="00713D29"/>
    <w:rsid w:val="007146CD"/>
    <w:rsid w:val="00714C40"/>
    <w:rsid w:val="00714DE3"/>
    <w:rsid w:val="00714E06"/>
    <w:rsid w:val="00714E66"/>
    <w:rsid w:val="00715D53"/>
    <w:rsid w:val="00716045"/>
    <w:rsid w:val="00716D4F"/>
    <w:rsid w:val="00717281"/>
    <w:rsid w:val="0071757F"/>
    <w:rsid w:val="00717797"/>
    <w:rsid w:val="00717E27"/>
    <w:rsid w:val="007202F8"/>
    <w:rsid w:val="00720F2F"/>
    <w:rsid w:val="007212BD"/>
    <w:rsid w:val="007221D1"/>
    <w:rsid w:val="00722D84"/>
    <w:rsid w:val="00723B05"/>
    <w:rsid w:val="00723E46"/>
    <w:rsid w:val="00723F2E"/>
    <w:rsid w:val="00724125"/>
    <w:rsid w:val="007244AC"/>
    <w:rsid w:val="00724918"/>
    <w:rsid w:val="00724A65"/>
    <w:rsid w:val="00725322"/>
    <w:rsid w:val="00725371"/>
    <w:rsid w:val="00725409"/>
    <w:rsid w:val="00725CDC"/>
    <w:rsid w:val="00725E5E"/>
    <w:rsid w:val="007266AC"/>
    <w:rsid w:val="00726E85"/>
    <w:rsid w:val="00726F63"/>
    <w:rsid w:val="007272D1"/>
    <w:rsid w:val="007272F8"/>
    <w:rsid w:val="00727848"/>
    <w:rsid w:val="00727B7C"/>
    <w:rsid w:val="007305A7"/>
    <w:rsid w:val="00730A83"/>
    <w:rsid w:val="00730E9B"/>
    <w:rsid w:val="00731336"/>
    <w:rsid w:val="0073184F"/>
    <w:rsid w:val="00731D35"/>
    <w:rsid w:val="00731E0E"/>
    <w:rsid w:val="00731FB6"/>
    <w:rsid w:val="00732151"/>
    <w:rsid w:val="007322A0"/>
    <w:rsid w:val="007323FE"/>
    <w:rsid w:val="00732A3A"/>
    <w:rsid w:val="00733147"/>
    <w:rsid w:val="00733181"/>
    <w:rsid w:val="007332F4"/>
    <w:rsid w:val="0073356B"/>
    <w:rsid w:val="007336B5"/>
    <w:rsid w:val="00733AEB"/>
    <w:rsid w:val="00734211"/>
    <w:rsid w:val="00734DEE"/>
    <w:rsid w:val="00735199"/>
    <w:rsid w:val="007356AC"/>
    <w:rsid w:val="0073576A"/>
    <w:rsid w:val="00735810"/>
    <w:rsid w:val="007358D9"/>
    <w:rsid w:val="0073641F"/>
    <w:rsid w:val="0073657E"/>
    <w:rsid w:val="00736769"/>
    <w:rsid w:val="0073775B"/>
    <w:rsid w:val="00737D8B"/>
    <w:rsid w:val="0074010F"/>
    <w:rsid w:val="00740636"/>
    <w:rsid w:val="00740678"/>
    <w:rsid w:val="0074076C"/>
    <w:rsid w:val="00740828"/>
    <w:rsid w:val="0074097A"/>
    <w:rsid w:val="00740B29"/>
    <w:rsid w:val="00740EEB"/>
    <w:rsid w:val="00741069"/>
    <w:rsid w:val="007410B5"/>
    <w:rsid w:val="0074238D"/>
    <w:rsid w:val="00742988"/>
    <w:rsid w:val="00742B54"/>
    <w:rsid w:val="00742E2B"/>
    <w:rsid w:val="00743145"/>
    <w:rsid w:val="00743293"/>
    <w:rsid w:val="007432B7"/>
    <w:rsid w:val="007434A4"/>
    <w:rsid w:val="00743570"/>
    <w:rsid w:val="007442D9"/>
    <w:rsid w:val="00744E34"/>
    <w:rsid w:val="00745275"/>
    <w:rsid w:val="007453EF"/>
    <w:rsid w:val="00745759"/>
    <w:rsid w:val="00745D7F"/>
    <w:rsid w:val="007467C5"/>
    <w:rsid w:val="007468F6"/>
    <w:rsid w:val="00746C7D"/>
    <w:rsid w:val="00746DC9"/>
    <w:rsid w:val="00746E77"/>
    <w:rsid w:val="00746E95"/>
    <w:rsid w:val="00746ED4"/>
    <w:rsid w:val="0074710B"/>
    <w:rsid w:val="0074756F"/>
    <w:rsid w:val="007478FB"/>
    <w:rsid w:val="007502E7"/>
    <w:rsid w:val="007506E1"/>
    <w:rsid w:val="007512B9"/>
    <w:rsid w:val="00751A10"/>
    <w:rsid w:val="00751C24"/>
    <w:rsid w:val="00751CD8"/>
    <w:rsid w:val="007523FC"/>
    <w:rsid w:val="00752440"/>
    <w:rsid w:val="007527EA"/>
    <w:rsid w:val="00752915"/>
    <w:rsid w:val="00752DC0"/>
    <w:rsid w:val="00753F95"/>
    <w:rsid w:val="00754081"/>
    <w:rsid w:val="007541FE"/>
    <w:rsid w:val="00754229"/>
    <w:rsid w:val="00754A2C"/>
    <w:rsid w:val="00754F22"/>
    <w:rsid w:val="007554CD"/>
    <w:rsid w:val="0075562A"/>
    <w:rsid w:val="00755A62"/>
    <w:rsid w:val="00755A90"/>
    <w:rsid w:val="007560D8"/>
    <w:rsid w:val="00756850"/>
    <w:rsid w:val="00756AA0"/>
    <w:rsid w:val="00756D05"/>
    <w:rsid w:val="00756D62"/>
    <w:rsid w:val="00756F90"/>
    <w:rsid w:val="00757122"/>
    <w:rsid w:val="0075784A"/>
    <w:rsid w:val="00760354"/>
    <w:rsid w:val="0076049E"/>
    <w:rsid w:val="007611A5"/>
    <w:rsid w:val="00761416"/>
    <w:rsid w:val="00761489"/>
    <w:rsid w:val="007614C5"/>
    <w:rsid w:val="00761613"/>
    <w:rsid w:val="0076177F"/>
    <w:rsid w:val="00761C88"/>
    <w:rsid w:val="00761F7E"/>
    <w:rsid w:val="00761F7F"/>
    <w:rsid w:val="00762050"/>
    <w:rsid w:val="0076206C"/>
    <w:rsid w:val="00762860"/>
    <w:rsid w:val="00762A86"/>
    <w:rsid w:val="00762B64"/>
    <w:rsid w:val="00762E0D"/>
    <w:rsid w:val="007631E0"/>
    <w:rsid w:val="00763618"/>
    <w:rsid w:val="007636A1"/>
    <w:rsid w:val="00763DBA"/>
    <w:rsid w:val="0076436C"/>
    <w:rsid w:val="00764AD2"/>
    <w:rsid w:val="00764DCB"/>
    <w:rsid w:val="00765263"/>
    <w:rsid w:val="00765721"/>
    <w:rsid w:val="00765830"/>
    <w:rsid w:val="007659DC"/>
    <w:rsid w:val="00765E5C"/>
    <w:rsid w:val="00766641"/>
    <w:rsid w:val="00766792"/>
    <w:rsid w:val="00767107"/>
    <w:rsid w:val="00767578"/>
    <w:rsid w:val="007703B5"/>
    <w:rsid w:val="00770425"/>
    <w:rsid w:val="00770523"/>
    <w:rsid w:val="00770779"/>
    <w:rsid w:val="0077096D"/>
    <w:rsid w:val="007709BA"/>
    <w:rsid w:val="00770C9D"/>
    <w:rsid w:val="00770D68"/>
    <w:rsid w:val="00771412"/>
    <w:rsid w:val="00771517"/>
    <w:rsid w:val="00771D59"/>
    <w:rsid w:val="00771ECA"/>
    <w:rsid w:val="0077205F"/>
    <w:rsid w:val="00772481"/>
    <w:rsid w:val="00772CB1"/>
    <w:rsid w:val="00773087"/>
    <w:rsid w:val="00773162"/>
    <w:rsid w:val="00773506"/>
    <w:rsid w:val="007735AB"/>
    <w:rsid w:val="0077365C"/>
    <w:rsid w:val="00773ADD"/>
    <w:rsid w:val="00773DBB"/>
    <w:rsid w:val="00774D27"/>
    <w:rsid w:val="00774DB7"/>
    <w:rsid w:val="007750D0"/>
    <w:rsid w:val="0077555B"/>
    <w:rsid w:val="007757B8"/>
    <w:rsid w:val="00775D35"/>
    <w:rsid w:val="00776A3A"/>
    <w:rsid w:val="00776C11"/>
    <w:rsid w:val="00776C79"/>
    <w:rsid w:val="00776E13"/>
    <w:rsid w:val="00777423"/>
    <w:rsid w:val="0077755C"/>
    <w:rsid w:val="00777FE5"/>
    <w:rsid w:val="007802C7"/>
    <w:rsid w:val="007805E3"/>
    <w:rsid w:val="0078121B"/>
    <w:rsid w:val="007813BD"/>
    <w:rsid w:val="00781F0F"/>
    <w:rsid w:val="00781F1A"/>
    <w:rsid w:val="007823B7"/>
    <w:rsid w:val="0078283B"/>
    <w:rsid w:val="00782CDD"/>
    <w:rsid w:val="00783314"/>
    <w:rsid w:val="0078337E"/>
    <w:rsid w:val="00783DEF"/>
    <w:rsid w:val="00783E57"/>
    <w:rsid w:val="007840A6"/>
    <w:rsid w:val="0078411F"/>
    <w:rsid w:val="00784267"/>
    <w:rsid w:val="007847EF"/>
    <w:rsid w:val="00784830"/>
    <w:rsid w:val="00784921"/>
    <w:rsid w:val="0078493C"/>
    <w:rsid w:val="00785567"/>
    <w:rsid w:val="007859F2"/>
    <w:rsid w:val="00785A87"/>
    <w:rsid w:val="00785AE8"/>
    <w:rsid w:val="00786132"/>
    <w:rsid w:val="00786858"/>
    <w:rsid w:val="00786F09"/>
    <w:rsid w:val="00786F42"/>
    <w:rsid w:val="00787278"/>
    <w:rsid w:val="00787645"/>
    <w:rsid w:val="007877A1"/>
    <w:rsid w:val="00787E76"/>
    <w:rsid w:val="00787ECA"/>
    <w:rsid w:val="0079008D"/>
    <w:rsid w:val="007901A3"/>
    <w:rsid w:val="0079079C"/>
    <w:rsid w:val="00790DC9"/>
    <w:rsid w:val="00790F57"/>
    <w:rsid w:val="00791353"/>
    <w:rsid w:val="00791497"/>
    <w:rsid w:val="00791E44"/>
    <w:rsid w:val="00791EFB"/>
    <w:rsid w:val="00791F70"/>
    <w:rsid w:val="00792265"/>
    <w:rsid w:val="0079230B"/>
    <w:rsid w:val="007925D4"/>
    <w:rsid w:val="007930A4"/>
    <w:rsid w:val="007933ED"/>
    <w:rsid w:val="0079403C"/>
    <w:rsid w:val="007943C7"/>
    <w:rsid w:val="00794D49"/>
    <w:rsid w:val="00795164"/>
    <w:rsid w:val="00795B18"/>
    <w:rsid w:val="00795EF2"/>
    <w:rsid w:val="00795FC2"/>
    <w:rsid w:val="0079611F"/>
    <w:rsid w:val="00797681"/>
    <w:rsid w:val="007979E1"/>
    <w:rsid w:val="00797A34"/>
    <w:rsid w:val="00797CA7"/>
    <w:rsid w:val="007A051F"/>
    <w:rsid w:val="007A08E7"/>
    <w:rsid w:val="007A09AE"/>
    <w:rsid w:val="007A14ED"/>
    <w:rsid w:val="007A1D8A"/>
    <w:rsid w:val="007A21D4"/>
    <w:rsid w:val="007A22DC"/>
    <w:rsid w:val="007A25B0"/>
    <w:rsid w:val="007A2A1C"/>
    <w:rsid w:val="007A2B02"/>
    <w:rsid w:val="007A321E"/>
    <w:rsid w:val="007A32D1"/>
    <w:rsid w:val="007A348C"/>
    <w:rsid w:val="007A3ACC"/>
    <w:rsid w:val="007A3F46"/>
    <w:rsid w:val="007A41DA"/>
    <w:rsid w:val="007A4413"/>
    <w:rsid w:val="007A4D27"/>
    <w:rsid w:val="007A4E3B"/>
    <w:rsid w:val="007A608F"/>
    <w:rsid w:val="007A6122"/>
    <w:rsid w:val="007A63B6"/>
    <w:rsid w:val="007A6718"/>
    <w:rsid w:val="007A686E"/>
    <w:rsid w:val="007A68A9"/>
    <w:rsid w:val="007A6923"/>
    <w:rsid w:val="007A6C8D"/>
    <w:rsid w:val="007A6F2F"/>
    <w:rsid w:val="007A7282"/>
    <w:rsid w:val="007A72C8"/>
    <w:rsid w:val="007A7876"/>
    <w:rsid w:val="007B0153"/>
    <w:rsid w:val="007B0664"/>
    <w:rsid w:val="007B0A99"/>
    <w:rsid w:val="007B0B2B"/>
    <w:rsid w:val="007B14CE"/>
    <w:rsid w:val="007B1896"/>
    <w:rsid w:val="007B1943"/>
    <w:rsid w:val="007B1C30"/>
    <w:rsid w:val="007B1C34"/>
    <w:rsid w:val="007B1D45"/>
    <w:rsid w:val="007B2129"/>
    <w:rsid w:val="007B215C"/>
    <w:rsid w:val="007B2230"/>
    <w:rsid w:val="007B28CE"/>
    <w:rsid w:val="007B28EA"/>
    <w:rsid w:val="007B316B"/>
    <w:rsid w:val="007B32E0"/>
    <w:rsid w:val="007B3E54"/>
    <w:rsid w:val="007B4023"/>
    <w:rsid w:val="007B404A"/>
    <w:rsid w:val="007B4668"/>
    <w:rsid w:val="007B4B6D"/>
    <w:rsid w:val="007B4BD9"/>
    <w:rsid w:val="007B4CF1"/>
    <w:rsid w:val="007B4E79"/>
    <w:rsid w:val="007B5816"/>
    <w:rsid w:val="007B5C59"/>
    <w:rsid w:val="007B5CB2"/>
    <w:rsid w:val="007B5D26"/>
    <w:rsid w:val="007B5EDA"/>
    <w:rsid w:val="007B6052"/>
    <w:rsid w:val="007B626C"/>
    <w:rsid w:val="007B6B61"/>
    <w:rsid w:val="007B7187"/>
    <w:rsid w:val="007B736A"/>
    <w:rsid w:val="007B758A"/>
    <w:rsid w:val="007B7612"/>
    <w:rsid w:val="007B7907"/>
    <w:rsid w:val="007B7B2B"/>
    <w:rsid w:val="007C0584"/>
    <w:rsid w:val="007C0801"/>
    <w:rsid w:val="007C08CF"/>
    <w:rsid w:val="007C0F95"/>
    <w:rsid w:val="007C116E"/>
    <w:rsid w:val="007C1837"/>
    <w:rsid w:val="007C1947"/>
    <w:rsid w:val="007C1DAE"/>
    <w:rsid w:val="007C1FE3"/>
    <w:rsid w:val="007C20E5"/>
    <w:rsid w:val="007C282D"/>
    <w:rsid w:val="007C2AC6"/>
    <w:rsid w:val="007C2D75"/>
    <w:rsid w:val="007C39DC"/>
    <w:rsid w:val="007C3CBA"/>
    <w:rsid w:val="007C40FA"/>
    <w:rsid w:val="007C465C"/>
    <w:rsid w:val="007C4C67"/>
    <w:rsid w:val="007C4CFF"/>
    <w:rsid w:val="007C54EE"/>
    <w:rsid w:val="007C5A2E"/>
    <w:rsid w:val="007C5AA4"/>
    <w:rsid w:val="007C5D23"/>
    <w:rsid w:val="007C6048"/>
    <w:rsid w:val="007C6202"/>
    <w:rsid w:val="007C6271"/>
    <w:rsid w:val="007C652E"/>
    <w:rsid w:val="007C66D3"/>
    <w:rsid w:val="007C6766"/>
    <w:rsid w:val="007C69D5"/>
    <w:rsid w:val="007C6B12"/>
    <w:rsid w:val="007C6D12"/>
    <w:rsid w:val="007C6E16"/>
    <w:rsid w:val="007C731F"/>
    <w:rsid w:val="007C74AB"/>
    <w:rsid w:val="007C767E"/>
    <w:rsid w:val="007C7E0B"/>
    <w:rsid w:val="007D019A"/>
    <w:rsid w:val="007D0219"/>
    <w:rsid w:val="007D0D98"/>
    <w:rsid w:val="007D0E1D"/>
    <w:rsid w:val="007D1793"/>
    <w:rsid w:val="007D192A"/>
    <w:rsid w:val="007D204F"/>
    <w:rsid w:val="007D2F2D"/>
    <w:rsid w:val="007D3207"/>
    <w:rsid w:val="007D35F4"/>
    <w:rsid w:val="007D429A"/>
    <w:rsid w:val="007D4495"/>
    <w:rsid w:val="007D44AB"/>
    <w:rsid w:val="007D4C97"/>
    <w:rsid w:val="007D5982"/>
    <w:rsid w:val="007D5A50"/>
    <w:rsid w:val="007D5D83"/>
    <w:rsid w:val="007D6161"/>
    <w:rsid w:val="007D6EC3"/>
    <w:rsid w:val="007D76CC"/>
    <w:rsid w:val="007D7AD6"/>
    <w:rsid w:val="007D7CB1"/>
    <w:rsid w:val="007D7EC7"/>
    <w:rsid w:val="007E0617"/>
    <w:rsid w:val="007E0F26"/>
    <w:rsid w:val="007E1BEB"/>
    <w:rsid w:val="007E1DD3"/>
    <w:rsid w:val="007E221D"/>
    <w:rsid w:val="007E276D"/>
    <w:rsid w:val="007E281B"/>
    <w:rsid w:val="007E2A9F"/>
    <w:rsid w:val="007E2C68"/>
    <w:rsid w:val="007E2D6E"/>
    <w:rsid w:val="007E30D4"/>
    <w:rsid w:val="007E3686"/>
    <w:rsid w:val="007E38B3"/>
    <w:rsid w:val="007E391F"/>
    <w:rsid w:val="007E40E1"/>
    <w:rsid w:val="007E442A"/>
    <w:rsid w:val="007E459E"/>
    <w:rsid w:val="007E46C0"/>
    <w:rsid w:val="007E47CF"/>
    <w:rsid w:val="007E47E4"/>
    <w:rsid w:val="007E49D6"/>
    <w:rsid w:val="007E4AA0"/>
    <w:rsid w:val="007E58F1"/>
    <w:rsid w:val="007E5D93"/>
    <w:rsid w:val="007E5FD3"/>
    <w:rsid w:val="007E62D6"/>
    <w:rsid w:val="007E6C0E"/>
    <w:rsid w:val="007E7A41"/>
    <w:rsid w:val="007F01E5"/>
    <w:rsid w:val="007F0F20"/>
    <w:rsid w:val="007F0F9C"/>
    <w:rsid w:val="007F1063"/>
    <w:rsid w:val="007F13EB"/>
    <w:rsid w:val="007F1B17"/>
    <w:rsid w:val="007F1D2D"/>
    <w:rsid w:val="007F1DF3"/>
    <w:rsid w:val="007F1F03"/>
    <w:rsid w:val="007F1F3E"/>
    <w:rsid w:val="007F2441"/>
    <w:rsid w:val="007F250C"/>
    <w:rsid w:val="007F26B3"/>
    <w:rsid w:val="007F278B"/>
    <w:rsid w:val="007F2BA8"/>
    <w:rsid w:val="007F2EE7"/>
    <w:rsid w:val="007F3839"/>
    <w:rsid w:val="007F3982"/>
    <w:rsid w:val="007F448F"/>
    <w:rsid w:val="007F46EE"/>
    <w:rsid w:val="007F4B81"/>
    <w:rsid w:val="007F4BF1"/>
    <w:rsid w:val="007F4D76"/>
    <w:rsid w:val="007F4E9B"/>
    <w:rsid w:val="007F5223"/>
    <w:rsid w:val="007F5492"/>
    <w:rsid w:val="007F577E"/>
    <w:rsid w:val="007F5803"/>
    <w:rsid w:val="007F598C"/>
    <w:rsid w:val="007F5DD3"/>
    <w:rsid w:val="007F602F"/>
    <w:rsid w:val="007F6BDE"/>
    <w:rsid w:val="007F722B"/>
    <w:rsid w:val="007F73AE"/>
    <w:rsid w:val="007F781C"/>
    <w:rsid w:val="00800E03"/>
    <w:rsid w:val="00800EB9"/>
    <w:rsid w:val="00801153"/>
    <w:rsid w:val="00801394"/>
    <w:rsid w:val="0080145D"/>
    <w:rsid w:val="00801618"/>
    <w:rsid w:val="00801982"/>
    <w:rsid w:val="00801E2C"/>
    <w:rsid w:val="00801ECC"/>
    <w:rsid w:val="00801F6E"/>
    <w:rsid w:val="00802147"/>
    <w:rsid w:val="008022E7"/>
    <w:rsid w:val="008026A6"/>
    <w:rsid w:val="00802FB0"/>
    <w:rsid w:val="00802FE7"/>
    <w:rsid w:val="008031AC"/>
    <w:rsid w:val="008031EC"/>
    <w:rsid w:val="008037CF"/>
    <w:rsid w:val="00803B38"/>
    <w:rsid w:val="00803D7D"/>
    <w:rsid w:val="00803F3B"/>
    <w:rsid w:val="0080417F"/>
    <w:rsid w:val="00804C41"/>
    <w:rsid w:val="00805068"/>
    <w:rsid w:val="00805366"/>
    <w:rsid w:val="008054CC"/>
    <w:rsid w:val="008056AB"/>
    <w:rsid w:val="008056FB"/>
    <w:rsid w:val="0080588E"/>
    <w:rsid w:val="008067D3"/>
    <w:rsid w:val="0080691C"/>
    <w:rsid w:val="00807029"/>
    <w:rsid w:val="008072A6"/>
    <w:rsid w:val="008072EF"/>
    <w:rsid w:val="00807766"/>
    <w:rsid w:val="00807C2D"/>
    <w:rsid w:val="00807C9F"/>
    <w:rsid w:val="0081052D"/>
    <w:rsid w:val="008107AA"/>
    <w:rsid w:val="0081097B"/>
    <w:rsid w:val="00810A9A"/>
    <w:rsid w:val="00810BAE"/>
    <w:rsid w:val="00810CC4"/>
    <w:rsid w:val="008116F1"/>
    <w:rsid w:val="00811721"/>
    <w:rsid w:val="008122E7"/>
    <w:rsid w:val="00812441"/>
    <w:rsid w:val="00813DB0"/>
    <w:rsid w:val="00813F6C"/>
    <w:rsid w:val="008144DA"/>
    <w:rsid w:val="0081466C"/>
    <w:rsid w:val="008146EE"/>
    <w:rsid w:val="00814946"/>
    <w:rsid w:val="00814CF0"/>
    <w:rsid w:val="008150B1"/>
    <w:rsid w:val="00815517"/>
    <w:rsid w:val="00815577"/>
    <w:rsid w:val="008155D5"/>
    <w:rsid w:val="00815C4F"/>
    <w:rsid w:val="00815F93"/>
    <w:rsid w:val="0081623A"/>
    <w:rsid w:val="00816386"/>
    <w:rsid w:val="00816A75"/>
    <w:rsid w:val="00816AC1"/>
    <w:rsid w:val="0081746F"/>
    <w:rsid w:val="0081763A"/>
    <w:rsid w:val="008176D4"/>
    <w:rsid w:val="00817B49"/>
    <w:rsid w:val="0082018C"/>
    <w:rsid w:val="008201F8"/>
    <w:rsid w:val="00820A23"/>
    <w:rsid w:val="00820B50"/>
    <w:rsid w:val="00820D52"/>
    <w:rsid w:val="00820D9D"/>
    <w:rsid w:val="00820DEA"/>
    <w:rsid w:val="00820DF3"/>
    <w:rsid w:val="00820F33"/>
    <w:rsid w:val="00821675"/>
    <w:rsid w:val="008218CB"/>
    <w:rsid w:val="0082201B"/>
    <w:rsid w:val="008221FF"/>
    <w:rsid w:val="00822A23"/>
    <w:rsid w:val="00822B7F"/>
    <w:rsid w:val="00823035"/>
    <w:rsid w:val="008239C9"/>
    <w:rsid w:val="00823BDE"/>
    <w:rsid w:val="00823CE1"/>
    <w:rsid w:val="00823FD9"/>
    <w:rsid w:val="00824A18"/>
    <w:rsid w:val="008251E1"/>
    <w:rsid w:val="008253E5"/>
    <w:rsid w:val="00825438"/>
    <w:rsid w:val="00825C28"/>
    <w:rsid w:val="00825CAB"/>
    <w:rsid w:val="00825CB2"/>
    <w:rsid w:val="00826041"/>
    <w:rsid w:val="0082641C"/>
    <w:rsid w:val="008264CB"/>
    <w:rsid w:val="00826766"/>
    <w:rsid w:val="008268A9"/>
    <w:rsid w:val="008268BE"/>
    <w:rsid w:val="00826A58"/>
    <w:rsid w:val="00826AE8"/>
    <w:rsid w:val="00826B85"/>
    <w:rsid w:val="00826BDA"/>
    <w:rsid w:val="00826C83"/>
    <w:rsid w:val="00827E89"/>
    <w:rsid w:val="008317AC"/>
    <w:rsid w:val="00831BB0"/>
    <w:rsid w:val="00831BEB"/>
    <w:rsid w:val="00831D53"/>
    <w:rsid w:val="00831DC8"/>
    <w:rsid w:val="00832091"/>
    <w:rsid w:val="00832373"/>
    <w:rsid w:val="008329E7"/>
    <w:rsid w:val="00832CDA"/>
    <w:rsid w:val="00832EE1"/>
    <w:rsid w:val="0083309A"/>
    <w:rsid w:val="00833438"/>
    <w:rsid w:val="0083348C"/>
    <w:rsid w:val="008335A4"/>
    <w:rsid w:val="00833D6A"/>
    <w:rsid w:val="00834683"/>
    <w:rsid w:val="008354FB"/>
    <w:rsid w:val="0083580D"/>
    <w:rsid w:val="00835C2C"/>
    <w:rsid w:val="008379C7"/>
    <w:rsid w:val="00837CC4"/>
    <w:rsid w:val="00837E4B"/>
    <w:rsid w:val="00840076"/>
    <w:rsid w:val="008403E0"/>
    <w:rsid w:val="008408DF"/>
    <w:rsid w:val="00840917"/>
    <w:rsid w:val="00840981"/>
    <w:rsid w:val="00840F5A"/>
    <w:rsid w:val="00840F67"/>
    <w:rsid w:val="0084132D"/>
    <w:rsid w:val="0084154C"/>
    <w:rsid w:val="008416B3"/>
    <w:rsid w:val="008416F7"/>
    <w:rsid w:val="00841ACA"/>
    <w:rsid w:val="00842323"/>
    <w:rsid w:val="00842C02"/>
    <w:rsid w:val="0084349C"/>
    <w:rsid w:val="008434CF"/>
    <w:rsid w:val="00843A7C"/>
    <w:rsid w:val="00843EA5"/>
    <w:rsid w:val="0084408C"/>
    <w:rsid w:val="0084424C"/>
    <w:rsid w:val="008450C1"/>
    <w:rsid w:val="008459A7"/>
    <w:rsid w:val="00845A18"/>
    <w:rsid w:val="00846255"/>
    <w:rsid w:val="00846583"/>
    <w:rsid w:val="00846590"/>
    <w:rsid w:val="00846836"/>
    <w:rsid w:val="00846988"/>
    <w:rsid w:val="00846B89"/>
    <w:rsid w:val="00846DCC"/>
    <w:rsid w:val="008477B9"/>
    <w:rsid w:val="008477D0"/>
    <w:rsid w:val="00847989"/>
    <w:rsid w:val="00847F6E"/>
    <w:rsid w:val="00850351"/>
    <w:rsid w:val="00851981"/>
    <w:rsid w:val="00851C28"/>
    <w:rsid w:val="00852335"/>
    <w:rsid w:val="0085235C"/>
    <w:rsid w:val="008527EB"/>
    <w:rsid w:val="00852BF3"/>
    <w:rsid w:val="00852CB7"/>
    <w:rsid w:val="008541D1"/>
    <w:rsid w:val="00854517"/>
    <w:rsid w:val="00854632"/>
    <w:rsid w:val="00854893"/>
    <w:rsid w:val="00854BF3"/>
    <w:rsid w:val="00855155"/>
    <w:rsid w:val="00855451"/>
    <w:rsid w:val="008555AF"/>
    <w:rsid w:val="00855FA3"/>
    <w:rsid w:val="00856058"/>
    <w:rsid w:val="0085646A"/>
    <w:rsid w:val="00856727"/>
    <w:rsid w:val="00856760"/>
    <w:rsid w:val="00856873"/>
    <w:rsid w:val="0085720A"/>
    <w:rsid w:val="00857AE0"/>
    <w:rsid w:val="00860194"/>
    <w:rsid w:val="00860471"/>
    <w:rsid w:val="00860EB4"/>
    <w:rsid w:val="00861570"/>
    <w:rsid w:val="00862431"/>
    <w:rsid w:val="00862458"/>
    <w:rsid w:val="00862EF6"/>
    <w:rsid w:val="00863648"/>
    <w:rsid w:val="008645F2"/>
    <w:rsid w:val="0086468E"/>
    <w:rsid w:val="00864738"/>
    <w:rsid w:val="00864A70"/>
    <w:rsid w:val="00865055"/>
    <w:rsid w:val="00865570"/>
    <w:rsid w:val="00865637"/>
    <w:rsid w:val="008656AF"/>
    <w:rsid w:val="008656F0"/>
    <w:rsid w:val="008659C4"/>
    <w:rsid w:val="00865A98"/>
    <w:rsid w:val="00865A9E"/>
    <w:rsid w:val="00865EDE"/>
    <w:rsid w:val="00865F34"/>
    <w:rsid w:val="008669BD"/>
    <w:rsid w:val="00866B49"/>
    <w:rsid w:val="00866B4A"/>
    <w:rsid w:val="00867105"/>
    <w:rsid w:val="0086715D"/>
    <w:rsid w:val="00867241"/>
    <w:rsid w:val="008675A9"/>
    <w:rsid w:val="008677F7"/>
    <w:rsid w:val="00867A27"/>
    <w:rsid w:val="00867A41"/>
    <w:rsid w:val="00867FBE"/>
    <w:rsid w:val="008700F3"/>
    <w:rsid w:val="008709F2"/>
    <w:rsid w:val="008718C6"/>
    <w:rsid w:val="00871A43"/>
    <w:rsid w:val="0087245F"/>
    <w:rsid w:val="00872515"/>
    <w:rsid w:val="008728AB"/>
    <w:rsid w:val="00872C1D"/>
    <w:rsid w:val="008733EC"/>
    <w:rsid w:val="00873994"/>
    <w:rsid w:val="00873B8B"/>
    <w:rsid w:val="008742E5"/>
    <w:rsid w:val="008745FC"/>
    <w:rsid w:val="00874852"/>
    <w:rsid w:val="00874B6D"/>
    <w:rsid w:val="00875025"/>
    <w:rsid w:val="00875318"/>
    <w:rsid w:val="0087546D"/>
    <w:rsid w:val="00875747"/>
    <w:rsid w:val="00875ADA"/>
    <w:rsid w:val="00875BC2"/>
    <w:rsid w:val="00875DD1"/>
    <w:rsid w:val="00875FF3"/>
    <w:rsid w:val="008766DD"/>
    <w:rsid w:val="00877093"/>
    <w:rsid w:val="00877923"/>
    <w:rsid w:val="0088018B"/>
    <w:rsid w:val="00880A9B"/>
    <w:rsid w:val="00881131"/>
    <w:rsid w:val="008813E9"/>
    <w:rsid w:val="008817F4"/>
    <w:rsid w:val="00881D93"/>
    <w:rsid w:val="00881E3D"/>
    <w:rsid w:val="00882397"/>
    <w:rsid w:val="0088243C"/>
    <w:rsid w:val="00882747"/>
    <w:rsid w:val="00882AAA"/>
    <w:rsid w:val="008832E9"/>
    <w:rsid w:val="00883638"/>
    <w:rsid w:val="00883FE3"/>
    <w:rsid w:val="00883FFD"/>
    <w:rsid w:val="00884021"/>
    <w:rsid w:val="00884915"/>
    <w:rsid w:val="00884A5F"/>
    <w:rsid w:val="00884C68"/>
    <w:rsid w:val="00884CB5"/>
    <w:rsid w:val="008851CC"/>
    <w:rsid w:val="008855C1"/>
    <w:rsid w:val="008856B9"/>
    <w:rsid w:val="0088575E"/>
    <w:rsid w:val="0088582E"/>
    <w:rsid w:val="008858FB"/>
    <w:rsid w:val="00885908"/>
    <w:rsid w:val="00885C91"/>
    <w:rsid w:val="00886184"/>
    <w:rsid w:val="008862C5"/>
    <w:rsid w:val="008863F5"/>
    <w:rsid w:val="008864FF"/>
    <w:rsid w:val="00886936"/>
    <w:rsid w:val="00887113"/>
    <w:rsid w:val="008873DB"/>
    <w:rsid w:val="008874F2"/>
    <w:rsid w:val="00887609"/>
    <w:rsid w:val="0088774E"/>
    <w:rsid w:val="00887B76"/>
    <w:rsid w:val="00887CC1"/>
    <w:rsid w:val="008901DF"/>
    <w:rsid w:val="0089098C"/>
    <w:rsid w:val="00890B52"/>
    <w:rsid w:val="00890C75"/>
    <w:rsid w:val="00890DA3"/>
    <w:rsid w:val="0089121B"/>
    <w:rsid w:val="008914BA"/>
    <w:rsid w:val="00891A9F"/>
    <w:rsid w:val="00891C7D"/>
    <w:rsid w:val="00892171"/>
    <w:rsid w:val="0089224C"/>
    <w:rsid w:val="00892949"/>
    <w:rsid w:val="00892BC0"/>
    <w:rsid w:val="008933E0"/>
    <w:rsid w:val="00893AC9"/>
    <w:rsid w:val="00893BD7"/>
    <w:rsid w:val="0089419E"/>
    <w:rsid w:val="008941CD"/>
    <w:rsid w:val="008944F8"/>
    <w:rsid w:val="00894765"/>
    <w:rsid w:val="00894790"/>
    <w:rsid w:val="008947D3"/>
    <w:rsid w:val="00894E7C"/>
    <w:rsid w:val="00894FA7"/>
    <w:rsid w:val="00895837"/>
    <w:rsid w:val="008958D0"/>
    <w:rsid w:val="00895C19"/>
    <w:rsid w:val="00895CCB"/>
    <w:rsid w:val="0089605B"/>
    <w:rsid w:val="008964CF"/>
    <w:rsid w:val="00896C78"/>
    <w:rsid w:val="00896CDD"/>
    <w:rsid w:val="00896DBF"/>
    <w:rsid w:val="0089702D"/>
    <w:rsid w:val="00897DF2"/>
    <w:rsid w:val="008A06E8"/>
    <w:rsid w:val="008A09CD"/>
    <w:rsid w:val="008A0E5C"/>
    <w:rsid w:val="008A0F7C"/>
    <w:rsid w:val="008A114D"/>
    <w:rsid w:val="008A15E5"/>
    <w:rsid w:val="008A168D"/>
    <w:rsid w:val="008A1C65"/>
    <w:rsid w:val="008A1EC9"/>
    <w:rsid w:val="008A24C8"/>
    <w:rsid w:val="008A275C"/>
    <w:rsid w:val="008A2B5D"/>
    <w:rsid w:val="008A2E03"/>
    <w:rsid w:val="008A332B"/>
    <w:rsid w:val="008A3389"/>
    <w:rsid w:val="008A3AF4"/>
    <w:rsid w:val="008A3BE7"/>
    <w:rsid w:val="008A3C03"/>
    <w:rsid w:val="008A42DB"/>
    <w:rsid w:val="008A446D"/>
    <w:rsid w:val="008A4902"/>
    <w:rsid w:val="008A4A8C"/>
    <w:rsid w:val="008A4ECC"/>
    <w:rsid w:val="008A5389"/>
    <w:rsid w:val="008A5F06"/>
    <w:rsid w:val="008A6534"/>
    <w:rsid w:val="008A6897"/>
    <w:rsid w:val="008A6C8D"/>
    <w:rsid w:val="008A6DF8"/>
    <w:rsid w:val="008A74B5"/>
    <w:rsid w:val="008A7AAB"/>
    <w:rsid w:val="008A7BC8"/>
    <w:rsid w:val="008A7F15"/>
    <w:rsid w:val="008B05B7"/>
    <w:rsid w:val="008B0723"/>
    <w:rsid w:val="008B0BD9"/>
    <w:rsid w:val="008B0EF3"/>
    <w:rsid w:val="008B1755"/>
    <w:rsid w:val="008B1EE9"/>
    <w:rsid w:val="008B2328"/>
    <w:rsid w:val="008B2793"/>
    <w:rsid w:val="008B2DC8"/>
    <w:rsid w:val="008B312D"/>
    <w:rsid w:val="008B37BF"/>
    <w:rsid w:val="008B3AC3"/>
    <w:rsid w:val="008B41F9"/>
    <w:rsid w:val="008B42FE"/>
    <w:rsid w:val="008B43B4"/>
    <w:rsid w:val="008B45BD"/>
    <w:rsid w:val="008B4A14"/>
    <w:rsid w:val="008B4D4C"/>
    <w:rsid w:val="008B4EDD"/>
    <w:rsid w:val="008B5A17"/>
    <w:rsid w:val="008B606B"/>
    <w:rsid w:val="008B66B4"/>
    <w:rsid w:val="008B66C7"/>
    <w:rsid w:val="008B68E1"/>
    <w:rsid w:val="008B6E37"/>
    <w:rsid w:val="008B7001"/>
    <w:rsid w:val="008B701A"/>
    <w:rsid w:val="008B72EC"/>
    <w:rsid w:val="008B7550"/>
    <w:rsid w:val="008B7621"/>
    <w:rsid w:val="008B7649"/>
    <w:rsid w:val="008B768F"/>
    <w:rsid w:val="008B7F08"/>
    <w:rsid w:val="008C0656"/>
    <w:rsid w:val="008C082A"/>
    <w:rsid w:val="008C08D6"/>
    <w:rsid w:val="008C0A24"/>
    <w:rsid w:val="008C1071"/>
    <w:rsid w:val="008C1911"/>
    <w:rsid w:val="008C1C3E"/>
    <w:rsid w:val="008C1D2D"/>
    <w:rsid w:val="008C29EC"/>
    <w:rsid w:val="008C36A7"/>
    <w:rsid w:val="008C3E96"/>
    <w:rsid w:val="008C4E39"/>
    <w:rsid w:val="008C6007"/>
    <w:rsid w:val="008C605C"/>
    <w:rsid w:val="008C62A3"/>
    <w:rsid w:val="008C6701"/>
    <w:rsid w:val="008C6BA7"/>
    <w:rsid w:val="008C6BE3"/>
    <w:rsid w:val="008C7491"/>
    <w:rsid w:val="008C7755"/>
    <w:rsid w:val="008C7BF8"/>
    <w:rsid w:val="008D0520"/>
    <w:rsid w:val="008D09AD"/>
    <w:rsid w:val="008D0C1C"/>
    <w:rsid w:val="008D0D56"/>
    <w:rsid w:val="008D0EC9"/>
    <w:rsid w:val="008D115E"/>
    <w:rsid w:val="008D1443"/>
    <w:rsid w:val="008D14FF"/>
    <w:rsid w:val="008D1515"/>
    <w:rsid w:val="008D1A28"/>
    <w:rsid w:val="008D1C99"/>
    <w:rsid w:val="008D1E91"/>
    <w:rsid w:val="008D28CB"/>
    <w:rsid w:val="008D2A3C"/>
    <w:rsid w:val="008D2E06"/>
    <w:rsid w:val="008D2FE5"/>
    <w:rsid w:val="008D322B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D757D"/>
    <w:rsid w:val="008D7C83"/>
    <w:rsid w:val="008D7E7B"/>
    <w:rsid w:val="008E010E"/>
    <w:rsid w:val="008E0568"/>
    <w:rsid w:val="008E06B7"/>
    <w:rsid w:val="008E0EC2"/>
    <w:rsid w:val="008E1165"/>
    <w:rsid w:val="008E1D94"/>
    <w:rsid w:val="008E2111"/>
    <w:rsid w:val="008E288F"/>
    <w:rsid w:val="008E29B2"/>
    <w:rsid w:val="008E36AF"/>
    <w:rsid w:val="008E36FB"/>
    <w:rsid w:val="008E39E2"/>
    <w:rsid w:val="008E499E"/>
    <w:rsid w:val="008E4B1D"/>
    <w:rsid w:val="008E4C81"/>
    <w:rsid w:val="008E4C86"/>
    <w:rsid w:val="008E4FBF"/>
    <w:rsid w:val="008E53CA"/>
    <w:rsid w:val="008E580A"/>
    <w:rsid w:val="008E5F72"/>
    <w:rsid w:val="008E5F74"/>
    <w:rsid w:val="008E60DC"/>
    <w:rsid w:val="008E675A"/>
    <w:rsid w:val="008E76CB"/>
    <w:rsid w:val="008F0680"/>
    <w:rsid w:val="008F07EB"/>
    <w:rsid w:val="008F0CAC"/>
    <w:rsid w:val="008F13D2"/>
    <w:rsid w:val="008F1705"/>
    <w:rsid w:val="008F18B2"/>
    <w:rsid w:val="008F25AE"/>
    <w:rsid w:val="008F290D"/>
    <w:rsid w:val="008F2BC8"/>
    <w:rsid w:val="008F2FD3"/>
    <w:rsid w:val="008F301E"/>
    <w:rsid w:val="008F398A"/>
    <w:rsid w:val="008F3DC0"/>
    <w:rsid w:val="008F40BE"/>
    <w:rsid w:val="008F41E7"/>
    <w:rsid w:val="008F42A8"/>
    <w:rsid w:val="008F4493"/>
    <w:rsid w:val="008F4518"/>
    <w:rsid w:val="008F6715"/>
    <w:rsid w:val="008F6A1C"/>
    <w:rsid w:val="008F705B"/>
    <w:rsid w:val="008F70E0"/>
    <w:rsid w:val="008F74C4"/>
    <w:rsid w:val="008F787A"/>
    <w:rsid w:val="008F7A7C"/>
    <w:rsid w:val="00900180"/>
    <w:rsid w:val="0090022B"/>
    <w:rsid w:val="00900A3B"/>
    <w:rsid w:val="00900BF3"/>
    <w:rsid w:val="00901042"/>
    <w:rsid w:val="009013FB"/>
    <w:rsid w:val="00901B48"/>
    <w:rsid w:val="00901D57"/>
    <w:rsid w:val="00902831"/>
    <w:rsid w:val="00902B4D"/>
    <w:rsid w:val="00902D62"/>
    <w:rsid w:val="0090360C"/>
    <w:rsid w:val="009049AA"/>
    <w:rsid w:val="00904D4E"/>
    <w:rsid w:val="009051AE"/>
    <w:rsid w:val="00905625"/>
    <w:rsid w:val="00905BEE"/>
    <w:rsid w:val="00905E97"/>
    <w:rsid w:val="00905F30"/>
    <w:rsid w:val="0090628E"/>
    <w:rsid w:val="00906337"/>
    <w:rsid w:val="00906B42"/>
    <w:rsid w:val="00907217"/>
    <w:rsid w:val="009073A5"/>
    <w:rsid w:val="009079DE"/>
    <w:rsid w:val="00907A4A"/>
    <w:rsid w:val="00907BA9"/>
    <w:rsid w:val="009101D9"/>
    <w:rsid w:val="0091083B"/>
    <w:rsid w:val="00910AFF"/>
    <w:rsid w:val="00911FED"/>
    <w:rsid w:val="00912310"/>
    <w:rsid w:val="00912AD9"/>
    <w:rsid w:val="009130F7"/>
    <w:rsid w:val="0091372C"/>
    <w:rsid w:val="00913918"/>
    <w:rsid w:val="00914259"/>
    <w:rsid w:val="009142A1"/>
    <w:rsid w:val="00914B45"/>
    <w:rsid w:val="00914F1F"/>
    <w:rsid w:val="00916A7A"/>
    <w:rsid w:val="00916A80"/>
    <w:rsid w:val="00916F3D"/>
    <w:rsid w:val="00916FE9"/>
    <w:rsid w:val="009173B6"/>
    <w:rsid w:val="009176B8"/>
    <w:rsid w:val="009178FD"/>
    <w:rsid w:val="00917AC5"/>
    <w:rsid w:val="00917EA7"/>
    <w:rsid w:val="00920C5E"/>
    <w:rsid w:val="00920DCB"/>
    <w:rsid w:val="00920E03"/>
    <w:rsid w:val="00921034"/>
    <w:rsid w:val="00921149"/>
    <w:rsid w:val="0092120D"/>
    <w:rsid w:val="0092174E"/>
    <w:rsid w:val="00921871"/>
    <w:rsid w:val="00921D1F"/>
    <w:rsid w:val="00921D67"/>
    <w:rsid w:val="0092209F"/>
    <w:rsid w:val="009223B6"/>
    <w:rsid w:val="00922680"/>
    <w:rsid w:val="00922C42"/>
    <w:rsid w:val="00922D8F"/>
    <w:rsid w:val="009232DA"/>
    <w:rsid w:val="00923537"/>
    <w:rsid w:val="009239E2"/>
    <w:rsid w:val="00923B9A"/>
    <w:rsid w:val="00923DA6"/>
    <w:rsid w:val="009240D5"/>
    <w:rsid w:val="00924C5D"/>
    <w:rsid w:val="00925BD7"/>
    <w:rsid w:val="00925E14"/>
    <w:rsid w:val="00925EE7"/>
    <w:rsid w:val="00925F47"/>
    <w:rsid w:val="00926525"/>
    <w:rsid w:val="0092693A"/>
    <w:rsid w:val="00927080"/>
    <w:rsid w:val="00927C1F"/>
    <w:rsid w:val="009301AF"/>
    <w:rsid w:val="009306ED"/>
    <w:rsid w:val="00930FF8"/>
    <w:rsid w:val="00931824"/>
    <w:rsid w:val="00931C6D"/>
    <w:rsid w:val="00931EC2"/>
    <w:rsid w:val="009327A6"/>
    <w:rsid w:val="009329B2"/>
    <w:rsid w:val="00932CBA"/>
    <w:rsid w:val="00933065"/>
    <w:rsid w:val="009330E5"/>
    <w:rsid w:val="00933268"/>
    <w:rsid w:val="0093396A"/>
    <w:rsid w:val="009339EA"/>
    <w:rsid w:val="00933D71"/>
    <w:rsid w:val="00933ED9"/>
    <w:rsid w:val="009345F4"/>
    <w:rsid w:val="009346E2"/>
    <w:rsid w:val="00934B7A"/>
    <w:rsid w:val="0093562B"/>
    <w:rsid w:val="009364A1"/>
    <w:rsid w:val="009369FD"/>
    <w:rsid w:val="00936B2F"/>
    <w:rsid w:val="00936C40"/>
    <w:rsid w:val="00936CFC"/>
    <w:rsid w:val="009374B2"/>
    <w:rsid w:val="00937BF9"/>
    <w:rsid w:val="00937D84"/>
    <w:rsid w:val="00937DFB"/>
    <w:rsid w:val="009401C2"/>
    <w:rsid w:val="00940283"/>
    <w:rsid w:val="0094092C"/>
    <w:rsid w:val="009409B2"/>
    <w:rsid w:val="009409D0"/>
    <w:rsid w:val="00940EAC"/>
    <w:rsid w:val="00940EF8"/>
    <w:rsid w:val="00941047"/>
    <w:rsid w:val="00941697"/>
    <w:rsid w:val="009416B0"/>
    <w:rsid w:val="00941A5B"/>
    <w:rsid w:val="00941A98"/>
    <w:rsid w:val="009424BE"/>
    <w:rsid w:val="00942506"/>
    <w:rsid w:val="00943387"/>
    <w:rsid w:val="00943547"/>
    <w:rsid w:val="00943FAA"/>
    <w:rsid w:val="009440AB"/>
    <w:rsid w:val="0094428C"/>
    <w:rsid w:val="009443B8"/>
    <w:rsid w:val="00944650"/>
    <w:rsid w:val="00944791"/>
    <w:rsid w:val="00944E20"/>
    <w:rsid w:val="0094535B"/>
    <w:rsid w:val="009459EA"/>
    <w:rsid w:val="00946131"/>
    <w:rsid w:val="00946252"/>
    <w:rsid w:val="00946509"/>
    <w:rsid w:val="0094667B"/>
    <w:rsid w:val="0094684F"/>
    <w:rsid w:val="00946AA4"/>
    <w:rsid w:val="00946BAC"/>
    <w:rsid w:val="009472D8"/>
    <w:rsid w:val="0094742F"/>
    <w:rsid w:val="009478FA"/>
    <w:rsid w:val="00947A4A"/>
    <w:rsid w:val="00947D75"/>
    <w:rsid w:val="00947E65"/>
    <w:rsid w:val="00947F4F"/>
    <w:rsid w:val="00950206"/>
    <w:rsid w:val="00950561"/>
    <w:rsid w:val="0095063F"/>
    <w:rsid w:val="00950770"/>
    <w:rsid w:val="00950795"/>
    <w:rsid w:val="00950D58"/>
    <w:rsid w:val="00951488"/>
    <w:rsid w:val="00951ADB"/>
    <w:rsid w:val="00951BF5"/>
    <w:rsid w:val="00951CDF"/>
    <w:rsid w:val="009523E2"/>
    <w:rsid w:val="009529A2"/>
    <w:rsid w:val="00952A71"/>
    <w:rsid w:val="00952DFA"/>
    <w:rsid w:val="009531FA"/>
    <w:rsid w:val="009533F2"/>
    <w:rsid w:val="009535FA"/>
    <w:rsid w:val="00953947"/>
    <w:rsid w:val="0095406A"/>
    <w:rsid w:val="00954314"/>
    <w:rsid w:val="00954C51"/>
    <w:rsid w:val="00954CBE"/>
    <w:rsid w:val="00955160"/>
    <w:rsid w:val="009552E1"/>
    <w:rsid w:val="0095569C"/>
    <w:rsid w:val="00955D5A"/>
    <w:rsid w:val="00955EEC"/>
    <w:rsid w:val="009563FF"/>
    <w:rsid w:val="0095688C"/>
    <w:rsid w:val="00956965"/>
    <w:rsid w:val="00956A65"/>
    <w:rsid w:val="00957331"/>
    <w:rsid w:val="009573AD"/>
    <w:rsid w:val="0095774B"/>
    <w:rsid w:val="009577C0"/>
    <w:rsid w:val="009577E0"/>
    <w:rsid w:val="009579E8"/>
    <w:rsid w:val="00957EDC"/>
    <w:rsid w:val="00957F54"/>
    <w:rsid w:val="00960781"/>
    <w:rsid w:val="009609E6"/>
    <w:rsid w:val="00960CEA"/>
    <w:rsid w:val="00960D48"/>
    <w:rsid w:val="009610F9"/>
    <w:rsid w:val="009614A9"/>
    <w:rsid w:val="00961C41"/>
    <w:rsid w:val="0096205F"/>
    <w:rsid w:val="00962387"/>
    <w:rsid w:val="00962924"/>
    <w:rsid w:val="0096292A"/>
    <w:rsid w:val="00962C88"/>
    <w:rsid w:val="00962D36"/>
    <w:rsid w:val="00963832"/>
    <w:rsid w:val="00963D3B"/>
    <w:rsid w:val="009643D0"/>
    <w:rsid w:val="0096456B"/>
    <w:rsid w:val="0096472D"/>
    <w:rsid w:val="009647F3"/>
    <w:rsid w:val="00964801"/>
    <w:rsid w:val="009652CF"/>
    <w:rsid w:val="00965CF9"/>
    <w:rsid w:val="00965EFE"/>
    <w:rsid w:val="009667B9"/>
    <w:rsid w:val="0096681C"/>
    <w:rsid w:val="00966BBA"/>
    <w:rsid w:val="00966E33"/>
    <w:rsid w:val="009670BF"/>
    <w:rsid w:val="00967185"/>
    <w:rsid w:val="00970288"/>
    <w:rsid w:val="0097067F"/>
    <w:rsid w:val="009707C7"/>
    <w:rsid w:val="00970A5C"/>
    <w:rsid w:val="00970BF5"/>
    <w:rsid w:val="00970E0A"/>
    <w:rsid w:val="0097126E"/>
    <w:rsid w:val="009712EC"/>
    <w:rsid w:val="00971600"/>
    <w:rsid w:val="009719D2"/>
    <w:rsid w:val="00972352"/>
    <w:rsid w:val="00972471"/>
    <w:rsid w:val="00972935"/>
    <w:rsid w:val="00972AD7"/>
    <w:rsid w:val="009739B4"/>
    <w:rsid w:val="00973A7D"/>
    <w:rsid w:val="00973A9C"/>
    <w:rsid w:val="00973B69"/>
    <w:rsid w:val="00974472"/>
    <w:rsid w:val="00974599"/>
    <w:rsid w:val="00974808"/>
    <w:rsid w:val="00974A04"/>
    <w:rsid w:val="00974B3D"/>
    <w:rsid w:val="0097511E"/>
    <w:rsid w:val="00975C2E"/>
    <w:rsid w:val="00975EF1"/>
    <w:rsid w:val="0097679E"/>
    <w:rsid w:val="00976AEE"/>
    <w:rsid w:val="00976F1E"/>
    <w:rsid w:val="00977D3A"/>
    <w:rsid w:val="0098047F"/>
    <w:rsid w:val="0098055D"/>
    <w:rsid w:val="00980692"/>
    <w:rsid w:val="009806B9"/>
    <w:rsid w:val="00980A1B"/>
    <w:rsid w:val="009811DC"/>
    <w:rsid w:val="009811E1"/>
    <w:rsid w:val="00981459"/>
    <w:rsid w:val="00981493"/>
    <w:rsid w:val="00981727"/>
    <w:rsid w:val="0098172F"/>
    <w:rsid w:val="00981D41"/>
    <w:rsid w:val="0098263A"/>
    <w:rsid w:val="0098297A"/>
    <w:rsid w:val="00982DB4"/>
    <w:rsid w:val="00983F27"/>
    <w:rsid w:val="009849DB"/>
    <w:rsid w:val="00984A54"/>
    <w:rsid w:val="00984C0E"/>
    <w:rsid w:val="00985401"/>
    <w:rsid w:val="0098542F"/>
    <w:rsid w:val="009857F1"/>
    <w:rsid w:val="009859A2"/>
    <w:rsid w:val="009859FE"/>
    <w:rsid w:val="00985B32"/>
    <w:rsid w:val="00985B95"/>
    <w:rsid w:val="00985BF9"/>
    <w:rsid w:val="00985D45"/>
    <w:rsid w:val="00986683"/>
    <w:rsid w:val="00986873"/>
    <w:rsid w:val="00986ADB"/>
    <w:rsid w:val="00986FCF"/>
    <w:rsid w:val="0098738F"/>
    <w:rsid w:val="009875BA"/>
    <w:rsid w:val="00987927"/>
    <w:rsid w:val="00987FE0"/>
    <w:rsid w:val="00990599"/>
    <w:rsid w:val="00990C0E"/>
    <w:rsid w:val="00990C95"/>
    <w:rsid w:val="00990ED9"/>
    <w:rsid w:val="00991513"/>
    <w:rsid w:val="009915C2"/>
    <w:rsid w:val="00991A37"/>
    <w:rsid w:val="009924B4"/>
    <w:rsid w:val="00992BD3"/>
    <w:rsid w:val="00992D4C"/>
    <w:rsid w:val="00992F0E"/>
    <w:rsid w:val="0099307D"/>
    <w:rsid w:val="0099309B"/>
    <w:rsid w:val="00993121"/>
    <w:rsid w:val="009931A4"/>
    <w:rsid w:val="009931CA"/>
    <w:rsid w:val="009934E6"/>
    <w:rsid w:val="00993A9A"/>
    <w:rsid w:val="00993EA7"/>
    <w:rsid w:val="0099434C"/>
    <w:rsid w:val="00994484"/>
    <w:rsid w:val="009953FE"/>
    <w:rsid w:val="0099543C"/>
    <w:rsid w:val="00995764"/>
    <w:rsid w:val="009958E6"/>
    <w:rsid w:val="00995B36"/>
    <w:rsid w:val="00995C8D"/>
    <w:rsid w:val="00995FC8"/>
    <w:rsid w:val="00996664"/>
    <w:rsid w:val="00996966"/>
    <w:rsid w:val="00996C7E"/>
    <w:rsid w:val="009973BE"/>
    <w:rsid w:val="00997D92"/>
    <w:rsid w:val="00997F52"/>
    <w:rsid w:val="009A1162"/>
    <w:rsid w:val="009A13B9"/>
    <w:rsid w:val="009A1655"/>
    <w:rsid w:val="009A1743"/>
    <w:rsid w:val="009A1C7D"/>
    <w:rsid w:val="009A1E23"/>
    <w:rsid w:val="009A20CA"/>
    <w:rsid w:val="009A2667"/>
    <w:rsid w:val="009A2B6A"/>
    <w:rsid w:val="009A2C64"/>
    <w:rsid w:val="009A2DD4"/>
    <w:rsid w:val="009A3574"/>
    <w:rsid w:val="009A35D9"/>
    <w:rsid w:val="009A3B1A"/>
    <w:rsid w:val="009A3FFA"/>
    <w:rsid w:val="009A41D2"/>
    <w:rsid w:val="009A4502"/>
    <w:rsid w:val="009A4C52"/>
    <w:rsid w:val="009A4CAE"/>
    <w:rsid w:val="009A4CE4"/>
    <w:rsid w:val="009A54BD"/>
    <w:rsid w:val="009A550D"/>
    <w:rsid w:val="009A59A7"/>
    <w:rsid w:val="009A6280"/>
    <w:rsid w:val="009A644C"/>
    <w:rsid w:val="009A6C92"/>
    <w:rsid w:val="009A7B47"/>
    <w:rsid w:val="009A7ED9"/>
    <w:rsid w:val="009A7EE4"/>
    <w:rsid w:val="009A7F7F"/>
    <w:rsid w:val="009B0C7B"/>
    <w:rsid w:val="009B1537"/>
    <w:rsid w:val="009B15D6"/>
    <w:rsid w:val="009B286F"/>
    <w:rsid w:val="009B28F0"/>
    <w:rsid w:val="009B2A96"/>
    <w:rsid w:val="009B2AEF"/>
    <w:rsid w:val="009B2C89"/>
    <w:rsid w:val="009B2D9B"/>
    <w:rsid w:val="009B33ED"/>
    <w:rsid w:val="009B4372"/>
    <w:rsid w:val="009B471D"/>
    <w:rsid w:val="009B4951"/>
    <w:rsid w:val="009B4F87"/>
    <w:rsid w:val="009B51B6"/>
    <w:rsid w:val="009B55CD"/>
    <w:rsid w:val="009B564D"/>
    <w:rsid w:val="009B5BC0"/>
    <w:rsid w:val="009B5F44"/>
    <w:rsid w:val="009B626C"/>
    <w:rsid w:val="009B6F6D"/>
    <w:rsid w:val="009B7217"/>
    <w:rsid w:val="009B7F7F"/>
    <w:rsid w:val="009C0509"/>
    <w:rsid w:val="009C09CE"/>
    <w:rsid w:val="009C1009"/>
    <w:rsid w:val="009C123C"/>
    <w:rsid w:val="009C164C"/>
    <w:rsid w:val="009C19FC"/>
    <w:rsid w:val="009C1A30"/>
    <w:rsid w:val="009C1FF7"/>
    <w:rsid w:val="009C2107"/>
    <w:rsid w:val="009C22F3"/>
    <w:rsid w:val="009C2522"/>
    <w:rsid w:val="009C27EB"/>
    <w:rsid w:val="009C28B5"/>
    <w:rsid w:val="009C2BAA"/>
    <w:rsid w:val="009C2BFC"/>
    <w:rsid w:val="009C2D73"/>
    <w:rsid w:val="009C31EB"/>
    <w:rsid w:val="009C35D4"/>
    <w:rsid w:val="009C36FC"/>
    <w:rsid w:val="009C3977"/>
    <w:rsid w:val="009C44D1"/>
    <w:rsid w:val="009C474E"/>
    <w:rsid w:val="009C4914"/>
    <w:rsid w:val="009C4E14"/>
    <w:rsid w:val="009C51E9"/>
    <w:rsid w:val="009C5351"/>
    <w:rsid w:val="009C5634"/>
    <w:rsid w:val="009C59CE"/>
    <w:rsid w:val="009C6740"/>
    <w:rsid w:val="009C6F53"/>
    <w:rsid w:val="009C7F18"/>
    <w:rsid w:val="009C7FDB"/>
    <w:rsid w:val="009D006E"/>
    <w:rsid w:val="009D027A"/>
    <w:rsid w:val="009D02F5"/>
    <w:rsid w:val="009D072A"/>
    <w:rsid w:val="009D0BD3"/>
    <w:rsid w:val="009D11AA"/>
    <w:rsid w:val="009D1743"/>
    <w:rsid w:val="009D199C"/>
    <w:rsid w:val="009D19E7"/>
    <w:rsid w:val="009D1B82"/>
    <w:rsid w:val="009D1F79"/>
    <w:rsid w:val="009D20AA"/>
    <w:rsid w:val="009D2244"/>
    <w:rsid w:val="009D2599"/>
    <w:rsid w:val="009D25A0"/>
    <w:rsid w:val="009D2758"/>
    <w:rsid w:val="009D27B1"/>
    <w:rsid w:val="009D299B"/>
    <w:rsid w:val="009D2D42"/>
    <w:rsid w:val="009D2F4D"/>
    <w:rsid w:val="009D30EE"/>
    <w:rsid w:val="009D45EE"/>
    <w:rsid w:val="009D531B"/>
    <w:rsid w:val="009D5D31"/>
    <w:rsid w:val="009D6FCD"/>
    <w:rsid w:val="009D6FD6"/>
    <w:rsid w:val="009D701A"/>
    <w:rsid w:val="009D7238"/>
    <w:rsid w:val="009D72B0"/>
    <w:rsid w:val="009D74F3"/>
    <w:rsid w:val="009D750D"/>
    <w:rsid w:val="009E0226"/>
    <w:rsid w:val="009E0388"/>
    <w:rsid w:val="009E0424"/>
    <w:rsid w:val="009E07D8"/>
    <w:rsid w:val="009E090E"/>
    <w:rsid w:val="009E0C60"/>
    <w:rsid w:val="009E10BB"/>
    <w:rsid w:val="009E1165"/>
    <w:rsid w:val="009E125E"/>
    <w:rsid w:val="009E1328"/>
    <w:rsid w:val="009E14D1"/>
    <w:rsid w:val="009E14EC"/>
    <w:rsid w:val="009E1F1A"/>
    <w:rsid w:val="009E2007"/>
    <w:rsid w:val="009E220B"/>
    <w:rsid w:val="009E27C6"/>
    <w:rsid w:val="009E2BC5"/>
    <w:rsid w:val="009E3982"/>
    <w:rsid w:val="009E3A5A"/>
    <w:rsid w:val="009E3D8F"/>
    <w:rsid w:val="009E4CC6"/>
    <w:rsid w:val="009E5CF9"/>
    <w:rsid w:val="009E5D8C"/>
    <w:rsid w:val="009E6393"/>
    <w:rsid w:val="009E6577"/>
    <w:rsid w:val="009E6647"/>
    <w:rsid w:val="009E6BA6"/>
    <w:rsid w:val="009E6CEC"/>
    <w:rsid w:val="009E6CF4"/>
    <w:rsid w:val="009E6D3E"/>
    <w:rsid w:val="009E738F"/>
    <w:rsid w:val="009E76E2"/>
    <w:rsid w:val="009E7830"/>
    <w:rsid w:val="009F0482"/>
    <w:rsid w:val="009F0936"/>
    <w:rsid w:val="009F0C88"/>
    <w:rsid w:val="009F104E"/>
    <w:rsid w:val="009F17EB"/>
    <w:rsid w:val="009F1A08"/>
    <w:rsid w:val="009F1B89"/>
    <w:rsid w:val="009F1E6A"/>
    <w:rsid w:val="009F20E2"/>
    <w:rsid w:val="009F20FF"/>
    <w:rsid w:val="009F22F3"/>
    <w:rsid w:val="009F23A0"/>
    <w:rsid w:val="009F23C0"/>
    <w:rsid w:val="009F29A7"/>
    <w:rsid w:val="009F2FB0"/>
    <w:rsid w:val="009F353A"/>
    <w:rsid w:val="009F3A92"/>
    <w:rsid w:val="009F3C7D"/>
    <w:rsid w:val="009F3D5B"/>
    <w:rsid w:val="009F3E2C"/>
    <w:rsid w:val="009F410B"/>
    <w:rsid w:val="009F444B"/>
    <w:rsid w:val="009F458F"/>
    <w:rsid w:val="009F524B"/>
    <w:rsid w:val="009F5B82"/>
    <w:rsid w:val="009F5C1F"/>
    <w:rsid w:val="009F68BE"/>
    <w:rsid w:val="009F7137"/>
    <w:rsid w:val="009F73AE"/>
    <w:rsid w:val="009F73C5"/>
    <w:rsid w:val="009F742E"/>
    <w:rsid w:val="009F7545"/>
    <w:rsid w:val="009F772A"/>
    <w:rsid w:val="00A00055"/>
    <w:rsid w:val="00A00195"/>
    <w:rsid w:val="00A00229"/>
    <w:rsid w:val="00A00259"/>
    <w:rsid w:val="00A00B0A"/>
    <w:rsid w:val="00A00BCB"/>
    <w:rsid w:val="00A014C9"/>
    <w:rsid w:val="00A017DB"/>
    <w:rsid w:val="00A01B39"/>
    <w:rsid w:val="00A01E84"/>
    <w:rsid w:val="00A01F45"/>
    <w:rsid w:val="00A020BD"/>
    <w:rsid w:val="00A027EC"/>
    <w:rsid w:val="00A02C30"/>
    <w:rsid w:val="00A02CE9"/>
    <w:rsid w:val="00A03312"/>
    <w:rsid w:val="00A03CB9"/>
    <w:rsid w:val="00A03E86"/>
    <w:rsid w:val="00A04044"/>
    <w:rsid w:val="00A04A20"/>
    <w:rsid w:val="00A04CB3"/>
    <w:rsid w:val="00A054D8"/>
    <w:rsid w:val="00A057F3"/>
    <w:rsid w:val="00A0643C"/>
    <w:rsid w:val="00A06AFD"/>
    <w:rsid w:val="00A06D8F"/>
    <w:rsid w:val="00A07019"/>
    <w:rsid w:val="00A0709F"/>
    <w:rsid w:val="00A0741B"/>
    <w:rsid w:val="00A07A34"/>
    <w:rsid w:val="00A07ACB"/>
    <w:rsid w:val="00A07EBD"/>
    <w:rsid w:val="00A102E5"/>
    <w:rsid w:val="00A10831"/>
    <w:rsid w:val="00A10A5D"/>
    <w:rsid w:val="00A10AED"/>
    <w:rsid w:val="00A10B6D"/>
    <w:rsid w:val="00A11149"/>
    <w:rsid w:val="00A113A1"/>
    <w:rsid w:val="00A11468"/>
    <w:rsid w:val="00A11FBE"/>
    <w:rsid w:val="00A12233"/>
    <w:rsid w:val="00A1299D"/>
    <w:rsid w:val="00A12A3A"/>
    <w:rsid w:val="00A12C03"/>
    <w:rsid w:val="00A13410"/>
    <w:rsid w:val="00A137EC"/>
    <w:rsid w:val="00A13AE2"/>
    <w:rsid w:val="00A13D51"/>
    <w:rsid w:val="00A143B9"/>
    <w:rsid w:val="00A14568"/>
    <w:rsid w:val="00A1463A"/>
    <w:rsid w:val="00A146B0"/>
    <w:rsid w:val="00A14804"/>
    <w:rsid w:val="00A14B97"/>
    <w:rsid w:val="00A15217"/>
    <w:rsid w:val="00A152CD"/>
    <w:rsid w:val="00A1535F"/>
    <w:rsid w:val="00A15626"/>
    <w:rsid w:val="00A156AB"/>
    <w:rsid w:val="00A156E7"/>
    <w:rsid w:val="00A15B7D"/>
    <w:rsid w:val="00A15BC1"/>
    <w:rsid w:val="00A15C54"/>
    <w:rsid w:val="00A17155"/>
    <w:rsid w:val="00A17582"/>
    <w:rsid w:val="00A1770B"/>
    <w:rsid w:val="00A17FBD"/>
    <w:rsid w:val="00A20806"/>
    <w:rsid w:val="00A20979"/>
    <w:rsid w:val="00A20AF2"/>
    <w:rsid w:val="00A20C0A"/>
    <w:rsid w:val="00A20D45"/>
    <w:rsid w:val="00A20E63"/>
    <w:rsid w:val="00A21DE9"/>
    <w:rsid w:val="00A220A2"/>
    <w:rsid w:val="00A22171"/>
    <w:rsid w:val="00A2218A"/>
    <w:rsid w:val="00A22203"/>
    <w:rsid w:val="00A22417"/>
    <w:rsid w:val="00A22699"/>
    <w:rsid w:val="00A228D4"/>
    <w:rsid w:val="00A22FAE"/>
    <w:rsid w:val="00A2328C"/>
    <w:rsid w:val="00A239FB"/>
    <w:rsid w:val="00A23E7D"/>
    <w:rsid w:val="00A2422E"/>
    <w:rsid w:val="00A2449C"/>
    <w:rsid w:val="00A247A1"/>
    <w:rsid w:val="00A249FE"/>
    <w:rsid w:val="00A25B24"/>
    <w:rsid w:val="00A25BFD"/>
    <w:rsid w:val="00A25D9B"/>
    <w:rsid w:val="00A26093"/>
    <w:rsid w:val="00A26114"/>
    <w:rsid w:val="00A26215"/>
    <w:rsid w:val="00A262CE"/>
    <w:rsid w:val="00A26CC0"/>
    <w:rsid w:val="00A26CEB"/>
    <w:rsid w:val="00A271C1"/>
    <w:rsid w:val="00A2725D"/>
    <w:rsid w:val="00A272FB"/>
    <w:rsid w:val="00A27722"/>
    <w:rsid w:val="00A27D2F"/>
    <w:rsid w:val="00A304B9"/>
    <w:rsid w:val="00A30DDF"/>
    <w:rsid w:val="00A30E86"/>
    <w:rsid w:val="00A3125F"/>
    <w:rsid w:val="00A3137B"/>
    <w:rsid w:val="00A31D29"/>
    <w:rsid w:val="00A31F74"/>
    <w:rsid w:val="00A320F6"/>
    <w:rsid w:val="00A322B0"/>
    <w:rsid w:val="00A322C6"/>
    <w:rsid w:val="00A32648"/>
    <w:rsid w:val="00A32A0B"/>
    <w:rsid w:val="00A32A47"/>
    <w:rsid w:val="00A32D6D"/>
    <w:rsid w:val="00A3336D"/>
    <w:rsid w:val="00A33887"/>
    <w:rsid w:val="00A33A49"/>
    <w:rsid w:val="00A34372"/>
    <w:rsid w:val="00A3477E"/>
    <w:rsid w:val="00A348E0"/>
    <w:rsid w:val="00A3525A"/>
    <w:rsid w:val="00A3526D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08BD"/>
    <w:rsid w:val="00A40A32"/>
    <w:rsid w:val="00A41E37"/>
    <w:rsid w:val="00A422C5"/>
    <w:rsid w:val="00A4250E"/>
    <w:rsid w:val="00A42667"/>
    <w:rsid w:val="00A426D8"/>
    <w:rsid w:val="00A42872"/>
    <w:rsid w:val="00A42A06"/>
    <w:rsid w:val="00A43225"/>
    <w:rsid w:val="00A438A4"/>
    <w:rsid w:val="00A43DA1"/>
    <w:rsid w:val="00A43DF0"/>
    <w:rsid w:val="00A4410E"/>
    <w:rsid w:val="00A443FE"/>
    <w:rsid w:val="00A4490E"/>
    <w:rsid w:val="00A44A80"/>
    <w:rsid w:val="00A44AAA"/>
    <w:rsid w:val="00A44D8F"/>
    <w:rsid w:val="00A45114"/>
    <w:rsid w:val="00A45B47"/>
    <w:rsid w:val="00A4653A"/>
    <w:rsid w:val="00A4696C"/>
    <w:rsid w:val="00A46CAE"/>
    <w:rsid w:val="00A46FC4"/>
    <w:rsid w:val="00A47595"/>
    <w:rsid w:val="00A475C9"/>
    <w:rsid w:val="00A47652"/>
    <w:rsid w:val="00A476DF"/>
    <w:rsid w:val="00A501E4"/>
    <w:rsid w:val="00A504AE"/>
    <w:rsid w:val="00A50FA8"/>
    <w:rsid w:val="00A510DB"/>
    <w:rsid w:val="00A519C9"/>
    <w:rsid w:val="00A52115"/>
    <w:rsid w:val="00A5211D"/>
    <w:rsid w:val="00A522BF"/>
    <w:rsid w:val="00A5270D"/>
    <w:rsid w:val="00A52A10"/>
    <w:rsid w:val="00A52DDC"/>
    <w:rsid w:val="00A535C9"/>
    <w:rsid w:val="00A537FB"/>
    <w:rsid w:val="00A538AF"/>
    <w:rsid w:val="00A54271"/>
    <w:rsid w:val="00A547F3"/>
    <w:rsid w:val="00A54AC9"/>
    <w:rsid w:val="00A55218"/>
    <w:rsid w:val="00A559EC"/>
    <w:rsid w:val="00A56273"/>
    <w:rsid w:val="00A5628B"/>
    <w:rsid w:val="00A56442"/>
    <w:rsid w:val="00A56832"/>
    <w:rsid w:val="00A56AFB"/>
    <w:rsid w:val="00A576EE"/>
    <w:rsid w:val="00A57BBC"/>
    <w:rsid w:val="00A606A1"/>
    <w:rsid w:val="00A6136B"/>
    <w:rsid w:val="00A61886"/>
    <w:rsid w:val="00A61E7B"/>
    <w:rsid w:val="00A6215B"/>
    <w:rsid w:val="00A62C39"/>
    <w:rsid w:val="00A635D4"/>
    <w:rsid w:val="00A63FB7"/>
    <w:rsid w:val="00A6477D"/>
    <w:rsid w:val="00A64AA7"/>
    <w:rsid w:val="00A64D6D"/>
    <w:rsid w:val="00A651BA"/>
    <w:rsid w:val="00A65C85"/>
    <w:rsid w:val="00A66027"/>
    <w:rsid w:val="00A66062"/>
    <w:rsid w:val="00A6618B"/>
    <w:rsid w:val="00A66759"/>
    <w:rsid w:val="00A66A14"/>
    <w:rsid w:val="00A66ECD"/>
    <w:rsid w:val="00A66FDC"/>
    <w:rsid w:val="00A670ED"/>
    <w:rsid w:val="00A67478"/>
    <w:rsid w:val="00A677CA"/>
    <w:rsid w:val="00A679FA"/>
    <w:rsid w:val="00A67CB5"/>
    <w:rsid w:val="00A67FE8"/>
    <w:rsid w:val="00A70065"/>
    <w:rsid w:val="00A706B0"/>
    <w:rsid w:val="00A70D98"/>
    <w:rsid w:val="00A70DAB"/>
    <w:rsid w:val="00A7101C"/>
    <w:rsid w:val="00A71100"/>
    <w:rsid w:val="00A71873"/>
    <w:rsid w:val="00A71930"/>
    <w:rsid w:val="00A721F7"/>
    <w:rsid w:val="00A72834"/>
    <w:rsid w:val="00A72FD9"/>
    <w:rsid w:val="00A73059"/>
    <w:rsid w:val="00A73170"/>
    <w:rsid w:val="00A73327"/>
    <w:rsid w:val="00A733CF"/>
    <w:rsid w:val="00A73993"/>
    <w:rsid w:val="00A73D93"/>
    <w:rsid w:val="00A73F84"/>
    <w:rsid w:val="00A7437B"/>
    <w:rsid w:val="00A748BE"/>
    <w:rsid w:val="00A74E55"/>
    <w:rsid w:val="00A7549E"/>
    <w:rsid w:val="00A7593E"/>
    <w:rsid w:val="00A75C42"/>
    <w:rsid w:val="00A75E0D"/>
    <w:rsid w:val="00A75EAA"/>
    <w:rsid w:val="00A75F44"/>
    <w:rsid w:val="00A75F64"/>
    <w:rsid w:val="00A76402"/>
    <w:rsid w:val="00A76466"/>
    <w:rsid w:val="00A76991"/>
    <w:rsid w:val="00A7701C"/>
    <w:rsid w:val="00A7709D"/>
    <w:rsid w:val="00A77238"/>
    <w:rsid w:val="00A77249"/>
    <w:rsid w:val="00A773FE"/>
    <w:rsid w:val="00A77AA6"/>
    <w:rsid w:val="00A77B76"/>
    <w:rsid w:val="00A77C10"/>
    <w:rsid w:val="00A8028F"/>
    <w:rsid w:val="00A803D9"/>
    <w:rsid w:val="00A8041F"/>
    <w:rsid w:val="00A80583"/>
    <w:rsid w:val="00A80610"/>
    <w:rsid w:val="00A80991"/>
    <w:rsid w:val="00A80AD7"/>
    <w:rsid w:val="00A8110A"/>
    <w:rsid w:val="00A8168B"/>
    <w:rsid w:val="00A816EC"/>
    <w:rsid w:val="00A81BDB"/>
    <w:rsid w:val="00A824D6"/>
    <w:rsid w:val="00A828C7"/>
    <w:rsid w:val="00A829A8"/>
    <w:rsid w:val="00A82C62"/>
    <w:rsid w:val="00A82F8E"/>
    <w:rsid w:val="00A82F99"/>
    <w:rsid w:val="00A8380F"/>
    <w:rsid w:val="00A84E69"/>
    <w:rsid w:val="00A85399"/>
    <w:rsid w:val="00A8597B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DC5"/>
    <w:rsid w:val="00A87E96"/>
    <w:rsid w:val="00A9026F"/>
    <w:rsid w:val="00A911F4"/>
    <w:rsid w:val="00A914D6"/>
    <w:rsid w:val="00A919A8"/>
    <w:rsid w:val="00A91EEE"/>
    <w:rsid w:val="00A91F60"/>
    <w:rsid w:val="00A91FA2"/>
    <w:rsid w:val="00A920DD"/>
    <w:rsid w:val="00A923F9"/>
    <w:rsid w:val="00A926A9"/>
    <w:rsid w:val="00A9274B"/>
    <w:rsid w:val="00A932FD"/>
    <w:rsid w:val="00A93323"/>
    <w:rsid w:val="00A93568"/>
    <w:rsid w:val="00A948E2"/>
    <w:rsid w:val="00A94C9D"/>
    <w:rsid w:val="00A94CB1"/>
    <w:rsid w:val="00A94E56"/>
    <w:rsid w:val="00A94E8E"/>
    <w:rsid w:val="00A9618E"/>
    <w:rsid w:val="00A963AB"/>
    <w:rsid w:val="00A96A1C"/>
    <w:rsid w:val="00A96D12"/>
    <w:rsid w:val="00A96D91"/>
    <w:rsid w:val="00A97A04"/>
    <w:rsid w:val="00AA0727"/>
    <w:rsid w:val="00AA0732"/>
    <w:rsid w:val="00AA0857"/>
    <w:rsid w:val="00AA0FBA"/>
    <w:rsid w:val="00AA12C0"/>
    <w:rsid w:val="00AA205F"/>
    <w:rsid w:val="00AA23EF"/>
    <w:rsid w:val="00AA2442"/>
    <w:rsid w:val="00AA25D6"/>
    <w:rsid w:val="00AA273F"/>
    <w:rsid w:val="00AA27AB"/>
    <w:rsid w:val="00AA2E79"/>
    <w:rsid w:val="00AA2ED1"/>
    <w:rsid w:val="00AA363A"/>
    <w:rsid w:val="00AA3BB0"/>
    <w:rsid w:val="00AA3C02"/>
    <w:rsid w:val="00AA47DF"/>
    <w:rsid w:val="00AA4957"/>
    <w:rsid w:val="00AA4F7B"/>
    <w:rsid w:val="00AA4F84"/>
    <w:rsid w:val="00AA5537"/>
    <w:rsid w:val="00AA57AD"/>
    <w:rsid w:val="00AA5D9D"/>
    <w:rsid w:val="00AA5E0C"/>
    <w:rsid w:val="00AA61C6"/>
    <w:rsid w:val="00AA6901"/>
    <w:rsid w:val="00AA6A8B"/>
    <w:rsid w:val="00AA72BB"/>
    <w:rsid w:val="00AA735D"/>
    <w:rsid w:val="00AA7733"/>
    <w:rsid w:val="00AA7D6A"/>
    <w:rsid w:val="00AA7E35"/>
    <w:rsid w:val="00AB07F8"/>
    <w:rsid w:val="00AB16AF"/>
    <w:rsid w:val="00AB1928"/>
    <w:rsid w:val="00AB23CE"/>
    <w:rsid w:val="00AB268E"/>
    <w:rsid w:val="00AB27BA"/>
    <w:rsid w:val="00AB2ABB"/>
    <w:rsid w:val="00AB34BF"/>
    <w:rsid w:val="00AB423F"/>
    <w:rsid w:val="00AB4380"/>
    <w:rsid w:val="00AB464E"/>
    <w:rsid w:val="00AB46F8"/>
    <w:rsid w:val="00AB4DE7"/>
    <w:rsid w:val="00AB4DFC"/>
    <w:rsid w:val="00AB4EE4"/>
    <w:rsid w:val="00AB5004"/>
    <w:rsid w:val="00AB59ED"/>
    <w:rsid w:val="00AB5CF1"/>
    <w:rsid w:val="00AB63AF"/>
    <w:rsid w:val="00AB6F20"/>
    <w:rsid w:val="00AB7807"/>
    <w:rsid w:val="00AB79F7"/>
    <w:rsid w:val="00AB7A1D"/>
    <w:rsid w:val="00AB7AC8"/>
    <w:rsid w:val="00AB7B97"/>
    <w:rsid w:val="00AC01E8"/>
    <w:rsid w:val="00AC01FA"/>
    <w:rsid w:val="00AC02EF"/>
    <w:rsid w:val="00AC0637"/>
    <w:rsid w:val="00AC0677"/>
    <w:rsid w:val="00AC0D92"/>
    <w:rsid w:val="00AC0EE1"/>
    <w:rsid w:val="00AC1718"/>
    <w:rsid w:val="00AC175F"/>
    <w:rsid w:val="00AC19E1"/>
    <w:rsid w:val="00AC1FE9"/>
    <w:rsid w:val="00AC2B25"/>
    <w:rsid w:val="00AC2E17"/>
    <w:rsid w:val="00AC307C"/>
    <w:rsid w:val="00AC31C4"/>
    <w:rsid w:val="00AC334D"/>
    <w:rsid w:val="00AC34D2"/>
    <w:rsid w:val="00AC3578"/>
    <w:rsid w:val="00AC443A"/>
    <w:rsid w:val="00AC4453"/>
    <w:rsid w:val="00AC45DB"/>
    <w:rsid w:val="00AC48EF"/>
    <w:rsid w:val="00AC4A4C"/>
    <w:rsid w:val="00AC4C82"/>
    <w:rsid w:val="00AC4CE3"/>
    <w:rsid w:val="00AC4E79"/>
    <w:rsid w:val="00AC50A3"/>
    <w:rsid w:val="00AC55EF"/>
    <w:rsid w:val="00AC5C80"/>
    <w:rsid w:val="00AC5E03"/>
    <w:rsid w:val="00AC5E3C"/>
    <w:rsid w:val="00AC5F4A"/>
    <w:rsid w:val="00AC64FC"/>
    <w:rsid w:val="00AC6791"/>
    <w:rsid w:val="00AC6997"/>
    <w:rsid w:val="00AC6B78"/>
    <w:rsid w:val="00AC7910"/>
    <w:rsid w:val="00AC79C7"/>
    <w:rsid w:val="00AD0519"/>
    <w:rsid w:val="00AD076C"/>
    <w:rsid w:val="00AD0D0C"/>
    <w:rsid w:val="00AD114C"/>
    <w:rsid w:val="00AD11D5"/>
    <w:rsid w:val="00AD13AD"/>
    <w:rsid w:val="00AD16BF"/>
    <w:rsid w:val="00AD190A"/>
    <w:rsid w:val="00AD1BAE"/>
    <w:rsid w:val="00AD1D74"/>
    <w:rsid w:val="00AD2024"/>
    <w:rsid w:val="00AD2183"/>
    <w:rsid w:val="00AD22C8"/>
    <w:rsid w:val="00AD2CAD"/>
    <w:rsid w:val="00AD2D6A"/>
    <w:rsid w:val="00AD33E4"/>
    <w:rsid w:val="00AD3907"/>
    <w:rsid w:val="00AD51F9"/>
    <w:rsid w:val="00AD562D"/>
    <w:rsid w:val="00AD5751"/>
    <w:rsid w:val="00AD5866"/>
    <w:rsid w:val="00AD59B1"/>
    <w:rsid w:val="00AD5BED"/>
    <w:rsid w:val="00AD5C50"/>
    <w:rsid w:val="00AD60C4"/>
    <w:rsid w:val="00AD6249"/>
    <w:rsid w:val="00AD66FE"/>
    <w:rsid w:val="00AD680A"/>
    <w:rsid w:val="00AD6E42"/>
    <w:rsid w:val="00AD7269"/>
    <w:rsid w:val="00AD755D"/>
    <w:rsid w:val="00AD7713"/>
    <w:rsid w:val="00AE0275"/>
    <w:rsid w:val="00AE06A7"/>
    <w:rsid w:val="00AE0A36"/>
    <w:rsid w:val="00AE0EC1"/>
    <w:rsid w:val="00AE10D7"/>
    <w:rsid w:val="00AE11A7"/>
    <w:rsid w:val="00AE1899"/>
    <w:rsid w:val="00AE1ADA"/>
    <w:rsid w:val="00AE1BE9"/>
    <w:rsid w:val="00AE1DA4"/>
    <w:rsid w:val="00AE1DEA"/>
    <w:rsid w:val="00AE256E"/>
    <w:rsid w:val="00AE2612"/>
    <w:rsid w:val="00AE284C"/>
    <w:rsid w:val="00AE2A22"/>
    <w:rsid w:val="00AE31F9"/>
    <w:rsid w:val="00AE327F"/>
    <w:rsid w:val="00AE32B0"/>
    <w:rsid w:val="00AE3AB8"/>
    <w:rsid w:val="00AE410A"/>
    <w:rsid w:val="00AE410D"/>
    <w:rsid w:val="00AE46F5"/>
    <w:rsid w:val="00AE484D"/>
    <w:rsid w:val="00AE5003"/>
    <w:rsid w:val="00AE52F4"/>
    <w:rsid w:val="00AE5460"/>
    <w:rsid w:val="00AE585B"/>
    <w:rsid w:val="00AE5BBE"/>
    <w:rsid w:val="00AE653B"/>
    <w:rsid w:val="00AE65F1"/>
    <w:rsid w:val="00AE67FB"/>
    <w:rsid w:val="00AE6AC5"/>
    <w:rsid w:val="00AE6BD1"/>
    <w:rsid w:val="00AE6C9A"/>
    <w:rsid w:val="00AE70B4"/>
    <w:rsid w:val="00AE7407"/>
    <w:rsid w:val="00AE760D"/>
    <w:rsid w:val="00AE7A0C"/>
    <w:rsid w:val="00AE7D06"/>
    <w:rsid w:val="00AF073F"/>
    <w:rsid w:val="00AF0CBE"/>
    <w:rsid w:val="00AF18FC"/>
    <w:rsid w:val="00AF19B7"/>
    <w:rsid w:val="00AF1AE3"/>
    <w:rsid w:val="00AF1F94"/>
    <w:rsid w:val="00AF211D"/>
    <w:rsid w:val="00AF290F"/>
    <w:rsid w:val="00AF2DA9"/>
    <w:rsid w:val="00AF2E0B"/>
    <w:rsid w:val="00AF2F77"/>
    <w:rsid w:val="00AF315F"/>
    <w:rsid w:val="00AF359D"/>
    <w:rsid w:val="00AF4C08"/>
    <w:rsid w:val="00AF4C79"/>
    <w:rsid w:val="00AF550A"/>
    <w:rsid w:val="00AF556C"/>
    <w:rsid w:val="00AF5F2E"/>
    <w:rsid w:val="00AF6301"/>
    <w:rsid w:val="00AF657F"/>
    <w:rsid w:val="00AF6F63"/>
    <w:rsid w:val="00AF739B"/>
    <w:rsid w:val="00AF779C"/>
    <w:rsid w:val="00AF77D0"/>
    <w:rsid w:val="00AF7CCA"/>
    <w:rsid w:val="00AF7DD4"/>
    <w:rsid w:val="00AF7FFC"/>
    <w:rsid w:val="00B003E1"/>
    <w:rsid w:val="00B00466"/>
    <w:rsid w:val="00B004B6"/>
    <w:rsid w:val="00B00FF8"/>
    <w:rsid w:val="00B0109E"/>
    <w:rsid w:val="00B0126E"/>
    <w:rsid w:val="00B01B10"/>
    <w:rsid w:val="00B01D7F"/>
    <w:rsid w:val="00B01FDE"/>
    <w:rsid w:val="00B0216D"/>
    <w:rsid w:val="00B023AF"/>
    <w:rsid w:val="00B029C5"/>
    <w:rsid w:val="00B02BB7"/>
    <w:rsid w:val="00B02DAE"/>
    <w:rsid w:val="00B0312C"/>
    <w:rsid w:val="00B03666"/>
    <w:rsid w:val="00B0367C"/>
    <w:rsid w:val="00B03AD6"/>
    <w:rsid w:val="00B03FAC"/>
    <w:rsid w:val="00B0427A"/>
    <w:rsid w:val="00B042C5"/>
    <w:rsid w:val="00B04FDB"/>
    <w:rsid w:val="00B0502B"/>
    <w:rsid w:val="00B05046"/>
    <w:rsid w:val="00B051A5"/>
    <w:rsid w:val="00B05348"/>
    <w:rsid w:val="00B055C1"/>
    <w:rsid w:val="00B0567E"/>
    <w:rsid w:val="00B0584A"/>
    <w:rsid w:val="00B05A44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096D"/>
    <w:rsid w:val="00B10DF7"/>
    <w:rsid w:val="00B10E7E"/>
    <w:rsid w:val="00B1107B"/>
    <w:rsid w:val="00B110C9"/>
    <w:rsid w:val="00B110E2"/>
    <w:rsid w:val="00B112E4"/>
    <w:rsid w:val="00B11F6F"/>
    <w:rsid w:val="00B12303"/>
    <w:rsid w:val="00B1264A"/>
    <w:rsid w:val="00B12A32"/>
    <w:rsid w:val="00B12C25"/>
    <w:rsid w:val="00B135AC"/>
    <w:rsid w:val="00B13669"/>
    <w:rsid w:val="00B141B7"/>
    <w:rsid w:val="00B141D5"/>
    <w:rsid w:val="00B14684"/>
    <w:rsid w:val="00B14B3E"/>
    <w:rsid w:val="00B156C6"/>
    <w:rsid w:val="00B15928"/>
    <w:rsid w:val="00B15BF1"/>
    <w:rsid w:val="00B15E9A"/>
    <w:rsid w:val="00B160C2"/>
    <w:rsid w:val="00B16142"/>
    <w:rsid w:val="00B16AB5"/>
    <w:rsid w:val="00B16F38"/>
    <w:rsid w:val="00B16F7A"/>
    <w:rsid w:val="00B172EF"/>
    <w:rsid w:val="00B17C3E"/>
    <w:rsid w:val="00B17D21"/>
    <w:rsid w:val="00B17E95"/>
    <w:rsid w:val="00B20509"/>
    <w:rsid w:val="00B205DF"/>
    <w:rsid w:val="00B21DB8"/>
    <w:rsid w:val="00B22875"/>
    <w:rsid w:val="00B22B7D"/>
    <w:rsid w:val="00B22C83"/>
    <w:rsid w:val="00B22DEF"/>
    <w:rsid w:val="00B232DA"/>
    <w:rsid w:val="00B237CF"/>
    <w:rsid w:val="00B23839"/>
    <w:rsid w:val="00B23995"/>
    <w:rsid w:val="00B239FC"/>
    <w:rsid w:val="00B23EEF"/>
    <w:rsid w:val="00B23F0D"/>
    <w:rsid w:val="00B24064"/>
    <w:rsid w:val="00B2440D"/>
    <w:rsid w:val="00B24A3A"/>
    <w:rsid w:val="00B24C32"/>
    <w:rsid w:val="00B25660"/>
    <w:rsid w:val="00B2577F"/>
    <w:rsid w:val="00B25E51"/>
    <w:rsid w:val="00B26908"/>
    <w:rsid w:val="00B26B3A"/>
    <w:rsid w:val="00B26EB8"/>
    <w:rsid w:val="00B27357"/>
    <w:rsid w:val="00B27F00"/>
    <w:rsid w:val="00B30999"/>
    <w:rsid w:val="00B30A26"/>
    <w:rsid w:val="00B30CEA"/>
    <w:rsid w:val="00B30D52"/>
    <w:rsid w:val="00B30E60"/>
    <w:rsid w:val="00B30E98"/>
    <w:rsid w:val="00B30F8B"/>
    <w:rsid w:val="00B31264"/>
    <w:rsid w:val="00B31D4D"/>
    <w:rsid w:val="00B31F00"/>
    <w:rsid w:val="00B326F6"/>
    <w:rsid w:val="00B32FCB"/>
    <w:rsid w:val="00B3303A"/>
    <w:rsid w:val="00B3368F"/>
    <w:rsid w:val="00B33B04"/>
    <w:rsid w:val="00B33E7A"/>
    <w:rsid w:val="00B33E7E"/>
    <w:rsid w:val="00B34BC7"/>
    <w:rsid w:val="00B34D4C"/>
    <w:rsid w:val="00B351C4"/>
    <w:rsid w:val="00B35233"/>
    <w:rsid w:val="00B35448"/>
    <w:rsid w:val="00B35541"/>
    <w:rsid w:val="00B356B3"/>
    <w:rsid w:val="00B35785"/>
    <w:rsid w:val="00B361BC"/>
    <w:rsid w:val="00B3672B"/>
    <w:rsid w:val="00B37219"/>
    <w:rsid w:val="00B372FC"/>
    <w:rsid w:val="00B373C8"/>
    <w:rsid w:val="00B376C6"/>
    <w:rsid w:val="00B37709"/>
    <w:rsid w:val="00B37833"/>
    <w:rsid w:val="00B40349"/>
    <w:rsid w:val="00B4077A"/>
    <w:rsid w:val="00B40BA5"/>
    <w:rsid w:val="00B41577"/>
    <w:rsid w:val="00B41686"/>
    <w:rsid w:val="00B41986"/>
    <w:rsid w:val="00B41CF4"/>
    <w:rsid w:val="00B4237B"/>
    <w:rsid w:val="00B42F5D"/>
    <w:rsid w:val="00B43351"/>
    <w:rsid w:val="00B43426"/>
    <w:rsid w:val="00B43B36"/>
    <w:rsid w:val="00B43E8E"/>
    <w:rsid w:val="00B44217"/>
    <w:rsid w:val="00B44422"/>
    <w:rsid w:val="00B447E8"/>
    <w:rsid w:val="00B44A5A"/>
    <w:rsid w:val="00B44B09"/>
    <w:rsid w:val="00B44CC0"/>
    <w:rsid w:val="00B44E14"/>
    <w:rsid w:val="00B4604F"/>
    <w:rsid w:val="00B4619E"/>
    <w:rsid w:val="00B46BEC"/>
    <w:rsid w:val="00B4713B"/>
    <w:rsid w:val="00B472E0"/>
    <w:rsid w:val="00B475B3"/>
    <w:rsid w:val="00B47A31"/>
    <w:rsid w:val="00B47D69"/>
    <w:rsid w:val="00B50FF9"/>
    <w:rsid w:val="00B51610"/>
    <w:rsid w:val="00B518D4"/>
    <w:rsid w:val="00B51ACA"/>
    <w:rsid w:val="00B523C7"/>
    <w:rsid w:val="00B52631"/>
    <w:rsid w:val="00B530CF"/>
    <w:rsid w:val="00B532BF"/>
    <w:rsid w:val="00B532F7"/>
    <w:rsid w:val="00B53323"/>
    <w:rsid w:val="00B5396B"/>
    <w:rsid w:val="00B53A19"/>
    <w:rsid w:val="00B53CBA"/>
    <w:rsid w:val="00B53F02"/>
    <w:rsid w:val="00B542E3"/>
    <w:rsid w:val="00B5539C"/>
    <w:rsid w:val="00B5595C"/>
    <w:rsid w:val="00B55B1A"/>
    <w:rsid w:val="00B55C48"/>
    <w:rsid w:val="00B55F3C"/>
    <w:rsid w:val="00B5600A"/>
    <w:rsid w:val="00B5631D"/>
    <w:rsid w:val="00B563A4"/>
    <w:rsid w:val="00B565EA"/>
    <w:rsid w:val="00B5664A"/>
    <w:rsid w:val="00B56677"/>
    <w:rsid w:val="00B56800"/>
    <w:rsid w:val="00B5722E"/>
    <w:rsid w:val="00B577F7"/>
    <w:rsid w:val="00B602DA"/>
    <w:rsid w:val="00B60719"/>
    <w:rsid w:val="00B6085B"/>
    <w:rsid w:val="00B609F1"/>
    <w:rsid w:val="00B60F10"/>
    <w:rsid w:val="00B60FF4"/>
    <w:rsid w:val="00B611E5"/>
    <w:rsid w:val="00B61FF5"/>
    <w:rsid w:val="00B62A89"/>
    <w:rsid w:val="00B62ADD"/>
    <w:rsid w:val="00B62EE6"/>
    <w:rsid w:val="00B63174"/>
    <w:rsid w:val="00B63339"/>
    <w:rsid w:val="00B635A8"/>
    <w:rsid w:val="00B641B5"/>
    <w:rsid w:val="00B65230"/>
    <w:rsid w:val="00B65295"/>
    <w:rsid w:val="00B65428"/>
    <w:rsid w:val="00B654D6"/>
    <w:rsid w:val="00B6578D"/>
    <w:rsid w:val="00B65E27"/>
    <w:rsid w:val="00B6621B"/>
    <w:rsid w:val="00B6624D"/>
    <w:rsid w:val="00B6730E"/>
    <w:rsid w:val="00B67573"/>
    <w:rsid w:val="00B67A68"/>
    <w:rsid w:val="00B67F22"/>
    <w:rsid w:val="00B70002"/>
    <w:rsid w:val="00B701CA"/>
    <w:rsid w:val="00B7050D"/>
    <w:rsid w:val="00B70B6C"/>
    <w:rsid w:val="00B70E02"/>
    <w:rsid w:val="00B712D6"/>
    <w:rsid w:val="00B714E0"/>
    <w:rsid w:val="00B71577"/>
    <w:rsid w:val="00B71BE5"/>
    <w:rsid w:val="00B71DEA"/>
    <w:rsid w:val="00B71FEC"/>
    <w:rsid w:val="00B72021"/>
    <w:rsid w:val="00B724F1"/>
    <w:rsid w:val="00B728B8"/>
    <w:rsid w:val="00B7292C"/>
    <w:rsid w:val="00B72D5B"/>
    <w:rsid w:val="00B734D4"/>
    <w:rsid w:val="00B739F1"/>
    <w:rsid w:val="00B73A07"/>
    <w:rsid w:val="00B73BBE"/>
    <w:rsid w:val="00B74970"/>
    <w:rsid w:val="00B74B51"/>
    <w:rsid w:val="00B750ED"/>
    <w:rsid w:val="00B751F7"/>
    <w:rsid w:val="00B755BE"/>
    <w:rsid w:val="00B75865"/>
    <w:rsid w:val="00B75FAF"/>
    <w:rsid w:val="00B75FC5"/>
    <w:rsid w:val="00B76088"/>
    <w:rsid w:val="00B761F4"/>
    <w:rsid w:val="00B763AD"/>
    <w:rsid w:val="00B76736"/>
    <w:rsid w:val="00B76B88"/>
    <w:rsid w:val="00B771BF"/>
    <w:rsid w:val="00B772B3"/>
    <w:rsid w:val="00B77AA3"/>
    <w:rsid w:val="00B807CB"/>
    <w:rsid w:val="00B80AE0"/>
    <w:rsid w:val="00B80BA3"/>
    <w:rsid w:val="00B8109E"/>
    <w:rsid w:val="00B81262"/>
    <w:rsid w:val="00B814B0"/>
    <w:rsid w:val="00B81624"/>
    <w:rsid w:val="00B8169F"/>
    <w:rsid w:val="00B81788"/>
    <w:rsid w:val="00B81B4E"/>
    <w:rsid w:val="00B81D81"/>
    <w:rsid w:val="00B82134"/>
    <w:rsid w:val="00B8217B"/>
    <w:rsid w:val="00B82195"/>
    <w:rsid w:val="00B821AE"/>
    <w:rsid w:val="00B822E8"/>
    <w:rsid w:val="00B82872"/>
    <w:rsid w:val="00B828FD"/>
    <w:rsid w:val="00B82EAE"/>
    <w:rsid w:val="00B83068"/>
    <w:rsid w:val="00B835A5"/>
    <w:rsid w:val="00B83DB0"/>
    <w:rsid w:val="00B84237"/>
    <w:rsid w:val="00B843B0"/>
    <w:rsid w:val="00B84498"/>
    <w:rsid w:val="00B8449D"/>
    <w:rsid w:val="00B8498E"/>
    <w:rsid w:val="00B84CB5"/>
    <w:rsid w:val="00B8660A"/>
    <w:rsid w:val="00B86B5E"/>
    <w:rsid w:val="00B86DDA"/>
    <w:rsid w:val="00B87065"/>
    <w:rsid w:val="00B87FC6"/>
    <w:rsid w:val="00B9015B"/>
    <w:rsid w:val="00B902E9"/>
    <w:rsid w:val="00B904C4"/>
    <w:rsid w:val="00B909F5"/>
    <w:rsid w:val="00B90DAD"/>
    <w:rsid w:val="00B91383"/>
    <w:rsid w:val="00B9153F"/>
    <w:rsid w:val="00B917B4"/>
    <w:rsid w:val="00B919EB"/>
    <w:rsid w:val="00B91CCE"/>
    <w:rsid w:val="00B91EEC"/>
    <w:rsid w:val="00B91FF6"/>
    <w:rsid w:val="00B92292"/>
    <w:rsid w:val="00B92684"/>
    <w:rsid w:val="00B92C1F"/>
    <w:rsid w:val="00B92FA6"/>
    <w:rsid w:val="00B936C9"/>
    <w:rsid w:val="00B93954"/>
    <w:rsid w:val="00B93E62"/>
    <w:rsid w:val="00B94570"/>
    <w:rsid w:val="00B945B7"/>
    <w:rsid w:val="00B94867"/>
    <w:rsid w:val="00B94903"/>
    <w:rsid w:val="00B94BC6"/>
    <w:rsid w:val="00B94F63"/>
    <w:rsid w:val="00B9501F"/>
    <w:rsid w:val="00B95098"/>
    <w:rsid w:val="00B95322"/>
    <w:rsid w:val="00B9576E"/>
    <w:rsid w:val="00B95863"/>
    <w:rsid w:val="00B96041"/>
    <w:rsid w:val="00B96CB0"/>
    <w:rsid w:val="00B96FF5"/>
    <w:rsid w:val="00BA024C"/>
    <w:rsid w:val="00BA0BEE"/>
    <w:rsid w:val="00BA0C47"/>
    <w:rsid w:val="00BA1629"/>
    <w:rsid w:val="00BA1D8C"/>
    <w:rsid w:val="00BA1DE5"/>
    <w:rsid w:val="00BA1E7F"/>
    <w:rsid w:val="00BA20E2"/>
    <w:rsid w:val="00BA248C"/>
    <w:rsid w:val="00BA2506"/>
    <w:rsid w:val="00BA2B34"/>
    <w:rsid w:val="00BA2CB2"/>
    <w:rsid w:val="00BA3096"/>
    <w:rsid w:val="00BA33C5"/>
    <w:rsid w:val="00BA3A2C"/>
    <w:rsid w:val="00BA3B0F"/>
    <w:rsid w:val="00BA4428"/>
    <w:rsid w:val="00BA4628"/>
    <w:rsid w:val="00BA4946"/>
    <w:rsid w:val="00BA4BF8"/>
    <w:rsid w:val="00BA5382"/>
    <w:rsid w:val="00BA5769"/>
    <w:rsid w:val="00BA5AC3"/>
    <w:rsid w:val="00BA5E17"/>
    <w:rsid w:val="00BA601F"/>
    <w:rsid w:val="00BA6235"/>
    <w:rsid w:val="00BA6C28"/>
    <w:rsid w:val="00BA6CAC"/>
    <w:rsid w:val="00BA6CC4"/>
    <w:rsid w:val="00BA7661"/>
    <w:rsid w:val="00BA7706"/>
    <w:rsid w:val="00BA7785"/>
    <w:rsid w:val="00BA7F48"/>
    <w:rsid w:val="00BB06C1"/>
    <w:rsid w:val="00BB0DE4"/>
    <w:rsid w:val="00BB0DFC"/>
    <w:rsid w:val="00BB108B"/>
    <w:rsid w:val="00BB1D51"/>
    <w:rsid w:val="00BB20DE"/>
    <w:rsid w:val="00BB241D"/>
    <w:rsid w:val="00BB2476"/>
    <w:rsid w:val="00BB2863"/>
    <w:rsid w:val="00BB2B12"/>
    <w:rsid w:val="00BB3054"/>
    <w:rsid w:val="00BB3849"/>
    <w:rsid w:val="00BB3C2B"/>
    <w:rsid w:val="00BB3EE9"/>
    <w:rsid w:val="00BB47E9"/>
    <w:rsid w:val="00BB495E"/>
    <w:rsid w:val="00BB5149"/>
    <w:rsid w:val="00BB564D"/>
    <w:rsid w:val="00BB5687"/>
    <w:rsid w:val="00BB5BD5"/>
    <w:rsid w:val="00BB5C50"/>
    <w:rsid w:val="00BB5EBD"/>
    <w:rsid w:val="00BB61EE"/>
    <w:rsid w:val="00BB627B"/>
    <w:rsid w:val="00BB652C"/>
    <w:rsid w:val="00BB6BDB"/>
    <w:rsid w:val="00BB6C6F"/>
    <w:rsid w:val="00BB6EB8"/>
    <w:rsid w:val="00BB719B"/>
    <w:rsid w:val="00BB782A"/>
    <w:rsid w:val="00BB79BF"/>
    <w:rsid w:val="00BB7C6B"/>
    <w:rsid w:val="00BB7D66"/>
    <w:rsid w:val="00BB7FEE"/>
    <w:rsid w:val="00BC00E8"/>
    <w:rsid w:val="00BC0389"/>
    <w:rsid w:val="00BC039E"/>
    <w:rsid w:val="00BC06C0"/>
    <w:rsid w:val="00BC0BE2"/>
    <w:rsid w:val="00BC0F26"/>
    <w:rsid w:val="00BC0F74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2FF2"/>
    <w:rsid w:val="00BC3521"/>
    <w:rsid w:val="00BC3FEA"/>
    <w:rsid w:val="00BC4124"/>
    <w:rsid w:val="00BC489E"/>
    <w:rsid w:val="00BC49D9"/>
    <w:rsid w:val="00BC4BB4"/>
    <w:rsid w:val="00BC5119"/>
    <w:rsid w:val="00BC5344"/>
    <w:rsid w:val="00BC58B4"/>
    <w:rsid w:val="00BC612C"/>
    <w:rsid w:val="00BC61D3"/>
    <w:rsid w:val="00BC64A3"/>
    <w:rsid w:val="00BC6777"/>
    <w:rsid w:val="00BC6D29"/>
    <w:rsid w:val="00BC6DDC"/>
    <w:rsid w:val="00BC75A4"/>
    <w:rsid w:val="00BC779F"/>
    <w:rsid w:val="00BD01DF"/>
    <w:rsid w:val="00BD04D9"/>
    <w:rsid w:val="00BD0A50"/>
    <w:rsid w:val="00BD0D28"/>
    <w:rsid w:val="00BD0FEB"/>
    <w:rsid w:val="00BD104B"/>
    <w:rsid w:val="00BD13CD"/>
    <w:rsid w:val="00BD181A"/>
    <w:rsid w:val="00BD19E9"/>
    <w:rsid w:val="00BD1CBD"/>
    <w:rsid w:val="00BD1EA6"/>
    <w:rsid w:val="00BD2033"/>
    <w:rsid w:val="00BD2072"/>
    <w:rsid w:val="00BD216F"/>
    <w:rsid w:val="00BD277D"/>
    <w:rsid w:val="00BD3752"/>
    <w:rsid w:val="00BD3B0C"/>
    <w:rsid w:val="00BD4443"/>
    <w:rsid w:val="00BD447B"/>
    <w:rsid w:val="00BD49A9"/>
    <w:rsid w:val="00BD49C7"/>
    <w:rsid w:val="00BD4E3B"/>
    <w:rsid w:val="00BD5307"/>
    <w:rsid w:val="00BD59F6"/>
    <w:rsid w:val="00BD5BC1"/>
    <w:rsid w:val="00BD652A"/>
    <w:rsid w:val="00BD683B"/>
    <w:rsid w:val="00BD68A2"/>
    <w:rsid w:val="00BD773E"/>
    <w:rsid w:val="00BD785B"/>
    <w:rsid w:val="00BD7D54"/>
    <w:rsid w:val="00BD7DD3"/>
    <w:rsid w:val="00BD7E05"/>
    <w:rsid w:val="00BE0682"/>
    <w:rsid w:val="00BE1263"/>
    <w:rsid w:val="00BE1FA1"/>
    <w:rsid w:val="00BE302A"/>
    <w:rsid w:val="00BE31DA"/>
    <w:rsid w:val="00BE3418"/>
    <w:rsid w:val="00BE3DE9"/>
    <w:rsid w:val="00BE468A"/>
    <w:rsid w:val="00BE48DE"/>
    <w:rsid w:val="00BE4CCA"/>
    <w:rsid w:val="00BE4D5B"/>
    <w:rsid w:val="00BE54C2"/>
    <w:rsid w:val="00BE55C4"/>
    <w:rsid w:val="00BE59C0"/>
    <w:rsid w:val="00BE604C"/>
    <w:rsid w:val="00BE73CB"/>
    <w:rsid w:val="00BE78B2"/>
    <w:rsid w:val="00BE7B2C"/>
    <w:rsid w:val="00BE7D8E"/>
    <w:rsid w:val="00BE7E9D"/>
    <w:rsid w:val="00BF0146"/>
    <w:rsid w:val="00BF0160"/>
    <w:rsid w:val="00BF02F4"/>
    <w:rsid w:val="00BF03CF"/>
    <w:rsid w:val="00BF05EA"/>
    <w:rsid w:val="00BF06E0"/>
    <w:rsid w:val="00BF12BC"/>
    <w:rsid w:val="00BF22BA"/>
    <w:rsid w:val="00BF28E4"/>
    <w:rsid w:val="00BF327A"/>
    <w:rsid w:val="00BF3476"/>
    <w:rsid w:val="00BF34AE"/>
    <w:rsid w:val="00BF3543"/>
    <w:rsid w:val="00BF3695"/>
    <w:rsid w:val="00BF3BD2"/>
    <w:rsid w:val="00BF3E9A"/>
    <w:rsid w:val="00BF58CA"/>
    <w:rsid w:val="00BF5E81"/>
    <w:rsid w:val="00BF5F61"/>
    <w:rsid w:val="00BF6098"/>
    <w:rsid w:val="00BF6C3B"/>
    <w:rsid w:val="00BF6E18"/>
    <w:rsid w:val="00BF7816"/>
    <w:rsid w:val="00C00A78"/>
    <w:rsid w:val="00C00D9B"/>
    <w:rsid w:val="00C0116C"/>
    <w:rsid w:val="00C0167A"/>
    <w:rsid w:val="00C016F6"/>
    <w:rsid w:val="00C01CCA"/>
    <w:rsid w:val="00C01F95"/>
    <w:rsid w:val="00C020DA"/>
    <w:rsid w:val="00C0219F"/>
    <w:rsid w:val="00C0239B"/>
    <w:rsid w:val="00C02760"/>
    <w:rsid w:val="00C027A9"/>
    <w:rsid w:val="00C029C8"/>
    <w:rsid w:val="00C02B3D"/>
    <w:rsid w:val="00C02ED8"/>
    <w:rsid w:val="00C0302A"/>
    <w:rsid w:val="00C0347D"/>
    <w:rsid w:val="00C03C40"/>
    <w:rsid w:val="00C03CFA"/>
    <w:rsid w:val="00C045F1"/>
    <w:rsid w:val="00C048F6"/>
    <w:rsid w:val="00C04F53"/>
    <w:rsid w:val="00C05227"/>
    <w:rsid w:val="00C05331"/>
    <w:rsid w:val="00C05904"/>
    <w:rsid w:val="00C0598F"/>
    <w:rsid w:val="00C05F7F"/>
    <w:rsid w:val="00C05FD8"/>
    <w:rsid w:val="00C063CF"/>
    <w:rsid w:val="00C064D1"/>
    <w:rsid w:val="00C06527"/>
    <w:rsid w:val="00C06600"/>
    <w:rsid w:val="00C07252"/>
    <w:rsid w:val="00C07310"/>
    <w:rsid w:val="00C074E7"/>
    <w:rsid w:val="00C079BD"/>
    <w:rsid w:val="00C07F2D"/>
    <w:rsid w:val="00C10362"/>
    <w:rsid w:val="00C10396"/>
    <w:rsid w:val="00C10706"/>
    <w:rsid w:val="00C10888"/>
    <w:rsid w:val="00C10A4C"/>
    <w:rsid w:val="00C1129B"/>
    <w:rsid w:val="00C11B21"/>
    <w:rsid w:val="00C11FDF"/>
    <w:rsid w:val="00C1218D"/>
    <w:rsid w:val="00C12BC6"/>
    <w:rsid w:val="00C12CA3"/>
    <w:rsid w:val="00C12D08"/>
    <w:rsid w:val="00C13214"/>
    <w:rsid w:val="00C1331B"/>
    <w:rsid w:val="00C13361"/>
    <w:rsid w:val="00C136FC"/>
    <w:rsid w:val="00C1382B"/>
    <w:rsid w:val="00C1421C"/>
    <w:rsid w:val="00C14818"/>
    <w:rsid w:val="00C14FAA"/>
    <w:rsid w:val="00C1511E"/>
    <w:rsid w:val="00C15B82"/>
    <w:rsid w:val="00C15DAA"/>
    <w:rsid w:val="00C15FAA"/>
    <w:rsid w:val="00C16107"/>
    <w:rsid w:val="00C16177"/>
    <w:rsid w:val="00C16255"/>
    <w:rsid w:val="00C1665C"/>
    <w:rsid w:val="00C16D2D"/>
    <w:rsid w:val="00C16D44"/>
    <w:rsid w:val="00C17711"/>
    <w:rsid w:val="00C1776F"/>
    <w:rsid w:val="00C17FA4"/>
    <w:rsid w:val="00C201C6"/>
    <w:rsid w:val="00C202DC"/>
    <w:rsid w:val="00C20B1F"/>
    <w:rsid w:val="00C20FB7"/>
    <w:rsid w:val="00C21843"/>
    <w:rsid w:val="00C21B2A"/>
    <w:rsid w:val="00C21B61"/>
    <w:rsid w:val="00C21D32"/>
    <w:rsid w:val="00C21FDF"/>
    <w:rsid w:val="00C221CA"/>
    <w:rsid w:val="00C22372"/>
    <w:rsid w:val="00C2252C"/>
    <w:rsid w:val="00C22718"/>
    <w:rsid w:val="00C2312C"/>
    <w:rsid w:val="00C235A7"/>
    <w:rsid w:val="00C237B7"/>
    <w:rsid w:val="00C237F4"/>
    <w:rsid w:val="00C2387C"/>
    <w:rsid w:val="00C243B0"/>
    <w:rsid w:val="00C2444E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843"/>
    <w:rsid w:val="00C2595D"/>
    <w:rsid w:val="00C263AA"/>
    <w:rsid w:val="00C26665"/>
    <w:rsid w:val="00C27212"/>
    <w:rsid w:val="00C2754E"/>
    <w:rsid w:val="00C276D0"/>
    <w:rsid w:val="00C279F3"/>
    <w:rsid w:val="00C27A68"/>
    <w:rsid w:val="00C27BFF"/>
    <w:rsid w:val="00C27D24"/>
    <w:rsid w:val="00C27F61"/>
    <w:rsid w:val="00C30315"/>
    <w:rsid w:val="00C30598"/>
    <w:rsid w:val="00C306B9"/>
    <w:rsid w:val="00C30D1A"/>
    <w:rsid w:val="00C30EF3"/>
    <w:rsid w:val="00C30F90"/>
    <w:rsid w:val="00C313B9"/>
    <w:rsid w:val="00C31C27"/>
    <w:rsid w:val="00C31C5A"/>
    <w:rsid w:val="00C31CA8"/>
    <w:rsid w:val="00C31D9E"/>
    <w:rsid w:val="00C3238E"/>
    <w:rsid w:val="00C324A8"/>
    <w:rsid w:val="00C3277A"/>
    <w:rsid w:val="00C328A8"/>
    <w:rsid w:val="00C32BBA"/>
    <w:rsid w:val="00C331C9"/>
    <w:rsid w:val="00C333EB"/>
    <w:rsid w:val="00C3386E"/>
    <w:rsid w:val="00C33874"/>
    <w:rsid w:val="00C3392C"/>
    <w:rsid w:val="00C34104"/>
    <w:rsid w:val="00C34152"/>
    <w:rsid w:val="00C34281"/>
    <w:rsid w:val="00C3449E"/>
    <w:rsid w:val="00C355E8"/>
    <w:rsid w:val="00C3565B"/>
    <w:rsid w:val="00C36247"/>
    <w:rsid w:val="00C36379"/>
    <w:rsid w:val="00C36672"/>
    <w:rsid w:val="00C3678A"/>
    <w:rsid w:val="00C3679C"/>
    <w:rsid w:val="00C3691A"/>
    <w:rsid w:val="00C374C7"/>
    <w:rsid w:val="00C376B7"/>
    <w:rsid w:val="00C4012C"/>
    <w:rsid w:val="00C4032A"/>
    <w:rsid w:val="00C406F3"/>
    <w:rsid w:val="00C4087B"/>
    <w:rsid w:val="00C40913"/>
    <w:rsid w:val="00C4109E"/>
    <w:rsid w:val="00C41703"/>
    <w:rsid w:val="00C41B1C"/>
    <w:rsid w:val="00C41E7D"/>
    <w:rsid w:val="00C420EE"/>
    <w:rsid w:val="00C431B1"/>
    <w:rsid w:val="00C43359"/>
    <w:rsid w:val="00C43490"/>
    <w:rsid w:val="00C43908"/>
    <w:rsid w:val="00C441C6"/>
    <w:rsid w:val="00C44209"/>
    <w:rsid w:val="00C44594"/>
    <w:rsid w:val="00C44E6A"/>
    <w:rsid w:val="00C45282"/>
    <w:rsid w:val="00C45927"/>
    <w:rsid w:val="00C46234"/>
    <w:rsid w:val="00C4656C"/>
    <w:rsid w:val="00C46919"/>
    <w:rsid w:val="00C46C04"/>
    <w:rsid w:val="00C46F3F"/>
    <w:rsid w:val="00C47081"/>
    <w:rsid w:val="00C47456"/>
    <w:rsid w:val="00C47597"/>
    <w:rsid w:val="00C4765F"/>
    <w:rsid w:val="00C476F3"/>
    <w:rsid w:val="00C50B12"/>
    <w:rsid w:val="00C513BE"/>
    <w:rsid w:val="00C52101"/>
    <w:rsid w:val="00C52784"/>
    <w:rsid w:val="00C529CA"/>
    <w:rsid w:val="00C52B7E"/>
    <w:rsid w:val="00C532CF"/>
    <w:rsid w:val="00C53A71"/>
    <w:rsid w:val="00C54406"/>
    <w:rsid w:val="00C54AA3"/>
    <w:rsid w:val="00C55551"/>
    <w:rsid w:val="00C555F1"/>
    <w:rsid w:val="00C5587F"/>
    <w:rsid w:val="00C55CFC"/>
    <w:rsid w:val="00C57A4C"/>
    <w:rsid w:val="00C57B99"/>
    <w:rsid w:val="00C57C69"/>
    <w:rsid w:val="00C57F8C"/>
    <w:rsid w:val="00C605C8"/>
    <w:rsid w:val="00C605D0"/>
    <w:rsid w:val="00C607E2"/>
    <w:rsid w:val="00C60A68"/>
    <w:rsid w:val="00C60AC1"/>
    <w:rsid w:val="00C60DC8"/>
    <w:rsid w:val="00C6126A"/>
    <w:rsid w:val="00C61363"/>
    <w:rsid w:val="00C61660"/>
    <w:rsid w:val="00C616AD"/>
    <w:rsid w:val="00C6263A"/>
    <w:rsid w:val="00C62F4C"/>
    <w:rsid w:val="00C63296"/>
    <w:rsid w:val="00C633D8"/>
    <w:rsid w:val="00C63411"/>
    <w:rsid w:val="00C6359B"/>
    <w:rsid w:val="00C63F10"/>
    <w:rsid w:val="00C643D1"/>
    <w:rsid w:val="00C652CB"/>
    <w:rsid w:val="00C66304"/>
    <w:rsid w:val="00C6644C"/>
    <w:rsid w:val="00C664BB"/>
    <w:rsid w:val="00C66D1B"/>
    <w:rsid w:val="00C66D89"/>
    <w:rsid w:val="00C67207"/>
    <w:rsid w:val="00C672EB"/>
    <w:rsid w:val="00C67585"/>
    <w:rsid w:val="00C70AF3"/>
    <w:rsid w:val="00C70D6F"/>
    <w:rsid w:val="00C70D92"/>
    <w:rsid w:val="00C71286"/>
    <w:rsid w:val="00C71564"/>
    <w:rsid w:val="00C71B5B"/>
    <w:rsid w:val="00C71CFB"/>
    <w:rsid w:val="00C71E51"/>
    <w:rsid w:val="00C71F19"/>
    <w:rsid w:val="00C7206F"/>
    <w:rsid w:val="00C72444"/>
    <w:rsid w:val="00C7250C"/>
    <w:rsid w:val="00C728BC"/>
    <w:rsid w:val="00C7293E"/>
    <w:rsid w:val="00C72A0E"/>
    <w:rsid w:val="00C72D16"/>
    <w:rsid w:val="00C72F74"/>
    <w:rsid w:val="00C7363B"/>
    <w:rsid w:val="00C738D3"/>
    <w:rsid w:val="00C7391D"/>
    <w:rsid w:val="00C73CB4"/>
    <w:rsid w:val="00C73D97"/>
    <w:rsid w:val="00C74395"/>
    <w:rsid w:val="00C74622"/>
    <w:rsid w:val="00C74ABA"/>
    <w:rsid w:val="00C74EB8"/>
    <w:rsid w:val="00C7508E"/>
    <w:rsid w:val="00C75A8E"/>
    <w:rsid w:val="00C75C3A"/>
    <w:rsid w:val="00C75F4F"/>
    <w:rsid w:val="00C75F9C"/>
    <w:rsid w:val="00C761A2"/>
    <w:rsid w:val="00C768DD"/>
    <w:rsid w:val="00C76C3F"/>
    <w:rsid w:val="00C7707B"/>
    <w:rsid w:val="00C77195"/>
    <w:rsid w:val="00C77C67"/>
    <w:rsid w:val="00C77E15"/>
    <w:rsid w:val="00C77FDE"/>
    <w:rsid w:val="00C8040A"/>
    <w:rsid w:val="00C805CF"/>
    <w:rsid w:val="00C80A16"/>
    <w:rsid w:val="00C81110"/>
    <w:rsid w:val="00C827C2"/>
    <w:rsid w:val="00C829E8"/>
    <w:rsid w:val="00C82E67"/>
    <w:rsid w:val="00C83365"/>
    <w:rsid w:val="00C83586"/>
    <w:rsid w:val="00C83659"/>
    <w:rsid w:val="00C83B13"/>
    <w:rsid w:val="00C847B3"/>
    <w:rsid w:val="00C84901"/>
    <w:rsid w:val="00C85536"/>
    <w:rsid w:val="00C86464"/>
    <w:rsid w:val="00C8650C"/>
    <w:rsid w:val="00C8664A"/>
    <w:rsid w:val="00C8703C"/>
    <w:rsid w:val="00C870AA"/>
    <w:rsid w:val="00C8722A"/>
    <w:rsid w:val="00C872C4"/>
    <w:rsid w:val="00C873A0"/>
    <w:rsid w:val="00C874D7"/>
    <w:rsid w:val="00C8772E"/>
    <w:rsid w:val="00C87CC7"/>
    <w:rsid w:val="00C900EC"/>
    <w:rsid w:val="00C90190"/>
    <w:rsid w:val="00C90488"/>
    <w:rsid w:val="00C904DB"/>
    <w:rsid w:val="00C906EB"/>
    <w:rsid w:val="00C90AA2"/>
    <w:rsid w:val="00C90E87"/>
    <w:rsid w:val="00C9110F"/>
    <w:rsid w:val="00C91258"/>
    <w:rsid w:val="00C91485"/>
    <w:rsid w:val="00C91909"/>
    <w:rsid w:val="00C91AFE"/>
    <w:rsid w:val="00C91B80"/>
    <w:rsid w:val="00C921FF"/>
    <w:rsid w:val="00C9230B"/>
    <w:rsid w:val="00C92532"/>
    <w:rsid w:val="00C92657"/>
    <w:rsid w:val="00C92AD6"/>
    <w:rsid w:val="00C92FFD"/>
    <w:rsid w:val="00C9347E"/>
    <w:rsid w:val="00C9350C"/>
    <w:rsid w:val="00C93749"/>
    <w:rsid w:val="00C9392A"/>
    <w:rsid w:val="00C94024"/>
    <w:rsid w:val="00C9435B"/>
    <w:rsid w:val="00C945AC"/>
    <w:rsid w:val="00C94C7E"/>
    <w:rsid w:val="00C94FB3"/>
    <w:rsid w:val="00C95043"/>
    <w:rsid w:val="00C95D92"/>
    <w:rsid w:val="00C962E4"/>
    <w:rsid w:val="00C9645E"/>
    <w:rsid w:val="00C9660D"/>
    <w:rsid w:val="00C96D50"/>
    <w:rsid w:val="00C97064"/>
    <w:rsid w:val="00C9766D"/>
    <w:rsid w:val="00C97FA0"/>
    <w:rsid w:val="00CA09EB"/>
    <w:rsid w:val="00CA15A9"/>
    <w:rsid w:val="00CA1CD4"/>
    <w:rsid w:val="00CA1EA0"/>
    <w:rsid w:val="00CA1EDB"/>
    <w:rsid w:val="00CA2963"/>
    <w:rsid w:val="00CA2CAC"/>
    <w:rsid w:val="00CA2D70"/>
    <w:rsid w:val="00CA36E5"/>
    <w:rsid w:val="00CA3B0E"/>
    <w:rsid w:val="00CA4059"/>
    <w:rsid w:val="00CA4202"/>
    <w:rsid w:val="00CA4AA5"/>
    <w:rsid w:val="00CA4F89"/>
    <w:rsid w:val="00CA4FEB"/>
    <w:rsid w:val="00CA53C8"/>
    <w:rsid w:val="00CA5E94"/>
    <w:rsid w:val="00CA6322"/>
    <w:rsid w:val="00CA6647"/>
    <w:rsid w:val="00CA6916"/>
    <w:rsid w:val="00CA6CB2"/>
    <w:rsid w:val="00CA7D35"/>
    <w:rsid w:val="00CA7EBF"/>
    <w:rsid w:val="00CB0129"/>
    <w:rsid w:val="00CB0243"/>
    <w:rsid w:val="00CB037A"/>
    <w:rsid w:val="00CB03D2"/>
    <w:rsid w:val="00CB0409"/>
    <w:rsid w:val="00CB0787"/>
    <w:rsid w:val="00CB08F7"/>
    <w:rsid w:val="00CB09AC"/>
    <w:rsid w:val="00CB1534"/>
    <w:rsid w:val="00CB1800"/>
    <w:rsid w:val="00CB19D0"/>
    <w:rsid w:val="00CB1D93"/>
    <w:rsid w:val="00CB1DA7"/>
    <w:rsid w:val="00CB2421"/>
    <w:rsid w:val="00CB24E2"/>
    <w:rsid w:val="00CB2675"/>
    <w:rsid w:val="00CB2813"/>
    <w:rsid w:val="00CB2B38"/>
    <w:rsid w:val="00CB3246"/>
    <w:rsid w:val="00CB364F"/>
    <w:rsid w:val="00CB4112"/>
    <w:rsid w:val="00CB4BC1"/>
    <w:rsid w:val="00CB4DA9"/>
    <w:rsid w:val="00CB4E8F"/>
    <w:rsid w:val="00CB5026"/>
    <w:rsid w:val="00CB5389"/>
    <w:rsid w:val="00CB53D5"/>
    <w:rsid w:val="00CB5433"/>
    <w:rsid w:val="00CB5901"/>
    <w:rsid w:val="00CB5C7D"/>
    <w:rsid w:val="00CB646D"/>
    <w:rsid w:val="00CB709B"/>
    <w:rsid w:val="00CB71BC"/>
    <w:rsid w:val="00CB7322"/>
    <w:rsid w:val="00CB7462"/>
    <w:rsid w:val="00CB7B9F"/>
    <w:rsid w:val="00CB7BA3"/>
    <w:rsid w:val="00CB7BFE"/>
    <w:rsid w:val="00CC012E"/>
    <w:rsid w:val="00CC0345"/>
    <w:rsid w:val="00CC054E"/>
    <w:rsid w:val="00CC0D59"/>
    <w:rsid w:val="00CC0DC6"/>
    <w:rsid w:val="00CC0F21"/>
    <w:rsid w:val="00CC15C5"/>
    <w:rsid w:val="00CC21D2"/>
    <w:rsid w:val="00CC2247"/>
    <w:rsid w:val="00CC2454"/>
    <w:rsid w:val="00CC2774"/>
    <w:rsid w:val="00CC2FDB"/>
    <w:rsid w:val="00CC313E"/>
    <w:rsid w:val="00CC347E"/>
    <w:rsid w:val="00CC35A3"/>
    <w:rsid w:val="00CC39A1"/>
    <w:rsid w:val="00CC3BA4"/>
    <w:rsid w:val="00CC4255"/>
    <w:rsid w:val="00CC44B0"/>
    <w:rsid w:val="00CC4552"/>
    <w:rsid w:val="00CC4833"/>
    <w:rsid w:val="00CC4BA8"/>
    <w:rsid w:val="00CC5294"/>
    <w:rsid w:val="00CC5E51"/>
    <w:rsid w:val="00CC5EE9"/>
    <w:rsid w:val="00CC619F"/>
    <w:rsid w:val="00CC6633"/>
    <w:rsid w:val="00CC67A5"/>
    <w:rsid w:val="00CD0148"/>
    <w:rsid w:val="00CD08EF"/>
    <w:rsid w:val="00CD0F7A"/>
    <w:rsid w:val="00CD1897"/>
    <w:rsid w:val="00CD1CB0"/>
    <w:rsid w:val="00CD1E3D"/>
    <w:rsid w:val="00CD1E44"/>
    <w:rsid w:val="00CD2334"/>
    <w:rsid w:val="00CD277B"/>
    <w:rsid w:val="00CD2BDB"/>
    <w:rsid w:val="00CD2DED"/>
    <w:rsid w:val="00CD3079"/>
    <w:rsid w:val="00CD30F0"/>
    <w:rsid w:val="00CD327B"/>
    <w:rsid w:val="00CD3792"/>
    <w:rsid w:val="00CD391C"/>
    <w:rsid w:val="00CD3D18"/>
    <w:rsid w:val="00CD3FEB"/>
    <w:rsid w:val="00CD414E"/>
    <w:rsid w:val="00CD444F"/>
    <w:rsid w:val="00CD46F9"/>
    <w:rsid w:val="00CD5873"/>
    <w:rsid w:val="00CD58E5"/>
    <w:rsid w:val="00CD5CD3"/>
    <w:rsid w:val="00CD5DFC"/>
    <w:rsid w:val="00CD5E92"/>
    <w:rsid w:val="00CD6C6A"/>
    <w:rsid w:val="00CD6D9C"/>
    <w:rsid w:val="00CD7094"/>
    <w:rsid w:val="00CD711E"/>
    <w:rsid w:val="00CD7297"/>
    <w:rsid w:val="00CD77FF"/>
    <w:rsid w:val="00CD7DB4"/>
    <w:rsid w:val="00CD7E48"/>
    <w:rsid w:val="00CD7F18"/>
    <w:rsid w:val="00CE01E7"/>
    <w:rsid w:val="00CE040E"/>
    <w:rsid w:val="00CE0D01"/>
    <w:rsid w:val="00CE1059"/>
    <w:rsid w:val="00CE1193"/>
    <w:rsid w:val="00CE1AFA"/>
    <w:rsid w:val="00CE1C8A"/>
    <w:rsid w:val="00CE1D4E"/>
    <w:rsid w:val="00CE1D93"/>
    <w:rsid w:val="00CE2177"/>
    <w:rsid w:val="00CE232E"/>
    <w:rsid w:val="00CE253C"/>
    <w:rsid w:val="00CE25F9"/>
    <w:rsid w:val="00CE281A"/>
    <w:rsid w:val="00CE28DF"/>
    <w:rsid w:val="00CE2A23"/>
    <w:rsid w:val="00CE2D6D"/>
    <w:rsid w:val="00CE363F"/>
    <w:rsid w:val="00CE3A82"/>
    <w:rsid w:val="00CE3BFC"/>
    <w:rsid w:val="00CE3DBA"/>
    <w:rsid w:val="00CE3EC9"/>
    <w:rsid w:val="00CE47CF"/>
    <w:rsid w:val="00CE482B"/>
    <w:rsid w:val="00CE5066"/>
    <w:rsid w:val="00CE51B5"/>
    <w:rsid w:val="00CE56C1"/>
    <w:rsid w:val="00CE583D"/>
    <w:rsid w:val="00CE5C7A"/>
    <w:rsid w:val="00CE5D1E"/>
    <w:rsid w:val="00CE5F21"/>
    <w:rsid w:val="00CE5FD6"/>
    <w:rsid w:val="00CE65C7"/>
    <w:rsid w:val="00CE66EA"/>
    <w:rsid w:val="00CE71A3"/>
    <w:rsid w:val="00CE7FB5"/>
    <w:rsid w:val="00CF059A"/>
    <w:rsid w:val="00CF084F"/>
    <w:rsid w:val="00CF09ED"/>
    <w:rsid w:val="00CF186A"/>
    <w:rsid w:val="00CF1E85"/>
    <w:rsid w:val="00CF21DA"/>
    <w:rsid w:val="00CF222C"/>
    <w:rsid w:val="00CF2687"/>
    <w:rsid w:val="00CF30D1"/>
    <w:rsid w:val="00CF3FCC"/>
    <w:rsid w:val="00CF407B"/>
    <w:rsid w:val="00CF4428"/>
    <w:rsid w:val="00CF445D"/>
    <w:rsid w:val="00CF4A58"/>
    <w:rsid w:val="00CF4C34"/>
    <w:rsid w:val="00CF52D2"/>
    <w:rsid w:val="00CF544D"/>
    <w:rsid w:val="00CF56F9"/>
    <w:rsid w:val="00CF59EA"/>
    <w:rsid w:val="00CF6020"/>
    <w:rsid w:val="00CF647B"/>
    <w:rsid w:val="00CF64D4"/>
    <w:rsid w:val="00CF65E1"/>
    <w:rsid w:val="00CF6758"/>
    <w:rsid w:val="00CF67B6"/>
    <w:rsid w:val="00CF6992"/>
    <w:rsid w:val="00CF6A89"/>
    <w:rsid w:val="00CF6F85"/>
    <w:rsid w:val="00CF73DC"/>
    <w:rsid w:val="00CF7643"/>
    <w:rsid w:val="00CF7C68"/>
    <w:rsid w:val="00CF7E9A"/>
    <w:rsid w:val="00D00302"/>
    <w:rsid w:val="00D00A4B"/>
    <w:rsid w:val="00D017A4"/>
    <w:rsid w:val="00D01B4F"/>
    <w:rsid w:val="00D02010"/>
    <w:rsid w:val="00D0229E"/>
    <w:rsid w:val="00D0272B"/>
    <w:rsid w:val="00D0284E"/>
    <w:rsid w:val="00D0299F"/>
    <w:rsid w:val="00D02AF2"/>
    <w:rsid w:val="00D02BE6"/>
    <w:rsid w:val="00D0394C"/>
    <w:rsid w:val="00D04004"/>
    <w:rsid w:val="00D0412E"/>
    <w:rsid w:val="00D0466C"/>
    <w:rsid w:val="00D04852"/>
    <w:rsid w:val="00D04AAC"/>
    <w:rsid w:val="00D04E69"/>
    <w:rsid w:val="00D05AFD"/>
    <w:rsid w:val="00D05DFE"/>
    <w:rsid w:val="00D05EA7"/>
    <w:rsid w:val="00D06455"/>
    <w:rsid w:val="00D067E9"/>
    <w:rsid w:val="00D06E4F"/>
    <w:rsid w:val="00D073BC"/>
    <w:rsid w:val="00D075CC"/>
    <w:rsid w:val="00D0774D"/>
    <w:rsid w:val="00D0775F"/>
    <w:rsid w:val="00D077BF"/>
    <w:rsid w:val="00D07F29"/>
    <w:rsid w:val="00D103D4"/>
    <w:rsid w:val="00D104E2"/>
    <w:rsid w:val="00D10F71"/>
    <w:rsid w:val="00D110AD"/>
    <w:rsid w:val="00D113B4"/>
    <w:rsid w:val="00D121AD"/>
    <w:rsid w:val="00D131E3"/>
    <w:rsid w:val="00D1333E"/>
    <w:rsid w:val="00D1339C"/>
    <w:rsid w:val="00D1340D"/>
    <w:rsid w:val="00D139CF"/>
    <w:rsid w:val="00D13AA2"/>
    <w:rsid w:val="00D141A9"/>
    <w:rsid w:val="00D14EFC"/>
    <w:rsid w:val="00D15215"/>
    <w:rsid w:val="00D1581D"/>
    <w:rsid w:val="00D15C97"/>
    <w:rsid w:val="00D15FAB"/>
    <w:rsid w:val="00D161D4"/>
    <w:rsid w:val="00D165FC"/>
    <w:rsid w:val="00D166A5"/>
    <w:rsid w:val="00D168AB"/>
    <w:rsid w:val="00D16B46"/>
    <w:rsid w:val="00D16BCA"/>
    <w:rsid w:val="00D16BDE"/>
    <w:rsid w:val="00D16BEB"/>
    <w:rsid w:val="00D16D36"/>
    <w:rsid w:val="00D17893"/>
    <w:rsid w:val="00D17F1D"/>
    <w:rsid w:val="00D17F4F"/>
    <w:rsid w:val="00D20A6E"/>
    <w:rsid w:val="00D20BD0"/>
    <w:rsid w:val="00D2106B"/>
    <w:rsid w:val="00D213E6"/>
    <w:rsid w:val="00D2163B"/>
    <w:rsid w:val="00D21F48"/>
    <w:rsid w:val="00D223D7"/>
    <w:rsid w:val="00D22945"/>
    <w:rsid w:val="00D22D8F"/>
    <w:rsid w:val="00D2322F"/>
    <w:rsid w:val="00D235DE"/>
    <w:rsid w:val="00D23757"/>
    <w:rsid w:val="00D23AB7"/>
    <w:rsid w:val="00D23C3D"/>
    <w:rsid w:val="00D242E3"/>
    <w:rsid w:val="00D2448D"/>
    <w:rsid w:val="00D244D3"/>
    <w:rsid w:val="00D250D4"/>
    <w:rsid w:val="00D250D9"/>
    <w:rsid w:val="00D25BF7"/>
    <w:rsid w:val="00D264E4"/>
    <w:rsid w:val="00D26532"/>
    <w:rsid w:val="00D26859"/>
    <w:rsid w:val="00D268ED"/>
    <w:rsid w:val="00D26DE6"/>
    <w:rsid w:val="00D270BC"/>
    <w:rsid w:val="00D272BD"/>
    <w:rsid w:val="00D27369"/>
    <w:rsid w:val="00D27616"/>
    <w:rsid w:val="00D2781E"/>
    <w:rsid w:val="00D27D56"/>
    <w:rsid w:val="00D30145"/>
    <w:rsid w:val="00D303BE"/>
    <w:rsid w:val="00D3063D"/>
    <w:rsid w:val="00D306CC"/>
    <w:rsid w:val="00D308BA"/>
    <w:rsid w:val="00D30F94"/>
    <w:rsid w:val="00D31DF5"/>
    <w:rsid w:val="00D324B2"/>
    <w:rsid w:val="00D332B7"/>
    <w:rsid w:val="00D339AA"/>
    <w:rsid w:val="00D33A4C"/>
    <w:rsid w:val="00D33DD1"/>
    <w:rsid w:val="00D33E39"/>
    <w:rsid w:val="00D33F97"/>
    <w:rsid w:val="00D3434D"/>
    <w:rsid w:val="00D344CC"/>
    <w:rsid w:val="00D3508A"/>
    <w:rsid w:val="00D352FB"/>
    <w:rsid w:val="00D353A2"/>
    <w:rsid w:val="00D3556F"/>
    <w:rsid w:val="00D357B8"/>
    <w:rsid w:val="00D35A72"/>
    <w:rsid w:val="00D35E69"/>
    <w:rsid w:val="00D35E8F"/>
    <w:rsid w:val="00D361B2"/>
    <w:rsid w:val="00D364CB"/>
    <w:rsid w:val="00D365B0"/>
    <w:rsid w:val="00D36B7E"/>
    <w:rsid w:val="00D36C4C"/>
    <w:rsid w:val="00D36D09"/>
    <w:rsid w:val="00D37320"/>
    <w:rsid w:val="00D37EA9"/>
    <w:rsid w:val="00D406A3"/>
    <w:rsid w:val="00D40751"/>
    <w:rsid w:val="00D408FE"/>
    <w:rsid w:val="00D40DE8"/>
    <w:rsid w:val="00D41484"/>
    <w:rsid w:val="00D4245F"/>
    <w:rsid w:val="00D425B8"/>
    <w:rsid w:val="00D42941"/>
    <w:rsid w:val="00D43155"/>
    <w:rsid w:val="00D43BB7"/>
    <w:rsid w:val="00D43C82"/>
    <w:rsid w:val="00D44452"/>
    <w:rsid w:val="00D44731"/>
    <w:rsid w:val="00D4476A"/>
    <w:rsid w:val="00D44A05"/>
    <w:rsid w:val="00D44CE9"/>
    <w:rsid w:val="00D44F08"/>
    <w:rsid w:val="00D452E6"/>
    <w:rsid w:val="00D45712"/>
    <w:rsid w:val="00D46110"/>
    <w:rsid w:val="00D46357"/>
    <w:rsid w:val="00D46B57"/>
    <w:rsid w:val="00D46C28"/>
    <w:rsid w:val="00D47066"/>
    <w:rsid w:val="00D4707E"/>
    <w:rsid w:val="00D4765E"/>
    <w:rsid w:val="00D47B53"/>
    <w:rsid w:val="00D47C41"/>
    <w:rsid w:val="00D507F0"/>
    <w:rsid w:val="00D50A19"/>
    <w:rsid w:val="00D51B6A"/>
    <w:rsid w:val="00D521C7"/>
    <w:rsid w:val="00D5226A"/>
    <w:rsid w:val="00D52A0B"/>
    <w:rsid w:val="00D52DD4"/>
    <w:rsid w:val="00D52F94"/>
    <w:rsid w:val="00D53779"/>
    <w:rsid w:val="00D538E9"/>
    <w:rsid w:val="00D539B4"/>
    <w:rsid w:val="00D53C97"/>
    <w:rsid w:val="00D549BF"/>
    <w:rsid w:val="00D55156"/>
    <w:rsid w:val="00D5593A"/>
    <w:rsid w:val="00D559B3"/>
    <w:rsid w:val="00D55FB1"/>
    <w:rsid w:val="00D5656A"/>
    <w:rsid w:val="00D57020"/>
    <w:rsid w:val="00D57528"/>
    <w:rsid w:val="00D578ED"/>
    <w:rsid w:val="00D579C3"/>
    <w:rsid w:val="00D57F3B"/>
    <w:rsid w:val="00D602A8"/>
    <w:rsid w:val="00D60533"/>
    <w:rsid w:val="00D6078A"/>
    <w:rsid w:val="00D60826"/>
    <w:rsid w:val="00D60881"/>
    <w:rsid w:val="00D60A20"/>
    <w:rsid w:val="00D60EBC"/>
    <w:rsid w:val="00D60EC6"/>
    <w:rsid w:val="00D6120F"/>
    <w:rsid w:val="00D6178C"/>
    <w:rsid w:val="00D6199D"/>
    <w:rsid w:val="00D61F4D"/>
    <w:rsid w:val="00D6295A"/>
    <w:rsid w:val="00D62E28"/>
    <w:rsid w:val="00D6346A"/>
    <w:rsid w:val="00D63CF1"/>
    <w:rsid w:val="00D63DD1"/>
    <w:rsid w:val="00D63FF3"/>
    <w:rsid w:val="00D644D1"/>
    <w:rsid w:val="00D65041"/>
    <w:rsid w:val="00D6543B"/>
    <w:rsid w:val="00D6565D"/>
    <w:rsid w:val="00D65809"/>
    <w:rsid w:val="00D65E42"/>
    <w:rsid w:val="00D65F9A"/>
    <w:rsid w:val="00D670C2"/>
    <w:rsid w:val="00D6720D"/>
    <w:rsid w:val="00D6749A"/>
    <w:rsid w:val="00D6766D"/>
    <w:rsid w:val="00D676FE"/>
    <w:rsid w:val="00D704CB"/>
    <w:rsid w:val="00D706E1"/>
    <w:rsid w:val="00D712E2"/>
    <w:rsid w:val="00D7140F"/>
    <w:rsid w:val="00D71536"/>
    <w:rsid w:val="00D71943"/>
    <w:rsid w:val="00D71A3C"/>
    <w:rsid w:val="00D72B1A"/>
    <w:rsid w:val="00D72E7F"/>
    <w:rsid w:val="00D738E1"/>
    <w:rsid w:val="00D73E13"/>
    <w:rsid w:val="00D74063"/>
    <w:rsid w:val="00D7423A"/>
    <w:rsid w:val="00D74345"/>
    <w:rsid w:val="00D74F45"/>
    <w:rsid w:val="00D74F7A"/>
    <w:rsid w:val="00D75474"/>
    <w:rsid w:val="00D75BA7"/>
    <w:rsid w:val="00D75C77"/>
    <w:rsid w:val="00D75D13"/>
    <w:rsid w:val="00D76A39"/>
    <w:rsid w:val="00D7746E"/>
    <w:rsid w:val="00D777BC"/>
    <w:rsid w:val="00D77F7E"/>
    <w:rsid w:val="00D80174"/>
    <w:rsid w:val="00D8044F"/>
    <w:rsid w:val="00D809A3"/>
    <w:rsid w:val="00D80B67"/>
    <w:rsid w:val="00D80B84"/>
    <w:rsid w:val="00D80B92"/>
    <w:rsid w:val="00D80CDB"/>
    <w:rsid w:val="00D8113F"/>
    <w:rsid w:val="00D81298"/>
    <w:rsid w:val="00D818A2"/>
    <w:rsid w:val="00D8196C"/>
    <w:rsid w:val="00D819A4"/>
    <w:rsid w:val="00D81D1C"/>
    <w:rsid w:val="00D81D55"/>
    <w:rsid w:val="00D81EB6"/>
    <w:rsid w:val="00D82022"/>
    <w:rsid w:val="00D82246"/>
    <w:rsid w:val="00D828AC"/>
    <w:rsid w:val="00D82B09"/>
    <w:rsid w:val="00D82D03"/>
    <w:rsid w:val="00D833E6"/>
    <w:rsid w:val="00D83768"/>
    <w:rsid w:val="00D83934"/>
    <w:rsid w:val="00D8395B"/>
    <w:rsid w:val="00D83CD4"/>
    <w:rsid w:val="00D840DF"/>
    <w:rsid w:val="00D841A3"/>
    <w:rsid w:val="00D844D3"/>
    <w:rsid w:val="00D84697"/>
    <w:rsid w:val="00D84C6B"/>
    <w:rsid w:val="00D8562F"/>
    <w:rsid w:val="00D86255"/>
    <w:rsid w:val="00D862E4"/>
    <w:rsid w:val="00D863D4"/>
    <w:rsid w:val="00D86AE4"/>
    <w:rsid w:val="00D86D98"/>
    <w:rsid w:val="00D86E3F"/>
    <w:rsid w:val="00D87063"/>
    <w:rsid w:val="00D871DE"/>
    <w:rsid w:val="00D878B7"/>
    <w:rsid w:val="00D87BFA"/>
    <w:rsid w:val="00D90433"/>
    <w:rsid w:val="00D9063C"/>
    <w:rsid w:val="00D91101"/>
    <w:rsid w:val="00D911FD"/>
    <w:rsid w:val="00D91416"/>
    <w:rsid w:val="00D92185"/>
    <w:rsid w:val="00D92752"/>
    <w:rsid w:val="00D92886"/>
    <w:rsid w:val="00D92923"/>
    <w:rsid w:val="00D92B3F"/>
    <w:rsid w:val="00D933ED"/>
    <w:rsid w:val="00D93CB9"/>
    <w:rsid w:val="00D93E84"/>
    <w:rsid w:val="00D94305"/>
    <w:rsid w:val="00D95512"/>
    <w:rsid w:val="00D9551A"/>
    <w:rsid w:val="00D95520"/>
    <w:rsid w:val="00D95554"/>
    <w:rsid w:val="00D96DE6"/>
    <w:rsid w:val="00D97075"/>
    <w:rsid w:val="00D972A3"/>
    <w:rsid w:val="00D977A6"/>
    <w:rsid w:val="00D97A0C"/>
    <w:rsid w:val="00D97A3A"/>
    <w:rsid w:val="00D97C85"/>
    <w:rsid w:val="00DA005B"/>
    <w:rsid w:val="00DA0E45"/>
    <w:rsid w:val="00DA16C6"/>
    <w:rsid w:val="00DA1740"/>
    <w:rsid w:val="00DA1851"/>
    <w:rsid w:val="00DA1D4A"/>
    <w:rsid w:val="00DA2B70"/>
    <w:rsid w:val="00DA2CDD"/>
    <w:rsid w:val="00DA2D39"/>
    <w:rsid w:val="00DA344F"/>
    <w:rsid w:val="00DA35D1"/>
    <w:rsid w:val="00DA39E6"/>
    <w:rsid w:val="00DA3F73"/>
    <w:rsid w:val="00DA3F91"/>
    <w:rsid w:val="00DA41D6"/>
    <w:rsid w:val="00DA4889"/>
    <w:rsid w:val="00DA4A68"/>
    <w:rsid w:val="00DA5054"/>
    <w:rsid w:val="00DA536D"/>
    <w:rsid w:val="00DA5D0B"/>
    <w:rsid w:val="00DA6E2A"/>
    <w:rsid w:val="00DA7113"/>
    <w:rsid w:val="00DA7118"/>
    <w:rsid w:val="00DA7453"/>
    <w:rsid w:val="00DA7581"/>
    <w:rsid w:val="00DA76CF"/>
    <w:rsid w:val="00DA79D1"/>
    <w:rsid w:val="00DB0139"/>
    <w:rsid w:val="00DB0204"/>
    <w:rsid w:val="00DB0282"/>
    <w:rsid w:val="00DB0799"/>
    <w:rsid w:val="00DB0A4C"/>
    <w:rsid w:val="00DB130F"/>
    <w:rsid w:val="00DB1A95"/>
    <w:rsid w:val="00DB2034"/>
    <w:rsid w:val="00DB24E0"/>
    <w:rsid w:val="00DB327F"/>
    <w:rsid w:val="00DB3973"/>
    <w:rsid w:val="00DB3CD8"/>
    <w:rsid w:val="00DB4931"/>
    <w:rsid w:val="00DB4D83"/>
    <w:rsid w:val="00DB4D9D"/>
    <w:rsid w:val="00DB5032"/>
    <w:rsid w:val="00DB5137"/>
    <w:rsid w:val="00DB5173"/>
    <w:rsid w:val="00DB51B0"/>
    <w:rsid w:val="00DB582B"/>
    <w:rsid w:val="00DB5A21"/>
    <w:rsid w:val="00DB5A60"/>
    <w:rsid w:val="00DB5F5B"/>
    <w:rsid w:val="00DB649A"/>
    <w:rsid w:val="00DB6D2D"/>
    <w:rsid w:val="00DB717F"/>
    <w:rsid w:val="00DB75CD"/>
    <w:rsid w:val="00DB75E7"/>
    <w:rsid w:val="00DB7831"/>
    <w:rsid w:val="00DB7B86"/>
    <w:rsid w:val="00DB7F97"/>
    <w:rsid w:val="00DC01B0"/>
    <w:rsid w:val="00DC0407"/>
    <w:rsid w:val="00DC0725"/>
    <w:rsid w:val="00DC078A"/>
    <w:rsid w:val="00DC0945"/>
    <w:rsid w:val="00DC0966"/>
    <w:rsid w:val="00DC0A8B"/>
    <w:rsid w:val="00DC0DD7"/>
    <w:rsid w:val="00DC1475"/>
    <w:rsid w:val="00DC1598"/>
    <w:rsid w:val="00DC15E9"/>
    <w:rsid w:val="00DC21EF"/>
    <w:rsid w:val="00DC22F2"/>
    <w:rsid w:val="00DC2A7D"/>
    <w:rsid w:val="00DC307C"/>
    <w:rsid w:val="00DC336C"/>
    <w:rsid w:val="00DC346A"/>
    <w:rsid w:val="00DC3AEE"/>
    <w:rsid w:val="00DC4558"/>
    <w:rsid w:val="00DC4747"/>
    <w:rsid w:val="00DC4A4D"/>
    <w:rsid w:val="00DC4B88"/>
    <w:rsid w:val="00DC4FB8"/>
    <w:rsid w:val="00DC56E0"/>
    <w:rsid w:val="00DC58BD"/>
    <w:rsid w:val="00DC6245"/>
    <w:rsid w:val="00DC6308"/>
    <w:rsid w:val="00DC683F"/>
    <w:rsid w:val="00DC738F"/>
    <w:rsid w:val="00DC7512"/>
    <w:rsid w:val="00DC7D15"/>
    <w:rsid w:val="00DC7D79"/>
    <w:rsid w:val="00DC7E0C"/>
    <w:rsid w:val="00DD00FE"/>
    <w:rsid w:val="00DD02AF"/>
    <w:rsid w:val="00DD09B0"/>
    <w:rsid w:val="00DD09B1"/>
    <w:rsid w:val="00DD0AF9"/>
    <w:rsid w:val="00DD0B9A"/>
    <w:rsid w:val="00DD0E42"/>
    <w:rsid w:val="00DD0EB6"/>
    <w:rsid w:val="00DD2994"/>
    <w:rsid w:val="00DD2C14"/>
    <w:rsid w:val="00DD37BE"/>
    <w:rsid w:val="00DD3BFF"/>
    <w:rsid w:val="00DD3E1E"/>
    <w:rsid w:val="00DD46E0"/>
    <w:rsid w:val="00DD4748"/>
    <w:rsid w:val="00DD5E03"/>
    <w:rsid w:val="00DD5FE1"/>
    <w:rsid w:val="00DD6828"/>
    <w:rsid w:val="00DD6899"/>
    <w:rsid w:val="00DD6961"/>
    <w:rsid w:val="00DD6BAB"/>
    <w:rsid w:val="00DD6CBB"/>
    <w:rsid w:val="00DD6DB4"/>
    <w:rsid w:val="00DD716E"/>
    <w:rsid w:val="00DD7A77"/>
    <w:rsid w:val="00DD7DF8"/>
    <w:rsid w:val="00DD7F95"/>
    <w:rsid w:val="00DE047F"/>
    <w:rsid w:val="00DE07D2"/>
    <w:rsid w:val="00DE089D"/>
    <w:rsid w:val="00DE0AB7"/>
    <w:rsid w:val="00DE0DAF"/>
    <w:rsid w:val="00DE1025"/>
    <w:rsid w:val="00DE16DA"/>
    <w:rsid w:val="00DE189E"/>
    <w:rsid w:val="00DE19A4"/>
    <w:rsid w:val="00DE1A52"/>
    <w:rsid w:val="00DE22BE"/>
    <w:rsid w:val="00DE25AC"/>
    <w:rsid w:val="00DE332F"/>
    <w:rsid w:val="00DE3C67"/>
    <w:rsid w:val="00DE3CF6"/>
    <w:rsid w:val="00DE3D2E"/>
    <w:rsid w:val="00DE41A6"/>
    <w:rsid w:val="00DE4D40"/>
    <w:rsid w:val="00DE53C4"/>
    <w:rsid w:val="00DE54B6"/>
    <w:rsid w:val="00DE5AA6"/>
    <w:rsid w:val="00DE5CBD"/>
    <w:rsid w:val="00DE5F4E"/>
    <w:rsid w:val="00DE6B5B"/>
    <w:rsid w:val="00DE7170"/>
    <w:rsid w:val="00DE73BC"/>
    <w:rsid w:val="00DE75C7"/>
    <w:rsid w:val="00DE76B4"/>
    <w:rsid w:val="00DF017C"/>
    <w:rsid w:val="00DF0589"/>
    <w:rsid w:val="00DF06BD"/>
    <w:rsid w:val="00DF06E8"/>
    <w:rsid w:val="00DF09D6"/>
    <w:rsid w:val="00DF0D4F"/>
    <w:rsid w:val="00DF10D3"/>
    <w:rsid w:val="00DF133F"/>
    <w:rsid w:val="00DF15BF"/>
    <w:rsid w:val="00DF2352"/>
    <w:rsid w:val="00DF24A1"/>
    <w:rsid w:val="00DF2602"/>
    <w:rsid w:val="00DF3B83"/>
    <w:rsid w:val="00DF3C65"/>
    <w:rsid w:val="00DF3F64"/>
    <w:rsid w:val="00DF437B"/>
    <w:rsid w:val="00DF4554"/>
    <w:rsid w:val="00DF4672"/>
    <w:rsid w:val="00DF4BF5"/>
    <w:rsid w:val="00DF5104"/>
    <w:rsid w:val="00DF538D"/>
    <w:rsid w:val="00DF56BE"/>
    <w:rsid w:val="00DF5D49"/>
    <w:rsid w:val="00DF607C"/>
    <w:rsid w:val="00DF63C1"/>
    <w:rsid w:val="00DF64E2"/>
    <w:rsid w:val="00DF68E3"/>
    <w:rsid w:val="00DF69D6"/>
    <w:rsid w:val="00DF6B3E"/>
    <w:rsid w:val="00DF7192"/>
    <w:rsid w:val="00DF71A2"/>
    <w:rsid w:val="00DF71B7"/>
    <w:rsid w:val="00DF74FB"/>
    <w:rsid w:val="00DF78B9"/>
    <w:rsid w:val="00DF7B03"/>
    <w:rsid w:val="00DF7CA7"/>
    <w:rsid w:val="00DF7D9C"/>
    <w:rsid w:val="00E005A9"/>
    <w:rsid w:val="00E00DB4"/>
    <w:rsid w:val="00E00E7E"/>
    <w:rsid w:val="00E01157"/>
    <w:rsid w:val="00E0154B"/>
    <w:rsid w:val="00E01677"/>
    <w:rsid w:val="00E01737"/>
    <w:rsid w:val="00E01CAC"/>
    <w:rsid w:val="00E01DE7"/>
    <w:rsid w:val="00E0227D"/>
    <w:rsid w:val="00E025E3"/>
    <w:rsid w:val="00E027D0"/>
    <w:rsid w:val="00E03F60"/>
    <w:rsid w:val="00E03FCC"/>
    <w:rsid w:val="00E04055"/>
    <w:rsid w:val="00E0413D"/>
    <w:rsid w:val="00E06252"/>
    <w:rsid w:val="00E0628F"/>
    <w:rsid w:val="00E0631F"/>
    <w:rsid w:val="00E06747"/>
    <w:rsid w:val="00E06CC6"/>
    <w:rsid w:val="00E06EC1"/>
    <w:rsid w:val="00E07115"/>
    <w:rsid w:val="00E07827"/>
    <w:rsid w:val="00E0798A"/>
    <w:rsid w:val="00E07B1A"/>
    <w:rsid w:val="00E100C7"/>
    <w:rsid w:val="00E10761"/>
    <w:rsid w:val="00E10A47"/>
    <w:rsid w:val="00E10C16"/>
    <w:rsid w:val="00E10F6E"/>
    <w:rsid w:val="00E10F77"/>
    <w:rsid w:val="00E10FCA"/>
    <w:rsid w:val="00E11AA1"/>
    <w:rsid w:val="00E1221D"/>
    <w:rsid w:val="00E12598"/>
    <w:rsid w:val="00E12718"/>
    <w:rsid w:val="00E12AD3"/>
    <w:rsid w:val="00E12C8A"/>
    <w:rsid w:val="00E1304C"/>
    <w:rsid w:val="00E13477"/>
    <w:rsid w:val="00E135A9"/>
    <w:rsid w:val="00E13656"/>
    <w:rsid w:val="00E13674"/>
    <w:rsid w:val="00E13770"/>
    <w:rsid w:val="00E1379B"/>
    <w:rsid w:val="00E13D90"/>
    <w:rsid w:val="00E142D0"/>
    <w:rsid w:val="00E14309"/>
    <w:rsid w:val="00E147A7"/>
    <w:rsid w:val="00E15A8F"/>
    <w:rsid w:val="00E15D04"/>
    <w:rsid w:val="00E15D2C"/>
    <w:rsid w:val="00E16A25"/>
    <w:rsid w:val="00E17137"/>
    <w:rsid w:val="00E17232"/>
    <w:rsid w:val="00E17599"/>
    <w:rsid w:val="00E17939"/>
    <w:rsid w:val="00E20462"/>
    <w:rsid w:val="00E205AA"/>
    <w:rsid w:val="00E208C0"/>
    <w:rsid w:val="00E216B1"/>
    <w:rsid w:val="00E21976"/>
    <w:rsid w:val="00E21AD5"/>
    <w:rsid w:val="00E21E80"/>
    <w:rsid w:val="00E2261B"/>
    <w:rsid w:val="00E239B8"/>
    <w:rsid w:val="00E239C0"/>
    <w:rsid w:val="00E2411D"/>
    <w:rsid w:val="00E244F8"/>
    <w:rsid w:val="00E24641"/>
    <w:rsid w:val="00E24785"/>
    <w:rsid w:val="00E24F9F"/>
    <w:rsid w:val="00E24FE3"/>
    <w:rsid w:val="00E2502C"/>
    <w:rsid w:val="00E250D3"/>
    <w:rsid w:val="00E25900"/>
    <w:rsid w:val="00E259B5"/>
    <w:rsid w:val="00E25CF5"/>
    <w:rsid w:val="00E2613A"/>
    <w:rsid w:val="00E26573"/>
    <w:rsid w:val="00E26861"/>
    <w:rsid w:val="00E26A8C"/>
    <w:rsid w:val="00E26C51"/>
    <w:rsid w:val="00E273FE"/>
    <w:rsid w:val="00E30204"/>
    <w:rsid w:val="00E307D9"/>
    <w:rsid w:val="00E30F73"/>
    <w:rsid w:val="00E31096"/>
    <w:rsid w:val="00E31515"/>
    <w:rsid w:val="00E31C4D"/>
    <w:rsid w:val="00E320A5"/>
    <w:rsid w:val="00E32490"/>
    <w:rsid w:val="00E32FDE"/>
    <w:rsid w:val="00E33307"/>
    <w:rsid w:val="00E33BE6"/>
    <w:rsid w:val="00E3419E"/>
    <w:rsid w:val="00E344CF"/>
    <w:rsid w:val="00E34508"/>
    <w:rsid w:val="00E34A90"/>
    <w:rsid w:val="00E34F3C"/>
    <w:rsid w:val="00E34F51"/>
    <w:rsid w:val="00E35489"/>
    <w:rsid w:val="00E35DFD"/>
    <w:rsid w:val="00E3605E"/>
    <w:rsid w:val="00E363FE"/>
    <w:rsid w:val="00E3663C"/>
    <w:rsid w:val="00E36C1B"/>
    <w:rsid w:val="00E374C9"/>
    <w:rsid w:val="00E3767D"/>
    <w:rsid w:val="00E377AE"/>
    <w:rsid w:val="00E37A2E"/>
    <w:rsid w:val="00E37BCB"/>
    <w:rsid w:val="00E40BE8"/>
    <w:rsid w:val="00E40D51"/>
    <w:rsid w:val="00E414E0"/>
    <w:rsid w:val="00E42065"/>
    <w:rsid w:val="00E42393"/>
    <w:rsid w:val="00E428A5"/>
    <w:rsid w:val="00E429CE"/>
    <w:rsid w:val="00E42E55"/>
    <w:rsid w:val="00E43E35"/>
    <w:rsid w:val="00E442BD"/>
    <w:rsid w:val="00E44902"/>
    <w:rsid w:val="00E44A12"/>
    <w:rsid w:val="00E44BA2"/>
    <w:rsid w:val="00E44E55"/>
    <w:rsid w:val="00E4517E"/>
    <w:rsid w:val="00E453BF"/>
    <w:rsid w:val="00E454C7"/>
    <w:rsid w:val="00E455B4"/>
    <w:rsid w:val="00E458FE"/>
    <w:rsid w:val="00E45B30"/>
    <w:rsid w:val="00E460FD"/>
    <w:rsid w:val="00E4647E"/>
    <w:rsid w:val="00E465B4"/>
    <w:rsid w:val="00E46FC7"/>
    <w:rsid w:val="00E4742E"/>
    <w:rsid w:val="00E47EDA"/>
    <w:rsid w:val="00E500AD"/>
    <w:rsid w:val="00E50E48"/>
    <w:rsid w:val="00E51020"/>
    <w:rsid w:val="00E5141E"/>
    <w:rsid w:val="00E5157A"/>
    <w:rsid w:val="00E51ABE"/>
    <w:rsid w:val="00E5226A"/>
    <w:rsid w:val="00E52312"/>
    <w:rsid w:val="00E52756"/>
    <w:rsid w:val="00E52A9E"/>
    <w:rsid w:val="00E52E35"/>
    <w:rsid w:val="00E5304E"/>
    <w:rsid w:val="00E53261"/>
    <w:rsid w:val="00E53BB4"/>
    <w:rsid w:val="00E53CF5"/>
    <w:rsid w:val="00E5468B"/>
    <w:rsid w:val="00E54A1F"/>
    <w:rsid w:val="00E54DE0"/>
    <w:rsid w:val="00E55366"/>
    <w:rsid w:val="00E558D7"/>
    <w:rsid w:val="00E55F2A"/>
    <w:rsid w:val="00E56811"/>
    <w:rsid w:val="00E56C7F"/>
    <w:rsid w:val="00E57227"/>
    <w:rsid w:val="00E576ED"/>
    <w:rsid w:val="00E579F6"/>
    <w:rsid w:val="00E6001C"/>
    <w:rsid w:val="00E60794"/>
    <w:rsid w:val="00E60A27"/>
    <w:rsid w:val="00E60F71"/>
    <w:rsid w:val="00E619E4"/>
    <w:rsid w:val="00E61EC9"/>
    <w:rsid w:val="00E61ECD"/>
    <w:rsid w:val="00E621EF"/>
    <w:rsid w:val="00E626DA"/>
    <w:rsid w:val="00E62850"/>
    <w:rsid w:val="00E62B12"/>
    <w:rsid w:val="00E62EB2"/>
    <w:rsid w:val="00E631B9"/>
    <w:rsid w:val="00E63EF6"/>
    <w:rsid w:val="00E643E4"/>
    <w:rsid w:val="00E64714"/>
    <w:rsid w:val="00E6476B"/>
    <w:rsid w:val="00E6539F"/>
    <w:rsid w:val="00E657E3"/>
    <w:rsid w:val="00E66DE5"/>
    <w:rsid w:val="00E67595"/>
    <w:rsid w:val="00E677B9"/>
    <w:rsid w:val="00E67F1E"/>
    <w:rsid w:val="00E70115"/>
    <w:rsid w:val="00E70408"/>
    <w:rsid w:val="00E717B7"/>
    <w:rsid w:val="00E717C4"/>
    <w:rsid w:val="00E71C67"/>
    <w:rsid w:val="00E71FCB"/>
    <w:rsid w:val="00E7226E"/>
    <w:rsid w:val="00E726AA"/>
    <w:rsid w:val="00E72BEA"/>
    <w:rsid w:val="00E72CE5"/>
    <w:rsid w:val="00E73EFB"/>
    <w:rsid w:val="00E74CC2"/>
    <w:rsid w:val="00E75003"/>
    <w:rsid w:val="00E75105"/>
    <w:rsid w:val="00E75AFD"/>
    <w:rsid w:val="00E75B58"/>
    <w:rsid w:val="00E75B76"/>
    <w:rsid w:val="00E75CAF"/>
    <w:rsid w:val="00E7612B"/>
    <w:rsid w:val="00E761AC"/>
    <w:rsid w:val="00E763D1"/>
    <w:rsid w:val="00E77053"/>
    <w:rsid w:val="00E7705B"/>
    <w:rsid w:val="00E7746E"/>
    <w:rsid w:val="00E77513"/>
    <w:rsid w:val="00E77C85"/>
    <w:rsid w:val="00E77F79"/>
    <w:rsid w:val="00E80043"/>
    <w:rsid w:val="00E8007B"/>
    <w:rsid w:val="00E80181"/>
    <w:rsid w:val="00E80BE3"/>
    <w:rsid w:val="00E81CA3"/>
    <w:rsid w:val="00E81D8C"/>
    <w:rsid w:val="00E8212D"/>
    <w:rsid w:val="00E8247F"/>
    <w:rsid w:val="00E825A7"/>
    <w:rsid w:val="00E82797"/>
    <w:rsid w:val="00E82B1A"/>
    <w:rsid w:val="00E82C01"/>
    <w:rsid w:val="00E833D5"/>
    <w:rsid w:val="00E83A1C"/>
    <w:rsid w:val="00E83F1B"/>
    <w:rsid w:val="00E841BA"/>
    <w:rsid w:val="00E845B4"/>
    <w:rsid w:val="00E8462C"/>
    <w:rsid w:val="00E847D2"/>
    <w:rsid w:val="00E84A12"/>
    <w:rsid w:val="00E854EF"/>
    <w:rsid w:val="00E85A58"/>
    <w:rsid w:val="00E85CDF"/>
    <w:rsid w:val="00E868B6"/>
    <w:rsid w:val="00E86DC2"/>
    <w:rsid w:val="00E87547"/>
    <w:rsid w:val="00E87814"/>
    <w:rsid w:val="00E8797D"/>
    <w:rsid w:val="00E87A8E"/>
    <w:rsid w:val="00E90A24"/>
    <w:rsid w:val="00E90BD3"/>
    <w:rsid w:val="00E91A7C"/>
    <w:rsid w:val="00E91BEB"/>
    <w:rsid w:val="00E92527"/>
    <w:rsid w:val="00E92600"/>
    <w:rsid w:val="00E92C97"/>
    <w:rsid w:val="00E9339B"/>
    <w:rsid w:val="00E938FA"/>
    <w:rsid w:val="00E93F04"/>
    <w:rsid w:val="00E945D4"/>
    <w:rsid w:val="00E94938"/>
    <w:rsid w:val="00E94ABF"/>
    <w:rsid w:val="00E95B2B"/>
    <w:rsid w:val="00E96019"/>
    <w:rsid w:val="00E96860"/>
    <w:rsid w:val="00E96BD4"/>
    <w:rsid w:val="00E96D1A"/>
    <w:rsid w:val="00E974DB"/>
    <w:rsid w:val="00E978CD"/>
    <w:rsid w:val="00E978FA"/>
    <w:rsid w:val="00E97D08"/>
    <w:rsid w:val="00EA01AE"/>
    <w:rsid w:val="00EA0315"/>
    <w:rsid w:val="00EA0348"/>
    <w:rsid w:val="00EA03A9"/>
    <w:rsid w:val="00EA0521"/>
    <w:rsid w:val="00EA05CA"/>
    <w:rsid w:val="00EA0875"/>
    <w:rsid w:val="00EA0959"/>
    <w:rsid w:val="00EA0C8C"/>
    <w:rsid w:val="00EA0C96"/>
    <w:rsid w:val="00EA1107"/>
    <w:rsid w:val="00EA1934"/>
    <w:rsid w:val="00EA2008"/>
    <w:rsid w:val="00EA26CC"/>
    <w:rsid w:val="00EA280E"/>
    <w:rsid w:val="00EA29D1"/>
    <w:rsid w:val="00EA2C80"/>
    <w:rsid w:val="00EA30B3"/>
    <w:rsid w:val="00EA3126"/>
    <w:rsid w:val="00EA31AE"/>
    <w:rsid w:val="00EA31DC"/>
    <w:rsid w:val="00EA45E2"/>
    <w:rsid w:val="00EA4B35"/>
    <w:rsid w:val="00EA507B"/>
    <w:rsid w:val="00EA5307"/>
    <w:rsid w:val="00EA582B"/>
    <w:rsid w:val="00EA5B4A"/>
    <w:rsid w:val="00EA5B4D"/>
    <w:rsid w:val="00EA617B"/>
    <w:rsid w:val="00EA63A2"/>
    <w:rsid w:val="00EA655D"/>
    <w:rsid w:val="00EA6CBF"/>
    <w:rsid w:val="00EA7707"/>
    <w:rsid w:val="00EA791F"/>
    <w:rsid w:val="00EA79EA"/>
    <w:rsid w:val="00EA7A81"/>
    <w:rsid w:val="00EA7B1B"/>
    <w:rsid w:val="00EA7EF5"/>
    <w:rsid w:val="00EB0381"/>
    <w:rsid w:val="00EB05CF"/>
    <w:rsid w:val="00EB067D"/>
    <w:rsid w:val="00EB0B44"/>
    <w:rsid w:val="00EB0EFD"/>
    <w:rsid w:val="00EB1086"/>
    <w:rsid w:val="00EB108E"/>
    <w:rsid w:val="00EB120C"/>
    <w:rsid w:val="00EB1677"/>
    <w:rsid w:val="00EB1A3A"/>
    <w:rsid w:val="00EB1E2E"/>
    <w:rsid w:val="00EB22A7"/>
    <w:rsid w:val="00EB299A"/>
    <w:rsid w:val="00EB3563"/>
    <w:rsid w:val="00EB36B6"/>
    <w:rsid w:val="00EB3784"/>
    <w:rsid w:val="00EB3DD3"/>
    <w:rsid w:val="00EB42EF"/>
    <w:rsid w:val="00EB46EF"/>
    <w:rsid w:val="00EB4965"/>
    <w:rsid w:val="00EB4BE8"/>
    <w:rsid w:val="00EB514F"/>
    <w:rsid w:val="00EB51E4"/>
    <w:rsid w:val="00EB5362"/>
    <w:rsid w:val="00EB5658"/>
    <w:rsid w:val="00EB57E5"/>
    <w:rsid w:val="00EB5B7D"/>
    <w:rsid w:val="00EB6332"/>
    <w:rsid w:val="00EB635D"/>
    <w:rsid w:val="00EB6475"/>
    <w:rsid w:val="00EB66F3"/>
    <w:rsid w:val="00EB6A0A"/>
    <w:rsid w:val="00EB6A9E"/>
    <w:rsid w:val="00EB6DF8"/>
    <w:rsid w:val="00EB7507"/>
    <w:rsid w:val="00EB7635"/>
    <w:rsid w:val="00EB7A5E"/>
    <w:rsid w:val="00EB7FF7"/>
    <w:rsid w:val="00EC0311"/>
    <w:rsid w:val="00EC0396"/>
    <w:rsid w:val="00EC0BC8"/>
    <w:rsid w:val="00EC0C86"/>
    <w:rsid w:val="00EC0D7C"/>
    <w:rsid w:val="00EC142D"/>
    <w:rsid w:val="00EC14C9"/>
    <w:rsid w:val="00EC20A5"/>
    <w:rsid w:val="00EC2ABF"/>
    <w:rsid w:val="00EC2B11"/>
    <w:rsid w:val="00EC33D0"/>
    <w:rsid w:val="00EC3461"/>
    <w:rsid w:val="00EC3565"/>
    <w:rsid w:val="00EC3D36"/>
    <w:rsid w:val="00EC4C5D"/>
    <w:rsid w:val="00EC4FE2"/>
    <w:rsid w:val="00EC52B4"/>
    <w:rsid w:val="00EC52E1"/>
    <w:rsid w:val="00EC5509"/>
    <w:rsid w:val="00EC5699"/>
    <w:rsid w:val="00EC56C9"/>
    <w:rsid w:val="00EC5729"/>
    <w:rsid w:val="00EC57F4"/>
    <w:rsid w:val="00EC5C25"/>
    <w:rsid w:val="00EC6099"/>
    <w:rsid w:val="00EC62EA"/>
    <w:rsid w:val="00EC643F"/>
    <w:rsid w:val="00EC662D"/>
    <w:rsid w:val="00EC68ED"/>
    <w:rsid w:val="00EC6923"/>
    <w:rsid w:val="00EC6BE3"/>
    <w:rsid w:val="00EC6D0D"/>
    <w:rsid w:val="00EC74B3"/>
    <w:rsid w:val="00EC77D1"/>
    <w:rsid w:val="00EC77EF"/>
    <w:rsid w:val="00ED02B9"/>
    <w:rsid w:val="00ED0304"/>
    <w:rsid w:val="00ED0912"/>
    <w:rsid w:val="00ED0FB3"/>
    <w:rsid w:val="00ED146A"/>
    <w:rsid w:val="00ED19E9"/>
    <w:rsid w:val="00ED1E48"/>
    <w:rsid w:val="00ED1E91"/>
    <w:rsid w:val="00ED2793"/>
    <w:rsid w:val="00ED3015"/>
    <w:rsid w:val="00ED3177"/>
    <w:rsid w:val="00ED34BE"/>
    <w:rsid w:val="00ED383D"/>
    <w:rsid w:val="00ED3975"/>
    <w:rsid w:val="00ED3A5E"/>
    <w:rsid w:val="00ED3CD3"/>
    <w:rsid w:val="00ED4160"/>
    <w:rsid w:val="00ED48D7"/>
    <w:rsid w:val="00ED49A9"/>
    <w:rsid w:val="00ED4C13"/>
    <w:rsid w:val="00ED4C61"/>
    <w:rsid w:val="00ED4D6D"/>
    <w:rsid w:val="00ED4DD7"/>
    <w:rsid w:val="00ED4EE2"/>
    <w:rsid w:val="00ED516A"/>
    <w:rsid w:val="00ED53A2"/>
    <w:rsid w:val="00ED5677"/>
    <w:rsid w:val="00ED5E40"/>
    <w:rsid w:val="00ED6207"/>
    <w:rsid w:val="00ED67A6"/>
    <w:rsid w:val="00ED67BB"/>
    <w:rsid w:val="00ED6A03"/>
    <w:rsid w:val="00ED7009"/>
    <w:rsid w:val="00ED719C"/>
    <w:rsid w:val="00ED7248"/>
    <w:rsid w:val="00ED7664"/>
    <w:rsid w:val="00ED76BD"/>
    <w:rsid w:val="00ED7A1E"/>
    <w:rsid w:val="00EE00D5"/>
    <w:rsid w:val="00EE068B"/>
    <w:rsid w:val="00EE0CD6"/>
    <w:rsid w:val="00EE12A7"/>
    <w:rsid w:val="00EE1444"/>
    <w:rsid w:val="00EE180F"/>
    <w:rsid w:val="00EE2241"/>
    <w:rsid w:val="00EE2477"/>
    <w:rsid w:val="00EE24E0"/>
    <w:rsid w:val="00EE2762"/>
    <w:rsid w:val="00EE304D"/>
    <w:rsid w:val="00EE4526"/>
    <w:rsid w:val="00EE46FF"/>
    <w:rsid w:val="00EE4DE9"/>
    <w:rsid w:val="00EE5316"/>
    <w:rsid w:val="00EE57D4"/>
    <w:rsid w:val="00EE57EE"/>
    <w:rsid w:val="00EE5FAB"/>
    <w:rsid w:val="00EE67DE"/>
    <w:rsid w:val="00EE6B05"/>
    <w:rsid w:val="00EE6BA7"/>
    <w:rsid w:val="00EE6BBE"/>
    <w:rsid w:val="00EE79B9"/>
    <w:rsid w:val="00EE7D60"/>
    <w:rsid w:val="00EF002A"/>
    <w:rsid w:val="00EF046B"/>
    <w:rsid w:val="00EF04F4"/>
    <w:rsid w:val="00EF0801"/>
    <w:rsid w:val="00EF0C41"/>
    <w:rsid w:val="00EF0DD4"/>
    <w:rsid w:val="00EF12D1"/>
    <w:rsid w:val="00EF132B"/>
    <w:rsid w:val="00EF20D1"/>
    <w:rsid w:val="00EF2189"/>
    <w:rsid w:val="00EF27ED"/>
    <w:rsid w:val="00EF2C2E"/>
    <w:rsid w:val="00EF387B"/>
    <w:rsid w:val="00EF394B"/>
    <w:rsid w:val="00EF3EBF"/>
    <w:rsid w:val="00EF4262"/>
    <w:rsid w:val="00EF4D1C"/>
    <w:rsid w:val="00EF56F2"/>
    <w:rsid w:val="00EF5A4B"/>
    <w:rsid w:val="00EF68B5"/>
    <w:rsid w:val="00EF6B74"/>
    <w:rsid w:val="00EF73AA"/>
    <w:rsid w:val="00EF7C74"/>
    <w:rsid w:val="00F0031C"/>
    <w:rsid w:val="00F00396"/>
    <w:rsid w:val="00F00768"/>
    <w:rsid w:val="00F00D7A"/>
    <w:rsid w:val="00F011F8"/>
    <w:rsid w:val="00F01E40"/>
    <w:rsid w:val="00F020C0"/>
    <w:rsid w:val="00F033EA"/>
    <w:rsid w:val="00F03530"/>
    <w:rsid w:val="00F03D08"/>
    <w:rsid w:val="00F046CE"/>
    <w:rsid w:val="00F04BF5"/>
    <w:rsid w:val="00F04C43"/>
    <w:rsid w:val="00F05300"/>
    <w:rsid w:val="00F05336"/>
    <w:rsid w:val="00F05B9B"/>
    <w:rsid w:val="00F05FF7"/>
    <w:rsid w:val="00F0620E"/>
    <w:rsid w:val="00F063B7"/>
    <w:rsid w:val="00F0674F"/>
    <w:rsid w:val="00F0753E"/>
    <w:rsid w:val="00F075CB"/>
    <w:rsid w:val="00F07CAF"/>
    <w:rsid w:val="00F07E64"/>
    <w:rsid w:val="00F10861"/>
    <w:rsid w:val="00F10A4F"/>
    <w:rsid w:val="00F10A58"/>
    <w:rsid w:val="00F10DFD"/>
    <w:rsid w:val="00F11260"/>
    <w:rsid w:val="00F11867"/>
    <w:rsid w:val="00F11EAC"/>
    <w:rsid w:val="00F1213F"/>
    <w:rsid w:val="00F127C6"/>
    <w:rsid w:val="00F127D6"/>
    <w:rsid w:val="00F12C90"/>
    <w:rsid w:val="00F12CD6"/>
    <w:rsid w:val="00F133CE"/>
    <w:rsid w:val="00F13483"/>
    <w:rsid w:val="00F136A1"/>
    <w:rsid w:val="00F1377D"/>
    <w:rsid w:val="00F13845"/>
    <w:rsid w:val="00F138C9"/>
    <w:rsid w:val="00F13D00"/>
    <w:rsid w:val="00F1417E"/>
    <w:rsid w:val="00F141B5"/>
    <w:rsid w:val="00F14B95"/>
    <w:rsid w:val="00F15314"/>
    <w:rsid w:val="00F15699"/>
    <w:rsid w:val="00F15F08"/>
    <w:rsid w:val="00F162E9"/>
    <w:rsid w:val="00F16718"/>
    <w:rsid w:val="00F168F5"/>
    <w:rsid w:val="00F17040"/>
    <w:rsid w:val="00F17E3D"/>
    <w:rsid w:val="00F2050E"/>
    <w:rsid w:val="00F20C8C"/>
    <w:rsid w:val="00F20DE9"/>
    <w:rsid w:val="00F2174A"/>
    <w:rsid w:val="00F21909"/>
    <w:rsid w:val="00F21B11"/>
    <w:rsid w:val="00F21DF1"/>
    <w:rsid w:val="00F22438"/>
    <w:rsid w:val="00F224A3"/>
    <w:rsid w:val="00F22784"/>
    <w:rsid w:val="00F22796"/>
    <w:rsid w:val="00F2293E"/>
    <w:rsid w:val="00F22E78"/>
    <w:rsid w:val="00F235F4"/>
    <w:rsid w:val="00F238C9"/>
    <w:rsid w:val="00F2443F"/>
    <w:rsid w:val="00F246A6"/>
    <w:rsid w:val="00F24E30"/>
    <w:rsid w:val="00F25AAF"/>
    <w:rsid w:val="00F25DB0"/>
    <w:rsid w:val="00F25E76"/>
    <w:rsid w:val="00F26382"/>
    <w:rsid w:val="00F269F7"/>
    <w:rsid w:val="00F26ED4"/>
    <w:rsid w:val="00F2742A"/>
    <w:rsid w:val="00F27D98"/>
    <w:rsid w:val="00F3024F"/>
    <w:rsid w:val="00F302B2"/>
    <w:rsid w:val="00F3044E"/>
    <w:rsid w:val="00F30BFC"/>
    <w:rsid w:val="00F310A9"/>
    <w:rsid w:val="00F31362"/>
    <w:rsid w:val="00F3180A"/>
    <w:rsid w:val="00F31852"/>
    <w:rsid w:val="00F31A49"/>
    <w:rsid w:val="00F31C72"/>
    <w:rsid w:val="00F3220A"/>
    <w:rsid w:val="00F32403"/>
    <w:rsid w:val="00F32B2C"/>
    <w:rsid w:val="00F32C39"/>
    <w:rsid w:val="00F332CC"/>
    <w:rsid w:val="00F33588"/>
    <w:rsid w:val="00F34336"/>
    <w:rsid w:val="00F34F69"/>
    <w:rsid w:val="00F35A13"/>
    <w:rsid w:val="00F35A98"/>
    <w:rsid w:val="00F35AD1"/>
    <w:rsid w:val="00F35CB7"/>
    <w:rsid w:val="00F35DBB"/>
    <w:rsid w:val="00F36404"/>
    <w:rsid w:val="00F36785"/>
    <w:rsid w:val="00F36B08"/>
    <w:rsid w:val="00F36DDB"/>
    <w:rsid w:val="00F376D0"/>
    <w:rsid w:val="00F377D0"/>
    <w:rsid w:val="00F37A47"/>
    <w:rsid w:val="00F37B2D"/>
    <w:rsid w:val="00F405C5"/>
    <w:rsid w:val="00F408EF"/>
    <w:rsid w:val="00F40924"/>
    <w:rsid w:val="00F40B0D"/>
    <w:rsid w:val="00F41334"/>
    <w:rsid w:val="00F416E3"/>
    <w:rsid w:val="00F421E9"/>
    <w:rsid w:val="00F425F1"/>
    <w:rsid w:val="00F42939"/>
    <w:rsid w:val="00F42B04"/>
    <w:rsid w:val="00F42C0B"/>
    <w:rsid w:val="00F43066"/>
    <w:rsid w:val="00F43252"/>
    <w:rsid w:val="00F4344C"/>
    <w:rsid w:val="00F43AE5"/>
    <w:rsid w:val="00F44183"/>
    <w:rsid w:val="00F4422A"/>
    <w:rsid w:val="00F44317"/>
    <w:rsid w:val="00F449DF"/>
    <w:rsid w:val="00F44B8E"/>
    <w:rsid w:val="00F44BDF"/>
    <w:rsid w:val="00F45213"/>
    <w:rsid w:val="00F45430"/>
    <w:rsid w:val="00F454A3"/>
    <w:rsid w:val="00F4575E"/>
    <w:rsid w:val="00F45E5A"/>
    <w:rsid w:val="00F45F5D"/>
    <w:rsid w:val="00F464D5"/>
    <w:rsid w:val="00F4675F"/>
    <w:rsid w:val="00F46D96"/>
    <w:rsid w:val="00F47501"/>
    <w:rsid w:val="00F47730"/>
    <w:rsid w:val="00F47A07"/>
    <w:rsid w:val="00F47DBF"/>
    <w:rsid w:val="00F505CE"/>
    <w:rsid w:val="00F507C8"/>
    <w:rsid w:val="00F50CC9"/>
    <w:rsid w:val="00F50E8F"/>
    <w:rsid w:val="00F51424"/>
    <w:rsid w:val="00F516A7"/>
    <w:rsid w:val="00F51823"/>
    <w:rsid w:val="00F51F9B"/>
    <w:rsid w:val="00F5225F"/>
    <w:rsid w:val="00F52A9A"/>
    <w:rsid w:val="00F52A9B"/>
    <w:rsid w:val="00F53459"/>
    <w:rsid w:val="00F534C1"/>
    <w:rsid w:val="00F53AE8"/>
    <w:rsid w:val="00F54295"/>
    <w:rsid w:val="00F544AD"/>
    <w:rsid w:val="00F54516"/>
    <w:rsid w:val="00F545DB"/>
    <w:rsid w:val="00F545EB"/>
    <w:rsid w:val="00F54A87"/>
    <w:rsid w:val="00F5533A"/>
    <w:rsid w:val="00F55560"/>
    <w:rsid w:val="00F558FE"/>
    <w:rsid w:val="00F55CD9"/>
    <w:rsid w:val="00F5642B"/>
    <w:rsid w:val="00F567DD"/>
    <w:rsid w:val="00F56954"/>
    <w:rsid w:val="00F56D85"/>
    <w:rsid w:val="00F57773"/>
    <w:rsid w:val="00F57903"/>
    <w:rsid w:val="00F57CA4"/>
    <w:rsid w:val="00F60029"/>
    <w:rsid w:val="00F60590"/>
    <w:rsid w:val="00F6076E"/>
    <w:rsid w:val="00F609C4"/>
    <w:rsid w:val="00F60BBD"/>
    <w:rsid w:val="00F61380"/>
    <w:rsid w:val="00F61A40"/>
    <w:rsid w:val="00F61B18"/>
    <w:rsid w:val="00F629EE"/>
    <w:rsid w:val="00F62A29"/>
    <w:rsid w:val="00F62D84"/>
    <w:rsid w:val="00F62ED2"/>
    <w:rsid w:val="00F63287"/>
    <w:rsid w:val="00F63942"/>
    <w:rsid w:val="00F63CD2"/>
    <w:rsid w:val="00F64356"/>
    <w:rsid w:val="00F6448C"/>
    <w:rsid w:val="00F65367"/>
    <w:rsid w:val="00F6573D"/>
    <w:rsid w:val="00F66061"/>
    <w:rsid w:val="00F66580"/>
    <w:rsid w:val="00F67A29"/>
    <w:rsid w:val="00F7006A"/>
    <w:rsid w:val="00F70BC0"/>
    <w:rsid w:val="00F70DCB"/>
    <w:rsid w:val="00F70DD9"/>
    <w:rsid w:val="00F71708"/>
    <w:rsid w:val="00F7188F"/>
    <w:rsid w:val="00F71B81"/>
    <w:rsid w:val="00F72B1C"/>
    <w:rsid w:val="00F72C74"/>
    <w:rsid w:val="00F72D76"/>
    <w:rsid w:val="00F72F94"/>
    <w:rsid w:val="00F73BBA"/>
    <w:rsid w:val="00F73F47"/>
    <w:rsid w:val="00F74109"/>
    <w:rsid w:val="00F747DB"/>
    <w:rsid w:val="00F74958"/>
    <w:rsid w:val="00F74AEB"/>
    <w:rsid w:val="00F74B1B"/>
    <w:rsid w:val="00F74B76"/>
    <w:rsid w:val="00F74DD4"/>
    <w:rsid w:val="00F74E6A"/>
    <w:rsid w:val="00F75087"/>
    <w:rsid w:val="00F75AAF"/>
    <w:rsid w:val="00F75BD3"/>
    <w:rsid w:val="00F75FCF"/>
    <w:rsid w:val="00F76000"/>
    <w:rsid w:val="00F76135"/>
    <w:rsid w:val="00F77357"/>
    <w:rsid w:val="00F77F84"/>
    <w:rsid w:val="00F80828"/>
    <w:rsid w:val="00F80B9E"/>
    <w:rsid w:val="00F80F0F"/>
    <w:rsid w:val="00F816E2"/>
    <w:rsid w:val="00F81FC2"/>
    <w:rsid w:val="00F821E4"/>
    <w:rsid w:val="00F8237F"/>
    <w:rsid w:val="00F82A60"/>
    <w:rsid w:val="00F82A72"/>
    <w:rsid w:val="00F82C4D"/>
    <w:rsid w:val="00F82EF8"/>
    <w:rsid w:val="00F83154"/>
    <w:rsid w:val="00F835C6"/>
    <w:rsid w:val="00F83918"/>
    <w:rsid w:val="00F839CB"/>
    <w:rsid w:val="00F83CAA"/>
    <w:rsid w:val="00F84025"/>
    <w:rsid w:val="00F842D6"/>
    <w:rsid w:val="00F84379"/>
    <w:rsid w:val="00F848A9"/>
    <w:rsid w:val="00F84EE7"/>
    <w:rsid w:val="00F84F80"/>
    <w:rsid w:val="00F8501B"/>
    <w:rsid w:val="00F8539E"/>
    <w:rsid w:val="00F853A5"/>
    <w:rsid w:val="00F85C90"/>
    <w:rsid w:val="00F85E5A"/>
    <w:rsid w:val="00F86342"/>
    <w:rsid w:val="00F8663E"/>
    <w:rsid w:val="00F867FB"/>
    <w:rsid w:val="00F86C7C"/>
    <w:rsid w:val="00F872A3"/>
    <w:rsid w:val="00F87787"/>
    <w:rsid w:val="00F87FE7"/>
    <w:rsid w:val="00F904AB"/>
    <w:rsid w:val="00F90F6E"/>
    <w:rsid w:val="00F9104D"/>
    <w:rsid w:val="00F91200"/>
    <w:rsid w:val="00F9128A"/>
    <w:rsid w:val="00F915E1"/>
    <w:rsid w:val="00F9249E"/>
    <w:rsid w:val="00F92EA1"/>
    <w:rsid w:val="00F92F7F"/>
    <w:rsid w:val="00F932AD"/>
    <w:rsid w:val="00F937E8"/>
    <w:rsid w:val="00F93DE9"/>
    <w:rsid w:val="00F942C2"/>
    <w:rsid w:val="00F9438C"/>
    <w:rsid w:val="00F943BE"/>
    <w:rsid w:val="00F94C12"/>
    <w:rsid w:val="00F95166"/>
    <w:rsid w:val="00F958B6"/>
    <w:rsid w:val="00F959A4"/>
    <w:rsid w:val="00F96432"/>
    <w:rsid w:val="00F96598"/>
    <w:rsid w:val="00F96A1A"/>
    <w:rsid w:val="00F9787D"/>
    <w:rsid w:val="00F97F70"/>
    <w:rsid w:val="00FA057C"/>
    <w:rsid w:val="00FA0765"/>
    <w:rsid w:val="00FA0C04"/>
    <w:rsid w:val="00FA13D9"/>
    <w:rsid w:val="00FA14DB"/>
    <w:rsid w:val="00FA1720"/>
    <w:rsid w:val="00FA1A11"/>
    <w:rsid w:val="00FA1E72"/>
    <w:rsid w:val="00FA208B"/>
    <w:rsid w:val="00FA2E89"/>
    <w:rsid w:val="00FA3065"/>
    <w:rsid w:val="00FA3104"/>
    <w:rsid w:val="00FA3616"/>
    <w:rsid w:val="00FA3A37"/>
    <w:rsid w:val="00FA3B27"/>
    <w:rsid w:val="00FA3D8D"/>
    <w:rsid w:val="00FA421F"/>
    <w:rsid w:val="00FA44C0"/>
    <w:rsid w:val="00FA453C"/>
    <w:rsid w:val="00FA493A"/>
    <w:rsid w:val="00FA4AA7"/>
    <w:rsid w:val="00FA4F44"/>
    <w:rsid w:val="00FA515A"/>
    <w:rsid w:val="00FA5231"/>
    <w:rsid w:val="00FA524A"/>
    <w:rsid w:val="00FA52BF"/>
    <w:rsid w:val="00FA5584"/>
    <w:rsid w:val="00FA55ED"/>
    <w:rsid w:val="00FA5AD8"/>
    <w:rsid w:val="00FA6839"/>
    <w:rsid w:val="00FA6FA2"/>
    <w:rsid w:val="00FA75E8"/>
    <w:rsid w:val="00FA775B"/>
    <w:rsid w:val="00FA7ACA"/>
    <w:rsid w:val="00FA7B2C"/>
    <w:rsid w:val="00FA7C2E"/>
    <w:rsid w:val="00FA7DC0"/>
    <w:rsid w:val="00FB0AE1"/>
    <w:rsid w:val="00FB0C55"/>
    <w:rsid w:val="00FB0D1D"/>
    <w:rsid w:val="00FB1961"/>
    <w:rsid w:val="00FB30DE"/>
    <w:rsid w:val="00FB31F1"/>
    <w:rsid w:val="00FB323D"/>
    <w:rsid w:val="00FB3564"/>
    <w:rsid w:val="00FB3E19"/>
    <w:rsid w:val="00FB3E89"/>
    <w:rsid w:val="00FB3FC9"/>
    <w:rsid w:val="00FB424D"/>
    <w:rsid w:val="00FB471D"/>
    <w:rsid w:val="00FB4DD1"/>
    <w:rsid w:val="00FB4E25"/>
    <w:rsid w:val="00FB4E57"/>
    <w:rsid w:val="00FB5241"/>
    <w:rsid w:val="00FB5739"/>
    <w:rsid w:val="00FB5913"/>
    <w:rsid w:val="00FB5B23"/>
    <w:rsid w:val="00FB5FE1"/>
    <w:rsid w:val="00FB6FBA"/>
    <w:rsid w:val="00FB7080"/>
    <w:rsid w:val="00FB744F"/>
    <w:rsid w:val="00FB75A8"/>
    <w:rsid w:val="00FB7E64"/>
    <w:rsid w:val="00FC0790"/>
    <w:rsid w:val="00FC0FAE"/>
    <w:rsid w:val="00FC1458"/>
    <w:rsid w:val="00FC1632"/>
    <w:rsid w:val="00FC2ABE"/>
    <w:rsid w:val="00FC2B01"/>
    <w:rsid w:val="00FC2C06"/>
    <w:rsid w:val="00FC34F8"/>
    <w:rsid w:val="00FC39FE"/>
    <w:rsid w:val="00FC3F03"/>
    <w:rsid w:val="00FC4361"/>
    <w:rsid w:val="00FC4D47"/>
    <w:rsid w:val="00FC56B1"/>
    <w:rsid w:val="00FC5A6E"/>
    <w:rsid w:val="00FC5C69"/>
    <w:rsid w:val="00FC65E7"/>
    <w:rsid w:val="00FC66D5"/>
    <w:rsid w:val="00FC6C9B"/>
    <w:rsid w:val="00FC6D1E"/>
    <w:rsid w:val="00FC6D93"/>
    <w:rsid w:val="00FC709B"/>
    <w:rsid w:val="00FC716C"/>
    <w:rsid w:val="00FC71B0"/>
    <w:rsid w:val="00FC7440"/>
    <w:rsid w:val="00FC7781"/>
    <w:rsid w:val="00FC77AA"/>
    <w:rsid w:val="00FC7C90"/>
    <w:rsid w:val="00FC7D05"/>
    <w:rsid w:val="00FC7F2D"/>
    <w:rsid w:val="00FD1169"/>
    <w:rsid w:val="00FD1516"/>
    <w:rsid w:val="00FD1C5D"/>
    <w:rsid w:val="00FD1E1F"/>
    <w:rsid w:val="00FD2151"/>
    <w:rsid w:val="00FD2185"/>
    <w:rsid w:val="00FD2196"/>
    <w:rsid w:val="00FD258B"/>
    <w:rsid w:val="00FD28E3"/>
    <w:rsid w:val="00FD2D10"/>
    <w:rsid w:val="00FD32D2"/>
    <w:rsid w:val="00FD384F"/>
    <w:rsid w:val="00FD394C"/>
    <w:rsid w:val="00FD47A6"/>
    <w:rsid w:val="00FD4A77"/>
    <w:rsid w:val="00FD4DF7"/>
    <w:rsid w:val="00FD4F65"/>
    <w:rsid w:val="00FD50FA"/>
    <w:rsid w:val="00FD5B39"/>
    <w:rsid w:val="00FD6476"/>
    <w:rsid w:val="00FD684B"/>
    <w:rsid w:val="00FD706B"/>
    <w:rsid w:val="00FD74A5"/>
    <w:rsid w:val="00FD75AB"/>
    <w:rsid w:val="00FD7E5B"/>
    <w:rsid w:val="00FD7E98"/>
    <w:rsid w:val="00FD7F23"/>
    <w:rsid w:val="00FE0732"/>
    <w:rsid w:val="00FE0938"/>
    <w:rsid w:val="00FE0BB1"/>
    <w:rsid w:val="00FE114B"/>
    <w:rsid w:val="00FE16E6"/>
    <w:rsid w:val="00FE1E2C"/>
    <w:rsid w:val="00FE2C4E"/>
    <w:rsid w:val="00FE3A54"/>
    <w:rsid w:val="00FE3C71"/>
    <w:rsid w:val="00FE4832"/>
    <w:rsid w:val="00FE505D"/>
    <w:rsid w:val="00FE58BD"/>
    <w:rsid w:val="00FE6B65"/>
    <w:rsid w:val="00FE6CBD"/>
    <w:rsid w:val="00FE6CC6"/>
    <w:rsid w:val="00FE71EE"/>
    <w:rsid w:val="00FE7255"/>
    <w:rsid w:val="00FE7899"/>
    <w:rsid w:val="00FE7B80"/>
    <w:rsid w:val="00FF0272"/>
    <w:rsid w:val="00FF032E"/>
    <w:rsid w:val="00FF0795"/>
    <w:rsid w:val="00FF07F5"/>
    <w:rsid w:val="00FF0A4B"/>
    <w:rsid w:val="00FF1B06"/>
    <w:rsid w:val="00FF1F43"/>
    <w:rsid w:val="00FF227C"/>
    <w:rsid w:val="00FF2662"/>
    <w:rsid w:val="00FF2777"/>
    <w:rsid w:val="00FF29A6"/>
    <w:rsid w:val="00FF2E67"/>
    <w:rsid w:val="00FF3516"/>
    <w:rsid w:val="00FF368B"/>
    <w:rsid w:val="00FF392C"/>
    <w:rsid w:val="00FF3FED"/>
    <w:rsid w:val="00FF4D41"/>
    <w:rsid w:val="00FF4E37"/>
    <w:rsid w:val="00FF5CF3"/>
    <w:rsid w:val="00FF5D10"/>
    <w:rsid w:val="00FF6166"/>
    <w:rsid w:val="00FF6DBA"/>
    <w:rsid w:val="00FF6E62"/>
    <w:rsid w:val="00FF729C"/>
    <w:rsid w:val="00FF768A"/>
    <w:rsid w:val="00FF79DC"/>
    <w:rsid w:val="00FF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D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1"/>
    <w:qFormat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E6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Theme="majorBidi" w:hAnsiTheme="majorBidi" w:cstheme="majorBidi"/>
      <w:sz w:val="20"/>
      <w:szCs w:val="20"/>
    </w:rPr>
  </w:style>
  <w:style w:type="character" w:customStyle="1" w:styleId="AccPolicyHeadingChar">
    <w:name w:val="Acc Policy Heading Char"/>
    <w:link w:val="AccPolicyHeading"/>
    <w:rsid w:val="00EE6B05"/>
    <w:rPr>
      <w:rFonts w:asciiTheme="majorBidi" w:hAnsiTheme="majorBidi" w:cstheme="majorBidi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4A12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64"/>
      </w:tabs>
      <w:spacing w:line="240" w:lineRule="auto"/>
      <w:ind w:right="-43"/>
      <w:jc w:val="center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4A12A3"/>
    <w:rPr>
      <w:rFonts w:ascii="Angsana New" w:eastAsia="Calibri" w:hAnsi="Angsana New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1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rsid w:val="00995B36"/>
    <w:rPr>
      <w:rFonts w:ascii="Arial" w:hAnsi="Arial"/>
      <w:sz w:val="18"/>
      <w:szCs w:val="18"/>
    </w:rPr>
  </w:style>
  <w:style w:type="paragraph" w:customStyle="1" w:styleId="2SNumber">
    <w:name w:val="2S.Number"/>
    <w:basedOn w:val="BodyText"/>
    <w:link w:val="2SNumberChar"/>
    <w:qFormat/>
    <w:rsid w:val="00A559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paragraph" w:customStyle="1" w:styleId="2SDash">
    <w:name w:val="2S.Dash"/>
    <w:basedOn w:val="2SNumber"/>
    <w:link w:val="2SDashChar"/>
    <w:qFormat/>
    <w:rsid w:val="00A559EC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59EC"/>
    <w:rPr>
      <w:rFonts w:ascii="Angsana New" w:hAnsi="Angsana New"/>
      <w:sz w:val="30"/>
      <w:szCs w:val="30"/>
    </w:rPr>
  </w:style>
  <w:style w:type="character" w:customStyle="1" w:styleId="2SDashChar">
    <w:name w:val="2S.Dash Char"/>
    <w:link w:val="2SDash"/>
    <w:rsid w:val="00A559EC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D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"/>
    <w:basedOn w:val="Normal"/>
    <w:rsid w:val="003B0E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7B1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7A6F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7A6F2F"/>
    <w:rPr>
      <w:rFonts w:ascii="Arial" w:hAnsi="Arial"/>
      <w:szCs w:val="25"/>
    </w:rPr>
  </w:style>
  <w:style w:type="character" w:styleId="CommentReference">
    <w:name w:val="annotation reference"/>
    <w:rsid w:val="007A6F2F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6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6122"/>
    <w:rPr>
      <w:rFonts w:ascii="Arial" w:hAnsi="Arial"/>
      <w:b/>
      <w:bCs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F489F-FA83-48DE-B17D-5B215499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5068</TotalTime>
  <Pages>52</Pages>
  <Words>10125</Words>
  <Characters>57718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67708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admin</cp:lastModifiedBy>
  <cp:revision>123</cp:revision>
  <cp:lastPrinted>2020-02-15T09:43:00Z</cp:lastPrinted>
  <dcterms:created xsi:type="dcterms:W3CDTF">2018-03-01T12:40:00Z</dcterms:created>
  <dcterms:modified xsi:type="dcterms:W3CDTF">2020-02-27T08:12:00Z</dcterms:modified>
</cp:coreProperties>
</file>