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BE6E7" w14:textId="77777777" w:rsidR="0029139A" w:rsidRDefault="00A95FF2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  <w:bookmarkStart w:id="0" w:name="SubTitle"/>
      <w:r>
        <w:rPr>
          <w:rFonts w:ascii="Angsana New" w:hAnsi="Angsana New" w:cs="Angsana New"/>
          <w:sz w:val="30"/>
          <w:szCs w:val="30"/>
        </w:rPr>
        <w:t xml:space="preserve"> </w:t>
      </w:r>
      <w:r w:rsidR="00AB2E30">
        <w:rPr>
          <w:rFonts w:ascii="Angsana New" w:hAnsi="Angsana New" w:cs="Angsana New"/>
          <w:sz w:val="30"/>
          <w:szCs w:val="30"/>
        </w:rPr>
        <w:tab/>
      </w:r>
      <w:r w:rsidR="00AB2E30">
        <w:rPr>
          <w:rFonts w:ascii="Angsana New" w:hAnsi="Angsana New" w:cs="Angsana New"/>
          <w:sz w:val="30"/>
          <w:szCs w:val="30"/>
        </w:rPr>
        <w:tab/>
      </w:r>
      <w:r w:rsidR="00AB2E30">
        <w:rPr>
          <w:rFonts w:ascii="Angsana New" w:hAnsi="Angsana New" w:cs="Angsana New"/>
          <w:sz w:val="30"/>
          <w:szCs w:val="30"/>
        </w:rPr>
        <w:tab/>
      </w:r>
      <w:r w:rsidR="00AB2E30">
        <w:rPr>
          <w:rFonts w:ascii="Angsana New" w:hAnsi="Angsana New" w:cs="Angsana New"/>
          <w:sz w:val="30"/>
          <w:szCs w:val="30"/>
        </w:rPr>
        <w:tab/>
      </w:r>
    </w:p>
    <w:p w14:paraId="0DF5D79B" w14:textId="77777777" w:rsidR="00ED47E4" w:rsidRPr="000E3BA3" w:rsidRDefault="00ED47E4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2B5D04D1" w14:textId="77777777" w:rsidR="004E0F49" w:rsidRPr="000E3BA3" w:rsidRDefault="004E0F49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2A8E7F8C" w14:textId="77777777" w:rsidR="0029139A" w:rsidRPr="000E3BA3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37BFEB7C" w14:textId="77777777" w:rsidR="0029139A" w:rsidRPr="000E3BA3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58B9D4C7" w14:textId="77777777" w:rsidR="00022FD1" w:rsidRPr="002C5644" w:rsidRDefault="00022FD1" w:rsidP="00022FD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2C5644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2C5644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2C5644">
        <w:rPr>
          <w:rFonts w:ascii="Angsana New" w:hAnsi="Angsana New" w:cs="Angsana New"/>
          <w:sz w:val="52"/>
          <w:szCs w:val="52"/>
        </w:rPr>
        <w:t>(</w:t>
      </w:r>
      <w:r w:rsidRPr="002C5644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2C5644">
        <w:rPr>
          <w:rFonts w:ascii="Angsana New" w:hAnsi="Angsana New" w:cs="Angsana New"/>
          <w:sz w:val="52"/>
          <w:szCs w:val="52"/>
        </w:rPr>
        <w:t xml:space="preserve">) </w:t>
      </w:r>
      <w:r w:rsidRPr="002C5644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C24C33D" w14:textId="77777777" w:rsidR="0029139A" w:rsidRPr="002C5644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14:paraId="5962D90B" w14:textId="77777777" w:rsidR="0029139A" w:rsidRPr="002C5644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C564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A3EF8" w:rsidRPr="002C564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31 ธันวาคม </w:t>
      </w:r>
      <w:r w:rsidR="009C1B59" w:rsidRPr="002C564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A4932" w:rsidRPr="002C5644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402D6BC3" w14:textId="77777777" w:rsidR="0029139A" w:rsidRPr="002C5644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C564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8BFFD8" w14:textId="77777777" w:rsidR="0029139A" w:rsidRPr="002C5644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C564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AE2B970" w14:textId="77777777" w:rsidR="0029139A" w:rsidRPr="002C5644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</w:p>
    <w:p w14:paraId="66F0F1D3" w14:textId="77777777" w:rsidR="00631906" w:rsidRPr="002C5644" w:rsidRDefault="00631906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bookmarkEnd w:id="0"/>
    <w:p w14:paraId="447A1A79" w14:textId="77777777" w:rsidR="003C0B4B" w:rsidRPr="002C5644" w:rsidRDefault="003C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cs/>
        </w:rPr>
        <w:sectPr w:rsidR="003C0B4B" w:rsidRPr="002C5644" w:rsidSect="00EB2AE7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379" w:bottom="576" w:left="1440" w:header="720" w:footer="720" w:gutter="0"/>
          <w:pgNumType w:start="0"/>
          <w:cols w:space="720"/>
          <w:titlePg/>
        </w:sectPr>
      </w:pPr>
    </w:p>
    <w:p w14:paraId="1DEEF8E7" w14:textId="77777777" w:rsidR="00180CBB" w:rsidRPr="0088624A" w:rsidRDefault="00180CBB" w:rsidP="00180CBB">
      <w:pPr>
        <w:pStyle w:val="Heading5"/>
        <w:jc w:val="both"/>
        <w:rPr>
          <w:rFonts w:ascii="Angsana New" w:hAnsi="Angsana New" w:cs="Angsana New"/>
        </w:rPr>
      </w:pPr>
      <w:r w:rsidRPr="0088624A">
        <w:rPr>
          <w:rFonts w:ascii="Angsana New" w:hAnsi="Angsana New" w:cs="Angsana New"/>
          <w:cs/>
        </w:rPr>
        <w:lastRenderedPageBreak/>
        <w:t>รายงานของผู้สอบบัญชีรับอนุญาต</w:t>
      </w:r>
    </w:p>
    <w:p w14:paraId="73CF8A36" w14:textId="77777777" w:rsidR="00180CBB" w:rsidRPr="0088624A" w:rsidRDefault="00180CBB" w:rsidP="0018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7BF620B7" w14:textId="77777777" w:rsidR="00180CBB" w:rsidRPr="0088624A" w:rsidRDefault="00180CBB" w:rsidP="0018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8624A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 แอสเสท เวิรด์ คอร์ป จำกัด</w:t>
      </w:r>
      <w:r>
        <w:rPr>
          <w:rFonts w:ascii="Angsana New" w:hAnsi="Angsana New"/>
          <w:b/>
          <w:bCs/>
          <w:sz w:val="30"/>
          <w:szCs w:val="30"/>
        </w:rPr>
        <w:t xml:space="preserve"> (</w:t>
      </w:r>
      <w:r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>
        <w:rPr>
          <w:rFonts w:ascii="Angsana New" w:hAnsi="Angsana New"/>
          <w:b/>
          <w:bCs/>
          <w:sz w:val="30"/>
          <w:szCs w:val="30"/>
        </w:rPr>
        <w:t>)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2C520A49" w14:textId="77777777" w:rsidR="00180CBB" w:rsidRPr="0088624A" w:rsidRDefault="00180CBB" w:rsidP="0018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2616B75" w14:textId="77777777" w:rsidR="00180CBB" w:rsidRPr="0088624A" w:rsidRDefault="00180CBB" w:rsidP="0018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88624A">
        <w:rPr>
          <w:rFonts w:ascii="Angsana New" w:hAnsi="Angsana New"/>
          <w:i/>
          <w:iCs/>
          <w:spacing w:val="-6"/>
          <w:sz w:val="30"/>
          <w:szCs w:val="30"/>
          <w:cs/>
        </w:rPr>
        <w:t>ความเห็น</w:t>
      </w:r>
    </w:p>
    <w:p w14:paraId="4E6458A5" w14:textId="77777777" w:rsidR="00180CBB" w:rsidRPr="0088624A" w:rsidRDefault="00180CBB" w:rsidP="0018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AA9966B" w14:textId="77777777" w:rsidR="00180CBB" w:rsidRPr="0088624A" w:rsidRDefault="00180CBB" w:rsidP="00180CBB">
      <w:pPr>
        <w:jc w:val="thaiDistribute"/>
        <w:rPr>
          <w:rFonts w:ascii="Angsana New" w:eastAsia="Calibri" w:hAnsi="Angsana New"/>
          <w:sz w:val="30"/>
          <w:szCs w:val="30"/>
        </w:rPr>
      </w:pPr>
      <w:r w:rsidRPr="0088624A">
        <w:rPr>
          <w:rFonts w:ascii="Angsana New" w:eastAsia="Calibri" w:hAnsi="Angsana New"/>
          <w:spacing w:val="-6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แอสเสท เวิรด์ คอร์ป จำกัด</w:t>
      </w:r>
      <w:r w:rsidRPr="0088624A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273A5D">
        <w:rPr>
          <w:rFonts w:ascii="Angsana New" w:hAnsi="Angsana New"/>
          <w:sz w:val="30"/>
          <w:szCs w:val="30"/>
        </w:rPr>
        <w:t>(</w:t>
      </w:r>
      <w:r w:rsidRPr="00273A5D">
        <w:rPr>
          <w:rFonts w:ascii="Angsana New" w:hAnsi="Angsana New" w:hint="cs"/>
          <w:sz w:val="30"/>
          <w:szCs w:val="30"/>
          <w:cs/>
        </w:rPr>
        <w:t>มหาชน</w:t>
      </w:r>
      <w:r w:rsidRPr="00273A5D">
        <w:rPr>
          <w:rFonts w:ascii="Angsana New" w:hAnsi="Angsana New"/>
          <w:sz w:val="30"/>
          <w:szCs w:val="30"/>
        </w:rPr>
        <w:t>)</w:t>
      </w:r>
      <w:r w:rsidRPr="00273A5D">
        <w:rPr>
          <w:rFonts w:ascii="Angsana New" w:hAnsi="Angsana New"/>
          <w:sz w:val="30"/>
          <w:szCs w:val="30"/>
          <w:cs/>
        </w:rPr>
        <w:t xml:space="preserve"> </w:t>
      </w:r>
      <w:r w:rsidRPr="0088624A">
        <w:rPr>
          <w:rFonts w:ascii="Angsana New" w:eastAsia="Calibri" w:hAnsi="Angsana New"/>
          <w:spacing w:val="-6"/>
          <w:sz w:val="30"/>
          <w:szCs w:val="30"/>
          <w:cs/>
        </w:rPr>
        <w:t>และบริษัทย่อย</w:t>
      </w:r>
      <w:r w:rsidRPr="0088624A">
        <w:rPr>
          <w:rFonts w:ascii="Angsana New" w:eastAsia="Calibri" w:hAnsi="Angsana New"/>
          <w:sz w:val="30"/>
          <w:szCs w:val="30"/>
          <w:cs/>
        </w:rPr>
        <w:t xml:space="preserve"> (กลุ่มบริษัท) และของเฉพาะบริษัท แอสเสท เวิรด์ คอร์ป จำกัด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273A5D">
        <w:rPr>
          <w:rFonts w:ascii="Angsana New" w:hAnsi="Angsana New"/>
          <w:sz w:val="30"/>
          <w:szCs w:val="30"/>
        </w:rPr>
        <w:t>(</w:t>
      </w:r>
      <w:r w:rsidRPr="00273A5D">
        <w:rPr>
          <w:rFonts w:ascii="Angsana New" w:hAnsi="Angsana New" w:hint="cs"/>
          <w:sz w:val="30"/>
          <w:szCs w:val="30"/>
          <w:cs/>
        </w:rPr>
        <w:t>มหาชน</w:t>
      </w:r>
      <w:r w:rsidRPr="00273A5D">
        <w:rPr>
          <w:rFonts w:ascii="Angsana New" w:hAnsi="Angsana New"/>
          <w:sz w:val="30"/>
          <w:szCs w:val="30"/>
        </w:rPr>
        <w:t>)</w:t>
      </w:r>
      <w:r w:rsidRPr="0088624A">
        <w:rPr>
          <w:rFonts w:ascii="Angsana New" w:eastAsia="Calibri" w:hAnsi="Angsana New"/>
          <w:sz w:val="30"/>
          <w:szCs w:val="30"/>
          <w:cs/>
        </w:rPr>
        <w:t xml:space="preserve"> (บริษัท) ตามลำดับ ซึ่งประกอบด้วยงบแสดงฐานะการเงินรวมและงบแสดงฐานะการเงินเฉพาะกิจการ ณ วันที่ 31 ธันวาคม 256</w:t>
      </w:r>
      <w:r w:rsidRPr="0088624A">
        <w:rPr>
          <w:rFonts w:ascii="Angsana New" w:eastAsia="Calibri" w:hAnsi="Angsana New"/>
          <w:sz w:val="30"/>
          <w:szCs w:val="30"/>
        </w:rPr>
        <w:t xml:space="preserve">2 </w:t>
      </w:r>
      <w:r w:rsidRPr="0088624A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Pr="0088624A">
        <w:rPr>
          <w:rFonts w:ascii="Angsana New" w:eastAsia="Calibri" w:hAnsi="Angsana New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Pr="0088624A">
        <w:rPr>
          <w:rFonts w:ascii="Angsana New" w:eastAsia="Calibri" w:hAnsi="Angsana New"/>
          <w:sz w:val="30"/>
          <w:szCs w:val="30"/>
          <w:cs/>
        </w:rPr>
        <w:t>เฉพาะกิจการ สำหรับปีสิ้นสุด</w:t>
      </w:r>
      <w:r w:rsidRPr="0088624A">
        <w:rPr>
          <w:rFonts w:ascii="Angsana New" w:eastAsia="Calibri" w:hAnsi="Angsana New" w:hint="cs"/>
          <w:sz w:val="30"/>
          <w:szCs w:val="30"/>
          <w:cs/>
        </w:rPr>
        <w:t>วัน</w:t>
      </w:r>
      <w:r w:rsidRPr="0088624A">
        <w:rPr>
          <w:rFonts w:ascii="Angsana New" w:eastAsia="Calibri" w:hAnsi="Angsana New"/>
          <w:sz w:val="30"/>
          <w:szCs w:val="30"/>
          <w:cs/>
        </w:rPr>
        <w:t>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56FC76F6" w14:textId="77777777" w:rsidR="00180CBB" w:rsidRPr="0088624A" w:rsidRDefault="00180CBB" w:rsidP="00180CB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E6CB161" w14:textId="77777777" w:rsidR="00180CBB" w:rsidRPr="0088624A" w:rsidRDefault="00180CBB" w:rsidP="0018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88624A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          เฉพาะกิจการของกลุ่มบริษัทและบริษัท ตามลำดับ ณ วันที่ 31 ธันวาคม 256</w:t>
      </w:r>
      <w:r w:rsidRPr="0088624A">
        <w:rPr>
          <w:rFonts w:ascii="Angsana New" w:eastAsia="Calibri" w:hAnsi="Angsana New"/>
          <w:sz w:val="30"/>
          <w:szCs w:val="30"/>
        </w:rPr>
        <w:t xml:space="preserve">2 </w:t>
      </w:r>
      <w:r w:rsidRPr="0088624A">
        <w:rPr>
          <w:rFonts w:ascii="Angsana New" w:eastAsia="Calibri" w:hAnsi="Angsana New"/>
          <w:sz w:val="30"/>
          <w:szCs w:val="30"/>
          <w:cs/>
        </w:rPr>
        <w:t>และ</w:t>
      </w:r>
      <w:r w:rsidRPr="0088624A">
        <w:rPr>
          <w:rFonts w:ascii="Angsana New" w:eastAsia="Calibri" w:hAnsi="Angsana New"/>
          <w:sz w:val="30"/>
          <w:szCs w:val="30"/>
        </w:rPr>
        <w:t xml:space="preserve"> </w:t>
      </w:r>
      <w:r w:rsidRPr="0088624A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</w:t>
      </w:r>
      <w:r w:rsidRPr="0088624A">
        <w:rPr>
          <w:rFonts w:ascii="Angsana New" w:eastAsia="Calibri" w:hAnsi="Angsana New" w:hint="cs"/>
          <w:sz w:val="30"/>
          <w:szCs w:val="30"/>
          <w:cs/>
        </w:rPr>
        <w:t>วัน</w:t>
      </w:r>
      <w:r w:rsidRPr="0088624A">
        <w:rPr>
          <w:rFonts w:ascii="Angsana New" w:eastAsia="Calibri" w:hAnsi="Angsana New"/>
          <w:sz w:val="30"/>
          <w:szCs w:val="30"/>
          <w:cs/>
        </w:rPr>
        <w:t>เดียวกันโดยถูกต้องตามที่ควรในสาระสำคัญตามมาตรฐานการรายงานทางการเงิน</w:t>
      </w:r>
    </w:p>
    <w:p w14:paraId="1ADDB34D" w14:textId="77777777" w:rsidR="00180CBB" w:rsidRPr="0088624A" w:rsidRDefault="00180CBB" w:rsidP="0018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6345B60" w14:textId="77777777" w:rsidR="00180CBB" w:rsidRPr="0088624A" w:rsidRDefault="00180CBB" w:rsidP="0018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88624A">
        <w:rPr>
          <w:rFonts w:ascii="Angsana New" w:hAnsi="Angsana New"/>
          <w:i/>
          <w:iCs/>
          <w:spacing w:val="-6"/>
          <w:sz w:val="30"/>
          <w:szCs w:val="30"/>
          <w:cs/>
        </w:rPr>
        <w:t>เกณฑ์ในการแสดงความเห็น</w:t>
      </w:r>
    </w:p>
    <w:p w14:paraId="61A259E0" w14:textId="77777777" w:rsidR="00180CBB" w:rsidRPr="0088624A" w:rsidRDefault="00180CBB" w:rsidP="0018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4ABE47F" w14:textId="60095CC9" w:rsidR="00180CBB" w:rsidRPr="00180CBB" w:rsidRDefault="00180CBB" w:rsidP="00180CB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  <w:sectPr w:rsidR="00180CBB" w:rsidRPr="00180CBB" w:rsidSect="00E576D7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379" w:bottom="576" w:left="1440" w:header="720" w:footer="720" w:gutter="0"/>
          <w:cols w:space="720"/>
          <w:titlePg/>
        </w:sectPr>
      </w:pPr>
      <w:r w:rsidRPr="0088624A">
        <w:rPr>
          <w:rFonts w:ascii="Angsana New" w:eastAsia="Calibri" w:hAnsi="Angsana New"/>
          <w:sz w:val="30"/>
          <w:szCs w:val="30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       </w:t>
      </w:r>
      <w:r w:rsidRPr="0088624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8624A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                  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</w:t>
      </w:r>
      <w:r w:rsidRPr="0088624A">
        <w:rPr>
          <w:rFonts w:ascii="Angsana New" w:eastAsia="Calibri" w:hAnsi="Angsana New"/>
          <w:spacing w:val="-6"/>
          <w:sz w:val="30"/>
          <w:szCs w:val="30"/>
          <w:cs/>
        </w:rPr>
        <w:t>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</w:t>
      </w:r>
      <w:r w:rsidRPr="0088624A">
        <w:rPr>
          <w:rFonts w:ascii="Angsana New" w:eastAsia="Calibri" w:hAnsi="Angsana New"/>
          <w:sz w:val="30"/>
          <w:szCs w:val="30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  <w:r w:rsidR="003A3C40">
        <w:rPr>
          <w:rFonts w:ascii="Angsana New" w:eastAsia="Calibri" w:hAnsi="Angsana New"/>
          <w:sz w:val="30"/>
          <w:szCs w:val="30"/>
        </w:rPr>
        <w:br/>
      </w:r>
    </w:p>
    <w:p w14:paraId="0169C0D8" w14:textId="35807BA2" w:rsidR="00180CBB" w:rsidRPr="0088624A" w:rsidRDefault="00180CBB" w:rsidP="00180CBB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88624A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เรื่องสำคัญในการตรวจสอบ</w:t>
      </w:r>
    </w:p>
    <w:p w14:paraId="5117D6BD" w14:textId="77777777" w:rsidR="00180CBB" w:rsidRPr="00180CBB" w:rsidRDefault="00180CBB" w:rsidP="00180CBB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A95FA50" w14:textId="77777777" w:rsidR="00180CBB" w:rsidRPr="0088624A" w:rsidRDefault="00180CBB" w:rsidP="00180CBB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8624A">
        <w:rPr>
          <w:rFonts w:ascii="Angsana New" w:eastAsia="Calibri" w:hAnsi="Angsana New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>
        <w:rPr>
          <w:rFonts w:ascii="Angsana New" w:eastAsia="Calibri" w:hAnsi="Angsana New"/>
          <w:color w:val="000000"/>
          <w:sz w:val="30"/>
          <w:szCs w:val="30"/>
        </w:rPr>
        <w:br/>
      </w:r>
      <w:r w:rsidRPr="0088624A">
        <w:rPr>
          <w:rFonts w:ascii="Angsana New" w:eastAsia="Calibri" w:hAnsi="Angsana New"/>
          <w:color w:val="000000"/>
          <w:sz w:val="30"/>
          <w:szCs w:val="30"/>
          <w:cs/>
        </w:rPr>
        <w:t>การตรวจสอบงบการเงิน</w:t>
      </w:r>
      <w:r w:rsidRPr="0088624A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88624A">
        <w:rPr>
          <w:rFonts w:ascii="Angsana New" w:eastAsia="Calibri" w:hAnsi="Angsana New"/>
          <w:color w:val="000000"/>
          <w:sz w:val="30"/>
          <w:szCs w:val="30"/>
          <w:cs/>
        </w:rPr>
        <w:t>สำหรับงวด</w:t>
      </w:r>
      <w:r w:rsidRPr="0088624A">
        <w:rPr>
          <w:rFonts w:ascii="Angsana New" w:eastAsia="Calibri" w:hAnsi="Angsana New"/>
          <w:color w:val="000000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8624A">
        <w:rPr>
          <w:rFonts w:ascii="Angsana New" w:eastAsia="Calibri" w:hAnsi="Angsana New"/>
          <w:color w:val="000000"/>
          <w:sz w:val="30"/>
          <w:szCs w:val="30"/>
          <w:cs/>
        </w:rPr>
        <w:t>การตรวจสอบงบการเงิน</w:t>
      </w:r>
      <w:r w:rsidRPr="0088624A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88624A">
        <w:rPr>
          <w:rFonts w:ascii="Angsana New" w:eastAsia="Calibri" w:hAnsi="Angsana New"/>
          <w:color w:val="000000"/>
          <w:sz w:val="30"/>
          <w:szCs w:val="30"/>
          <w:cs/>
        </w:rPr>
        <w:t>โดยรวมและในการแสดงความเห็นของ</w:t>
      </w:r>
      <w:r w:rsidRPr="0088624A">
        <w:rPr>
          <w:rFonts w:ascii="Angsana New" w:hAnsi="Angsana New"/>
          <w:color w:val="000000"/>
          <w:sz w:val="30"/>
          <w:szCs w:val="30"/>
          <w:cs/>
        </w:rPr>
        <w:t>ข้าพเจ้า</w:t>
      </w:r>
      <w:r w:rsidRPr="0088624A">
        <w:rPr>
          <w:rFonts w:ascii="Angsana New" w:eastAsia="Calibri" w:hAnsi="Angsana New"/>
          <w:color w:val="000000"/>
          <w:sz w:val="30"/>
          <w:szCs w:val="30"/>
          <w:cs/>
        </w:rPr>
        <w:t xml:space="preserve"> ทั้งนี้</w:t>
      </w:r>
      <w:r w:rsidRPr="0088624A">
        <w:rPr>
          <w:rFonts w:ascii="Angsana New" w:hAnsi="Angsana New"/>
          <w:color w:val="000000"/>
          <w:sz w:val="30"/>
          <w:szCs w:val="30"/>
          <w:cs/>
        </w:rPr>
        <w:t>ข้าพเจ้า</w:t>
      </w:r>
      <w:r w:rsidRPr="0088624A">
        <w:rPr>
          <w:rFonts w:ascii="Angsana New" w:eastAsia="Calibri" w:hAnsi="Angsana New"/>
          <w:color w:val="000000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88624A">
        <w:rPr>
          <w:rFonts w:ascii="Angsana New" w:eastAsia="Calibri" w:hAnsi="Angsana New"/>
          <w:color w:val="000000"/>
          <w:sz w:val="30"/>
          <w:szCs w:val="30"/>
        </w:rPr>
        <w:tab/>
      </w:r>
    </w:p>
    <w:p w14:paraId="06B0925A" w14:textId="77777777" w:rsidR="00180CBB" w:rsidRPr="00180CBB" w:rsidRDefault="00180CBB" w:rsidP="00180CBB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360"/>
        <w:gridCol w:w="29"/>
      </w:tblGrid>
      <w:tr w:rsidR="00180CBB" w:rsidRPr="0088624A" w14:paraId="61CA3427" w14:textId="77777777" w:rsidTr="00180CBB">
        <w:tc>
          <w:tcPr>
            <w:tcW w:w="9334" w:type="dxa"/>
            <w:gridSpan w:val="3"/>
            <w:shd w:val="clear" w:color="auto" w:fill="auto"/>
          </w:tcPr>
          <w:p w14:paraId="3EEB3E84" w14:textId="77777777" w:rsidR="00180CBB" w:rsidRPr="0088624A" w:rsidRDefault="00180CBB" w:rsidP="00E576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" w:name="_Hlk32143412"/>
            <w:r w:rsidRPr="0088624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การด้อยค่าของอสังหาริมทรัพย์เพื่อการลงทุน ที่ดิน อาคารและอุปกรณ์ สิทธิการเช่าและเงินลงทุนในบริษัทย่อย</w:t>
            </w:r>
          </w:p>
        </w:tc>
      </w:tr>
      <w:tr w:rsidR="00180CBB" w:rsidRPr="0088624A" w14:paraId="17C5EA39" w14:textId="77777777" w:rsidTr="00180CBB">
        <w:tc>
          <w:tcPr>
            <w:tcW w:w="9334" w:type="dxa"/>
            <w:gridSpan w:val="3"/>
            <w:shd w:val="clear" w:color="auto" w:fill="auto"/>
          </w:tcPr>
          <w:p w14:paraId="253FB315" w14:textId="431F1EE4" w:rsidR="00180CBB" w:rsidRPr="0088624A" w:rsidRDefault="00180CBB" w:rsidP="00E576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624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อ้างถึงหมายเหตุ </w:t>
            </w:r>
            <w:r w:rsidR="006E290B">
              <w:rPr>
                <w:rFonts w:ascii="Angsana New" w:hAnsi="Angsana New"/>
                <w:color w:val="000000"/>
                <w:sz w:val="30"/>
                <w:szCs w:val="30"/>
              </w:rPr>
              <w:t>9 10</w:t>
            </w:r>
            <w:r w:rsidR="0074103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6E290B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7410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และ</w:t>
            </w:r>
            <w:r w:rsidR="006E290B">
              <w:rPr>
                <w:rFonts w:ascii="Angsana New" w:hAnsi="Angsana New"/>
                <w:color w:val="000000"/>
                <w:sz w:val="30"/>
                <w:szCs w:val="30"/>
              </w:rPr>
              <w:t xml:space="preserve"> 12 </w:t>
            </w:r>
            <w:r w:rsidRPr="0088624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180CBB" w:rsidRPr="0088624A" w14:paraId="1B9EFF81" w14:textId="77777777" w:rsidTr="00180CBB">
        <w:trPr>
          <w:gridAfter w:val="1"/>
          <w:wAfter w:w="29" w:type="dxa"/>
        </w:trPr>
        <w:tc>
          <w:tcPr>
            <w:tcW w:w="4945" w:type="dxa"/>
            <w:shd w:val="clear" w:color="auto" w:fill="auto"/>
          </w:tcPr>
          <w:p w14:paraId="1EB74C06" w14:textId="77777777" w:rsidR="00180CBB" w:rsidRPr="0088624A" w:rsidRDefault="00180CBB" w:rsidP="00E576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8624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360" w:type="dxa"/>
            <w:shd w:val="clear" w:color="auto" w:fill="auto"/>
          </w:tcPr>
          <w:p w14:paraId="78EC484F" w14:textId="77777777" w:rsidR="00180CBB" w:rsidRPr="0088624A" w:rsidRDefault="00180CBB" w:rsidP="00E576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8624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80CBB" w:rsidRPr="0088624A" w14:paraId="6991FF57" w14:textId="77777777" w:rsidTr="00180CBB">
        <w:trPr>
          <w:gridAfter w:val="1"/>
          <w:wAfter w:w="29" w:type="dxa"/>
        </w:trPr>
        <w:tc>
          <w:tcPr>
            <w:tcW w:w="4945" w:type="dxa"/>
            <w:shd w:val="clear" w:color="auto" w:fill="auto"/>
          </w:tcPr>
          <w:p w14:paraId="3DBCB4A1" w14:textId="77777777" w:rsidR="00180CBB" w:rsidRPr="0088624A" w:rsidRDefault="00180CBB" w:rsidP="00E576D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กลุ่มบริษัทมีอสังหาริมทรัพย์เพื่อการลงทุน ที่ดิน อาคารและอุปกรณ์ สิทธิการเช่าและเงินลงทุนในบริษัทย่อย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อย่าง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สาระ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สำคัญในงบการเงิน ประโยชน์เชิงเศรษฐกิจที่จะได้รับจากสินทรัพย์เหล่าน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ี้ขึ้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นอยู่กับ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ความสามารถใน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การประกอบธุรกิจให้ได้กำไรในอนาคต ซ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ึ่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งอาจมีผลกระทบต่อมูลค่าของอสังหาริมทรัพย์เพื่อการลงทุน ที่ดิน อาคารและอุปกรณ์ สิทธิการเช่าของกลุ่มบริษัท และเงินลงทุนในบริษัทย่อยในงบการเงินเฉพาะกิจการ โดยสินทรัพย์และบริษัทย่อยแต่ละแห่งถือเป็นหน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ึ่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งหน่วยสินทรัพย์ที่ก่อให้เกิดเงินสด </w:t>
            </w:r>
          </w:p>
          <w:p w14:paraId="0B6A6A3F" w14:textId="77777777" w:rsidR="00180CBB" w:rsidRPr="00180CBB" w:rsidRDefault="00180CBB" w:rsidP="00E576D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C7A99A1" w14:textId="77777777" w:rsidR="00180CBB" w:rsidRPr="0088624A" w:rsidRDefault="00180CBB" w:rsidP="00E576D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ผู้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บริหารได้ประเมินข้อบ่งช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ี้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ของการด้อยค่าของอสังหาริมทรัพย์เพื่อการลงทุน ที่ดิน อาคารและอุปกรณ์ สิทธิการเช่าและเงินลงทุนในบริษัทย่อย โดยประเมินจากผลการดำเนินงานของหน่วยสินทรัพย์แต่ละแห่ง ซึ่งนำไปสู่การทดสอบการด้อยค่าของสินทรัพย์และมุ่งเน้นไปที่หน่วยสินทรัพย์ที่ก่อให้เกิดเงินสดซึ่งมีผลการดำเนินงานต่ำกว่าที่คาดคะเนไว้อย่างสม่ำเสมอหรือมีข้อบ่งชี้เรื่องการด้อยค่า</w:t>
            </w:r>
          </w:p>
          <w:p w14:paraId="56646571" w14:textId="77777777" w:rsidR="00180CBB" w:rsidRPr="00180CBB" w:rsidRDefault="00180CBB" w:rsidP="00E576D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494837B" w14:textId="77777777" w:rsidR="00180CBB" w:rsidRPr="0088624A" w:rsidRDefault="00180CBB" w:rsidP="00E576D7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ผู้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บริหารสอบทานมูลค่าที่คาดว่าจะได้รับคืนโดยจัดทำประมาณการกระแสเงินสดที่คาดว่าจะได้รับในอนาคต การประมาณการกระแสเงินสดดังกล่าวน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ั้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อัตราการเติบโตและอัตราคิดลดที่ใช้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E7C48">
              <w:rPr>
                <w:rFonts w:ascii="Angsana New" w:hAnsi="Angsana New" w:cs="Angsana New"/>
                <w:sz w:val="30"/>
                <w:szCs w:val="30"/>
                <w:cs/>
              </w:rPr>
              <w:t>จำเป็นต้องใช้ดุลยพินิจที่สำคัญและมีความไม่แน่นอน ดังน</w:t>
            </w:r>
            <w:r w:rsidRPr="005E7C48">
              <w:rPr>
                <w:rFonts w:ascii="Angsana New" w:hAnsi="Angsana New" w:cs="Angsana New" w:hint="cs"/>
                <w:sz w:val="30"/>
                <w:szCs w:val="30"/>
                <w:cs/>
              </w:rPr>
              <w:t>ั้</w:t>
            </w:r>
            <w:r w:rsidRPr="005E7C48">
              <w:rPr>
                <w:rFonts w:ascii="Angsana New" w:hAnsi="Angsana New" w:cs="Angsana New"/>
                <w:sz w:val="30"/>
                <w:szCs w:val="30"/>
                <w:cs/>
              </w:rPr>
              <w:t>นเรื่องดังกล่าวจึงเป็นเรื่องสำคัญต่อการตรวจสอบของข้าพเจ้า</w:t>
            </w:r>
          </w:p>
        </w:tc>
        <w:tc>
          <w:tcPr>
            <w:tcW w:w="4360" w:type="dxa"/>
            <w:shd w:val="clear" w:color="auto" w:fill="auto"/>
          </w:tcPr>
          <w:p w14:paraId="3084E0F3" w14:textId="77777777" w:rsidR="00180CBB" w:rsidRPr="0088624A" w:rsidRDefault="00180CBB" w:rsidP="00E576D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วิธีการตรวจสอบในเรื่องน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ี้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ได้รวมถึง</w:t>
            </w:r>
          </w:p>
          <w:p w14:paraId="74B686E4" w14:textId="77777777" w:rsidR="00180CBB" w:rsidRPr="0088624A" w:rsidRDefault="00180CBB" w:rsidP="00E576D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8624A">
              <w:rPr>
                <w:rFonts w:ascii="Angsana New" w:hAnsi="Angsana New" w:cs="Angsana New"/>
                <w:sz w:val="30"/>
                <w:szCs w:val="30"/>
              </w:rPr>
              <w:t>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และการประเมิน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กระบวนการ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ของผู้บริหารในการ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ประเมินข้อบ่งช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ี้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ของการด้อยค่าและการประมาณมูลค่าที่คาดว่าจะได้รับคืน ของอสังหาริมทรัพย์เพื่อการลงทุน ที่ดิน อาคารและอุปกรณ์ สิทธิการเช่าและเงินลงทุนในบริษัทย่อ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</w:p>
          <w:p w14:paraId="1961D703" w14:textId="77777777" w:rsidR="00180CBB" w:rsidRDefault="00180CBB" w:rsidP="00E576D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8624A">
              <w:rPr>
                <w:rFonts w:ascii="Angsana New" w:hAnsi="Angsana New" w:cs="Angsana New"/>
                <w:sz w:val="30"/>
                <w:szCs w:val="30"/>
              </w:rPr>
              <w:t>•</w:t>
            </w:r>
            <w:r w:rsidRPr="0088624A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ทดสอบ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ความถูกต้องใน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การคำนวณ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การคิดลด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กระแสเงินสดที่คาดว่าจะได้รับในอนาคต</w:t>
            </w:r>
          </w:p>
          <w:p w14:paraId="746DB11B" w14:textId="1E3228F3" w:rsidR="00180CBB" w:rsidRPr="0088624A" w:rsidRDefault="00180CBB" w:rsidP="00E576D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8624A">
              <w:rPr>
                <w:rFonts w:ascii="Angsana New" w:hAnsi="Angsana New" w:cs="Angsana New"/>
                <w:sz w:val="30"/>
                <w:szCs w:val="30"/>
              </w:rPr>
              <w:t>•</w:t>
            </w:r>
            <w:r w:rsidRPr="0088624A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ประเมินความสมเหตุสมผลของ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สมมติหลักที่ใช้ในการประมาณมูลค่าที่ได้จากการคิดลดกระแสเงินสดที่คาดว่าจะได้รับในอนาคต โดย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กับข้อมูลในอดีตของกลุ่มบริษัท แผนการดำเนินงานและข้อมูลของอุตสาหกรรม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14:paraId="2F304348" w14:textId="77777777" w:rsidR="00180CBB" w:rsidRPr="0088624A" w:rsidRDefault="00180CBB" w:rsidP="00E576D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8624A">
              <w:rPr>
                <w:rFonts w:ascii="Angsana New" w:hAnsi="Angsana New" w:cs="Angsana New"/>
                <w:sz w:val="30"/>
                <w:szCs w:val="30"/>
              </w:rPr>
              <w:t>•</w:t>
            </w:r>
            <w:r w:rsidRPr="0088624A"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พิจารณาถึง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ความเพียงพอของการเปิดเผยข้อมูล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ของกลุ่มบริษัท</w:t>
            </w:r>
            <w:r w:rsidRPr="0088624A">
              <w:rPr>
                <w:rFonts w:ascii="Angsana New" w:hAnsi="Angsana New" w:cs="Angsana New"/>
                <w:sz w:val="30"/>
                <w:szCs w:val="30"/>
                <w:cs/>
              </w:rPr>
              <w:t>ตามมาตรฐานการรายงานทางการเงิน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ของไทย</w:t>
            </w:r>
          </w:p>
        </w:tc>
      </w:tr>
    </w:tbl>
    <w:bookmarkEnd w:id="1"/>
    <w:p w14:paraId="697072AB" w14:textId="77777777" w:rsidR="00977FC0" w:rsidRPr="00C101D5" w:rsidRDefault="00977FC0" w:rsidP="00D71374">
      <w:pPr>
        <w:snapToGrid w:val="0"/>
        <w:spacing w:after="120" w:line="223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19EBF3C6" w14:textId="77777777" w:rsidR="00977FC0" w:rsidRPr="00347CDD" w:rsidRDefault="00977FC0" w:rsidP="00D71374">
      <w:pPr>
        <w:autoSpaceDE w:val="0"/>
        <w:autoSpaceDN w:val="0"/>
        <w:adjustRightInd w:val="0"/>
        <w:spacing w:line="223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BF3C1C2" w14:textId="28897517" w:rsidR="00977FC0" w:rsidRPr="0088624A" w:rsidRDefault="00977FC0" w:rsidP="00D71374">
      <w:pPr>
        <w:autoSpaceDE w:val="0"/>
        <w:autoSpaceDN w:val="0"/>
        <w:adjustRightInd w:val="0"/>
        <w:spacing w:line="223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8624A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88624A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8624A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8624A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8624A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Pr="0088624A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88624A">
        <w:rPr>
          <w:rFonts w:ascii="Angsana New" w:eastAsia="Calibr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</w:p>
    <w:p w14:paraId="215CE640" w14:textId="77777777" w:rsidR="00977FC0" w:rsidRDefault="00977FC0" w:rsidP="00D71374">
      <w:pPr>
        <w:autoSpaceDE w:val="0"/>
        <w:autoSpaceDN w:val="0"/>
        <w:adjustRightInd w:val="0"/>
        <w:spacing w:line="223" w:lineRule="auto"/>
        <w:jc w:val="thaiDistribute"/>
        <w:rPr>
          <w:rFonts w:ascii="Angsana New" w:hAnsi="Angsana New"/>
          <w:sz w:val="30"/>
          <w:szCs w:val="30"/>
        </w:rPr>
      </w:pPr>
    </w:p>
    <w:p w14:paraId="03F9F6A0" w14:textId="77777777" w:rsidR="00977FC0" w:rsidRPr="0088624A" w:rsidRDefault="00977FC0" w:rsidP="00D71374">
      <w:pPr>
        <w:autoSpaceDE w:val="0"/>
        <w:autoSpaceDN w:val="0"/>
        <w:adjustRightInd w:val="0"/>
        <w:spacing w:line="223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8624A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88624A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88624A">
        <w:rPr>
          <w:rFonts w:ascii="Angsana New" w:eastAsia="Calibr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88624A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277715A5" w14:textId="77777777" w:rsidR="00977FC0" w:rsidRPr="0088624A" w:rsidRDefault="00977FC0" w:rsidP="00D71374">
      <w:pPr>
        <w:autoSpaceDE w:val="0"/>
        <w:autoSpaceDN w:val="0"/>
        <w:adjustRightInd w:val="0"/>
        <w:spacing w:line="223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E86134A" w14:textId="2C130184" w:rsidR="00977FC0" w:rsidRPr="0088624A" w:rsidRDefault="00977FC0" w:rsidP="00D71374">
      <w:pPr>
        <w:autoSpaceDE w:val="0"/>
        <w:autoSpaceDN w:val="0"/>
        <w:adjustRightInd w:val="0"/>
        <w:spacing w:line="223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8624A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88624A">
        <w:rPr>
          <w:rFonts w:ascii="Angsana New" w:hAnsi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88624A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88624A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8624A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88624A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88624A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88624A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88624A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88624A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8624A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8624A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2A20DE" w:rsidRPr="002A20DE">
        <w:rPr>
          <w:rFonts w:ascii="Angsana New" w:eastAsia="Calibri" w:hAnsi="Angsana New" w:hint="cs"/>
          <w:color w:val="000000"/>
          <w:sz w:val="30"/>
          <w:szCs w:val="30"/>
          <w:cs/>
        </w:rPr>
        <w:t>หากในการปฏิบัติงานดังกล่าว</w:t>
      </w:r>
      <w:r w:rsidR="002A20DE" w:rsidRPr="002A20DE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2A20DE" w:rsidRPr="002A20DE">
        <w:rPr>
          <w:rFonts w:ascii="Angsana New" w:eastAsia="Calibri" w:hAnsi="Angsana New" w:hint="cs"/>
          <w:color w:val="000000"/>
          <w:sz w:val="30"/>
          <w:szCs w:val="30"/>
          <w:cs/>
        </w:rPr>
        <w:t>ข</w:t>
      </w:r>
      <w:r w:rsidR="002A20DE">
        <w:rPr>
          <w:rFonts w:ascii="Angsana New" w:eastAsia="Calibri" w:hAnsi="Angsana New" w:hint="cs"/>
          <w:color w:val="000000"/>
          <w:sz w:val="30"/>
          <w:szCs w:val="30"/>
          <w:cs/>
        </w:rPr>
        <w:t>้</w:t>
      </w:r>
      <w:r w:rsidR="002A20DE" w:rsidRPr="002A20DE">
        <w:rPr>
          <w:rFonts w:ascii="Angsana New" w:eastAsia="Calibri" w:hAnsi="Angsana New" w:hint="cs"/>
          <w:color w:val="000000"/>
          <w:sz w:val="30"/>
          <w:szCs w:val="30"/>
          <w:cs/>
        </w:rPr>
        <w:t>าพเจ้าสรุปได้ว่าข้อมูลอื่นมีการแสดงข้อมูลที่ขัดต่อข้อเท็จจริงอันเป็นสาระส</w:t>
      </w:r>
      <w:r w:rsidR="002A20DE">
        <w:rPr>
          <w:rFonts w:ascii="Angsana New" w:eastAsia="Calibri" w:hAnsi="Angsana New" w:hint="cs"/>
          <w:color w:val="000000"/>
          <w:sz w:val="30"/>
          <w:szCs w:val="30"/>
          <w:cs/>
        </w:rPr>
        <w:t>ำ</w:t>
      </w:r>
      <w:r w:rsidR="002A20DE" w:rsidRPr="002A20DE">
        <w:rPr>
          <w:rFonts w:ascii="Angsana New" w:eastAsia="Calibri" w:hAnsi="Angsana New" w:hint="cs"/>
          <w:color w:val="000000"/>
          <w:sz w:val="30"/>
          <w:szCs w:val="30"/>
          <w:cs/>
        </w:rPr>
        <w:t>คัญ</w:t>
      </w:r>
      <w:r w:rsidR="002A20DE" w:rsidRPr="002A20DE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2A20DE" w:rsidRPr="002A20DE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ข้าพเจ้าต้องรายงานข้อเท็จจริง</w:t>
      </w:r>
      <w:r w:rsidR="00703CBA">
        <w:rPr>
          <w:rFonts w:ascii="Angsana New" w:eastAsia="Calibri" w:hAnsi="Angsana New" w:hint="cs"/>
          <w:color w:val="000000"/>
          <w:sz w:val="30"/>
          <w:szCs w:val="30"/>
          <w:cs/>
        </w:rPr>
        <w:t>นั้น</w:t>
      </w:r>
      <w:r w:rsidR="002A20DE" w:rsidRPr="002A20DE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703CBA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ทั้งนี้ </w:t>
      </w:r>
      <w:r w:rsidR="002A20DE" w:rsidRPr="002A20DE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ข้าพเจ้าไม่พบว่ามีเรื่องดังกล่าวที่ต้องรายงาน</w:t>
      </w:r>
    </w:p>
    <w:p w14:paraId="66A078DE" w14:textId="77777777" w:rsidR="00977FC0" w:rsidRPr="00A74BDE" w:rsidRDefault="00977FC0" w:rsidP="00D71374">
      <w:pPr>
        <w:autoSpaceDE w:val="0"/>
        <w:autoSpaceDN w:val="0"/>
        <w:adjustRightInd w:val="0"/>
        <w:spacing w:line="223" w:lineRule="auto"/>
        <w:jc w:val="thaiDistribute"/>
        <w:rPr>
          <w:rFonts w:ascii="Angsana New" w:hAnsi="Angsana New"/>
          <w:sz w:val="30"/>
          <w:szCs w:val="30"/>
        </w:rPr>
      </w:pPr>
    </w:p>
    <w:p w14:paraId="3549D00A" w14:textId="77777777" w:rsidR="00977FC0" w:rsidRPr="00A74BDE" w:rsidRDefault="00977FC0" w:rsidP="00D71374">
      <w:pPr>
        <w:autoSpaceDE w:val="0"/>
        <w:autoSpaceDN w:val="0"/>
        <w:adjustRightInd w:val="0"/>
        <w:spacing w:line="223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74BD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BBEDEFB" w14:textId="77777777" w:rsidR="00977FC0" w:rsidRPr="00A74BDE" w:rsidRDefault="00977FC0" w:rsidP="00D71374">
      <w:pPr>
        <w:autoSpaceDE w:val="0"/>
        <w:autoSpaceDN w:val="0"/>
        <w:adjustRightInd w:val="0"/>
        <w:spacing w:line="223" w:lineRule="auto"/>
        <w:jc w:val="thaiDistribute"/>
        <w:rPr>
          <w:rFonts w:ascii="Angsana New" w:hAnsi="Angsana New"/>
          <w:sz w:val="30"/>
          <w:szCs w:val="30"/>
        </w:rPr>
      </w:pPr>
    </w:p>
    <w:p w14:paraId="147D2ABD" w14:textId="77777777" w:rsidR="00977FC0" w:rsidRPr="00A74BDE" w:rsidRDefault="00977FC0" w:rsidP="00D71374">
      <w:pPr>
        <w:autoSpaceDE w:val="0"/>
        <w:autoSpaceDN w:val="0"/>
        <w:adjustRightInd w:val="0"/>
        <w:spacing w:line="223" w:lineRule="auto"/>
        <w:jc w:val="thaiDistribute"/>
        <w:rPr>
          <w:rFonts w:ascii="Angsana New" w:hAnsi="Angsana New"/>
          <w:sz w:val="30"/>
          <w:szCs w:val="30"/>
        </w:rPr>
      </w:pPr>
      <w:r w:rsidRPr="00A74BDE">
        <w:rPr>
          <w:rFonts w:ascii="Angsana New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0DD4956" w14:textId="77777777" w:rsidR="00977FC0" w:rsidRPr="00A74BDE" w:rsidRDefault="00977FC0" w:rsidP="00D71374">
      <w:pPr>
        <w:autoSpaceDE w:val="0"/>
        <w:autoSpaceDN w:val="0"/>
        <w:adjustRightInd w:val="0"/>
        <w:spacing w:line="223" w:lineRule="auto"/>
        <w:jc w:val="thaiDistribute"/>
        <w:rPr>
          <w:rFonts w:ascii="Angsana New" w:hAnsi="Angsana New"/>
          <w:sz w:val="30"/>
          <w:szCs w:val="30"/>
        </w:rPr>
      </w:pPr>
    </w:p>
    <w:p w14:paraId="64533651" w14:textId="36FDCDFB" w:rsidR="00977FC0" w:rsidRPr="00A74BDE" w:rsidRDefault="00977FC0" w:rsidP="00D71374">
      <w:pPr>
        <w:autoSpaceDE w:val="0"/>
        <w:autoSpaceDN w:val="0"/>
        <w:adjustRightInd w:val="0"/>
        <w:spacing w:line="223" w:lineRule="auto"/>
        <w:jc w:val="thaiDistribute"/>
        <w:rPr>
          <w:rFonts w:ascii="Angsana New" w:hAnsi="Angsana New"/>
          <w:sz w:val="30"/>
          <w:szCs w:val="30"/>
        </w:rPr>
      </w:pPr>
      <w:r w:rsidRPr="00A74BDE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878FF88" w14:textId="220C45CE" w:rsidR="00977FC0" w:rsidRPr="00A74BDE" w:rsidRDefault="009E0FE8" w:rsidP="00C31E69">
      <w:pPr>
        <w:autoSpaceDE w:val="0"/>
        <w:autoSpaceDN w:val="0"/>
        <w:adjustRightInd w:val="0"/>
        <w:spacing w:line="221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/>
      </w:r>
      <w:r w:rsidR="00977FC0" w:rsidRPr="00A74BDE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44EFBE2D" w14:textId="77777777" w:rsidR="00977FC0" w:rsidRDefault="00977FC0" w:rsidP="00C31E69">
      <w:pPr>
        <w:spacing w:line="221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2BE491C" w14:textId="77777777" w:rsidR="00E228A2" w:rsidRDefault="00E22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C5F9FE9" w14:textId="039ABFD7" w:rsidR="00977FC0" w:rsidRPr="00A74BDE" w:rsidRDefault="00977FC0" w:rsidP="00C31E69">
      <w:pPr>
        <w:spacing w:line="221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74BDE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B868623" w14:textId="77777777" w:rsidR="00977FC0" w:rsidRPr="00A74BDE" w:rsidRDefault="00977FC0" w:rsidP="00C31E69">
      <w:pPr>
        <w:spacing w:line="221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2D4B40C" w14:textId="432E3BB9" w:rsidR="00977FC0" w:rsidRPr="00A74BDE" w:rsidRDefault="00977FC0" w:rsidP="00C31E69">
      <w:pPr>
        <w:spacing w:line="221" w:lineRule="auto"/>
        <w:jc w:val="thaiDistribute"/>
        <w:rPr>
          <w:rFonts w:ascii="Angsana New" w:hAnsi="Angsana New"/>
          <w:sz w:val="30"/>
          <w:szCs w:val="30"/>
        </w:rPr>
      </w:pPr>
      <w:r w:rsidRPr="00A74BDE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74BDE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</w:t>
      </w:r>
      <w:bookmarkStart w:id="2" w:name="_GoBack"/>
      <w:bookmarkEnd w:id="2"/>
      <w:r w:rsidRPr="00A74BDE">
        <w:rPr>
          <w:rFonts w:ascii="Angsana New" w:hAnsi="Angsana New"/>
          <w:sz w:val="30"/>
          <w:szCs w:val="30"/>
          <w:cs/>
        </w:rPr>
        <w:t>งบการเงินจากการใช้งบการเงินรวมและงบการเงินเฉพาะกิจการเหล่านี้</w:t>
      </w:r>
    </w:p>
    <w:p w14:paraId="250C0734" w14:textId="77777777" w:rsidR="00977FC0" w:rsidRPr="00A74BDE" w:rsidRDefault="00977FC0" w:rsidP="00C31E69">
      <w:pPr>
        <w:spacing w:line="221" w:lineRule="auto"/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597D1D5F" w14:textId="79D4518C" w:rsidR="00977FC0" w:rsidRPr="00A74BDE" w:rsidRDefault="00977FC0" w:rsidP="00C31E69">
      <w:pPr>
        <w:spacing w:line="221" w:lineRule="auto"/>
        <w:jc w:val="thaiDistribute"/>
        <w:rPr>
          <w:rFonts w:ascii="Angsana New" w:hAnsi="Angsana New"/>
          <w:sz w:val="30"/>
          <w:szCs w:val="30"/>
        </w:rPr>
      </w:pPr>
      <w:r w:rsidRPr="00A74BDE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AC0D92">
        <w:rPr>
          <w:rFonts w:ascii="Angsana New" w:eastAsia="Calibri" w:hAnsi="Angsana New"/>
          <w:sz w:val="30"/>
          <w:szCs w:val="30"/>
        </w:rPr>
        <w:br/>
      </w:r>
      <w:r w:rsidRPr="00A74BDE">
        <w:rPr>
          <w:rFonts w:ascii="Angsana New" w:eastAsia="Calibri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2FDCAA4B" w14:textId="77777777" w:rsidR="00977FC0" w:rsidRPr="00A74BDE" w:rsidRDefault="00977FC0" w:rsidP="00C31E6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21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74BDE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F7DBE7C" w14:textId="77777777" w:rsidR="00977FC0" w:rsidRPr="00A74BDE" w:rsidRDefault="00977FC0" w:rsidP="00C31E6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21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74BD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56018093" w14:textId="77777777" w:rsidR="00977FC0" w:rsidRDefault="00977FC0" w:rsidP="00C31E6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21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74BDE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2AE65F7" w14:textId="5FAC9C5D" w:rsidR="00977FC0" w:rsidRPr="00A74BDE" w:rsidRDefault="00977FC0" w:rsidP="00C31E6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21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74BDE">
        <w:rPr>
          <w:rFonts w:ascii="Angsana New" w:eastAsia="Calibri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</w:t>
      </w:r>
      <w:r>
        <w:rPr>
          <w:rFonts w:ascii="Angsana New" w:eastAsia="Calibri" w:hAnsi="Angsana New" w:hint="cs"/>
          <w:sz w:val="30"/>
          <w:szCs w:val="30"/>
          <w:cs/>
        </w:rPr>
        <w:t>้า</w:t>
      </w:r>
      <w:r w:rsidRPr="00A74BDE">
        <w:rPr>
          <w:rFonts w:ascii="Angsana New" w:eastAsia="Calibri" w:hAnsi="Angsana New"/>
          <w:sz w:val="30"/>
          <w:szCs w:val="30"/>
          <w:cs/>
        </w:rPr>
        <w:t xml:space="preserve"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78A710C" w14:textId="653BC49C" w:rsidR="00977FC0" w:rsidRDefault="00977FC0" w:rsidP="00977FC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74BDE">
        <w:rPr>
          <w:rFonts w:ascii="Angsana New" w:eastAsia="Calibri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251FBBAB" w14:textId="77777777" w:rsidR="00977FC0" w:rsidRPr="00A74BDE" w:rsidRDefault="00977FC0" w:rsidP="00977FC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74BDE">
        <w:rPr>
          <w:rFonts w:ascii="Angsana New" w:eastAsia="Calibri" w:hAnsi="Angsana New"/>
          <w:sz w:val="30"/>
          <w:szCs w:val="30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D6F4E96" w14:textId="77777777" w:rsidR="00977FC0" w:rsidRPr="00977FC0" w:rsidRDefault="00977FC0" w:rsidP="00977FC0">
      <w:pPr>
        <w:jc w:val="thaiDistribute"/>
        <w:rPr>
          <w:rFonts w:ascii="Angsana New" w:eastAsia="Calibri" w:hAnsi="Angsana New"/>
          <w:sz w:val="14"/>
          <w:szCs w:val="14"/>
        </w:rPr>
      </w:pPr>
    </w:p>
    <w:p w14:paraId="4226A490" w14:textId="77777777" w:rsidR="00977FC0" w:rsidRPr="00A74BDE" w:rsidRDefault="00977FC0" w:rsidP="00977FC0">
      <w:pPr>
        <w:jc w:val="thaiDistribute"/>
        <w:rPr>
          <w:rFonts w:ascii="Angsana New" w:eastAsia="Calibri" w:hAnsi="Angsana New"/>
          <w:sz w:val="30"/>
          <w:szCs w:val="30"/>
        </w:rPr>
      </w:pPr>
      <w:r w:rsidRPr="00A74BD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F83FA82" w14:textId="77777777" w:rsidR="00977FC0" w:rsidRPr="00977FC0" w:rsidRDefault="00977FC0" w:rsidP="00977FC0">
      <w:pPr>
        <w:jc w:val="thaiDistribute"/>
        <w:rPr>
          <w:rFonts w:ascii="Angsana New" w:eastAsia="Calibri" w:hAnsi="Angsana New"/>
          <w:sz w:val="14"/>
          <w:szCs w:val="14"/>
        </w:rPr>
      </w:pPr>
    </w:p>
    <w:p w14:paraId="652E3107" w14:textId="77777777" w:rsidR="00977FC0" w:rsidRPr="00A74BDE" w:rsidRDefault="00977FC0" w:rsidP="00977FC0">
      <w:pPr>
        <w:jc w:val="thaiDistribute"/>
        <w:rPr>
          <w:rFonts w:ascii="Angsana New" w:eastAsia="Calibri" w:hAnsi="Angsana New"/>
          <w:sz w:val="30"/>
          <w:szCs w:val="30"/>
        </w:rPr>
      </w:pPr>
      <w:r w:rsidRPr="00A74BD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81BD7A6" w14:textId="77777777" w:rsidR="00977FC0" w:rsidRPr="00A74BDE" w:rsidRDefault="00977FC0" w:rsidP="00977FC0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F2CC9AF" w14:textId="527E08EB" w:rsidR="00977FC0" w:rsidRPr="00C31E69" w:rsidRDefault="00C31E69" w:rsidP="00977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31E69">
        <w:rPr>
          <w:rFonts w:ascii="Angsana New" w:eastAsia="Calibri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C31E6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31E69">
        <w:rPr>
          <w:rFonts w:ascii="Angsana New" w:eastAsia="Calibri" w:hAnsi="Angsana New" w:hint="cs"/>
          <w:sz w:val="30"/>
          <w:szCs w:val="30"/>
          <w:cs/>
        </w:rPr>
        <w:t>ข้าพเจ้าได้พิจารณาเรื่องต่าง</w:t>
      </w:r>
      <w:r w:rsidRPr="00C31E6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31E69">
        <w:rPr>
          <w:rFonts w:ascii="Angsana New" w:eastAsia="Calibri" w:hAnsi="Angsana New" w:hint="cs"/>
          <w:sz w:val="30"/>
          <w:szCs w:val="30"/>
          <w:cs/>
        </w:rPr>
        <w:t>ๆ</w:t>
      </w:r>
      <w:r w:rsidRPr="00C31E6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31E69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C31E69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C31E69">
        <w:rPr>
          <w:rFonts w:ascii="Angsana New" w:eastAsia="Calibri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C31E6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31E69">
        <w:rPr>
          <w:rFonts w:ascii="Angsana New" w:eastAsia="Calibri" w:hAnsi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C31E6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31E69">
        <w:rPr>
          <w:rFonts w:ascii="Angsana New" w:eastAsia="Calibri" w:hAnsi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441F1E7" w14:textId="77777777" w:rsidR="00977FC0" w:rsidRPr="00A74BDE" w:rsidRDefault="00977FC0" w:rsidP="00977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56C7793" w14:textId="31AD9F2F" w:rsidR="00977FC0" w:rsidRDefault="00977FC0" w:rsidP="00977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CC0A6B6" w14:textId="7EF4AD76" w:rsidR="00977FC0" w:rsidRDefault="00977FC0" w:rsidP="00977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BAF9197" w14:textId="6970FBEF" w:rsidR="00F16FC9" w:rsidRDefault="00F16FC9" w:rsidP="00977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E7DF4DD" w14:textId="3127917C" w:rsidR="00F16FC9" w:rsidRDefault="00F16FC9" w:rsidP="00977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6051BA9" w14:textId="77777777" w:rsidR="00F16FC9" w:rsidRPr="00A74BDE" w:rsidRDefault="00F16FC9" w:rsidP="00977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D34113A" w14:textId="77777777" w:rsidR="00977FC0" w:rsidRPr="00A74BDE" w:rsidRDefault="00977FC0" w:rsidP="00977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74BDE">
        <w:rPr>
          <w:rFonts w:ascii="Angsana New" w:hAnsi="Angsana New"/>
          <w:sz w:val="30"/>
          <w:szCs w:val="30"/>
          <w:cs/>
        </w:rPr>
        <w:t>(กนกอร</w:t>
      </w:r>
      <w:r w:rsidRPr="00A74BDE">
        <w:rPr>
          <w:rFonts w:ascii="Angsana New" w:hAnsi="Angsana New"/>
          <w:sz w:val="30"/>
          <w:szCs w:val="30"/>
        </w:rPr>
        <w:t xml:space="preserve"> </w:t>
      </w:r>
      <w:r w:rsidRPr="00A74BDE">
        <w:rPr>
          <w:rFonts w:ascii="Angsana New" w:hAnsi="Angsana New"/>
          <w:sz w:val="30"/>
          <w:szCs w:val="30"/>
          <w:cs/>
        </w:rPr>
        <w:t>ภูริปัญญวานิช)</w:t>
      </w:r>
    </w:p>
    <w:p w14:paraId="6185BB34" w14:textId="77777777" w:rsidR="00977FC0" w:rsidRPr="00A74BDE" w:rsidRDefault="00977FC0" w:rsidP="00977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74BD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26BB1A0" w14:textId="77777777" w:rsidR="00977FC0" w:rsidRPr="00A74BDE" w:rsidRDefault="00977FC0" w:rsidP="00977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74BDE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A74BDE">
        <w:rPr>
          <w:rFonts w:ascii="Angsana New" w:hAnsi="Angsana New"/>
          <w:sz w:val="30"/>
          <w:szCs w:val="30"/>
        </w:rPr>
        <w:t>10512</w:t>
      </w:r>
    </w:p>
    <w:p w14:paraId="588A2B01" w14:textId="77777777" w:rsidR="00977FC0" w:rsidRPr="00A74BDE" w:rsidRDefault="00977FC0" w:rsidP="00977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</w:p>
    <w:p w14:paraId="47A0A413" w14:textId="77777777" w:rsidR="00977FC0" w:rsidRPr="00A74BDE" w:rsidRDefault="00977FC0" w:rsidP="00977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74BD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8C33727" w14:textId="77777777" w:rsidR="00977FC0" w:rsidRPr="00A74BDE" w:rsidRDefault="00977FC0" w:rsidP="00977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74BD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427D398" w14:textId="77777777" w:rsidR="00977FC0" w:rsidRDefault="00977FC0" w:rsidP="00977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27</w:t>
      </w:r>
      <w:r w:rsidRPr="00A74BD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A74BDE">
        <w:rPr>
          <w:rFonts w:ascii="Angsana New" w:hAnsi="Angsana New"/>
          <w:sz w:val="30"/>
          <w:szCs w:val="30"/>
          <w:cs/>
        </w:rPr>
        <w:t xml:space="preserve"> </w:t>
      </w:r>
      <w:r w:rsidRPr="00A74BD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</w:p>
    <w:p w14:paraId="57C1A000" w14:textId="31495482" w:rsidR="006851B4" w:rsidRPr="00105ADF" w:rsidRDefault="006851B4" w:rsidP="002119C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6851B4" w:rsidRPr="00105ADF" w:rsidSect="00EB2AE7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05019" w14:textId="77777777" w:rsidR="00F51105" w:rsidRDefault="00F51105">
      <w:r>
        <w:separator/>
      </w:r>
    </w:p>
  </w:endnote>
  <w:endnote w:type="continuationSeparator" w:id="0">
    <w:p w14:paraId="5F13DA10" w14:textId="77777777" w:rsidR="00F51105" w:rsidRDefault="00F51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F622D" w14:textId="77777777" w:rsidR="00F51105" w:rsidRDefault="00F51105" w:rsidP="00EB6D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16</w:t>
    </w:r>
    <w:r>
      <w:rPr>
        <w:rStyle w:val="PageNumber"/>
        <w:cs/>
      </w:rPr>
      <w:fldChar w:fldCharType="end"/>
    </w:r>
  </w:p>
  <w:p w14:paraId="2AF61CFC" w14:textId="77777777" w:rsidR="00F51105" w:rsidRDefault="00F51105" w:rsidP="000A5D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85581" w14:textId="77777777" w:rsidR="00F51105" w:rsidRPr="000A5D33" w:rsidRDefault="00F51105" w:rsidP="007C49B1">
    <w:pPr>
      <w:pStyle w:val="Footer"/>
      <w:framePr w:wrap="around" w:vAnchor="text" w:hAnchor="page" w:x="5937" w:y="2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A5D3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A5D3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650D27" w14:textId="77777777" w:rsidR="00F51105" w:rsidRPr="00300A8F" w:rsidRDefault="00F51105" w:rsidP="004A3E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sz w:val="28"/>
        <w:szCs w:val="28"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E06C2" w14:textId="77777777" w:rsidR="00F51105" w:rsidRPr="000A5D33" w:rsidRDefault="00F51105" w:rsidP="007C49B1">
    <w:pPr>
      <w:pStyle w:val="Footer"/>
      <w:framePr w:wrap="around" w:vAnchor="text" w:hAnchor="page" w:x="5937" w:y="2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A5D3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A5D3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7A6179E" w14:textId="77777777" w:rsidR="00F51105" w:rsidRPr="00300A8F" w:rsidRDefault="00F51105" w:rsidP="004A3E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sz w:val="28"/>
        <w:szCs w:val="28"/>
        <w:lang w:val="nl-NL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524A2" w14:textId="77777777" w:rsidR="00F51105" w:rsidRDefault="00F5110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3D520" w14:textId="77777777" w:rsidR="00F51105" w:rsidRPr="002E10F2" w:rsidRDefault="00F5110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139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B0E44" w14:textId="77777777" w:rsidR="00F51105" w:rsidRDefault="00F51105">
      <w:r>
        <w:separator/>
      </w:r>
    </w:p>
  </w:footnote>
  <w:footnote w:type="continuationSeparator" w:id="0">
    <w:p w14:paraId="1D1CD34A" w14:textId="77777777" w:rsidR="00F51105" w:rsidRDefault="00F51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D1247" w14:textId="77777777" w:rsidR="00F51105" w:rsidRDefault="00F51105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7B4EC" w14:textId="77777777" w:rsidR="00F51105" w:rsidRDefault="00F5110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A48339" w14:textId="77777777" w:rsidR="00F51105" w:rsidRDefault="00F5110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74AF21B" w14:textId="77777777" w:rsidR="00F51105" w:rsidRDefault="00F5110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136CBD5" w14:textId="77777777" w:rsidR="00F51105" w:rsidRDefault="00F5110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E364B93" w14:textId="77777777" w:rsidR="00F51105" w:rsidRDefault="00F5110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FE0BC9" w14:textId="77777777" w:rsidR="00F51105" w:rsidRPr="0099421C" w:rsidRDefault="00F5110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8D576" w14:textId="77777777" w:rsidR="00F51105" w:rsidRDefault="00F51105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4741B5C8" w14:textId="77777777" w:rsidR="00F51105" w:rsidRDefault="00F51105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51F69" w14:textId="77777777" w:rsidR="00F51105" w:rsidRDefault="00F5110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702BFE2" w14:textId="77777777" w:rsidR="00F51105" w:rsidRDefault="00F5110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F88188B" w14:textId="77777777" w:rsidR="00F51105" w:rsidRDefault="00F5110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322655D" w14:textId="77777777" w:rsidR="00F51105" w:rsidRDefault="00F5110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976499" w14:textId="77777777" w:rsidR="00F51105" w:rsidRDefault="00F5110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FFB03D2" w14:textId="77777777" w:rsidR="00F51105" w:rsidRDefault="00F5110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CE58A5" w14:textId="77777777" w:rsidR="00F51105" w:rsidRDefault="00F5110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62B851D" w14:textId="77777777" w:rsidR="00F51105" w:rsidRDefault="00F5110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626CD" w14:textId="6C908B21" w:rsidR="00F51105" w:rsidRDefault="00F51105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  <w:p w14:paraId="00366E33" w14:textId="77777777" w:rsidR="001859FC" w:rsidRDefault="001859FC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D2402B"/>
    <w:multiLevelType w:val="multilevel"/>
    <w:tmpl w:val="FE221CF2"/>
    <w:lvl w:ilvl="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C63860"/>
    <w:multiLevelType w:val="multilevel"/>
    <w:tmpl w:val="1E76002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9D70863"/>
    <w:multiLevelType w:val="hybridMultilevel"/>
    <w:tmpl w:val="F0D00F5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9632A388"/>
    <w:lvl w:ilvl="0">
      <w:start w:val="19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8956C17"/>
    <w:multiLevelType w:val="hybridMultilevel"/>
    <w:tmpl w:val="053E5B92"/>
    <w:lvl w:ilvl="0" w:tplc="D040E3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153A95"/>
    <w:multiLevelType w:val="hybridMultilevel"/>
    <w:tmpl w:val="7BD89F28"/>
    <w:lvl w:ilvl="0" w:tplc="8FCC00C2">
      <w:start w:val="8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9184DAA"/>
    <w:lvl w:ilvl="0" w:tplc="F7CC0A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5A22501"/>
    <w:multiLevelType w:val="hybridMultilevel"/>
    <w:tmpl w:val="B4580AFC"/>
    <w:lvl w:ilvl="0" w:tplc="7EB8D49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178328A"/>
    <w:multiLevelType w:val="hybridMultilevel"/>
    <w:tmpl w:val="9852060C"/>
    <w:lvl w:ilvl="0" w:tplc="75325C28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3A95032"/>
    <w:multiLevelType w:val="hybridMultilevel"/>
    <w:tmpl w:val="68E468C4"/>
    <w:lvl w:ilvl="0" w:tplc="ADA2BAF2">
      <w:start w:val="1"/>
      <w:numFmt w:val="thaiLetters"/>
      <w:lvlText w:val="(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39047D"/>
    <w:multiLevelType w:val="multilevel"/>
    <w:tmpl w:val="F17A94C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7ECA53BA"/>
    <w:multiLevelType w:val="hybridMultilevel"/>
    <w:tmpl w:val="BED45AAA"/>
    <w:lvl w:ilvl="0" w:tplc="89D88AD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1"/>
  </w:num>
  <w:num w:numId="14">
    <w:abstractNumId w:val="20"/>
  </w:num>
  <w:num w:numId="15">
    <w:abstractNumId w:val="24"/>
  </w:num>
  <w:num w:numId="16">
    <w:abstractNumId w:val="13"/>
  </w:num>
  <w:num w:numId="17">
    <w:abstractNumId w:val="27"/>
  </w:num>
  <w:num w:numId="18">
    <w:abstractNumId w:val="12"/>
  </w:num>
  <w:num w:numId="19">
    <w:abstractNumId w:val="10"/>
  </w:num>
  <w:num w:numId="20">
    <w:abstractNumId w:val="25"/>
  </w:num>
  <w:num w:numId="21">
    <w:abstractNumId w:val="32"/>
  </w:num>
  <w:num w:numId="22">
    <w:abstractNumId w:val="18"/>
  </w:num>
  <w:num w:numId="23">
    <w:abstractNumId w:val="29"/>
  </w:num>
  <w:num w:numId="24">
    <w:abstractNumId w:val="34"/>
  </w:num>
  <w:num w:numId="25">
    <w:abstractNumId w:val="15"/>
  </w:num>
  <w:num w:numId="26">
    <w:abstractNumId w:val="33"/>
  </w:num>
  <w:num w:numId="27">
    <w:abstractNumId w:val="16"/>
  </w:num>
  <w:num w:numId="28">
    <w:abstractNumId w:val="11"/>
  </w:num>
  <w:num w:numId="29">
    <w:abstractNumId w:val="23"/>
  </w:num>
  <w:num w:numId="30">
    <w:abstractNumId w:val="19"/>
  </w:num>
  <w:num w:numId="31">
    <w:abstractNumId w:val="14"/>
  </w:num>
  <w:num w:numId="32">
    <w:abstractNumId w:val="30"/>
  </w:num>
  <w:num w:numId="33">
    <w:abstractNumId w:val="28"/>
  </w:num>
  <w:num w:numId="34">
    <w:abstractNumId w:val="21"/>
  </w:num>
  <w:num w:numId="35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843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D77"/>
    <w:rsid w:val="0000005B"/>
    <w:rsid w:val="00000191"/>
    <w:rsid w:val="00000280"/>
    <w:rsid w:val="00000332"/>
    <w:rsid w:val="00000A6D"/>
    <w:rsid w:val="00000A74"/>
    <w:rsid w:val="000017EF"/>
    <w:rsid w:val="00001B51"/>
    <w:rsid w:val="00002206"/>
    <w:rsid w:val="00002658"/>
    <w:rsid w:val="000027DA"/>
    <w:rsid w:val="00002D45"/>
    <w:rsid w:val="000034CC"/>
    <w:rsid w:val="00003649"/>
    <w:rsid w:val="0000379C"/>
    <w:rsid w:val="00003A1F"/>
    <w:rsid w:val="00003D74"/>
    <w:rsid w:val="0000416D"/>
    <w:rsid w:val="00004D9B"/>
    <w:rsid w:val="00006087"/>
    <w:rsid w:val="000064E4"/>
    <w:rsid w:val="00006517"/>
    <w:rsid w:val="00006FDF"/>
    <w:rsid w:val="00007067"/>
    <w:rsid w:val="00007127"/>
    <w:rsid w:val="00007205"/>
    <w:rsid w:val="00007692"/>
    <w:rsid w:val="00007A7C"/>
    <w:rsid w:val="00010850"/>
    <w:rsid w:val="00010E50"/>
    <w:rsid w:val="0001105A"/>
    <w:rsid w:val="0001130F"/>
    <w:rsid w:val="000114B6"/>
    <w:rsid w:val="000114B9"/>
    <w:rsid w:val="0001150D"/>
    <w:rsid w:val="000117A3"/>
    <w:rsid w:val="00011D8E"/>
    <w:rsid w:val="000127D7"/>
    <w:rsid w:val="0001299C"/>
    <w:rsid w:val="00012B4E"/>
    <w:rsid w:val="00012BDD"/>
    <w:rsid w:val="00012F64"/>
    <w:rsid w:val="00013132"/>
    <w:rsid w:val="000134AD"/>
    <w:rsid w:val="00013FE1"/>
    <w:rsid w:val="00014109"/>
    <w:rsid w:val="0001476B"/>
    <w:rsid w:val="00014B21"/>
    <w:rsid w:val="00014B2D"/>
    <w:rsid w:val="00015485"/>
    <w:rsid w:val="0001572A"/>
    <w:rsid w:val="00015799"/>
    <w:rsid w:val="00015802"/>
    <w:rsid w:val="00015DAC"/>
    <w:rsid w:val="00015DCD"/>
    <w:rsid w:val="000160CE"/>
    <w:rsid w:val="0001623A"/>
    <w:rsid w:val="00016443"/>
    <w:rsid w:val="00016F61"/>
    <w:rsid w:val="00016FFB"/>
    <w:rsid w:val="000174F7"/>
    <w:rsid w:val="00017D5D"/>
    <w:rsid w:val="000201C3"/>
    <w:rsid w:val="00020563"/>
    <w:rsid w:val="0002090B"/>
    <w:rsid w:val="00020D09"/>
    <w:rsid w:val="000212C2"/>
    <w:rsid w:val="00021474"/>
    <w:rsid w:val="0002195A"/>
    <w:rsid w:val="000219AE"/>
    <w:rsid w:val="000225F8"/>
    <w:rsid w:val="00022FD1"/>
    <w:rsid w:val="00023045"/>
    <w:rsid w:val="000237FC"/>
    <w:rsid w:val="00024003"/>
    <w:rsid w:val="0002413F"/>
    <w:rsid w:val="000249CD"/>
    <w:rsid w:val="00024AB4"/>
    <w:rsid w:val="00024ECB"/>
    <w:rsid w:val="00025070"/>
    <w:rsid w:val="000251A3"/>
    <w:rsid w:val="00025302"/>
    <w:rsid w:val="000261EB"/>
    <w:rsid w:val="000265FC"/>
    <w:rsid w:val="000268B8"/>
    <w:rsid w:val="00026F23"/>
    <w:rsid w:val="00027D35"/>
    <w:rsid w:val="00027EC8"/>
    <w:rsid w:val="0003041D"/>
    <w:rsid w:val="00030568"/>
    <w:rsid w:val="0003056A"/>
    <w:rsid w:val="00030A52"/>
    <w:rsid w:val="00030E41"/>
    <w:rsid w:val="000313E1"/>
    <w:rsid w:val="00031533"/>
    <w:rsid w:val="000317EC"/>
    <w:rsid w:val="00031B30"/>
    <w:rsid w:val="00032082"/>
    <w:rsid w:val="000320B5"/>
    <w:rsid w:val="00032245"/>
    <w:rsid w:val="000323C0"/>
    <w:rsid w:val="00032CE8"/>
    <w:rsid w:val="00032D88"/>
    <w:rsid w:val="00032D95"/>
    <w:rsid w:val="000331A1"/>
    <w:rsid w:val="0003333C"/>
    <w:rsid w:val="00033464"/>
    <w:rsid w:val="000336E7"/>
    <w:rsid w:val="0003387C"/>
    <w:rsid w:val="00033C4E"/>
    <w:rsid w:val="000340BF"/>
    <w:rsid w:val="0003439F"/>
    <w:rsid w:val="000346D1"/>
    <w:rsid w:val="00034EF0"/>
    <w:rsid w:val="0003511B"/>
    <w:rsid w:val="00035690"/>
    <w:rsid w:val="0003574B"/>
    <w:rsid w:val="00035BE3"/>
    <w:rsid w:val="00036073"/>
    <w:rsid w:val="000364D0"/>
    <w:rsid w:val="0003651F"/>
    <w:rsid w:val="000365DC"/>
    <w:rsid w:val="00037698"/>
    <w:rsid w:val="000401DD"/>
    <w:rsid w:val="000402D8"/>
    <w:rsid w:val="00041558"/>
    <w:rsid w:val="00041B14"/>
    <w:rsid w:val="00041F50"/>
    <w:rsid w:val="0004215D"/>
    <w:rsid w:val="000421CC"/>
    <w:rsid w:val="000424E0"/>
    <w:rsid w:val="00042A76"/>
    <w:rsid w:val="0004302B"/>
    <w:rsid w:val="00043D5E"/>
    <w:rsid w:val="0004404D"/>
    <w:rsid w:val="00044156"/>
    <w:rsid w:val="00044438"/>
    <w:rsid w:val="00044E1D"/>
    <w:rsid w:val="00044EE9"/>
    <w:rsid w:val="000450F5"/>
    <w:rsid w:val="000458B7"/>
    <w:rsid w:val="00047045"/>
    <w:rsid w:val="000478F5"/>
    <w:rsid w:val="000479FF"/>
    <w:rsid w:val="00047CA8"/>
    <w:rsid w:val="00047F7E"/>
    <w:rsid w:val="000503AC"/>
    <w:rsid w:val="0005059D"/>
    <w:rsid w:val="00050C08"/>
    <w:rsid w:val="00050C56"/>
    <w:rsid w:val="00050DDD"/>
    <w:rsid w:val="000516EB"/>
    <w:rsid w:val="00052464"/>
    <w:rsid w:val="00052677"/>
    <w:rsid w:val="00052A90"/>
    <w:rsid w:val="00052AE7"/>
    <w:rsid w:val="00052F74"/>
    <w:rsid w:val="000532F1"/>
    <w:rsid w:val="00053A39"/>
    <w:rsid w:val="00054054"/>
    <w:rsid w:val="0005443A"/>
    <w:rsid w:val="0005453F"/>
    <w:rsid w:val="000545D2"/>
    <w:rsid w:val="00054E1B"/>
    <w:rsid w:val="00054E88"/>
    <w:rsid w:val="0005502D"/>
    <w:rsid w:val="0005538F"/>
    <w:rsid w:val="00055545"/>
    <w:rsid w:val="00056D55"/>
    <w:rsid w:val="0005721B"/>
    <w:rsid w:val="00057BDC"/>
    <w:rsid w:val="0006005A"/>
    <w:rsid w:val="000601EE"/>
    <w:rsid w:val="000604CE"/>
    <w:rsid w:val="00060998"/>
    <w:rsid w:val="00060F70"/>
    <w:rsid w:val="000611F0"/>
    <w:rsid w:val="00061327"/>
    <w:rsid w:val="00061377"/>
    <w:rsid w:val="0006143E"/>
    <w:rsid w:val="000615E1"/>
    <w:rsid w:val="000616C2"/>
    <w:rsid w:val="000618FE"/>
    <w:rsid w:val="000619A3"/>
    <w:rsid w:val="00061D9C"/>
    <w:rsid w:val="00062054"/>
    <w:rsid w:val="0006238C"/>
    <w:rsid w:val="00062D3E"/>
    <w:rsid w:val="00062D45"/>
    <w:rsid w:val="00063457"/>
    <w:rsid w:val="0006350E"/>
    <w:rsid w:val="0006397A"/>
    <w:rsid w:val="00063BF1"/>
    <w:rsid w:val="000643FA"/>
    <w:rsid w:val="00064896"/>
    <w:rsid w:val="000649F6"/>
    <w:rsid w:val="00064DCF"/>
    <w:rsid w:val="000659BD"/>
    <w:rsid w:val="000660BC"/>
    <w:rsid w:val="00066299"/>
    <w:rsid w:val="00066DB3"/>
    <w:rsid w:val="000670FB"/>
    <w:rsid w:val="00067B4F"/>
    <w:rsid w:val="00067B6A"/>
    <w:rsid w:val="000702BF"/>
    <w:rsid w:val="000711B8"/>
    <w:rsid w:val="000713D9"/>
    <w:rsid w:val="00071486"/>
    <w:rsid w:val="00071750"/>
    <w:rsid w:val="000718C9"/>
    <w:rsid w:val="00071A2F"/>
    <w:rsid w:val="00071F07"/>
    <w:rsid w:val="00072241"/>
    <w:rsid w:val="0007257A"/>
    <w:rsid w:val="0007264D"/>
    <w:rsid w:val="00072AFD"/>
    <w:rsid w:val="00072B45"/>
    <w:rsid w:val="00072EFB"/>
    <w:rsid w:val="0007361C"/>
    <w:rsid w:val="000736A7"/>
    <w:rsid w:val="00073880"/>
    <w:rsid w:val="000740BD"/>
    <w:rsid w:val="00074DEE"/>
    <w:rsid w:val="00075329"/>
    <w:rsid w:val="00075CA7"/>
    <w:rsid w:val="00075F32"/>
    <w:rsid w:val="00076DBE"/>
    <w:rsid w:val="00076DE9"/>
    <w:rsid w:val="000776C5"/>
    <w:rsid w:val="0007781A"/>
    <w:rsid w:val="00080436"/>
    <w:rsid w:val="000805EA"/>
    <w:rsid w:val="0008060D"/>
    <w:rsid w:val="00080986"/>
    <w:rsid w:val="00080B4A"/>
    <w:rsid w:val="00081191"/>
    <w:rsid w:val="00081B3D"/>
    <w:rsid w:val="00081B73"/>
    <w:rsid w:val="00082099"/>
    <w:rsid w:val="0008226C"/>
    <w:rsid w:val="00082308"/>
    <w:rsid w:val="000829B3"/>
    <w:rsid w:val="00082A4E"/>
    <w:rsid w:val="00082D05"/>
    <w:rsid w:val="000830AF"/>
    <w:rsid w:val="0008369B"/>
    <w:rsid w:val="00083FD4"/>
    <w:rsid w:val="000843F8"/>
    <w:rsid w:val="00084470"/>
    <w:rsid w:val="00084577"/>
    <w:rsid w:val="00084C97"/>
    <w:rsid w:val="00084D9A"/>
    <w:rsid w:val="00084E32"/>
    <w:rsid w:val="00085626"/>
    <w:rsid w:val="00085EB4"/>
    <w:rsid w:val="00086895"/>
    <w:rsid w:val="00086FFA"/>
    <w:rsid w:val="000877D3"/>
    <w:rsid w:val="00090119"/>
    <w:rsid w:val="00090AEA"/>
    <w:rsid w:val="00090D2F"/>
    <w:rsid w:val="00090E06"/>
    <w:rsid w:val="0009174B"/>
    <w:rsid w:val="00091BC4"/>
    <w:rsid w:val="0009296F"/>
    <w:rsid w:val="00092A9A"/>
    <w:rsid w:val="000934D2"/>
    <w:rsid w:val="00093892"/>
    <w:rsid w:val="00093BB5"/>
    <w:rsid w:val="00093DB2"/>
    <w:rsid w:val="00093DF4"/>
    <w:rsid w:val="00094D52"/>
    <w:rsid w:val="00094F80"/>
    <w:rsid w:val="00095150"/>
    <w:rsid w:val="0009531D"/>
    <w:rsid w:val="000953A4"/>
    <w:rsid w:val="00095B4D"/>
    <w:rsid w:val="00095D3A"/>
    <w:rsid w:val="00095E14"/>
    <w:rsid w:val="00095EEA"/>
    <w:rsid w:val="0009658F"/>
    <w:rsid w:val="00096C1E"/>
    <w:rsid w:val="0009726F"/>
    <w:rsid w:val="000975B1"/>
    <w:rsid w:val="000976F6"/>
    <w:rsid w:val="0009794D"/>
    <w:rsid w:val="00097AB0"/>
    <w:rsid w:val="000A01B7"/>
    <w:rsid w:val="000A020C"/>
    <w:rsid w:val="000A07B2"/>
    <w:rsid w:val="000A0888"/>
    <w:rsid w:val="000A15D7"/>
    <w:rsid w:val="000A163D"/>
    <w:rsid w:val="000A1D30"/>
    <w:rsid w:val="000A1F76"/>
    <w:rsid w:val="000A2124"/>
    <w:rsid w:val="000A21CC"/>
    <w:rsid w:val="000A25F0"/>
    <w:rsid w:val="000A25F4"/>
    <w:rsid w:val="000A2D4C"/>
    <w:rsid w:val="000A3B78"/>
    <w:rsid w:val="000A3D03"/>
    <w:rsid w:val="000A3D70"/>
    <w:rsid w:val="000A41BE"/>
    <w:rsid w:val="000A4545"/>
    <w:rsid w:val="000A4AFE"/>
    <w:rsid w:val="000A4C5A"/>
    <w:rsid w:val="000A5281"/>
    <w:rsid w:val="000A580B"/>
    <w:rsid w:val="000A5AA3"/>
    <w:rsid w:val="000A5D33"/>
    <w:rsid w:val="000A5D54"/>
    <w:rsid w:val="000A5DD7"/>
    <w:rsid w:val="000A67F7"/>
    <w:rsid w:val="000A6947"/>
    <w:rsid w:val="000A721C"/>
    <w:rsid w:val="000A78EE"/>
    <w:rsid w:val="000A7A5F"/>
    <w:rsid w:val="000A7E6D"/>
    <w:rsid w:val="000B003A"/>
    <w:rsid w:val="000B0216"/>
    <w:rsid w:val="000B0845"/>
    <w:rsid w:val="000B0B09"/>
    <w:rsid w:val="000B0C17"/>
    <w:rsid w:val="000B0CA9"/>
    <w:rsid w:val="000B10A1"/>
    <w:rsid w:val="000B10D9"/>
    <w:rsid w:val="000B158D"/>
    <w:rsid w:val="000B1844"/>
    <w:rsid w:val="000B1931"/>
    <w:rsid w:val="000B1C45"/>
    <w:rsid w:val="000B1D69"/>
    <w:rsid w:val="000B205F"/>
    <w:rsid w:val="000B22CE"/>
    <w:rsid w:val="000B24CE"/>
    <w:rsid w:val="000B26F5"/>
    <w:rsid w:val="000B2CA4"/>
    <w:rsid w:val="000B2D5B"/>
    <w:rsid w:val="000B3227"/>
    <w:rsid w:val="000B366C"/>
    <w:rsid w:val="000B39E8"/>
    <w:rsid w:val="000B3F07"/>
    <w:rsid w:val="000B4701"/>
    <w:rsid w:val="000B4964"/>
    <w:rsid w:val="000B49AE"/>
    <w:rsid w:val="000B4AB4"/>
    <w:rsid w:val="000B4CFD"/>
    <w:rsid w:val="000B4E32"/>
    <w:rsid w:val="000B4FC3"/>
    <w:rsid w:val="000B5CC3"/>
    <w:rsid w:val="000B61AE"/>
    <w:rsid w:val="000B6417"/>
    <w:rsid w:val="000B6D5C"/>
    <w:rsid w:val="000B6F84"/>
    <w:rsid w:val="000B7156"/>
    <w:rsid w:val="000B72AE"/>
    <w:rsid w:val="000B72B2"/>
    <w:rsid w:val="000B7577"/>
    <w:rsid w:val="000B75EB"/>
    <w:rsid w:val="000B7740"/>
    <w:rsid w:val="000B7A68"/>
    <w:rsid w:val="000C03E5"/>
    <w:rsid w:val="000C0CE5"/>
    <w:rsid w:val="000C0FD2"/>
    <w:rsid w:val="000C11BD"/>
    <w:rsid w:val="000C1799"/>
    <w:rsid w:val="000C1E6F"/>
    <w:rsid w:val="000C2745"/>
    <w:rsid w:val="000C27CF"/>
    <w:rsid w:val="000C2EC9"/>
    <w:rsid w:val="000C37A9"/>
    <w:rsid w:val="000C38C4"/>
    <w:rsid w:val="000C3B3F"/>
    <w:rsid w:val="000C43A3"/>
    <w:rsid w:val="000C4C65"/>
    <w:rsid w:val="000C561C"/>
    <w:rsid w:val="000C564F"/>
    <w:rsid w:val="000C58E6"/>
    <w:rsid w:val="000C5A6C"/>
    <w:rsid w:val="000C5D3C"/>
    <w:rsid w:val="000C5ECF"/>
    <w:rsid w:val="000C5F46"/>
    <w:rsid w:val="000C606A"/>
    <w:rsid w:val="000C66CD"/>
    <w:rsid w:val="000C68F4"/>
    <w:rsid w:val="000C7412"/>
    <w:rsid w:val="000C7503"/>
    <w:rsid w:val="000D1112"/>
    <w:rsid w:val="000D1276"/>
    <w:rsid w:val="000D1A5A"/>
    <w:rsid w:val="000D2318"/>
    <w:rsid w:val="000D261C"/>
    <w:rsid w:val="000D3698"/>
    <w:rsid w:val="000D378F"/>
    <w:rsid w:val="000D4069"/>
    <w:rsid w:val="000D41DA"/>
    <w:rsid w:val="000D43D2"/>
    <w:rsid w:val="000D47CC"/>
    <w:rsid w:val="000D49A2"/>
    <w:rsid w:val="000D4A04"/>
    <w:rsid w:val="000D4EFA"/>
    <w:rsid w:val="000D51E1"/>
    <w:rsid w:val="000D558F"/>
    <w:rsid w:val="000D57A6"/>
    <w:rsid w:val="000D57E8"/>
    <w:rsid w:val="000D59DE"/>
    <w:rsid w:val="000D5AAB"/>
    <w:rsid w:val="000D657D"/>
    <w:rsid w:val="000D65DF"/>
    <w:rsid w:val="000D6C37"/>
    <w:rsid w:val="000D6D3B"/>
    <w:rsid w:val="000D6DBD"/>
    <w:rsid w:val="000D6EE5"/>
    <w:rsid w:val="000D7039"/>
    <w:rsid w:val="000D7082"/>
    <w:rsid w:val="000D71D9"/>
    <w:rsid w:val="000D77DC"/>
    <w:rsid w:val="000D780B"/>
    <w:rsid w:val="000D7A8A"/>
    <w:rsid w:val="000D7B0A"/>
    <w:rsid w:val="000D7D56"/>
    <w:rsid w:val="000E027F"/>
    <w:rsid w:val="000E0841"/>
    <w:rsid w:val="000E098F"/>
    <w:rsid w:val="000E0AAC"/>
    <w:rsid w:val="000E10B3"/>
    <w:rsid w:val="000E18D6"/>
    <w:rsid w:val="000E1BB1"/>
    <w:rsid w:val="000E20BB"/>
    <w:rsid w:val="000E2275"/>
    <w:rsid w:val="000E22C8"/>
    <w:rsid w:val="000E2311"/>
    <w:rsid w:val="000E2669"/>
    <w:rsid w:val="000E27F5"/>
    <w:rsid w:val="000E280A"/>
    <w:rsid w:val="000E28A7"/>
    <w:rsid w:val="000E296C"/>
    <w:rsid w:val="000E2FF3"/>
    <w:rsid w:val="000E32C1"/>
    <w:rsid w:val="000E3385"/>
    <w:rsid w:val="000E39CD"/>
    <w:rsid w:val="000E3BA3"/>
    <w:rsid w:val="000E3F66"/>
    <w:rsid w:val="000E4C4C"/>
    <w:rsid w:val="000E4D72"/>
    <w:rsid w:val="000E51F7"/>
    <w:rsid w:val="000E52FC"/>
    <w:rsid w:val="000E5A94"/>
    <w:rsid w:val="000E5B58"/>
    <w:rsid w:val="000E5F30"/>
    <w:rsid w:val="000E6312"/>
    <w:rsid w:val="000E652A"/>
    <w:rsid w:val="000E6B2E"/>
    <w:rsid w:val="000E6D7A"/>
    <w:rsid w:val="000E7457"/>
    <w:rsid w:val="000E760D"/>
    <w:rsid w:val="000E7C38"/>
    <w:rsid w:val="000F0C49"/>
    <w:rsid w:val="000F0CC1"/>
    <w:rsid w:val="000F103D"/>
    <w:rsid w:val="000F1304"/>
    <w:rsid w:val="000F13EF"/>
    <w:rsid w:val="000F1648"/>
    <w:rsid w:val="000F225C"/>
    <w:rsid w:val="000F28D8"/>
    <w:rsid w:val="000F297A"/>
    <w:rsid w:val="000F2A61"/>
    <w:rsid w:val="000F2AF2"/>
    <w:rsid w:val="000F2B12"/>
    <w:rsid w:val="000F31F1"/>
    <w:rsid w:val="000F37DD"/>
    <w:rsid w:val="000F3859"/>
    <w:rsid w:val="000F3F57"/>
    <w:rsid w:val="000F4094"/>
    <w:rsid w:val="000F47C4"/>
    <w:rsid w:val="000F4B04"/>
    <w:rsid w:val="000F4E9B"/>
    <w:rsid w:val="000F508E"/>
    <w:rsid w:val="000F5317"/>
    <w:rsid w:val="000F53C1"/>
    <w:rsid w:val="000F56B5"/>
    <w:rsid w:val="000F5AD9"/>
    <w:rsid w:val="000F69C1"/>
    <w:rsid w:val="000F7009"/>
    <w:rsid w:val="000F7580"/>
    <w:rsid w:val="000F770B"/>
    <w:rsid w:val="000F7B51"/>
    <w:rsid w:val="000F7E80"/>
    <w:rsid w:val="000F7F01"/>
    <w:rsid w:val="001002A6"/>
    <w:rsid w:val="001002F1"/>
    <w:rsid w:val="00100332"/>
    <w:rsid w:val="00100AC6"/>
    <w:rsid w:val="001017D4"/>
    <w:rsid w:val="00101802"/>
    <w:rsid w:val="001019BE"/>
    <w:rsid w:val="00101C50"/>
    <w:rsid w:val="00101F14"/>
    <w:rsid w:val="001021B3"/>
    <w:rsid w:val="001023F4"/>
    <w:rsid w:val="0010269A"/>
    <w:rsid w:val="0010296E"/>
    <w:rsid w:val="00102A49"/>
    <w:rsid w:val="00102C16"/>
    <w:rsid w:val="00103224"/>
    <w:rsid w:val="001032BF"/>
    <w:rsid w:val="001037B1"/>
    <w:rsid w:val="00103870"/>
    <w:rsid w:val="001038A9"/>
    <w:rsid w:val="00103D65"/>
    <w:rsid w:val="00103E1A"/>
    <w:rsid w:val="001053C2"/>
    <w:rsid w:val="001053E5"/>
    <w:rsid w:val="00105669"/>
    <w:rsid w:val="00105672"/>
    <w:rsid w:val="00105ADF"/>
    <w:rsid w:val="00105B3A"/>
    <w:rsid w:val="00105F24"/>
    <w:rsid w:val="001062DB"/>
    <w:rsid w:val="0010668F"/>
    <w:rsid w:val="00106836"/>
    <w:rsid w:val="00106E90"/>
    <w:rsid w:val="00107DCA"/>
    <w:rsid w:val="00110017"/>
    <w:rsid w:val="0011074F"/>
    <w:rsid w:val="00110B54"/>
    <w:rsid w:val="0011108E"/>
    <w:rsid w:val="0011130A"/>
    <w:rsid w:val="00111D7F"/>
    <w:rsid w:val="00111F6A"/>
    <w:rsid w:val="001120AF"/>
    <w:rsid w:val="0011237A"/>
    <w:rsid w:val="001129DA"/>
    <w:rsid w:val="00112C3E"/>
    <w:rsid w:val="00112C93"/>
    <w:rsid w:val="00112DC0"/>
    <w:rsid w:val="00112E30"/>
    <w:rsid w:val="00112ED6"/>
    <w:rsid w:val="001130A7"/>
    <w:rsid w:val="001130AC"/>
    <w:rsid w:val="00113195"/>
    <w:rsid w:val="00113227"/>
    <w:rsid w:val="001132F5"/>
    <w:rsid w:val="00113B55"/>
    <w:rsid w:val="001148EA"/>
    <w:rsid w:val="00115DB8"/>
    <w:rsid w:val="00116582"/>
    <w:rsid w:val="00116870"/>
    <w:rsid w:val="00116A45"/>
    <w:rsid w:val="0011771B"/>
    <w:rsid w:val="00117B3D"/>
    <w:rsid w:val="00117E34"/>
    <w:rsid w:val="00120472"/>
    <w:rsid w:val="001205EE"/>
    <w:rsid w:val="0012074C"/>
    <w:rsid w:val="00120A68"/>
    <w:rsid w:val="001210FF"/>
    <w:rsid w:val="001212BC"/>
    <w:rsid w:val="001212ED"/>
    <w:rsid w:val="00121455"/>
    <w:rsid w:val="001217B9"/>
    <w:rsid w:val="00121A75"/>
    <w:rsid w:val="00121DC2"/>
    <w:rsid w:val="00121EA8"/>
    <w:rsid w:val="0012228D"/>
    <w:rsid w:val="001226F7"/>
    <w:rsid w:val="00122831"/>
    <w:rsid w:val="00122C09"/>
    <w:rsid w:val="00122C9A"/>
    <w:rsid w:val="00122DDC"/>
    <w:rsid w:val="00123834"/>
    <w:rsid w:val="00123F50"/>
    <w:rsid w:val="0012426B"/>
    <w:rsid w:val="00124E5E"/>
    <w:rsid w:val="00125226"/>
    <w:rsid w:val="0012580D"/>
    <w:rsid w:val="00125C3D"/>
    <w:rsid w:val="001264D9"/>
    <w:rsid w:val="001266AB"/>
    <w:rsid w:val="00126E19"/>
    <w:rsid w:val="00127692"/>
    <w:rsid w:val="001278C7"/>
    <w:rsid w:val="00127A4C"/>
    <w:rsid w:val="00130294"/>
    <w:rsid w:val="001309D9"/>
    <w:rsid w:val="00130B27"/>
    <w:rsid w:val="00130C0D"/>
    <w:rsid w:val="00130DA8"/>
    <w:rsid w:val="00130DB0"/>
    <w:rsid w:val="00131547"/>
    <w:rsid w:val="00131B52"/>
    <w:rsid w:val="001321BC"/>
    <w:rsid w:val="001321EB"/>
    <w:rsid w:val="001322BA"/>
    <w:rsid w:val="00132331"/>
    <w:rsid w:val="00132945"/>
    <w:rsid w:val="00132B55"/>
    <w:rsid w:val="00132BBF"/>
    <w:rsid w:val="00132E5C"/>
    <w:rsid w:val="001330E7"/>
    <w:rsid w:val="00133105"/>
    <w:rsid w:val="001331E3"/>
    <w:rsid w:val="001332CA"/>
    <w:rsid w:val="00133907"/>
    <w:rsid w:val="00133BF7"/>
    <w:rsid w:val="001340E7"/>
    <w:rsid w:val="00134345"/>
    <w:rsid w:val="001344C1"/>
    <w:rsid w:val="00134962"/>
    <w:rsid w:val="00134E54"/>
    <w:rsid w:val="001353DD"/>
    <w:rsid w:val="001354C5"/>
    <w:rsid w:val="00135987"/>
    <w:rsid w:val="00135E05"/>
    <w:rsid w:val="00135F0A"/>
    <w:rsid w:val="00136299"/>
    <w:rsid w:val="001363C0"/>
    <w:rsid w:val="0013675C"/>
    <w:rsid w:val="00136874"/>
    <w:rsid w:val="001368B7"/>
    <w:rsid w:val="00136E7D"/>
    <w:rsid w:val="00136F81"/>
    <w:rsid w:val="001374E3"/>
    <w:rsid w:val="00137CA6"/>
    <w:rsid w:val="001401B5"/>
    <w:rsid w:val="001409C7"/>
    <w:rsid w:val="00140BFA"/>
    <w:rsid w:val="00140C60"/>
    <w:rsid w:val="00140E76"/>
    <w:rsid w:val="00140FAC"/>
    <w:rsid w:val="00141474"/>
    <w:rsid w:val="00142094"/>
    <w:rsid w:val="00142307"/>
    <w:rsid w:val="00142488"/>
    <w:rsid w:val="00142D44"/>
    <w:rsid w:val="001432BA"/>
    <w:rsid w:val="00143AB9"/>
    <w:rsid w:val="00143B33"/>
    <w:rsid w:val="00143DAA"/>
    <w:rsid w:val="00143FD1"/>
    <w:rsid w:val="00144071"/>
    <w:rsid w:val="00144DC0"/>
    <w:rsid w:val="00144E15"/>
    <w:rsid w:val="00145529"/>
    <w:rsid w:val="00145A8B"/>
    <w:rsid w:val="00145D05"/>
    <w:rsid w:val="00145D2F"/>
    <w:rsid w:val="00145F0A"/>
    <w:rsid w:val="00145FC9"/>
    <w:rsid w:val="00146373"/>
    <w:rsid w:val="00146987"/>
    <w:rsid w:val="00146D19"/>
    <w:rsid w:val="00147920"/>
    <w:rsid w:val="001501CF"/>
    <w:rsid w:val="0015042B"/>
    <w:rsid w:val="00150827"/>
    <w:rsid w:val="00151094"/>
    <w:rsid w:val="001510BF"/>
    <w:rsid w:val="00151562"/>
    <w:rsid w:val="00151E80"/>
    <w:rsid w:val="001526FE"/>
    <w:rsid w:val="00152E81"/>
    <w:rsid w:val="0015312F"/>
    <w:rsid w:val="0015328F"/>
    <w:rsid w:val="0015355C"/>
    <w:rsid w:val="00153AAC"/>
    <w:rsid w:val="00153EAD"/>
    <w:rsid w:val="001545A3"/>
    <w:rsid w:val="00154735"/>
    <w:rsid w:val="00154790"/>
    <w:rsid w:val="00154EB1"/>
    <w:rsid w:val="00154F83"/>
    <w:rsid w:val="00155D4B"/>
    <w:rsid w:val="00156F48"/>
    <w:rsid w:val="0015757F"/>
    <w:rsid w:val="00157B44"/>
    <w:rsid w:val="00160088"/>
    <w:rsid w:val="001600DF"/>
    <w:rsid w:val="001601D0"/>
    <w:rsid w:val="00160F94"/>
    <w:rsid w:val="001612AD"/>
    <w:rsid w:val="0016141C"/>
    <w:rsid w:val="001615EC"/>
    <w:rsid w:val="00161FF1"/>
    <w:rsid w:val="00162982"/>
    <w:rsid w:val="00162DF4"/>
    <w:rsid w:val="00163100"/>
    <w:rsid w:val="00163754"/>
    <w:rsid w:val="001637DF"/>
    <w:rsid w:val="0016409E"/>
    <w:rsid w:val="001644BF"/>
    <w:rsid w:val="00164884"/>
    <w:rsid w:val="00164CA2"/>
    <w:rsid w:val="00165566"/>
    <w:rsid w:val="001658DD"/>
    <w:rsid w:val="00166142"/>
    <w:rsid w:val="001662B4"/>
    <w:rsid w:val="00166838"/>
    <w:rsid w:val="00167354"/>
    <w:rsid w:val="00167903"/>
    <w:rsid w:val="00167B8C"/>
    <w:rsid w:val="001700C2"/>
    <w:rsid w:val="001708C0"/>
    <w:rsid w:val="00170C48"/>
    <w:rsid w:val="001719D0"/>
    <w:rsid w:val="00171CAB"/>
    <w:rsid w:val="00171CDA"/>
    <w:rsid w:val="00171D04"/>
    <w:rsid w:val="00171E30"/>
    <w:rsid w:val="00172373"/>
    <w:rsid w:val="001723DD"/>
    <w:rsid w:val="00172503"/>
    <w:rsid w:val="00172573"/>
    <w:rsid w:val="00172999"/>
    <w:rsid w:val="00172E14"/>
    <w:rsid w:val="00172E4A"/>
    <w:rsid w:val="00172F69"/>
    <w:rsid w:val="00172FA5"/>
    <w:rsid w:val="0017329D"/>
    <w:rsid w:val="00173ABA"/>
    <w:rsid w:val="00173C24"/>
    <w:rsid w:val="00174391"/>
    <w:rsid w:val="00174682"/>
    <w:rsid w:val="00174686"/>
    <w:rsid w:val="0017492E"/>
    <w:rsid w:val="001752A5"/>
    <w:rsid w:val="00175377"/>
    <w:rsid w:val="00175CD2"/>
    <w:rsid w:val="00175DBE"/>
    <w:rsid w:val="00175F10"/>
    <w:rsid w:val="00175F2C"/>
    <w:rsid w:val="00176542"/>
    <w:rsid w:val="00176810"/>
    <w:rsid w:val="00176D9E"/>
    <w:rsid w:val="0017743F"/>
    <w:rsid w:val="00177461"/>
    <w:rsid w:val="00177955"/>
    <w:rsid w:val="00177961"/>
    <w:rsid w:val="00177F7F"/>
    <w:rsid w:val="00180035"/>
    <w:rsid w:val="0018012A"/>
    <w:rsid w:val="0018038B"/>
    <w:rsid w:val="001805DF"/>
    <w:rsid w:val="00180B02"/>
    <w:rsid w:val="00180B49"/>
    <w:rsid w:val="00180CBB"/>
    <w:rsid w:val="0018106D"/>
    <w:rsid w:val="0018146D"/>
    <w:rsid w:val="00181CC1"/>
    <w:rsid w:val="00182280"/>
    <w:rsid w:val="001822EC"/>
    <w:rsid w:val="0018257B"/>
    <w:rsid w:val="001826EF"/>
    <w:rsid w:val="001827A2"/>
    <w:rsid w:val="00182CD7"/>
    <w:rsid w:val="00182DA4"/>
    <w:rsid w:val="00183669"/>
    <w:rsid w:val="00183804"/>
    <w:rsid w:val="00183A59"/>
    <w:rsid w:val="00184A32"/>
    <w:rsid w:val="00184EBE"/>
    <w:rsid w:val="001853DC"/>
    <w:rsid w:val="0018547E"/>
    <w:rsid w:val="001859FC"/>
    <w:rsid w:val="001862B3"/>
    <w:rsid w:val="0018681E"/>
    <w:rsid w:val="0018726F"/>
    <w:rsid w:val="00187332"/>
    <w:rsid w:val="0018794E"/>
    <w:rsid w:val="00187C2C"/>
    <w:rsid w:val="001906BE"/>
    <w:rsid w:val="0019167A"/>
    <w:rsid w:val="001917D2"/>
    <w:rsid w:val="00191818"/>
    <w:rsid w:val="00191DF6"/>
    <w:rsid w:val="00192048"/>
    <w:rsid w:val="00193203"/>
    <w:rsid w:val="001933C4"/>
    <w:rsid w:val="0019368C"/>
    <w:rsid w:val="00193BDE"/>
    <w:rsid w:val="00193BF3"/>
    <w:rsid w:val="00193F65"/>
    <w:rsid w:val="00194045"/>
    <w:rsid w:val="00194BA9"/>
    <w:rsid w:val="00194D6D"/>
    <w:rsid w:val="001950DD"/>
    <w:rsid w:val="00195354"/>
    <w:rsid w:val="001954DE"/>
    <w:rsid w:val="00195C11"/>
    <w:rsid w:val="00195C7A"/>
    <w:rsid w:val="00195F03"/>
    <w:rsid w:val="00196220"/>
    <w:rsid w:val="001967FD"/>
    <w:rsid w:val="00196921"/>
    <w:rsid w:val="00196A04"/>
    <w:rsid w:val="001977F5"/>
    <w:rsid w:val="00197BAC"/>
    <w:rsid w:val="00197F4A"/>
    <w:rsid w:val="001A0010"/>
    <w:rsid w:val="001A05A2"/>
    <w:rsid w:val="001A0785"/>
    <w:rsid w:val="001A08A8"/>
    <w:rsid w:val="001A0EDB"/>
    <w:rsid w:val="001A1092"/>
    <w:rsid w:val="001A10DA"/>
    <w:rsid w:val="001A17C0"/>
    <w:rsid w:val="001A1B81"/>
    <w:rsid w:val="001A1DFE"/>
    <w:rsid w:val="001A216A"/>
    <w:rsid w:val="001A2429"/>
    <w:rsid w:val="001A27F8"/>
    <w:rsid w:val="001A28EC"/>
    <w:rsid w:val="001A297E"/>
    <w:rsid w:val="001A29B7"/>
    <w:rsid w:val="001A2CAA"/>
    <w:rsid w:val="001A2DB0"/>
    <w:rsid w:val="001A3AEC"/>
    <w:rsid w:val="001A3B05"/>
    <w:rsid w:val="001A401E"/>
    <w:rsid w:val="001A404D"/>
    <w:rsid w:val="001A4373"/>
    <w:rsid w:val="001A4895"/>
    <w:rsid w:val="001A48C1"/>
    <w:rsid w:val="001A500C"/>
    <w:rsid w:val="001A50CF"/>
    <w:rsid w:val="001A5658"/>
    <w:rsid w:val="001A59CE"/>
    <w:rsid w:val="001A5AAF"/>
    <w:rsid w:val="001A6454"/>
    <w:rsid w:val="001A6DCE"/>
    <w:rsid w:val="001A71E3"/>
    <w:rsid w:val="001A729B"/>
    <w:rsid w:val="001A77DC"/>
    <w:rsid w:val="001A7B9B"/>
    <w:rsid w:val="001A7D86"/>
    <w:rsid w:val="001B02B9"/>
    <w:rsid w:val="001B10DA"/>
    <w:rsid w:val="001B15FA"/>
    <w:rsid w:val="001B1701"/>
    <w:rsid w:val="001B1FF8"/>
    <w:rsid w:val="001B22FE"/>
    <w:rsid w:val="001B2325"/>
    <w:rsid w:val="001B25DD"/>
    <w:rsid w:val="001B3632"/>
    <w:rsid w:val="001B3EA6"/>
    <w:rsid w:val="001B43D3"/>
    <w:rsid w:val="001B482B"/>
    <w:rsid w:val="001B4B88"/>
    <w:rsid w:val="001B4B8F"/>
    <w:rsid w:val="001B4B97"/>
    <w:rsid w:val="001B5AF1"/>
    <w:rsid w:val="001B5C68"/>
    <w:rsid w:val="001B60AA"/>
    <w:rsid w:val="001B628F"/>
    <w:rsid w:val="001B6FEA"/>
    <w:rsid w:val="001B7292"/>
    <w:rsid w:val="001B7CC7"/>
    <w:rsid w:val="001B7D57"/>
    <w:rsid w:val="001C00E2"/>
    <w:rsid w:val="001C00FC"/>
    <w:rsid w:val="001C037C"/>
    <w:rsid w:val="001C0955"/>
    <w:rsid w:val="001C0ABA"/>
    <w:rsid w:val="001C1125"/>
    <w:rsid w:val="001C11CA"/>
    <w:rsid w:val="001C1459"/>
    <w:rsid w:val="001C1694"/>
    <w:rsid w:val="001C176E"/>
    <w:rsid w:val="001C18F0"/>
    <w:rsid w:val="001C1DF3"/>
    <w:rsid w:val="001C2026"/>
    <w:rsid w:val="001C23AB"/>
    <w:rsid w:val="001C27A1"/>
    <w:rsid w:val="001C2C0B"/>
    <w:rsid w:val="001C3C1C"/>
    <w:rsid w:val="001C40F9"/>
    <w:rsid w:val="001C445B"/>
    <w:rsid w:val="001C47AB"/>
    <w:rsid w:val="001C4A57"/>
    <w:rsid w:val="001C4B60"/>
    <w:rsid w:val="001C51AE"/>
    <w:rsid w:val="001C5ADF"/>
    <w:rsid w:val="001C5B27"/>
    <w:rsid w:val="001C5B3A"/>
    <w:rsid w:val="001C5BAD"/>
    <w:rsid w:val="001C6384"/>
    <w:rsid w:val="001C6987"/>
    <w:rsid w:val="001C6AB7"/>
    <w:rsid w:val="001C6BA4"/>
    <w:rsid w:val="001C71FA"/>
    <w:rsid w:val="001C768B"/>
    <w:rsid w:val="001C7DC6"/>
    <w:rsid w:val="001D04B2"/>
    <w:rsid w:val="001D0B6B"/>
    <w:rsid w:val="001D0B70"/>
    <w:rsid w:val="001D0C3E"/>
    <w:rsid w:val="001D0C67"/>
    <w:rsid w:val="001D0C72"/>
    <w:rsid w:val="001D1074"/>
    <w:rsid w:val="001D110D"/>
    <w:rsid w:val="001D11D6"/>
    <w:rsid w:val="001D27AC"/>
    <w:rsid w:val="001D281B"/>
    <w:rsid w:val="001D2CC3"/>
    <w:rsid w:val="001D2D67"/>
    <w:rsid w:val="001D2F17"/>
    <w:rsid w:val="001D31A4"/>
    <w:rsid w:val="001D344A"/>
    <w:rsid w:val="001D397E"/>
    <w:rsid w:val="001D39EB"/>
    <w:rsid w:val="001D3C1B"/>
    <w:rsid w:val="001D41E5"/>
    <w:rsid w:val="001D443D"/>
    <w:rsid w:val="001D4EE7"/>
    <w:rsid w:val="001D526A"/>
    <w:rsid w:val="001D5BBC"/>
    <w:rsid w:val="001D5FB9"/>
    <w:rsid w:val="001D71D3"/>
    <w:rsid w:val="001D73C3"/>
    <w:rsid w:val="001D74D9"/>
    <w:rsid w:val="001E038C"/>
    <w:rsid w:val="001E03FA"/>
    <w:rsid w:val="001E07CE"/>
    <w:rsid w:val="001E0A70"/>
    <w:rsid w:val="001E0C21"/>
    <w:rsid w:val="001E10F9"/>
    <w:rsid w:val="001E1729"/>
    <w:rsid w:val="001E1AAB"/>
    <w:rsid w:val="001E1D65"/>
    <w:rsid w:val="001E24CF"/>
    <w:rsid w:val="001E2712"/>
    <w:rsid w:val="001E2733"/>
    <w:rsid w:val="001E2BEF"/>
    <w:rsid w:val="001E2EF5"/>
    <w:rsid w:val="001E3303"/>
    <w:rsid w:val="001E36EA"/>
    <w:rsid w:val="001E3DA2"/>
    <w:rsid w:val="001E446D"/>
    <w:rsid w:val="001E50F3"/>
    <w:rsid w:val="001E53EE"/>
    <w:rsid w:val="001E5581"/>
    <w:rsid w:val="001E55AE"/>
    <w:rsid w:val="001E5718"/>
    <w:rsid w:val="001E5798"/>
    <w:rsid w:val="001E57A3"/>
    <w:rsid w:val="001E585B"/>
    <w:rsid w:val="001E5B78"/>
    <w:rsid w:val="001E602A"/>
    <w:rsid w:val="001E66DC"/>
    <w:rsid w:val="001E67A2"/>
    <w:rsid w:val="001E6E93"/>
    <w:rsid w:val="001E71AC"/>
    <w:rsid w:val="001E7833"/>
    <w:rsid w:val="001E7AD1"/>
    <w:rsid w:val="001F0204"/>
    <w:rsid w:val="001F05FB"/>
    <w:rsid w:val="001F0934"/>
    <w:rsid w:val="001F0C37"/>
    <w:rsid w:val="001F0F00"/>
    <w:rsid w:val="001F1423"/>
    <w:rsid w:val="001F16FC"/>
    <w:rsid w:val="001F1CE7"/>
    <w:rsid w:val="001F21FB"/>
    <w:rsid w:val="001F22B6"/>
    <w:rsid w:val="001F2353"/>
    <w:rsid w:val="001F321C"/>
    <w:rsid w:val="001F3306"/>
    <w:rsid w:val="001F332A"/>
    <w:rsid w:val="001F3978"/>
    <w:rsid w:val="001F3B6A"/>
    <w:rsid w:val="001F3C36"/>
    <w:rsid w:val="001F3E69"/>
    <w:rsid w:val="001F3EAD"/>
    <w:rsid w:val="001F48B2"/>
    <w:rsid w:val="001F5432"/>
    <w:rsid w:val="001F5614"/>
    <w:rsid w:val="001F5708"/>
    <w:rsid w:val="001F5B48"/>
    <w:rsid w:val="001F5B53"/>
    <w:rsid w:val="001F6969"/>
    <w:rsid w:val="001F6C78"/>
    <w:rsid w:val="001F6EA2"/>
    <w:rsid w:val="001F754F"/>
    <w:rsid w:val="001F75E9"/>
    <w:rsid w:val="001F77DB"/>
    <w:rsid w:val="001F77E7"/>
    <w:rsid w:val="001F7A77"/>
    <w:rsid w:val="00200045"/>
    <w:rsid w:val="00200398"/>
    <w:rsid w:val="002008C2"/>
    <w:rsid w:val="00200CB4"/>
    <w:rsid w:val="002010D4"/>
    <w:rsid w:val="00201172"/>
    <w:rsid w:val="00201179"/>
    <w:rsid w:val="00201506"/>
    <w:rsid w:val="00202079"/>
    <w:rsid w:val="00202D59"/>
    <w:rsid w:val="00203444"/>
    <w:rsid w:val="0020369E"/>
    <w:rsid w:val="00203708"/>
    <w:rsid w:val="0020449C"/>
    <w:rsid w:val="00204568"/>
    <w:rsid w:val="0020500E"/>
    <w:rsid w:val="00205481"/>
    <w:rsid w:val="00205C1A"/>
    <w:rsid w:val="002074F7"/>
    <w:rsid w:val="002075E4"/>
    <w:rsid w:val="0020784B"/>
    <w:rsid w:val="00207912"/>
    <w:rsid w:val="00207C00"/>
    <w:rsid w:val="00207DF7"/>
    <w:rsid w:val="00210088"/>
    <w:rsid w:val="00210560"/>
    <w:rsid w:val="002109E2"/>
    <w:rsid w:val="00210BCF"/>
    <w:rsid w:val="00210DDF"/>
    <w:rsid w:val="00210F1A"/>
    <w:rsid w:val="002111B9"/>
    <w:rsid w:val="00211554"/>
    <w:rsid w:val="002117AA"/>
    <w:rsid w:val="0021180B"/>
    <w:rsid w:val="002118D7"/>
    <w:rsid w:val="002119C7"/>
    <w:rsid w:val="00211CF4"/>
    <w:rsid w:val="00211DE1"/>
    <w:rsid w:val="00211E1B"/>
    <w:rsid w:val="002120D6"/>
    <w:rsid w:val="00212172"/>
    <w:rsid w:val="00212544"/>
    <w:rsid w:val="00212AE2"/>
    <w:rsid w:val="00212B51"/>
    <w:rsid w:val="00212D91"/>
    <w:rsid w:val="00212E85"/>
    <w:rsid w:val="00213049"/>
    <w:rsid w:val="0021329B"/>
    <w:rsid w:val="0021357E"/>
    <w:rsid w:val="0021365D"/>
    <w:rsid w:val="00213764"/>
    <w:rsid w:val="00213EB1"/>
    <w:rsid w:val="002144E9"/>
    <w:rsid w:val="00214760"/>
    <w:rsid w:val="002147F5"/>
    <w:rsid w:val="0021566A"/>
    <w:rsid w:val="002157F5"/>
    <w:rsid w:val="002159A1"/>
    <w:rsid w:val="00215BE1"/>
    <w:rsid w:val="0021656F"/>
    <w:rsid w:val="00216DE3"/>
    <w:rsid w:val="00217714"/>
    <w:rsid w:val="00220274"/>
    <w:rsid w:val="0022039D"/>
    <w:rsid w:val="00220753"/>
    <w:rsid w:val="00220870"/>
    <w:rsid w:val="00220B12"/>
    <w:rsid w:val="0022103A"/>
    <w:rsid w:val="00221419"/>
    <w:rsid w:val="002218A5"/>
    <w:rsid w:val="002218F7"/>
    <w:rsid w:val="00221B98"/>
    <w:rsid w:val="00221E76"/>
    <w:rsid w:val="00222017"/>
    <w:rsid w:val="002224DD"/>
    <w:rsid w:val="0022287F"/>
    <w:rsid w:val="00222A4E"/>
    <w:rsid w:val="00223053"/>
    <w:rsid w:val="002230EA"/>
    <w:rsid w:val="00223180"/>
    <w:rsid w:val="00223818"/>
    <w:rsid w:val="00223982"/>
    <w:rsid w:val="00223A7B"/>
    <w:rsid w:val="00224128"/>
    <w:rsid w:val="00224224"/>
    <w:rsid w:val="002244CB"/>
    <w:rsid w:val="00224578"/>
    <w:rsid w:val="00225057"/>
    <w:rsid w:val="002253B6"/>
    <w:rsid w:val="00225561"/>
    <w:rsid w:val="0022589A"/>
    <w:rsid w:val="0022592B"/>
    <w:rsid w:val="0022618B"/>
    <w:rsid w:val="0022661A"/>
    <w:rsid w:val="0022662C"/>
    <w:rsid w:val="00226875"/>
    <w:rsid w:val="00226A0B"/>
    <w:rsid w:val="00226D1F"/>
    <w:rsid w:val="00226FC1"/>
    <w:rsid w:val="00227008"/>
    <w:rsid w:val="00227183"/>
    <w:rsid w:val="00227433"/>
    <w:rsid w:val="00227846"/>
    <w:rsid w:val="002301AD"/>
    <w:rsid w:val="00230AB7"/>
    <w:rsid w:val="002313EA"/>
    <w:rsid w:val="002318FF"/>
    <w:rsid w:val="00231B0B"/>
    <w:rsid w:val="002322FA"/>
    <w:rsid w:val="00232405"/>
    <w:rsid w:val="0023277A"/>
    <w:rsid w:val="002328CB"/>
    <w:rsid w:val="00232949"/>
    <w:rsid w:val="00232D5F"/>
    <w:rsid w:val="00233007"/>
    <w:rsid w:val="002330E0"/>
    <w:rsid w:val="00233276"/>
    <w:rsid w:val="002332C5"/>
    <w:rsid w:val="0023333B"/>
    <w:rsid w:val="00233378"/>
    <w:rsid w:val="00233486"/>
    <w:rsid w:val="0023424A"/>
    <w:rsid w:val="002348FF"/>
    <w:rsid w:val="00234EF5"/>
    <w:rsid w:val="00235004"/>
    <w:rsid w:val="00235EA8"/>
    <w:rsid w:val="00235F4E"/>
    <w:rsid w:val="002363B6"/>
    <w:rsid w:val="00236AE1"/>
    <w:rsid w:val="00236B50"/>
    <w:rsid w:val="00236D06"/>
    <w:rsid w:val="002372AD"/>
    <w:rsid w:val="0023782B"/>
    <w:rsid w:val="00237A3F"/>
    <w:rsid w:val="00237F1A"/>
    <w:rsid w:val="0024078B"/>
    <w:rsid w:val="00240C8D"/>
    <w:rsid w:val="00240CB4"/>
    <w:rsid w:val="002410C7"/>
    <w:rsid w:val="00241345"/>
    <w:rsid w:val="002414C7"/>
    <w:rsid w:val="002418FE"/>
    <w:rsid w:val="00241932"/>
    <w:rsid w:val="002420E3"/>
    <w:rsid w:val="0024249F"/>
    <w:rsid w:val="0024251F"/>
    <w:rsid w:val="00243154"/>
    <w:rsid w:val="002443E5"/>
    <w:rsid w:val="002447C0"/>
    <w:rsid w:val="00244968"/>
    <w:rsid w:val="00244995"/>
    <w:rsid w:val="002455B7"/>
    <w:rsid w:val="0024567C"/>
    <w:rsid w:val="00245E56"/>
    <w:rsid w:val="002460A1"/>
    <w:rsid w:val="00246385"/>
    <w:rsid w:val="00246607"/>
    <w:rsid w:val="0024686B"/>
    <w:rsid w:val="00246D4C"/>
    <w:rsid w:val="00246E74"/>
    <w:rsid w:val="002471CC"/>
    <w:rsid w:val="00247213"/>
    <w:rsid w:val="00247B7A"/>
    <w:rsid w:val="00247DDC"/>
    <w:rsid w:val="0025044D"/>
    <w:rsid w:val="002510EB"/>
    <w:rsid w:val="00251956"/>
    <w:rsid w:val="002521FB"/>
    <w:rsid w:val="002522D2"/>
    <w:rsid w:val="002527A2"/>
    <w:rsid w:val="00252AD1"/>
    <w:rsid w:val="00253C8F"/>
    <w:rsid w:val="002546C8"/>
    <w:rsid w:val="00254A0A"/>
    <w:rsid w:val="00254A0B"/>
    <w:rsid w:val="00254DEF"/>
    <w:rsid w:val="00255077"/>
    <w:rsid w:val="00255AC2"/>
    <w:rsid w:val="00255C84"/>
    <w:rsid w:val="0025624C"/>
    <w:rsid w:val="002563A4"/>
    <w:rsid w:val="0025648B"/>
    <w:rsid w:val="0025662B"/>
    <w:rsid w:val="00256638"/>
    <w:rsid w:val="00256A1D"/>
    <w:rsid w:val="00256B53"/>
    <w:rsid w:val="00257018"/>
    <w:rsid w:val="002573E4"/>
    <w:rsid w:val="00257472"/>
    <w:rsid w:val="00257CFC"/>
    <w:rsid w:val="00257DDD"/>
    <w:rsid w:val="00257E27"/>
    <w:rsid w:val="00260187"/>
    <w:rsid w:val="002608D9"/>
    <w:rsid w:val="002608E4"/>
    <w:rsid w:val="00260C15"/>
    <w:rsid w:val="00260D19"/>
    <w:rsid w:val="00260D78"/>
    <w:rsid w:val="00261680"/>
    <w:rsid w:val="00261752"/>
    <w:rsid w:val="00261A11"/>
    <w:rsid w:val="00262492"/>
    <w:rsid w:val="0026252C"/>
    <w:rsid w:val="00262F24"/>
    <w:rsid w:val="0026324E"/>
    <w:rsid w:val="002632D0"/>
    <w:rsid w:val="00263396"/>
    <w:rsid w:val="00263AA3"/>
    <w:rsid w:val="00263D06"/>
    <w:rsid w:val="00263DF3"/>
    <w:rsid w:val="002640A8"/>
    <w:rsid w:val="00264365"/>
    <w:rsid w:val="002646C7"/>
    <w:rsid w:val="002649EE"/>
    <w:rsid w:val="00264B8F"/>
    <w:rsid w:val="002651A1"/>
    <w:rsid w:val="00265675"/>
    <w:rsid w:val="00265981"/>
    <w:rsid w:val="002659F0"/>
    <w:rsid w:val="00265B2B"/>
    <w:rsid w:val="00265B44"/>
    <w:rsid w:val="00265E5F"/>
    <w:rsid w:val="00266231"/>
    <w:rsid w:val="00267B62"/>
    <w:rsid w:val="00267E3C"/>
    <w:rsid w:val="002702FF"/>
    <w:rsid w:val="00270651"/>
    <w:rsid w:val="00270723"/>
    <w:rsid w:val="00270B49"/>
    <w:rsid w:val="00270C0C"/>
    <w:rsid w:val="00270D15"/>
    <w:rsid w:val="00271080"/>
    <w:rsid w:val="00271451"/>
    <w:rsid w:val="00271A41"/>
    <w:rsid w:val="00271C8A"/>
    <w:rsid w:val="00271DD6"/>
    <w:rsid w:val="00272238"/>
    <w:rsid w:val="00272718"/>
    <w:rsid w:val="002729CB"/>
    <w:rsid w:val="00272A8D"/>
    <w:rsid w:val="00272D73"/>
    <w:rsid w:val="00272DE0"/>
    <w:rsid w:val="00273315"/>
    <w:rsid w:val="002733C1"/>
    <w:rsid w:val="002734E2"/>
    <w:rsid w:val="00273D69"/>
    <w:rsid w:val="00273E17"/>
    <w:rsid w:val="00274047"/>
    <w:rsid w:val="002742F8"/>
    <w:rsid w:val="00274DBC"/>
    <w:rsid w:val="00275667"/>
    <w:rsid w:val="002756B6"/>
    <w:rsid w:val="00275CA6"/>
    <w:rsid w:val="00275E98"/>
    <w:rsid w:val="002761CE"/>
    <w:rsid w:val="002763A6"/>
    <w:rsid w:val="00276438"/>
    <w:rsid w:val="00276689"/>
    <w:rsid w:val="0027679A"/>
    <w:rsid w:val="002773DE"/>
    <w:rsid w:val="00277824"/>
    <w:rsid w:val="00280019"/>
    <w:rsid w:val="002801B1"/>
    <w:rsid w:val="00280609"/>
    <w:rsid w:val="00280F31"/>
    <w:rsid w:val="002813E8"/>
    <w:rsid w:val="00281513"/>
    <w:rsid w:val="002817AC"/>
    <w:rsid w:val="00282AB8"/>
    <w:rsid w:val="00282BB3"/>
    <w:rsid w:val="00283204"/>
    <w:rsid w:val="0028332A"/>
    <w:rsid w:val="002836C1"/>
    <w:rsid w:val="002838BD"/>
    <w:rsid w:val="00284F35"/>
    <w:rsid w:val="00284FB8"/>
    <w:rsid w:val="002851CA"/>
    <w:rsid w:val="002851F2"/>
    <w:rsid w:val="0028567E"/>
    <w:rsid w:val="0028589D"/>
    <w:rsid w:val="00285E9A"/>
    <w:rsid w:val="00285FA9"/>
    <w:rsid w:val="002862F2"/>
    <w:rsid w:val="002868DE"/>
    <w:rsid w:val="00286960"/>
    <w:rsid w:val="00286996"/>
    <w:rsid w:val="00286F6F"/>
    <w:rsid w:val="00287273"/>
    <w:rsid w:val="002876B9"/>
    <w:rsid w:val="002877FC"/>
    <w:rsid w:val="00287A29"/>
    <w:rsid w:val="00287B73"/>
    <w:rsid w:val="0029047B"/>
    <w:rsid w:val="002904DB"/>
    <w:rsid w:val="002909CE"/>
    <w:rsid w:val="00290D44"/>
    <w:rsid w:val="0029114B"/>
    <w:rsid w:val="0029139A"/>
    <w:rsid w:val="00291544"/>
    <w:rsid w:val="002916C5"/>
    <w:rsid w:val="002917C0"/>
    <w:rsid w:val="00291AE6"/>
    <w:rsid w:val="00292177"/>
    <w:rsid w:val="002922CB"/>
    <w:rsid w:val="0029315A"/>
    <w:rsid w:val="00293253"/>
    <w:rsid w:val="0029494A"/>
    <w:rsid w:val="00294DCF"/>
    <w:rsid w:val="00295020"/>
    <w:rsid w:val="002950F5"/>
    <w:rsid w:val="002951A1"/>
    <w:rsid w:val="00295263"/>
    <w:rsid w:val="00295530"/>
    <w:rsid w:val="00295E9B"/>
    <w:rsid w:val="00296608"/>
    <w:rsid w:val="002968DB"/>
    <w:rsid w:val="00296F16"/>
    <w:rsid w:val="0029736A"/>
    <w:rsid w:val="002978F1"/>
    <w:rsid w:val="00297AF2"/>
    <w:rsid w:val="00297C18"/>
    <w:rsid w:val="002A0246"/>
    <w:rsid w:val="002A0580"/>
    <w:rsid w:val="002A0803"/>
    <w:rsid w:val="002A0951"/>
    <w:rsid w:val="002A0C52"/>
    <w:rsid w:val="002A0D3B"/>
    <w:rsid w:val="002A1BBD"/>
    <w:rsid w:val="002A1DFD"/>
    <w:rsid w:val="002A2086"/>
    <w:rsid w:val="002A20DE"/>
    <w:rsid w:val="002A22D2"/>
    <w:rsid w:val="002A23EE"/>
    <w:rsid w:val="002A2640"/>
    <w:rsid w:val="002A28FA"/>
    <w:rsid w:val="002A2C3A"/>
    <w:rsid w:val="002A2EEE"/>
    <w:rsid w:val="002A2F9C"/>
    <w:rsid w:val="002A3067"/>
    <w:rsid w:val="002A30CE"/>
    <w:rsid w:val="002A3576"/>
    <w:rsid w:val="002A35DB"/>
    <w:rsid w:val="002A3759"/>
    <w:rsid w:val="002A38C2"/>
    <w:rsid w:val="002A3D0E"/>
    <w:rsid w:val="002A3F58"/>
    <w:rsid w:val="002A40CD"/>
    <w:rsid w:val="002A41F3"/>
    <w:rsid w:val="002A448E"/>
    <w:rsid w:val="002A4501"/>
    <w:rsid w:val="002A4603"/>
    <w:rsid w:val="002A500B"/>
    <w:rsid w:val="002A505E"/>
    <w:rsid w:val="002A50D9"/>
    <w:rsid w:val="002A534A"/>
    <w:rsid w:val="002A5442"/>
    <w:rsid w:val="002A57EC"/>
    <w:rsid w:val="002A59AB"/>
    <w:rsid w:val="002A5C87"/>
    <w:rsid w:val="002A628E"/>
    <w:rsid w:val="002A6649"/>
    <w:rsid w:val="002A6D2A"/>
    <w:rsid w:val="002A6F25"/>
    <w:rsid w:val="002A71D5"/>
    <w:rsid w:val="002A7BC8"/>
    <w:rsid w:val="002B0181"/>
    <w:rsid w:val="002B0AAD"/>
    <w:rsid w:val="002B0CF2"/>
    <w:rsid w:val="002B0FBC"/>
    <w:rsid w:val="002B1A2A"/>
    <w:rsid w:val="002B1CB8"/>
    <w:rsid w:val="002B22B1"/>
    <w:rsid w:val="002B25B9"/>
    <w:rsid w:val="002B269E"/>
    <w:rsid w:val="002B27EC"/>
    <w:rsid w:val="002B2A60"/>
    <w:rsid w:val="002B2D70"/>
    <w:rsid w:val="002B32C3"/>
    <w:rsid w:val="002B3AA9"/>
    <w:rsid w:val="002B4182"/>
    <w:rsid w:val="002B4613"/>
    <w:rsid w:val="002B4ADE"/>
    <w:rsid w:val="002B4CEF"/>
    <w:rsid w:val="002B4D06"/>
    <w:rsid w:val="002B592A"/>
    <w:rsid w:val="002B5B25"/>
    <w:rsid w:val="002B5BC0"/>
    <w:rsid w:val="002B5CA6"/>
    <w:rsid w:val="002B5EA3"/>
    <w:rsid w:val="002B672F"/>
    <w:rsid w:val="002B6982"/>
    <w:rsid w:val="002B6F05"/>
    <w:rsid w:val="002B764F"/>
    <w:rsid w:val="002C00BF"/>
    <w:rsid w:val="002C092F"/>
    <w:rsid w:val="002C1095"/>
    <w:rsid w:val="002C141A"/>
    <w:rsid w:val="002C16BC"/>
    <w:rsid w:val="002C1704"/>
    <w:rsid w:val="002C1783"/>
    <w:rsid w:val="002C21DB"/>
    <w:rsid w:val="002C23AE"/>
    <w:rsid w:val="002C2658"/>
    <w:rsid w:val="002C3B82"/>
    <w:rsid w:val="002C3BAB"/>
    <w:rsid w:val="002C3D9B"/>
    <w:rsid w:val="002C3E72"/>
    <w:rsid w:val="002C41B5"/>
    <w:rsid w:val="002C45D1"/>
    <w:rsid w:val="002C4806"/>
    <w:rsid w:val="002C4BCF"/>
    <w:rsid w:val="002C5434"/>
    <w:rsid w:val="002C5461"/>
    <w:rsid w:val="002C5644"/>
    <w:rsid w:val="002C5E14"/>
    <w:rsid w:val="002C678D"/>
    <w:rsid w:val="002C6ABF"/>
    <w:rsid w:val="002C6B22"/>
    <w:rsid w:val="002C76C5"/>
    <w:rsid w:val="002C7887"/>
    <w:rsid w:val="002D02B0"/>
    <w:rsid w:val="002D065A"/>
    <w:rsid w:val="002D0D3E"/>
    <w:rsid w:val="002D13CE"/>
    <w:rsid w:val="002D1714"/>
    <w:rsid w:val="002D186C"/>
    <w:rsid w:val="002D1ACD"/>
    <w:rsid w:val="002D1EFB"/>
    <w:rsid w:val="002D1F29"/>
    <w:rsid w:val="002D212D"/>
    <w:rsid w:val="002D215D"/>
    <w:rsid w:val="002D2956"/>
    <w:rsid w:val="002D2B53"/>
    <w:rsid w:val="002D2E21"/>
    <w:rsid w:val="002D2E82"/>
    <w:rsid w:val="002D2EA3"/>
    <w:rsid w:val="002D3CBF"/>
    <w:rsid w:val="002D46F1"/>
    <w:rsid w:val="002D4782"/>
    <w:rsid w:val="002D519D"/>
    <w:rsid w:val="002D56B8"/>
    <w:rsid w:val="002D5829"/>
    <w:rsid w:val="002D5DF0"/>
    <w:rsid w:val="002D5EE8"/>
    <w:rsid w:val="002D5F76"/>
    <w:rsid w:val="002D5FB1"/>
    <w:rsid w:val="002D601D"/>
    <w:rsid w:val="002D62F9"/>
    <w:rsid w:val="002D64B5"/>
    <w:rsid w:val="002D6BDC"/>
    <w:rsid w:val="002D6EEE"/>
    <w:rsid w:val="002D6FF3"/>
    <w:rsid w:val="002D72A1"/>
    <w:rsid w:val="002D798E"/>
    <w:rsid w:val="002D79A0"/>
    <w:rsid w:val="002E02B7"/>
    <w:rsid w:val="002E02D5"/>
    <w:rsid w:val="002E031B"/>
    <w:rsid w:val="002E0D8A"/>
    <w:rsid w:val="002E0D8C"/>
    <w:rsid w:val="002E0EDA"/>
    <w:rsid w:val="002E10F2"/>
    <w:rsid w:val="002E20B5"/>
    <w:rsid w:val="002E248F"/>
    <w:rsid w:val="002E25F4"/>
    <w:rsid w:val="002E2878"/>
    <w:rsid w:val="002E2B73"/>
    <w:rsid w:val="002E2B90"/>
    <w:rsid w:val="002E2BDD"/>
    <w:rsid w:val="002E2E9C"/>
    <w:rsid w:val="002E35FE"/>
    <w:rsid w:val="002E418B"/>
    <w:rsid w:val="002E4357"/>
    <w:rsid w:val="002E4784"/>
    <w:rsid w:val="002E4837"/>
    <w:rsid w:val="002E4B0C"/>
    <w:rsid w:val="002E4D7D"/>
    <w:rsid w:val="002E4E5C"/>
    <w:rsid w:val="002E5478"/>
    <w:rsid w:val="002E5529"/>
    <w:rsid w:val="002E5D07"/>
    <w:rsid w:val="002E5DB7"/>
    <w:rsid w:val="002E5F1A"/>
    <w:rsid w:val="002E622B"/>
    <w:rsid w:val="002E675A"/>
    <w:rsid w:val="002E6905"/>
    <w:rsid w:val="002E7518"/>
    <w:rsid w:val="002E7521"/>
    <w:rsid w:val="002E7878"/>
    <w:rsid w:val="002E7B13"/>
    <w:rsid w:val="002E7EF9"/>
    <w:rsid w:val="002F08CD"/>
    <w:rsid w:val="002F08DA"/>
    <w:rsid w:val="002F10A6"/>
    <w:rsid w:val="002F1308"/>
    <w:rsid w:val="002F1471"/>
    <w:rsid w:val="002F1B82"/>
    <w:rsid w:val="002F1F8F"/>
    <w:rsid w:val="002F20B4"/>
    <w:rsid w:val="002F21D5"/>
    <w:rsid w:val="002F240E"/>
    <w:rsid w:val="002F29EF"/>
    <w:rsid w:val="002F2BE7"/>
    <w:rsid w:val="002F406E"/>
    <w:rsid w:val="002F4175"/>
    <w:rsid w:val="002F4596"/>
    <w:rsid w:val="002F4AB0"/>
    <w:rsid w:val="002F53B1"/>
    <w:rsid w:val="002F55FA"/>
    <w:rsid w:val="002F56DD"/>
    <w:rsid w:val="002F581B"/>
    <w:rsid w:val="002F597F"/>
    <w:rsid w:val="002F5CD6"/>
    <w:rsid w:val="002F5CFB"/>
    <w:rsid w:val="002F5F7A"/>
    <w:rsid w:val="002F666B"/>
    <w:rsid w:val="002F685C"/>
    <w:rsid w:val="002F6A82"/>
    <w:rsid w:val="002F6B94"/>
    <w:rsid w:val="002F6BF4"/>
    <w:rsid w:val="002F6C75"/>
    <w:rsid w:val="002F7596"/>
    <w:rsid w:val="002F7935"/>
    <w:rsid w:val="002F7A74"/>
    <w:rsid w:val="002F7C26"/>
    <w:rsid w:val="003001CB"/>
    <w:rsid w:val="00300705"/>
    <w:rsid w:val="003007C5"/>
    <w:rsid w:val="00300A8F"/>
    <w:rsid w:val="00300B73"/>
    <w:rsid w:val="00300DB2"/>
    <w:rsid w:val="00301221"/>
    <w:rsid w:val="00301525"/>
    <w:rsid w:val="00301944"/>
    <w:rsid w:val="00301AC2"/>
    <w:rsid w:val="00301AEB"/>
    <w:rsid w:val="00301B80"/>
    <w:rsid w:val="00302425"/>
    <w:rsid w:val="0030260B"/>
    <w:rsid w:val="00302957"/>
    <w:rsid w:val="00303984"/>
    <w:rsid w:val="00303FF8"/>
    <w:rsid w:val="0030429F"/>
    <w:rsid w:val="00304300"/>
    <w:rsid w:val="00304CAD"/>
    <w:rsid w:val="00305129"/>
    <w:rsid w:val="00305531"/>
    <w:rsid w:val="003058C7"/>
    <w:rsid w:val="00305C7D"/>
    <w:rsid w:val="003062EA"/>
    <w:rsid w:val="00306376"/>
    <w:rsid w:val="0030652D"/>
    <w:rsid w:val="00306A88"/>
    <w:rsid w:val="00306F95"/>
    <w:rsid w:val="0030744B"/>
    <w:rsid w:val="00307C10"/>
    <w:rsid w:val="00307F3C"/>
    <w:rsid w:val="00310329"/>
    <w:rsid w:val="0031034C"/>
    <w:rsid w:val="00310429"/>
    <w:rsid w:val="00310989"/>
    <w:rsid w:val="00310A77"/>
    <w:rsid w:val="0031110D"/>
    <w:rsid w:val="00311364"/>
    <w:rsid w:val="0031197E"/>
    <w:rsid w:val="00311BC7"/>
    <w:rsid w:val="00311DDF"/>
    <w:rsid w:val="0031206F"/>
    <w:rsid w:val="00312370"/>
    <w:rsid w:val="00312808"/>
    <w:rsid w:val="00312D2E"/>
    <w:rsid w:val="00313262"/>
    <w:rsid w:val="00313388"/>
    <w:rsid w:val="00313811"/>
    <w:rsid w:val="00313B14"/>
    <w:rsid w:val="00313B98"/>
    <w:rsid w:val="00313CCE"/>
    <w:rsid w:val="003140E2"/>
    <w:rsid w:val="0031412B"/>
    <w:rsid w:val="00314510"/>
    <w:rsid w:val="00314547"/>
    <w:rsid w:val="00314BFE"/>
    <w:rsid w:val="00315230"/>
    <w:rsid w:val="0031541C"/>
    <w:rsid w:val="003158AA"/>
    <w:rsid w:val="00315F32"/>
    <w:rsid w:val="00316A13"/>
    <w:rsid w:val="00316A23"/>
    <w:rsid w:val="003171DD"/>
    <w:rsid w:val="0031726B"/>
    <w:rsid w:val="003172C6"/>
    <w:rsid w:val="00317470"/>
    <w:rsid w:val="00317799"/>
    <w:rsid w:val="00317DBA"/>
    <w:rsid w:val="00317F00"/>
    <w:rsid w:val="00320610"/>
    <w:rsid w:val="003206A6"/>
    <w:rsid w:val="00320D86"/>
    <w:rsid w:val="00320DC6"/>
    <w:rsid w:val="0032127E"/>
    <w:rsid w:val="003212CE"/>
    <w:rsid w:val="00321554"/>
    <w:rsid w:val="00321671"/>
    <w:rsid w:val="00321B21"/>
    <w:rsid w:val="00321DF2"/>
    <w:rsid w:val="003222C3"/>
    <w:rsid w:val="003222D0"/>
    <w:rsid w:val="0032235D"/>
    <w:rsid w:val="00322B6A"/>
    <w:rsid w:val="00323510"/>
    <w:rsid w:val="00323B6D"/>
    <w:rsid w:val="003248E7"/>
    <w:rsid w:val="00324D7E"/>
    <w:rsid w:val="00324E6B"/>
    <w:rsid w:val="00325320"/>
    <w:rsid w:val="003254EC"/>
    <w:rsid w:val="003254F1"/>
    <w:rsid w:val="00325820"/>
    <w:rsid w:val="00325F72"/>
    <w:rsid w:val="00326235"/>
    <w:rsid w:val="003269FE"/>
    <w:rsid w:val="00326A00"/>
    <w:rsid w:val="00326BE2"/>
    <w:rsid w:val="00326FF7"/>
    <w:rsid w:val="00327227"/>
    <w:rsid w:val="0032735C"/>
    <w:rsid w:val="00327402"/>
    <w:rsid w:val="00327450"/>
    <w:rsid w:val="00327569"/>
    <w:rsid w:val="00327FB2"/>
    <w:rsid w:val="00331095"/>
    <w:rsid w:val="00332344"/>
    <w:rsid w:val="003324D5"/>
    <w:rsid w:val="0033283B"/>
    <w:rsid w:val="00332906"/>
    <w:rsid w:val="00332927"/>
    <w:rsid w:val="00332D6A"/>
    <w:rsid w:val="00333309"/>
    <w:rsid w:val="0033345B"/>
    <w:rsid w:val="003337BA"/>
    <w:rsid w:val="00333979"/>
    <w:rsid w:val="00333B7B"/>
    <w:rsid w:val="00334001"/>
    <w:rsid w:val="003340E7"/>
    <w:rsid w:val="003346B7"/>
    <w:rsid w:val="00334718"/>
    <w:rsid w:val="00334861"/>
    <w:rsid w:val="003349F2"/>
    <w:rsid w:val="00335154"/>
    <w:rsid w:val="00335343"/>
    <w:rsid w:val="00335B76"/>
    <w:rsid w:val="00335EF9"/>
    <w:rsid w:val="0033612F"/>
    <w:rsid w:val="003361D1"/>
    <w:rsid w:val="00336E94"/>
    <w:rsid w:val="003378F0"/>
    <w:rsid w:val="003408CE"/>
    <w:rsid w:val="0034096B"/>
    <w:rsid w:val="003412AE"/>
    <w:rsid w:val="003414C7"/>
    <w:rsid w:val="003415AA"/>
    <w:rsid w:val="00341DE6"/>
    <w:rsid w:val="0034212A"/>
    <w:rsid w:val="00342588"/>
    <w:rsid w:val="00342A8F"/>
    <w:rsid w:val="00342D3E"/>
    <w:rsid w:val="00342D4C"/>
    <w:rsid w:val="00343D57"/>
    <w:rsid w:val="00343ED2"/>
    <w:rsid w:val="003441F0"/>
    <w:rsid w:val="0034440A"/>
    <w:rsid w:val="0034446F"/>
    <w:rsid w:val="00344681"/>
    <w:rsid w:val="0034489B"/>
    <w:rsid w:val="003453E1"/>
    <w:rsid w:val="003455B2"/>
    <w:rsid w:val="00345B22"/>
    <w:rsid w:val="003461C6"/>
    <w:rsid w:val="003469F7"/>
    <w:rsid w:val="00346C8D"/>
    <w:rsid w:val="00346C98"/>
    <w:rsid w:val="00346E49"/>
    <w:rsid w:val="0034720E"/>
    <w:rsid w:val="00347D8B"/>
    <w:rsid w:val="00347FDB"/>
    <w:rsid w:val="003501F2"/>
    <w:rsid w:val="00350782"/>
    <w:rsid w:val="00350BCE"/>
    <w:rsid w:val="00351086"/>
    <w:rsid w:val="003513F5"/>
    <w:rsid w:val="00351471"/>
    <w:rsid w:val="00352DD4"/>
    <w:rsid w:val="00352F09"/>
    <w:rsid w:val="00353222"/>
    <w:rsid w:val="00353639"/>
    <w:rsid w:val="00353A1B"/>
    <w:rsid w:val="00353DA1"/>
    <w:rsid w:val="00353E5D"/>
    <w:rsid w:val="00353E9A"/>
    <w:rsid w:val="00354138"/>
    <w:rsid w:val="003545A3"/>
    <w:rsid w:val="003548AC"/>
    <w:rsid w:val="003548BD"/>
    <w:rsid w:val="00354A2E"/>
    <w:rsid w:val="0035536D"/>
    <w:rsid w:val="0035556D"/>
    <w:rsid w:val="00355813"/>
    <w:rsid w:val="00355EAB"/>
    <w:rsid w:val="00355F48"/>
    <w:rsid w:val="00356D3B"/>
    <w:rsid w:val="00356FB0"/>
    <w:rsid w:val="00357112"/>
    <w:rsid w:val="003572DB"/>
    <w:rsid w:val="00360FAC"/>
    <w:rsid w:val="003614C9"/>
    <w:rsid w:val="003616B3"/>
    <w:rsid w:val="00361746"/>
    <w:rsid w:val="00362469"/>
    <w:rsid w:val="00362634"/>
    <w:rsid w:val="00362B52"/>
    <w:rsid w:val="003630D2"/>
    <w:rsid w:val="003632BC"/>
    <w:rsid w:val="003636BD"/>
    <w:rsid w:val="0036388E"/>
    <w:rsid w:val="00363BDE"/>
    <w:rsid w:val="003641F0"/>
    <w:rsid w:val="003643D7"/>
    <w:rsid w:val="00364F2E"/>
    <w:rsid w:val="003656C8"/>
    <w:rsid w:val="0036579B"/>
    <w:rsid w:val="00365D7C"/>
    <w:rsid w:val="0036644C"/>
    <w:rsid w:val="003665DD"/>
    <w:rsid w:val="0036661F"/>
    <w:rsid w:val="00366B3D"/>
    <w:rsid w:val="00366D1B"/>
    <w:rsid w:val="00366FD2"/>
    <w:rsid w:val="0036723A"/>
    <w:rsid w:val="00367591"/>
    <w:rsid w:val="00367680"/>
    <w:rsid w:val="00367907"/>
    <w:rsid w:val="00367F0F"/>
    <w:rsid w:val="00370120"/>
    <w:rsid w:val="003702FD"/>
    <w:rsid w:val="003705FA"/>
    <w:rsid w:val="00370882"/>
    <w:rsid w:val="00370F13"/>
    <w:rsid w:val="003711F7"/>
    <w:rsid w:val="003713B6"/>
    <w:rsid w:val="00371A16"/>
    <w:rsid w:val="00371EDD"/>
    <w:rsid w:val="00372151"/>
    <w:rsid w:val="00372883"/>
    <w:rsid w:val="00372C8B"/>
    <w:rsid w:val="00372EA8"/>
    <w:rsid w:val="00373477"/>
    <w:rsid w:val="003734E5"/>
    <w:rsid w:val="00373908"/>
    <w:rsid w:val="00373A6C"/>
    <w:rsid w:val="00373BDC"/>
    <w:rsid w:val="00374406"/>
    <w:rsid w:val="0037469B"/>
    <w:rsid w:val="00374707"/>
    <w:rsid w:val="00374EC1"/>
    <w:rsid w:val="00375118"/>
    <w:rsid w:val="003757D6"/>
    <w:rsid w:val="00375B21"/>
    <w:rsid w:val="00375CDD"/>
    <w:rsid w:val="0037696D"/>
    <w:rsid w:val="00376B95"/>
    <w:rsid w:val="00376F5A"/>
    <w:rsid w:val="0037736F"/>
    <w:rsid w:val="0037738D"/>
    <w:rsid w:val="00377B7E"/>
    <w:rsid w:val="003805F5"/>
    <w:rsid w:val="00380F6E"/>
    <w:rsid w:val="0038131E"/>
    <w:rsid w:val="00381508"/>
    <w:rsid w:val="00381823"/>
    <w:rsid w:val="00382099"/>
    <w:rsid w:val="00382734"/>
    <w:rsid w:val="00382A58"/>
    <w:rsid w:val="0038335C"/>
    <w:rsid w:val="00384222"/>
    <w:rsid w:val="00384569"/>
    <w:rsid w:val="003845C6"/>
    <w:rsid w:val="00384603"/>
    <w:rsid w:val="003849E2"/>
    <w:rsid w:val="00385367"/>
    <w:rsid w:val="00385AC5"/>
    <w:rsid w:val="00385C67"/>
    <w:rsid w:val="00385E71"/>
    <w:rsid w:val="00385F32"/>
    <w:rsid w:val="003860E7"/>
    <w:rsid w:val="0038616D"/>
    <w:rsid w:val="00386336"/>
    <w:rsid w:val="0038669E"/>
    <w:rsid w:val="00387042"/>
    <w:rsid w:val="00387045"/>
    <w:rsid w:val="003875C6"/>
    <w:rsid w:val="00387756"/>
    <w:rsid w:val="003877E9"/>
    <w:rsid w:val="003878C5"/>
    <w:rsid w:val="00387A57"/>
    <w:rsid w:val="003906A0"/>
    <w:rsid w:val="00390CB6"/>
    <w:rsid w:val="0039136C"/>
    <w:rsid w:val="003915AE"/>
    <w:rsid w:val="0039166C"/>
    <w:rsid w:val="00391759"/>
    <w:rsid w:val="0039190C"/>
    <w:rsid w:val="00391AD1"/>
    <w:rsid w:val="00391C8A"/>
    <w:rsid w:val="00391E16"/>
    <w:rsid w:val="003923E3"/>
    <w:rsid w:val="003925E4"/>
    <w:rsid w:val="00392938"/>
    <w:rsid w:val="00392BA6"/>
    <w:rsid w:val="00392ECE"/>
    <w:rsid w:val="0039302C"/>
    <w:rsid w:val="003931CD"/>
    <w:rsid w:val="00393431"/>
    <w:rsid w:val="00393715"/>
    <w:rsid w:val="00393FA0"/>
    <w:rsid w:val="003942A2"/>
    <w:rsid w:val="003943D5"/>
    <w:rsid w:val="003948B5"/>
    <w:rsid w:val="00394DC1"/>
    <w:rsid w:val="00395060"/>
    <w:rsid w:val="003951A6"/>
    <w:rsid w:val="0039603A"/>
    <w:rsid w:val="00396C17"/>
    <w:rsid w:val="0039709A"/>
    <w:rsid w:val="00397A32"/>
    <w:rsid w:val="00397B60"/>
    <w:rsid w:val="00397CD8"/>
    <w:rsid w:val="003A08B6"/>
    <w:rsid w:val="003A0FC9"/>
    <w:rsid w:val="003A118B"/>
    <w:rsid w:val="003A1A54"/>
    <w:rsid w:val="003A1AB2"/>
    <w:rsid w:val="003A1B41"/>
    <w:rsid w:val="003A1B90"/>
    <w:rsid w:val="003A1F9C"/>
    <w:rsid w:val="003A289C"/>
    <w:rsid w:val="003A2995"/>
    <w:rsid w:val="003A2D72"/>
    <w:rsid w:val="003A2DD4"/>
    <w:rsid w:val="003A2E08"/>
    <w:rsid w:val="003A3230"/>
    <w:rsid w:val="003A3590"/>
    <w:rsid w:val="003A3730"/>
    <w:rsid w:val="003A3AD5"/>
    <w:rsid w:val="003A3B79"/>
    <w:rsid w:val="003A3C40"/>
    <w:rsid w:val="003A3CDE"/>
    <w:rsid w:val="003A408C"/>
    <w:rsid w:val="003A4477"/>
    <w:rsid w:val="003A4770"/>
    <w:rsid w:val="003A5146"/>
    <w:rsid w:val="003A548A"/>
    <w:rsid w:val="003A54B0"/>
    <w:rsid w:val="003A5D9F"/>
    <w:rsid w:val="003A6611"/>
    <w:rsid w:val="003A6C14"/>
    <w:rsid w:val="003A6FEB"/>
    <w:rsid w:val="003A78E9"/>
    <w:rsid w:val="003A7A7A"/>
    <w:rsid w:val="003B02DA"/>
    <w:rsid w:val="003B050E"/>
    <w:rsid w:val="003B085A"/>
    <w:rsid w:val="003B09B3"/>
    <w:rsid w:val="003B0BA1"/>
    <w:rsid w:val="003B0D0D"/>
    <w:rsid w:val="003B171A"/>
    <w:rsid w:val="003B17E0"/>
    <w:rsid w:val="003B1918"/>
    <w:rsid w:val="003B1945"/>
    <w:rsid w:val="003B1A74"/>
    <w:rsid w:val="003B1A89"/>
    <w:rsid w:val="003B1BCF"/>
    <w:rsid w:val="003B1C22"/>
    <w:rsid w:val="003B2103"/>
    <w:rsid w:val="003B21B7"/>
    <w:rsid w:val="003B287E"/>
    <w:rsid w:val="003B2EE3"/>
    <w:rsid w:val="003B396E"/>
    <w:rsid w:val="003B3DBA"/>
    <w:rsid w:val="003B5367"/>
    <w:rsid w:val="003B5B21"/>
    <w:rsid w:val="003B5B9D"/>
    <w:rsid w:val="003B5D0B"/>
    <w:rsid w:val="003B5DC8"/>
    <w:rsid w:val="003B6E0A"/>
    <w:rsid w:val="003B7489"/>
    <w:rsid w:val="003B779C"/>
    <w:rsid w:val="003B7974"/>
    <w:rsid w:val="003B7D45"/>
    <w:rsid w:val="003C0541"/>
    <w:rsid w:val="003C0A56"/>
    <w:rsid w:val="003C0B4B"/>
    <w:rsid w:val="003C0F4E"/>
    <w:rsid w:val="003C1802"/>
    <w:rsid w:val="003C1B19"/>
    <w:rsid w:val="003C1C9C"/>
    <w:rsid w:val="003C1CDE"/>
    <w:rsid w:val="003C239E"/>
    <w:rsid w:val="003C25E4"/>
    <w:rsid w:val="003C26C3"/>
    <w:rsid w:val="003C276B"/>
    <w:rsid w:val="003C2A68"/>
    <w:rsid w:val="003C3225"/>
    <w:rsid w:val="003C32FB"/>
    <w:rsid w:val="003C3388"/>
    <w:rsid w:val="003C34C4"/>
    <w:rsid w:val="003C3EB5"/>
    <w:rsid w:val="003C43FA"/>
    <w:rsid w:val="003C47C3"/>
    <w:rsid w:val="003C4B7F"/>
    <w:rsid w:val="003C4CBA"/>
    <w:rsid w:val="003C4FAE"/>
    <w:rsid w:val="003C50B4"/>
    <w:rsid w:val="003C51EB"/>
    <w:rsid w:val="003C5D0C"/>
    <w:rsid w:val="003C5F2C"/>
    <w:rsid w:val="003C5F3A"/>
    <w:rsid w:val="003C62BF"/>
    <w:rsid w:val="003C641E"/>
    <w:rsid w:val="003C64AD"/>
    <w:rsid w:val="003C66DC"/>
    <w:rsid w:val="003C7080"/>
    <w:rsid w:val="003C755D"/>
    <w:rsid w:val="003C770C"/>
    <w:rsid w:val="003C7A6E"/>
    <w:rsid w:val="003D035C"/>
    <w:rsid w:val="003D0608"/>
    <w:rsid w:val="003D0615"/>
    <w:rsid w:val="003D0A34"/>
    <w:rsid w:val="003D0B93"/>
    <w:rsid w:val="003D169C"/>
    <w:rsid w:val="003D1D33"/>
    <w:rsid w:val="003D1F19"/>
    <w:rsid w:val="003D206D"/>
    <w:rsid w:val="003D2694"/>
    <w:rsid w:val="003D26C5"/>
    <w:rsid w:val="003D291C"/>
    <w:rsid w:val="003D3284"/>
    <w:rsid w:val="003D338C"/>
    <w:rsid w:val="003D33A4"/>
    <w:rsid w:val="003D3DB4"/>
    <w:rsid w:val="003D4135"/>
    <w:rsid w:val="003D46BB"/>
    <w:rsid w:val="003D46E9"/>
    <w:rsid w:val="003D4798"/>
    <w:rsid w:val="003D4906"/>
    <w:rsid w:val="003D4B17"/>
    <w:rsid w:val="003D4C37"/>
    <w:rsid w:val="003D5523"/>
    <w:rsid w:val="003D56E4"/>
    <w:rsid w:val="003D5801"/>
    <w:rsid w:val="003D5CF4"/>
    <w:rsid w:val="003D5FD5"/>
    <w:rsid w:val="003D60BA"/>
    <w:rsid w:val="003D6291"/>
    <w:rsid w:val="003D639A"/>
    <w:rsid w:val="003D6B21"/>
    <w:rsid w:val="003D6FA8"/>
    <w:rsid w:val="003D7220"/>
    <w:rsid w:val="003D7236"/>
    <w:rsid w:val="003D7697"/>
    <w:rsid w:val="003D795F"/>
    <w:rsid w:val="003D7AA1"/>
    <w:rsid w:val="003E0279"/>
    <w:rsid w:val="003E04CA"/>
    <w:rsid w:val="003E0D6C"/>
    <w:rsid w:val="003E0DA8"/>
    <w:rsid w:val="003E0F9C"/>
    <w:rsid w:val="003E19B1"/>
    <w:rsid w:val="003E20EE"/>
    <w:rsid w:val="003E22EE"/>
    <w:rsid w:val="003E2EE7"/>
    <w:rsid w:val="003E3252"/>
    <w:rsid w:val="003E3966"/>
    <w:rsid w:val="003E4A4C"/>
    <w:rsid w:val="003E5336"/>
    <w:rsid w:val="003E59AC"/>
    <w:rsid w:val="003E5E42"/>
    <w:rsid w:val="003E6D7E"/>
    <w:rsid w:val="003E6DF3"/>
    <w:rsid w:val="003E7253"/>
    <w:rsid w:val="003E7586"/>
    <w:rsid w:val="003E79AC"/>
    <w:rsid w:val="003F00C6"/>
    <w:rsid w:val="003F079F"/>
    <w:rsid w:val="003F0920"/>
    <w:rsid w:val="003F1587"/>
    <w:rsid w:val="003F1B33"/>
    <w:rsid w:val="003F1D7A"/>
    <w:rsid w:val="003F21BF"/>
    <w:rsid w:val="003F22EE"/>
    <w:rsid w:val="003F2B8F"/>
    <w:rsid w:val="003F2C89"/>
    <w:rsid w:val="003F31E5"/>
    <w:rsid w:val="003F369C"/>
    <w:rsid w:val="003F3C23"/>
    <w:rsid w:val="003F3E49"/>
    <w:rsid w:val="003F3FB2"/>
    <w:rsid w:val="003F3FD7"/>
    <w:rsid w:val="003F46BD"/>
    <w:rsid w:val="003F48D3"/>
    <w:rsid w:val="003F4CA1"/>
    <w:rsid w:val="003F4CB7"/>
    <w:rsid w:val="003F4EA4"/>
    <w:rsid w:val="003F55C1"/>
    <w:rsid w:val="003F574D"/>
    <w:rsid w:val="003F5913"/>
    <w:rsid w:val="003F5DE5"/>
    <w:rsid w:val="003F6017"/>
    <w:rsid w:val="003F6193"/>
    <w:rsid w:val="003F61AD"/>
    <w:rsid w:val="003F6234"/>
    <w:rsid w:val="003F6369"/>
    <w:rsid w:val="003F6E97"/>
    <w:rsid w:val="003F7064"/>
    <w:rsid w:val="003F7161"/>
    <w:rsid w:val="003F7316"/>
    <w:rsid w:val="003F794F"/>
    <w:rsid w:val="003F7B64"/>
    <w:rsid w:val="003F7B8D"/>
    <w:rsid w:val="003F7CAC"/>
    <w:rsid w:val="004003FF"/>
    <w:rsid w:val="0040116F"/>
    <w:rsid w:val="00401601"/>
    <w:rsid w:val="004019B5"/>
    <w:rsid w:val="00401C16"/>
    <w:rsid w:val="00402022"/>
    <w:rsid w:val="004028DC"/>
    <w:rsid w:val="00403106"/>
    <w:rsid w:val="00403847"/>
    <w:rsid w:val="00403925"/>
    <w:rsid w:val="00403945"/>
    <w:rsid w:val="00403BF4"/>
    <w:rsid w:val="00404011"/>
    <w:rsid w:val="004051DC"/>
    <w:rsid w:val="00405458"/>
    <w:rsid w:val="004065BE"/>
    <w:rsid w:val="004065D8"/>
    <w:rsid w:val="00406728"/>
    <w:rsid w:val="00406809"/>
    <w:rsid w:val="00406E83"/>
    <w:rsid w:val="004078E3"/>
    <w:rsid w:val="0041036D"/>
    <w:rsid w:val="004109EF"/>
    <w:rsid w:val="00411906"/>
    <w:rsid w:val="00411C62"/>
    <w:rsid w:val="00412289"/>
    <w:rsid w:val="004122B6"/>
    <w:rsid w:val="00412323"/>
    <w:rsid w:val="00412734"/>
    <w:rsid w:val="0041285E"/>
    <w:rsid w:val="00412C06"/>
    <w:rsid w:val="00412C71"/>
    <w:rsid w:val="00412D06"/>
    <w:rsid w:val="00413006"/>
    <w:rsid w:val="004133C8"/>
    <w:rsid w:val="00414047"/>
    <w:rsid w:val="00414844"/>
    <w:rsid w:val="00414B0A"/>
    <w:rsid w:val="00415166"/>
    <w:rsid w:val="004159FA"/>
    <w:rsid w:val="00415ABC"/>
    <w:rsid w:val="00415C6A"/>
    <w:rsid w:val="00416A2C"/>
    <w:rsid w:val="00417713"/>
    <w:rsid w:val="00417FE4"/>
    <w:rsid w:val="00420045"/>
    <w:rsid w:val="0042016A"/>
    <w:rsid w:val="00420C9F"/>
    <w:rsid w:val="00420F64"/>
    <w:rsid w:val="00420FF9"/>
    <w:rsid w:val="00421120"/>
    <w:rsid w:val="00421155"/>
    <w:rsid w:val="00421CCC"/>
    <w:rsid w:val="00421D00"/>
    <w:rsid w:val="0042208A"/>
    <w:rsid w:val="004222E9"/>
    <w:rsid w:val="00422460"/>
    <w:rsid w:val="00422D92"/>
    <w:rsid w:val="0042328D"/>
    <w:rsid w:val="0042336F"/>
    <w:rsid w:val="00423394"/>
    <w:rsid w:val="004242D8"/>
    <w:rsid w:val="00424507"/>
    <w:rsid w:val="00424525"/>
    <w:rsid w:val="0042476E"/>
    <w:rsid w:val="00424A2E"/>
    <w:rsid w:val="00424B27"/>
    <w:rsid w:val="00424B7C"/>
    <w:rsid w:val="00424C22"/>
    <w:rsid w:val="00425211"/>
    <w:rsid w:val="004253B2"/>
    <w:rsid w:val="00425C90"/>
    <w:rsid w:val="00425F02"/>
    <w:rsid w:val="00426016"/>
    <w:rsid w:val="004265F4"/>
    <w:rsid w:val="004267ED"/>
    <w:rsid w:val="004277F4"/>
    <w:rsid w:val="00427A91"/>
    <w:rsid w:val="00427B4A"/>
    <w:rsid w:val="00427E0A"/>
    <w:rsid w:val="00427E81"/>
    <w:rsid w:val="0043108B"/>
    <w:rsid w:val="0043165B"/>
    <w:rsid w:val="004316C4"/>
    <w:rsid w:val="00431947"/>
    <w:rsid w:val="004319FD"/>
    <w:rsid w:val="00431CF7"/>
    <w:rsid w:val="00431D84"/>
    <w:rsid w:val="00432043"/>
    <w:rsid w:val="0043218E"/>
    <w:rsid w:val="00433190"/>
    <w:rsid w:val="00433817"/>
    <w:rsid w:val="00433B40"/>
    <w:rsid w:val="00433D0E"/>
    <w:rsid w:val="00435829"/>
    <w:rsid w:val="00436160"/>
    <w:rsid w:val="004366D1"/>
    <w:rsid w:val="00437032"/>
    <w:rsid w:val="004372CB"/>
    <w:rsid w:val="0044002C"/>
    <w:rsid w:val="004402F3"/>
    <w:rsid w:val="0044043A"/>
    <w:rsid w:val="0044054F"/>
    <w:rsid w:val="00440611"/>
    <w:rsid w:val="0044096A"/>
    <w:rsid w:val="00440A0C"/>
    <w:rsid w:val="00440A9D"/>
    <w:rsid w:val="00440B4C"/>
    <w:rsid w:val="00441F3A"/>
    <w:rsid w:val="00442146"/>
    <w:rsid w:val="00442441"/>
    <w:rsid w:val="00442556"/>
    <w:rsid w:val="00442675"/>
    <w:rsid w:val="00442BC6"/>
    <w:rsid w:val="00442E15"/>
    <w:rsid w:val="00442E5B"/>
    <w:rsid w:val="00443AAF"/>
    <w:rsid w:val="00444465"/>
    <w:rsid w:val="004446C8"/>
    <w:rsid w:val="004446CE"/>
    <w:rsid w:val="004449D4"/>
    <w:rsid w:val="00444CB4"/>
    <w:rsid w:val="00444CF3"/>
    <w:rsid w:val="00444E81"/>
    <w:rsid w:val="0044532B"/>
    <w:rsid w:val="004458E6"/>
    <w:rsid w:val="00445A87"/>
    <w:rsid w:val="004462BC"/>
    <w:rsid w:val="0044635C"/>
    <w:rsid w:val="004469DB"/>
    <w:rsid w:val="004470D8"/>
    <w:rsid w:val="00447359"/>
    <w:rsid w:val="004473FD"/>
    <w:rsid w:val="00447662"/>
    <w:rsid w:val="00447702"/>
    <w:rsid w:val="0044792E"/>
    <w:rsid w:val="00447B38"/>
    <w:rsid w:val="00447C99"/>
    <w:rsid w:val="00450357"/>
    <w:rsid w:val="00450FD3"/>
    <w:rsid w:val="00451389"/>
    <w:rsid w:val="0045167B"/>
    <w:rsid w:val="00451959"/>
    <w:rsid w:val="0045195C"/>
    <w:rsid w:val="00451A36"/>
    <w:rsid w:val="00451E08"/>
    <w:rsid w:val="00451F59"/>
    <w:rsid w:val="0045219E"/>
    <w:rsid w:val="00452201"/>
    <w:rsid w:val="00452359"/>
    <w:rsid w:val="004524E6"/>
    <w:rsid w:val="004525AD"/>
    <w:rsid w:val="00452BC5"/>
    <w:rsid w:val="00453097"/>
    <w:rsid w:val="00453515"/>
    <w:rsid w:val="00453BF1"/>
    <w:rsid w:val="00453DB7"/>
    <w:rsid w:val="004549F6"/>
    <w:rsid w:val="00454C4D"/>
    <w:rsid w:val="00454CEE"/>
    <w:rsid w:val="00454DB2"/>
    <w:rsid w:val="00454EBD"/>
    <w:rsid w:val="0045553A"/>
    <w:rsid w:val="004555CA"/>
    <w:rsid w:val="00455987"/>
    <w:rsid w:val="004560E3"/>
    <w:rsid w:val="0045643D"/>
    <w:rsid w:val="004567E3"/>
    <w:rsid w:val="00456E97"/>
    <w:rsid w:val="00457020"/>
    <w:rsid w:val="004570AF"/>
    <w:rsid w:val="00457372"/>
    <w:rsid w:val="004576B3"/>
    <w:rsid w:val="00457BA3"/>
    <w:rsid w:val="00460095"/>
    <w:rsid w:val="0046050B"/>
    <w:rsid w:val="004607C1"/>
    <w:rsid w:val="00460F26"/>
    <w:rsid w:val="004611D8"/>
    <w:rsid w:val="00461229"/>
    <w:rsid w:val="00461846"/>
    <w:rsid w:val="004622E8"/>
    <w:rsid w:val="004624AD"/>
    <w:rsid w:val="004625AF"/>
    <w:rsid w:val="004629C7"/>
    <w:rsid w:val="00462EE3"/>
    <w:rsid w:val="0046316B"/>
    <w:rsid w:val="004634B6"/>
    <w:rsid w:val="004638EF"/>
    <w:rsid w:val="00463C93"/>
    <w:rsid w:val="00463F47"/>
    <w:rsid w:val="0046412D"/>
    <w:rsid w:val="00464295"/>
    <w:rsid w:val="00464375"/>
    <w:rsid w:val="00464EAF"/>
    <w:rsid w:val="004652CF"/>
    <w:rsid w:val="00465329"/>
    <w:rsid w:val="00465333"/>
    <w:rsid w:val="004653D5"/>
    <w:rsid w:val="00465555"/>
    <w:rsid w:val="00465DE2"/>
    <w:rsid w:val="00466267"/>
    <w:rsid w:val="004667EC"/>
    <w:rsid w:val="0046695D"/>
    <w:rsid w:val="00466C1D"/>
    <w:rsid w:val="00466D6F"/>
    <w:rsid w:val="0046701D"/>
    <w:rsid w:val="00467261"/>
    <w:rsid w:val="0046743C"/>
    <w:rsid w:val="00467937"/>
    <w:rsid w:val="00467DE2"/>
    <w:rsid w:val="004702C0"/>
    <w:rsid w:val="00470DA7"/>
    <w:rsid w:val="00471810"/>
    <w:rsid w:val="0047213D"/>
    <w:rsid w:val="00472355"/>
    <w:rsid w:val="00472527"/>
    <w:rsid w:val="004728CB"/>
    <w:rsid w:val="00472978"/>
    <w:rsid w:val="00472A22"/>
    <w:rsid w:val="00473136"/>
    <w:rsid w:val="0047317E"/>
    <w:rsid w:val="00473494"/>
    <w:rsid w:val="00473A02"/>
    <w:rsid w:val="00473EC6"/>
    <w:rsid w:val="004740AD"/>
    <w:rsid w:val="0047417C"/>
    <w:rsid w:val="00474221"/>
    <w:rsid w:val="004743F4"/>
    <w:rsid w:val="004745B2"/>
    <w:rsid w:val="004749F4"/>
    <w:rsid w:val="00474BFE"/>
    <w:rsid w:val="00474C37"/>
    <w:rsid w:val="00475413"/>
    <w:rsid w:val="004754A1"/>
    <w:rsid w:val="00475F0A"/>
    <w:rsid w:val="00476168"/>
    <w:rsid w:val="00476384"/>
    <w:rsid w:val="00476904"/>
    <w:rsid w:val="004769B5"/>
    <w:rsid w:val="00476C53"/>
    <w:rsid w:val="0047701C"/>
    <w:rsid w:val="004775CC"/>
    <w:rsid w:val="0047771C"/>
    <w:rsid w:val="00477A0C"/>
    <w:rsid w:val="0048001A"/>
    <w:rsid w:val="00480066"/>
    <w:rsid w:val="004801A1"/>
    <w:rsid w:val="0048025D"/>
    <w:rsid w:val="00480621"/>
    <w:rsid w:val="00480E12"/>
    <w:rsid w:val="0048187E"/>
    <w:rsid w:val="00481D63"/>
    <w:rsid w:val="0048281A"/>
    <w:rsid w:val="004828F2"/>
    <w:rsid w:val="004833A0"/>
    <w:rsid w:val="004833E2"/>
    <w:rsid w:val="00483934"/>
    <w:rsid w:val="00483ACA"/>
    <w:rsid w:val="00483D7A"/>
    <w:rsid w:val="00484BE7"/>
    <w:rsid w:val="00484BF7"/>
    <w:rsid w:val="00484E0A"/>
    <w:rsid w:val="0048563A"/>
    <w:rsid w:val="00485721"/>
    <w:rsid w:val="004857C7"/>
    <w:rsid w:val="00485AC8"/>
    <w:rsid w:val="00485AD1"/>
    <w:rsid w:val="00485DD1"/>
    <w:rsid w:val="00485F5A"/>
    <w:rsid w:val="0048638A"/>
    <w:rsid w:val="00486A7B"/>
    <w:rsid w:val="00486C2B"/>
    <w:rsid w:val="004877A7"/>
    <w:rsid w:val="004877D5"/>
    <w:rsid w:val="00490C24"/>
    <w:rsid w:val="00491946"/>
    <w:rsid w:val="00491F0F"/>
    <w:rsid w:val="00491F70"/>
    <w:rsid w:val="0049297F"/>
    <w:rsid w:val="00492AE6"/>
    <w:rsid w:val="00492BA5"/>
    <w:rsid w:val="00492FC5"/>
    <w:rsid w:val="00493104"/>
    <w:rsid w:val="004934A3"/>
    <w:rsid w:val="00493AC1"/>
    <w:rsid w:val="00493CE5"/>
    <w:rsid w:val="00494038"/>
    <w:rsid w:val="004940C9"/>
    <w:rsid w:val="00494311"/>
    <w:rsid w:val="004945CA"/>
    <w:rsid w:val="00494706"/>
    <w:rsid w:val="004949F0"/>
    <w:rsid w:val="00494C96"/>
    <w:rsid w:val="00494FE4"/>
    <w:rsid w:val="0049572D"/>
    <w:rsid w:val="0049641C"/>
    <w:rsid w:val="0049677B"/>
    <w:rsid w:val="004969E2"/>
    <w:rsid w:val="004969F6"/>
    <w:rsid w:val="004978EC"/>
    <w:rsid w:val="004979DD"/>
    <w:rsid w:val="00497A39"/>
    <w:rsid w:val="00497F6E"/>
    <w:rsid w:val="004A0042"/>
    <w:rsid w:val="004A0155"/>
    <w:rsid w:val="004A0D52"/>
    <w:rsid w:val="004A0E2E"/>
    <w:rsid w:val="004A0F89"/>
    <w:rsid w:val="004A114C"/>
    <w:rsid w:val="004A1928"/>
    <w:rsid w:val="004A1A39"/>
    <w:rsid w:val="004A1E53"/>
    <w:rsid w:val="004A2E08"/>
    <w:rsid w:val="004A2EF1"/>
    <w:rsid w:val="004A3193"/>
    <w:rsid w:val="004A349D"/>
    <w:rsid w:val="004A35C3"/>
    <w:rsid w:val="004A3CD1"/>
    <w:rsid w:val="004A3CDF"/>
    <w:rsid w:val="004A3E7C"/>
    <w:rsid w:val="004A3EF8"/>
    <w:rsid w:val="004A3F27"/>
    <w:rsid w:val="004A3F55"/>
    <w:rsid w:val="004A4582"/>
    <w:rsid w:val="004A48F2"/>
    <w:rsid w:val="004A4F5B"/>
    <w:rsid w:val="004A58D3"/>
    <w:rsid w:val="004A6FE7"/>
    <w:rsid w:val="004A7047"/>
    <w:rsid w:val="004A72C2"/>
    <w:rsid w:val="004A73E9"/>
    <w:rsid w:val="004A746C"/>
    <w:rsid w:val="004B0688"/>
    <w:rsid w:val="004B0C42"/>
    <w:rsid w:val="004B1437"/>
    <w:rsid w:val="004B151E"/>
    <w:rsid w:val="004B1E91"/>
    <w:rsid w:val="004B21D3"/>
    <w:rsid w:val="004B2557"/>
    <w:rsid w:val="004B25D5"/>
    <w:rsid w:val="004B3770"/>
    <w:rsid w:val="004B3899"/>
    <w:rsid w:val="004B3F31"/>
    <w:rsid w:val="004B3FAD"/>
    <w:rsid w:val="004B4399"/>
    <w:rsid w:val="004B4460"/>
    <w:rsid w:val="004B4A5E"/>
    <w:rsid w:val="004B5313"/>
    <w:rsid w:val="004B5B1F"/>
    <w:rsid w:val="004B610B"/>
    <w:rsid w:val="004B64F4"/>
    <w:rsid w:val="004B6A98"/>
    <w:rsid w:val="004B7249"/>
    <w:rsid w:val="004B79CF"/>
    <w:rsid w:val="004B7FB7"/>
    <w:rsid w:val="004C0234"/>
    <w:rsid w:val="004C03EF"/>
    <w:rsid w:val="004C07C5"/>
    <w:rsid w:val="004C1533"/>
    <w:rsid w:val="004C1C39"/>
    <w:rsid w:val="004C1E4B"/>
    <w:rsid w:val="004C1E6A"/>
    <w:rsid w:val="004C2160"/>
    <w:rsid w:val="004C3079"/>
    <w:rsid w:val="004C3433"/>
    <w:rsid w:val="004C3B9B"/>
    <w:rsid w:val="004C3E1C"/>
    <w:rsid w:val="004C433B"/>
    <w:rsid w:val="004C44E6"/>
    <w:rsid w:val="004C45D2"/>
    <w:rsid w:val="004C4B6C"/>
    <w:rsid w:val="004C4CB4"/>
    <w:rsid w:val="004C4D06"/>
    <w:rsid w:val="004C50C1"/>
    <w:rsid w:val="004C5849"/>
    <w:rsid w:val="004C6360"/>
    <w:rsid w:val="004C66E1"/>
    <w:rsid w:val="004C68D6"/>
    <w:rsid w:val="004C69F5"/>
    <w:rsid w:val="004C6FE4"/>
    <w:rsid w:val="004C7052"/>
    <w:rsid w:val="004C7127"/>
    <w:rsid w:val="004C7156"/>
    <w:rsid w:val="004C764E"/>
    <w:rsid w:val="004C7A6D"/>
    <w:rsid w:val="004D0085"/>
    <w:rsid w:val="004D02A5"/>
    <w:rsid w:val="004D08AB"/>
    <w:rsid w:val="004D0924"/>
    <w:rsid w:val="004D0B22"/>
    <w:rsid w:val="004D0ED5"/>
    <w:rsid w:val="004D0F22"/>
    <w:rsid w:val="004D1857"/>
    <w:rsid w:val="004D1D3A"/>
    <w:rsid w:val="004D21D0"/>
    <w:rsid w:val="004D2280"/>
    <w:rsid w:val="004D2524"/>
    <w:rsid w:val="004D2876"/>
    <w:rsid w:val="004D2B4C"/>
    <w:rsid w:val="004D339C"/>
    <w:rsid w:val="004D33C2"/>
    <w:rsid w:val="004D3DAA"/>
    <w:rsid w:val="004D4275"/>
    <w:rsid w:val="004D479E"/>
    <w:rsid w:val="004D499A"/>
    <w:rsid w:val="004D4F5F"/>
    <w:rsid w:val="004D4F86"/>
    <w:rsid w:val="004D5624"/>
    <w:rsid w:val="004D5B70"/>
    <w:rsid w:val="004D5D1F"/>
    <w:rsid w:val="004D5E78"/>
    <w:rsid w:val="004D5FBB"/>
    <w:rsid w:val="004D6008"/>
    <w:rsid w:val="004D6481"/>
    <w:rsid w:val="004D65C3"/>
    <w:rsid w:val="004D66FC"/>
    <w:rsid w:val="004D6B19"/>
    <w:rsid w:val="004D7233"/>
    <w:rsid w:val="004D750C"/>
    <w:rsid w:val="004D7527"/>
    <w:rsid w:val="004D7911"/>
    <w:rsid w:val="004D7940"/>
    <w:rsid w:val="004D79BA"/>
    <w:rsid w:val="004D7F81"/>
    <w:rsid w:val="004E008D"/>
    <w:rsid w:val="004E0339"/>
    <w:rsid w:val="004E0CCF"/>
    <w:rsid w:val="004E0D64"/>
    <w:rsid w:val="004E0F49"/>
    <w:rsid w:val="004E11CA"/>
    <w:rsid w:val="004E1553"/>
    <w:rsid w:val="004E19A4"/>
    <w:rsid w:val="004E21B1"/>
    <w:rsid w:val="004E23F5"/>
    <w:rsid w:val="004E2CC2"/>
    <w:rsid w:val="004E2E56"/>
    <w:rsid w:val="004E2FAA"/>
    <w:rsid w:val="004E359B"/>
    <w:rsid w:val="004E3AB6"/>
    <w:rsid w:val="004E3B64"/>
    <w:rsid w:val="004E3C26"/>
    <w:rsid w:val="004E4505"/>
    <w:rsid w:val="004E45BE"/>
    <w:rsid w:val="004E4D38"/>
    <w:rsid w:val="004E4D45"/>
    <w:rsid w:val="004E4E89"/>
    <w:rsid w:val="004E4FE6"/>
    <w:rsid w:val="004E5515"/>
    <w:rsid w:val="004E5CA7"/>
    <w:rsid w:val="004E628D"/>
    <w:rsid w:val="004E66B2"/>
    <w:rsid w:val="004E6CA6"/>
    <w:rsid w:val="004E720D"/>
    <w:rsid w:val="004E77F0"/>
    <w:rsid w:val="004E7A1A"/>
    <w:rsid w:val="004E7A46"/>
    <w:rsid w:val="004E7C52"/>
    <w:rsid w:val="004F02ED"/>
    <w:rsid w:val="004F0721"/>
    <w:rsid w:val="004F141B"/>
    <w:rsid w:val="004F1BB2"/>
    <w:rsid w:val="004F1CB7"/>
    <w:rsid w:val="004F25E4"/>
    <w:rsid w:val="004F27E9"/>
    <w:rsid w:val="004F31BA"/>
    <w:rsid w:val="004F3425"/>
    <w:rsid w:val="004F36EE"/>
    <w:rsid w:val="004F3BCB"/>
    <w:rsid w:val="004F3D09"/>
    <w:rsid w:val="004F3D73"/>
    <w:rsid w:val="004F40A8"/>
    <w:rsid w:val="004F4402"/>
    <w:rsid w:val="004F45D8"/>
    <w:rsid w:val="004F5044"/>
    <w:rsid w:val="004F5418"/>
    <w:rsid w:val="004F54F7"/>
    <w:rsid w:val="004F5526"/>
    <w:rsid w:val="004F5ECD"/>
    <w:rsid w:val="004F641B"/>
    <w:rsid w:val="004F651D"/>
    <w:rsid w:val="004F6638"/>
    <w:rsid w:val="004F716B"/>
    <w:rsid w:val="004F71B3"/>
    <w:rsid w:val="00500964"/>
    <w:rsid w:val="00500B83"/>
    <w:rsid w:val="00500DFD"/>
    <w:rsid w:val="00500E42"/>
    <w:rsid w:val="005017B5"/>
    <w:rsid w:val="005019A2"/>
    <w:rsid w:val="00501C0D"/>
    <w:rsid w:val="00501D26"/>
    <w:rsid w:val="005023BE"/>
    <w:rsid w:val="00502410"/>
    <w:rsid w:val="0050248A"/>
    <w:rsid w:val="005025D6"/>
    <w:rsid w:val="0050267D"/>
    <w:rsid w:val="00502684"/>
    <w:rsid w:val="0050292C"/>
    <w:rsid w:val="00502C4A"/>
    <w:rsid w:val="00503250"/>
    <w:rsid w:val="00504820"/>
    <w:rsid w:val="00504FA5"/>
    <w:rsid w:val="0050564C"/>
    <w:rsid w:val="00505E3C"/>
    <w:rsid w:val="00506491"/>
    <w:rsid w:val="00506740"/>
    <w:rsid w:val="00506872"/>
    <w:rsid w:val="005069A9"/>
    <w:rsid w:val="005074FE"/>
    <w:rsid w:val="005079B3"/>
    <w:rsid w:val="00507A34"/>
    <w:rsid w:val="00507ABB"/>
    <w:rsid w:val="0051016A"/>
    <w:rsid w:val="005101C2"/>
    <w:rsid w:val="00510B90"/>
    <w:rsid w:val="00511312"/>
    <w:rsid w:val="00511862"/>
    <w:rsid w:val="00511CAE"/>
    <w:rsid w:val="00511E8E"/>
    <w:rsid w:val="005121BE"/>
    <w:rsid w:val="00512266"/>
    <w:rsid w:val="005124E1"/>
    <w:rsid w:val="00512CA2"/>
    <w:rsid w:val="00512CA4"/>
    <w:rsid w:val="00512CAC"/>
    <w:rsid w:val="005132C3"/>
    <w:rsid w:val="00513332"/>
    <w:rsid w:val="00513E52"/>
    <w:rsid w:val="00514983"/>
    <w:rsid w:val="00515025"/>
    <w:rsid w:val="0051580D"/>
    <w:rsid w:val="005158D5"/>
    <w:rsid w:val="005159F3"/>
    <w:rsid w:val="00516898"/>
    <w:rsid w:val="0051696E"/>
    <w:rsid w:val="005173C0"/>
    <w:rsid w:val="00517E27"/>
    <w:rsid w:val="0052015F"/>
    <w:rsid w:val="00520381"/>
    <w:rsid w:val="005205D4"/>
    <w:rsid w:val="005208F4"/>
    <w:rsid w:val="00520CA4"/>
    <w:rsid w:val="00521279"/>
    <w:rsid w:val="005212C3"/>
    <w:rsid w:val="00521A13"/>
    <w:rsid w:val="00521FD3"/>
    <w:rsid w:val="0052220A"/>
    <w:rsid w:val="00522806"/>
    <w:rsid w:val="005228AA"/>
    <w:rsid w:val="005228B7"/>
    <w:rsid w:val="00522918"/>
    <w:rsid w:val="00522FB7"/>
    <w:rsid w:val="005231F1"/>
    <w:rsid w:val="0052354B"/>
    <w:rsid w:val="00523D25"/>
    <w:rsid w:val="00523E05"/>
    <w:rsid w:val="00524998"/>
    <w:rsid w:val="00525090"/>
    <w:rsid w:val="0052509D"/>
    <w:rsid w:val="00525111"/>
    <w:rsid w:val="00525509"/>
    <w:rsid w:val="00525E5B"/>
    <w:rsid w:val="00525FA7"/>
    <w:rsid w:val="0052606E"/>
    <w:rsid w:val="005264E8"/>
    <w:rsid w:val="00526642"/>
    <w:rsid w:val="005267D8"/>
    <w:rsid w:val="00526B8B"/>
    <w:rsid w:val="00526E8F"/>
    <w:rsid w:val="0052748C"/>
    <w:rsid w:val="00527495"/>
    <w:rsid w:val="00527F13"/>
    <w:rsid w:val="0053023B"/>
    <w:rsid w:val="00530C26"/>
    <w:rsid w:val="00530DBE"/>
    <w:rsid w:val="00530DF6"/>
    <w:rsid w:val="00530EAB"/>
    <w:rsid w:val="0053114B"/>
    <w:rsid w:val="0053123B"/>
    <w:rsid w:val="00531AF6"/>
    <w:rsid w:val="0053203E"/>
    <w:rsid w:val="0053216C"/>
    <w:rsid w:val="005321F9"/>
    <w:rsid w:val="0053241F"/>
    <w:rsid w:val="00532EB0"/>
    <w:rsid w:val="005330A4"/>
    <w:rsid w:val="00533343"/>
    <w:rsid w:val="00533527"/>
    <w:rsid w:val="005335D5"/>
    <w:rsid w:val="0053468B"/>
    <w:rsid w:val="00534C60"/>
    <w:rsid w:val="005353A4"/>
    <w:rsid w:val="005359DD"/>
    <w:rsid w:val="00535AE2"/>
    <w:rsid w:val="005367DF"/>
    <w:rsid w:val="00537273"/>
    <w:rsid w:val="005375BE"/>
    <w:rsid w:val="00537AC1"/>
    <w:rsid w:val="00537CBA"/>
    <w:rsid w:val="00540524"/>
    <w:rsid w:val="00540795"/>
    <w:rsid w:val="005407FA"/>
    <w:rsid w:val="00540947"/>
    <w:rsid w:val="00540A5D"/>
    <w:rsid w:val="005414A8"/>
    <w:rsid w:val="00541A99"/>
    <w:rsid w:val="00541E0E"/>
    <w:rsid w:val="0054207B"/>
    <w:rsid w:val="00542594"/>
    <w:rsid w:val="0054291B"/>
    <w:rsid w:val="00543114"/>
    <w:rsid w:val="005433D3"/>
    <w:rsid w:val="005435EC"/>
    <w:rsid w:val="00543A04"/>
    <w:rsid w:val="00543A0B"/>
    <w:rsid w:val="00543CC4"/>
    <w:rsid w:val="00543F58"/>
    <w:rsid w:val="005440C1"/>
    <w:rsid w:val="0054455E"/>
    <w:rsid w:val="0054465A"/>
    <w:rsid w:val="005451F6"/>
    <w:rsid w:val="005452AD"/>
    <w:rsid w:val="00545678"/>
    <w:rsid w:val="00545EAC"/>
    <w:rsid w:val="00545F77"/>
    <w:rsid w:val="00546122"/>
    <w:rsid w:val="00546418"/>
    <w:rsid w:val="00546F8C"/>
    <w:rsid w:val="0054700A"/>
    <w:rsid w:val="005478D7"/>
    <w:rsid w:val="00547928"/>
    <w:rsid w:val="00547F65"/>
    <w:rsid w:val="005503DA"/>
    <w:rsid w:val="00550783"/>
    <w:rsid w:val="005510D9"/>
    <w:rsid w:val="00551442"/>
    <w:rsid w:val="00551493"/>
    <w:rsid w:val="0055225A"/>
    <w:rsid w:val="0055250B"/>
    <w:rsid w:val="005529F0"/>
    <w:rsid w:val="00552B11"/>
    <w:rsid w:val="005531B6"/>
    <w:rsid w:val="005533A6"/>
    <w:rsid w:val="0055362B"/>
    <w:rsid w:val="005536A5"/>
    <w:rsid w:val="00553890"/>
    <w:rsid w:val="0055443A"/>
    <w:rsid w:val="0055467F"/>
    <w:rsid w:val="005548E3"/>
    <w:rsid w:val="00554AC6"/>
    <w:rsid w:val="005557AB"/>
    <w:rsid w:val="005558B0"/>
    <w:rsid w:val="00555F96"/>
    <w:rsid w:val="005562C2"/>
    <w:rsid w:val="005563DD"/>
    <w:rsid w:val="005564B1"/>
    <w:rsid w:val="00556669"/>
    <w:rsid w:val="00556715"/>
    <w:rsid w:val="00556B94"/>
    <w:rsid w:val="005572BC"/>
    <w:rsid w:val="0055771E"/>
    <w:rsid w:val="00557F4E"/>
    <w:rsid w:val="00560358"/>
    <w:rsid w:val="005606EF"/>
    <w:rsid w:val="0056088D"/>
    <w:rsid w:val="00560B24"/>
    <w:rsid w:val="005610E2"/>
    <w:rsid w:val="0056131C"/>
    <w:rsid w:val="0056186D"/>
    <w:rsid w:val="00561B38"/>
    <w:rsid w:val="005622FF"/>
    <w:rsid w:val="00562F3D"/>
    <w:rsid w:val="00562F91"/>
    <w:rsid w:val="00563111"/>
    <w:rsid w:val="005631B3"/>
    <w:rsid w:val="005635DD"/>
    <w:rsid w:val="00563BE0"/>
    <w:rsid w:val="00564A60"/>
    <w:rsid w:val="00564D4F"/>
    <w:rsid w:val="00565D00"/>
    <w:rsid w:val="00565D75"/>
    <w:rsid w:val="00565F0D"/>
    <w:rsid w:val="00566530"/>
    <w:rsid w:val="005666B0"/>
    <w:rsid w:val="00566724"/>
    <w:rsid w:val="00566AE1"/>
    <w:rsid w:val="005670D6"/>
    <w:rsid w:val="00567143"/>
    <w:rsid w:val="00567C19"/>
    <w:rsid w:val="0057048F"/>
    <w:rsid w:val="0057130F"/>
    <w:rsid w:val="0057149E"/>
    <w:rsid w:val="00571CF3"/>
    <w:rsid w:val="0057272E"/>
    <w:rsid w:val="0057294B"/>
    <w:rsid w:val="00572EC4"/>
    <w:rsid w:val="005732DC"/>
    <w:rsid w:val="00573A6A"/>
    <w:rsid w:val="00574BD0"/>
    <w:rsid w:val="00574CF1"/>
    <w:rsid w:val="0057528C"/>
    <w:rsid w:val="0057675F"/>
    <w:rsid w:val="00576854"/>
    <w:rsid w:val="00576B78"/>
    <w:rsid w:val="00577586"/>
    <w:rsid w:val="00577D18"/>
    <w:rsid w:val="00577E01"/>
    <w:rsid w:val="00577E38"/>
    <w:rsid w:val="00577ED1"/>
    <w:rsid w:val="00580195"/>
    <w:rsid w:val="005807D5"/>
    <w:rsid w:val="005809F9"/>
    <w:rsid w:val="00580DE1"/>
    <w:rsid w:val="00580F1D"/>
    <w:rsid w:val="00581398"/>
    <w:rsid w:val="00581F2B"/>
    <w:rsid w:val="00581F31"/>
    <w:rsid w:val="00582039"/>
    <w:rsid w:val="00582210"/>
    <w:rsid w:val="005826B8"/>
    <w:rsid w:val="005828F7"/>
    <w:rsid w:val="00583ADD"/>
    <w:rsid w:val="0058402D"/>
    <w:rsid w:val="00584100"/>
    <w:rsid w:val="00584160"/>
    <w:rsid w:val="00584935"/>
    <w:rsid w:val="005849D7"/>
    <w:rsid w:val="00584D43"/>
    <w:rsid w:val="005851B7"/>
    <w:rsid w:val="0058524D"/>
    <w:rsid w:val="00585C16"/>
    <w:rsid w:val="00585C82"/>
    <w:rsid w:val="00585F07"/>
    <w:rsid w:val="00585F74"/>
    <w:rsid w:val="00586404"/>
    <w:rsid w:val="0058694A"/>
    <w:rsid w:val="00586C8B"/>
    <w:rsid w:val="00586E9D"/>
    <w:rsid w:val="0058753B"/>
    <w:rsid w:val="005879FC"/>
    <w:rsid w:val="00590887"/>
    <w:rsid w:val="00590974"/>
    <w:rsid w:val="0059149F"/>
    <w:rsid w:val="005918C1"/>
    <w:rsid w:val="00591942"/>
    <w:rsid w:val="00591AE1"/>
    <w:rsid w:val="00591FB4"/>
    <w:rsid w:val="0059266C"/>
    <w:rsid w:val="005929C9"/>
    <w:rsid w:val="00592A73"/>
    <w:rsid w:val="00592B00"/>
    <w:rsid w:val="00592C5A"/>
    <w:rsid w:val="005930CA"/>
    <w:rsid w:val="00593286"/>
    <w:rsid w:val="00593E07"/>
    <w:rsid w:val="00594EBE"/>
    <w:rsid w:val="00595672"/>
    <w:rsid w:val="00595695"/>
    <w:rsid w:val="00595B22"/>
    <w:rsid w:val="00595BCD"/>
    <w:rsid w:val="00595CE8"/>
    <w:rsid w:val="005963DC"/>
    <w:rsid w:val="00596DB8"/>
    <w:rsid w:val="00597363"/>
    <w:rsid w:val="005973BD"/>
    <w:rsid w:val="0059785D"/>
    <w:rsid w:val="005A0195"/>
    <w:rsid w:val="005A0679"/>
    <w:rsid w:val="005A085F"/>
    <w:rsid w:val="005A0C80"/>
    <w:rsid w:val="005A0E37"/>
    <w:rsid w:val="005A0EE2"/>
    <w:rsid w:val="005A1A57"/>
    <w:rsid w:val="005A1AF4"/>
    <w:rsid w:val="005A1CEE"/>
    <w:rsid w:val="005A1D44"/>
    <w:rsid w:val="005A1DB1"/>
    <w:rsid w:val="005A1E43"/>
    <w:rsid w:val="005A1F51"/>
    <w:rsid w:val="005A1F5A"/>
    <w:rsid w:val="005A1F8F"/>
    <w:rsid w:val="005A2617"/>
    <w:rsid w:val="005A2651"/>
    <w:rsid w:val="005A29E8"/>
    <w:rsid w:val="005A2A26"/>
    <w:rsid w:val="005A35A9"/>
    <w:rsid w:val="005A38CC"/>
    <w:rsid w:val="005A453E"/>
    <w:rsid w:val="005A4C1D"/>
    <w:rsid w:val="005A5094"/>
    <w:rsid w:val="005A531F"/>
    <w:rsid w:val="005A574D"/>
    <w:rsid w:val="005A59F9"/>
    <w:rsid w:val="005A5E22"/>
    <w:rsid w:val="005A6231"/>
    <w:rsid w:val="005A6BE8"/>
    <w:rsid w:val="005A6C44"/>
    <w:rsid w:val="005A7016"/>
    <w:rsid w:val="005A70DB"/>
    <w:rsid w:val="005A7681"/>
    <w:rsid w:val="005A7F08"/>
    <w:rsid w:val="005B018C"/>
    <w:rsid w:val="005B02F8"/>
    <w:rsid w:val="005B0883"/>
    <w:rsid w:val="005B0CF0"/>
    <w:rsid w:val="005B147C"/>
    <w:rsid w:val="005B1AF2"/>
    <w:rsid w:val="005B1C39"/>
    <w:rsid w:val="005B2280"/>
    <w:rsid w:val="005B2A34"/>
    <w:rsid w:val="005B364B"/>
    <w:rsid w:val="005B388D"/>
    <w:rsid w:val="005B38D0"/>
    <w:rsid w:val="005B43DD"/>
    <w:rsid w:val="005B4407"/>
    <w:rsid w:val="005B4A14"/>
    <w:rsid w:val="005B4D46"/>
    <w:rsid w:val="005B50C2"/>
    <w:rsid w:val="005B5929"/>
    <w:rsid w:val="005B5BF4"/>
    <w:rsid w:val="005B627F"/>
    <w:rsid w:val="005B6379"/>
    <w:rsid w:val="005B6EB1"/>
    <w:rsid w:val="005B70F7"/>
    <w:rsid w:val="005B72DA"/>
    <w:rsid w:val="005B75C1"/>
    <w:rsid w:val="005B7E0B"/>
    <w:rsid w:val="005C0213"/>
    <w:rsid w:val="005C0605"/>
    <w:rsid w:val="005C07AF"/>
    <w:rsid w:val="005C0E68"/>
    <w:rsid w:val="005C1763"/>
    <w:rsid w:val="005C179D"/>
    <w:rsid w:val="005C2A32"/>
    <w:rsid w:val="005C2B0D"/>
    <w:rsid w:val="005C2C5C"/>
    <w:rsid w:val="005C3294"/>
    <w:rsid w:val="005C35F9"/>
    <w:rsid w:val="005C37AC"/>
    <w:rsid w:val="005C3A48"/>
    <w:rsid w:val="005C3E2F"/>
    <w:rsid w:val="005C40F7"/>
    <w:rsid w:val="005C42B4"/>
    <w:rsid w:val="005C47CD"/>
    <w:rsid w:val="005C49BD"/>
    <w:rsid w:val="005C4B84"/>
    <w:rsid w:val="005C4F28"/>
    <w:rsid w:val="005C4FF4"/>
    <w:rsid w:val="005C5428"/>
    <w:rsid w:val="005C5973"/>
    <w:rsid w:val="005C6AA5"/>
    <w:rsid w:val="005C6C6C"/>
    <w:rsid w:val="005C6D16"/>
    <w:rsid w:val="005C7047"/>
    <w:rsid w:val="005C70D9"/>
    <w:rsid w:val="005C79B6"/>
    <w:rsid w:val="005C79D3"/>
    <w:rsid w:val="005C7CB8"/>
    <w:rsid w:val="005D02D1"/>
    <w:rsid w:val="005D0367"/>
    <w:rsid w:val="005D038F"/>
    <w:rsid w:val="005D0A7C"/>
    <w:rsid w:val="005D0B67"/>
    <w:rsid w:val="005D0D89"/>
    <w:rsid w:val="005D10F0"/>
    <w:rsid w:val="005D14DA"/>
    <w:rsid w:val="005D19A7"/>
    <w:rsid w:val="005D1ABA"/>
    <w:rsid w:val="005D29A7"/>
    <w:rsid w:val="005D30D3"/>
    <w:rsid w:val="005D3297"/>
    <w:rsid w:val="005D3D5C"/>
    <w:rsid w:val="005D54A7"/>
    <w:rsid w:val="005D54BC"/>
    <w:rsid w:val="005D59FF"/>
    <w:rsid w:val="005D60D3"/>
    <w:rsid w:val="005D61BB"/>
    <w:rsid w:val="005D6342"/>
    <w:rsid w:val="005D6EB0"/>
    <w:rsid w:val="005D71A4"/>
    <w:rsid w:val="005D7314"/>
    <w:rsid w:val="005D73B3"/>
    <w:rsid w:val="005D7AE9"/>
    <w:rsid w:val="005D7BF0"/>
    <w:rsid w:val="005D7E17"/>
    <w:rsid w:val="005D7EB2"/>
    <w:rsid w:val="005E0146"/>
    <w:rsid w:val="005E05B5"/>
    <w:rsid w:val="005E0641"/>
    <w:rsid w:val="005E0748"/>
    <w:rsid w:val="005E079B"/>
    <w:rsid w:val="005E0C60"/>
    <w:rsid w:val="005E1370"/>
    <w:rsid w:val="005E1793"/>
    <w:rsid w:val="005E1A43"/>
    <w:rsid w:val="005E1D4A"/>
    <w:rsid w:val="005E1EC8"/>
    <w:rsid w:val="005E23C8"/>
    <w:rsid w:val="005E24E3"/>
    <w:rsid w:val="005E2E37"/>
    <w:rsid w:val="005E4A61"/>
    <w:rsid w:val="005E4C05"/>
    <w:rsid w:val="005E57AA"/>
    <w:rsid w:val="005E5917"/>
    <w:rsid w:val="005E646A"/>
    <w:rsid w:val="005E65B0"/>
    <w:rsid w:val="005E691B"/>
    <w:rsid w:val="005E6A6B"/>
    <w:rsid w:val="005E6C22"/>
    <w:rsid w:val="005E6E2C"/>
    <w:rsid w:val="005E70E2"/>
    <w:rsid w:val="005E72D3"/>
    <w:rsid w:val="005E7661"/>
    <w:rsid w:val="005E7716"/>
    <w:rsid w:val="005E7B3E"/>
    <w:rsid w:val="005E7D4F"/>
    <w:rsid w:val="005F043D"/>
    <w:rsid w:val="005F097F"/>
    <w:rsid w:val="005F1365"/>
    <w:rsid w:val="005F1380"/>
    <w:rsid w:val="005F13E6"/>
    <w:rsid w:val="005F13E7"/>
    <w:rsid w:val="005F1D77"/>
    <w:rsid w:val="005F28AD"/>
    <w:rsid w:val="005F2CCF"/>
    <w:rsid w:val="005F355C"/>
    <w:rsid w:val="005F3729"/>
    <w:rsid w:val="005F384B"/>
    <w:rsid w:val="005F39D1"/>
    <w:rsid w:val="005F3A10"/>
    <w:rsid w:val="005F3EA0"/>
    <w:rsid w:val="005F3F2C"/>
    <w:rsid w:val="005F488E"/>
    <w:rsid w:val="005F4BA8"/>
    <w:rsid w:val="005F4D33"/>
    <w:rsid w:val="005F4DD5"/>
    <w:rsid w:val="005F5505"/>
    <w:rsid w:val="005F59F2"/>
    <w:rsid w:val="005F5D10"/>
    <w:rsid w:val="005F61BD"/>
    <w:rsid w:val="005F6A2C"/>
    <w:rsid w:val="005F6BB3"/>
    <w:rsid w:val="005F6D5C"/>
    <w:rsid w:val="005F6EC1"/>
    <w:rsid w:val="005F730F"/>
    <w:rsid w:val="005F7C13"/>
    <w:rsid w:val="005F7CA8"/>
    <w:rsid w:val="005F7F4E"/>
    <w:rsid w:val="00600191"/>
    <w:rsid w:val="006007AF"/>
    <w:rsid w:val="0060086D"/>
    <w:rsid w:val="00601017"/>
    <w:rsid w:val="00601427"/>
    <w:rsid w:val="00601555"/>
    <w:rsid w:val="006015A5"/>
    <w:rsid w:val="006017CF"/>
    <w:rsid w:val="00602292"/>
    <w:rsid w:val="006026B9"/>
    <w:rsid w:val="006029FC"/>
    <w:rsid w:val="0060381F"/>
    <w:rsid w:val="006043E5"/>
    <w:rsid w:val="0060440D"/>
    <w:rsid w:val="006050EE"/>
    <w:rsid w:val="006057F8"/>
    <w:rsid w:val="006058B5"/>
    <w:rsid w:val="006058D9"/>
    <w:rsid w:val="00605CEF"/>
    <w:rsid w:val="00605EA9"/>
    <w:rsid w:val="00606664"/>
    <w:rsid w:val="00606896"/>
    <w:rsid w:val="00606D33"/>
    <w:rsid w:val="00607436"/>
    <w:rsid w:val="00607B76"/>
    <w:rsid w:val="00607D40"/>
    <w:rsid w:val="00607E2A"/>
    <w:rsid w:val="00607F2A"/>
    <w:rsid w:val="006102C2"/>
    <w:rsid w:val="006104C2"/>
    <w:rsid w:val="006106BC"/>
    <w:rsid w:val="006109B4"/>
    <w:rsid w:val="00610BBC"/>
    <w:rsid w:val="0061139F"/>
    <w:rsid w:val="00611C7F"/>
    <w:rsid w:val="00611EBF"/>
    <w:rsid w:val="006120C6"/>
    <w:rsid w:val="006120E6"/>
    <w:rsid w:val="00612950"/>
    <w:rsid w:val="00612CFB"/>
    <w:rsid w:val="00612D9C"/>
    <w:rsid w:val="00612F22"/>
    <w:rsid w:val="00613004"/>
    <w:rsid w:val="0061328F"/>
    <w:rsid w:val="0061428F"/>
    <w:rsid w:val="0061451F"/>
    <w:rsid w:val="0061482D"/>
    <w:rsid w:val="00614BCE"/>
    <w:rsid w:val="006163C3"/>
    <w:rsid w:val="00616409"/>
    <w:rsid w:val="006165D6"/>
    <w:rsid w:val="006168FC"/>
    <w:rsid w:val="006169AB"/>
    <w:rsid w:val="00616B9B"/>
    <w:rsid w:val="00617448"/>
    <w:rsid w:val="00617A3A"/>
    <w:rsid w:val="00620129"/>
    <w:rsid w:val="006201FF"/>
    <w:rsid w:val="00620F8C"/>
    <w:rsid w:val="006210BA"/>
    <w:rsid w:val="00621443"/>
    <w:rsid w:val="0062194A"/>
    <w:rsid w:val="00621A06"/>
    <w:rsid w:val="00622182"/>
    <w:rsid w:val="00622DB7"/>
    <w:rsid w:val="00622F63"/>
    <w:rsid w:val="006234F6"/>
    <w:rsid w:val="006235E3"/>
    <w:rsid w:val="0062388B"/>
    <w:rsid w:val="006238AE"/>
    <w:rsid w:val="00623C71"/>
    <w:rsid w:val="006245C9"/>
    <w:rsid w:val="0062482A"/>
    <w:rsid w:val="00624905"/>
    <w:rsid w:val="00624DD8"/>
    <w:rsid w:val="00625088"/>
    <w:rsid w:val="0062531F"/>
    <w:rsid w:val="0062545D"/>
    <w:rsid w:val="00626D71"/>
    <w:rsid w:val="0062742C"/>
    <w:rsid w:val="0062788F"/>
    <w:rsid w:val="00627DD9"/>
    <w:rsid w:val="00630311"/>
    <w:rsid w:val="006308AA"/>
    <w:rsid w:val="00630982"/>
    <w:rsid w:val="00630BAC"/>
    <w:rsid w:val="00630DB7"/>
    <w:rsid w:val="0063115F"/>
    <w:rsid w:val="00631373"/>
    <w:rsid w:val="006315A9"/>
    <w:rsid w:val="00631746"/>
    <w:rsid w:val="00631906"/>
    <w:rsid w:val="00631C9B"/>
    <w:rsid w:val="00632069"/>
    <w:rsid w:val="006326A7"/>
    <w:rsid w:val="0063273C"/>
    <w:rsid w:val="00632EB5"/>
    <w:rsid w:val="0063317D"/>
    <w:rsid w:val="00633716"/>
    <w:rsid w:val="0063377B"/>
    <w:rsid w:val="0063406A"/>
    <w:rsid w:val="006344CD"/>
    <w:rsid w:val="00634F17"/>
    <w:rsid w:val="00634F3E"/>
    <w:rsid w:val="006350E0"/>
    <w:rsid w:val="00635884"/>
    <w:rsid w:val="00636613"/>
    <w:rsid w:val="006367AF"/>
    <w:rsid w:val="006367E2"/>
    <w:rsid w:val="00636996"/>
    <w:rsid w:val="006369F3"/>
    <w:rsid w:val="00637092"/>
    <w:rsid w:val="00637348"/>
    <w:rsid w:val="00637582"/>
    <w:rsid w:val="00640078"/>
    <w:rsid w:val="0064031D"/>
    <w:rsid w:val="00640A2B"/>
    <w:rsid w:val="00640B1C"/>
    <w:rsid w:val="00640D52"/>
    <w:rsid w:val="00640D90"/>
    <w:rsid w:val="00641294"/>
    <w:rsid w:val="00641CB8"/>
    <w:rsid w:val="00641F09"/>
    <w:rsid w:val="00641F41"/>
    <w:rsid w:val="00642C33"/>
    <w:rsid w:val="00642C53"/>
    <w:rsid w:val="00642DB8"/>
    <w:rsid w:val="00642E60"/>
    <w:rsid w:val="006435C0"/>
    <w:rsid w:val="00643716"/>
    <w:rsid w:val="00643982"/>
    <w:rsid w:val="006439D3"/>
    <w:rsid w:val="00643A35"/>
    <w:rsid w:val="00643D4D"/>
    <w:rsid w:val="006443B6"/>
    <w:rsid w:val="0064448B"/>
    <w:rsid w:val="006445E4"/>
    <w:rsid w:val="006449E0"/>
    <w:rsid w:val="00644A36"/>
    <w:rsid w:val="00644F66"/>
    <w:rsid w:val="00645A35"/>
    <w:rsid w:val="00645B1C"/>
    <w:rsid w:val="00645F1E"/>
    <w:rsid w:val="006461A6"/>
    <w:rsid w:val="006463F2"/>
    <w:rsid w:val="00646995"/>
    <w:rsid w:val="00646BD4"/>
    <w:rsid w:val="00647925"/>
    <w:rsid w:val="00647C4E"/>
    <w:rsid w:val="00647EA5"/>
    <w:rsid w:val="00647EDE"/>
    <w:rsid w:val="00647F05"/>
    <w:rsid w:val="006505C3"/>
    <w:rsid w:val="0065100A"/>
    <w:rsid w:val="006512EE"/>
    <w:rsid w:val="00651776"/>
    <w:rsid w:val="00652370"/>
    <w:rsid w:val="00652640"/>
    <w:rsid w:val="006529C7"/>
    <w:rsid w:val="00652B72"/>
    <w:rsid w:val="00652C80"/>
    <w:rsid w:val="00652F44"/>
    <w:rsid w:val="00653433"/>
    <w:rsid w:val="006534C9"/>
    <w:rsid w:val="006538EB"/>
    <w:rsid w:val="00654472"/>
    <w:rsid w:val="00654A8F"/>
    <w:rsid w:val="00654CF0"/>
    <w:rsid w:val="00654D0D"/>
    <w:rsid w:val="00655179"/>
    <w:rsid w:val="00655594"/>
    <w:rsid w:val="00655676"/>
    <w:rsid w:val="00655E75"/>
    <w:rsid w:val="006562A4"/>
    <w:rsid w:val="00656865"/>
    <w:rsid w:val="006569FE"/>
    <w:rsid w:val="00656D7B"/>
    <w:rsid w:val="00656E50"/>
    <w:rsid w:val="00656E5D"/>
    <w:rsid w:val="0065717E"/>
    <w:rsid w:val="00657D13"/>
    <w:rsid w:val="00657DA4"/>
    <w:rsid w:val="00657E8C"/>
    <w:rsid w:val="006602AA"/>
    <w:rsid w:val="00660984"/>
    <w:rsid w:val="00660B3B"/>
    <w:rsid w:val="00660BD1"/>
    <w:rsid w:val="0066171A"/>
    <w:rsid w:val="00661727"/>
    <w:rsid w:val="00661D37"/>
    <w:rsid w:val="00662093"/>
    <w:rsid w:val="00662FC7"/>
    <w:rsid w:val="00663760"/>
    <w:rsid w:val="006643A9"/>
    <w:rsid w:val="006643CD"/>
    <w:rsid w:val="00665643"/>
    <w:rsid w:val="00665B96"/>
    <w:rsid w:val="006661A5"/>
    <w:rsid w:val="00666681"/>
    <w:rsid w:val="00666963"/>
    <w:rsid w:val="00666B79"/>
    <w:rsid w:val="0066732E"/>
    <w:rsid w:val="00667355"/>
    <w:rsid w:val="006677B7"/>
    <w:rsid w:val="00667C30"/>
    <w:rsid w:val="00667DC0"/>
    <w:rsid w:val="00667EDA"/>
    <w:rsid w:val="00670157"/>
    <w:rsid w:val="00670A36"/>
    <w:rsid w:val="0067165C"/>
    <w:rsid w:val="00671D2F"/>
    <w:rsid w:val="00671DA9"/>
    <w:rsid w:val="0067200B"/>
    <w:rsid w:val="0067214B"/>
    <w:rsid w:val="0067243F"/>
    <w:rsid w:val="006727FE"/>
    <w:rsid w:val="006729C3"/>
    <w:rsid w:val="00672F41"/>
    <w:rsid w:val="0067429A"/>
    <w:rsid w:val="006749E0"/>
    <w:rsid w:val="00674A86"/>
    <w:rsid w:val="00674B26"/>
    <w:rsid w:val="00674F71"/>
    <w:rsid w:val="00674F73"/>
    <w:rsid w:val="006750E2"/>
    <w:rsid w:val="0067537E"/>
    <w:rsid w:val="00675563"/>
    <w:rsid w:val="006757FE"/>
    <w:rsid w:val="00676692"/>
    <w:rsid w:val="00676A53"/>
    <w:rsid w:val="00676F0F"/>
    <w:rsid w:val="0067728B"/>
    <w:rsid w:val="00677F09"/>
    <w:rsid w:val="0068058B"/>
    <w:rsid w:val="00680B61"/>
    <w:rsid w:val="00681979"/>
    <w:rsid w:val="0068200F"/>
    <w:rsid w:val="00682184"/>
    <w:rsid w:val="006825E2"/>
    <w:rsid w:val="00682679"/>
    <w:rsid w:val="00682D26"/>
    <w:rsid w:val="00682D6D"/>
    <w:rsid w:val="00682DEF"/>
    <w:rsid w:val="00682FA4"/>
    <w:rsid w:val="006833B2"/>
    <w:rsid w:val="00683A76"/>
    <w:rsid w:val="00683A7D"/>
    <w:rsid w:val="00683AC2"/>
    <w:rsid w:val="006840ED"/>
    <w:rsid w:val="006840F9"/>
    <w:rsid w:val="0068423A"/>
    <w:rsid w:val="00684960"/>
    <w:rsid w:val="00684B89"/>
    <w:rsid w:val="00684D97"/>
    <w:rsid w:val="006851B4"/>
    <w:rsid w:val="00685230"/>
    <w:rsid w:val="00685572"/>
    <w:rsid w:val="0068558F"/>
    <w:rsid w:val="006855E9"/>
    <w:rsid w:val="00685E0B"/>
    <w:rsid w:val="00685FC5"/>
    <w:rsid w:val="00686388"/>
    <w:rsid w:val="006867FB"/>
    <w:rsid w:val="006868A2"/>
    <w:rsid w:val="00687649"/>
    <w:rsid w:val="006877AB"/>
    <w:rsid w:val="00687828"/>
    <w:rsid w:val="00687F6D"/>
    <w:rsid w:val="006909BA"/>
    <w:rsid w:val="00690A22"/>
    <w:rsid w:val="00690D4A"/>
    <w:rsid w:val="0069213E"/>
    <w:rsid w:val="0069285A"/>
    <w:rsid w:val="00692E05"/>
    <w:rsid w:val="006944A4"/>
    <w:rsid w:val="0069489B"/>
    <w:rsid w:val="006948A9"/>
    <w:rsid w:val="00695036"/>
    <w:rsid w:val="00695350"/>
    <w:rsid w:val="006953F0"/>
    <w:rsid w:val="00695479"/>
    <w:rsid w:val="006958A4"/>
    <w:rsid w:val="00695AF5"/>
    <w:rsid w:val="0069602E"/>
    <w:rsid w:val="006961D0"/>
    <w:rsid w:val="006968C6"/>
    <w:rsid w:val="00696BA0"/>
    <w:rsid w:val="00696BC7"/>
    <w:rsid w:val="00697338"/>
    <w:rsid w:val="00697E2B"/>
    <w:rsid w:val="006A027F"/>
    <w:rsid w:val="006A052B"/>
    <w:rsid w:val="006A0569"/>
    <w:rsid w:val="006A06B1"/>
    <w:rsid w:val="006A0842"/>
    <w:rsid w:val="006A1981"/>
    <w:rsid w:val="006A1A16"/>
    <w:rsid w:val="006A2291"/>
    <w:rsid w:val="006A22D9"/>
    <w:rsid w:val="006A2412"/>
    <w:rsid w:val="006A262C"/>
    <w:rsid w:val="006A2649"/>
    <w:rsid w:val="006A291F"/>
    <w:rsid w:val="006A2C62"/>
    <w:rsid w:val="006A35E2"/>
    <w:rsid w:val="006A36FF"/>
    <w:rsid w:val="006A39E4"/>
    <w:rsid w:val="006A3A8C"/>
    <w:rsid w:val="006A4616"/>
    <w:rsid w:val="006A4ABD"/>
    <w:rsid w:val="006A4C8D"/>
    <w:rsid w:val="006A4CC2"/>
    <w:rsid w:val="006A4EC0"/>
    <w:rsid w:val="006A59D1"/>
    <w:rsid w:val="006A5D24"/>
    <w:rsid w:val="006A5FDE"/>
    <w:rsid w:val="006A6316"/>
    <w:rsid w:val="006A65BA"/>
    <w:rsid w:val="006A7286"/>
    <w:rsid w:val="006A7457"/>
    <w:rsid w:val="006A752C"/>
    <w:rsid w:val="006A7638"/>
    <w:rsid w:val="006A79E3"/>
    <w:rsid w:val="006A7A91"/>
    <w:rsid w:val="006A7A9F"/>
    <w:rsid w:val="006B010F"/>
    <w:rsid w:val="006B0249"/>
    <w:rsid w:val="006B0CAC"/>
    <w:rsid w:val="006B0D41"/>
    <w:rsid w:val="006B0FA0"/>
    <w:rsid w:val="006B12F7"/>
    <w:rsid w:val="006B16E7"/>
    <w:rsid w:val="006B1B84"/>
    <w:rsid w:val="006B1BC5"/>
    <w:rsid w:val="006B1DF3"/>
    <w:rsid w:val="006B1EF3"/>
    <w:rsid w:val="006B2558"/>
    <w:rsid w:val="006B2D13"/>
    <w:rsid w:val="006B34F5"/>
    <w:rsid w:val="006B3B1E"/>
    <w:rsid w:val="006B3F3C"/>
    <w:rsid w:val="006B412C"/>
    <w:rsid w:val="006B44A4"/>
    <w:rsid w:val="006B458C"/>
    <w:rsid w:val="006B4BE5"/>
    <w:rsid w:val="006B6AD1"/>
    <w:rsid w:val="006B70C0"/>
    <w:rsid w:val="006B7ADD"/>
    <w:rsid w:val="006B7EE1"/>
    <w:rsid w:val="006C0158"/>
    <w:rsid w:val="006C0830"/>
    <w:rsid w:val="006C0A96"/>
    <w:rsid w:val="006C0CE8"/>
    <w:rsid w:val="006C10C1"/>
    <w:rsid w:val="006C1100"/>
    <w:rsid w:val="006C1429"/>
    <w:rsid w:val="006C14C8"/>
    <w:rsid w:val="006C1525"/>
    <w:rsid w:val="006C172D"/>
    <w:rsid w:val="006C1F0D"/>
    <w:rsid w:val="006C33B8"/>
    <w:rsid w:val="006C3742"/>
    <w:rsid w:val="006C3D07"/>
    <w:rsid w:val="006C3F60"/>
    <w:rsid w:val="006C3FDE"/>
    <w:rsid w:val="006C446A"/>
    <w:rsid w:val="006C4969"/>
    <w:rsid w:val="006C4EE2"/>
    <w:rsid w:val="006C4FD4"/>
    <w:rsid w:val="006C541E"/>
    <w:rsid w:val="006C56C4"/>
    <w:rsid w:val="006C5A57"/>
    <w:rsid w:val="006C6090"/>
    <w:rsid w:val="006C626E"/>
    <w:rsid w:val="006C63E3"/>
    <w:rsid w:val="006C6886"/>
    <w:rsid w:val="006C6D61"/>
    <w:rsid w:val="006C6E2D"/>
    <w:rsid w:val="006C6EB3"/>
    <w:rsid w:val="006C72AE"/>
    <w:rsid w:val="006C776F"/>
    <w:rsid w:val="006C784F"/>
    <w:rsid w:val="006C7F71"/>
    <w:rsid w:val="006D03BD"/>
    <w:rsid w:val="006D0EB7"/>
    <w:rsid w:val="006D1119"/>
    <w:rsid w:val="006D14B3"/>
    <w:rsid w:val="006D15BD"/>
    <w:rsid w:val="006D1E9B"/>
    <w:rsid w:val="006D2101"/>
    <w:rsid w:val="006D21E9"/>
    <w:rsid w:val="006D2253"/>
    <w:rsid w:val="006D26B4"/>
    <w:rsid w:val="006D283F"/>
    <w:rsid w:val="006D2AB4"/>
    <w:rsid w:val="006D2BB4"/>
    <w:rsid w:val="006D2CED"/>
    <w:rsid w:val="006D306A"/>
    <w:rsid w:val="006D381A"/>
    <w:rsid w:val="006D3908"/>
    <w:rsid w:val="006D3B1E"/>
    <w:rsid w:val="006D3DC2"/>
    <w:rsid w:val="006D4283"/>
    <w:rsid w:val="006D460E"/>
    <w:rsid w:val="006D4E10"/>
    <w:rsid w:val="006D5115"/>
    <w:rsid w:val="006D54A4"/>
    <w:rsid w:val="006D5622"/>
    <w:rsid w:val="006D5867"/>
    <w:rsid w:val="006D5DF0"/>
    <w:rsid w:val="006D601C"/>
    <w:rsid w:val="006D610A"/>
    <w:rsid w:val="006D62D2"/>
    <w:rsid w:val="006D6814"/>
    <w:rsid w:val="006D6F02"/>
    <w:rsid w:val="006D7055"/>
    <w:rsid w:val="006D7125"/>
    <w:rsid w:val="006D712F"/>
    <w:rsid w:val="006D7258"/>
    <w:rsid w:val="006D7A71"/>
    <w:rsid w:val="006D7B9E"/>
    <w:rsid w:val="006D7C93"/>
    <w:rsid w:val="006D7D5F"/>
    <w:rsid w:val="006E05CD"/>
    <w:rsid w:val="006E07DB"/>
    <w:rsid w:val="006E0839"/>
    <w:rsid w:val="006E0869"/>
    <w:rsid w:val="006E0AE8"/>
    <w:rsid w:val="006E0AE9"/>
    <w:rsid w:val="006E0E41"/>
    <w:rsid w:val="006E1115"/>
    <w:rsid w:val="006E113A"/>
    <w:rsid w:val="006E1E9E"/>
    <w:rsid w:val="006E1EB2"/>
    <w:rsid w:val="006E2037"/>
    <w:rsid w:val="006E20C4"/>
    <w:rsid w:val="006E20EE"/>
    <w:rsid w:val="006E239B"/>
    <w:rsid w:val="006E25D5"/>
    <w:rsid w:val="006E2773"/>
    <w:rsid w:val="006E2814"/>
    <w:rsid w:val="006E290B"/>
    <w:rsid w:val="006E2E76"/>
    <w:rsid w:val="006E38B5"/>
    <w:rsid w:val="006E3C15"/>
    <w:rsid w:val="006E3CB7"/>
    <w:rsid w:val="006E44DF"/>
    <w:rsid w:val="006E4AEF"/>
    <w:rsid w:val="006E4B31"/>
    <w:rsid w:val="006E4C09"/>
    <w:rsid w:val="006E4DDA"/>
    <w:rsid w:val="006E51B4"/>
    <w:rsid w:val="006E52AC"/>
    <w:rsid w:val="006E5530"/>
    <w:rsid w:val="006E5625"/>
    <w:rsid w:val="006E56F8"/>
    <w:rsid w:val="006E5852"/>
    <w:rsid w:val="006E5B2D"/>
    <w:rsid w:val="006E63A9"/>
    <w:rsid w:val="006E6904"/>
    <w:rsid w:val="006E69E4"/>
    <w:rsid w:val="006E701C"/>
    <w:rsid w:val="006E70D1"/>
    <w:rsid w:val="006E7125"/>
    <w:rsid w:val="006E7149"/>
    <w:rsid w:val="006E746F"/>
    <w:rsid w:val="006E7534"/>
    <w:rsid w:val="006E767F"/>
    <w:rsid w:val="006E799A"/>
    <w:rsid w:val="006E7BAD"/>
    <w:rsid w:val="006E7E1A"/>
    <w:rsid w:val="006E7EEA"/>
    <w:rsid w:val="006F0E29"/>
    <w:rsid w:val="006F103A"/>
    <w:rsid w:val="006F1CBF"/>
    <w:rsid w:val="006F1CF7"/>
    <w:rsid w:val="006F2266"/>
    <w:rsid w:val="006F2890"/>
    <w:rsid w:val="006F3312"/>
    <w:rsid w:val="006F3584"/>
    <w:rsid w:val="006F36A3"/>
    <w:rsid w:val="006F37C7"/>
    <w:rsid w:val="006F3BC8"/>
    <w:rsid w:val="006F3E1D"/>
    <w:rsid w:val="006F3E99"/>
    <w:rsid w:val="006F4450"/>
    <w:rsid w:val="006F4509"/>
    <w:rsid w:val="006F4521"/>
    <w:rsid w:val="006F491D"/>
    <w:rsid w:val="006F4B0F"/>
    <w:rsid w:val="006F4F7B"/>
    <w:rsid w:val="006F512A"/>
    <w:rsid w:val="006F59C9"/>
    <w:rsid w:val="006F5CE2"/>
    <w:rsid w:val="006F5E4C"/>
    <w:rsid w:val="006F6188"/>
    <w:rsid w:val="006F6222"/>
    <w:rsid w:val="006F636E"/>
    <w:rsid w:val="006F63CE"/>
    <w:rsid w:val="006F6A61"/>
    <w:rsid w:val="006F6C08"/>
    <w:rsid w:val="006F72BE"/>
    <w:rsid w:val="006F75FA"/>
    <w:rsid w:val="006F775A"/>
    <w:rsid w:val="006F7791"/>
    <w:rsid w:val="006F7C16"/>
    <w:rsid w:val="006F7F59"/>
    <w:rsid w:val="00700285"/>
    <w:rsid w:val="00700327"/>
    <w:rsid w:val="007003EE"/>
    <w:rsid w:val="007007C4"/>
    <w:rsid w:val="007008CA"/>
    <w:rsid w:val="007009F2"/>
    <w:rsid w:val="00700EF9"/>
    <w:rsid w:val="00700F25"/>
    <w:rsid w:val="00700FDC"/>
    <w:rsid w:val="00701125"/>
    <w:rsid w:val="0070123D"/>
    <w:rsid w:val="0070141C"/>
    <w:rsid w:val="007017DA"/>
    <w:rsid w:val="0070183C"/>
    <w:rsid w:val="00701DF2"/>
    <w:rsid w:val="00701E2C"/>
    <w:rsid w:val="007022CD"/>
    <w:rsid w:val="00702783"/>
    <w:rsid w:val="00702C37"/>
    <w:rsid w:val="00703719"/>
    <w:rsid w:val="00703827"/>
    <w:rsid w:val="00703CBA"/>
    <w:rsid w:val="00703CFD"/>
    <w:rsid w:val="00704083"/>
    <w:rsid w:val="007042CB"/>
    <w:rsid w:val="00704CA8"/>
    <w:rsid w:val="00704D47"/>
    <w:rsid w:val="00704E0B"/>
    <w:rsid w:val="0070505B"/>
    <w:rsid w:val="00705301"/>
    <w:rsid w:val="00705483"/>
    <w:rsid w:val="00705B6C"/>
    <w:rsid w:val="00705BA0"/>
    <w:rsid w:val="00705E1F"/>
    <w:rsid w:val="00706384"/>
    <w:rsid w:val="007064AA"/>
    <w:rsid w:val="007069E0"/>
    <w:rsid w:val="00706E84"/>
    <w:rsid w:val="00707F24"/>
    <w:rsid w:val="00710061"/>
    <w:rsid w:val="00710094"/>
    <w:rsid w:val="0071017A"/>
    <w:rsid w:val="00710321"/>
    <w:rsid w:val="007103E4"/>
    <w:rsid w:val="007104F8"/>
    <w:rsid w:val="00710501"/>
    <w:rsid w:val="00710C87"/>
    <w:rsid w:val="0071179F"/>
    <w:rsid w:val="00711EBA"/>
    <w:rsid w:val="00711F36"/>
    <w:rsid w:val="00712081"/>
    <w:rsid w:val="0071255A"/>
    <w:rsid w:val="00712582"/>
    <w:rsid w:val="00712D29"/>
    <w:rsid w:val="0071319F"/>
    <w:rsid w:val="007135A0"/>
    <w:rsid w:val="0071367A"/>
    <w:rsid w:val="007138B1"/>
    <w:rsid w:val="00713933"/>
    <w:rsid w:val="00713983"/>
    <w:rsid w:val="007139A4"/>
    <w:rsid w:val="007151E5"/>
    <w:rsid w:val="0071575B"/>
    <w:rsid w:val="0071598F"/>
    <w:rsid w:val="00715C1E"/>
    <w:rsid w:val="0071631C"/>
    <w:rsid w:val="007163F9"/>
    <w:rsid w:val="00716406"/>
    <w:rsid w:val="00716B3E"/>
    <w:rsid w:val="00716BD1"/>
    <w:rsid w:val="007171D4"/>
    <w:rsid w:val="00717A56"/>
    <w:rsid w:val="00717ACD"/>
    <w:rsid w:val="00717F6E"/>
    <w:rsid w:val="0072095E"/>
    <w:rsid w:val="00720AB7"/>
    <w:rsid w:val="00720CFC"/>
    <w:rsid w:val="00721B84"/>
    <w:rsid w:val="00721F45"/>
    <w:rsid w:val="007221EF"/>
    <w:rsid w:val="00722500"/>
    <w:rsid w:val="00722AF9"/>
    <w:rsid w:val="00722B6C"/>
    <w:rsid w:val="00723114"/>
    <w:rsid w:val="00723783"/>
    <w:rsid w:val="00724696"/>
    <w:rsid w:val="00724F17"/>
    <w:rsid w:val="00725285"/>
    <w:rsid w:val="007257AF"/>
    <w:rsid w:val="0072650B"/>
    <w:rsid w:val="00726580"/>
    <w:rsid w:val="0072691B"/>
    <w:rsid w:val="00726D0E"/>
    <w:rsid w:val="00727352"/>
    <w:rsid w:val="00727713"/>
    <w:rsid w:val="00727BEE"/>
    <w:rsid w:val="00727D11"/>
    <w:rsid w:val="00727E31"/>
    <w:rsid w:val="007305F3"/>
    <w:rsid w:val="007306E7"/>
    <w:rsid w:val="007306FB"/>
    <w:rsid w:val="00730C42"/>
    <w:rsid w:val="00731126"/>
    <w:rsid w:val="007315D5"/>
    <w:rsid w:val="0073172A"/>
    <w:rsid w:val="00731C41"/>
    <w:rsid w:val="00731D13"/>
    <w:rsid w:val="00731F41"/>
    <w:rsid w:val="0073215D"/>
    <w:rsid w:val="007322E8"/>
    <w:rsid w:val="00732485"/>
    <w:rsid w:val="0073298F"/>
    <w:rsid w:val="00733156"/>
    <w:rsid w:val="007337B1"/>
    <w:rsid w:val="0073397B"/>
    <w:rsid w:val="00733A99"/>
    <w:rsid w:val="00733C1F"/>
    <w:rsid w:val="00733DAF"/>
    <w:rsid w:val="00734360"/>
    <w:rsid w:val="00734516"/>
    <w:rsid w:val="0073470C"/>
    <w:rsid w:val="00734C16"/>
    <w:rsid w:val="00734FFE"/>
    <w:rsid w:val="00735643"/>
    <w:rsid w:val="00735AB8"/>
    <w:rsid w:val="00735BD5"/>
    <w:rsid w:val="00735C83"/>
    <w:rsid w:val="007360AE"/>
    <w:rsid w:val="007366F4"/>
    <w:rsid w:val="0073680C"/>
    <w:rsid w:val="00736BC8"/>
    <w:rsid w:val="00736C13"/>
    <w:rsid w:val="00736F2B"/>
    <w:rsid w:val="00737308"/>
    <w:rsid w:val="0073794A"/>
    <w:rsid w:val="0074097D"/>
    <w:rsid w:val="00740D9A"/>
    <w:rsid w:val="00740F10"/>
    <w:rsid w:val="0074103B"/>
    <w:rsid w:val="0074134D"/>
    <w:rsid w:val="00741614"/>
    <w:rsid w:val="007416A2"/>
    <w:rsid w:val="00741C17"/>
    <w:rsid w:val="00741CD3"/>
    <w:rsid w:val="00741D8C"/>
    <w:rsid w:val="00741F52"/>
    <w:rsid w:val="00742821"/>
    <w:rsid w:val="007429BB"/>
    <w:rsid w:val="00742BA9"/>
    <w:rsid w:val="00742C68"/>
    <w:rsid w:val="007435B4"/>
    <w:rsid w:val="00743614"/>
    <w:rsid w:val="00743A51"/>
    <w:rsid w:val="00743A6F"/>
    <w:rsid w:val="00743EC6"/>
    <w:rsid w:val="00744239"/>
    <w:rsid w:val="00744412"/>
    <w:rsid w:val="0074448F"/>
    <w:rsid w:val="007447ED"/>
    <w:rsid w:val="00744F7C"/>
    <w:rsid w:val="007452ED"/>
    <w:rsid w:val="00745BCE"/>
    <w:rsid w:val="00745C2D"/>
    <w:rsid w:val="00745E5A"/>
    <w:rsid w:val="0074654F"/>
    <w:rsid w:val="0074671F"/>
    <w:rsid w:val="007467E6"/>
    <w:rsid w:val="00746923"/>
    <w:rsid w:val="00747ED9"/>
    <w:rsid w:val="007500F4"/>
    <w:rsid w:val="00750452"/>
    <w:rsid w:val="00750489"/>
    <w:rsid w:val="00750527"/>
    <w:rsid w:val="007507C9"/>
    <w:rsid w:val="007508A3"/>
    <w:rsid w:val="007515F1"/>
    <w:rsid w:val="007516DD"/>
    <w:rsid w:val="007519F3"/>
    <w:rsid w:val="00752521"/>
    <w:rsid w:val="00752D6B"/>
    <w:rsid w:val="0075306C"/>
    <w:rsid w:val="007537F8"/>
    <w:rsid w:val="00753C72"/>
    <w:rsid w:val="0075408B"/>
    <w:rsid w:val="00754DE1"/>
    <w:rsid w:val="00755034"/>
    <w:rsid w:val="007557A6"/>
    <w:rsid w:val="00755B2E"/>
    <w:rsid w:val="00755DB8"/>
    <w:rsid w:val="007562F4"/>
    <w:rsid w:val="00756347"/>
    <w:rsid w:val="007564BC"/>
    <w:rsid w:val="00756729"/>
    <w:rsid w:val="00756BD1"/>
    <w:rsid w:val="00757047"/>
    <w:rsid w:val="0075756F"/>
    <w:rsid w:val="00757922"/>
    <w:rsid w:val="007579A2"/>
    <w:rsid w:val="00757D14"/>
    <w:rsid w:val="007602CF"/>
    <w:rsid w:val="00760FA7"/>
    <w:rsid w:val="00761085"/>
    <w:rsid w:val="0076139F"/>
    <w:rsid w:val="0076141C"/>
    <w:rsid w:val="00761DFC"/>
    <w:rsid w:val="00762068"/>
    <w:rsid w:val="007623E9"/>
    <w:rsid w:val="007628C8"/>
    <w:rsid w:val="00762931"/>
    <w:rsid w:val="0076295B"/>
    <w:rsid w:val="00762ACC"/>
    <w:rsid w:val="00762C5D"/>
    <w:rsid w:val="007631E8"/>
    <w:rsid w:val="007637D6"/>
    <w:rsid w:val="00763B3B"/>
    <w:rsid w:val="00763FC2"/>
    <w:rsid w:val="0076432F"/>
    <w:rsid w:val="00764672"/>
    <w:rsid w:val="0076472B"/>
    <w:rsid w:val="00764EB3"/>
    <w:rsid w:val="00764FFF"/>
    <w:rsid w:val="0076510A"/>
    <w:rsid w:val="00765823"/>
    <w:rsid w:val="00765F81"/>
    <w:rsid w:val="007662CF"/>
    <w:rsid w:val="007667FC"/>
    <w:rsid w:val="007668A9"/>
    <w:rsid w:val="00767385"/>
    <w:rsid w:val="0076748E"/>
    <w:rsid w:val="00767E67"/>
    <w:rsid w:val="00767EEA"/>
    <w:rsid w:val="007705F0"/>
    <w:rsid w:val="00770A09"/>
    <w:rsid w:val="00770B4E"/>
    <w:rsid w:val="00770D96"/>
    <w:rsid w:val="00771500"/>
    <w:rsid w:val="007719C2"/>
    <w:rsid w:val="0077249D"/>
    <w:rsid w:val="007724D2"/>
    <w:rsid w:val="00772AAD"/>
    <w:rsid w:val="00772E3B"/>
    <w:rsid w:val="00773289"/>
    <w:rsid w:val="00773B02"/>
    <w:rsid w:val="00773B24"/>
    <w:rsid w:val="00773B95"/>
    <w:rsid w:val="00773BFB"/>
    <w:rsid w:val="00773CA1"/>
    <w:rsid w:val="00773D40"/>
    <w:rsid w:val="00773FA4"/>
    <w:rsid w:val="007740F4"/>
    <w:rsid w:val="00774888"/>
    <w:rsid w:val="00774912"/>
    <w:rsid w:val="00774982"/>
    <w:rsid w:val="00774DE5"/>
    <w:rsid w:val="007754EB"/>
    <w:rsid w:val="00776266"/>
    <w:rsid w:val="00776A57"/>
    <w:rsid w:val="00776AD8"/>
    <w:rsid w:val="00776BE7"/>
    <w:rsid w:val="00776D8F"/>
    <w:rsid w:val="0077723D"/>
    <w:rsid w:val="007773A5"/>
    <w:rsid w:val="007775C0"/>
    <w:rsid w:val="007777ED"/>
    <w:rsid w:val="007778E2"/>
    <w:rsid w:val="00780084"/>
    <w:rsid w:val="007800D1"/>
    <w:rsid w:val="007803D3"/>
    <w:rsid w:val="007808E8"/>
    <w:rsid w:val="00780A69"/>
    <w:rsid w:val="007811BB"/>
    <w:rsid w:val="00781264"/>
    <w:rsid w:val="007812CB"/>
    <w:rsid w:val="0078200C"/>
    <w:rsid w:val="0078225C"/>
    <w:rsid w:val="007822FA"/>
    <w:rsid w:val="007823F2"/>
    <w:rsid w:val="0078281B"/>
    <w:rsid w:val="007829F6"/>
    <w:rsid w:val="00782BD4"/>
    <w:rsid w:val="00782EA1"/>
    <w:rsid w:val="0078312B"/>
    <w:rsid w:val="00783289"/>
    <w:rsid w:val="00783F7D"/>
    <w:rsid w:val="007847D5"/>
    <w:rsid w:val="00784A82"/>
    <w:rsid w:val="007850A3"/>
    <w:rsid w:val="00785417"/>
    <w:rsid w:val="00785A76"/>
    <w:rsid w:val="00786451"/>
    <w:rsid w:val="00786C9E"/>
    <w:rsid w:val="00786E12"/>
    <w:rsid w:val="007873A6"/>
    <w:rsid w:val="007875A2"/>
    <w:rsid w:val="00787770"/>
    <w:rsid w:val="00787891"/>
    <w:rsid w:val="007878FF"/>
    <w:rsid w:val="00790372"/>
    <w:rsid w:val="00790558"/>
    <w:rsid w:val="00790828"/>
    <w:rsid w:val="00790C26"/>
    <w:rsid w:val="00790D26"/>
    <w:rsid w:val="007911C5"/>
    <w:rsid w:val="007916AA"/>
    <w:rsid w:val="00791846"/>
    <w:rsid w:val="00791C46"/>
    <w:rsid w:val="00791CDF"/>
    <w:rsid w:val="007928B9"/>
    <w:rsid w:val="00792B8C"/>
    <w:rsid w:val="007930F0"/>
    <w:rsid w:val="00793C14"/>
    <w:rsid w:val="00794450"/>
    <w:rsid w:val="0079553C"/>
    <w:rsid w:val="0079556F"/>
    <w:rsid w:val="00795707"/>
    <w:rsid w:val="00795839"/>
    <w:rsid w:val="0079598E"/>
    <w:rsid w:val="00795A18"/>
    <w:rsid w:val="00795C91"/>
    <w:rsid w:val="00795FD5"/>
    <w:rsid w:val="007960B3"/>
    <w:rsid w:val="00796267"/>
    <w:rsid w:val="00796678"/>
    <w:rsid w:val="007969C3"/>
    <w:rsid w:val="00796E7F"/>
    <w:rsid w:val="00797007"/>
    <w:rsid w:val="00797433"/>
    <w:rsid w:val="00797436"/>
    <w:rsid w:val="00797579"/>
    <w:rsid w:val="00797AB9"/>
    <w:rsid w:val="00797FDF"/>
    <w:rsid w:val="007A0471"/>
    <w:rsid w:val="007A0E27"/>
    <w:rsid w:val="007A10E9"/>
    <w:rsid w:val="007A1309"/>
    <w:rsid w:val="007A1739"/>
    <w:rsid w:val="007A1F1B"/>
    <w:rsid w:val="007A2570"/>
    <w:rsid w:val="007A26F0"/>
    <w:rsid w:val="007A3072"/>
    <w:rsid w:val="007A3204"/>
    <w:rsid w:val="007A38D5"/>
    <w:rsid w:val="007A396A"/>
    <w:rsid w:val="007A3D56"/>
    <w:rsid w:val="007A407F"/>
    <w:rsid w:val="007A4352"/>
    <w:rsid w:val="007A44B9"/>
    <w:rsid w:val="007A47AF"/>
    <w:rsid w:val="007A49C1"/>
    <w:rsid w:val="007A4F40"/>
    <w:rsid w:val="007A544D"/>
    <w:rsid w:val="007A55A0"/>
    <w:rsid w:val="007A57A6"/>
    <w:rsid w:val="007A59DA"/>
    <w:rsid w:val="007A5C50"/>
    <w:rsid w:val="007A6050"/>
    <w:rsid w:val="007A62E0"/>
    <w:rsid w:val="007A6472"/>
    <w:rsid w:val="007A64F1"/>
    <w:rsid w:val="007A68A8"/>
    <w:rsid w:val="007A6B1A"/>
    <w:rsid w:val="007A6BE9"/>
    <w:rsid w:val="007A7D67"/>
    <w:rsid w:val="007A7E77"/>
    <w:rsid w:val="007B0136"/>
    <w:rsid w:val="007B08CC"/>
    <w:rsid w:val="007B0C0F"/>
    <w:rsid w:val="007B0F10"/>
    <w:rsid w:val="007B13F1"/>
    <w:rsid w:val="007B1670"/>
    <w:rsid w:val="007B1906"/>
    <w:rsid w:val="007B1A49"/>
    <w:rsid w:val="007B205F"/>
    <w:rsid w:val="007B2464"/>
    <w:rsid w:val="007B2495"/>
    <w:rsid w:val="007B24CF"/>
    <w:rsid w:val="007B2564"/>
    <w:rsid w:val="007B270A"/>
    <w:rsid w:val="007B2A64"/>
    <w:rsid w:val="007B2BF9"/>
    <w:rsid w:val="007B3AAD"/>
    <w:rsid w:val="007B3F11"/>
    <w:rsid w:val="007B411A"/>
    <w:rsid w:val="007B452A"/>
    <w:rsid w:val="007B4C0B"/>
    <w:rsid w:val="007B5030"/>
    <w:rsid w:val="007B510E"/>
    <w:rsid w:val="007B51BE"/>
    <w:rsid w:val="007B5614"/>
    <w:rsid w:val="007B5800"/>
    <w:rsid w:val="007B5955"/>
    <w:rsid w:val="007B5E3D"/>
    <w:rsid w:val="007B60AF"/>
    <w:rsid w:val="007B6181"/>
    <w:rsid w:val="007B6489"/>
    <w:rsid w:val="007B66A7"/>
    <w:rsid w:val="007B6943"/>
    <w:rsid w:val="007C01F3"/>
    <w:rsid w:val="007C0428"/>
    <w:rsid w:val="007C0F7D"/>
    <w:rsid w:val="007C1469"/>
    <w:rsid w:val="007C25C8"/>
    <w:rsid w:val="007C270F"/>
    <w:rsid w:val="007C2A1E"/>
    <w:rsid w:val="007C2D95"/>
    <w:rsid w:val="007C2EBA"/>
    <w:rsid w:val="007C3787"/>
    <w:rsid w:val="007C3803"/>
    <w:rsid w:val="007C39F4"/>
    <w:rsid w:val="007C3B8E"/>
    <w:rsid w:val="007C3BE0"/>
    <w:rsid w:val="007C4366"/>
    <w:rsid w:val="007C49B1"/>
    <w:rsid w:val="007C4F09"/>
    <w:rsid w:val="007C5303"/>
    <w:rsid w:val="007C5503"/>
    <w:rsid w:val="007C5890"/>
    <w:rsid w:val="007C5A5E"/>
    <w:rsid w:val="007C5FDF"/>
    <w:rsid w:val="007C61AD"/>
    <w:rsid w:val="007C61EF"/>
    <w:rsid w:val="007C6758"/>
    <w:rsid w:val="007C6B32"/>
    <w:rsid w:val="007C6B5B"/>
    <w:rsid w:val="007C7C64"/>
    <w:rsid w:val="007C7F4A"/>
    <w:rsid w:val="007D05C1"/>
    <w:rsid w:val="007D07D2"/>
    <w:rsid w:val="007D0E71"/>
    <w:rsid w:val="007D1033"/>
    <w:rsid w:val="007D13A7"/>
    <w:rsid w:val="007D1A4E"/>
    <w:rsid w:val="007D1AAC"/>
    <w:rsid w:val="007D232B"/>
    <w:rsid w:val="007D240A"/>
    <w:rsid w:val="007D279F"/>
    <w:rsid w:val="007D2F65"/>
    <w:rsid w:val="007D333A"/>
    <w:rsid w:val="007D3509"/>
    <w:rsid w:val="007D35F1"/>
    <w:rsid w:val="007D36E1"/>
    <w:rsid w:val="007D3AF0"/>
    <w:rsid w:val="007D3E0B"/>
    <w:rsid w:val="007D460E"/>
    <w:rsid w:val="007D5922"/>
    <w:rsid w:val="007D5997"/>
    <w:rsid w:val="007D5EA7"/>
    <w:rsid w:val="007D69B5"/>
    <w:rsid w:val="007D6F7C"/>
    <w:rsid w:val="007D6FFC"/>
    <w:rsid w:val="007D736E"/>
    <w:rsid w:val="007D7AA3"/>
    <w:rsid w:val="007E0D61"/>
    <w:rsid w:val="007E0D67"/>
    <w:rsid w:val="007E0FE2"/>
    <w:rsid w:val="007E1B35"/>
    <w:rsid w:val="007E1C88"/>
    <w:rsid w:val="007E1CCD"/>
    <w:rsid w:val="007E1D89"/>
    <w:rsid w:val="007E208C"/>
    <w:rsid w:val="007E20D8"/>
    <w:rsid w:val="007E21A7"/>
    <w:rsid w:val="007E2AFD"/>
    <w:rsid w:val="007E2DE3"/>
    <w:rsid w:val="007E3692"/>
    <w:rsid w:val="007E37E0"/>
    <w:rsid w:val="007E38CD"/>
    <w:rsid w:val="007E395D"/>
    <w:rsid w:val="007E39BD"/>
    <w:rsid w:val="007E3AD3"/>
    <w:rsid w:val="007E45E2"/>
    <w:rsid w:val="007E45E5"/>
    <w:rsid w:val="007E4800"/>
    <w:rsid w:val="007E4E7F"/>
    <w:rsid w:val="007E50AF"/>
    <w:rsid w:val="007E56D2"/>
    <w:rsid w:val="007E5772"/>
    <w:rsid w:val="007E57A4"/>
    <w:rsid w:val="007E582E"/>
    <w:rsid w:val="007E58CB"/>
    <w:rsid w:val="007E593E"/>
    <w:rsid w:val="007E5D40"/>
    <w:rsid w:val="007E6021"/>
    <w:rsid w:val="007E662A"/>
    <w:rsid w:val="007E6886"/>
    <w:rsid w:val="007E697A"/>
    <w:rsid w:val="007E704C"/>
    <w:rsid w:val="007E70EB"/>
    <w:rsid w:val="007E7331"/>
    <w:rsid w:val="007E74A4"/>
    <w:rsid w:val="007E7810"/>
    <w:rsid w:val="007E78AF"/>
    <w:rsid w:val="007E7AC4"/>
    <w:rsid w:val="007E7BAB"/>
    <w:rsid w:val="007E7C05"/>
    <w:rsid w:val="007F075B"/>
    <w:rsid w:val="007F0AF9"/>
    <w:rsid w:val="007F10C4"/>
    <w:rsid w:val="007F14CB"/>
    <w:rsid w:val="007F1E21"/>
    <w:rsid w:val="007F1E77"/>
    <w:rsid w:val="007F1EF5"/>
    <w:rsid w:val="007F241E"/>
    <w:rsid w:val="007F2423"/>
    <w:rsid w:val="007F26B0"/>
    <w:rsid w:val="007F26CD"/>
    <w:rsid w:val="007F2BE3"/>
    <w:rsid w:val="007F2D9F"/>
    <w:rsid w:val="007F2E7C"/>
    <w:rsid w:val="007F3283"/>
    <w:rsid w:val="007F331F"/>
    <w:rsid w:val="007F33CC"/>
    <w:rsid w:val="007F3798"/>
    <w:rsid w:val="007F38AE"/>
    <w:rsid w:val="007F394A"/>
    <w:rsid w:val="007F3C5C"/>
    <w:rsid w:val="007F3DC4"/>
    <w:rsid w:val="007F4A57"/>
    <w:rsid w:val="007F4E1F"/>
    <w:rsid w:val="007F4E61"/>
    <w:rsid w:val="007F5091"/>
    <w:rsid w:val="007F52E3"/>
    <w:rsid w:val="007F5519"/>
    <w:rsid w:val="007F5934"/>
    <w:rsid w:val="007F5D20"/>
    <w:rsid w:val="007F60A9"/>
    <w:rsid w:val="007F63E9"/>
    <w:rsid w:val="007F66FC"/>
    <w:rsid w:val="007F6B04"/>
    <w:rsid w:val="007F6FA9"/>
    <w:rsid w:val="007F77E5"/>
    <w:rsid w:val="007F7961"/>
    <w:rsid w:val="008002F3"/>
    <w:rsid w:val="00800964"/>
    <w:rsid w:val="00800C42"/>
    <w:rsid w:val="00800D56"/>
    <w:rsid w:val="008011C1"/>
    <w:rsid w:val="0080153D"/>
    <w:rsid w:val="00801812"/>
    <w:rsid w:val="0080198A"/>
    <w:rsid w:val="00801FA2"/>
    <w:rsid w:val="0080239C"/>
    <w:rsid w:val="008027A6"/>
    <w:rsid w:val="00802861"/>
    <w:rsid w:val="00802873"/>
    <w:rsid w:val="00802921"/>
    <w:rsid w:val="0080312E"/>
    <w:rsid w:val="008034F8"/>
    <w:rsid w:val="00803913"/>
    <w:rsid w:val="00803E8E"/>
    <w:rsid w:val="0080473C"/>
    <w:rsid w:val="00804FAE"/>
    <w:rsid w:val="008053ED"/>
    <w:rsid w:val="008057FE"/>
    <w:rsid w:val="0080590E"/>
    <w:rsid w:val="008059CA"/>
    <w:rsid w:val="00805D43"/>
    <w:rsid w:val="00805F5C"/>
    <w:rsid w:val="0080602C"/>
    <w:rsid w:val="008063A8"/>
    <w:rsid w:val="00806980"/>
    <w:rsid w:val="00806BB6"/>
    <w:rsid w:val="00807163"/>
    <w:rsid w:val="00807271"/>
    <w:rsid w:val="0080750C"/>
    <w:rsid w:val="0080799F"/>
    <w:rsid w:val="00810E0A"/>
    <w:rsid w:val="008117FD"/>
    <w:rsid w:val="00811F70"/>
    <w:rsid w:val="00812037"/>
    <w:rsid w:val="008120BE"/>
    <w:rsid w:val="00812486"/>
    <w:rsid w:val="008126EE"/>
    <w:rsid w:val="00812717"/>
    <w:rsid w:val="00813567"/>
    <w:rsid w:val="00813613"/>
    <w:rsid w:val="00813713"/>
    <w:rsid w:val="00813E8B"/>
    <w:rsid w:val="00814877"/>
    <w:rsid w:val="008148E3"/>
    <w:rsid w:val="00814BD2"/>
    <w:rsid w:val="00814D20"/>
    <w:rsid w:val="00815716"/>
    <w:rsid w:val="00815862"/>
    <w:rsid w:val="0081597F"/>
    <w:rsid w:val="00815D3E"/>
    <w:rsid w:val="00820679"/>
    <w:rsid w:val="00820802"/>
    <w:rsid w:val="00820962"/>
    <w:rsid w:val="00820A1C"/>
    <w:rsid w:val="00820EE4"/>
    <w:rsid w:val="00820EE8"/>
    <w:rsid w:val="00821CF9"/>
    <w:rsid w:val="00821D49"/>
    <w:rsid w:val="00822036"/>
    <w:rsid w:val="008221F4"/>
    <w:rsid w:val="008225F8"/>
    <w:rsid w:val="008226DD"/>
    <w:rsid w:val="008229CE"/>
    <w:rsid w:val="00822BDA"/>
    <w:rsid w:val="008236E2"/>
    <w:rsid w:val="0082413F"/>
    <w:rsid w:val="00824269"/>
    <w:rsid w:val="00824391"/>
    <w:rsid w:val="008248F9"/>
    <w:rsid w:val="008252BA"/>
    <w:rsid w:val="00825836"/>
    <w:rsid w:val="00826854"/>
    <w:rsid w:val="008269AC"/>
    <w:rsid w:val="00826B4E"/>
    <w:rsid w:val="00830113"/>
    <w:rsid w:val="00830234"/>
    <w:rsid w:val="008303B7"/>
    <w:rsid w:val="008312B6"/>
    <w:rsid w:val="00831441"/>
    <w:rsid w:val="00831BE8"/>
    <w:rsid w:val="008321FC"/>
    <w:rsid w:val="008323B0"/>
    <w:rsid w:val="008326B7"/>
    <w:rsid w:val="008328AD"/>
    <w:rsid w:val="0083370D"/>
    <w:rsid w:val="00833776"/>
    <w:rsid w:val="00833958"/>
    <w:rsid w:val="008339CA"/>
    <w:rsid w:val="00833FFE"/>
    <w:rsid w:val="008340CD"/>
    <w:rsid w:val="00834668"/>
    <w:rsid w:val="00834866"/>
    <w:rsid w:val="008352E9"/>
    <w:rsid w:val="00835624"/>
    <w:rsid w:val="0083568B"/>
    <w:rsid w:val="008357CE"/>
    <w:rsid w:val="00835C6B"/>
    <w:rsid w:val="0083600D"/>
    <w:rsid w:val="008360A4"/>
    <w:rsid w:val="00836171"/>
    <w:rsid w:val="008361EE"/>
    <w:rsid w:val="008362F2"/>
    <w:rsid w:val="00836845"/>
    <w:rsid w:val="00837CBF"/>
    <w:rsid w:val="00837DAA"/>
    <w:rsid w:val="008404DC"/>
    <w:rsid w:val="00840773"/>
    <w:rsid w:val="00840858"/>
    <w:rsid w:val="0084092E"/>
    <w:rsid w:val="0084097E"/>
    <w:rsid w:val="00840CD0"/>
    <w:rsid w:val="008410F4"/>
    <w:rsid w:val="008417D8"/>
    <w:rsid w:val="00841884"/>
    <w:rsid w:val="008419F0"/>
    <w:rsid w:val="00841C3A"/>
    <w:rsid w:val="008422D8"/>
    <w:rsid w:val="0084243E"/>
    <w:rsid w:val="008428E2"/>
    <w:rsid w:val="00842C9B"/>
    <w:rsid w:val="0084312F"/>
    <w:rsid w:val="008435DD"/>
    <w:rsid w:val="00843656"/>
    <w:rsid w:val="00843C36"/>
    <w:rsid w:val="00843DFC"/>
    <w:rsid w:val="00844586"/>
    <w:rsid w:val="00844D32"/>
    <w:rsid w:val="00844FA5"/>
    <w:rsid w:val="00844FDD"/>
    <w:rsid w:val="00845691"/>
    <w:rsid w:val="00845D38"/>
    <w:rsid w:val="008465A6"/>
    <w:rsid w:val="00846A8B"/>
    <w:rsid w:val="00846BB2"/>
    <w:rsid w:val="008502B6"/>
    <w:rsid w:val="0085031E"/>
    <w:rsid w:val="0085032E"/>
    <w:rsid w:val="0085040B"/>
    <w:rsid w:val="00850FA3"/>
    <w:rsid w:val="00851125"/>
    <w:rsid w:val="00851226"/>
    <w:rsid w:val="008514E7"/>
    <w:rsid w:val="00851600"/>
    <w:rsid w:val="00851A61"/>
    <w:rsid w:val="00851C62"/>
    <w:rsid w:val="0085201C"/>
    <w:rsid w:val="008527F8"/>
    <w:rsid w:val="00852901"/>
    <w:rsid w:val="00852A9C"/>
    <w:rsid w:val="00852E1E"/>
    <w:rsid w:val="008530AA"/>
    <w:rsid w:val="00853132"/>
    <w:rsid w:val="008532D8"/>
    <w:rsid w:val="008535B8"/>
    <w:rsid w:val="00853AB6"/>
    <w:rsid w:val="00853B26"/>
    <w:rsid w:val="00853B60"/>
    <w:rsid w:val="00853CF7"/>
    <w:rsid w:val="00853F98"/>
    <w:rsid w:val="00854E92"/>
    <w:rsid w:val="008552EB"/>
    <w:rsid w:val="00856173"/>
    <w:rsid w:val="008571D7"/>
    <w:rsid w:val="008608C1"/>
    <w:rsid w:val="00860CC5"/>
    <w:rsid w:val="00860F63"/>
    <w:rsid w:val="00861BEE"/>
    <w:rsid w:val="00861EBD"/>
    <w:rsid w:val="008623D5"/>
    <w:rsid w:val="0086295B"/>
    <w:rsid w:val="008629C4"/>
    <w:rsid w:val="00862D9A"/>
    <w:rsid w:val="00863C00"/>
    <w:rsid w:val="00864418"/>
    <w:rsid w:val="008645A6"/>
    <w:rsid w:val="00864B2B"/>
    <w:rsid w:val="00864C11"/>
    <w:rsid w:val="00864E69"/>
    <w:rsid w:val="00865326"/>
    <w:rsid w:val="00865357"/>
    <w:rsid w:val="0086559C"/>
    <w:rsid w:val="00865858"/>
    <w:rsid w:val="0086592C"/>
    <w:rsid w:val="00865BDA"/>
    <w:rsid w:val="00866E40"/>
    <w:rsid w:val="0086772E"/>
    <w:rsid w:val="0086790E"/>
    <w:rsid w:val="00867EAC"/>
    <w:rsid w:val="00870138"/>
    <w:rsid w:val="0087054B"/>
    <w:rsid w:val="00870775"/>
    <w:rsid w:val="00870857"/>
    <w:rsid w:val="0087121F"/>
    <w:rsid w:val="00871484"/>
    <w:rsid w:val="008719EC"/>
    <w:rsid w:val="00871BCE"/>
    <w:rsid w:val="00871D7E"/>
    <w:rsid w:val="00871E2A"/>
    <w:rsid w:val="00873499"/>
    <w:rsid w:val="008738D5"/>
    <w:rsid w:val="00873BF9"/>
    <w:rsid w:val="00873DD7"/>
    <w:rsid w:val="008746BE"/>
    <w:rsid w:val="00874C7E"/>
    <w:rsid w:val="00874EAE"/>
    <w:rsid w:val="0087537F"/>
    <w:rsid w:val="00875AD4"/>
    <w:rsid w:val="00875D61"/>
    <w:rsid w:val="00875E33"/>
    <w:rsid w:val="00876317"/>
    <w:rsid w:val="0087642B"/>
    <w:rsid w:val="008767E1"/>
    <w:rsid w:val="00876886"/>
    <w:rsid w:val="00876A5C"/>
    <w:rsid w:val="00876AC2"/>
    <w:rsid w:val="00876FD8"/>
    <w:rsid w:val="0087728C"/>
    <w:rsid w:val="00877604"/>
    <w:rsid w:val="00877AA4"/>
    <w:rsid w:val="00880757"/>
    <w:rsid w:val="008810B6"/>
    <w:rsid w:val="00881149"/>
    <w:rsid w:val="00881154"/>
    <w:rsid w:val="00881392"/>
    <w:rsid w:val="00881825"/>
    <w:rsid w:val="008818BF"/>
    <w:rsid w:val="00881967"/>
    <w:rsid w:val="00881DE3"/>
    <w:rsid w:val="00882186"/>
    <w:rsid w:val="008823D9"/>
    <w:rsid w:val="008826E3"/>
    <w:rsid w:val="00882DF3"/>
    <w:rsid w:val="008832CC"/>
    <w:rsid w:val="008838DD"/>
    <w:rsid w:val="00883D6C"/>
    <w:rsid w:val="00883EB1"/>
    <w:rsid w:val="00884110"/>
    <w:rsid w:val="00884173"/>
    <w:rsid w:val="00884201"/>
    <w:rsid w:val="0088464C"/>
    <w:rsid w:val="00884E06"/>
    <w:rsid w:val="008850F5"/>
    <w:rsid w:val="00885118"/>
    <w:rsid w:val="008857BB"/>
    <w:rsid w:val="0088583E"/>
    <w:rsid w:val="008859B4"/>
    <w:rsid w:val="008867C5"/>
    <w:rsid w:val="00886973"/>
    <w:rsid w:val="00886B44"/>
    <w:rsid w:val="00886EF1"/>
    <w:rsid w:val="00886FDA"/>
    <w:rsid w:val="00886FFA"/>
    <w:rsid w:val="00887336"/>
    <w:rsid w:val="00887CD8"/>
    <w:rsid w:val="008901BC"/>
    <w:rsid w:val="0089025E"/>
    <w:rsid w:val="00890382"/>
    <w:rsid w:val="008908FF"/>
    <w:rsid w:val="00890AF9"/>
    <w:rsid w:val="00890BF9"/>
    <w:rsid w:val="00890C50"/>
    <w:rsid w:val="00890E26"/>
    <w:rsid w:val="00891A38"/>
    <w:rsid w:val="008929DC"/>
    <w:rsid w:val="00892A43"/>
    <w:rsid w:val="00892C97"/>
    <w:rsid w:val="00892FF7"/>
    <w:rsid w:val="00893110"/>
    <w:rsid w:val="00893273"/>
    <w:rsid w:val="00893B0F"/>
    <w:rsid w:val="00893E1F"/>
    <w:rsid w:val="00894237"/>
    <w:rsid w:val="0089471B"/>
    <w:rsid w:val="00894EA7"/>
    <w:rsid w:val="0089607A"/>
    <w:rsid w:val="008964D4"/>
    <w:rsid w:val="008967FA"/>
    <w:rsid w:val="00896B54"/>
    <w:rsid w:val="0089711B"/>
    <w:rsid w:val="00897780"/>
    <w:rsid w:val="00897883"/>
    <w:rsid w:val="008A0357"/>
    <w:rsid w:val="008A082C"/>
    <w:rsid w:val="008A0DD6"/>
    <w:rsid w:val="008A0EB5"/>
    <w:rsid w:val="008A1227"/>
    <w:rsid w:val="008A17A2"/>
    <w:rsid w:val="008A1EA9"/>
    <w:rsid w:val="008A1F25"/>
    <w:rsid w:val="008A2DBF"/>
    <w:rsid w:val="008A2EEC"/>
    <w:rsid w:val="008A30B3"/>
    <w:rsid w:val="008A3DAE"/>
    <w:rsid w:val="008A3F16"/>
    <w:rsid w:val="008A41F1"/>
    <w:rsid w:val="008A44C4"/>
    <w:rsid w:val="008A46A8"/>
    <w:rsid w:val="008A4BEE"/>
    <w:rsid w:val="008A5742"/>
    <w:rsid w:val="008A5A88"/>
    <w:rsid w:val="008A5D2D"/>
    <w:rsid w:val="008A630A"/>
    <w:rsid w:val="008A64A8"/>
    <w:rsid w:val="008A64EB"/>
    <w:rsid w:val="008A658F"/>
    <w:rsid w:val="008A6BC6"/>
    <w:rsid w:val="008A6C9E"/>
    <w:rsid w:val="008A7451"/>
    <w:rsid w:val="008A77F3"/>
    <w:rsid w:val="008A79A1"/>
    <w:rsid w:val="008A7AC0"/>
    <w:rsid w:val="008B077E"/>
    <w:rsid w:val="008B08B7"/>
    <w:rsid w:val="008B16DB"/>
    <w:rsid w:val="008B1796"/>
    <w:rsid w:val="008B1FD0"/>
    <w:rsid w:val="008B2139"/>
    <w:rsid w:val="008B2175"/>
    <w:rsid w:val="008B2327"/>
    <w:rsid w:val="008B2977"/>
    <w:rsid w:val="008B3456"/>
    <w:rsid w:val="008B35DF"/>
    <w:rsid w:val="008B383C"/>
    <w:rsid w:val="008B3D9B"/>
    <w:rsid w:val="008B3DE8"/>
    <w:rsid w:val="008B426D"/>
    <w:rsid w:val="008B4508"/>
    <w:rsid w:val="008B477A"/>
    <w:rsid w:val="008B4B01"/>
    <w:rsid w:val="008B4BC0"/>
    <w:rsid w:val="008B4C6C"/>
    <w:rsid w:val="008B4DE6"/>
    <w:rsid w:val="008B53DC"/>
    <w:rsid w:val="008B5636"/>
    <w:rsid w:val="008B582D"/>
    <w:rsid w:val="008B5D2A"/>
    <w:rsid w:val="008B5D65"/>
    <w:rsid w:val="008B6174"/>
    <w:rsid w:val="008B618C"/>
    <w:rsid w:val="008B6C35"/>
    <w:rsid w:val="008B7083"/>
    <w:rsid w:val="008B743E"/>
    <w:rsid w:val="008B75C3"/>
    <w:rsid w:val="008B7EFB"/>
    <w:rsid w:val="008C01E0"/>
    <w:rsid w:val="008C0C90"/>
    <w:rsid w:val="008C0EED"/>
    <w:rsid w:val="008C1233"/>
    <w:rsid w:val="008C1471"/>
    <w:rsid w:val="008C1F0B"/>
    <w:rsid w:val="008C1F32"/>
    <w:rsid w:val="008C1F5E"/>
    <w:rsid w:val="008C2264"/>
    <w:rsid w:val="008C22C6"/>
    <w:rsid w:val="008C22CD"/>
    <w:rsid w:val="008C241E"/>
    <w:rsid w:val="008C25A0"/>
    <w:rsid w:val="008C2A94"/>
    <w:rsid w:val="008C2C00"/>
    <w:rsid w:val="008C2CAB"/>
    <w:rsid w:val="008C2D26"/>
    <w:rsid w:val="008C2DB3"/>
    <w:rsid w:val="008C3A79"/>
    <w:rsid w:val="008C3FF5"/>
    <w:rsid w:val="008C46DB"/>
    <w:rsid w:val="008C4C17"/>
    <w:rsid w:val="008C4C2B"/>
    <w:rsid w:val="008C4FFA"/>
    <w:rsid w:val="008C5857"/>
    <w:rsid w:val="008C5D45"/>
    <w:rsid w:val="008C5EE9"/>
    <w:rsid w:val="008C6089"/>
    <w:rsid w:val="008C6139"/>
    <w:rsid w:val="008C62BA"/>
    <w:rsid w:val="008C6997"/>
    <w:rsid w:val="008C6CD6"/>
    <w:rsid w:val="008C73C6"/>
    <w:rsid w:val="008C765D"/>
    <w:rsid w:val="008C7D5A"/>
    <w:rsid w:val="008D001E"/>
    <w:rsid w:val="008D049D"/>
    <w:rsid w:val="008D05FC"/>
    <w:rsid w:val="008D0B59"/>
    <w:rsid w:val="008D0F43"/>
    <w:rsid w:val="008D10EF"/>
    <w:rsid w:val="008D13B0"/>
    <w:rsid w:val="008D18AB"/>
    <w:rsid w:val="008D19A3"/>
    <w:rsid w:val="008D1EC6"/>
    <w:rsid w:val="008D1EFF"/>
    <w:rsid w:val="008D2455"/>
    <w:rsid w:val="008D248F"/>
    <w:rsid w:val="008D24C7"/>
    <w:rsid w:val="008D2592"/>
    <w:rsid w:val="008D2A1D"/>
    <w:rsid w:val="008D2A48"/>
    <w:rsid w:val="008D2E00"/>
    <w:rsid w:val="008D3059"/>
    <w:rsid w:val="008D35AF"/>
    <w:rsid w:val="008D3C98"/>
    <w:rsid w:val="008D3E97"/>
    <w:rsid w:val="008D4429"/>
    <w:rsid w:val="008D48D4"/>
    <w:rsid w:val="008D49CF"/>
    <w:rsid w:val="008D4D9D"/>
    <w:rsid w:val="008D5093"/>
    <w:rsid w:val="008D52DB"/>
    <w:rsid w:val="008D5A38"/>
    <w:rsid w:val="008D5AC8"/>
    <w:rsid w:val="008D6189"/>
    <w:rsid w:val="008D769F"/>
    <w:rsid w:val="008D7E35"/>
    <w:rsid w:val="008E00F5"/>
    <w:rsid w:val="008E05CB"/>
    <w:rsid w:val="008E0886"/>
    <w:rsid w:val="008E0F6D"/>
    <w:rsid w:val="008E2778"/>
    <w:rsid w:val="008E2861"/>
    <w:rsid w:val="008E2BA1"/>
    <w:rsid w:val="008E2DED"/>
    <w:rsid w:val="008E31E8"/>
    <w:rsid w:val="008E36CF"/>
    <w:rsid w:val="008E4BA2"/>
    <w:rsid w:val="008E4BB1"/>
    <w:rsid w:val="008E5A3B"/>
    <w:rsid w:val="008E5A72"/>
    <w:rsid w:val="008E5B60"/>
    <w:rsid w:val="008E5C4F"/>
    <w:rsid w:val="008E5FF3"/>
    <w:rsid w:val="008E6771"/>
    <w:rsid w:val="008E6804"/>
    <w:rsid w:val="008E712D"/>
    <w:rsid w:val="008E7379"/>
    <w:rsid w:val="008E7494"/>
    <w:rsid w:val="008E7521"/>
    <w:rsid w:val="008E7ADF"/>
    <w:rsid w:val="008F06FD"/>
    <w:rsid w:val="008F0CD9"/>
    <w:rsid w:val="008F0FAF"/>
    <w:rsid w:val="008F1351"/>
    <w:rsid w:val="008F141C"/>
    <w:rsid w:val="008F14D7"/>
    <w:rsid w:val="008F198B"/>
    <w:rsid w:val="008F1AE6"/>
    <w:rsid w:val="008F2558"/>
    <w:rsid w:val="008F2C7B"/>
    <w:rsid w:val="008F2EB0"/>
    <w:rsid w:val="008F304B"/>
    <w:rsid w:val="008F35C5"/>
    <w:rsid w:val="008F3B36"/>
    <w:rsid w:val="008F3CF4"/>
    <w:rsid w:val="008F4069"/>
    <w:rsid w:val="008F4178"/>
    <w:rsid w:val="008F4470"/>
    <w:rsid w:val="008F4F3F"/>
    <w:rsid w:val="008F52F5"/>
    <w:rsid w:val="008F5584"/>
    <w:rsid w:val="008F579E"/>
    <w:rsid w:val="008F6271"/>
    <w:rsid w:val="008F6595"/>
    <w:rsid w:val="008F67ED"/>
    <w:rsid w:val="008F699A"/>
    <w:rsid w:val="008F699F"/>
    <w:rsid w:val="008F6DB5"/>
    <w:rsid w:val="008F7622"/>
    <w:rsid w:val="008F78C2"/>
    <w:rsid w:val="00900172"/>
    <w:rsid w:val="009002C4"/>
    <w:rsid w:val="009002C7"/>
    <w:rsid w:val="00900D0F"/>
    <w:rsid w:val="00900DE1"/>
    <w:rsid w:val="009010F1"/>
    <w:rsid w:val="009011F8"/>
    <w:rsid w:val="00901270"/>
    <w:rsid w:val="009014D8"/>
    <w:rsid w:val="009015C9"/>
    <w:rsid w:val="0090178C"/>
    <w:rsid w:val="009018CC"/>
    <w:rsid w:val="00902561"/>
    <w:rsid w:val="009027B0"/>
    <w:rsid w:val="0090295B"/>
    <w:rsid w:val="00902BAE"/>
    <w:rsid w:val="00902CCC"/>
    <w:rsid w:val="00902D9A"/>
    <w:rsid w:val="00902F9A"/>
    <w:rsid w:val="009030CF"/>
    <w:rsid w:val="00903283"/>
    <w:rsid w:val="009035A7"/>
    <w:rsid w:val="00903A88"/>
    <w:rsid w:val="00903CA2"/>
    <w:rsid w:val="00903CA4"/>
    <w:rsid w:val="00903E1D"/>
    <w:rsid w:val="00904166"/>
    <w:rsid w:val="00904326"/>
    <w:rsid w:val="00904563"/>
    <w:rsid w:val="0090494D"/>
    <w:rsid w:val="0090497A"/>
    <w:rsid w:val="009053D4"/>
    <w:rsid w:val="00905CB0"/>
    <w:rsid w:val="00905EF3"/>
    <w:rsid w:val="00906210"/>
    <w:rsid w:val="00906487"/>
    <w:rsid w:val="00906CDB"/>
    <w:rsid w:val="00906F28"/>
    <w:rsid w:val="00907106"/>
    <w:rsid w:val="00907235"/>
    <w:rsid w:val="0090794A"/>
    <w:rsid w:val="00907AD5"/>
    <w:rsid w:val="0091023C"/>
    <w:rsid w:val="009108F6"/>
    <w:rsid w:val="00910EC6"/>
    <w:rsid w:val="00910F9A"/>
    <w:rsid w:val="00911488"/>
    <w:rsid w:val="00911613"/>
    <w:rsid w:val="00911B3E"/>
    <w:rsid w:val="00911BE3"/>
    <w:rsid w:val="009121B4"/>
    <w:rsid w:val="00912481"/>
    <w:rsid w:val="0091458E"/>
    <w:rsid w:val="009149BF"/>
    <w:rsid w:val="00914A60"/>
    <w:rsid w:val="00914ADF"/>
    <w:rsid w:val="009150B6"/>
    <w:rsid w:val="00915BD1"/>
    <w:rsid w:val="00915EFB"/>
    <w:rsid w:val="009162D1"/>
    <w:rsid w:val="009164E6"/>
    <w:rsid w:val="009165AD"/>
    <w:rsid w:val="00916ADB"/>
    <w:rsid w:val="009170FA"/>
    <w:rsid w:val="009172D4"/>
    <w:rsid w:val="00917651"/>
    <w:rsid w:val="00917905"/>
    <w:rsid w:val="00917DB9"/>
    <w:rsid w:val="00921347"/>
    <w:rsid w:val="00922689"/>
    <w:rsid w:val="00922943"/>
    <w:rsid w:val="00922E4C"/>
    <w:rsid w:val="00922F59"/>
    <w:rsid w:val="009234F9"/>
    <w:rsid w:val="0092368D"/>
    <w:rsid w:val="00923779"/>
    <w:rsid w:val="00923A7F"/>
    <w:rsid w:val="00923F2A"/>
    <w:rsid w:val="009241A6"/>
    <w:rsid w:val="009246AB"/>
    <w:rsid w:val="00925178"/>
    <w:rsid w:val="009251B1"/>
    <w:rsid w:val="00925671"/>
    <w:rsid w:val="0092570E"/>
    <w:rsid w:val="00926030"/>
    <w:rsid w:val="009262F9"/>
    <w:rsid w:val="0092687A"/>
    <w:rsid w:val="0092687D"/>
    <w:rsid w:val="00926C45"/>
    <w:rsid w:val="00926FDA"/>
    <w:rsid w:val="0092769F"/>
    <w:rsid w:val="00927AB0"/>
    <w:rsid w:val="00927D82"/>
    <w:rsid w:val="00927DB8"/>
    <w:rsid w:val="00930671"/>
    <w:rsid w:val="009307EA"/>
    <w:rsid w:val="0093093F"/>
    <w:rsid w:val="00930E59"/>
    <w:rsid w:val="009311EE"/>
    <w:rsid w:val="00932059"/>
    <w:rsid w:val="00932FFF"/>
    <w:rsid w:val="00933225"/>
    <w:rsid w:val="00933661"/>
    <w:rsid w:val="009339FA"/>
    <w:rsid w:val="00933BB9"/>
    <w:rsid w:val="00933BDB"/>
    <w:rsid w:val="00933D48"/>
    <w:rsid w:val="0093402B"/>
    <w:rsid w:val="009349D4"/>
    <w:rsid w:val="00934FBA"/>
    <w:rsid w:val="00935120"/>
    <w:rsid w:val="00935337"/>
    <w:rsid w:val="00935A72"/>
    <w:rsid w:val="0093608A"/>
    <w:rsid w:val="009365C9"/>
    <w:rsid w:val="009366A2"/>
    <w:rsid w:val="00936B3F"/>
    <w:rsid w:val="00937286"/>
    <w:rsid w:val="0093757F"/>
    <w:rsid w:val="00937923"/>
    <w:rsid w:val="00937DFB"/>
    <w:rsid w:val="00940042"/>
    <w:rsid w:val="0094009B"/>
    <w:rsid w:val="009402BF"/>
    <w:rsid w:val="00940405"/>
    <w:rsid w:val="00940626"/>
    <w:rsid w:val="00940990"/>
    <w:rsid w:val="00940B1E"/>
    <w:rsid w:val="00940DAA"/>
    <w:rsid w:val="00940DC2"/>
    <w:rsid w:val="009414B8"/>
    <w:rsid w:val="00941735"/>
    <w:rsid w:val="00941E7A"/>
    <w:rsid w:val="00942424"/>
    <w:rsid w:val="009427EA"/>
    <w:rsid w:val="00942BC5"/>
    <w:rsid w:val="00942C2B"/>
    <w:rsid w:val="00942F2F"/>
    <w:rsid w:val="00942F78"/>
    <w:rsid w:val="00943270"/>
    <w:rsid w:val="0094399D"/>
    <w:rsid w:val="009443DD"/>
    <w:rsid w:val="00944D79"/>
    <w:rsid w:val="00944F8E"/>
    <w:rsid w:val="00945591"/>
    <w:rsid w:val="009456C6"/>
    <w:rsid w:val="009457EA"/>
    <w:rsid w:val="009459BA"/>
    <w:rsid w:val="00945F08"/>
    <w:rsid w:val="0094613F"/>
    <w:rsid w:val="009465C8"/>
    <w:rsid w:val="00946965"/>
    <w:rsid w:val="00946C26"/>
    <w:rsid w:val="00946EA7"/>
    <w:rsid w:val="009474C7"/>
    <w:rsid w:val="009479AD"/>
    <w:rsid w:val="00947D34"/>
    <w:rsid w:val="00947FCA"/>
    <w:rsid w:val="009502A6"/>
    <w:rsid w:val="00951105"/>
    <w:rsid w:val="00951436"/>
    <w:rsid w:val="00951543"/>
    <w:rsid w:val="0095167F"/>
    <w:rsid w:val="00951A8D"/>
    <w:rsid w:val="00951AD8"/>
    <w:rsid w:val="00951BED"/>
    <w:rsid w:val="0095238A"/>
    <w:rsid w:val="00952444"/>
    <w:rsid w:val="00952AD2"/>
    <w:rsid w:val="00952AF0"/>
    <w:rsid w:val="00953088"/>
    <w:rsid w:val="00953176"/>
    <w:rsid w:val="00953B83"/>
    <w:rsid w:val="00954390"/>
    <w:rsid w:val="009544D3"/>
    <w:rsid w:val="00954A56"/>
    <w:rsid w:val="00954ED6"/>
    <w:rsid w:val="009551D7"/>
    <w:rsid w:val="00955240"/>
    <w:rsid w:val="009552CD"/>
    <w:rsid w:val="009553AD"/>
    <w:rsid w:val="00955538"/>
    <w:rsid w:val="009556D2"/>
    <w:rsid w:val="00955762"/>
    <w:rsid w:val="00955809"/>
    <w:rsid w:val="009559D6"/>
    <w:rsid w:val="00956429"/>
    <w:rsid w:val="0095648F"/>
    <w:rsid w:val="009567D8"/>
    <w:rsid w:val="00956CEA"/>
    <w:rsid w:val="0095709C"/>
    <w:rsid w:val="0095732B"/>
    <w:rsid w:val="0095735C"/>
    <w:rsid w:val="00957952"/>
    <w:rsid w:val="00957A7A"/>
    <w:rsid w:val="009602D2"/>
    <w:rsid w:val="00960A31"/>
    <w:rsid w:val="00960EA4"/>
    <w:rsid w:val="0096135B"/>
    <w:rsid w:val="00961582"/>
    <w:rsid w:val="009615C8"/>
    <w:rsid w:val="0096196E"/>
    <w:rsid w:val="00961C2D"/>
    <w:rsid w:val="00961DAB"/>
    <w:rsid w:val="00961F00"/>
    <w:rsid w:val="009622BA"/>
    <w:rsid w:val="009625C1"/>
    <w:rsid w:val="00962823"/>
    <w:rsid w:val="009629EC"/>
    <w:rsid w:val="00962A3B"/>
    <w:rsid w:val="00963454"/>
    <w:rsid w:val="00963D37"/>
    <w:rsid w:val="00963E3B"/>
    <w:rsid w:val="009643F6"/>
    <w:rsid w:val="009647D5"/>
    <w:rsid w:val="00965895"/>
    <w:rsid w:val="00965A6D"/>
    <w:rsid w:val="00965DEE"/>
    <w:rsid w:val="0096650C"/>
    <w:rsid w:val="00966609"/>
    <w:rsid w:val="009668A3"/>
    <w:rsid w:val="00966D03"/>
    <w:rsid w:val="00966E86"/>
    <w:rsid w:val="00967363"/>
    <w:rsid w:val="0097048B"/>
    <w:rsid w:val="00970C6C"/>
    <w:rsid w:val="00970E7D"/>
    <w:rsid w:val="00970F5B"/>
    <w:rsid w:val="0097153B"/>
    <w:rsid w:val="009717DC"/>
    <w:rsid w:val="00971993"/>
    <w:rsid w:val="00971AB1"/>
    <w:rsid w:val="00971B2F"/>
    <w:rsid w:val="00971BD4"/>
    <w:rsid w:val="00971C6F"/>
    <w:rsid w:val="00971F84"/>
    <w:rsid w:val="0097210A"/>
    <w:rsid w:val="00972956"/>
    <w:rsid w:val="009729B9"/>
    <w:rsid w:val="00972D27"/>
    <w:rsid w:val="00972D8F"/>
    <w:rsid w:val="00972DE0"/>
    <w:rsid w:val="00972E10"/>
    <w:rsid w:val="00972E19"/>
    <w:rsid w:val="00972E48"/>
    <w:rsid w:val="009732A2"/>
    <w:rsid w:val="009735F9"/>
    <w:rsid w:val="00973F5A"/>
    <w:rsid w:val="0097417C"/>
    <w:rsid w:val="009748E6"/>
    <w:rsid w:val="00974A77"/>
    <w:rsid w:val="009750B7"/>
    <w:rsid w:val="00975113"/>
    <w:rsid w:val="009753F5"/>
    <w:rsid w:val="00975617"/>
    <w:rsid w:val="009757D9"/>
    <w:rsid w:val="009760B9"/>
    <w:rsid w:val="00976571"/>
    <w:rsid w:val="00976E94"/>
    <w:rsid w:val="00977330"/>
    <w:rsid w:val="00977F65"/>
    <w:rsid w:val="00977FC0"/>
    <w:rsid w:val="00980086"/>
    <w:rsid w:val="0098038D"/>
    <w:rsid w:val="009807A8"/>
    <w:rsid w:val="00980AF7"/>
    <w:rsid w:val="00980D18"/>
    <w:rsid w:val="0098187F"/>
    <w:rsid w:val="00981CD9"/>
    <w:rsid w:val="00981E07"/>
    <w:rsid w:val="00982234"/>
    <w:rsid w:val="00982908"/>
    <w:rsid w:val="00982A04"/>
    <w:rsid w:val="00983162"/>
    <w:rsid w:val="0098319D"/>
    <w:rsid w:val="00983575"/>
    <w:rsid w:val="00983E5D"/>
    <w:rsid w:val="009840AA"/>
    <w:rsid w:val="00984102"/>
    <w:rsid w:val="0098426D"/>
    <w:rsid w:val="0098470D"/>
    <w:rsid w:val="00984D63"/>
    <w:rsid w:val="009851DB"/>
    <w:rsid w:val="009851FE"/>
    <w:rsid w:val="00985224"/>
    <w:rsid w:val="0098528E"/>
    <w:rsid w:val="00985396"/>
    <w:rsid w:val="00985397"/>
    <w:rsid w:val="009855D8"/>
    <w:rsid w:val="00985861"/>
    <w:rsid w:val="0098658A"/>
    <w:rsid w:val="00986F9D"/>
    <w:rsid w:val="0099014A"/>
    <w:rsid w:val="00990328"/>
    <w:rsid w:val="00990853"/>
    <w:rsid w:val="0099170A"/>
    <w:rsid w:val="009918BE"/>
    <w:rsid w:val="009919E6"/>
    <w:rsid w:val="00991ACA"/>
    <w:rsid w:val="00991C18"/>
    <w:rsid w:val="00992052"/>
    <w:rsid w:val="0099208F"/>
    <w:rsid w:val="00992221"/>
    <w:rsid w:val="009925EE"/>
    <w:rsid w:val="00992939"/>
    <w:rsid w:val="00992AE3"/>
    <w:rsid w:val="00992E12"/>
    <w:rsid w:val="00993401"/>
    <w:rsid w:val="009936E9"/>
    <w:rsid w:val="00993D5C"/>
    <w:rsid w:val="0099400C"/>
    <w:rsid w:val="00994190"/>
    <w:rsid w:val="009941C8"/>
    <w:rsid w:val="0099421C"/>
    <w:rsid w:val="00994FB4"/>
    <w:rsid w:val="009950AF"/>
    <w:rsid w:val="009951F5"/>
    <w:rsid w:val="00995285"/>
    <w:rsid w:val="0099539D"/>
    <w:rsid w:val="00995433"/>
    <w:rsid w:val="00995EF1"/>
    <w:rsid w:val="00996A14"/>
    <w:rsid w:val="00996AF1"/>
    <w:rsid w:val="00996BD9"/>
    <w:rsid w:val="0099737F"/>
    <w:rsid w:val="009975BF"/>
    <w:rsid w:val="009976BE"/>
    <w:rsid w:val="00997710"/>
    <w:rsid w:val="0099784D"/>
    <w:rsid w:val="009978C2"/>
    <w:rsid w:val="00997AA8"/>
    <w:rsid w:val="00997FD2"/>
    <w:rsid w:val="009A043E"/>
    <w:rsid w:val="009A07B4"/>
    <w:rsid w:val="009A0C9C"/>
    <w:rsid w:val="009A0DC4"/>
    <w:rsid w:val="009A1728"/>
    <w:rsid w:val="009A2538"/>
    <w:rsid w:val="009A26B5"/>
    <w:rsid w:val="009A26F5"/>
    <w:rsid w:val="009A347C"/>
    <w:rsid w:val="009A3823"/>
    <w:rsid w:val="009A42D1"/>
    <w:rsid w:val="009A45F9"/>
    <w:rsid w:val="009A48B9"/>
    <w:rsid w:val="009A4D4F"/>
    <w:rsid w:val="009A5716"/>
    <w:rsid w:val="009A57CF"/>
    <w:rsid w:val="009A5ACE"/>
    <w:rsid w:val="009A5B8D"/>
    <w:rsid w:val="009A6118"/>
    <w:rsid w:val="009A674F"/>
    <w:rsid w:val="009A791B"/>
    <w:rsid w:val="009A7D65"/>
    <w:rsid w:val="009A7DBB"/>
    <w:rsid w:val="009B0051"/>
    <w:rsid w:val="009B0DDC"/>
    <w:rsid w:val="009B1382"/>
    <w:rsid w:val="009B1BDE"/>
    <w:rsid w:val="009B1DAF"/>
    <w:rsid w:val="009B2000"/>
    <w:rsid w:val="009B2068"/>
    <w:rsid w:val="009B21AD"/>
    <w:rsid w:val="009B2C97"/>
    <w:rsid w:val="009B36E7"/>
    <w:rsid w:val="009B3B82"/>
    <w:rsid w:val="009B3CEC"/>
    <w:rsid w:val="009B40A4"/>
    <w:rsid w:val="009B4A19"/>
    <w:rsid w:val="009B4AB0"/>
    <w:rsid w:val="009B4B30"/>
    <w:rsid w:val="009B4B5C"/>
    <w:rsid w:val="009B4D7C"/>
    <w:rsid w:val="009B4E9A"/>
    <w:rsid w:val="009B4EC8"/>
    <w:rsid w:val="009B4ED8"/>
    <w:rsid w:val="009B4FEA"/>
    <w:rsid w:val="009B661D"/>
    <w:rsid w:val="009B6F2E"/>
    <w:rsid w:val="009B7763"/>
    <w:rsid w:val="009B78E5"/>
    <w:rsid w:val="009C03C2"/>
    <w:rsid w:val="009C04F7"/>
    <w:rsid w:val="009C0C9D"/>
    <w:rsid w:val="009C0D62"/>
    <w:rsid w:val="009C0E45"/>
    <w:rsid w:val="009C0E79"/>
    <w:rsid w:val="009C0ED9"/>
    <w:rsid w:val="009C0F8A"/>
    <w:rsid w:val="009C15C7"/>
    <w:rsid w:val="009C1985"/>
    <w:rsid w:val="009C1A80"/>
    <w:rsid w:val="009C1B59"/>
    <w:rsid w:val="009C24F7"/>
    <w:rsid w:val="009C25E5"/>
    <w:rsid w:val="009C27F2"/>
    <w:rsid w:val="009C29E3"/>
    <w:rsid w:val="009C2E7A"/>
    <w:rsid w:val="009C3F75"/>
    <w:rsid w:val="009C40E1"/>
    <w:rsid w:val="009C45C2"/>
    <w:rsid w:val="009C4B38"/>
    <w:rsid w:val="009C5C7B"/>
    <w:rsid w:val="009C648D"/>
    <w:rsid w:val="009C6ACF"/>
    <w:rsid w:val="009C6EFA"/>
    <w:rsid w:val="009C76B7"/>
    <w:rsid w:val="009D0095"/>
    <w:rsid w:val="009D0ABE"/>
    <w:rsid w:val="009D0B0B"/>
    <w:rsid w:val="009D0C65"/>
    <w:rsid w:val="009D0CC7"/>
    <w:rsid w:val="009D0DD1"/>
    <w:rsid w:val="009D1873"/>
    <w:rsid w:val="009D2DE1"/>
    <w:rsid w:val="009D2FD3"/>
    <w:rsid w:val="009D35D6"/>
    <w:rsid w:val="009D413A"/>
    <w:rsid w:val="009D43FD"/>
    <w:rsid w:val="009D46E7"/>
    <w:rsid w:val="009D4863"/>
    <w:rsid w:val="009D4BC4"/>
    <w:rsid w:val="009D4FC7"/>
    <w:rsid w:val="009D50A3"/>
    <w:rsid w:val="009D51BF"/>
    <w:rsid w:val="009D52FF"/>
    <w:rsid w:val="009D59F8"/>
    <w:rsid w:val="009D5A2D"/>
    <w:rsid w:val="009D5FFC"/>
    <w:rsid w:val="009D6157"/>
    <w:rsid w:val="009D64BE"/>
    <w:rsid w:val="009D6E25"/>
    <w:rsid w:val="009E0157"/>
    <w:rsid w:val="009E0B72"/>
    <w:rsid w:val="009E0C41"/>
    <w:rsid w:val="009E0FE8"/>
    <w:rsid w:val="009E118F"/>
    <w:rsid w:val="009E14E5"/>
    <w:rsid w:val="009E189A"/>
    <w:rsid w:val="009E18F8"/>
    <w:rsid w:val="009E1AAE"/>
    <w:rsid w:val="009E1F77"/>
    <w:rsid w:val="009E209C"/>
    <w:rsid w:val="009E225C"/>
    <w:rsid w:val="009E2FC5"/>
    <w:rsid w:val="009E31BE"/>
    <w:rsid w:val="009E3498"/>
    <w:rsid w:val="009E3881"/>
    <w:rsid w:val="009E39D9"/>
    <w:rsid w:val="009E3E06"/>
    <w:rsid w:val="009E3E9D"/>
    <w:rsid w:val="009E43A9"/>
    <w:rsid w:val="009E46EF"/>
    <w:rsid w:val="009E4D2F"/>
    <w:rsid w:val="009E5C74"/>
    <w:rsid w:val="009E5E5F"/>
    <w:rsid w:val="009E67BE"/>
    <w:rsid w:val="009E68FE"/>
    <w:rsid w:val="009E6A3C"/>
    <w:rsid w:val="009E6D2A"/>
    <w:rsid w:val="009E6F52"/>
    <w:rsid w:val="009E6F80"/>
    <w:rsid w:val="009E7483"/>
    <w:rsid w:val="009E7C8A"/>
    <w:rsid w:val="009F0740"/>
    <w:rsid w:val="009F095E"/>
    <w:rsid w:val="009F097A"/>
    <w:rsid w:val="009F1155"/>
    <w:rsid w:val="009F1282"/>
    <w:rsid w:val="009F1E9F"/>
    <w:rsid w:val="009F23C3"/>
    <w:rsid w:val="009F2B09"/>
    <w:rsid w:val="009F315F"/>
    <w:rsid w:val="009F34C6"/>
    <w:rsid w:val="009F35CF"/>
    <w:rsid w:val="009F3ADA"/>
    <w:rsid w:val="009F3DB1"/>
    <w:rsid w:val="009F3F72"/>
    <w:rsid w:val="009F4096"/>
    <w:rsid w:val="009F45AD"/>
    <w:rsid w:val="009F4D5B"/>
    <w:rsid w:val="009F5177"/>
    <w:rsid w:val="009F5431"/>
    <w:rsid w:val="009F54BB"/>
    <w:rsid w:val="009F590A"/>
    <w:rsid w:val="009F62D2"/>
    <w:rsid w:val="009F6417"/>
    <w:rsid w:val="009F6528"/>
    <w:rsid w:val="009F68FA"/>
    <w:rsid w:val="009F6908"/>
    <w:rsid w:val="009F6A1E"/>
    <w:rsid w:val="009F6DF5"/>
    <w:rsid w:val="009F71E2"/>
    <w:rsid w:val="009F773D"/>
    <w:rsid w:val="009F7AF6"/>
    <w:rsid w:val="00A004B1"/>
    <w:rsid w:val="00A00F1E"/>
    <w:rsid w:val="00A01F99"/>
    <w:rsid w:val="00A02077"/>
    <w:rsid w:val="00A02AB7"/>
    <w:rsid w:val="00A02FFE"/>
    <w:rsid w:val="00A03081"/>
    <w:rsid w:val="00A03113"/>
    <w:rsid w:val="00A031D2"/>
    <w:rsid w:val="00A03279"/>
    <w:rsid w:val="00A03362"/>
    <w:rsid w:val="00A036C1"/>
    <w:rsid w:val="00A03F46"/>
    <w:rsid w:val="00A040E8"/>
    <w:rsid w:val="00A043D0"/>
    <w:rsid w:val="00A043F2"/>
    <w:rsid w:val="00A04433"/>
    <w:rsid w:val="00A04446"/>
    <w:rsid w:val="00A045B4"/>
    <w:rsid w:val="00A046DA"/>
    <w:rsid w:val="00A0481B"/>
    <w:rsid w:val="00A04D20"/>
    <w:rsid w:val="00A04E61"/>
    <w:rsid w:val="00A04EDF"/>
    <w:rsid w:val="00A0500C"/>
    <w:rsid w:val="00A05452"/>
    <w:rsid w:val="00A05E80"/>
    <w:rsid w:val="00A06123"/>
    <w:rsid w:val="00A0617A"/>
    <w:rsid w:val="00A069E5"/>
    <w:rsid w:val="00A06C91"/>
    <w:rsid w:val="00A07063"/>
    <w:rsid w:val="00A0725D"/>
    <w:rsid w:val="00A07367"/>
    <w:rsid w:val="00A079C5"/>
    <w:rsid w:val="00A07F3F"/>
    <w:rsid w:val="00A07F97"/>
    <w:rsid w:val="00A10CD3"/>
    <w:rsid w:val="00A11728"/>
    <w:rsid w:val="00A11971"/>
    <w:rsid w:val="00A11F66"/>
    <w:rsid w:val="00A1224F"/>
    <w:rsid w:val="00A1232A"/>
    <w:rsid w:val="00A1257F"/>
    <w:rsid w:val="00A1414D"/>
    <w:rsid w:val="00A143A8"/>
    <w:rsid w:val="00A14D73"/>
    <w:rsid w:val="00A14EC3"/>
    <w:rsid w:val="00A15131"/>
    <w:rsid w:val="00A153AD"/>
    <w:rsid w:val="00A157D1"/>
    <w:rsid w:val="00A1599B"/>
    <w:rsid w:val="00A162D0"/>
    <w:rsid w:val="00A163C8"/>
    <w:rsid w:val="00A169C3"/>
    <w:rsid w:val="00A16D16"/>
    <w:rsid w:val="00A16D2B"/>
    <w:rsid w:val="00A17156"/>
    <w:rsid w:val="00A177D4"/>
    <w:rsid w:val="00A17BC5"/>
    <w:rsid w:val="00A20136"/>
    <w:rsid w:val="00A202A7"/>
    <w:rsid w:val="00A20353"/>
    <w:rsid w:val="00A20CA0"/>
    <w:rsid w:val="00A20FDC"/>
    <w:rsid w:val="00A2169F"/>
    <w:rsid w:val="00A2181C"/>
    <w:rsid w:val="00A21A42"/>
    <w:rsid w:val="00A21B25"/>
    <w:rsid w:val="00A21D9E"/>
    <w:rsid w:val="00A22762"/>
    <w:rsid w:val="00A23084"/>
    <w:rsid w:val="00A23208"/>
    <w:rsid w:val="00A23495"/>
    <w:rsid w:val="00A237CB"/>
    <w:rsid w:val="00A2387A"/>
    <w:rsid w:val="00A23BDB"/>
    <w:rsid w:val="00A23DC6"/>
    <w:rsid w:val="00A245DD"/>
    <w:rsid w:val="00A247DA"/>
    <w:rsid w:val="00A24B76"/>
    <w:rsid w:val="00A24D9F"/>
    <w:rsid w:val="00A24E09"/>
    <w:rsid w:val="00A24F6D"/>
    <w:rsid w:val="00A24F7F"/>
    <w:rsid w:val="00A24FCA"/>
    <w:rsid w:val="00A25275"/>
    <w:rsid w:val="00A255A8"/>
    <w:rsid w:val="00A25665"/>
    <w:rsid w:val="00A25737"/>
    <w:rsid w:val="00A25D33"/>
    <w:rsid w:val="00A25F19"/>
    <w:rsid w:val="00A25F40"/>
    <w:rsid w:val="00A267FE"/>
    <w:rsid w:val="00A27464"/>
    <w:rsid w:val="00A278A5"/>
    <w:rsid w:val="00A30124"/>
    <w:rsid w:val="00A30D02"/>
    <w:rsid w:val="00A30D08"/>
    <w:rsid w:val="00A30EB7"/>
    <w:rsid w:val="00A311EB"/>
    <w:rsid w:val="00A31288"/>
    <w:rsid w:val="00A3167A"/>
    <w:rsid w:val="00A31816"/>
    <w:rsid w:val="00A31E88"/>
    <w:rsid w:val="00A3211E"/>
    <w:rsid w:val="00A328A5"/>
    <w:rsid w:val="00A33572"/>
    <w:rsid w:val="00A33C4E"/>
    <w:rsid w:val="00A33C91"/>
    <w:rsid w:val="00A34183"/>
    <w:rsid w:val="00A341E5"/>
    <w:rsid w:val="00A3423A"/>
    <w:rsid w:val="00A353D5"/>
    <w:rsid w:val="00A35792"/>
    <w:rsid w:val="00A35962"/>
    <w:rsid w:val="00A3607B"/>
    <w:rsid w:val="00A36827"/>
    <w:rsid w:val="00A36D62"/>
    <w:rsid w:val="00A36E09"/>
    <w:rsid w:val="00A36E0A"/>
    <w:rsid w:val="00A36E0C"/>
    <w:rsid w:val="00A3721A"/>
    <w:rsid w:val="00A37847"/>
    <w:rsid w:val="00A37990"/>
    <w:rsid w:val="00A37CA4"/>
    <w:rsid w:val="00A37DEF"/>
    <w:rsid w:val="00A37EDA"/>
    <w:rsid w:val="00A40701"/>
    <w:rsid w:val="00A408DE"/>
    <w:rsid w:val="00A40A6D"/>
    <w:rsid w:val="00A411F6"/>
    <w:rsid w:val="00A4123C"/>
    <w:rsid w:val="00A413CC"/>
    <w:rsid w:val="00A415CE"/>
    <w:rsid w:val="00A4197C"/>
    <w:rsid w:val="00A41DF5"/>
    <w:rsid w:val="00A41E73"/>
    <w:rsid w:val="00A41FB1"/>
    <w:rsid w:val="00A42096"/>
    <w:rsid w:val="00A426FC"/>
    <w:rsid w:val="00A427E7"/>
    <w:rsid w:val="00A4284C"/>
    <w:rsid w:val="00A42CBF"/>
    <w:rsid w:val="00A434F0"/>
    <w:rsid w:val="00A43830"/>
    <w:rsid w:val="00A44145"/>
    <w:rsid w:val="00A4416D"/>
    <w:rsid w:val="00A442D2"/>
    <w:rsid w:val="00A4466D"/>
    <w:rsid w:val="00A4486C"/>
    <w:rsid w:val="00A44F34"/>
    <w:rsid w:val="00A451BB"/>
    <w:rsid w:val="00A453A7"/>
    <w:rsid w:val="00A45515"/>
    <w:rsid w:val="00A4594A"/>
    <w:rsid w:val="00A45C13"/>
    <w:rsid w:val="00A45C33"/>
    <w:rsid w:val="00A45E28"/>
    <w:rsid w:val="00A462BA"/>
    <w:rsid w:val="00A462D4"/>
    <w:rsid w:val="00A4651A"/>
    <w:rsid w:val="00A46F07"/>
    <w:rsid w:val="00A47D4B"/>
    <w:rsid w:val="00A47E2F"/>
    <w:rsid w:val="00A51263"/>
    <w:rsid w:val="00A517DD"/>
    <w:rsid w:val="00A5180F"/>
    <w:rsid w:val="00A52709"/>
    <w:rsid w:val="00A52A21"/>
    <w:rsid w:val="00A52C6C"/>
    <w:rsid w:val="00A52FEA"/>
    <w:rsid w:val="00A530EF"/>
    <w:rsid w:val="00A53C78"/>
    <w:rsid w:val="00A53DEE"/>
    <w:rsid w:val="00A53E1E"/>
    <w:rsid w:val="00A5431D"/>
    <w:rsid w:val="00A54A03"/>
    <w:rsid w:val="00A54CD7"/>
    <w:rsid w:val="00A55018"/>
    <w:rsid w:val="00A551BC"/>
    <w:rsid w:val="00A55920"/>
    <w:rsid w:val="00A55F62"/>
    <w:rsid w:val="00A56496"/>
    <w:rsid w:val="00A567F1"/>
    <w:rsid w:val="00A56A7A"/>
    <w:rsid w:val="00A5797A"/>
    <w:rsid w:val="00A57AB1"/>
    <w:rsid w:val="00A60076"/>
    <w:rsid w:val="00A60186"/>
    <w:rsid w:val="00A608A4"/>
    <w:rsid w:val="00A60BB2"/>
    <w:rsid w:val="00A611A7"/>
    <w:rsid w:val="00A6159E"/>
    <w:rsid w:val="00A618EF"/>
    <w:rsid w:val="00A61C5E"/>
    <w:rsid w:val="00A61CEF"/>
    <w:rsid w:val="00A61DD3"/>
    <w:rsid w:val="00A61DFB"/>
    <w:rsid w:val="00A61E7C"/>
    <w:rsid w:val="00A62161"/>
    <w:rsid w:val="00A62277"/>
    <w:rsid w:val="00A622C6"/>
    <w:rsid w:val="00A62409"/>
    <w:rsid w:val="00A6278A"/>
    <w:rsid w:val="00A63390"/>
    <w:rsid w:val="00A634E0"/>
    <w:rsid w:val="00A634F9"/>
    <w:rsid w:val="00A63502"/>
    <w:rsid w:val="00A6355F"/>
    <w:rsid w:val="00A6358E"/>
    <w:rsid w:val="00A635CC"/>
    <w:rsid w:val="00A63918"/>
    <w:rsid w:val="00A6396E"/>
    <w:rsid w:val="00A63BDB"/>
    <w:rsid w:val="00A63CCF"/>
    <w:rsid w:val="00A63FE1"/>
    <w:rsid w:val="00A6478A"/>
    <w:rsid w:val="00A64ABA"/>
    <w:rsid w:val="00A64ADD"/>
    <w:rsid w:val="00A64BAB"/>
    <w:rsid w:val="00A64E96"/>
    <w:rsid w:val="00A65083"/>
    <w:rsid w:val="00A652CA"/>
    <w:rsid w:val="00A6531D"/>
    <w:rsid w:val="00A65345"/>
    <w:rsid w:val="00A653C5"/>
    <w:rsid w:val="00A65B7F"/>
    <w:rsid w:val="00A65BAA"/>
    <w:rsid w:val="00A65D96"/>
    <w:rsid w:val="00A65F18"/>
    <w:rsid w:val="00A66430"/>
    <w:rsid w:val="00A66528"/>
    <w:rsid w:val="00A66A05"/>
    <w:rsid w:val="00A66C91"/>
    <w:rsid w:val="00A66DB9"/>
    <w:rsid w:val="00A66E7D"/>
    <w:rsid w:val="00A67266"/>
    <w:rsid w:val="00A67390"/>
    <w:rsid w:val="00A67483"/>
    <w:rsid w:val="00A67C42"/>
    <w:rsid w:val="00A67C8C"/>
    <w:rsid w:val="00A70076"/>
    <w:rsid w:val="00A701B0"/>
    <w:rsid w:val="00A707E9"/>
    <w:rsid w:val="00A70A47"/>
    <w:rsid w:val="00A70B0C"/>
    <w:rsid w:val="00A70E57"/>
    <w:rsid w:val="00A71119"/>
    <w:rsid w:val="00A714CD"/>
    <w:rsid w:val="00A71557"/>
    <w:rsid w:val="00A716E3"/>
    <w:rsid w:val="00A71945"/>
    <w:rsid w:val="00A71EC8"/>
    <w:rsid w:val="00A71FDB"/>
    <w:rsid w:val="00A72C41"/>
    <w:rsid w:val="00A72D3B"/>
    <w:rsid w:val="00A7324F"/>
    <w:rsid w:val="00A73BE0"/>
    <w:rsid w:val="00A73BE1"/>
    <w:rsid w:val="00A73BEB"/>
    <w:rsid w:val="00A73E4A"/>
    <w:rsid w:val="00A7455B"/>
    <w:rsid w:val="00A74BCD"/>
    <w:rsid w:val="00A74F1A"/>
    <w:rsid w:val="00A75807"/>
    <w:rsid w:val="00A76076"/>
    <w:rsid w:val="00A76177"/>
    <w:rsid w:val="00A766A0"/>
    <w:rsid w:val="00A77132"/>
    <w:rsid w:val="00A775F9"/>
    <w:rsid w:val="00A778AC"/>
    <w:rsid w:val="00A77A5F"/>
    <w:rsid w:val="00A77EC9"/>
    <w:rsid w:val="00A807A0"/>
    <w:rsid w:val="00A8090F"/>
    <w:rsid w:val="00A811B0"/>
    <w:rsid w:val="00A81BC8"/>
    <w:rsid w:val="00A820E5"/>
    <w:rsid w:val="00A82646"/>
    <w:rsid w:val="00A83826"/>
    <w:rsid w:val="00A83E15"/>
    <w:rsid w:val="00A84137"/>
    <w:rsid w:val="00A848B5"/>
    <w:rsid w:val="00A849B2"/>
    <w:rsid w:val="00A849F7"/>
    <w:rsid w:val="00A84DF1"/>
    <w:rsid w:val="00A84E05"/>
    <w:rsid w:val="00A84EDD"/>
    <w:rsid w:val="00A85726"/>
    <w:rsid w:val="00A86101"/>
    <w:rsid w:val="00A86350"/>
    <w:rsid w:val="00A86374"/>
    <w:rsid w:val="00A86413"/>
    <w:rsid w:val="00A865AC"/>
    <w:rsid w:val="00A86A23"/>
    <w:rsid w:val="00A86F47"/>
    <w:rsid w:val="00A871E1"/>
    <w:rsid w:val="00A876C4"/>
    <w:rsid w:val="00A8780D"/>
    <w:rsid w:val="00A87DAC"/>
    <w:rsid w:val="00A87DD5"/>
    <w:rsid w:val="00A90514"/>
    <w:rsid w:val="00A90AA3"/>
    <w:rsid w:val="00A90BB8"/>
    <w:rsid w:val="00A90DE6"/>
    <w:rsid w:val="00A90E15"/>
    <w:rsid w:val="00A910AA"/>
    <w:rsid w:val="00A9195E"/>
    <w:rsid w:val="00A91CAE"/>
    <w:rsid w:val="00A9218A"/>
    <w:rsid w:val="00A9251D"/>
    <w:rsid w:val="00A9268E"/>
    <w:rsid w:val="00A92CD3"/>
    <w:rsid w:val="00A93045"/>
    <w:rsid w:val="00A93233"/>
    <w:rsid w:val="00A93280"/>
    <w:rsid w:val="00A9348F"/>
    <w:rsid w:val="00A93C54"/>
    <w:rsid w:val="00A940E6"/>
    <w:rsid w:val="00A940E8"/>
    <w:rsid w:val="00A942DB"/>
    <w:rsid w:val="00A94B2F"/>
    <w:rsid w:val="00A94E23"/>
    <w:rsid w:val="00A95271"/>
    <w:rsid w:val="00A95547"/>
    <w:rsid w:val="00A95A7B"/>
    <w:rsid w:val="00A95B3A"/>
    <w:rsid w:val="00A95D9A"/>
    <w:rsid w:val="00A95FF2"/>
    <w:rsid w:val="00A965C9"/>
    <w:rsid w:val="00A96866"/>
    <w:rsid w:val="00A979E9"/>
    <w:rsid w:val="00A97C0E"/>
    <w:rsid w:val="00A97FC3"/>
    <w:rsid w:val="00AA04DB"/>
    <w:rsid w:val="00AA14C1"/>
    <w:rsid w:val="00AA1786"/>
    <w:rsid w:val="00AA2558"/>
    <w:rsid w:val="00AA2F4A"/>
    <w:rsid w:val="00AA331A"/>
    <w:rsid w:val="00AA335E"/>
    <w:rsid w:val="00AA37CF"/>
    <w:rsid w:val="00AA4B6F"/>
    <w:rsid w:val="00AA4D15"/>
    <w:rsid w:val="00AA512D"/>
    <w:rsid w:val="00AA58ED"/>
    <w:rsid w:val="00AA5B0F"/>
    <w:rsid w:val="00AA5B2B"/>
    <w:rsid w:val="00AA5B44"/>
    <w:rsid w:val="00AA5D9E"/>
    <w:rsid w:val="00AA5FEE"/>
    <w:rsid w:val="00AA60D3"/>
    <w:rsid w:val="00AA6982"/>
    <w:rsid w:val="00AA73C2"/>
    <w:rsid w:val="00AA76F8"/>
    <w:rsid w:val="00AA799C"/>
    <w:rsid w:val="00AA79B6"/>
    <w:rsid w:val="00AB006B"/>
    <w:rsid w:val="00AB05B4"/>
    <w:rsid w:val="00AB0628"/>
    <w:rsid w:val="00AB0B5D"/>
    <w:rsid w:val="00AB0EC1"/>
    <w:rsid w:val="00AB1877"/>
    <w:rsid w:val="00AB1EF8"/>
    <w:rsid w:val="00AB20C3"/>
    <w:rsid w:val="00AB23F0"/>
    <w:rsid w:val="00AB242B"/>
    <w:rsid w:val="00AB258E"/>
    <w:rsid w:val="00AB26F7"/>
    <w:rsid w:val="00AB2B23"/>
    <w:rsid w:val="00AB2C51"/>
    <w:rsid w:val="00AB2D49"/>
    <w:rsid w:val="00AB2E30"/>
    <w:rsid w:val="00AB2F51"/>
    <w:rsid w:val="00AB303D"/>
    <w:rsid w:val="00AB3746"/>
    <w:rsid w:val="00AB3835"/>
    <w:rsid w:val="00AB39FB"/>
    <w:rsid w:val="00AB3CE3"/>
    <w:rsid w:val="00AB3DBD"/>
    <w:rsid w:val="00AB3F02"/>
    <w:rsid w:val="00AB404B"/>
    <w:rsid w:val="00AB4A7E"/>
    <w:rsid w:val="00AB4AB1"/>
    <w:rsid w:val="00AB54B2"/>
    <w:rsid w:val="00AB65B4"/>
    <w:rsid w:val="00AB67C0"/>
    <w:rsid w:val="00AB69D2"/>
    <w:rsid w:val="00AB6F3C"/>
    <w:rsid w:val="00AB7692"/>
    <w:rsid w:val="00AB76C0"/>
    <w:rsid w:val="00AB78BF"/>
    <w:rsid w:val="00AB7BF1"/>
    <w:rsid w:val="00AB7D20"/>
    <w:rsid w:val="00AC02AB"/>
    <w:rsid w:val="00AC081F"/>
    <w:rsid w:val="00AC0D92"/>
    <w:rsid w:val="00AC1A43"/>
    <w:rsid w:val="00AC2074"/>
    <w:rsid w:val="00AC2828"/>
    <w:rsid w:val="00AC2999"/>
    <w:rsid w:val="00AC3DCB"/>
    <w:rsid w:val="00AC4070"/>
    <w:rsid w:val="00AC4382"/>
    <w:rsid w:val="00AC4E36"/>
    <w:rsid w:val="00AC51CD"/>
    <w:rsid w:val="00AC5649"/>
    <w:rsid w:val="00AC5EB8"/>
    <w:rsid w:val="00AC6024"/>
    <w:rsid w:val="00AC6147"/>
    <w:rsid w:val="00AC6D18"/>
    <w:rsid w:val="00AC6EC9"/>
    <w:rsid w:val="00AC7369"/>
    <w:rsid w:val="00AC7751"/>
    <w:rsid w:val="00AC7C7B"/>
    <w:rsid w:val="00AC7D6D"/>
    <w:rsid w:val="00AC7F81"/>
    <w:rsid w:val="00AD005E"/>
    <w:rsid w:val="00AD062C"/>
    <w:rsid w:val="00AD0A40"/>
    <w:rsid w:val="00AD0C78"/>
    <w:rsid w:val="00AD1005"/>
    <w:rsid w:val="00AD10A5"/>
    <w:rsid w:val="00AD115B"/>
    <w:rsid w:val="00AD128B"/>
    <w:rsid w:val="00AD138C"/>
    <w:rsid w:val="00AD1416"/>
    <w:rsid w:val="00AD1636"/>
    <w:rsid w:val="00AD2621"/>
    <w:rsid w:val="00AD2ED8"/>
    <w:rsid w:val="00AD3435"/>
    <w:rsid w:val="00AD3E33"/>
    <w:rsid w:val="00AD4592"/>
    <w:rsid w:val="00AD5097"/>
    <w:rsid w:val="00AD517F"/>
    <w:rsid w:val="00AD5A36"/>
    <w:rsid w:val="00AD5CA3"/>
    <w:rsid w:val="00AD5F44"/>
    <w:rsid w:val="00AD639D"/>
    <w:rsid w:val="00AD63FB"/>
    <w:rsid w:val="00AD6454"/>
    <w:rsid w:val="00AD6C18"/>
    <w:rsid w:val="00AD6F25"/>
    <w:rsid w:val="00AD6F2C"/>
    <w:rsid w:val="00AD740F"/>
    <w:rsid w:val="00AD7443"/>
    <w:rsid w:val="00AD78C5"/>
    <w:rsid w:val="00AE04A4"/>
    <w:rsid w:val="00AE0BA9"/>
    <w:rsid w:val="00AE0FF4"/>
    <w:rsid w:val="00AE14BA"/>
    <w:rsid w:val="00AE1F30"/>
    <w:rsid w:val="00AE249E"/>
    <w:rsid w:val="00AE273D"/>
    <w:rsid w:val="00AE2C6E"/>
    <w:rsid w:val="00AE311F"/>
    <w:rsid w:val="00AE4361"/>
    <w:rsid w:val="00AE46FE"/>
    <w:rsid w:val="00AE4857"/>
    <w:rsid w:val="00AE4CDB"/>
    <w:rsid w:val="00AE4E43"/>
    <w:rsid w:val="00AE4EE9"/>
    <w:rsid w:val="00AE5133"/>
    <w:rsid w:val="00AE55F2"/>
    <w:rsid w:val="00AE5BFC"/>
    <w:rsid w:val="00AE60FB"/>
    <w:rsid w:val="00AE6B57"/>
    <w:rsid w:val="00AE7A16"/>
    <w:rsid w:val="00AE7AA4"/>
    <w:rsid w:val="00AE7E91"/>
    <w:rsid w:val="00AF1DD0"/>
    <w:rsid w:val="00AF25DE"/>
    <w:rsid w:val="00AF298B"/>
    <w:rsid w:val="00AF2A4E"/>
    <w:rsid w:val="00AF2B0D"/>
    <w:rsid w:val="00AF2B8D"/>
    <w:rsid w:val="00AF2BE3"/>
    <w:rsid w:val="00AF2D6A"/>
    <w:rsid w:val="00AF2DA8"/>
    <w:rsid w:val="00AF3289"/>
    <w:rsid w:val="00AF3362"/>
    <w:rsid w:val="00AF38A4"/>
    <w:rsid w:val="00AF39C9"/>
    <w:rsid w:val="00AF3BE3"/>
    <w:rsid w:val="00AF3FE0"/>
    <w:rsid w:val="00AF40F2"/>
    <w:rsid w:val="00AF4123"/>
    <w:rsid w:val="00AF426F"/>
    <w:rsid w:val="00AF43BF"/>
    <w:rsid w:val="00AF46F8"/>
    <w:rsid w:val="00AF4B7A"/>
    <w:rsid w:val="00AF4E3D"/>
    <w:rsid w:val="00AF5163"/>
    <w:rsid w:val="00AF5D5E"/>
    <w:rsid w:val="00AF5F9F"/>
    <w:rsid w:val="00AF67A2"/>
    <w:rsid w:val="00AF6930"/>
    <w:rsid w:val="00AF6A31"/>
    <w:rsid w:val="00AF6A5D"/>
    <w:rsid w:val="00AF75E1"/>
    <w:rsid w:val="00AF7B77"/>
    <w:rsid w:val="00B003D8"/>
    <w:rsid w:val="00B00F59"/>
    <w:rsid w:val="00B01401"/>
    <w:rsid w:val="00B015A1"/>
    <w:rsid w:val="00B019A5"/>
    <w:rsid w:val="00B01C2D"/>
    <w:rsid w:val="00B01EE8"/>
    <w:rsid w:val="00B022DF"/>
    <w:rsid w:val="00B029BC"/>
    <w:rsid w:val="00B02BA8"/>
    <w:rsid w:val="00B02C7F"/>
    <w:rsid w:val="00B02D0D"/>
    <w:rsid w:val="00B02E70"/>
    <w:rsid w:val="00B037AE"/>
    <w:rsid w:val="00B03B7D"/>
    <w:rsid w:val="00B04FA3"/>
    <w:rsid w:val="00B054A6"/>
    <w:rsid w:val="00B0573D"/>
    <w:rsid w:val="00B05A68"/>
    <w:rsid w:val="00B05EE3"/>
    <w:rsid w:val="00B066D6"/>
    <w:rsid w:val="00B069EA"/>
    <w:rsid w:val="00B06DFB"/>
    <w:rsid w:val="00B07072"/>
    <w:rsid w:val="00B078FB"/>
    <w:rsid w:val="00B07ABC"/>
    <w:rsid w:val="00B07B82"/>
    <w:rsid w:val="00B07BB6"/>
    <w:rsid w:val="00B07DFA"/>
    <w:rsid w:val="00B07E27"/>
    <w:rsid w:val="00B10169"/>
    <w:rsid w:val="00B1081F"/>
    <w:rsid w:val="00B10A84"/>
    <w:rsid w:val="00B10AEE"/>
    <w:rsid w:val="00B10B11"/>
    <w:rsid w:val="00B1127C"/>
    <w:rsid w:val="00B1188C"/>
    <w:rsid w:val="00B11970"/>
    <w:rsid w:val="00B119EC"/>
    <w:rsid w:val="00B11DFA"/>
    <w:rsid w:val="00B125FB"/>
    <w:rsid w:val="00B12610"/>
    <w:rsid w:val="00B126D8"/>
    <w:rsid w:val="00B12B69"/>
    <w:rsid w:val="00B131AB"/>
    <w:rsid w:val="00B1323E"/>
    <w:rsid w:val="00B1390B"/>
    <w:rsid w:val="00B152B6"/>
    <w:rsid w:val="00B152D2"/>
    <w:rsid w:val="00B15CA8"/>
    <w:rsid w:val="00B15CCF"/>
    <w:rsid w:val="00B15EE9"/>
    <w:rsid w:val="00B169BC"/>
    <w:rsid w:val="00B16A3A"/>
    <w:rsid w:val="00B16BF5"/>
    <w:rsid w:val="00B16F61"/>
    <w:rsid w:val="00B171CB"/>
    <w:rsid w:val="00B173F4"/>
    <w:rsid w:val="00B17410"/>
    <w:rsid w:val="00B175FD"/>
    <w:rsid w:val="00B17657"/>
    <w:rsid w:val="00B17FE4"/>
    <w:rsid w:val="00B20AF7"/>
    <w:rsid w:val="00B21358"/>
    <w:rsid w:val="00B220B1"/>
    <w:rsid w:val="00B23201"/>
    <w:rsid w:val="00B232B0"/>
    <w:rsid w:val="00B24424"/>
    <w:rsid w:val="00B248F9"/>
    <w:rsid w:val="00B24955"/>
    <w:rsid w:val="00B2498E"/>
    <w:rsid w:val="00B250DD"/>
    <w:rsid w:val="00B255AC"/>
    <w:rsid w:val="00B25611"/>
    <w:rsid w:val="00B258CD"/>
    <w:rsid w:val="00B25AE7"/>
    <w:rsid w:val="00B25C8E"/>
    <w:rsid w:val="00B2642C"/>
    <w:rsid w:val="00B266C6"/>
    <w:rsid w:val="00B266FD"/>
    <w:rsid w:val="00B270CB"/>
    <w:rsid w:val="00B2746F"/>
    <w:rsid w:val="00B27BE0"/>
    <w:rsid w:val="00B27FAA"/>
    <w:rsid w:val="00B30565"/>
    <w:rsid w:val="00B307ED"/>
    <w:rsid w:val="00B30C03"/>
    <w:rsid w:val="00B310B7"/>
    <w:rsid w:val="00B311D6"/>
    <w:rsid w:val="00B31568"/>
    <w:rsid w:val="00B315FF"/>
    <w:rsid w:val="00B3183B"/>
    <w:rsid w:val="00B31843"/>
    <w:rsid w:val="00B32307"/>
    <w:rsid w:val="00B3263F"/>
    <w:rsid w:val="00B3284B"/>
    <w:rsid w:val="00B32F41"/>
    <w:rsid w:val="00B32FAC"/>
    <w:rsid w:val="00B330F3"/>
    <w:rsid w:val="00B33181"/>
    <w:rsid w:val="00B33A66"/>
    <w:rsid w:val="00B33C70"/>
    <w:rsid w:val="00B34245"/>
    <w:rsid w:val="00B34322"/>
    <w:rsid w:val="00B349A1"/>
    <w:rsid w:val="00B34E19"/>
    <w:rsid w:val="00B34F57"/>
    <w:rsid w:val="00B350D1"/>
    <w:rsid w:val="00B352E6"/>
    <w:rsid w:val="00B35C5E"/>
    <w:rsid w:val="00B35CC3"/>
    <w:rsid w:val="00B35DA9"/>
    <w:rsid w:val="00B35F48"/>
    <w:rsid w:val="00B3613B"/>
    <w:rsid w:val="00B36789"/>
    <w:rsid w:val="00B3698C"/>
    <w:rsid w:val="00B36AA3"/>
    <w:rsid w:val="00B36CF2"/>
    <w:rsid w:val="00B36E25"/>
    <w:rsid w:val="00B37557"/>
    <w:rsid w:val="00B378C3"/>
    <w:rsid w:val="00B40285"/>
    <w:rsid w:val="00B40E9E"/>
    <w:rsid w:val="00B41190"/>
    <w:rsid w:val="00B411C8"/>
    <w:rsid w:val="00B41213"/>
    <w:rsid w:val="00B41D2C"/>
    <w:rsid w:val="00B41FC8"/>
    <w:rsid w:val="00B42B53"/>
    <w:rsid w:val="00B42DAF"/>
    <w:rsid w:val="00B42E9E"/>
    <w:rsid w:val="00B42F77"/>
    <w:rsid w:val="00B434B2"/>
    <w:rsid w:val="00B43791"/>
    <w:rsid w:val="00B437CC"/>
    <w:rsid w:val="00B43901"/>
    <w:rsid w:val="00B43A36"/>
    <w:rsid w:val="00B44247"/>
    <w:rsid w:val="00B446DB"/>
    <w:rsid w:val="00B447AF"/>
    <w:rsid w:val="00B44A40"/>
    <w:rsid w:val="00B44DEA"/>
    <w:rsid w:val="00B45630"/>
    <w:rsid w:val="00B45B0A"/>
    <w:rsid w:val="00B46576"/>
    <w:rsid w:val="00B46B80"/>
    <w:rsid w:val="00B46C15"/>
    <w:rsid w:val="00B46D37"/>
    <w:rsid w:val="00B46FDE"/>
    <w:rsid w:val="00B47EB0"/>
    <w:rsid w:val="00B47EEE"/>
    <w:rsid w:val="00B47F62"/>
    <w:rsid w:val="00B50733"/>
    <w:rsid w:val="00B507F9"/>
    <w:rsid w:val="00B50C69"/>
    <w:rsid w:val="00B51215"/>
    <w:rsid w:val="00B514FE"/>
    <w:rsid w:val="00B517A0"/>
    <w:rsid w:val="00B51B14"/>
    <w:rsid w:val="00B51E41"/>
    <w:rsid w:val="00B52403"/>
    <w:rsid w:val="00B52457"/>
    <w:rsid w:val="00B527E4"/>
    <w:rsid w:val="00B535C4"/>
    <w:rsid w:val="00B5429D"/>
    <w:rsid w:val="00B5457F"/>
    <w:rsid w:val="00B54707"/>
    <w:rsid w:val="00B54810"/>
    <w:rsid w:val="00B54884"/>
    <w:rsid w:val="00B54908"/>
    <w:rsid w:val="00B54BA2"/>
    <w:rsid w:val="00B550AB"/>
    <w:rsid w:val="00B55132"/>
    <w:rsid w:val="00B554F9"/>
    <w:rsid w:val="00B55B56"/>
    <w:rsid w:val="00B56028"/>
    <w:rsid w:val="00B567D5"/>
    <w:rsid w:val="00B567E5"/>
    <w:rsid w:val="00B57167"/>
    <w:rsid w:val="00B5717B"/>
    <w:rsid w:val="00B578D7"/>
    <w:rsid w:val="00B57D62"/>
    <w:rsid w:val="00B600DB"/>
    <w:rsid w:val="00B60144"/>
    <w:rsid w:val="00B6019C"/>
    <w:rsid w:val="00B6033C"/>
    <w:rsid w:val="00B604E7"/>
    <w:rsid w:val="00B6059D"/>
    <w:rsid w:val="00B6093B"/>
    <w:rsid w:val="00B60FBB"/>
    <w:rsid w:val="00B60FBD"/>
    <w:rsid w:val="00B61112"/>
    <w:rsid w:val="00B6117B"/>
    <w:rsid w:val="00B613E7"/>
    <w:rsid w:val="00B61609"/>
    <w:rsid w:val="00B61B95"/>
    <w:rsid w:val="00B62A44"/>
    <w:rsid w:val="00B62C44"/>
    <w:rsid w:val="00B62DBD"/>
    <w:rsid w:val="00B6380A"/>
    <w:rsid w:val="00B6396E"/>
    <w:rsid w:val="00B6405C"/>
    <w:rsid w:val="00B640F3"/>
    <w:rsid w:val="00B641B7"/>
    <w:rsid w:val="00B64620"/>
    <w:rsid w:val="00B646A2"/>
    <w:rsid w:val="00B64940"/>
    <w:rsid w:val="00B659E2"/>
    <w:rsid w:val="00B65A5F"/>
    <w:rsid w:val="00B65A78"/>
    <w:rsid w:val="00B65BAB"/>
    <w:rsid w:val="00B65D84"/>
    <w:rsid w:val="00B65DBB"/>
    <w:rsid w:val="00B66798"/>
    <w:rsid w:val="00B6680C"/>
    <w:rsid w:val="00B669FA"/>
    <w:rsid w:val="00B6742B"/>
    <w:rsid w:val="00B67B44"/>
    <w:rsid w:val="00B67CBE"/>
    <w:rsid w:val="00B709E9"/>
    <w:rsid w:val="00B71130"/>
    <w:rsid w:val="00B71984"/>
    <w:rsid w:val="00B71C7D"/>
    <w:rsid w:val="00B71F0F"/>
    <w:rsid w:val="00B71FEE"/>
    <w:rsid w:val="00B721D8"/>
    <w:rsid w:val="00B72218"/>
    <w:rsid w:val="00B72CB0"/>
    <w:rsid w:val="00B73556"/>
    <w:rsid w:val="00B7379E"/>
    <w:rsid w:val="00B74B31"/>
    <w:rsid w:val="00B74DC1"/>
    <w:rsid w:val="00B75B76"/>
    <w:rsid w:val="00B765B0"/>
    <w:rsid w:val="00B765C7"/>
    <w:rsid w:val="00B7694E"/>
    <w:rsid w:val="00B76BAE"/>
    <w:rsid w:val="00B76FAF"/>
    <w:rsid w:val="00B772D1"/>
    <w:rsid w:val="00B776CC"/>
    <w:rsid w:val="00B777B9"/>
    <w:rsid w:val="00B77DFF"/>
    <w:rsid w:val="00B8042E"/>
    <w:rsid w:val="00B804E3"/>
    <w:rsid w:val="00B80C0E"/>
    <w:rsid w:val="00B80CC3"/>
    <w:rsid w:val="00B80E17"/>
    <w:rsid w:val="00B80F18"/>
    <w:rsid w:val="00B81080"/>
    <w:rsid w:val="00B81911"/>
    <w:rsid w:val="00B81A28"/>
    <w:rsid w:val="00B81E39"/>
    <w:rsid w:val="00B8244A"/>
    <w:rsid w:val="00B83746"/>
    <w:rsid w:val="00B840C4"/>
    <w:rsid w:val="00B84860"/>
    <w:rsid w:val="00B8492C"/>
    <w:rsid w:val="00B84AEB"/>
    <w:rsid w:val="00B85051"/>
    <w:rsid w:val="00B8521D"/>
    <w:rsid w:val="00B852A1"/>
    <w:rsid w:val="00B8555B"/>
    <w:rsid w:val="00B8582D"/>
    <w:rsid w:val="00B8587F"/>
    <w:rsid w:val="00B85B95"/>
    <w:rsid w:val="00B86660"/>
    <w:rsid w:val="00B86855"/>
    <w:rsid w:val="00B86C04"/>
    <w:rsid w:val="00B87013"/>
    <w:rsid w:val="00B87896"/>
    <w:rsid w:val="00B87DD3"/>
    <w:rsid w:val="00B87EF8"/>
    <w:rsid w:val="00B900DE"/>
    <w:rsid w:val="00B90269"/>
    <w:rsid w:val="00B903D4"/>
    <w:rsid w:val="00B905B3"/>
    <w:rsid w:val="00B90AE2"/>
    <w:rsid w:val="00B90C87"/>
    <w:rsid w:val="00B90FA3"/>
    <w:rsid w:val="00B91172"/>
    <w:rsid w:val="00B9139F"/>
    <w:rsid w:val="00B91EBB"/>
    <w:rsid w:val="00B92001"/>
    <w:rsid w:val="00B92696"/>
    <w:rsid w:val="00B928CC"/>
    <w:rsid w:val="00B937C4"/>
    <w:rsid w:val="00B937E2"/>
    <w:rsid w:val="00B9381F"/>
    <w:rsid w:val="00B93951"/>
    <w:rsid w:val="00B93A24"/>
    <w:rsid w:val="00B94502"/>
    <w:rsid w:val="00B94920"/>
    <w:rsid w:val="00B95352"/>
    <w:rsid w:val="00B9538E"/>
    <w:rsid w:val="00B9543F"/>
    <w:rsid w:val="00B95F14"/>
    <w:rsid w:val="00B96C43"/>
    <w:rsid w:val="00B9738F"/>
    <w:rsid w:val="00B97567"/>
    <w:rsid w:val="00B97D23"/>
    <w:rsid w:val="00B97E27"/>
    <w:rsid w:val="00BA0E1A"/>
    <w:rsid w:val="00BA109A"/>
    <w:rsid w:val="00BA1393"/>
    <w:rsid w:val="00BA169C"/>
    <w:rsid w:val="00BA1B7B"/>
    <w:rsid w:val="00BA20A4"/>
    <w:rsid w:val="00BA22E4"/>
    <w:rsid w:val="00BA26AF"/>
    <w:rsid w:val="00BA2739"/>
    <w:rsid w:val="00BA2757"/>
    <w:rsid w:val="00BA2BC2"/>
    <w:rsid w:val="00BA2D5A"/>
    <w:rsid w:val="00BA3A00"/>
    <w:rsid w:val="00BA3C78"/>
    <w:rsid w:val="00BA3D4B"/>
    <w:rsid w:val="00BA3E65"/>
    <w:rsid w:val="00BA41B6"/>
    <w:rsid w:val="00BA4932"/>
    <w:rsid w:val="00BA4B71"/>
    <w:rsid w:val="00BA4FFE"/>
    <w:rsid w:val="00BA5367"/>
    <w:rsid w:val="00BA5A4A"/>
    <w:rsid w:val="00BA5CB8"/>
    <w:rsid w:val="00BA5D5E"/>
    <w:rsid w:val="00BA5DAC"/>
    <w:rsid w:val="00BA5F24"/>
    <w:rsid w:val="00BA6ADE"/>
    <w:rsid w:val="00BA6C06"/>
    <w:rsid w:val="00BA6C2B"/>
    <w:rsid w:val="00BA7150"/>
    <w:rsid w:val="00BA7242"/>
    <w:rsid w:val="00BA7A01"/>
    <w:rsid w:val="00BA7B08"/>
    <w:rsid w:val="00BA7BB9"/>
    <w:rsid w:val="00BB001B"/>
    <w:rsid w:val="00BB0CD7"/>
    <w:rsid w:val="00BB0D61"/>
    <w:rsid w:val="00BB0DDA"/>
    <w:rsid w:val="00BB1001"/>
    <w:rsid w:val="00BB1316"/>
    <w:rsid w:val="00BB1594"/>
    <w:rsid w:val="00BB1B34"/>
    <w:rsid w:val="00BB2280"/>
    <w:rsid w:val="00BB2636"/>
    <w:rsid w:val="00BB2653"/>
    <w:rsid w:val="00BB2A0B"/>
    <w:rsid w:val="00BB30C5"/>
    <w:rsid w:val="00BB3130"/>
    <w:rsid w:val="00BB3587"/>
    <w:rsid w:val="00BB36CB"/>
    <w:rsid w:val="00BB3929"/>
    <w:rsid w:val="00BB3B01"/>
    <w:rsid w:val="00BB4091"/>
    <w:rsid w:val="00BB412E"/>
    <w:rsid w:val="00BB4165"/>
    <w:rsid w:val="00BB41EB"/>
    <w:rsid w:val="00BB4407"/>
    <w:rsid w:val="00BB5115"/>
    <w:rsid w:val="00BB541A"/>
    <w:rsid w:val="00BB543E"/>
    <w:rsid w:val="00BB57B3"/>
    <w:rsid w:val="00BB5AF6"/>
    <w:rsid w:val="00BB5FA5"/>
    <w:rsid w:val="00BB6342"/>
    <w:rsid w:val="00BB63F2"/>
    <w:rsid w:val="00BB6711"/>
    <w:rsid w:val="00BB6857"/>
    <w:rsid w:val="00BB6A11"/>
    <w:rsid w:val="00BB6B98"/>
    <w:rsid w:val="00BB6FF1"/>
    <w:rsid w:val="00BB71F7"/>
    <w:rsid w:val="00BB7223"/>
    <w:rsid w:val="00BB7431"/>
    <w:rsid w:val="00BB7602"/>
    <w:rsid w:val="00BB7826"/>
    <w:rsid w:val="00BB7832"/>
    <w:rsid w:val="00BC002E"/>
    <w:rsid w:val="00BC08C9"/>
    <w:rsid w:val="00BC08CA"/>
    <w:rsid w:val="00BC0A4B"/>
    <w:rsid w:val="00BC0ADB"/>
    <w:rsid w:val="00BC0CC4"/>
    <w:rsid w:val="00BC1B9D"/>
    <w:rsid w:val="00BC202D"/>
    <w:rsid w:val="00BC2090"/>
    <w:rsid w:val="00BC229B"/>
    <w:rsid w:val="00BC2F86"/>
    <w:rsid w:val="00BC34BE"/>
    <w:rsid w:val="00BC37CC"/>
    <w:rsid w:val="00BC390F"/>
    <w:rsid w:val="00BC3E93"/>
    <w:rsid w:val="00BC4ABC"/>
    <w:rsid w:val="00BC5203"/>
    <w:rsid w:val="00BC58AC"/>
    <w:rsid w:val="00BC6345"/>
    <w:rsid w:val="00BC671B"/>
    <w:rsid w:val="00BC69AB"/>
    <w:rsid w:val="00BC75E3"/>
    <w:rsid w:val="00BC761E"/>
    <w:rsid w:val="00BC76C6"/>
    <w:rsid w:val="00BC7D8D"/>
    <w:rsid w:val="00BD0032"/>
    <w:rsid w:val="00BD0102"/>
    <w:rsid w:val="00BD07B0"/>
    <w:rsid w:val="00BD09CD"/>
    <w:rsid w:val="00BD0E60"/>
    <w:rsid w:val="00BD1227"/>
    <w:rsid w:val="00BD1A31"/>
    <w:rsid w:val="00BD201C"/>
    <w:rsid w:val="00BD2277"/>
    <w:rsid w:val="00BD284D"/>
    <w:rsid w:val="00BD289A"/>
    <w:rsid w:val="00BD2C16"/>
    <w:rsid w:val="00BD2E9B"/>
    <w:rsid w:val="00BD3846"/>
    <w:rsid w:val="00BD38FD"/>
    <w:rsid w:val="00BD3F74"/>
    <w:rsid w:val="00BD44C1"/>
    <w:rsid w:val="00BD45CF"/>
    <w:rsid w:val="00BD5365"/>
    <w:rsid w:val="00BD5C26"/>
    <w:rsid w:val="00BD602E"/>
    <w:rsid w:val="00BD63F9"/>
    <w:rsid w:val="00BD64E1"/>
    <w:rsid w:val="00BD67ED"/>
    <w:rsid w:val="00BD6F99"/>
    <w:rsid w:val="00BD7239"/>
    <w:rsid w:val="00BD7425"/>
    <w:rsid w:val="00BD758A"/>
    <w:rsid w:val="00BD78B4"/>
    <w:rsid w:val="00BD7E3D"/>
    <w:rsid w:val="00BD7F20"/>
    <w:rsid w:val="00BE0CE0"/>
    <w:rsid w:val="00BE1200"/>
    <w:rsid w:val="00BE1405"/>
    <w:rsid w:val="00BE1991"/>
    <w:rsid w:val="00BE1EBC"/>
    <w:rsid w:val="00BE281C"/>
    <w:rsid w:val="00BE292A"/>
    <w:rsid w:val="00BE29D3"/>
    <w:rsid w:val="00BE2C9E"/>
    <w:rsid w:val="00BE303B"/>
    <w:rsid w:val="00BE34D1"/>
    <w:rsid w:val="00BE39C0"/>
    <w:rsid w:val="00BE3EB4"/>
    <w:rsid w:val="00BE442F"/>
    <w:rsid w:val="00BE4919"/>
    <w:rsid w:val="00BE4A5C"/>
    <w:rsid w:val="00BE4E44"/>
    <w:rsid w:val="00BE4F42"/>
    <w:rsid w:val="00BE5291"/>
    <w:rsid w:val="00BE5533"/>
    <w:rsid w:val="00BE5F1C"/>
    <w:rsid w:val="00BE6FDC"/>
    <w:rsid w:val="00BE734E"/>
    <w:rsid w:val="00BE7542"/>
    <w:rsid w:val="00BE76BB"/>
    <w:rsid w:val="00BE7B68"/>
    <w:rsid w:val="00BE7C3C"/>
    <w:rsid w:val="00BE7DF0"/>
    <w:rsid w:val="00BE7F0F"/>
    <w:rsid w:val="00BF06F3"/>
    <w:rsid w:val="00BF0C77"/>
    <w:rsid w:val="00BF0F81"/>
    <w:rsid w:val="00BF1324"/>
    <w:rsid w:val="00BF1339"/>
    <w:rsid w:val="00BF1355"/>
    <w:rsid w:val="00BF16E6"/>
    <w:rsid w:val="00BF1E6E"/>
    <w:rsid w:val="00BF2052"/>
    <w:rsid w:val="00BF20DE"/>
    <w:rsid w:val="00BF21A2"/>
    <w:rsid w:val="00BF2919"/>
    <w:rsid w:val="00BF2B6D"/>
    <w:rsid w:val="00BF30DC"/>
    <w:rsid w:val="00BF337C"/>
    <w:rsid w:val="00BF33B1"/>
    <w:rsid w:val="00BF34BB"/>
    <w:rsid w:val="00BF35BE"/>
    <w:rsid w:val="00BF3673"/>
    <w:rsid w:val="00BF369B"/>
    <w:rsid w:val="00BF3768"/>
    <w:rsid w:val="00BF387A"/>
    <w:rsid w:val="00BF3A38"/>
    <w:rsid w:val="00BF3DA5"/>
    <w:rsid w:val="00BF4190"/>
    <w:rsid w:val="00BF4E9A"/>
    <w:rsid w:val="00BF4EDB"/>
    <w:rsid w:val="00BF5200"/>
    <w:rsid w:val="00BF57DE"/>
    <w:rsid w:val="00BF5A2A"/>
    <w:rsid w:val="00BF5B43"/>
    <w:rsid w:val="00BF5ED5"/>
    <w:rsid w:val="00BF6825"/>
    <w:rsid w:val="00BF70DC"/>
    <w:rsid w:val="00BF70F2"/>
    <w:rsid w:val="00BF7103"/>
    <w:rsid w:val="00BF7194"/>
    <w:rsid w:val="00BF76B2"/>
    <w:rsid w:val="00BF7CD5"/>
    <w:rsid w:val="00BF7DB1"/>
    <w:rsid w:val="00BF7DDC"/>
    <w:rsid w:val="00C000D5"/>
    <w:rsid w:val="00C00CBC"/>
    <w:rsid w:val="00C00D51"/>
    <w:rsid w:val="00C01AB1"/>
    <w:rsid w:val="00C01C17"/>
    <w:rsid w:val="00C02BEB"/>
    <w:rsid w:val="00C02D4E"/>
    <w:rsid w:val="00C02FE1"/>
    <w:rsid w:val="00C0303C"/>
    <w:rsid w:val="00C038D5"/>
    <w:rsid w:val="00C04055"/>
    <w:rsid w:val="00C04277"/>
    <w:rsid w:val="00C0432C"/>
    <w:rsid w:val="00C0471D"/>
    <w:rsid w:val="00C0474B"/>
    <w:rsid w:val="00C04FFF"/>
    <w:rsid w:val="00C05738"/>
    <w:rsid w:val="00C05A90"/>
    <w:rsid w:val="00C05D9B"/>
    <w:rsid w:val="00C06210"/>
    <w:rsid w:val="00C0676C"/>
    <w:rsid w:val="00C06FA6"/>
    <w:rsid w:val="00C071F0"/>
    <w:rsid w:val="00C076A8"/>
    <w:rsid w:val="00C07E86"/>
    <w:rsid w:val="00C10A37"/>
    <w:rsid w:val="00C10CA0"/>
    <w:rsid w:val="00C10E31"/>
    <w:rsid w:val="00C11558"/>
    <w:rsid w:val="00C115BF"/>
    <w:rsid w:val="00C11A13"/>
    <w:rsid w:val="00C11ADF"/>
    <w:rsid w:val="00C11E8C"/>
    <w:rsid w:val="00C12347"/>
    <w:rsid w:val="00C127A6"/>
    <w:rsid w:val="00C12A9C"/>
    <w:rsid w:val="00C12D97"/>
    <w:rsid w:val="00C12F6B"/>
    <w:rsid w:val="00C1325E"/>
    <w:rsid w:val="00C132DD"/>
    <w:rsid w:val="00C134B0"/>
    <w:rsid w:val="00C136AA"/>
    <w:rsid w:val="00C13A72"/>
    <w:rsid w:val="00C13EEC"/>
    <w:rsid w:val="00C149AA"/>
    <w:rsid w:val="00C14A32"/>
    <w:rsid w:val="00C14B65"/>
    <w:rsid w:val="00C14D04"/>
    <w:rsid w:val="00C14E13"/>
    <w:rsid w:val="00C14EB6"/>
    <w:rsid w:val="00C14FD4"/>
    <w:rsid w:val="00C1512C"/>
    <w:rsid w:val="00C157D8"/>
    <w:rsid w:val="00C15A7E"/>
    <w:rsid w:val="00C1627E"/>
    <w:rsid w:val="00C1683F"/>
    <w:rsid w:val="00C16C69"/>
    <w:rsid w:val="00C16D46"/>
    <w:rsid w:val="00C1781E"/>
    <w:rsid w:val="00C17E2A"/>
    <w:rsid w:val="00C200B0"/>
    <w:rsid w:val="00C206A4"/>
    <w:rsid w:val="00C21571"/>
    <w:rsid w:val="00C21942"/>
    <w:rsid w:val="00C21B2C"/>
    <w:rsid w:val="00C21B3C"/>
    <w:rsid w:val="00C22251"/>
    <w:rsid w:val="00C224A1"/>
    <w:rsid w:val="00C225E3"/>
    <w:rsid w:val="00C2260A"/>
    <w:rsid w:val="00C22AF8"/>
    <w:rsid w:val="00C22F1D"/>
    <w:rsid w:val="00C23189"/>
    <w:rsid w:val="00C23415"/>
    <w:rsid w:val="00C2354C"/>
    <w:rsid w:val="00C236C9"/>
    <w:rsid w:val="00C2383A"/>
    <w:rsid w:val="00C23DAB"/>
    <w:rsid w:val="00C23E5B"/>
    <w:rsid w:val="00C23FDF"/>
    <w:rsid w:val="00C2430B"/>
    <w:rsid w:val="00C24851"/>
    <w:rsid w:val="00C24A8D"/>
    <w:rsid w:val="00C24CE5"/>
    <w:rsid w:val="00C24D0E"/>
    <w:rsid w:val="00C24F8D"/>
    <w:rsid w:val="00C25C8B"/>
    <w:rsid w:val="00C25DC4"/>
    <w:rsid w:val="00C25F9A"/>
    <w:rsid w:val="00C262F1"/>
    <w:rsid w:val="00C26FE8"/>
    <w:rsid w:val="00C278B9"/>
    <w:rsid w:val="00C27ADE"/>
    <w:rsid w:val="00C27E32"/>
    <w:rsid w:val="00C27E85"/>
    <w:rsid w:val="00C3015E"/>
    <w:rsid w:val="00C3029F"/>
    <w:rsid w:val="00C304F5"/>
    <w:rsid w:val="00C30520"/>
    <w:rsid w:val="00C30704"/>
    <w:rsid w:val="00C3084B"/>
    <w:rsid w:val="00C30FC8"/>
    <w:rsid w:val="00C311E1"/>
    <w:rsid w:val="00C312B5"/>
    <w:rsid w:val="00C3154B"/>
    <w:rsid w:val="00C31918"/>
    <w:rsid w:val="00C31E32"/>
    <w:rsid w:val="00C31E69"/>
    <w:rsid w:val="00C31F95"/>
    <w:rsid w:val="00C32122"/>
    <w:rsid w:val="00C32156"/>
    <w:rsid w:val="00C3268A"/>
    <w:rsid w:val="00C329EB"/>
    <w:rsid w:val="00C33872"/>
    <w:rsid w:val="00C33D46"/>
    <w:rsid w:val="00C33F48"/>
    <w:rsid w:val="00C35442"/>
    <w:rsid w:val="00C359D4"/>
    <w:rsid w:val="00C35D69"/>
    <w:rsid w:val="00C35F5D"/>
    <w:rsid w:val="00C3618E"/>
    <w:rsid w:val="00C3620A"/>
    <w:rsid w:val="00C36346"/>
    <w:rsid w:val="00C36804"/>
    <w:rsid w:val="00C36DDB"/>
    <w:rsid w:val="00C37665"/>
    <w:rsid w:val="00C37810"/>
    <w:rsid w:val="00C37E50"/>
    <w:rsid w:val="00C37EBE"/>
    <w:rsid w:val="00C4078A"/>
    <w:rsid w:val="00C4079A"/>
    <w:rsid w:val="00C40F0C"/>
    <w:rsid w:val="00C412E5"/>
    <w:rsid w:val="00C4146B"/>
    <w:rsid w:val="00C416FB"/>
    <w:rsid w:val="00C41F68"/>
    <w:rsid w:val="00C42216"/>
    <w:rsid w:val="00C4230C"/>
    <w:rsid w:val="00C430B9"/>
    <w:rsid w:val="00C43712"/>
    <w:rsid w:val="00C43A78"/>
    <w:rsid w:val="00C43A8D"/>
    <w:rsid w:val="00C43B17"/>
    <w:rsid w:val="00C43BE4"/>
    <w:rsid w:val="00C43C60"/>
    <w:rsid w:val="00C44005"/>
    <w:rsid w:val="00C45059"/>
    <w:rsid w:val="00C4517B"/>
    <w:rsid w:val="00C45528"/>
    <w:rsid w:val="00C45645"/>
    <w:rsid w:val="00C45893"/>
    <w:rsid w:val="00C4592F"/>
    <w:rsid w:val="00C45B1B"/>
    <w:rsid w:val="00C45BA6"/>
    <w:rsid w:val="00C45E73"/>
    <w:rsid w:val="00C46553"/>
    <w:rsid w:val="00C46681"/>
    <w:rsid w:val="00C46812"/>
    <w:rsid w:val="00C46A26"/>
    <w:rsid w:val="00C46EC7"/>
    <w:rsid w:val="00C471D3"/>
    <w:rsid w:val="00C4734C"/>
    <w:rsid w:val="00C47516"/>
    <w:rsid w:val="00C4799A"/>
    <w:rsid w:val="00C47B11"/>
    <w:rsid w:val="00C505D0"/>
    <w:rsid w:val="00C5098F"/>
    <w:rsid w:val="00C50A0F"/>
    <w:rsid w:val="00C5213B"/>
    <w:rsid w:val="00C5217B"/>
    <w:rsid w:val="00C52572"/>
    <w:rsid w:val="00C52CFF"/>
    <w:rsid w:val="00C53389"/>
    <w:rsid w:val="00C53445"/>
    <w:rsid w:val="00C536B6"/>
    <w:rsid w:val="00C53A74"/>
    <w:rsid w:val="00C5422C"/>
    <w:rsid w:val="00C543B1"/>
    <w:rsid w:val="00C5457A"/>
    <w:rsid w:val="00C5481B"/>
    <w:rsid w:val="00C54B60"/>
    <w:rsid w:val="00C54C5F"/>
    <w:rsid w:val="00C54FB4"/>
    <w:rsid w:val="00C550E7"/>
    <w:rsid w:val="00C55190"/>
    <w:rsid w:val="00C556C7"/>
    <w:rsid w:val="00C55783"/>
    <w:rsid w:val="00C55A81"/>
    <w:rsid w:val="00C565FF"/>
    <w:rsid w:val="00C57217"/>
    <w:rsid w:val="00C57542"/>
    <w:rsid w:val="00C57579"/>
    <w:rsid w:val="00C575E6"/>
    <w:rsid w:val="00C57642"/>
    <w:rsid w:val="00C57C42"/>
    <w:rsid w:val="00C57FD8"/>
    <w:rsid w:val="00C60525"/>
    <w:rsid w:val="00C60629"/>
    <w:rsid w:val="00C6094E"/>
    <w:rsid w:val="00C6108F"/>
    <w:rsid w:val="00C61CBF"/>
    <w:rsid w:val="00C61D8A"/>
    <w:rsid w:val="00C61F5D"/>
    <w:rsid w:val="00C62AE3"/>
    <w:rsid w:val="00C62C17"/>
    <w:rsid w:val="00C62D9B"/>
    <w:rsid w:val="00C62F25"/>
    <w:rsid w:val="00C62F3B"/>
    <w:rsid w:val="00C63287"/>
    <w:rsid w:val="00C6333A"/>
    <w:rsid w:val="00C63B02"/>
    <w:rsid w:val="00C63E2D"/>
    <w:rsid w:val="00C6422E"/>
    <w:rsid w:val="00C64575"/>
    <w:rsid w:val="00C64BB0"/>
    <w:rsid w:val="00C65083"/>
    <w:rsid w:val="00C65378"/>
    <w:rsid w:val="00C6630C"/>
    <w:rsid w:val="00C66AFD"/>
    <w:rsid w:val="00C677AA"/>
    <w:rsid w:val="00C67B16"/>
    <w:rsid w:val="00C67E93"/>
    <w:rsid w:val="00C70029"/>
    <w:rsid w:val="00C70CAC"/>
    <w:rsid w:val="00C7105D"/>
    <w:rsid w:val="00C7184E"/>
    <w:rsid w:val="00C71892"/>
    <w:rsid w:val="00C719C8"/>
    <w:rsid w:val="00C71ED5"/>
    <w:rsid w:val="00C71FE0"/>
    <w:rsid w:val="00C72AEB"/>
    <w:rsid w:val="00C72D05"/>
    <w:rsid w:val="00C73618"/>
    <w:rsid w:val="00C73CBC"/>
    <w:rsid w:val="00C73E0F"/>
    <w:rsid w:val="00C74060"/>
    <w:rsid w:val="00C7415F"/>
    <w:rsid w:val="00C741D7"/>
    <w:rsid w:val="00C74895"/>
    <w:rsid w:val="00C74DE0"/>
    <w:rsid w:val="00C74FD0"/>
    <w:rsid w:val="00C75E00"/>
    <w:rsid w:val="00C76035"/>
    <w:rsid w:val="00C765EE"/>
    <w:rsid w:val="00C7664B"/>
    <w:rsid w:val="00C767B8"/>
    <w:rsid w:val="00C7690A"/>
    <w:rsid w:val="00C76AFB"/>
    <w:rsid w:val="00C76DCE"/>
    <w:rsid w:val="00C77193"/>
    <w:rsid w:val="00C7742A"/>
    <w:rsid w:val="00C8058C"/>
    <w:rsid w:val="00C806F6"/>
    <w:rsid w:val="00C80760"/>
    <w:rsid w:val="00C8085C"/>
    <w:rsid w:val="00C810A8"/>
    <w:rsid w:val="00C811B7"/>
    <w:rsid w:val="00C818D6"/>
    <w:rsid w:val="00C8193A"/>
    <w:rsid w:val="00C82062"/>
    <w:rsid w:val="00C82BC5"/>
    <w:rsid w:val="00C831BE"/>
    <w:rsid w:val="00C8392C"/>
    <w:rsid w:val="00C83A1D"/>
    <w:rsid w:val="00C83B66"/>
    <w:rsid w:val="00C83D9B"/>
    <w:rsid w:val="00C84153"/>
    <w:rsid w:val="00C848DF"/>
    <w:rsid w:val="00C84CDA"/>
    <w:rsid w:val="00C84F81"/>
    <w:rsid w:val="00C85417"/>
    <w:rsid w:val="00C855D2"/>
    <w:rsid w:val="00C85ECE"/>
    <w:rsid w:val="00C85FF6"/>
    <w:rsid w:val="00C866A1"/>
    <w:rsid w:val="00C86C2C"/>
    <w:rsid w:val="00C86D1F"/>
    <w:rsid w:val="00C87C9F"/>
    <w:rsid w:val="00C87E7A"/>
    <w:rsid w:val="00C90175"/>
    <w:rsid w:val="00C90494"/>
    <w:rsid w:val="00C90706"/>
    <w:rsid w:val="00C91736"/>
    <w:rsid w:val="00C91910"/>
    <w:rsid w:val="00C92397"/>
    <w:rsid w:val="00C92668"/>
    <w:rsid w:val="00C9267A"/>
    <w:rsid w:val="00C92B1F"/>
    <w:rsid w:val="00C931D4"/>
    <w:rsid w:val="00C93A26"/>
    <w:rsid w:val="00C93B57"/>
    <w:rsid w:val="00C93CB3"/>
    <w:rsid w:val="00C94075"/>
    <w:rsid w:val="00C9411A"/>
    <w:rsid w:val="00C94150"/>
    <w:rsid w:val="00C947C1"/>
    <w:rsid w:val="00C94864"/>
    <w:rsid w:val="00C9510A"/>
    <w:rsid w:val="00C95528"/>
    <w:rsid w:val="00C95534"/>
    <w:rsid w:val="00C95572"/>
    <w:rsid w:val="00C95780"/>
    <w:rsid w:val="00C95EA6"/>
    <w:rsid w:val="00C9685A"/>
    <w:rsid w:val="00C96A4D"/>
    <w:rsid w:val="00C96C35"/>
    <w:rsid w:val="00C9702A"/>
    <w:rsid w:val="00C97517"/>
    <w:rsid w:val="00C977D4"/>
    <w:rsid w:val="00C97D15"/>
    <w:rsid w:val="00C97FC9"/>
    <w:rsid w:val="00CA0643"/>
    <w:rsid w:val="00CA0694"/>
    <w:rsid w:val="00CA0F59"/>
    <w:rsid w:val="00CA1904"/>
    <w:rsid w:val="00CA19D3"/>
    <w:rsid w:val="00CA1B58"/>
    <w:rsid w:val="00CA1CDD"/>
    <w:rsid w:val="00CA285D"/>
    <w:rsid w:val="00CA2BAF"/>
    <w:rsid w:val="00CA2D13"/>
    <w:rsid w:val="00CA2E1A"/>
    <w:rsid w:val="00CA3D0C"/>
    <w:rsid w:val="00CA3E98"/>
    <w:rsid w:val="00CA3F43"/>
    <w:rsid w:val="00CA3F63"/>
    <w:rsid w:val="00CA43B6"/>
    <w:rsid w:val="00CA506A"/>
    <w:rsid w:val="00CA5148"/>
    <w:rsid w:val="00CA5E84"/>
    <w:rsid w:val="00CA6054"/>
    <w:rsid w:val="00CA623A"/>
    <w:rsid w:val="00CA6365"/>
    <w:rsid w:val="00CA6593"/>
    <w:rsid w:val="00CA6D3B"/>
    <w:rsid w:val="00CA6DC9"/>
    <w:rsid w:val="00CA6E2F"/>
    <w:rsid w:val="00CA76C3"/>
    <w:rsid w:val="00CA77A0"/>
    <w:rsid w:val="00CA78AB"/>
    <w:rsid w:val="00CA7981"/>
    <w:rsid w:val="00CA79A0"/>
    <w:rsid w:val="00CA7DA4"/>
    <w:rsid w:val="00CA7DDB"/>
    <w:rsid w:val="00CB0568"/>
    <w:rsid w:val="00CB0C92"/>
    <w:rsid w:val="00CB1172"/>
    <w:rsid w:val="00CB133F"/>
    <w:rsid w:val="00CB1A9E"/>
    <w:rsid w:val="00CB242E"/>
    <w:rsid w:val="00CB266E"/>
    <w:rsid w:val="00CB26AD"/>
    <w:rsid w:val="00CB26BD"/>
    <w:rsid w:val="00CB27CB"/>
    <w:rsid w:val="00CB2800"/>
    <w:rsid w:val="00CB2BFE"/>
    <w:rsid w:val="00CB2C8B"/>
    <w:rsid w:val="00CB2C8F"/>
    <w:rsid w:val="00CB2EF7"/>
    <w:rsid w:val="00CB31F8"/>
    <w:rsid w:val="00CB3411"/>
    <w:rsid w:val="00CB3BDD"/>
    <w:rsid w:val="00CB412D"/>
    <w:rsid w:val="00CB4345"/>
    <w:rsid w:val="00CB452D"/>
    <w:rsid w:val="00CB4597"/>
    <w:rsid w:val="00CB4BE9"/>
    <w:rsid w:val="00CB4F42"/>
    <w:rsid w:val="00CB4FC8"/>
    <w:rsid w:val="00CB5354"/>
    <w:rsid w:val="00CB5607"/>
    <w:rsid w:val="00CB61EA"/>
    <w:rsid w:val="00CB64CC"/>
    <w:rsid w:val="00CB6723"/>
    <w:rsid w:val="00CB696A"/>
    <w:rsid w:val="00CB6B8C"/>
    <w:rsid w:val="00CB7642"/>
    <w:rsid w:val="00CC0468"/>
    <w:rsid w:val="00CC0A7A"/>
    <w:rsid w:val="00CC12C1"/>
    <w:rsid w:val="00CC1611"/>
    <w:rsid w:val="00CC1BF7"/>
    <w:rsid w:val="00CC1C08"/>
    <w:rsid w:val="00CC226D"/>
    <w:rsid w:val="00CC242E"/>
    <w:rsid w:val="00CC248D"/>
    <w:rsid w:val="00CC24CA"/>
    <w:rsid w:val="00CC29D0"/>
    <w:rsid w:val="00CC3FE4"/>
    <w:rsid w:val="00CC440B"/>
    <w:rsid w:val="00CC4597"/>
    <w:rsid w:val="00CC4B11"/>
    <w:rsid w:val="00CC5134"/>
    <w:rsid w:val="00CC5228"/>
    <w:rsid w:val="00CC56C1"/>
    <w:rsid w:val="00CC57FA"/>
    <w:rsid w:val="00CC59BC"/>
    <w:rsid w:val="00CC650E"/>
    <w:rsid w:val="00CC69F6"/>
    <w:rsid w:val="00CC6D95"/>
    <w:rsid w:val="00CC6EEC"/>
    <w:rsid w:val="00CC73CD"/>
    <w:rsid w:val="00CC75A3"/>
    <w:rsid w:val="00CC7C11"/>
    <w:rsid w:val="00CD0DD6"/>
    <w:rsid w:val="00CD10BB"/>
    <w:rsid w:val="00CD11BC"/>
    <w:rsid w:val="00CD1535"/>
    <w:rsid w:val="00CD1540"/>
    <w:rsid w:val="00CD183E"/>
    <w:rsid w:val="00CD272C"/>
    <w:rsid w:val="00CD2742"/>
    <w:rsid w:val="00CD28AE"/>
    <w:rsid w:val="00CD2961"/>
    <w:rsid w:val="00CD2BDA"/>
    <w:rsid w:val="00CD3006"/>
    <w:rsid w:val="00CD30A8"/>
    <w:rsid w:val="00CD38CF"/>
    <w:rsid w:val="00CD3DD6"/>
    <w:rsid w:val="00CD3FD8"/>
    <w:rsid w:val="00CD4248"/>
    <w:rsid w:val="00CD536D"/>
    <w:rsid w:val="00CD5669"/>
    <w:rsid w:val="00CD56C8"/>
    <w:rsid w:val="00CD56E1"/>
    <w:rsid w:val="00CD59B5"/>
    <w:rsid w:val="00CD5A80"/>
    <w:rsid w:val="00CD5B8C"/>
    <w:rsid w:val="00CD5BAE"/>
    <w:rsid w:val="00CD6062"/>
    <w:rsid w:val="00CD63E5"/>
    <w:rsid w:val="00CD6B43"/>
    <w:rsid w:val="00CD7188"/>
    <w:rsid w:val="00CD7663"/>
    <w:rsid w:val="00CE057C"/>
    <w:rsid w:val="00CE071C"/>
    <w:rsid w:val="00CE0764"/>
    <w:rsid w:val="00CE0969"/>
    <w:rsid w:val="00CE0A25"/>
    <w:rsid w:val="00CE0C36"/>
    <w:rsid w:val="00CE0D93"/>
    <w:rsid w:val="00CE0FE9"/>
    <w:rsid w:val="00CE124C"/>
    <w:rsid w:val="00CE21BD"/>
    <w:rsid w:val="00CE2A19"/>
    <w:rsid w:val="00CE2A92"/>
    <w:rsid w:val="00CE2C68"/>
    <w:rsid w:val="00CE2D7F"/>
    <w:rsid w:val="00CE2E17"/>
    <w:rsid w:val="00CE3047"/>
    <w:rsid w:val="00CE306D"/>
    <w:rsid w:val="00CE3393"/>
    <w:rsid w:val="00CE3CC1"/>
    <w:rsid w:val="00CE40D9"/>
    <w:rsid w:val="00CE4766"/>
    <w:rsid w:val="00CE4A68"/>
    <w:rsid w:val="00CE51CB"/>
    <w:rsid w:val="00CE53F5"/>
    <w:rsid w:val="00CE5757"/>
    <w:rsid w:val="00CE57C6"/>
    <w:rsid w:val="00CE5D24"/>
    <w:rsid w:val="00CE5E8E"/>
    <w:rsid w:val="00CE6156"/>
    <w:rsid w:val="00CE6160"/>
    <w:rsid w:val="00CE631E"/>
    <w:rsid w:val="00CE6C28"/>
    <w:rsid w:val="00CE6F6D"/>
    <w:rsid w:val="00CE7AE5"/>
    <w:rsid w:val="00CE7CE0"/>
    <w:rsid w:val="00CE7D6A"/>
    <w:rsid w:val="00CF03A9"/>
    <w:rsid w:val="00CF0611"/>
    <w:rsid w:val="00CF066E"/>
    <w:rsid w:val="00CF0E91"/>
    <w:rsid w:val="00CF11E8"/>
    <w:rsid w:val="00CF17AD"/>
    <w:rsid w:val="00CF18E8"/>
    <w:rsid w:val="00CF19CE"/>
    <w:rsid w:val="00CF2241"/>
    <w:rsid w:val="00CF225E"/>
    <w:rsid w:val="00CF2878"/>
    <w:rsid w:val="00CF29A6"/>
    <w:rsid w:val="00CF2BA5"/>
    <w:rsid w:val="00CF2D97"/>
    <w:rsid w:val="00CF2FA0"/>
    <w:rsid w:val="00CF304E"/>
    <w:rsid w:val="00CF34A4"/>
    <w:rsid w:val="00CF3F43"/>
    <w:rsid w:val="00CF452A"/>
    <w:rsid w:val="00CF4732"/>
    <w:rsid w:val="00CF4D9C"/>
    <w:rsid w:val="00CF55C2"/>
    <w:rsid w:val="00CF605E"/>
    <w:rsid w:val="00CF669B"/>
    <w:rsid w:val="00CF6D5D"/>
    <w:rsid w:val="00CF6E46"/>
    <w:rsid w:val="00CF7349"/>
    <w:rsid w:val="00CF735E"/>
    <w:rsid w:val="00CF7379"/>
    <w:rsid w:val="00D00092"/>
    <w:rsid w:val="00D003C4"/>
    <w:rsid w:val="00D0082A"/>
    <w:rsid w:val="00D009A6"/>
    <w:rsid w:val="00D00F69"/>
    <w:rsid w:val="00D0114C"/>
    <w:rsid w:val="00D011C8"/>
    <w:rsid w:val="00D015AC"/>
    <w:rsid w:val="00D01788"/>
    <w:rsid w:val="00D01897"/>
    <w:rsid w:val="00D01F04"/>
    <w:rsid w:val="00D0294D"/>
    <w:rsid w:val="00D02CEC"/>
    <w:rsid w:val="00D02FC8"/>
    <w:rsid w:val="00D03003"/>
    <w:rsid w:val="00D035A9"/>
    <w:rsid w:val="00D03A2E"/>
    <w:rsid w:val="00D03E48"/>
    <w:rsid w:val="00D03F6C"/>
    <w:rsid w:val="00D03F72"/>
    <w:rsid w:val="00D041CF"/>
    <w:rsid w:val="00D04D79"/>
    <w:rsid w:val="00D05238"/>
    <w:rsid w:val="00D054C8"/>
    <w:rsid w:val="00D05501"/>
    <w:rsid w:val="00D0592C"/>
    <w:rsid w:val="00D059F0"/>
    <w:rsid w:val="00D05B02"/>
    <w:rsid w:val="00D05C70"/>
    <w:rsid w:val="00D06751"/>
    <w:rsid w:val="00D069A7"/>
    <w:rsid w:val="00D07491"/>
    <w:rsid w:val="00D1096F"/>
    <w:rsid w:val="00D10A1B"/>
    <w:rsid w:val="00D10C5E"/>
    <w:rsid w:val="00D10D05"/>
    <w:rsid w:val="00D10D3C"/>
    <w:rsid w:val="00D1100C"/>
    <w:rsid w:val="00D11067"/>
    <w:rsid w:val="00D111BA"/>
    <w:rsid w:val="00D11218"/>
    <w:rsid w:val="00D11468"/>
    <w:rsid w:val="00D1147C"/>
    <w:rsid w:val="00D11887"/>
    <w:rsid w:val="00D11B3D"/>
    <w:rsid w:val="00D12708"/>
    <w:rsid w:val="00D12B22"/>
    <w:rsid w:val="00D14632"/>
    <w:rsid w:val="00D14935"/>
    <w:rsid w:val="00D14D12"/>
    <w:rsid w:val="00D1588B"/>
    <w:rsid w:val="00D15BFD"/>
    <w:rsid w:val="00D15C0F"/>
    <w:rsid w:val="00D15D9D"/>
    <w:rsid w:val="00D15E36"/>
    <w:rsid w:val="00D160F6"/>
    <w:rsid w:val="00D1666A"/>
    <w:rsid w:val="00D16693"/>
    <w:rsid w:val="00D166B6"/>
    <w:rsid w:val="00D1687D"/>
    <w:rsid w:val="00D16A7B"/>
    <w:rsid w:val="00D16FAB"/>
    <w:rsid w:val="00D16FCE"/>
    <w:rsid w:val="00D17019"/>
    <w:rsid w:val="00D1753C"/>
    <w:rsid w:val="00D17561"/>
    <w:rsid w:val="00D1785C"/>
    <w:rsid w:val="00D20080"/>
    <w:rsid w:val="00D203D3"/>
    <w:rsid w:val="00D204BA"/>
    <w:rsid w:val="00D205DB"/>
    <w:rsid w:val="00D207FB"/>
    <w:rsid w:val="00D20D10"/>
    <w:rsid w:val="00D20D1D"/>
    <w:rsid w:val="00D213EE"/>
    <w:rsid w:val="00D2158C"/>
    <w:rsid w:val="00D21FBB"/>
    <w:rsid w:val="00D2263F"/>
    <w:rsid w:val="00D227D3"/>
    <w:rsid w:val="00D227F7"/>
    <w:rsid w:val="00D229D5"/>
    <w:rsid w:val="00D22B7B"/>
    <w:rsid w:val="00D22C29"/>
    <w:rsid w:val="00D22FB7"/>
    <w:rsid w:val="00D2327C"/>
    <w:rsid w:val="00D23900"/>
    <w:rsid w:val="00D23AB7"/>
    <w:rsid w:val="00D2405E"/>
    <w:rsid w:val="00D24373"/>
    <w:rsid w:val="00D244A4"/>
    <w:rsid w:val="00D24642"/>
    <w:rsid w:val="00D24941"/>
    <w:rsid w:val="00D24C47"/>
    <w:rsid w:val="00D24F25"/>
    <w:rsid w:val="00D255BF"/>
    <w:rsid w:val="00D256FA"/>
    <w:rsid w:val="00D25EEB"/>
    <w:rsid w:val="00D26496"/>
    <w:rsid w:val="00D26C57"/>
    <w:rsid w:val="00D26D78"/>
    <w:rsid w:val="00D2712C"/>
    <w:rsid w:val="00D27424"/>
    <w:rsid w:val="00D27798"/>
    <w:rsid w:val="00D27C81"/>
    <w:rsid w:val="00D27CB2"/>
    <w:rsid w:val="00D3049B"/>
    <w:rsid w:val="00D307E4"/>
    <w:rsid w:val="00D310D2"/>
    <w:rsid w:val="00D3192E"/>
    <w:rsid w:val="00D31CAC"/>
    <w:rsid w:val="00D32348"/>
    <w:rsid w:val="00D323BA"/>
    <w:rsid w:val="00D328D0"/>
    <w:rsid w:val="00D32F7B"/>
    <w:rsid w:val="00D33095"/>
    <w:rsid w:val="00D33589"/>
    <w:rsid w:val="00D337A6"/>
    <w:rsid w:val="00D33978"/>
    <w:rsid w:val="00D33AEB"/>
    <w:rsid w:val="00D33D6C"/>
    <w:rsid w:val="00D34BB1"/>
    <w:rsid w:val="00D34DB9"/>
    <w:rsid w:val="00D34F2F"/>
    <w:rsid w:val="00D35008"/>
    <w:rsid w:val="00D356CB"/>
    <w:rsid w:val="00D356FF"/>
    <w:rsid w:val="00D35749"/>
    <w:rsid w:val="00D357D1"/>
    <w:rsid w:val="00D35C7B"/>
    <w:rsid w:val="00D35FE3"/>
    <w:rsid w:val="00D36914"/>
    <w:rsid w:val="00D3693B"/>
    <w:rsid w:val="00D36DD5"/>
    <w:rsid w:val="00D36E03"/>
    <w:rsid w:val="00D36FF1"/>
    <w:rsid w:val="00D37172"/>
    <w:rsid w:val="00D37497"/>
    <w:rsid w:val="00D376E5"/>
    <w:rsid w:val="00D37757"/>
    <w:rsid w:val="00D37AAB"/>
    <w:rsid w:val="00D37FC0"/>
    <w:rsid w:val="00D4005E"/>
    <w:rsid w:val="00D40168"/>
    <w:rsid w:val="00D40299"/>
    <w:rsid w:val="00D403DE"/>
    <w:rsid w:val="00D40882"/>
    <w:rsid w:val="00D40D1C"/>
    <w:rsid w:val="00D40E84"/>
    <w:rsid w:val="00D410AE"/>
    <w:rsid w:val="00D415FC"/>
    <w:rsid w:val="00D417FD"/>
    <w:rsid w:val="00D41C8E"/>
    <w:rsid w:val="00D41FEE"/>
    <w:rsid w:val="00D43426"/>
    <w:rsid w:val="00D4352E"/>
    <w:rsid w:val="00D43959"/>
    <w:rsid w:val="00D446C9"/>
    <w:rsid w:val="00D4480F"/>
    <w:rsid w:val="00D4495A"/>
    <w:rsid w:val="00D45166"/>
    <w:rsid w:val="00D45687"/>
    <w:rsid w:val="00D456D9"/>
    <w:rsid w:val="00D45A69"/>
    <w:rsid w:val="00D45CF2"/>
    <w:rsid w:val="00D46184"/>
    <w:rsid w:val="00D47016"/>
    <w:rsid w:val="00D471D4"/>
    <w:rsid w:val="00D475AA"/>
    <w:rsid w:val="00D47B1E"/>
    <w:rsid w:val="00D503E7"/>
    <w:rsid w:val="00D509AA"/>
    <w:rsid w:val="00D50E33"/>
    <w:rsid w:val="00D5139E"/>
    <w:rsid w:val="00D513AC"/>
    <w:rsid w:val="00D51498"/>
    <w:rsid w:val="00D516AA"/>
    <w:rsid w:val="00D51927"/>
    <w:rsid w:val="00D51C38"/>
    <w:rsid w:val="00D51E87"/>
    <w:rsid w:val="00D526D3"/>
    <w:rsid w:val="00D5295B"/>
    <w:rsid w:val="00D52BA8"/>
    <w:rsid w:val="00D530F5"/>
    <w:rsid w:val="00D53377"/>
    <w:rsid w:val="00D53549"/>
    <w:rsid w:val="00D54209"/>
    <w:rsid w:val="00D54E7E"/>
    <w:rsid w:val="00D554AB"/>
    <w:rsid w:val="00D56480"/>
    <w:rsid w:val="00D56500"/>
    <w:rsid w:val="00D56F79"/>
    <w:rsid w:val="00D57140"/>
    <w:rsid w:val="00D578C5"/>
    <w:rsid w:val="00D579D8"/>
    <w:rsid w:val="00D57EBA"/>
    <w:rsid w:val="00D60601"/>
    <w:rsid w:val="00D6086C"/>
    <w:rsid w:val="00D609AD"/>
    <w:rsid w:val="00D609AE"/>
    <w:rsid w:val="00D60A72"/>
    <w:rsid w:val="00D61389"/>
    <w:rsid w:val="00D616BB"/>
    <w:rsid w:val="00D61CA0"/>
    <w:rsid w:val="00D61D25"/>
    <w:rsid w:val="00D61D9D"/>
    <w:rsid w:val="00D6289A"/>
    <w:rsid w:val="00D62A78"/>
    <w:rsid w:val="00D62B32"/>
    <w:rsid w:val="00D62B97"/>
    <w:rsid w:val="00D62C27"/>
    <w:rsid w:val="00D62D03"/>
    <w:rsid w:val="00D62E6A"/>
    <w:rsid w:val="00D63476"/>
    <w:rsid w:val="00D6363B"/>
    <w:rsid w:val="00D63788"/>
    <w:rsid w:val="00D64A47"/>
    <w:rsid w:val="00D64DFC"/>
    <w:rsid w:val="00D65895"/>
    <w:rsid w:val="00D65AC6"/>
    <w:rsid w:val="00D65B45"/>
    <w:rsid w:val="00D65D51"/>
    <w:rsid w:val="00D65E98"/>
    <w:rsid w:val="00D65F6F"/>
    <w:rsid w:val="00D66059"/>
    <w:rsid w:val="00D66125"/>
    <w:rsid w:val="00D66744"/>
    <w:rsid w:val="00D67DA8"/>
    <w:rsid w:val="00D67E8E"/>
    <w:rsid w:val="00D70168"/>
    <w:rsid w:val="00D709D5"/>
    <w:rsid w:val="00D70DE0"/>
    <w:rsid w:val="00D70F99"/>
    <w:rsid w:val="00D71358"/>
    <w:rsid w:val="00D71374"/>
    <w:rsid w:val="00D71B7D"/>
    <w:rsid w:val="00D72624"/>
    <w:rsid w:val="00D72640"/>
    <w:rsid w:val="00D73094"/>
    <w:rsid w:val="00D73380"/>
    <w:rsid w:val="00D734E2"/>
    <w:rsid w:val="00D7391E"/>
    <w:rsid w:val="00D749F2"/>
    <w:rsid w:val="00D74C91"/>
    <w:rsid w:val="00D74E00"/>
    <w:rsid w:val="00D74E09"/>
    <w:rsid w:val="00D75172"/>
    <w:rsid w:val="00D7553F"/>
    <w:rsid w:val="00D75966"/>
    <w:rsid w:val="00D75D0F"/>
    <w:rsid w:val="00D75E40"/>
    <w:rsid w:val="00D75FA3"/>
    <w:rsid w:val="00D76279"/>
    <w:rsid w:val="00D762E6"/>
    <w:rsid w:val="00D76985"/>
    <w:rsid w:val="00D77F6C"/>
    <w:rsid w:val="00D8051B"/>
    <w:rsid w:val="00D80B76"/>
    <w:rsid w:val="00D815F2"/>
    <w:rsid w:val="00D8165E"/>
    <w:rsid w:val="00D81CDC"/>
    <w:rsid w:val="00D82155"/>
    <w:rsid w:val="00D82679"/>
    <w:rsid w:val="00D82B1F"/>
    <w:rsid w:val="00D82B55"/>
    <w:rsid w:val="00D82C6D"/>
    <w:rsid w:val="00D82F2B"/>
    <w:rsid w:val="00D8325F"/>
    <w:rsid w:val="00D83645"/>
    <w:rsid w:val="00D83BD2"/>
    <w:rsid w:val="00D83C88"/>
    <w:rsid w:val="00D83CDD"/>
    <w:rsid w:val="00D83FE3"/>
    <w:rsid w:val="00D843DE"/>
    <w:rsid w:val="00D84E2F"/>
    <w:rsid w:val="00D8513C"/>
    <w:rsid w:val="00D8568C"/>
    <w:rsid w:val="00D86318"/>
    <w:rsid w:val="00D8669E"/>
    <w:rsid w:val="00D868C4"/>
    <w:rsid w:val="00D86976"/>
    <w:rsid w:val="00D86CFC"/>
    <w:rsid w:val="00D8783D"/>
    <w:rsid w:val="00D878C6"/>
    <w:rsid w:val="00D90C21"/>
    <w:rsid w:val="00D91618"/>
    <w:rsid w:val="00D91732"/>
    <w:rsid w:val="00D91B4A"/>
    <w:rsid w:val="00D91BC7"/>
    <w:rsid w:val="00D91CB4"/>
    <w:rsid w:val="00D91E96"/>
    <w:rsid w:val="00D927D5"/>
    <w:rsid w:val="00D928BD"/>
    <w:rsid w:val="00D92E79"/>
    <w:rsid w:val="00D9303D"/>
    <w:rsid w:val="00D93E11"/>
    <w:rsid w:val="00D9408A"/>
    <w:rsid w:val="00D941AD"/>
    <w:rsid w:val="00D94425"/>
    <w:rsid w:val="00D94906"/>
    <w:rsid w:val="00D9505F"/>
    <w:rsid w:val="00D950B8"/>
    <w:rsid w:val="00D952C5"/>
    <w:rsid w:val="00D952CB"/>
    <w:rsid w:val="00D95524"/>
    <w:rsid w:val="00D95C29"/>
    <w:rsid w:val="00D95F79"/>
    <w:rsid w:val="00D967D4"/>
    <w:rsid w:val="00D96C37"/>
    <w:rsid w:val="00D9714D"/>
    <w:rsid w:val="00D975B9"/>
    <w:rsid w:val="00D979AF"/>
    <w:rsid w:val="00DA004E"/>
    <w:rsid w:val="00DA079B"/>
    <w:rsid w:val="00DA0F1B"/>
    <w:rsid w:val="00DA1001"/>
    <w:rsid w:val="00DA151A"/>
    <w:rsid w:val="00DA17CE"/>
    <w:rsid w:val="00DA1CF5"/>
    <w:rsid w:val="00DA25AE"/>
    <w:rsid w:val="00DA25D7"/>
    <w:rsid w:val="00DA2881"/>
    <w:rsid w:val="00DA35D1"/>
    <w:rsid w:val="00DA35E6"/>
    <w:rsid w:val="00DA3A9C"/>
    <w:rsid w:val="00DA45A9"/>
    <w:rsid w:val="00DA4961"/>
    <w:rsid w:val="00DA4D7C"/>
    <w:rsid w:val="00DA539B"/>
    <w:rsid w:val="00DA594C"/>
    <w:rsid w:val="00DA5963"/>
    <w:rsid w:val="00DA59A6"/>
    <w:rsid w:val="00DA5CE4"/>
    <w:rsid w:val="00DA601C"/>
    <w:rsid w:val="00DA7C7F"/>
    <w:rsid w:val="00DA7D5B"/>
    <w:rsid w:val="00DA7F89"/>
    <w:rsid w:val="00DB02D7"/>
    <w:rsid w:val="00DB0AB8"/>
    <w:rsid w:val="00DB0B93"/>
    <w:rsid w:val="00DB0F8D"/>
    <w:rsid w:val="00DB1446"/>
    <w:rsid w:val="00DB1501"/>
    <w:rsid w:val="00DB17D2"/>
    <w:rsid w:val="00DB1963"/>
    <w:rsid w:val="00DB230E"/>
    <w:rsid w:val="00DB2C83"/>
    <w:rsid w:val="00DB3594"/>
    <w:rsid w:val="00DB35BC"/>
    <w:rsid w:val="00DB390E"/>
    <w:rsid w:val="00DB392D"/>
    <w:rsid w:val="00DB3CBF"/>
    <w:rsid w:val="00DB3E0C"/>
    <w:rsid w:val="00DB5034"/>
    <w:rsid w:val="00DB5357"/>
    <w:rsid w:val="00DB5682"/>
    <w:rsid w:val="00DB5B7A"/>
    <w:rsid w:val="00DB5D04"/>
    <w:rsid w:val="00DB62BC"/>
    <w:rsid w:val="00DB63BD"/>
    <w:rsid w:val="00DB65DD"/>
    <w:rsid w:val="00DB6946"/>
    <w:rsid w:val="00DB6948"/>
    <w:rsid w:val="00DB6D8B"/>
    <w:rsid w:val="00DB6E7A"/>
    <w:rsid w:val="00DB7277"/>
    <w:rsid w:val="00DB7474"/>
    <w:rsid w:val="00DB7BA9"/>
    <w:rsid w:val="00DB7FD2"/>
    <w:rsid w:val="00DC0303"/>
    <w:rsid w:val="00DC03F3"/>
    <w:rsid w:val="00DC0457"/>
    <w:rsid w:val="00DC078D"/>
    <w:rsid w:val="00DC0B74"/>
    <w:rsid w:val="00DC0D13"/>
    <w:rsid w:val="00DC0DF2"/>
    <w:rsid w:val="00DC0E3C"/>
    <w:rsid w:val="00DC147F"/>
    <w:rsid w:val="00DC1712"/>
    <w:rsid w:val="00DC194C"/>
    <w:rsid w:val="00DC1C1A"/>
    <w:rsid w:val="00DC1DDD"/>
    <w:rsid w:val="00DC272C"/>
    <w:rsid w:val="00DC29D3"/>
    <w:rsid w:val="00DC2C10"/>
    <w:rsid w:val="00DC2FB5"/>
    <w:rsid w:val="00DC3071"/>
    <w:rsid w:val="00DC33A3"/>
    <w:rsid w:val="00DC342C"/>
    <w:rsid w:val="00DC393E"/>
    <w:rsid w:val="00DC4164"/>
    <w:rsid w:val="00DC422F"/>
    <w:rsid w:val="00DC4970"/>
    <w:rsid w:val="00DC4B1C"/>
    <w:rsid w:val="00DC4D3D"/>
    <w:rsid w:val="00DC5749"/>
    <w:rsid w:val="00DC5B8C"/>
    <w:rsid w:val="00DC6119"/>
    <w:rsid w:val="00DC6415"/>
    <w:rsid w:val="00DC6587"/>
    <w:rsid w:val="00DC6760"/>
    <w:rsid w:val="00DC6876"/>
    <w:rsid w:val="00DC6FBF"/>
    <w:rsid w:val="00DC7034"/>
    <w:rsid w:val="00DC7166"/>
    <w:rsid w:val="00DC73D3"/>
    <w:rsid w:val="00DC766C"/>
    <w:rsid w:val="00DC791B"/>
    <w:rsid w:val="00DD0675"/>
    <w:rsid w:val="00DD0C80"/>
    <w:rsid w:val="00DD1337"/>
    <w:rsid w:val="00DD1C8B"/>
    <w:rsid w:val="00DD1EEC"/>
    <w:rsid w:val="00DD2187"/>
    <w:rsid w:val="00DD21A2"/>
    <w:rsid w:val="00DD2716"/>
    <w:rsid w:val="00DD27C6"/>
    <w:rsid w:val="00DD2D26"/>
    <w:rsid w:val="00DD331D"/>
    <w:rsid w:val="00DD3415"/>
    <w:rsid w:val="00DD34A6"/>
    <w:rsid w:val="00DD378F"/>
    <w:rsid w:val="00DD393C"/>
    <w:rsid w:val="00DD3976"/>
    <w:rsid w:val="00DD3A36"/>
    <w:rsid w:val="00DD47DD"/>
    <w:rsid w:val="00DD4B05"/>
    <w:rsid w:val="00DD5023"/>
    <w:rsid w:val="00DD5A0E"/>
    <w:rsid w:val="00DD5CBE"/>
    <w:rsid w:val="00DD5F6A"/>
    <w:rsid w:val="00DD6E82"/>
    <w:rsid w:val="00DD6E9C"/>
    <w:rsid w:val="00DD7B66"/>
    <w:rsid w:val="00DE0712"/>
    <w:rsid w:val="00DE094D"/>
    <w:rsid w:val="00DE0E4D"/>
    <w:rsid w:val="00DE105E"/>
    <w:rsid w:val="00DE118F"/>
    <w:rsid w:val="00DE1948"/>
    <w:rsid w:val="00DE21DB"/>
    <w:rsid w:val="00DE22BB"/>
    <w:rsid w:val="00DE26F3"/>
    <w:rsid w:val="00DE30D0"/>
    <w:rsid w:val="00DE30D7"/>
    <w:rsid w:val="00DE33E5"/>
    <w:rsid w:val="00DE39A2"/>
    <w:rsid w:val="00DE4BB2"/>
    <w:rsid w:val="00DE4D04"/>
    <w:rsid w:val="00DE50B0"/>
    <w:rsid w:val="00DE5713"/>
    <w:rsid w:val="00DE5DEB"/>
    <w:rsid w:val="00DE6756"/>
    <w:rsid w:val="00DE6B37"/>
    <w:rsid w:val="00DE7AE2"/>
    <w:rsid w:val="00DE7E82"/>
    <w:rsid w:val="00DE7FF3"/>
    <w:rsid w:val="00DF053C"/>
    <w:rsid w:val="00DF06AD"/>
    <w:rsid w:val="00DF0A5E"/>
    <w:rsid w:val="00DF0E1D"/>
    <w:rsid w:val="00DF12F3"/>
    <w:rsid w:val="00DF132F"/>
    <w:rsid w:val="00DF1BA2"/>
    <w:rsid w:val="00DF1F1D"/>
    <w:rsid w:val="00DF1F55"/>
    <w:rsid w:val="00DF2353"/>
    <w:rsid w:val="00DF2713"/>
    <w:rsid w:val="00DF38F5"/>
    <w:rsid w:val="00DF3E37"/>
    <w:rsid w:val="00DF3EE5"/>
    <w:rsid w:val="00DF431E"/>
    <w:rsid w:val="00DF4DBD"/>
    <w:rsid w:val="00DF589E"/>
    <w:rsid w:val="00DF5B3D"/>
    <w:rsid w:val="00DF61E4"/>
    <w:rsid w:val="00DF6527"/>
    <w:rsid w:val="00DF6683"/>
    <w:rsid w:val="00DF691A"/>
    <w:rsid w:val="00DF6AE3"/>
    <w:rsid w:val="00DF6CB6"/>
    <w:rsid w:val="00DF7664"/>
    <w:rsid w:val="00DF7965"/>
    <w:rsid w:val="00DF7AC8"/>
    <w:rsid w:val="00DF7CF8"/>
    <w:rsid w:val="00E001C5"/>
    <w:rsid w:val="00E00539"/>
    <w:rsid w:val="00E00550"/>
    <w:rsid w:val="00E0059A"/>
    <w:rsid w:val="00E00803"/>
    <w:rsid w:val="00E008B5"/>
    <w:rsid w:val="00E00ECA"/>
    <w:rsid w:val="00E0146B"/>
    <w:rsid w:val="00E01565"/>
    <w:rsid w:val="00E01BBE"/>
    <w:rsid w:val="00E01C4E"/>
    <w:rsid w:val="00E023C0"/>
    <w:rsid w:val="00E025B3"/>
    <w:rsid w:val="00E02787"/>
    <w:rsid w:val="00E027F8"/>
    <w:rsid w:val="00E0379E"/>
    <w:rsid w:val="00E03AC0"/>
    <w:rsid w:val="00E03D43"/>
    <w:rsid w:val="00E03E39"/>
    <w:rsid w:val="00E03FF8"/>
    <w:rsid w:val="00E045D5"/>
    <w:rsid w:val="00E04A17"/>
    <w:rsid w:val="00E053AB"/>
    <w:rsid w:val="00E05D5F"/>
    <w:rsid w:val="00E06055"/>
    <w:rsid w:val="00E06AAD"/>
    <w:rsid w:val="00E0740C"/>
    <w:rsid w:val="00E07805"/>
    <w:rsid w:val="00E07DE1"/>
    <w:rsid w:val="00E10647"/>
    <w:rsid w:val="00E106EA"/>
    <w:rsid w:val="00E1081D"/>
    <w:rsid w:val="00E109F1"/>
    <w:rsid w:val="00E10C04"/>
    <w:rsid w:val="00E10D5D"/>
    <w:rsid w:val="00E10E29"/>
    <w:rsid w:val="00E10E58"/>
    <w:rsid w:val="00E10F71"/>
    <w:rsid w:val="00E10F76"/>
    <w:rsid w:val="00E1120E"/>
    <w:rsid w:val="00E114F9"/>
    <w:rsid w:val="00E126E4"/>
    <w:rsid w:val="00E12C97"/>
    <w:rsid w:val="00E135E3"/>
    <w:rsid w:val="00E13886"/>
    <w:rsid w:val="00E13BA5"/>
    <w:rsid w:val="00E13E3E"/>
    <w:rsid w:val="00E13E46"/>
    <w:rsid w:val="00E140D6"/>
    <w:rsid w:val="00E14824"/>
    <w:rsid w:val="00E15872"/>
    <w:rsid w:val="00E15ADD"/>
    <w:rsid w:val="00E15F8E"/>
    <w:rsid w:val="00E17118"/>
    <w:rsid w:val="00E174E5"/>
    <w:rsid w:val="00E1778F"/>
    <w:rsid w:val="00E17A0B"/>
    <w:rsid w:val="00E17A3B"/>
    <w:rsid w:val="00E17AF4"/>
    <w:rsid w:val="00E202EF"/>
    <w:rsid w:val="00E204EA"/>
    <w:rsid w:val="00E207F1"/>
    <w:rsid w:val="00E21841"/>
    <w:rsid w:val="00E22766"/>
    <w:rsid w:val="00E228A2"/>
    <w:rsid w:val="00E230EA"/>
    <w:rsid w:val="00E23327"/>
    <w:rsid w:val="00E23475"/>
    <w:rsid w:val="00E23569"/>
    <w:rsid w:val="00E240EB"/>
    <w:rsid w:val="00E243F5"/>
    <w:rsid w:val="00E24A8C"/>
    <w:rsid w:val="00E24B8A"/>
    <w:rsid w:val="00E24C62"/>
    <w:rsid w:val="00E24E14"/>
    <w:rsid w:val="00E24FC0"/>
    <w:rsid w:val="00E2512B"/>
    <w:rsid w:val="00E253A4"/>
    <w:rsid w:val="00E256F4"/>
    <w:rsid w:val="00E25B1E"/>
    <w:rsid w:val="00E26331"/>
    <w:rsid w:val="00E264CC"/>
    <w:rsid w:val="00E267FF"/>
    <w:rsid w:val="00E26B99"/>
    <w:rsid w:val="00E26CEE"/>
    <w:rsid w:val="00E27071"/>
    <w:rsid w:val="00E27240"/>
    <w:rsid w:val="00E2743F"/>
    <w:rsid w:val="00E27A48"/>
    <w:rsid w:val="00E27AAC"/>
    <w:rsid w:val="00E27B43"/>
    <w:rsid w:val="00E27D99"/>
    <w:rsid w:val="00E30582"/>
    <w:rsid w:val="00E30620"/>
    <w:rsid w:val="00E30FB8"/>
    <w:rsid w:val="00E3110F"/>
    <w:rsid w:val="00E31A25"/>
    <w:rsid w:val="00E31C45"/>
    <w:rsid w:val="00E31E91"/>
    <w:rsid w:val="00E31E96"/>
    <w:rsid w:val="00E32296"/>
    <w:rsid w:val="00E323B1"/>
    <w:rsid w:val="00E32601"/>
    <w:rsid w:val="00E33672"/>
    <w:rsid w:val="00E336B5"/>
    <w:rsid w:val="00E33F14"/>
    <w:rsid w:val="00E340B7"/>
    <w:rsid w:val="00E35253"/>
    <w:rsid w:val="00E35350"/>
    <w:rsid w:val="00E35A94"/>
    <w:rsid w:val="00E368B3"/>
    <w:rsid w:val="00E36A5D"/>
    <w:rsid w:val="00E3759A"/>
    <w:rsid w:val="00E37C2F"/>
    <w:rsid w:val="00E37F4A"/>
    <w:rsid w:val="00E404C1"/>
    <w:rsid w:val="00E40BCB"/>
    <w:rsid w:val="00E40E9E"/>
    <w:rsid w:val="00E40FBB"/>
    <w:rsid w:val="00E41644"/>
    <w:rsid w:val="00E4176F"/>
    <w:rsid w:val="00E42247"/>
    <w:rsid w:val="00E425B5"/>
    <w:rsid w:val="00E42A56"/>
    <w:rsid w:val="00E42B34"/>
    <w:rsid w:val="00E42F21"/>
    <w:rsid w:val="00E42FB2"/>
    <w:rsid w:val="00E4325D"/>
    <w:rsid w:val="00E43541"/>
    <w:rsid w:val="00E439F8"/>
    <w:rsid w:val="00E43EFF"/>
    <w:rsid w:val="00E43F35"/>
    <w:rsid w:val="00E44128"/>
    <w:rsid w:val="00E441E8"/>
    <w:rsid w:val="00E4541E"/>
    <w:rsid w:val="00E4548D"/>
    <w:rsid w:val="00E46126"/>
    <w:rsid w:val="00E46345"/>
    <w:rsid w:val="00E46416"/>
    <w:rsid w:val="00E46634"/>
    <w:rsid w:val="00E46C75"/>
    <w:rsid w:val="00E46CEA"/>
    <w:rsid w:val="00E46D2D"/>
    <w:rsid w:val="00E472C3"/>
    <w:rsid w:val="00E473FD"/>
    <w:rsid w:val="00E47A69"/>
    <w:rsid w:val="00E47BD3"/>
    <w:rsid w:val="00E500C0"/>
    <w:rsid w:val="00E5054E"/>
    <w:rsid w:val="00E50558"/>
    <w:rsid w:val="00E506ED"/>
    <w:rsid w:val="00E506F8"/>
    <w:rsid w:val="00E509F2"/>
    <w:rsid w:val="00E50EF0"/>
    <w:rsid w:val="00E51025"/>
    <w:rsid w:val="00E510C8"/>
    <w:rsid w:val="00E5150B"/>
    <w:rsid w:val="00E51581"/>
    <w:rsid w:val="00E51CCD"/>
    <w:rsid w:val="00E52030"/>
    <w:rsid w:val="00E521B7"/>
    <w:rsid w:val="00E5232C"/>
    <w:rsid w:val="00E5236F"/>
    <w:rsid w:val="00E529FE"/>
    <w:rsid w:val="00E52C19"/>
    <w:rsid w:val="00E530D8"/>
    <w:rsid w:val="00E53F6E"/>
    <w:rsid w:val="00E5435D"/>
    <w:rsid w:val="00E54693"/>
    <w:rsid w:val="00E54B89"/>
    <w:rsid w:val="00E553E6"/>
    <w:rsid w:val="00E55434"/>
    <w:rsid w:val="00E55469"/>
    <w:rsid w:val="00E55590"/>
    <w:rsid w:val="00E556A5"/>
    <w:rsid w:val="00E55A75"/>
    <w:rsid w:val="00E55A9D"/>
    <w:rsid w:val="00E55EB5"/>
    <w:rsid w:val="00E56390"/>
    <w:rsid w:val="00E565A7"/>
    <w:rsid w:val="00E56EE9"/>
    <w:rsid w:val="00E56F46"/>
    <w:rsid w:val="00E56F93"/>
    <w:rsid w:val="00E5712B"/>
    <w:rsid w:val="00E576D7"/>
    <w:rsid w:val="00E57F34"/>
    <w:rsid w:val="00E6036C"/>
    <w:rsid w:val="00E6037E"/>
    <w:rsid w:val="00E603D5"/>
    <w:rsid w:val="00E61611"/>
    <w:rsid w:val="00E61829"/>
    <w:rsid w:val="00E619F0"/>
    <w:rsid w:val="00E61AA0"/>
    <w:rsid w:val="00E62290"/>
    <w:rsid w:val="00E62950"/>
    <w:rsid w:val="00E62DE5"/>
    <w:rsid w:val="00E62EF1"/>
    <w:rsid w:val="00E62F12"/>
    <w:rsid w:val="00E638D1"/>
    <w:rsid w:val="00E65389"/>
    <w:rsid w:val="00E667BB"/>
    <w:rsid w:val="00E66A26"/>
    <w:rsid w:val="00E66CEC"/>
    <w:rsid w:val="00E6789A"/>
    <w:rsid w:val="00E67AEA"/>
    <w:rsid w:val="00E67AEE"/>
    <w:rsid w:val="00E67B87"/>
    <w:rsid w:val="00E67EB4"/>
    <w:rsid w:val="00E67FD9"/>
    <w:rsid w:val="00E70203"/>
    <w:rsid w:val="00E703D6"/>
    <w:rsid w:val="00E706B8"/>
    <w:rsid w:val="00E70C39"/>
    <w:rsid w:val="00E70EC3"/>
    <w:rsid w:val="00E71028"/>
    <w:rsid w:val="00E710D9"/>
    <w:rsid w:val="00E710DE"/>
    <w:rsid w:val="00E712AF"/>
    <w:rsid w:val="00E716D6"/>
    <w:rsid w:val="00E71A50"/>
    <w:rsid w:val="00E71AEA"/>
    <w:rsid w:val="00E7288D"/>
    <w:rsid w:val="00E72E4F"/>
    <w:rsid w:val="00E72F58"/>
    <w:rsid w:val="00E73683"/>
    <w:rsid w:val="00E7393F"/>
    <w:rsid w:val="00E74295"/>
    <w:rsid w:val="00E74A15"/>
    <w:rsid w:val="00E74C1D"/>
    <w:rsid w:val="00E74E6C"/>
    <w:rsid w:val="00E7504F"/>
    <w:rsid w:val="00E75177"/>
    <w:rsid w:val="00E7576F"/>
    <w:rsid w:val="00E75D3E"/>
    <w:rsid w:val="00E762B6"/>
    <w:rsid w:val="00E763B1"/>
    <w:rsid w:val="00E76788"/>
    <w:rsid w:val="00E76BAE"/>
    <w:rsid w:val="00E76E73"/>
    <w:rsid w:val="00E76F29"/>
    <w:rsid w:val="00E76F77"/>
    <w:rsid w:val="00E77219"/>
    <w:rsid w:val="00E77673"/>
    <w:rsid w:val="00E77728"/>
    <w:rsid w:val="00E777E6"/>
    <w:rsid w:val="00E77B22"/>
    <w:rsid w:val="00E77CEC"/>
    <w:rsid w:val="00E80034"/>
    <w:rsid w:val="00E80E26"/>
    <w:rsid w:val="00E81C21"/>
    <w:rsid w:val="00E81CD1"/>
    <w:rsid w:val="00E82488"/>
    <w:rsid w:val="00E827AE"/>
    <w:rsid w:val="00E82DA5"/>
    <w:rsid w:val="00E82DCC"/>
    <w:rsid w:val="00E82F53"/>
    <w:rsid w:val="00E83046"/>
    <w:rsid w:val="00E83235"/>
    <w:rsid w:val="00E832BC"/>
    <w:rsid w:val="00E833C8"/>
    <w:rsid w:val="00E835DC"/>
    <w:rsid w:val="00E8364B"/>
    <w:rsid w:val="00E8390E"/>
    <w:rsid w:val="00E8391D"/>
    <w:rsid w:val="00E83C31"/>
    <w:rsid w:val="00E83E13"/>
    <w:rsid w:val="00E842D3"/>
    <w:rsid w:val="00E84341"/>
    <w:rsid w:val="00E84409"/>
    <w:rsid w:val="00E84795"/>
    <w:rsid w:val="00E84816"/>
    <w:rsid w:val="00E84940"/>
    <w:rsid w:val="00E84A21"/>
    <w:rsid w:val="00E853E9"/>
    <w:rsid w:val="00E855E5"/>
    <w:rsid w:val="00E85E0C"/>
    <w:rsid w:val="00E861FE"/>
    <w:rsid w:val="00E863F5"/>
    <w:rsid w:val="00E8640D"/>
    <w:rsid w:val="00E86672"/>
    <w:rsid w:val="00E86DDD"/>
    <w:rsid w:val="00E878A1"/>
    <w:rsid w:val="00E878F5"/>
    <w:rsid w:val="00E8794A"/>
    <w:rsid w:val="00E87A28"/>
    <w:rsid w:val="00E90053"/>
    <w:rsid w:val="00E903BD"/>
    <w:rsid w:val="00E908A1"/>
    <w:rsid w:val="00E90932"/>
    <w:rsid w:val="00E91687"/>
    <w:rsid w:val="00E9198D"/>
    <w:rsid w:val="00E920D1"/>
    <w:rsid w:val="00E92438"/>
    <w:rsid w:val="00E9272A"/>
    <w:rsid w:val="00E9337F"/>
    <w:rsid w:val="00E939A6"/>
    <w:rsid w:val="00E939C9"/>
    <w:rsid w:val="00E93BCD"/>
    <w:rsid w:val="00E94028"/>
    <w:rsid w:val="00E9490A"/>
    <w:rsid w:val="00E94B06"/>
    <w:rsid w:val="00E94EC0"/>
    <w:rsid w:val="00E953A3"/>
    <w:rsid w:val="00E95454"/>
    <w:rsid w:val="00E954A6"/>
    <w:rsid w:val="00E95839"/>
    <w:rsid w:val="00E95B74"/>
    <w:rsid w:val="00E95F70"/>
    <w:rsid w:val="00E96DCA"/>
    <w:rsid w:val="00E974D3"/>
    <w:rsid w:val="00E97CEC"/>
    <w:rsid w:val="00EA06F4"/>
    <w:rsid w:val="00EA09E2"/>
    <w:rsid w:val="00EA0DF1"/>
    <w:rsid w:val="00EA0F29"/>
    <w:rsid w:val="00EA10B7"/>
    <w:rsid w:val="00EA13EF"/>
    <w:rsid w:val="00EA187F"/>
    <w:rsid w:val="00EA18C0"/>
    <w:rsid w:val="00EA18DC"/>
    <w:rsid w:val="00EA1CBA"/>
    <w:rsid w:val="00EA1EB0"/>
    <w:rsid w:val="00EA2133"/>
    <w:rsid w:val="00EA21C7"/>
    <w:rsid w:val="00EA2BCC"/>
    <w:rsid w:val="00EA2F26"/>
    <w:rsid w:val="00EA327F"/>
    <w:rsid w:val="00EA3982"/>
    <w:rsid w:val="00EA3E58"/>
    <w:rsid w:val="00EA4158"/>
    <w:rsid w:val="00EA4444"/>
    <w:rsid w:val="00EA4556"/>
    <w:rsid w:val="00EA4A17"/>
    <w:rsid w:val="00EA4EC6"/>
    <w:rsid w:val="00EA51DF"/>
    <w:rsid w:val="00EA5215"/>
    <w:rsid w:val="00EA5351"/>
    <w:rsid w:val="00EA56EA"/>
    <w:rsid w:val="00EA57BE"/>
    <w:rsid w:val="00EA57D7"/>
    <w:rsid w:val="00EA6A59"/>
    <w:rsid w:val="00EA75DE"/>
    <w:rsid w:val="00EA7642"/>
    <w:rsid w:val="00EA77E5"/>
    <w:rsid w:val="00EA77E6"/>
    <w:rsid w:val="00EA7A73"/>
    <w:rsid w:val="00EA7AE4"/>
    <w:rsid w:val="00EA7B5B"/>
    <w:rsid w:val="00EB01D0"/>
    <w:rsid w:val="00EB0210"/>
    <w:rsid w:val="00EB03F0"/>
    <w:rsid w:val="00EB095C"/>
    <w:rsid w:val="00EB1AA5"/>
    <w:rsid w:val="00EB1F4F"/>
    <w:rsid w:val="00EB251A"/>
    <w:rsid w:val="00EB272B"/>
    <w:rsid w:val="00EB28E4"/>
    <w:rsid w:val="00EB2A03"/>
    <w:rsid w:val="00EB2AE7"/>
    <w:rsid w:val="00EB2BF8"/>
    <w:rsid w:val="00EB2FC0"/>
    <w:rsid w:val="00EB3020"/>
    <w:rsid w:val="00EB3C25"/>
    <w:rsid w:val="00EB44EC"/>
    <w:rsid w:val="00EB4705"/>
    <w:rsid w:val="00EB484A"/>
    <w:rsid w:val="00EB486F"/>
    <w:rsid w:val="00EB5372"/>
    <w:rsid w:val="00EB5786"/>
    <w:rsid w:val="00EB5D5D"/>
    <w:rsid w:val="00EB6136"/>
    <w:rsid w:val="00EB62AA"/>
    <w:rsid w:val="00EB643A"/>
    <w:rsid w:val="00EB651E"/>
    <w:rsid w:val="00EB674E"/>
    <w:rsid w:val="00EB6AFD"/>
    <w:rsid w:val="00EB6D64"/>
    <w:rsid w:val="00EB6ED5"/>
    <w:rsid w:val="00EB6F1A"/>
    <w:rsid w:val="00EB72E1"/>
    <w:rsid w:val="00EB7A1D"/>
    <w:rsid w:val="00EB7D4B"/>
    <w:rsid w:val="00EC0428"/>
    <w:rsid w:val="00EC097B"/>
    <w:rsid w:val="00EC1606"/>
    <w:rsid w:val="00EC1C01"/>
    <w:rsid w:val="00EC20D3"/>
    <w:rsid w:val="00EC21BF"/>
    <w:rsid w:val="00EC2502"/>
    <w:rsid w:val="00EC2A11"/>
    <w:rsid w:val="00EC2BC2"/>
    <w:rsid w:val="00EC2C7E"/>
    <w:rsid w:val="00EC3BBB"/>
    <w:rsid w:val="00EC3FFC"/>
    <w:rsid w:val="00EC4284"/>
    <w:rsid w:val="00EC4548"/>
    <w:rsid w:val="00EC4825"/>
    <w:rsid w:val="00EC4E9C"/>
    <w:rsid w:val="00EC5021"/>
    <w:rsid w:val="00EC55E1"/>
    <w:rsid w:val="00EC5623"/>
    <w:rsid w:val="00EC5921"/>
    <w:rsid w:val="00EC5BE0"/>
    <w:rsid w:val="00EC5BF7"/>
    <w:rsid w:val="00EC5FAC"/>
    <w:rsid w:val="00EC60A0"/>
    <w:rsid w:val="00EC6175"/>
    <w:rsid w:val="00EC70F4"/>
    <w:rsid w:val="00ED00F8"/>
    <w:rsid w:val="00ED0824"/>
    <w:rsid w:val="00ED0D7B"/>
    <w:rsid w:val="00ED153C"/>
    <w:rsid w:val="00ED1547"/>
    <w:rsid w:val="00ED15CC"/>
    <w:rsid w:val="00ED1C28"/>
    <w:rsid w:val="00ED1D5E"/>
    <w:rsid w:val="00ED1DFF"/>
    <w:rsid w:val="00ED36AA"/>
    <w:rsid w:val="00ED3758"/>
    <w:rsid w:val="00ED3824"/>
    <w:rsid w:val="00ED3C19"/>
    <w:rsid w:val="00ED3DBB"/>
    <w:rsid w:val="00ED3EF1"/>
    <w:rsid w:val="00ED3EF7"/>
    <w:rsid w:val="00ED3FFB"/>
    <w:rsid w:val="00ED41A6"/>
    <w:rsid w:val="00ED424A"/>
    <w:rsid w:val="00ED433C"/>
    <w:rsid w:val="00ED4509"/>
    <w:rsid w:val="00ED47E4"/>
    <w:rsid w:val="00ED4E1C"/>
    <w:rsid w:val="00ED5C2E"/>
    <w:rsid w:val="00ED5CE4"/>
    <w:rsid w:val="00ED60AC"/>
    <w:rsid w:val="00ED6252"/>
    <w:rsid w:val="00ED6556"/>
    <w:rsid w:val="00ED6885"/>
    <w:rsid w:val="00ED69B5"/>
    <w:rsid w:val="00ED6BD9"/>
    <w:rsid w:val="00ED7038"/>
    <w:rsid w:val="00ED730D"/>
    <w:rsid w:val="00ED7A1C"/>
    <w:rsid w:val="00ED7F46"/>
    <w:rsid w:val="00EE06D8"/>
    <w:rsid w:val="00EE106E"/>
    <w:rsid w:val="00EE18B0"/>
    <w:rsid w:val="00EE1BAB"/>
    <w:rsid w:val="00EE1D26"/>
    <w:rsid w:val="00EE1E48"/>
    <w:rsid w:val="00EE2012"/>
    <w:rsid w:val="00EE201D"/>
    <w:rsid w:val="00EE23F5"/>
    <w:rsid w:val="00EE29DE"/>
    <w:rsid w:val="00EE2BFE"/>
    <w:rsid w:val="00EE2D86"/>
    <w:rsid w:val="00EE2DA9"/>
    <w:rsid w:val="00EE2DB0"/>
    <w:rsid w:val="00EE2E83"/>
    <w:rsid w:val="00EE33FF"/>
    <w:rsid w:val="00EE3B09"/>
    <w:rsid w:val="00EE3D6D"/>
    <w:rsid w:val="00EE3F32"/>
    <w:rsid w:val="00EE3FB8"/>
    <w:rsid w:val="00EE4DED"/>
    <w:rsid w:val="00EE4E28"/>
    <w:rsid w:val="00EE5246"/>
    <w:rsid w:val="00EE52C9"/>
    <w:rsid w:val="00EE5896"/>
    <w:rsid w:val="00EE5D3B"/>
    <w:rsid w:val="00EE639A"/>
    <w:rsid w:val="00EE63A5"/>
    <w:rsid w:val="00EE6491"/>
    <w:rsid w:val="00EE6A28"/>
    <w:rsid w:val="00EE6B71"/>
    <w:rsid w:val="00EE6EA6"/>
    <w:rsid w:val="00EE7166"/>
    <w:rsid w:val="00EE75FB"/>
    <w:rsid w:val="00EF0CF1"/>
    <w:rsid w:val="00EF1051"/>
    <w:rsid w:val="00EF1126"/>
    <w:rsid w:val="00EF1AAD"/>
    <w:rsid w:val="00EF1F45"/>
    <w:rsid w:val="00EF21D7"/>
    <w:rsid w:val="00EF21EB"/>
    <w:rsid w:val="00EF26B2"/>
    <w:rsid w:val="00EF27B8"/>
    <w:rsid w:val="00EF2935"/>
    <w:rsid w:val="00EF2BBA"/>
    <w:rsid w:val="00EF3367"/>
    <w:rsid w:val="00EF339D"/>
    <w:rsid w:val="00EF3487"/>
    <w:rsid w:val="00EF4438"/>
    <w:rsid w:val="00EF5A86"/>
    <w:rsid w:val="00EF5AC0"/>
    <w:rsid w:val="00EF5CBE"/>
    <w:rsid w:val="00EF5DB8"/>
    <w:rsid w:val="00EF66B5"/>
    <w:rsid w:val="00EF680F"/>
    <w:rsid w:val="00EF6DDF"/>
    <w:rsid w:val="00EF6EBF"/>
    <w:rsid w:val="00EF7549"/>
    <w:rsid w:val="00EF75B1"/>
    <w:rsid w:val="00EF76EE"/>
    <w:rsid w:val="00EF7772"/>
    <w:rsid w:val="00EF7985"/>
    <w:rsid w:val="00F0048E"/>
    <w:rsid w:val="00F00DFF"/>
    <w:rsid w:val="00F01434"/>
    <w:rsid w:val="00F014DE"/>
    <w:rsid w:val="00F01746"/>
    <w:rsid w:val="00F0178F"/>
    <w:rsid w:val="00F017F8"/>
    <w:rsid w:val="00F01DF6"/>
    <w:rsid w:val="00F02442"/>
    <w:rsid w:val="00F02468"/>
    <w:rsid w:val="00F02AD1"/>
    <w:rsid w:val="00F02CBC"/>
    <w:rsid w:val="00F03537"/>
    <w:rsid w:val="00F040C8"/>
    <w:rsid w:val="00F04434"/>
    <w:rsid w:val="00F0460C"/>
    <w:rsid w:val="00F049E8"/>
    <w:rsid w:val="00F04D00"/>
    <w:rsid w:val="00F05892"/>
    <w:rsid w:val="00F058AF"/>
    <w:rsid w:val="00F059A6"/>
    <w:rsid w:val="00F05AC9"/>
    <w:rsid w:val="00F05EFC"/>
    <w:rsid w:val="00F06224"/>
    <w:rsid w:val="00F065FB"/>
    <w:rsid w:val="00F06A29"/>
    <w:rsid w:val="00F06FEF"/>
    <w:rsid w:val="00F07218"/>
    <w:rsid w:val="00F0747A"/>
    <w:rsid w:val="00F074F5"/>
    <w:rsid w:val="00F0765B"/>
    <w:rsid w:val="00F07B6A"/>
    <w:rsid w:val="00F07FFE"/>
    <w:rsid w:val="00F1010C"/>
    <w:rsid w:val="00F105C8"/>
    <w:rsid w:val="00F10C13"/>
    <w:rsid w:val="00F1112A"/>
    <w:rsid w:val="00F1211B"/>
    <w:rsid w:val="00F124D4"/>
    <w:rsid w:val="00F1279E"/>
    <w:rsid w:val="00F127CB"/>
    <w:rsid w:val="00F13052"/>
    <w:rsid w:val="00F1312A"/>
    <w:rsid w:val="00F13A11"/>
    <w:rsid w:val="00F140E7"/>
    <w:rsid w:val="00F146F3"/>
    <w:rsid w:val="00F148CE"/>
    <w:rsid w:val="00F14E61"/>
    <w:rsid w:val="00F153D5"/>
    <w:rsid w:val="00F155BB"/>
    <w:rsid w:val="00F15AF9"/>
    <w:rsid w:val="00F15BF6"/>
    <w:rsid w:val="00F15D8E"/>
    <w:rsid w:val="00F15E9A"/>
    <w:rsid w:val="00F166B8"/>
    <w:rsid w:val="00F16808"/>
    <w:rsid w:val="00F16FC9"/>
    <w:rsid w:val="00F1720B"/>
    <w:rsid w:val="00F1739C"/>
    <w:rsid w:val="00F175F6"/>
    <w:rsid w:val="00F17603"/>
    <w:rsid w:val="00F178F7"/>
    <w:rsid w:val="00F17952"/>
    <w:rsid w:val="00F17990"/>
    <w:rsid w:val="00F17F0F"/>
    <w:rsid w:val="00F205D1"/>
    <w:rsid w:val="00F20911"/>
    <w:rsid w:val="00F20B93"/>
    <w:rsid w:val="00F20D05"/>
    <w:rsid w:val="00F20D85"/>
    <w:rsid w:val="00F213AC"/>
    <w:rsid w:val="00F216AE"/>
    <w:rsid w:val="00F217BC"/>
    <w:rsid w:val="00F21827"/>
    <w:rsid w:val="00F2209D"/>
    <w:rsid w:val="00F22516"/>
    <w:rsid w:val="00F22574"/>
    <w:rsid w:val="00F22E56"/>
    <w:rsid w:val="00F22F88"/>
    <w:rsid w:val="00F23480"/>
    <w:rsid w:val="00F2365E"/>
    <w:rsid w:val="00F23A97"/>
    <w:rsid w:val="00F23CFB"/>
    <w:rsid w:val="00F23F39"/>
    <w:rsid w:val="00F24657"/>
    <w:rsid w:val="00F2477D"/>
    <w:rsid w:val="00F248B1"/>
    <w:rsid w:val="00F24918"/>
    <w:rsid w:val="00F24BE5"/>
    <w:rsid w:val="00F24BF4"/>
    <w:rsid w:val="00F25596"/>
    <w:rsid w:val="00F25B22"/>
    <w:rsid w:val="00F25D9A"/>
    <w:rsid w:val="00F261AB"/>
    <w:rsid w:val="00F26262"/>
    <w:rsid w:val="00F262F3"/>
    <w:rsid w:val="00F2659C"/>
    <w:rsid w:val="00F2673A"/>
    <w:rsid w:val="00F26C14"/>
    <w:rsid w:val="00F26F06"/>
    <w:rsid w:val="00F27841"/>
    <w:rsid w:val="00F279DB"/>
    <w:rsid w:val="00F3063A"/>
    <w:rsid w:val="00F30733"/>
    <w:rsid w:val="00F30F9D"/>
    <w:rsid w:val="00F3152E"/>
    <w:rsid w:val="00F318C9"/>
    <w:rsid w:val="00F31A19"/>
    <w:rsid w:val="00F31D93"/>
    <w:rsid w:val="00F324EC"/>
    <w:rsid w:val="00F3255F"/>
    <w:rsid w:val="00F33578"/>
    <w:rsid w:val="00F336B9"/>
    <w:rsid w:val="00F337E5"/>
    <w:rsid w:val="00F339CB"/>
    <w:rsid w:val="00F33BCF"/>
    <w:rsid w:val="00F33D90"/>
    <w:rsid w:val="00F33E45"/>
    <w:rsid w:val="00F344A0"/>
    <w:rsid w:val="00F34531"/>
    <w:rsid w:val="00F3461B"/>
    <w:rsid w:val="00F34716"/>
    <w:rsid w:val="00F34A7F"/>
    <w:rsid w:val="00F34AEF"/>
    <w:rsid w:val="00F34F5E"/>
    <w:rsid w:val="00F350AE"/>
    <w:rsid w:val="00F354A7"/>
    <w:rsid w:val="00F35AC4"/>
    <w:rsid w:val="00F36099"/>
    <w:rsid w:val="00F3611A"/>
    <w:rsid w:val="00F36374"/>
    <w:rsid w:val="00F36709"/>
    <w:rsid w:val="00F3715B"/>
    <w:rsid w:val="00F373E5"/>
    <w:rsid w:val="00F377D1"/>
    <w:rsid w:val="00F379F3"/>
    <w:rsid w:val="00F37A11"/>
    <w:rsid w:val="00F40300"/>
    <w:rsid w:val="00F40824"/>
    <w:rsid w:val="00F40A07"/>
    <w:rsid w:val="00F40D1C"/>
    <w:rsid w:val="00F41678"/>
    <w:rsid w:val="00F41CDC"/>
    <w:rsid w:val="00F4277F"/>
    <w:rsid w:val="00F42D6D"/>
    <w:rsid w:val="00F43DE4"/>
    <w:rsid w:val="00F43F1C"/>
    <w:rsid w:val="00F444DD"/>
    <w:rsid w:val="00F4462E"/>
    <w:rsid w:val="00F44653"/>
    <w:rsid w:val="00F44951"/>
    <w:rsid w:val="00F44A64"/>
    <w:rsid w:val="00F44B8A"/>
    <w:rsid w:val="00F44CE3"/>
    <w:rsid w:val="00F44D72"/>
    <w:rsid w:val="00F456D4"/>
    <w:rsid w:val="00F46518"/>
    <w:rsid w:val="00F4704D"/>
    <w:rsid w:val="00F470C1"/>
    <w:rsid w:val="00F471BE"/>
    <w:rsid w:val="00F47588"/>
    <w:rsid w:val="00F4761D"/>
    <w:rsid w:val="00F47771"/>
    <w:rsid w:val="00F47973"/>
    <w:rsid w:val="00F500BF"/>
    <w:rsid w:val="00F5014D"/>
    <w:rsid w:val="00F508CE"/>
    <w:rsid w:val="00F5090C"/>
    <w:rsid w:val="00F51105"/>
    <w:rsid w:val="00F51FDE"/>
    <w:rsid w:val="00F520BB"/>
    <w:rsid w:val="00F52100"/>
    <w:rsid w:val="00F522C6"/>
    <w:rsid w:val="00F524D6"/>
    <w:rsid w:val="00F528CD"/>
    <w:rsid w:val="00F52948"/>
    <w:rsid w:val="00F52C37"/>
    <w:rsid w:val="00F52C4C"/>
    <w:rsid w:val="00F52CA8"/>
    <w:rsid w:val="00F52D3D"/>
    <w:rsid w:val="00F539DB"/>
    <w:rsid w:val="00F53EFE"/>
    <w:rsid w:val="00F54149"/>
    <w:rsid w:val="00F543F4"/>
    <w:rsid w:val="00F547D3"/>
    <w:rsid w:val="00F5486C"/>
    <w:rsid w:val="00F54BAA"/>
    <w:rsid w:val="00F54C01"/>
    <w:rsid w:val="00F54EFF"/>
    <w:rsid w:val="00F55063"/>
    <w:rsid w:val="00F55103"/>
    <w:rsid w:val="00F5514E"/>
    <w:rsid w:val="00F55551"/>
    <w:rsid w:val="00F55816"/>
    <w:rsid w:val="00F55C77"/>
    <w:rsid w:val="00F55DD9"/>
    <w:rsid w:val="00F563C3"/>
    <w:rsid w:val="00F56855"/>
    <w:rsid w:val="00F56D8C"/>
    <w:rsid w:val="00F575C9"/>
    <w:rsid w:val="00F5798A"/>
    <w:rsid w:val="00F57D41"/>
    <w:rsid w:val="00F57EBF"/>
    <w:rsid w:val="00F60047"/>
    <w:rsid w:val="00F60A44"/>
    <w:rsid w:val="00F60D2D"/>
    <w:rsid w:val="00F60DD1"/>
    <w:rsid w:val="00F611E5"/>
    <w:rsid w:val="00F615D0"/>
    <w:rsid w:val="00F615E2"/>
    <w:rsid w:val="00F61A13"/>
    <w:rsid w:val="00F61BC9"/>
    <w:rsid w:val="00F62125"/>
    <w:rsid w:val="00F62AC1"/>
    <w:rsid w:val="00F62E41"/>
    <w:rsid w:val="00F63544"/>
    <w:rsid w:val="00F6398B"/>
    <w:rsid w:val="00F63A94"/>
    <w:rsid w:val="00F6456D"/>
    <w:rsid w:val="00F647CD"/>
    <w:rsid w:val="00F650AF"/>
    <w:rsid w:val="00F652C3"/>
    <w:rsid w:val="00F6530B"/>
    <w:rsid w:val="00F65C67"/>
    <w:rsid w:val="00F65CB2"/>
    <w:rsid w:val="00F65E2F"/>
    <w:rsid w:val="00F65F88"/>
    <w:rsid w:val="00F667DA"/>
    <w:rsid w:val="00F67377"/>
    <w:rsid w:val="00F673E0"/>
    <w:rsid w:val="00F6744E"/>
    <w:rsid w:val="00F67883"/>
    <w:rsid w:val="00F67D3A"/>
    <w:rsid w:val="00F7000B"/>
    <w:rsid w:val="00F70340"/>
    <w:rsid w:val="00F70794"/>
    <w:rsid w:val="00F70B56"/>
    <w:rsid w:val="00F70BAB"/>
    <w:rsid w:val="00F70FAD"/>
    <w:rsid w:val="00F7112B"/>
    <w:rsid w:val="00F71198"/>
    <w:rsid w:val="00F71820"/>
    <w:rsid w:val="00F71ED5"/>
    <w:rsid w:val="00F720D2"/>
    <w:rsid w:val="00F7288D"/>
    <w:rsid w:val="00F72B8F"/>
    <w:rsid w:val="00F72F40"/>
    <w:rsid w:val="00F73010"/>
    <w:rsid w:val="00F73101"/>
    <w:rsid w:val="00F73371"/>
    <w:rsid w:val="00F73C7F"/>
    <w:rsid w:val="00F7408B"/>
    <w:rsid w:val="00F742CD"/>
    <w:rsid w:val="00F74FF8"/>
    <w:rsid w:val="00F752C2"/>
    <w:rsid w:val="00F753A6"/>
    <w:rsid w:val="00F75412"/>
    <w:rsid w:val="00F7594E"/>
    <w:rsid w:val="00F75E77"/>
    <w:rsid w:val="00F75F4F"/>
    <w:rsid w:val="00F76704"/>
    <w:rsid w:val="00F76744"/>
    <w:rsid w:val="00F769DA"/>
    <w:rsid w:val="00F76B3E"/>
    <w:rsid w:val="00F76DA3"/>
    <w:rsid w:val="00F76F18"/>
    <w:rsid w:val="00F76F4E"/>
    <w:rsid w:val="00F76FA3"/>
    <w:rsid w:val="00F76FB8"/>
    <w:rsid w:val="00F7748C"/>
    <w:rsid w:val="00F776E5"/>
    <w:rsid w:val="00F77A5E"/>
    <w:rsid w:val="00F80040"/>
    <w:rsid w:val="00F8022A"/>
    <w:rsid w:val="00F80391"/>
    <w:rsid w:val="00F8042A"/>
    <w:rsid w:val="00F80446"/>
    <w:rsid w:val="00F80957"/>
    <w:rsid w:val="00F80CAA"/>
    <w:rsid w:val="00F811BC"/>
    <w:rsid w:val="00F8135E"/>
    <w:rsid w:val="00F819C4"/>
    <w:rsid w:val="00F81C2A"/>
    <w:rsid w:val="00F82444"/>
    <w:rsid w:val="00F82570"/>
    <w:rsid w:val="00F82841"/>
    <w:rsid w:val="00F82892"/>
    <w:rsid w:val="00F82926"/>
    <w:rsid w:val="00F829AB"/>
    <w:rsid w:val="00F82B36"/>
    <w:rsid w:val="00F82FB1"/>
    <w:rsid w:val="00F830EF"/>
    <w:rsid w:val="00F83126"/>
    <w:rsid w:val="00F83422"/>
    <w:rsid w:val="00F8342A"/>
    <w:rsid w:val="00F83C71"/>
    <w:rsid w:val="00F84144"/>
    <w:rsid w:val="00F843C6"/>
    <w:rsid w:val="00F8440C"/>
    <w:rsid w:val="00F844B5"/>
    <w:rsid w:val="00F844D2"/>
    <w:rsid w:val="00F84A47"/>
    <w:rsid w:val="00F84B2F"/>
    <w:rsid w:val="00F84CCB"/>
    <w:rsid w:val="00F85443"/>
    <w:rsid w:val="00F856E1"/>
    <w:rsid w:val="00F864C8"/>
    <w:rsid w:val="00F864F5"/>
    <w:rsid w:val="00F872D4"/>
    <w:rsid w:val="00F87B21"/>
    <w:rsid w:val="00F87B4A"/>
    <w:rsid w:val="00F9016D"/>
    <w:rsid w:val="00F9029C"/>
    <w:rsid w:val="00F9054E"/>
    <w:rsid w:val="00F9055A"/>
    <w:rsid w:val="00F9099D"/>
    <w:rsid w:val="00F90B85"/>
    <w:rsid w:val="00F91379"/>
    <w:rsid w:val="00F91462"/>
    <w:rsid w:val="00F91707"/>
    <w:rsid w:val="00F92DDB"/>
    <w:rsid w:val="00F9309A"/>
    <w:rsid w:val="00F93272"/>
    <w:rsid w:val="00F9384E"/>
    <w:rsid w:val="00F9390D"/>
    <w:rsid w:val="00F93C8E"/>
    <w:rsid w:val="00F93CEC"/>
    <w:rsid w:val="00F93D0B"/>
    <w:rsid w:val="00F93EC3"/>
    <w:rsid w:val="00F94A9A"/>
    <w:rsid w:val="00F94C05"/>
    <w:rsid w:val="00F951EC"/>
    <w:rsid w:val="00F95527"/>
    <w:rsid w:val="00F955D2"/>
    <w:rsid w:val="00F95B0C"/>
    <w:rsid w:val="00F95C94"/>
    <w:rsid w:val="00F95DF6"/>
    <w:rsid w:val="00F95E67"/>
    <w:rsid w:val="00F96467"/>
    <w:rsid w:val="00F9651A"/>
    <w:rsid w:val="00F96676"/>
    <w:rsid w:val="00F9675B"/>
    <w:rsid w:val="00F96812"/>
    <w:rsid w:val="00F96825"/>
    <w:rsid w:val="00F9747D"/>
    <w:rsid w:val="00F978EA"/>
    <w:rsid w:val="00F97969"/>
    <w:rsid w:val="00F97FC1"/>
    <w:rsid w:val="00FA00D1"/>
    <w:rsid w:val="00FA050E"/>
    <w:rsid w:val="00FA05F4"/>
    <w:rsid w:val="00FA08F1"/>
    <w:rsid w:val="00FA0F7C"/>
    <w:rsid w:val="00FA109F"/>
    <w:rsid w:val="00FA1325"/>
    <w:rsid w:val="00FA1379"/>
    <w:rsid w:val="00FA19AA"/>
    <w:rsid w:val="00FA1DF8"/>
    <w:rsid w:val="00FA1E14"/>
    <w:rsid w:val="00FA1E34"/>
    <w:rsid w:val="00FA1EA6"/>
    <w:rsid w:val="00FA1F49"/>
    <w:rsid w:val="00FA28E5"/>
    <w:rsid w:val="00FA2B1A"/>
    <w:rsid w:val="00FA3080"/>
    <w:rsid w:val="00FA3539"/>
    <w:rsid w:val="00FA4209"/>
    <w:rsid w:val="00FA4654"/>
    <w:rsid w:val="00FA4A1D"/>
    <w:rsid w:val="00FA4AD9"/>
    <w:rsid w:val="00FA545B"/>
    <w:rsid w:val="00FA570D"/>
    <w:rsid w:val="00FA5D27"/>
    <w:rsid w:val="00FA5DA7"/>
    <w:rsid w:val="00FA5E39"/>
    <w:rsid w:val="00FA5F80"/>
    <w:rsid w:val="00FA6351"/>
    <w:rsid w:val="00FA695D"/>
    <w:rsid w:val="00FA69FF"/>
    <w:rsid w:val="00FA6A09"/>
    <w:rsid w:val="00FA6DD6"/>
    <w:rsid w:val="00FA6E69"/>
    <w:rsid w:val="00FA6ED4"/>
    <w:rsid w:val="00FA6F01"/>
    <w:rsid w:val="00FA701E"/>
    <w:rsid w:val="00FA7398"/>
    <w:rsid w:val="00FA7BEF"/>
    <w:rsid w:val="00FA7C50"/>
    <w:rsid w:val="00FA7D59"/>
    <w:rsid w:val="00FB0265"/>
    <w:rsid w:val="00FB084A"/>
    <w:rsid w:val="00FB0ABC"/>
    <w:rsid w:val="00FB0ACD"/>
    <w:rsid w:val="00FB0E06"/>
    <w:rsid w:val="00FB1440"/>
    <w:rsid w:val="00FB162C"/>
    <w:rsid w:val="00FB181A"/>
    <w:rsid w:val="00FB1C0C"/>
    <w:rsid w:val="00FB1C98"/>
    <w:rsid w:val="00FB1FB2"/>
    <w:rsid w:val="00FB237D"/>
    <w:rsid w:val="00FB2569"/>
    <w:rsid w:val="00FB2612"/>
    <w:rsid w:val="00FB298A"/>
    <w:rsid w:val="00FB2BA8"/>
    <w:rsid w:val="00FB2D00"/>
    <w:rsid w:val="00FB2DA3"/>
    <w:rsid w:val="00FB2DAB"/>
    <w:rsid w:val="00FB2F4F"/>
    <w:rsid w:val="00FB328A"/>
    <w:rsid w:val="00FB350C"/>
    <w:rsid w:val="00FB3A1C"/>
    <w:rsid w:val="00FB3D2F"/>
    <w:rsid w:val="00FB401D"/>
    <w:rsid w:val="00FB462E"/>
    <w:rsid w:val="00FB47B1"/>
    <w:rsid w:val="00FB48A8"/>
    <w:rsid w:val="00FB52C7"/>
    <w:rsid w:val="00FB5E7A"/>
    <w:rsid w:val="00FB5F12"/>
    <w:rsid w:val="00FB624C"/>
    <w:rsid w:val="00FB645D"/>
    <w:rsid w:val="00FB68AF"/>
    <w:rsid w:val="00FB6ABB"/>
    <w:rsid w:val="00FB7280"/>
    <w:rsid w:val="00FB7621"/>
    <w:rsid w:val="00FB7819"/>
    <w:rsid w:val="00FB7992"/>
    <w:rsid w:val="00FC00CB"/>
    <w:rsid w:val="00FC08CB"/>
    <w:rsid w:val="00FC0EB9"/>
    <w:rsid w:val="00FC0EF1"/>
    <w:rsid w:val="00FC22BB"/>
    <w:rsid w:val="00FC2327"/>
    <w:rsid w:val="00FC25CC"/>
    <w:rsid w:val="00FC2DFF"/>
    <w:rsid w:val="00FC2E58"/>
    <w:rsid w:val="00FC3490"/>
    <w:rsid w:val="00FC37D1"/>
    <w:rsid w:val="00FC385B"/>
    <w:rsid w:val="00FC3D62"/>
    <w:rsid w:val="00FC4069"/>
    <w:rsid w:val="00FC4169"/>
    <w:rsid w:val="00FC4A8B"/>
    <w:rsid w:val="00FC54D1"/>
    <w:rsid w:val="00FC5773"/>
    <w:rsid w:val="00FC58CC"/>
    <w:rsid w:val="00FC5D64"/>
    <w:rsid w:val="00FC62AB"/>
    <w:rsid w:val="00FC68A6"/>
    <w:rsid w:val="00FC7B97"/>
    <w:rsid w:val="00FC7C1E"/>
    <w:rsid w:val="00FC7D49"/>
    <w:rsid w:val="00FC7EB6"/>
    <w:rsid w:val="00FD0112"/>
    <w:rsid w:val="00FD0564"/>
    <w:rsid w:val="00FD05DA"/>
    <w:rsid w:val="00FD08A3"/>
    <w:rsid w:val="00FD0C6B"/>
    <w:rsid w:val="00FD0CAD"/>
    <w:rsid w:val="00FD1848"/>
    <w:rsid w:val="00FD1DC5"/>
    <w:rsid w:val="00FD2171"/>
    <w:rsid w:val="00FD2647"/>
    <w:rsid w:val="00FD268E"/>
    <w:rsid w:val="00FD2FA2"/>
    <w:rsid w:val="00FD3504"/>
    <w:rsid w:val="00FD3756"/>
    <w:rsid w:val="00FD41C8"/>
    <w:rsid w:val="00FD429B"/>
    <w:rsid w:val="00FD4333"/>
    <w:rsid w:val="00FD4957"/>
    <w:rsid w:val="00FD4AD9"/>
    <w:rsid w:val="00FD4D4F"/>
    <w:rsid w:val="00FD4E8F"/>
    <w:rsid w:val="00FD4F15"/>
    <w:rsid w:val="00FD5362"/>
    <w:rsid w:val="00FD57D5"/>
    <w:rsid w:val="00FD5B1C"/>
    <w:rsid w:val="00FD5B29"/>
    <w:rsid w:val="00FD5CCD"/>
    <w:rsid w:val="00FD5D72"/>
    <w:rsid w:val="00FD5D73"/>
    <w:rsid w:val="00FD6283"/>
    <w:rsid w:val="00FD62B7"/>
    <w:rsid w:val="00FD6353"/>
    <w:rsid w:val="00FD6392"/>
    <w:rsid w:val="00FD641C"/>
    <w:rsid w:val="00FD680A"/>
    <w:rsid w:val="00FD6908"/>
    <w:rsid w:val="00FD6911"/>
    <w:rsid w:val="00FD7167"/>
    <w:rsid w:val="00FD72F3"/>
    <w:rsid w:val="00FD74E5"/>
    <w:rsid w:val="00FD74F7"/>
    <w:rsid w:val="00FD7AA3"/>
    <w:rsid w:val="00FD7B3A"/>
    <w:rsid w:val="00FE004D"/>
    <w:rsid w:val="00FE0359"/>
    <w:rsid w:val="00FE0908"/>
    <w:rsid w:val="00FE0C36"/>
    <w:rsid w:val="00FE1024"/>
    <w:rsid w:val="00FE1D44"/>
    <w:rsid w:val="00FE2227"/>
    <w:rsid w:val="00FE2317"/>
    <w:rsid w:val="00FE2555"/>
    <w:rsid w:val="00FE29BF"/>
    <w:rsid w:val="00FE2A56"/>
    <w:rsid w:val="00FE2B9C"/>
    <w:rsid w:val="00FE2BB7"/>
    <w:rsid w:val="00FE2D31"/>
    <w:rsid w:val="00FE3BC8"/>
    <w:rsid w:val="00FE3E1E"/>
    <w:rsid w:val="00FE40DF"/>
    <w:rsid w:val="00FE44AA"/>
    <w:rsid w:val="00FE4A1B"/>
    <w:rsid w:val="00FE4B3F"/>
    <w:rsid w:val="00FE4D10"/>
    <w:rsid w:val="00FE504D"/>
    <w:rsid w:val="00FE5052"/>
    <w:rsid w:val="00FE54AB"/>
    <w:rsid w:val="00FE58EA"/>
    <w:rsid w:val="00FE5B6F"/>
    <w:rsid w:val="00FE61EF"/>
    <w:rsid w:val="00FE62A6"/>
    <w:rsid w:val="00FE6327"/>
    <w:rsid w:val="00FE6673"/>
    <w:rsid w:val="00FE6AB1"/>
    <w:rsid w:val="00FE70B4"/>
    <w:rsid w:val="00FE72A1"/>
    <w:rsid w:val="00FE7468"/>
    <w:rsid w:val="00FE7510"/>
    <w:rsid w:val="00FE77C4"/>
    <w:rsid w:val="00FE77C8"/>
    <w:rsid w:val="00FE7841"/>
    <w:rsid w:val="00FF0309"/>
    <w:rsid w:val="00FF07FD"/>
    <w:rsid w:val="00FF0CD9"/>
    <w:rsid w:val="00FF126F"/>
    <w:rsid w:val="00FF132B"/>
    <w:rsid w:val="00FF2197"/>
    <w:rsid w:val="00FF26A6"/>
    <w:rsid w:val="00FF2E44"/>
    <w:rsid w:val="00FF3105"/>
    <w:rsid w:val="00FF327D"/>
    <w:rsid w:val="00FF3517"/>
    <w:rsid w:val="00FF4149"/>
    <w:rsid w:val="00FF5824"/>
    <w:rsid w:val="00FF5A13"/>
    <w:rsid w:val="00FF5A76"/>
    <w:rsid w:val="00FF5D3E"/>
    <w:rsid w:val="00FF6B93"/>
    <w:rsid w:val="00FF6C45"/>
    <w:rsid w:val="00FF6D07"/>
    <w:rsid w:val="00FF7297"/>
    <w:rsid w:val="00FF756F"/>
    <w:rsid w:val="00FF7B31"/>
    <w:rsid w:val="00FF7D68"/>
    <w:rsid w:val="00FF7DDC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08C5E49"/>
  <w15:chartTrackingRefBased/>
  <w15:docId w15:val="{7C7C95DF-262E-4A80-A9FA-6819C762D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List Number" w:uiPriority="99"/>
    <w:lsdException w:name="List Number 4" w:uiPriority="99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1A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9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</w:pPr>
    <w:rPr>
      <w:rFonts w:ascii="Times New Roman" w:hAnsi="Times New Roman" w:cs="EucrosiaUPC"/>
      <w:b/>
      <w:bCs/>
      <w:sz w:val="30"/>
      <w:szCs w:val="30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semiHidden/>
    <w:rsid w:val="00F65F88"/>
    <w:rPr>
      <w:rFonts w:ascii="Tahoma" w:hAnsi="Tahoma" w:cs="Tahoma"/>
      <w:sz w:val="16"/>
      <w:szCs w:val="16"/>
    </w:rPr>
  </w:style>
  <w:style w:type="paragraph" w:customStyle="1" w:styleId="a1">
    <w:name w:val="???????"/>
    <w:basedOn w:val="Normal"/>
    <w:uiPriority w:val="99"/>
    <w:rsid w:val="00A23D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6C0C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F647C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3">
    <w:name w:val="Åº"/>
    <w:basedOn w:val="Normal"/>
    <w:rsid w:val="009847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D32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99085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BC00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F647CD"/>
    <w:pPr>
      <w:spacing w:after="120" w:line="480" w:lineRule="auto"/>
      <w:ind w:left="360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semiHidden/>
    <w:rsid w:val="00D475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D37A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tstatementheading">
    <w:name w:val="acct statement heading"/>
    <w:aliases w:val="as"/>
    <w:basedOn w:val="Heading2"/>
    <w:next w:val="Normal"/>
    <w:rsid w:val="000B7A6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C49B1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C941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F452A"/>
    <w:pPr>
      <w:ind w:left="720"/>
      <w:contextualSpacing/>
    </w:pPr>
    <w:rPr>
      <w:szCs w:val="22"/>
    </w:rPr>
  </w:style>
  <w:style w:type="paragraph" w:customStyle="1" w:styleId="accttwofigurescents">
    <w:name w:val="acct two figures cents"/>
    <w:aliases w:val="a2c,acct two figures ¢ sign"/>
    <w:basedOn w:val="Normal"/>
    <w:rsid w:val="00ED00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D00F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356D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4D5D1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D5D1F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D060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uiPriority w:val="99"/>
    <w:rsid w:val="00CD3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D300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D300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D3006"/>
    <w:rPr>
      <w:b/>
      <w:bCs/>
    </w:rPr>
  </w:style>
  <w:style w:type="character" w:customStyle="1" w:styleId="CommentSubjectChar">
    <w:name w:val="Comment Subject Char"/>
    <w:link w:val="CommentSubject"/>
    <w:rsid w:val="00CD3006"/>
    <w:rPr>
      <w:rFonts w:ascii="Arial" w:hAnsi="Arial"/>
      <w:b/>
      <w:bCs/>
      <w:szCs w:val="25"/>
    </w:rPr>
  </w:style>
  <w:style w:type="character" w:customStyle="1" w:styleId="Heading3Char">
    <w:name w:val="Heading 3 Char"/>
    <w:link w:val="Heading3"/>
    <w:rsid w:val="00325F72"/>
    <w:rPr>
      <w:rFonts w:ascii="Arial" w:hAnsi="Arial" w:cs="Times New Roman"/>
      <w:i/>
      <w:iCs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nhideWhenUsed/>
    <w:rsid w:val="00F475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F47588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F47588"/>
    <w:rPr>
      <w:vertAlign w:val="superscript"/>
    </w:rPr>
  </w:style>
  <w:style w:type="paragraph" w:customStyle="1" w:styleId="body1">
    <w:name w:val="body1"/>
    <w:basedOn w:val="Normal"/>
    <w:uiPriority w:val="99"/>
    <w:rsid w:val="002425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paragraph" w:customStyle="1" w:styleId="acctmergecolhdg">
    <w:name w:val="acct merge col hdg"/>
    <w:aliases w:val="mh"/>
    <w:basedOn w:val="Normal"/>
    <w:rsid w:val="007011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B78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B7819"/>
    <w:rPr>
      <w:rFonts w:ascii="Angsana New" w:eastAsia="Calibri" w:hAnsi="Angsana New"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2D6BDC"/>
    <w:rPr>
      <w:rFonts w:cs="Times New Roman"/>
      <w:sz w:val="22"/>
      <w:lang w:val="en-GB" w:bidi="ar-SA"/>
    </w:rPr>
  </w:style>
  <w:style w:type="paragraph" w:customStyle="1" w:styleId="10">
    <w:name w:val="10"/>
    <w:basedOn w:val="Normal"/>
    <w:rsid w:val="00022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E0">
    <w:name w:val="»¡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ASSETS">
    <w:name w:val="ASSETS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0"/>
    <w:rsid w:val="00C05A90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ข้อความ"/>
    <w:basedOn w:val="Normal"/>
    <w:rsid w:val="00C05A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ccpolicyheading0">
    <w:name w:val="accpolicyheading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Heading2Char">
    <w:name w:val="Heading 2 Char"/>
    <w:link w:val="Heading2"/>
    <w:rsid w:val="00C05A90"/>
    <w:rPr>
      <w:rFonts w:ascii="Arial" w:hAnsi="Arial" w:cs="Times New Roman"/>
      <w:b/>
      <w:bCs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05A9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5A9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C05A90"/>
    <w:rPr>
      <w:rFonts w:ascii="Courier New" w:hAnsi="Courier New" w:cs="Courier New"/>
      <w:lang w:bidi="ar-SA"/>
    </w:rPr>
  </w:style>
  <w:style w:type="character" w:customStyle="1" w:styleId="Heading2Char1">
    <w:name w:val="Heading 2 Char1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C05A90"/>
    <w:rPr>
      <w:rFonts w:ascii="Angsana New" w:eastAsia="Calibri" w:hAnsi="Angsana New"/>
      <w:sz w:val="30"/>
      <w:szCs w:val="30"/>
    </w:rPr>
  </w:style>
  <w:style w:type="character" w:customStyle="1" w:styleId="BodyTextChar1">
    <w:name w:val="Body Text Char1"/>
    <w:aliases w:val="bt Char1,body text Char1,Body Char1,Body Char Char1"/>
    <w:locked/>
    <w:rsid w:val="00C05A9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C05A90"/>
    <w:rPr>
      <w:rFonts w:ascii="Consolas" w:hAnsi="Consolas"/>
      <w:sz w:val="21"/>
      <w:szCs w:val="26"/>
    </w:rPr>
  </w:style>
  <w:style w:type="character" w:customStyle="1" w:styleId="HeaderChar">
    <w:name w:val="Header Char"/>
    <w:link w:val="Header"/>
    <w:locked/>
    <w:rsid w:val="00C05A9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C05A90"/>
    <w:rPr>
      <w:rFonts w:cs="EucrosiaUPC"/>
      <w:b/>
      <w:bCs/>
      <w:sz w:val="30"/>
      <w:szCs w:val="30"/>
      <w:lang w:val="th-TH"/>
    </w:rPr>
  </w:style>
  <w:style w:type="character" w:customStyle="1" w:styleId="Heading6Char">
    <w:name w:val="Heading 6 Char"/>
    <w:link w:val="Heading6"/>
    <w:rsid w:val="00C05A90"/>
    <w:rPr>
      <w:rFonts w:cs="EucrosiaUPC"/>
      <w:b/>
      <w:bCs/>
      <w:sz w:val="32"/>
      <w:szCs w:val="32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C05A90"/>
    <w:rPr>
      <w:rFonts w:cs="EucrosiaUPC"/>
      <w:b/>
      <w:bCs/>
      <w:sz w:val="30"/>
      <w:szCs w:val="30"/>
    </w:rPr>
  </w:style>
  <w:style w:type="paragraph" w:customStyle="1" w:styleId="IndexHeading1">
    <w:name w:val="Index Heading1"/>
    <w:aliases w:val="ixh"/>
    <w:basedOn w:val="BodyTex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rsid w:val="000E7457"/>
    <w:pPr>
      <w:spacing w:after="220"/>
    </w:pPr>
    <w:rPr>
      <w:rFonts w:cs="Times New Roman"/>
    </w:rPr>
  </w:style>
  <w:style w:type="paragraph" w:customStyle="1" w:styleId="List2i">
    <w:name w:val="List 2i"/>
    <w:aliases w:val="2i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i/>
      <w:sz w:val="22"/>
      <w:szCs w:val="20"/>
      <w:lang w:val="en-AU" w:bidi="ar-SA"/>
    </w:rPr>
  </w:style>
  <w:style w:type="paragraph" w:styleId="NoSpacing">
    <w:name w:val="No Spacing"/>
    <w:uiPriority w:val="1"/>
    <w:qFormat/>
    <w:rsid w:val="00B1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NormalIndent1">
    <w:name w:val="Normal Indent1"/>
    <w:basedOn w:val="Normal"/>
    <w:rsid w:val="00DF38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89025E"/>
    <w:rPr>
      <w:i/>
      <w:iCs/>
    </w:rPr>
  </w:style>
  <w:style w:type="paragraph" w:styleId="Revision">
    <w:name w:val="Revision"/>
    <w:hidden/>
    <w:uiPriority w:val="99"/>
    <w:semiHidden/>
    <w:rsid w:val="00E762B6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A1DDE-82F2-4B3D-AEA5-85F6E6712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TReport</Template>
  <TotalTime>0</TotalTime>
  <Pages>6</Pages>
  <Words>2137</Words>
  <Characters>8308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ซีอาร์ เชียงใหม่ (ประเทศไทย) จำกัด</vt:lpstr>
    </vt:vector>
  </TitlesOfParts>
  <Company>KPMG</Company>
  <LinksUpToDate>false</LinksUpToDate>
  <CharactersWithSpaces>10425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ซีอาร์ เชียงใหม่ (ประเทศไทย) จำกัด</dc:title>
  <dc:subject/>
  <dc:creator>wipawan_444</dc:creator>
  <cp:keywords/>
  <cp:lastModifiedBy>Somjai, Nigonyanont</cp:lastModifiedBy>
  <cp:revision>3</cp:revision>
  <cp:lastPrinted>2020-02-27T06:52:00Z</cp:lastPrinted>
  <dcterms:created xsi:type="dcterms:W3CDTF">2020-02-27T10:45:00Z</dcterms:created>
  <dcterms:modified xsi:type="dcterms:W3CDTF">2020-02-27T10:50:00Z</dcterms:modified>
</cp:coreProperties>
</file>