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2"/>
        <w:gridCol w:w="7775"/>
      </w:tblGrid>
      <w:tr w:rsidR="0070183C" w:rsidRPr="002C5644" w14:paraId="7ADF7F3C" w14:textId="77777777" w:rsidTr="00F216AE">
        <w:trPr>
          <w:tblHeader/>
        </w:trPr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3D3E00F" w14:textId="77777777" w:rsidR="0070183C" w:rsidRPr="002C5644" w:rsidRDefault="0070183C" w:rsidP="009704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619124"/>
            <w:r w:rsidRPr="002C5644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75" w:type="dxa"/>
            <w:tcBorders>
              <w:top w:val="nil"/>
              <w:left w:val="nil"/>
              <w:bottom w:val="nil"/>
              <w:right w:val="nil"/>
            </w:tcBorders>
          </w:tcPr>
          <w:p w14:paraId="32477851" w14:textId="77777777" w:rsidR="0070183C" w:rsidRPr="002C5644" w:rsidRDefault="0070183C" w:rsidP="009704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70183C" w:rsidRPr="002C5644" w14:paraId="56902A64" w14:textId="77777777" w:rsidTr="00F21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62" w:type="dxa"/>
          </w:tcPr>
          <w:p w14:paraId="6B210965" w14:textId="77777777" w:rsidR="0070183C" w:rsidRPr="002C5644" w:rsidRDefault="0070183C" w:rsidP="009704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75" w:type="dxa"/>
          </w:tcPr>
          <w:p w14:paraId="6D725768" w14:textId="77777777" w:rsidR="0070183C" w:rsidRPr="002C5644" w:rsidRDefault="0070183C" w:rsidP="009704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0183C" w:rsidRPr="002C5644" w14:paraId="2901E8B9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73B710AC" w14:textId="77777777" w:rsidR="0070183C" w:rsidRPr="002C5644" w:rsidRDefault="0070183C" w:rsidP="009704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775" w:type="dxa"/>
          </w:tcPr>
          <w:p w14:paraId="5107883A" w14:textId="77777777" w:rsidR="0070183C" w:rsidRPr="002C5644" w:rsidRDefault="0070183C" w:rsidP="009704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70183C" w:rsidRPr="002C5644" w14:paraId="0A7D6694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949B7E8" w14:textId="77777777" w:rsidR="0070183C" w:rsidRPr="002C5644" w:rsidRDefault="0070183C" w:rsidP="009704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7775" w:type="dxa"/>
          </w:tcPr>
          <w:p w14:paraId="2C2109B0" w14:textId="77777777" w:rsidR="0070183C" w:rsidRPr="002C5644" w:rsidRDefault="0070183C" w:rsidP="009704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774DE5" w:rsidRPr="002C5644" w14:paraId="3E67FBFE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07D4F3BE" w14:textId="77777777" w:rsidR="00774DE5" w:rsidRPr="002C5644" w:rsidRDefault="00C7742A" w:rsidP="00774D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775" w:type="dxa"/>
          </w:tcPr>
          <w:p w14:paraId="0F976770" w14:textId="77777777" w:rsidR="00774DE5" w:rsidRPr="002C5644" w:rsidRDefault="00774DE5" w:rsidP="00774D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465555" w:rsidRPr="002C5644" w14:paraId="4F4AA7CA" w14:textId="77777777" w:rsidTr="00CA1B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  <w:shd w:val="clear" w:color="auto" w:fill="auto"/>
          </w:tcPr>
          <w:p w14:paraId="363B23FA" w14:textId="77777777" w:rsidR="00465555" w:rsidRPr="002C5644" w:rsidRDefault="00C7742A" w:rsidP="004655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775" w:type="dxa"/>
          </w:tcPr>
          <w:p w14:paraId="15E00C75" w14:textId="77777777" w:rsidR="00465555" w:rsidRPr="002C5644" w:rsidRDefault="00465555" w:rsidP="0046555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การปรับโครงสร้างธุรกิจ</w:t>
            </w:r>
            <w:r w:rsidR="00CA7DA4" w:rsidRPr="002C56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CA7DA4" w:rsidRPr="002C564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และการปรับปรุงใหม่ปี</w:t>
            </w:r>
            <w:r w:rsidR="00485721" w:rsidRPr="002C5644">
              <w:rPr>
                <w:rFonts w:ascii="Angsana New" w:hAnsi="Angsana New" w:cs="Cordi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CA7DA4" w:rsidRPr="002C564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256</w:t>
            </w:r>
            <w:r w:rsidR="00DF6683" w:rsidRPr="002C564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AB05B4" w:rsidRPr="002C5644" w14:paraId="69256649" w14:textId="77777777" w:rsidTr="00CA1B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  <w:shd w:val="clear" w:color="auto" w:fill="auto"/>
          </w:tcPr>
          <w:p w14:paraId="7E13CE90" w14:textId="77777777" w:rsidR="00AB05B4" w:rsidRPr="002C5644" w:rsidRDefault="00C7742A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775" w:type="dxa"/>
          </w:tcPr>
          <w:p w14:paraId="58E876E0" w14:textId="77777777" w:rsidR="00AB05B4" w:rsidRPr="002C5644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B05B4" w:rsidRPr="002C5644" w14:paraId="71193058" w14:textId="77777777" w:rsidTr="00CA1B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  <w:shd w:val="clear" w:color="auto" w:fill="auto"/>
          </w:tcPr>
          <w:p w14:paraId="5AD1E279" w14:textId="77777777" w:rsidR="00AB05B4" w:rsidRPr="002C5644" w:rsidRDefault="00C7742A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775" w:type="dxa"/>
          </w:tcPr>
          <w:p w14:paraId="40EA21A3" w14:textId="77777777" w:rsidR="00AB05B4" w:rsidRPr="002C5644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AB05B4" w:rsidRPr="002C5644" w14:paraId="24FCFA7E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6E60A0C5" w14:textId="77777777" w:rsidR="00AB05B4" w:rsidRPr="002C5644" w:rsidRDefault="00C7742A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775" w:type="dxa"/>
          </w:tcPr>
          <w:p w14:paraId="0C0488B3" w14:textId="77777777" w:rsidR="00AB05B4" w:rsidRPr="002C5644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AB05B4" w:rsidRPr="002C5644" w14:paraId="5977CC90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182287D9" w14:textId="77777777" w:rsidR="00AB05B4" w:rsidRPr="002C5644" w:rsidRDefault="00C7742A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775" w:type="dxa"/>
          </w:tcPr>
          <w:p w14:paraId="7FC23BA9" w14:textId="77777777" w:rsidR="00AB05B4" w:rsidRPr="002C5644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AB05B4" w:rsidRPr="002C5644" w14:paraId="6C4C3B8E" w14:textId="77777777" w:rsidTr="00E015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62" w:type="dxa"/>
            <w:shd w:val="clear" w:color="auto" w:fill="auto"/>
          </w:tcPr>
          <w:p w14:paraId="63EF880D" w14:textId="77777777" w:rsidR="00AB05B4" w:rsidRPr="002C5644" w:rsidRDefault="00C7742A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7775" w:type="dxa"/>
          </w:tcPr>
          <w:p w14:paraId="77434F75" w14:textId="77777777" w:rsidR="00AB05B4" w:rsidRPr="002C5644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B05B4" w:rsidRPr="002C5644" w14:paraId="1C2F777E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395A0C2" w14:textId="77777777" w:rsidR="00AB05B4" w:rsidRPr="002C5644" w:rsidRDefault="00A9251D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7742A"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7775" w:type="dxa"/>
          </w:tcPr>
          <w:p w14:paraId="5E451B26" w14:textId="77777777" w:rsidR="00AB05B4" w:rsidRPr="002C5644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AB05B4" w:rsidRPr="002C5644" w14:paraId="49AE86E3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6407EBD2" w14:textId="77777777" w:rsidR="00AB05B4" w:rsidRPr="002C5644" w:rsidRDefault="00A9251D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7742A"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775" w:type="dxa"/>
          </w:tcPr>
          <w:p w14:paraId="1EEEC955" w14:textId="77777777" w:rsidR="00AB05B4" w:rsidRPr="002C5644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B05B4" w:rsidRPr="002C5644" w14:paraId="1406EDD4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7799778" w14:textId="77777777" w:rsidR="00AB05B4" w:rsidRPr="002C5644" w:rsidRDefault="00A9251D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7742A"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775" w:type="dxa"/>
          </w:tcPr>
          <w:p w14:paraId="1EB4AABE" w14:textId="77777777" w:rsidR="00AB05B4" w:rsidRPr="002C5644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สิทธิการเช่า</w:t>
            </w:r>
          </w:p>
        </w:tc>
      </w:tr>
      <w:tr w:rsidR="00AB05B4" w:rsidRPr="002C5644" w14:paraId="1A751247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68DE9755" w14:textId="77777777" w:rsidR="00AB05B4" w:rsidRPr="002C5644" w:rsidRDefault="00A9251D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7742A"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775" w:type="dxa"/>
          </w:tcPr>
          <w:p w14:paraId="3E60965C" w14:textId="77777777" w:rsidR="00AB05B4" w:rsidRPr="002C5644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AB05B4" w:rsidRPr="002C5644" w14:paraId="570D915B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184AF2E1" w14:textId="77777777" w:rsidR="00AB05B4" w:rsidRPr="002C5644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7742A"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775" w:type="dxa"/>
          </w:tcPr>
          <w:p w14:paraId="0E54675A" w14:textId="77777777" w:rsidR="00AB05B4" w:rsidRPr="002C5644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AB05B4" w:rsidRPr="002C5644" w14:paraId="6FE298E5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3E8E2999" w14:textId="77777777" w:rsidR="00AB05B4" w:rsidRPr="002C5644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7742A"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775" w:type="dxa"/>
          </w:tcPr>
          <w:p w14:paraId="6EDEAEBE" w14:textId="77777777" w:rsidR="00AB05B4" w:rsidRPr="002C5644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B05B4" w:rsidRPr="002C5644" w14:paraId="5AC1E512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63107C5B" w14:textId="77777777" w:rsidR="00AB05B4" w:rsidRPr="002C5644" w:rsidRDefault="00A9251D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7742A"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775" w:type="dxa"/>
          </w:tcPr>
          <w:p w14:paraId="0A7F8FF2" w14:textId="77777777" w:rsidR="00AB05B4" w:rsidRPr="002C5644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AB05B4" w:rsidRPr="002C5644" w14:paraId="1156B129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5B7DB92E" w14:textId="77777777" w:rsidR="00AB05B4" w:rsidRPr="002C5644" w:rsidRDefault="008E2778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7742A"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775" w:type="dxa"/>
          </w:tcPr>
          <w:p w14:paraId="01360B28" w14:textId="77777777" w:rsidR="00AB05B4" w:rsidRPr="002C5644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AB05B4" w:rsidRPr="002C5644" w14:paraId="6C201D3A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5D72B24" w14:textId="77777777" w:rsidR="00AB05B4" w:rsidRPr="002C5644" w:rsidRDefault="00284F35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7742A"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775" w:type="dxa"/>
          </w:tcPr>
          <w:p w14:paraId="6A9EE0BA" w14:textId="1E013250" w:rsidR="00AB05B4" w:rsidRPr="002C5644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="00D255B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ไม่หมุนเวียน</w:t>
            </w:r>
            <w:r w:rsidRPr="002C56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สำหรับผลประโยชน์พนักงาน</w:t>
            </w:r>
          </w:p>
        </w:tc>
      </w:tr>
      <w:tr w:rsidR="00AB05B4" w:rsidRPr="002C5644" w14:paraId="0C699CDE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270E3C39" w14:textId="77777777" w:rsidR="00AB05B4" w:rsidRPr="002C5644" w:rsidRDefault="00C7742A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7775" w:type="dxa"/>
          </w:tcPr>
          <w:p w14:paraId="68291DD0" w14:textId="77777777" w:rsidR="00AB05B4" w:rsidRPr="002C5644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AB05B4" w:rsidRPr="002C5644" w14:paraId="3AEAF2BF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AB39E21" w14:textId="77777777" w:rsidR="00AB05B4" w:rsidRPr="002C5644" w:rsidRDefault="00A9251D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7742A"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7775" w:type="dxa"/>
          </w:tcPr>
          <w:p w14:paraId="67C63BA4" w14:textId="77777777" w:rsidR="00AB05B4" w:rsidRPr="002C5644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AB05B4" w:rsidRPr="002C5644" w14:paraId="7FFD7E1C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626F6001" w14:textId="77777777" w:rsidR="00AB05B4" w:rsidRPr="002C5644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7742A"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775" w:type="dxa"/>
          </w:tcPr>
          <w:p w14:paraId="65C2DF4D" w14:textId="77777777" w:rsidR="00AB05B4" w:rsidRPr="002C5644" w:rsidRDefault="00AB05B4" w:rsidP="00AB05B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C564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="00EA10B7" w:rsidRPr="002C564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และการจำแนกรายได้ </w:t>
            </w:r>
          </w:p>
        </w:tc>
      </w:tr>
      <w:tr w:rsidR="0025044D" w:rsidRPr="002C5644" w14:paraId="4D9B0C98" w14:textId="77777777" w:rsidTr="00D00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3ADC0304" w14:textId="77777777" w:rsidR="0025044D" w:rsidRPr="002C5644" w:rsidRDefault="00A9251D" w:rsidP="002504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7742A"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775" w:type="dxa"/>
          </w:tcPr>
          <w:p w14:paraId="256C7A42" w14:textId="77777777" w:rsidR="0025044D" w:rsidRPr="002C5644" w:rsidRDefault="0025044D" w:rsidP="002504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25044D" w:rsidRPr="002C5644" w14:paraId="460159F7" w14:textId="77777777" w:rsidTr="004140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503EFC28" w14:textId="77777777" w:rsidR="0025044D" w:rsidRPr="002C5644" w:rsidRDefault="00A9251D" w:rsidP="002504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7742A"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775" w:type="dxa"/>
          </w:tcPr>
          <w:p w14:paraId="1B5C7BAD" w14:textId="77777777" w:rsidR="0025044D" w:rsidRPr="002C5644" w:rsidRDefault="0025044D" w:rsidP="002504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25044D" w:rsidRPr="002C5644" w14:paraId="53EA1D03" w14:textId="77777777" w:rsidTr="004140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3CE52276" w14:textId="77777777" w:rsidR="0025044D" w:rsidRPr="002C5644" w:rsidRDefault="00A9251D" w:rsidP="002504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7742A"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775" w:type="dxa"/>
          </w:tcPr>
          <w:p w14:paraId="3D67D884" w14:textId="77777777" w:rsidR="0025044D" w:rsidRPr="002C5644" w:rsidRDefault="0025044D" w:rsidP="002504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25044D" w:rsidRPr="002C5644" w14:paraId="3208CD49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5767ECDB" w14:textId="77777777" w:rsidR="0025044D" w:rsidRPr="002C5644" w:rsidRDefault="00A9251D" w:rsidP="002504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7742A"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775" w:type="dxa"/>
          </w:tcPr>
          <w:p w14:paraId="48F6758F" w14:textId="77777777" w:rsidR="0025044D" w:rsidRPr="002C5644" w:rsidRDefault="0025044D" w:rsidP="002504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25044D" w:rsidRPr="002C5644" w14:paraId="6997C3B6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16B8374C" w14:textId="77777777" w:rsidR="0025044D" w:rsidRPr="002C5644" w:rsidRDefault="00A9251D" w:rsidP="002504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7742A"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775" w:type="dxa"/>
          </w:tcPr>
          <w:p w14:paraId="342E26EB" w14:textId="77777777" w:rsidR="0025044D" w:rsidRPr="002C5644" w:rsidRDefault="0025044D" w:rsidP="002504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5044D" w:rsidRPr="002C5644" w14:paraId="53A1CD63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7E3BFBC0" w14:textId="77777777" w:rsidR="0025044D" w:rsidRPr="002C5644" w:rsidRDefault="008E2778" w:rsidP="002504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7742A"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775" w:type="dxa"/>
          </w:tcPr>
          <w:p w14:paraId="5E35DE66" w14:textId="77777777" w:rsidR="0025044D" w:rsidRPr="002C5644" w:rsidRDefault="0025044D" w:rsidP="002504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5044D" w:rsidRPr="002C5644" w14:paraId="73EADC3D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0151431C" w14:textId="77777777" w:rsidR="0025044D" w:rsidRPr="002C5644" w:rsidRDefault="00284F35" w:rsidP="002504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7742A"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775" w:type="dxa"/>
          </w:tcPr>
          <w:p w14:paraId="25882B1E" w14:textId="77777777" w:rsidR="0025044D" w:rsidRPr="002C5644" w:rsidRDefault="0025044D" w:rsidP="002504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25044D" w:rsidRPr="002C5644" w14:paraId="1CEC8DE7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140FFA4D" w14:textId="77777777" w:rsidR="0025044D" w:rsidRPr="002C5644" w:rsidRDefault="00C7742A" w:rsidP="002504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7775" w:type="dxa"/>
          </w:tcPr>
          <w:p w14:paraId="440207A8" w14:textId="77777777" w:rsidR="0025044D" w:rsidRPr="002C5644" w:rsidRDefault="0025044D" w:rsidP="002504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bookmarkEnd w:id="0"/>
    </w:tbl>
    <w:p w14:paraId="3A0C908A" w14:textId="77777777" w:rsidR="00AB3746" w:rsidRPr="002C5644" w:rsidRDefault="009F3F72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both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br w:type="page"/>
      </w:r>
      <w:r w:rsidR="005208F4" w:rsidRPr="002C5644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F11CBC3" w14:textId="77777777" w:rsidR="00AB3746" w:rsidRPr="002C5644" w:rsidRDefault="00AB3746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rPr>
          <w:rFonts w:ascii="Angsana New" w:hAnsi="Angsana New"/>
          <w:sz w:val="30"/>
          <w:szCs w:val="30"/>
        </w:rPr>
      </w:pPr>
    </w:p>
    <w:p w14:paraId="38C2B236" w14:textId="77777777" w:rsidR="000A25F0" w:rsidRPr="002C5644" w:rsidRDefault="005208F4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51"/>
        <w:jc w:val="both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งบการเงิน</w:t>
      </w:r>
      <w:r w:rsidRPr="002C5644">
        <w:rPr>
          <w:rFonts w:ascii="Angsana New" w:hAnsi="Angsana New" w:hint="cs"/>
          <w:sz w:val="30"/>
          <w:szCs w:val="30"/>
          <w:cs/>
        </w:rPr>
        <w:t>นี้</w:t>
      </w:r>
      <w:r w:rsidRPr="002C5644">
        <w:rPr>
          <w:rFonts w:ascii="Angsana New" w:hAnsi="Angsana New"/>
          <w:sz w:val="30"/>
          <w:szCs w:val="30"/>
          <w:cs/>
        </w:rPr>
        <w:t>ได้รับอนุมัติ</w:t>
      </w:r>
      <w:r w:rsidRPr="002C5644">
        <w:rPr>
          <w:rFonts w:ascii="Angsana New" w:hAnsi="Angsana New" w:hint="cs"/>
          <w:sz w:val="30"/>
          <w:szCs w:val="30"/>
          <w:cs/>
        </w:rPr>
        <w:t>ให้ออกงบการเงิน</w:t>
      </w:r>
      <w:r w:rsidRPr="002C5644">
        <w:rPr>
          <w:rFonts w:ascii="Angsana New" w:hAnsi="Angsana New"/>
          <w:sz w:val="30"/>
          <w:szCs w:val="30"/>
          <w:cs/>
        </w:rPr>
        <w:t>จาก</w:t>
      </w:r>
      <w:r w:rsidR="00442BC6" w:rsidRPr="002C5644">
        <w:rPr>
          <w:rFonts w:ascii="Angsana New" w:hAnsi="Angsana New" w:hint="cs"/>
          <w:sz w:val="30"/>
          <w:szCs w:val="30"/>
          <w:cs/>
        </w:rPr>
        <w:t>คณะ</w:t>
      </w:r>
      <w:r w:rsidRPr="002C5644">
        <w:rPr>
          <w:rFonts w:ascii="Angsana New" w:hAnsi="Angsana New"/>
          <w:sz w:val="30"/>
          <w:szCs w:val="30"/>
          <w:cs/>
        </w:rPr>
        <w:t>กรรมการเมื่อ</w:t>
      </w:r>
      <w:r w:rsidRPr="002C5644">
        <w:rPr>
          <w:rFonts w:ascii="Angsana New" w:hAnsi="Angsana New" w:hint="cs"/>
          <w:sz w:val="30"/>
          <w:szCs w:val="30"/>
          <w:cs/>
        </w:rPr>
        <w:t>วันที่</w:t>
      </w:r>
      <w:r w:rsidR="00CB27CB" w:rsidRPr="002C5644">
        <w:rPr>
          <w:rFonts w:ascii="Angsana New" w:hAnsi="Angsana New"/>
          <w:sz w:val="30"/>
          <w:szCs w:val="30"/>
        </w:rPr>
        <w:t xml:space="preserve"> 27 </w:t>
      </w:r>
      <w:r w:rsidR="00CB27CB" w:rsidRPr="002C5644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BA4932" w:rsidRPr="002C5644">
        <w:rPr>
          <w:rFonts w:ascii="Angsana New" w:hAnsi="Angsana New"/>
          <w:sz w:val="30"/>
          <w:szCs w:val="30"/>
        </w:rPr>
        <w:t>2563</w:t>
      </w:r>
    </w:p>
    <w:p w14:paraId="203B8834" w14:textId="77777777" w:rsidR="00AB3746" w:rsidRPr="002C5644" w:rsidRDefault="00AB3746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26E4EA6A" w14:textId="77777777" w:rsidR="00AB3746" w:rsidRPr="002C5644" w:rsidRDefault="00AB3746" w:rsidP="00E576D7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3701AED6" w14:textId="77777777" w:rsidR="00AB3746" w:rsidRPr="002C5644" w:rsidRDefault="00AB3746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both"/>
        <w:rPr>
          <w:rFonts w:ascii="Angsana New" w:hAnsi="Angsana New"/>
          <w:sz w:val="30"/>
          <w:szCs w:val="30"/>
        </w:rPr>
      </w:pPr>
    </w:p>
    <w:p w14:paraId="569D28C6" w14:textId="77020A5E" w:rsidR="00AB3746" w:rsidRPr="002C5644" w:rsidRDefault="00F76704" w:rsidP="00D25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บริษัท แอสเสท เวิรด์</w:t>
      </w:r>
      <w:r w:rsidR="00F55551" w:rsidRPr="002C5644">
        <w:rPr>
          <w:rFonts w:ascii="Angsana New" w:hAnsi="Angsana New"/>
          <w:sz w:val="30"/>
          <w:szCs w:val="30"/>
          <w:cs/>
        </w:rPr>
        <w:t xml:space="preserve"> </w:t>
      </w:r>
      <w:r w:rsidR="0039136C" w:rsidRPr="002C5644">
        <w:rPr>
          <w:rFonts w:ascii="Angsana New" w:hAnsi="Angsana New" w:hint="cs"/>
          <w:sz w:val="30"/>
          <w:szCs w:val="30"/>
          <w:cs/>
        </w:rPr>
        <w:t xml:space="preserve">คอร์ป </w:t>
      </w:r>
      <w:r w:rsidR="00F55551" w:rsidRPr="002C5644">
        <w:rPr>
          <w:rFonts w:ascii="Angsana New" w:hAnsi="Angsana New"/>
          <w:sz w:val="30"/>
          <w:szCs w:val="30"/>
          <w:cs/>
        </w:rPr>
        <w:t>จำกัด</w:t>
      </w:r>
      <w:r w:rsidR="00442BC6" w:rsidRPr="002C5644">
        <w:rPr>
          <w:rFonts w:ascii="Angsana New" w:hAnsi="Angsana New"/>
          <w:sz w:val="30"/>
          <w:szCs w:val="30"/>
        </w:rPr>
        <w:t xml:space="preserve"> (</w:t>
      </w:r>
      <w:r w:rsidR="00442BC6" w:rsidRPr="002C5644">
        <w:rPr>
          <w:rFonts w:ascii="Angsana New" w:hAnsi="Angsana New" w:hint="cs"/>
          <w:sz w:val="30"/>
          <w:szCs w:val="30"/>
          <w:cs/>
        </w:rPr>
        <w:t>มหาชน)</w:t>
      </w:r>
      <w:r w:rsidR="001600DF" w:rsidRPr="002C5644">
        <w:rPr>
          <w:rFonts w:ascii="Angsana New" w:hAnsi="Angsana New"/>
          <w:sz w:val="30"/>
          <w:szCs w:val="30"/>
        </w:rPr>
        <w:t xml:space="preserve"> </w:t>
      </w:r>
      <w:r w:rsidR="00D62A78" w:rsidRPr="002C5644">
        <w:rPr>
          <w:rFonts w:ascii="Angsana New" w:hAnsi="Angsana New"/>
          <w:sz w:val="30"/>
          <w:szCs w:val="30"/>
        </w:rPr>
        <w:t>“</w:t>
      </w:r>
      <w:r w:rsidR="00D62A78" w:rsidRPr="002C5644">
        <w:rPr>
          <w:rFonts w:ascii="Angsana New" w:hAnsi="Angsana New"/>
          <w:sz w:val="30"/>
          <w:szCs w:val="30"/>
          <w:cs/>
        </w:rPr>
        <w:t>บริษัท</w:t>
      </w:r>
      <w:r w:rsidR="00D62A78" w:rsidRPr="002C5644">
        <w:rPr>
          <w:rFonts w:ascii="Angsana New" w:hAnsi="Angsana New"/>
          <w:sz w:val="30"/>
          <w:szCs w:val="30"/>
        </w:rPr>
        <w:t xml:space="preserve">” </w:t>
      </w:r>
      <w:r w:rsidR="00D62A78" w:rsidRPr="002C5644">
        <w:rPr>
          <w:rFonts w:ascii="Angsana New" w:hAnsi="Angsana New" w:hint="cs"/>
          <w:sz w:val="30"/>
          <w:szCs w:val="30"/>
          <w:cs/>
        </w:rPr>
        <w:t>เป็นนิติบุคคลที่จัดตั้ง</w:t>
      </w:r>
      <w:r w:rsidR="00592A73" w:rsidRPr="002C5644">
        <w:rPr>
          <w:rFonts w:ascii="Angsana New" w:hAnsi="Angsana New" w:hint="cs"/>
          <w:sz w:val="30"/>
          <w:szCs w:val="30"/>
          <w:cs/>
        </w:rPr>
        <w:t>ขึ้น</w:t>
      </w:r>
      <w:r w:rsidR="00D62A78" w:rsidRPr="002C5644">
        <w:rPr>
          <w:rFonts w:ascii="Angsana New" w:hAnsi="Angsana New"/>
          <w:sz w:val="30"/>
          <w:szCs w:val="30"/>
          <w:cs/>
        </w:rPr>
        <w:t>ในประเทศ</w:t>
      </w:r>
      <w:r w:rsidR="001D2D67" w:rsidRPr="002C5644">
        <w:rPr>
          <w:rFonts w:ascii="Angsana New" w:hAnsi="Angsana New" w:hint="cs"/>
          <w:sz w:val="30"/>
          <w:szCs w:val="30"/>
          <w:cs/>
        </w:rPr>
        <w:t>ไทย</w:t>
      </w:r>
      <w:r w:rsidR="00A70076" w:rsidRPr="002C5644">
        <w:rPr>
          <w:rFonts w:ascii="Angsana New" w:hAnsi="Angsana New"/>
          <w:sz w:val="30"/>
          <w:szCs w:val="30"/>
        </w:rPr>
        <w:t xml:space="preserve"> </w:t>
      </w:r>
      <w:r w:rsidR="00A86A23" w:rsidRPr="002C5644">
        <w:rPr>
          <w:rFonts w:ascii="Angsana New" w:hAnsi="Angsana New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A86A23" w:rsidRPr="002C5644">
        <w:rPr>
          <w:rFonts w:ascii="Angsana New" w:hAnsi="Angsana New" w:hint="cs"/>
          <w:sz w:val="30"/>
          <w:szCs w:val="30"/>
          <w:cs/>
        </w:rPr>
        <w:t xml:space="preserve"> </w:t>
      </w:r>
      <w:bookmarkStart w:id="1" w:name="_Hlk24672387"/>
      <w:r w:rsidR="0015042B" w:rsidRPr="002C564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5042B" w:rsidRPr="002C5644">
        <w:rPr>
          <w:rFonts w:ascii="Angsana New" w:hAnsi="Angsana New"/>
          <w:sz w:val="30"/>
          <w:szCs w:val="30"/>
        </w:rPr>
        <w:t>10</w:t>
      </w:r>
      <w:r w:rsidR="0015042B" w:rsidRPr="002C5644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15042B" w:rsidRPr="002C5644">
        <w:rPr>
          <w:rFonts w:ascii="Angsana New" w:hAnsi="Angsana New"/>
          <w:sz w:val="30"/>
          <w:szCs w:val="30"/>
        </w:rPr>
        <w:t>25</w:t>
      </w:r>
      <w:r w:rsidR="0015042B" w:rsidRPr="002C5644">
        <w:rPr>
          <w:rFonts w:ascii="Angsana New" w:hAnsi="Angsana New" w:hint="cs"/>
          <w:sz w:val="30"/>
          <w:szCs w:val="30"/>
          <w:cs/>
        </w:rPr>
        <w:t>62</w:t>
      </w:r>
      <w:r w:rsidR="00A86A23" w:rsidRPr="002C5644">
        <w:rPr>
          <w:rFonts w:ascii="Angsana New" w:hAnsi="Angsana New"/>
          <w:sz w:val="30"/>
          <w:szCs w:val="30"/>
          <w:cs/>
        </w:rPr>
        <w:t>โดยมีที่อยู่จดทะเบียน</w:t>
      </w:r>
      <w:bookmarkStart w:id="2" w:name="_Hlk24672360"/>
      <w:r w:rsidR="00A86A23" w:rsidRPr="002C5644">
        <w:rPr>
          <w:rFonts w:ascii="Angsana New" w:hAnsi="Angsana New"/>
          <w:sz w:val="30"/>
          <w:szCs w:val="30"/>
          <w:cs/>
        </w:rPr>
        <w:t>ของบริษัท</w:t>
      </w:r>
      <w:bookmarkEnd w:id="1"/>
      <w:bookmarkEnd w:id="2"/>
      <w:r w:rsidR="00A86A23" w:rsidRPr="002C5644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A70076" w:rsidRPr="002C5644">
        <w:rPr>
          <w:rFonts w:ascii="Angsana New" w:hAnsi="Angsana New"/>
          <w:sz w:val="30"/>
          <w:szCs w:val="30"/>
        </w:rPr>
        <w:t>1</w:t>
      </w:r>
      <w:r w:rsidR="00D62A78" w:rsidRPr="002C5644">
        <w:rPr>
          <w:rFonts w:ascii="Angsana New" w:hAnsi="Angsana New"/>
          <w:sz w:val="30"/>
          <w:szCs w:val="30"/>
          <w:cs/>
        </w:rPr>
        <w:t xml:space="preserve"> </w:t>
      </w:r>
      <w:r w:rsidR="00D255BF">
        <w:rPr>
          <w:rFonts w:ascii="Angsana New" w:hAnsi="Angsana New" w:hint="cs"/>
          <w:sz w:val="30"/>
          <w:szCs w:val="30"/>
          <w:cs/>
        </w:rPr>
        <w:t xml:space="preserve"> </w:t>
      </w:r>
      <w:r w:rsidR="00A70076" w:rsidRPr="002C5644">
        <w:rPr>
          <w:rFonts w:ascii="Angsana New" w:hAnsi="Angsana New" w:hint="cs"/>
          <w:sz w:val="30"/>
          <w:szCs w:val="30"/>
          <w:cs/>
        </w:rPr>
        <w:t xml:space="preserve">อาคารเอ็มไพร์ทาวเวอร์ </w:t>
      </w:r>
      <w:r w:rsidR="001D2D67" w:rsidRPr="002C5644">
        <w:rPr>
          <w:rFonts w:ascii="Angsana New" w:hAnsi="Angsana New" w:hint="cs"/>
          <w:sz w:val="30"/>
          <w:szCs w:val="30"/>
          <w:cs/>
        </w:rPr>
        <w:t xml:space="preserve">ชั้น </w:t>
      </w:r>
      <w:r w:rsidR="008221F4" w:rsidRPr="002C5644">
        <w:rPr>
          <w:rFonts w:ascii="Angsana New" w:hAnsi="Angsana New"/>
          <w:sz w:val="30"/>
          <w:szCs w:val="30"/>
        </w:rPr>
        <w:t>56</w:t>
      </w:r>
      <w:r w:rsidR="00C82062" w:rsidRPr="002C5644">
        <w:rPr>
          <w:rFonts w:ascii="Angsana New" w:hAnsi="Angsana New"/>
          <w:sz w:val="30"/>
          <w:szCs w:val="30"/>
        </w:rPr>
        <w:t xml:space="preserve"> </w:t>
      </w:r>
      <w:r w:rsidR="009925EE" w:rsidRPr="002C5644">
        <w:rPr>
          <w:rFonts w:ascii="Angsana New" w:hAnsi="Angsana New" w:hint="cs"/>
          <w:sz w:val="30"/>
          <w:szCs w:val="30"/>
          <w:cs/>
        </w:rPr>
        <w:t xml:space="preserve">ถนนสาทรใต้ </w:t>
      </w:r>
      <w:r w:rsidR="001D2D67" w:rsidRPr="002C5644">
        <w:rPr>
          <w:rFonts w:ascii="Angsana New" w:hAnsi="Angsana New" w:hint="cs"/>
          <w:sz w:val="30"/>
          <w:szCs w:val="30"/>
          <w:cs/>
        </w:rPr>
        <w:t>แขวง</w:t>
      </w:r>
      <w:r w:rsidR="009925EE" w:rsidRPr="002C5644">
        <w:rPr>
          <w:rFonts w:ascii="Angsana New" w:hAnsi="Angsana New" w:hint="cs"/>
          <w:sz w:val="30"/>
          <w:szCs w:val="30"/>
          <w:cs/>
        </w:rPr>
        <w:t>ยานนาวา เขตสาทร กรุงเทพมหานคร</w:t>
      </w:r>
    </w:p>
    <w:p w14:paraId="66321662" w14:textId="77777777" w:rsidR="00464295" w:rsidRPr="002C5644" w:rsidRDefault="00464295" w:rsidP="00464295">
      <w:pPr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26043A09" w14:textId="203D4FC4" w:rsidR="00DB2C83" w:rsidRDefault="00464295" w:rsidP="00DB2C83">
      <w:pPr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bookmarkStart w:id="3" w:name="_Hlk32174630"/>
      <w:r w:rsidRPr="002C5644">
        <w:rPr>
          <w:rFonts w:ascii="Angsana New" w:hAnsi="Angsana New"/>
          <w:sz w:val="30"/>
          <w:szCs w:val="30"/>
          <w:cs/>
        </w:rPr>
        <w:t>ผู้ถือหุ้นรายใหญ่ของบริษัท</w:t>
      </w:r>
      <w:r w:rsidR="00D255BF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2C5644">
        <w:rPr>
          <w:rFonts w:ascii="Angsana New" w:hAnsi="Angsana New" w:hint="cs"/>
          <w:sz w:val="30"/>
          <w:szCs w:val="30"/>
          <w:cs/>
        </w:rPr>
        <w:t xml:space="preserve"> ได้แก่ กลุ่มสิริวัฒนภักดี </w:t>
      </w:r>
      <w:r w:rsidR="007E45E5" w:rsidRPr="002C5644">
        <w:rPr>
          <w:rFonts w:ascii="Angsana New" w:hAnsi="Angsana New"/>
          <w:sz w:val="30"/>
          <w:szCs w:val="30"/>
        </w:rPr>
        <w:t>(</w:t>
      </w:r>
      <w:r w:rsidRPr="002C5644">
        <w:rPr>
          <w:rFonts w:ascii="Angsana New" w:hAnsi="Angsana New" w:hint="cs"/>
          <w:sz w:val="30"/>
          <w:szCs w:val="30"/>
          <w:cs/>
        </w:rPr>
        <w:t xml:space="preserve">ถือหุ้นร้อยละ </w:t>
      </w:r>
      <w:r w:rsidR="00C90494" w:rsidRPr="002C5644">
        <w:rPr>
          <w:rFonts w:ascii="Angsana New" w:hAnsi="Angsana New"/>
          <w:sz w:val="30"/>
          <w:szCs w:val="30"/>
        </w:rPr>
        <w:t>4</w:t>
      </w:r>
      <w:r w:rsidR="00B069EA">
        <w:rPr>
          <w:rFonts w:ascii="Angsana New" w:hAnsi="Angsana New"/>
          <w:sz w:val="30"/>
          <w:szCs w:val="30"/>
        </w:rPr>
        <w:t>9.</w:t>
      </w:r>
      <w:r w:rsidR="00851600">
        <w:rPr>
          <w:rFonts w:ascii="Angsana New" w:hAnsi="Angsana New"/>
          <w:sz w:val="30"/>
          <w:szCs w:val="30"/>
        </w:rPr>
        <w:t>69</w:t>
      </w:r>
      <w:r w:rsidR="007E45E5" w:rsidRPr="002C5644">
        <w:rPr>
          <w:rFonts w:ascii="Angsana New" w:hAnsi="Angsana New"/>
          <w:sz w:val="30"/>
          <w:szCs w:val="30"/>
        </w:rPr>
        <w:t>)</w:t>
      </w:r>
      <w:r w:rsidRPr="002C5644">
        <w:rPr>
          <w:rFonts w:ascii="Angsana New" w:hAnsi="Angsana New" w:hint="cs"/>
          <w:sz w:val="30"/>
          <w:szCs w:val="30"/>
          <w:cs/>
        </w:rPr>
        <w:t xml:space="preserve"> และบริษัท</w:t>
      </w:r>
      <w:r w:rsidR="007E45E5"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 xml:space="preserve">ทีซีซี กรุ๊ป อินเตอร์เนชั่นแนล ลิมิเต็ด ซึ่งเป็นนิติบุคคลที่จัดตั้งขึ้นในหมู่เกาะบริติชเวอร์จิน </w:t>
      </w:r>
      <w:r w:rsidR="007E45E5" w:rsidRPr="002C5644">
        <w:rPr>
          <w:rFonts w:ascii="Angsana New" w:hAnsi="Angsana New"/>
          <w:sz w:val="30"/>
          <w:szCs w:val="30"/>
        </w:rPr>
        <w:t>(</w:t>
      </w:r>
      <w:r w:rsidRPr="002C5644">
        <w:rPr>
          <w:rFonts w:ascii="Angsana New" w:hAnsi="Angsana New" w:hint="cs"/>
          <w:sz w:val="30"/>
          <w:szCs w:val="30"/>
          <w:cs/>
        </w:rPr>
        <w:t xml:space="preserve">ถือหุ้นร้อยละ </w:t>
      </w:r>
      <w:r w:rsidR="00B069EA">
        <w:rPr>
          <w:rFonts w:ascii="Angsana New" w:hAnsi="Angsana New"/>
          <w:sz w:val="30"/>
          <w:szCs w:val="30"/>
        </w:rPr>
        <w:t>2</w:t>
      </w:r>
      <w:r w:rsidR="00851600">
        <w:rPr>
          <w:rFonts w:ascii="Angsana New" w:hAnsi="Angsana New"/>
          <w:sz w:val="30"/>
          <w:szCs w:val="30"/>
        </w:rPr>
        <w:t>7.09</w:t>
      </w:r>
      <w:r w:rsidR="007E45E5" w:rsidRPr="002C5644">
        <w:rPr>
          <w:rFonts w:ascii="Angsana New" w:hAnsi="Angsana New"/>
          <w:sz w:val="30"/>
          <w:szCs w:val="30"/>
        </w:rPr>
        <w:t>)</w:t>
      </w:r>
      <w:r w:rsidRPr="002C5644">
        <w:rPr>
          <w:rFonts w:ascii="Angsana New" w:hAnsi="Angsana New" w:hint="cs"/>
          <w:sz w:val="30"/>
          <w:szCs w:val="30"/>
          <w:cs/>
        </w:rPr>
        <w:t xml:space="preserve"> </w:t>
      </w:r>
    </w:p>
    <w:bookmarkEnd w:id="3"/>
    <w:p w14:paraId="4811BECD" w14:textId="77777777" w:rsidR="00DB2C83" w:rsidRDefault="00DB2C83" w:rsidP="00DB2C83">
      <w:pPr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21216D26" w14:textId="5861BD98" w:rsidR="00D255BF" w:rsidRPr="002C5644" w:rsidRDefault="00D255BF" w:rsidP="00044156">
      <w:pPr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บริษัทดำเนินธุรกิจหลักเกี่ยวกับกิจกรรมลงทุน และ</w:t>
      </w:r>
      <w:r w:rsidR="00DB2C83" w:rsidRPr="00DB2C83">
        <w:rPr>
          <w:rFonts w:ascii="Angsana New" w:hAnsi="Angsana New"/>
          <w:sz w:val="30"/>
          <w:szCs w:val="30"/>
          <w:cs/>
        </w:rPr>
        <w:t>การให้บริการการบริหารงาน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กลุ่มบริษัทดำเนินธุรกิจหลักเกี่ยวกับโรงแรม และบริการที่เกี่ยวข้อง และการ</w:t>
      </w:r>
      <w:r w:rsidR="00DB2C83" w:rsidRPr="00DB2C83">
        <w:rPr>
          <w:rFonts w:ascii="Angsana New" w:hAnsi="Angsana New"/>
          <w:sz w:val="30"/>
          <w:szCs w:val="30"/>
          <w:cs/>
        </w:rPr>
        <w:t>ให้เช่าและให้บริการอาคารพาณิชยกรรม</w:t>
      </w:r>
      <w:r w:rsidR="00DB2C8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โดยรายละเอียดของ</w:t>
      </w:r>
      <w:r w:rsidR="00E47A69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บริษัทย่อย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ได้เปิดเผยไว้ในหมายเหตุ</w:t>
      </w:r>
      <w:r w:rsidR="00BF0C77">
        <w:rPr>
          <w:rFonts w:ascii="Angsana New" w:hAnsi="Angsana New" w:hint="cs"/>
          <w:sz w:val="30"/>
          <w:szCs w:val="30"/>
          <w:cs/>
        </w:rPr>
        <w:t>ข้อ</w:t>
      </w:r>
      <w:r>
        <w:rPr>
          <w:rFonts w:ascii="Angsana New" w:hAnsi="Angsana New"/>
          <w:sz w:val="30"/>
          <w:szCs w:val="30"/>
        </w:rPr>
        <w:t xml:space="preserve"> 9</w:t>
      </w:r>
    </w:p>
    <w:p w14:paraId="6C36A411" w14:textId="77777777" w:rsidR="00044156" w:rsidRPr="002C5644" w:rsidRDefault="00044156" w:rsidP="00044156">
      <w:pPr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688623BC" w14:textId="77777777" w:rsidR="00C9411A" w:rsidRPr="002C5644" w:rsidRDefault="00AB3746" w:rsidP="00E47A6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2C5644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7D15CCDE" w14:textId="77777777" w:rsidR="007847D5" w:rsidRPr="002C5644" w:rsidRDefault="007847D5" w:rsidP="007847D5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8615E3A" w14:textId="77777777" w:rsidR="0025044D" w:rsidRPr="002C5644" w:rsidRDefault="0025044D" w:rsidP="0025044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5A68C164" w14:textId="77777777" w:rsidR="0025044D" w:rsidRPr="002C5644" w:rsidRDefault="0025044D" w:rsidP="002504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FD00FDC" w14:textId="5F0E0799" w:rsidR="00663760" w:rsidRPr="002C5644" w:rsidRDefault="0025044D" w:rsidP="00EA1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งบการเงิน</w:t>
      </w:r>
      <w:r w:rsidRPr="002C5644">
        <w:rPr>
          <w:rFonts w:ascii="Angsana New" w:hAnsi="Angsana New" w:hint="cs"/>
          <w:sz w:val="30"/>
          <w:szCs w:val="30"/>
          <w:cs/>
        </w:rPr>
        <w:t>นี้</w:t>
      </w:r>
      <w:r w:rsidRPr="002C5644">
        <w:rPr>
          <w:rFonts w:ascii="Angsana New" w:hAnsi="Angsana New"/>
          <w:sz w:val="30"/>
          <w:szCs w:val="30"/>
          <w:cs/>
        </w:rPr>
        <w:t>จัดทำขึ้นตาม</w:t>
      </w:r>
      <w:r w:rsidRPr="002C5644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2C564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2D1714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2C5644">
        <w:rPr>
          <w:rFonts w:ascii="Angsana New" w:hAnsi="Angsana New" w:hint="cs"/>
          <w:sz w:val="30"/>
          <w:szCs w:val="30"/>
          <w:cs/>
        </w:rPr>
        <w:t xml:space="preserve">ฯ </w:t>
      </w:r>
      <w:r w:rsidR="00663760" w:rsidRPr="002C5644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38465B7D" w14:textId="77777777" w:rsidR="005E6A6B" w:rsidRPr="00D950B8" w:rsidRDefault="005E6A6B" w:rsidP="00EA1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EA4D5" w14:textId="0E47826F" w:rsidR="00F17952" w:rsidRPr="00D950B8" w:rsidRDefault="0025044D" w:rsidP="00F1795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950B8">
        <w:rPr>
          <w:rFonts w:asciiTheme="majorBidi" w:hAnsiTheme="majorBidi" w:cstheme="majorBidi"/>
          <w:spacing w:val="-2"/>
          <w:sz w:val="30"/>
          <w:szCs w:val="30"/>
          <w:cs/>
        </w:rPr>
        <w:t>มาตรฐานการรายงานทางการเงินหลายฉบับ</w:t>
      </w:r>
      <w:r w:rsidR="00B3263F" w:rsidRPr="00D950B8">
        <w:rPr>
          <w:rFonts w:asciiTheme="majorBidi" w:hAnsiTheme="majorBidi" w:cstheme="majorBidi"/>
          <w:spacing w:val="-2"/>
          <w:sz w:val="30"/>
          <w:szCs w:val="30"/>
          <w:cs/>
        </w:rPr>
        <w:t>ได้มีการ</w:t>
      </w:r>
      <w:r w:rsidR="00A57AB1" w:rsidRPr="00D950B8">
        <w:rPr>
          <w:rFonts w:asciiTheme="majorBidi" w:hAnsiTheme="majorBidi" w:cstheme="majorBidi"/>
          <w:spacing w:val="-2"/>
          <w:sz w:val="30"/>
          <w:szCs w:val="30"/>
          <w:cs/>
        </w:rPr>
        <w:t>อ</w:t>
      </w:r>
      <w:r w:rsidR="00B3263F" w:rsidRPr="00D950B8">
        <w:rPr>
          <w:rFonts w:asciiTheme="majorBidi" w:hAnsiTheme="majorBidi" w:cstheme="majorBidi"/>
          <w:spacing w:val="-2"/>
          <w:sz w:val="30"/>
          <w:szCs w:val="30"/>
          <w:cs/>
        </w:rPr>
        <w:t>อกและปรับปรุงใหม่</w:t>
      </w:r>
      <w:r w:rsidRPr="00D950B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ซึ่งมีผลบังคับใช้ตั้งแต่รอบระยะเวลาบัญชี</w:t>
      </w:r>
      <w:r w:rsidRPr="00D950B8">
        <w:rPr>
          <w:rFonts w:asciiTheme="majorBidi" w:hAnsiTheme="majorBidi" w:cstheme="majorBidi"/>
          <w:spacing w:val="-4"/>
          <w:sz w:val="30"/>
          <w:szCs w:val="30"/>
          <w:cs/>
        </w:rPr>
        <w:t>ที่เริ่มในหรือหลังวันที่</w:t>
      </w:r>
      <w:r w:rsidRPr="00D950B8">
        <w:rPr>
          <w:rFonts w:asciiTheme="majorBidi" w:hAnsiTheme="majorBidi" w:cstheme="majorBidi"/>
          <w:spacing w:val="-4"/>
          <w:sz w:val="30"/>
          <w:szCs w:val="30"/>
        </w:rPr>
        <w:t xml:space="preserve"> 1 </w:t>
      </w:r>
      <w:r w:rsidRPr="00D950B8">
        <w:rPr>
          <w:rFonts w:asciiTheme="majorBidi" w:hAnsiTheme="majorBidi" w:cstheme="majorBidi"/>
          <w:spacing w:val="-4"/>
          <w:sz w:val="30"/>
          <w:szCs w:val="30"/>
          <w:cs/>
        </w:rPr>
        <w:t>มกราคม 256</w:t>
      </w:r>
      <w:r w:rsidR="00663760" w:rsidRPr="00D950B8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D950B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950B8">
        <w:rPr>
          <w:rFonts w:asciiTheme="majorBidi" w:hAnsiTheme="majorBidi" w:cstheme="majorBidi"/>
          <w:spacing w:val="-4"/>
          <w:sz w:val="30"/>
          <w:szCs w:val="30"/>
          <w:cs/>
        </w:rPr>
        <w:t>การถือปฏิบัติตามมาตรฐานการรายงานทางการเงินที่ออกและปรับปรุงใหม่นั้น</w:t>
      </w:r>
      <w:r w:rsidR="00C82062" w:rsidRPr="00D950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950B8">
        <w:rPr>
          <w:rFonts w:asciiTheme="majorBidi" w:hAnsiTheme="majorBidi" w:cstheme="majorBidi"/>
          <w:sz w:val="30"/>
          <w:szCs w:val="30"/>
          <w:cs/>
        </w:rPr>
        <w:t>มีผลให้เกิดการเปลี่ยนแปลงนโยบายการบัญชีของกลุ่มบริษัท</w:t>
      </w:r>
      <w:r w:rsidR="00A33572" w:rsidRPr="00D950B8">
        <w:rPr>
          <w:rFonts w:asciiTheme="majorBidi" w:hAnsiTheme="majorBidi" w:cstheme="majorBidi"/>
          <w:sz w:val="30"/>
          <w:szCs w:val="30"/>
          <w:cs/>
          <w:lang w:bidi="th-TH"/>
        </w:rPr>
        <w:t>ซึ่งไม่มีผลกระทบ</w:t>
      </w:r>
      <w:r w:rsidR="00A33572" w:rsidRPr="00D950B8">
        <w:rPr>
          <w:rFonts w:asciiTheme="majorBidi" w:hAnsiTheme="majorBidi" w:cstheme="majorBidi"/>
          <w:sz w:val="30"/>
          <w:szCs w:val="30"/>
          <w:cs/>
          <w:lang w:val="en-US" w:bidi="th-TH"/>
        </w:rPr>
        <w:t>อย่าง</w:t>
      </w:r>
      <w:r w:rsidR="00A33572" w:rsidRPr="00D950B8">
        <w:rPr>
          <w:rFonts w:asciiTheme="majorBidi" w:hAnsiTheme="majorBidi" w:cstheme="majorBidi"/>
          <w:sz w:val="30"/>
          <w:szCs w:val="30"/>
          <w:cs/>
          <w:lang w:bidi="th-TH"/>
        </w:rPr>
        <w:t>มีสาระสำคัญต่องบการเงินของกลุ่มบริษัท ทั้งนี้กลุ่มบริษัทได้ปฏิบัติตามมาตรฐานการรายงานทางการเงิน</w:t>
      </w:r>
      <w:r w:rsidR="00A33572" w:rsidRPr="00D950B8">
        <w:rPr>
          <w:rFonts w:asciiTheme="majorBidi" w:hAnsiTheme="majorBidi" w:cstheme="majorBidi"/>
          <w:sz w:val="30"/>
          <w:szCs w:val="30"/>
        </w:rPr>
        <w:t xml:space="preserve"> </w:t>
      </w:r>
      <w:r w:rsidR="00A33572" w:rsidRPr="00D950B8">
        <w:rPr>
          <w:rFonts w:asciiTheme="majorBidi" w:hAnsiTheme="majorBidi" w:cstheme="majorBidi"/>
          <w:sz w:val="30"/>
          <w:szCs w:val="30"/>
          <w:cs/>
          <w:lang w:bidi="th-TH"/>
        </w:rPr>
        <w:t>ฉบับที่</w:t>
      </w:r>
      <w:r w:rsidR="00A33572" w:rsidRPr="00D950B8">
        <w:rPr>
          <w:rFonts w:asciiTheme="majorBidi" w:hAnsiTheme="majorBidi" w:cstheme="majorBidi"/>
          <w:sz w:val="30"/>
          <w:szCs w:val="30"/>
        </w:rPr>
        <w:t xml:space="preserve"> 15 </w:t>
      </w:r>
      <w:r w:rsidR="00A33572" w:rsidRPr="00D950B8">
        <w:rPr>
          <w:rFonts w:asciiTheme="majorBidi" w:hAnsiTheme="majorBidi" w:cstheme="majorBidi"/>
          <w:sz w:val="30"/>
          <w:szCs w:val="30"/>
          <w:cs/>
          <w:lang w:bidi="th-TH"/>
        </w:rPr>
        <w:t>เรื่อง</w:t>
      </w:r>
      <w:r w:rsidR="00A33572" w:rsidRPr="00D950B8">
        <w:rPr>
          <w:rFonts w:asciiTheme="majorBidi" w:hAnsiTheme="majorBidi" w:cstheme="majorBidi"/>
          <w:sz w:val="30"/>
          <w:szCs w:val="30"/>
        </w:rPr>
        <w:t xml:space="preserve"> </w:t>
      </w:r>
      <w:r w:rsidR="00A33572" w:rsidRPr="00D950B8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รายได้จากสัญญาที่ทำกับลูกค้า</w:t>
      </w:r>
      <w:r w:rsidR="00A33572" w:rsidRPr="00D950B8">
        <w:rPr>
          <w:rFonts w:asciiTheme="majorBidi" w:hAnsiTheme="majorBidi" w:cstheme="majorBidi"/>
          <w:sz w:val="30"/>
          <w:szCs w:val="30"/>
        </w:rPr>
        <w:t xml:space="preserve"> (“TFRS 15”) </w:t>
      </w:r>
      <w:r w:rsidR="00A33572" w:rsidRPr="00D950B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เป็นครั้งแรกแทนมาตรฐานการบัญชี ฉบับที่ </w:t>
      </w:r>
      <w:r w:rsidR="00A33572" w:rsidRPr="00D950B8">
        <w:rPr>
          <w:rFonts w:asciiTheme="majorBidi" w:hAnsiTheme="majorBidi" w:cstheme="majorBidi"/>
          <w:sz w:val="30"/>
          <w:szCs w:val="30"/>
        </w:rPr>
        <w:t xml:space="preserve">18 </w:t>
      </w:r>
      <w:r w:rsidR="00A33572" w:rsidRPr="00D950B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เรื่อง </w:t>
      </w:r>
      <w:r w:rsidR="00A33572" w:rsidRPr="00D950B8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รายได้</w:t>
      </w:r>
      <w:r w:rsidR="00A33572" w:rsidRPr="00D950B8">
        <w:rPr>
          <w:rFonts w:asciiTheme="majorBidi" w:hAnsiTheme="majorBidi" w:cstheme="majorBidi"/>
          <w:sz w:val="30"/>
          <w:szCs w:val="30"/>
        </w:rPr>
        <w:t xml:space="preserve"> (“TAS 18”) </w:t>
      </w:r>
      <w:r w:rsidR="00A33572" w:rsidRPr="00D950B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มาตรฐานการบัญชี ฉบับที่ </w:t>
      </w:r>
      <w:r w:rsidR="00A33572" w:rsidRPr="00D950B8">
        <w:rPr>
          <w:rFonts w:asciiTheme="majorBidi" w:hAnsiTheme="majorBidi" w:cstheme="majorBidi"/>
          <w:sz w:val="30"/>
          <w:szCs w:val="30"/>
        </w:rPr>
        <w:t xml:space="preserve">11 </w:t>
      </w:r>
      <w:r w:rsidR="00A33572" w:rsidRPr="00D950B8">
        <w:rPr>
          <w:rFonts w:asciiTheme="majorBidi" w:hAnsiTheme="majorBidi" w:cstheme="majorBidi"/>
          <w:sz w:val="30"/>
          <w:szCs w:val="30"/>
          <w:cs/>
          <w:lang w:bidi="th-TH"/>
        </w:rPr>
        <w:t>เรื่อง</w:t>
      </w:r>
      <w:r w:rsidR="00A33572" w:rsidRPr="00D950B8">
        <w:rPr>
          <w:rFonts w:asciiTheme="majorBidi" w:hAnsiTheme="majorBidi" w:cstheme="majorBidi"/>
          <w:sz w:val="30"/>
          <w:szCs w:val="30"/>
        </w:rPr>
        <w:t xml:space="preserve"> </w:t>
      </w:r>
      <w:r w:rsidR="00A33572" w:rsidRPr="00D950B8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สัญญาก่อสร้าง</w:t>
      </w:r>
      <w:r w:rsidR="00A33572" w:rsidRPr="00D950B8">
        <w:rPr>
          <w:rFonts w:asciiTheme="majorBidi" w:hAnsiTheme="majorBidi" w:cstheme="majorBidi"/>
          <w:sz w:val="30"/>
          <w:szCs w:val="30"/>
        </w:rPr>
        <w:t xml:space="preserve"> (“TAS 11”) </w:t>
      </w:r>
      <w:r w:rsidR="00A33572" w:rsidRPr="00D950B8">
        <w:rPr>
          <w:rFonts w:asciiTheme="majorBidi" w:hAnsiTheme="majorBidi" w:cstheme="majorBidi"/>
          <w:sz w:val="30"/>
          <w:szCs w:val="30"/>
          <w:cs/>
          <w:lang w:bidi="th-TH"/>
        </w:rPr>
        <w:t>และการตีความมาตรฐานการรายงานทางการเงินที่เกี่ยวข้อง</w:t>
      </w:r>
      <w:r w:rsidR="00A33572" w:rsidRPr="00D950B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33572" w:rsidRPr="00D950B8">
        <w:rPr>
          <w:rFonts w:asciiTheme="majorBidi" w:hAnsiTheme="majorBidi" w:cstheme="majorBidi"/>
          <w:sz w:val="30"/>
          <w:szCs w:val="30"/>
          <w:cs/>
          <w:lang w:bidi="th-TH"/>
        </w:rPr>
        <w:t>รายละเอียดของนโยบายการบัญชีได้เปิดเผยในหมายเหตุข้อ</w:t>
      </w:r>
      <w:r w:rsidR="00A33572" w:rsidRPr="00D950B8">
        <w:rPr>
          <w:rFonts w:asciiTheme="majorBidi" w:hAnsiTheme="majorBidi" w:cstheme="majorBidi"/>
          <w:sz w:val="30"/>
          <w:szCs w:val="30"/>
        </w:rPr>
        <w:t xml:space="preserve"> </w:t>
      </w:r>
      <w:r w:rsidR="00B311D6" w:rsidRPr="00D950B8">
        <w:rPr>
          <w:rFonts w:asciiTheme="majorBidi" w:hAnsiTheme="majorBidi" w:cstheme="majorBidi"/>
          <w:sz w:val="30"/>
          <w:szCs w:val="30"/>
          <w:cs/>
          <w:lang w:bidi="th-TH"/>
        </w:rPr>
        <w:t>3</w:t>
      </w:r>
      <w:r w:rsidR="00A33572" w:rsidRPr="00D950B8">
        <w:rPr>
          <w:rFonts w:asciiTheme="majorBidi" w:hAnsiTheme="majorBidi" w:cstheme="majorBidi"/>
          <w:sz w:val="30"/>
          <w:szCs w:val="30"/>
        </w:rPr>
        <w:t xml:space="preserve"> (</w:t>
      </w:r>
      <w:r w:rsidR="00B311D6" w:rsidRPr="00D950B8">
        <w:rPr>
          <w:rFonts w:asciiTheme="majorBidi" w:hAnsiTheme="majorBidi" w:cstheme="majorBidi"/>
          <w:sz w:val="30"/>
          <w:szCs w:val="30"/>
          <w:cs/>
          <w:lang w:bidi="th-TH"/>
        </w:rPr>
        <w:t>ถ</w:t>
      </w:r>
      <w:r w:rsidR="00A33572" w:rsidRPr="00D950B8">
        <w:rPr>
          <w:rFonts w:asciiTheme="majorBidi" w:hAnsiTheme="majorBidi" w:cstheme="majorBidi"/>
          <w:sz w:val="30"/>
          <w:szCs w:val="30"/>
        </w:rPr>
        <w:t>)</w:t>
      </w:r>
    </w:p>
    <w:p w14:paraId="2AD6710C" w14:textId="77777777" w:rsidR="0025044D" w:rsidRPr="002C5644" w:rsidRDefault="0025044D" w:rsidP="0025044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FBBA1F6" w14:textId="5B365E24" w:rsidR="00DF1F1D" w:rsidRPr="002C5644" w:rsidRDefault="00DF1F1D" w:rsidP="0025044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24D6">
        <w:rPr>
          <w:rFonts w:ascii="Angsana New" w:hAnsi="Angsana New"/>
          <w:sz w:val="30"/>
          <w:szCs w:val="30"/>
          <w:cs/>
        </w:rPr>
        <w:lastRenderedPageBreak/>
        <w:t>กลุ่มบริษัท</w:t>
      </w:r>
      <w:r w:rsidRPr="002C5644">
        <w:rPr>
          <w:rFonts w:ascii="Angsana New" w:hAnsi="Angsana New" w:hint="cs"/>
          <w:sz w:val="30"/>
          <w:szCs w:val="30"/>
          <w:cs/>
        </w:rPr>
        <w:t>ประเมินผลกระทบจากการ</w:t>
      </w:r>
      <w:r w:rsidRPr="002C5644">
        <w:rPr>
          <w:rFonts w:ascii="Angsana New" w:hAnsi="Angsana New"/>
          <w:sz w:val="30"/>
          <w:szCs w:val="30"/>
          <w:cs/>
        </w:rPr>
        <w:t xml:space="preserve">ถือปฏิบัติตาม </w:t>
      </w:r>
      <w:r w:rsidRPr="002C5644">
        <w:rPr>
          <w:rFonts w:ascii="Angsana New" w:hAnsi="Angsana New"/>
          <w:sz w:val="30"/>
          <w:szCs w:val="30"/>
        </w:rPr>
        <w:t xml:space="preserve">TFRS 15 </w:t>
      </w:r>
      <w:r w:rsidRPr="002C5644">
        <w:rPr>
          <w:rFonts w:ascii="Angsana New" w:hAnsi="Angsana New"/>
          <w:sz w:val="30"/>
          <w:szCs w:val="30"/>
          <w:cs/>
        </w:rPr>
        <w:t>โดยใช้วิธีรับรู้ผลกระทบสะสม</w:t>
      </w:r>
      <w:r w:rsidRPr="002C5644">
        <w:rPr>
          <w:rFonts w:ascii="Angsana New" w:hAnsi="Angsana New" w:hint="cs"/>
          <w:sz w:val="30"/>
          <w:szCs w:val="30"/>
          <w:cs/>
        </w:rPr>
        <w:t xml:space="preserve"> ซึ่งผลกระทบของการถือปฏิบัติตามมาตรฐานฉบับนี้เป็นครั้งแรกสำหรับ</w:t>
      </w:r>
      <w:r w:rsidRPr="002C5644">
        <w:rPr>
          <w:rFonts w:ascii="Angsana New" w:hAnsi="Angsana New"/>
          <w:sz w:val="30"/>
          <w:szCs w:val="30"/>
          <w:cs/>
        </w:rPr>
        <w:t xml:space="preserve">สัญญาที่ยังไม่เสร็จสมบูรณ์ก่อนวันที่ </w:t>
      </w:r>
      <w:r w:rsidRPr="002C5644">
        <w:rPr>
          <w:rFonts w:ascii="Angsana New" w:hAnsi="Angsana New"/>
          <w:sz w:val="30"/>
          <w:szCs w:val="30"/>
        </w:rPr>
        <w:t xml:space="preserve">1 </w:t>
      </w:r>
      <w:r w:rsidRPr="002C5644">
        <w:rPr>
          <w:rFonts w:ascii="Angsana New" w:hAnsi="Angsana New"/>
          <w:sz w:val="30"/>
          <w:szCs w:val="30"/>
          <w:cs/>
        </w:rPr>
        <w:t xml:space="preserve">มกราคม </w:t>
      </w:r>
      <w:r w:rsidRPr="002C5644">
        <w:rPr>
          <w:rFonts w:ascii="Angsana New" w:hAnsi="Angsana New"/>
          <w:sz w:val="30"/>
          <w:szCs w:val="30"/>
        </w:rPr>
        <w:t>2562</w:t>
      </w:r>
      <w:r w:rsidRPr="002C5644">
        <w:rPr>
          <w:rFonts w:ascii="Angsana New" w:hAnsi="Angsana New" w:hint="cs"/>
          <w:sz w:val="30"/>
          <w:szCs w:val="30"/>
          <w:cs/>
        </w:rPr>
        <w:t xml:space="preserve"> ไม่มีสาระสำคัญต่อ</w:t>
      </w:r>
      <w:r w:rsidRPr="002C5644">
        <w:rPr>
          <w:rFonts w:ascii="Angsana New" w:hAnsi="Angsana New"/>
          <w:sz w:val="30"/>
          <w:szCs w:val="30"/>
          <w:cs/>
        </w:rPr>
        <w:t xml:space="preserve">กำไรสะสม ณ วันที่ </w:t>
      </w:r>
      <w:r w:rsidRPr="002C5644">
        <w:rPr>
          <w:rFonts w:ascii="Angsana New" w:hAnsi="Angsana New"/>
          <w:sz w:val="30"/>
          <w:szCs w:val="30"/>
        </w:rPr>
        <w:t xml:space="preserve">1 </w:t>
      </w:r>
      <w:r w:rsidRPr="002C5644">
        <w:rPr>
          <w:rFonts w:ascii="Angsana New" w:hAnsi="Angsana New"/>
          <w:sz w:val="30"/>
          <w:szCs w:val="30"/>
          <w:cs/>
        </w:rPr>
        <w:t xml:space="preserve">มกราคม </w:t>
      </w:r>
      <w:r w:rsidRPr="002C5644">
        <w:rPr>
          <w:rFonts w:ascii="Angsana New" w:hAnsi="Angsana New"/>
          <w:sz w:val="30"/>
          <w:szCs w:val="30"/>
        </w:rPr>
        <w:t xml:space="preserve">2562  </w:t>
      </w:r>
      <w:r w:rsidRPr="002C5644">
        <w:rPr>
          <w:rFonts w:ascii="Angsana New" w:hAnsi="Angsana New"/>
          <w:sz w:val="30"/>
          <w:szCs w:val="30"/>
          <w:cs/>
        </w:rPr>
        <w:t xml:space="preserve">ดังนั้น </w:t>
      </w:r>
      <w:r w:rsidRPr="00F524D6">
        <w:rPr>
          <w:rFonts w:ascii="Angsana New" w:hAnsi="Angsana New"/>
          <w:sz w:val="30"/>
          <w:szCs w:val="30"/>
          <w:cs/>
        </w:rPr>
        <w:t>กลุ่มบริษัท</w:t>
      </w:r>
      <w:r w:rsidRPr="002C5644">
        <w:rPr>
          <w:rFonts w:ascii="Angsana New" w:hAnsi="Angsana New"/>
          <w:sz w:val="30"/>
          <w:szCs w:val="30"/>
          <w:cs/>
        </w:rPr>
        <w:t>จึงไม่ได้ปรับปรุง</w:t>
      </w:r>
      <w:r w:rsidRPr="002C5644">
        <w:rPr>
          <w:rFonts w:ascii="Angsana New" w:hAnsi="Angsana New" w:hint="cs"/>
          <w:sz w:val="30"/>
          <w:szCs w:val="30"/>
          <w:cs/>
        </w:rPr>
        <w:t xml:space="preserve">กำไรสะสม ณ วันที่ </w:t>
      </w:r>
      <w:r w:rsidRPr="002C5644">
        <w:rPr>
          <w:rFonts w:ascii="Angsana New" w:hAnsi="Angsana New"/>
          <w:sz w:val="30"/>
          <w:szCs w:val="30"/>
        </w:rPr>
        <w:t xml:space="preserve">1 </w:t>
      </w:r>
      <w:r w:rsidRPr="002C564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2C5644">
        <w:rPr>
          <w:rFonts w:ascii="Angsana New" w:hAnsi="Angsana New"/>
          <w:sz w:val="30"/>
          <w:szCs w:val="30"/>
        </w:rPr>
        <w:t xml:space="preserve">2562  </w:t>
      </w:r>
      <w:r w:rsidRPr="002C5644">
        <w:rPr>
          <w:rFonts w:ascii="Angsana New" w:hAnsi="Angsana New" w:hint="cs"/>
          <w:sz w:val="30"/>
          <w:szCs w:val="30"/>
          <w:cs/>
        </w:rPr>
        <w:t>และไม่ปรับปรุ</w:t>
      </w:r>
      <w:r w:rsidRPr="002C5644">
        <w:rPr>
          <w:rFonts w:ascii="Angsana New" w:hAnsi="Angsana New"/>
          <w:sz w:val="30"/>
          <w:szCs w:val="30"/>
          <w:cs/>
        </w:rPr>
        <w:t>งข้อมูลที่นำเสนอในปี</w:t>
      </w:r>
      <w:r w:rsidRPr="002C5644">
        <w:rPr>
          <w:rFonts w:ascii="Angsana New" w:hAnsi="Angsana New"/>
          <w:sz w:val="30"/>
          <w:szCs w:val="30"/>
        </w:rPr>
        <w:t xml:space="preserve"> 2561</w:t>
      </w:r>
      <w:r w:rsidRPr="002C5644">
        <w:rPr>
          <w:rFonts w:ascii="Angsana New" w:hAnsi="Angsana New" w:hint="cs"/>
          <w:sz w:val="30"/>
          <w:szCs w:val="30"/>
          <w:cs/>
        </w:rPr>
        <w:t xml:space="preserve"> ซึ่งได้</w:t>
      </w:r>
      <w:r w:rsidRPr="002C5644">
        <w:rPr>
          <w:rFonts w:ascii="Angsana New" w:hAnsi="Angsana New"/>
          <w:sz w:val="30"/>
          <w:szCs w:val="30"/>
          <w:cs/>
        </w:rPr>
        <w:t>เคยรายงานไว้</w:t>
      </w:r>
      <w:r w:rsidRPr="002C5644">
        <w:rPr>
          <w:rFonts w:ascii="Angsana New" w:hAnsi="Angsana New" w:hint="cs"/>
          <w:sz w:val="30"/>
          <w:szCs w:val="30"/>
          <w:cs/>
        </w:rPr>
        <w:t xml:space="preserve">ตาม </w:t>
      </w:r>
      <w:r w:rsidRPr="002C5644">
        <w:rPr>
          <w:rFonts w:ascii="Angsana New" w:hAnsi="Angsana New"/>
          <w:sz w:val="30"/>
          <w:szCs w:val="30"/>
        </w:rPr>
        <w:t xml:space="preserve">TAS 18 </w:t>
      </w:r>
      <w:r w:rsidRPr="002C5644">
        <w:rPr>
          <w:rFonts w:ascii="Angsana New" w:hAnsi="Angsana New"/>
          <w:sz w:val="30"/>
          <w:szCs w:val="30"/>
          <w:cs/>
        </w:rPr>
        <w:t>และการตีความมาตรฐานการรายงานทางการเงินที่เกี่ยวข้อง ทั้งนี้ ข้อกำหนดในการเปิดเผย</w:t>
      </w:r>
      <w:r w:rsidRPr="002C5644">
        <w:rPr>
          <w:rFonts w:ascii="Angsana New" w:hAnsi="Angsana New" w:hint="cs"/>
          <w:sz w:val="30"/>
          <w:szCs w:val="30"/>
          <w:cs/>
        </w:rPr>
        <w:t>ข้อมูลของ</w:t>
      </w:r>
      <w:r w:rsidRPr="002C5644">
        <w:rPr>
          <w:rFonts w:ascii="Angsana New" w:hAnsi="Angsana New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</w:rPr>
        <w:t xml:space="preserve">TFRS 15 </w:t>
      </w:r>
      <w:r w:rsidRPr="002C5644">
        <w:rPr>
          <w:rFonts w:ascii="Angsana New" w:hAnsi="Angsana New"/>
          <w:sz w:val="30"/>
          <w:szCs w:val="30"/>
          <w:cs/>
        </w:rPr>
        <w:t>จะไม่ถูกนำมาใช้กับข้อมูลเปรียบเทียบ</w:t>
      </w:r>
    </w:p>
    <w:p w14:paraId="5C415AF1" w14:textId="77777777" w:rsidR="002A0951" w:rsidRPr="00F524D6" w:rsidRDefault="002A0951" w:rsidP="00DF1F1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4AC410" w14:textId="1653E625" w:rsidR="00DF1F1D" w:rsidRPr="002C5644" w:rsidRDefault="00DF1F1D" w:rsidP="00DF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4" w:name="_Hlk24672748"/>
      <w:r w:rsidRPr="002C5644">
        <w:rPr>
          <w:rFonts w:ascii="Angsana New" w:hAnsi="Angsana New"/>
          <w:sz w:val="30"/>
          <w:szCs w:val="30"/>
          <w:cs/>
        </w:rPr>
        <w:t>นอกจากนี้</w:t>
      </w:r>
      <w:r w:rsidR="00505E3C" w:rsidRPr="00F524D6">
        <w:rPr>
          <w:rFonts w:ascii="Angsana New" w:hAnsi="Angsana New"/>
          <w:sz w:val="30"/>
          <w:szCs w:val="30"/>
          <w:cs/>
        </w:rPr>
        <w:t>กลุ่มบริษัท</w:t>
      </w:r>
      <w:r w:rsidRPr="002C5644">
        <w:rPr>
          <w:rFonts w:ascii="Angsana New" w:hAnsi="Angsana New"/>
          <w:sz w:val="30"/>
          <w:szCs w:val="30"/>
          <w:cs/>
        </w:rPr>
        <w:t>ไม่ได้นำมาตรฐานการรายงานทางการเงินที่ออก</w:t>
      </w:r>
      <w:r w:rsidRPr="00F524D6">
        <w:rPr>
          <w:rFonts w:ascii="Angsana New" w:hAnsi="Angsana New"/>
          <w:sz w:val="30"/>
          <w:szCs w:val="30"/>
          <w:cs/>
        </w:rPr>
        <w:t>และปรับปรุง</w:t>
      </w:r>
      <w:r w:rsidRPr="002C5644">
        <w:rPr>
          <w:rFonts w:ascii="Angsana New" w:hAnsi="Angsana New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</w:t>
      </w:r>
      <w:r w:rsidRPr="00F524D6">
        <w:rPr>
          <w:rFonts w:ascii="Angsana New" w:hAnsi="Angsana New"/>
          <w:sz w:val="30"/>
          <w:szCs w:val="30"/>
          <w:cs/>
        </w:rPr>
        <w:t>และปรับปรุง</w:t>
      </w:r>
      <w:r w:rsidRPr="002C5644">
        <w:rPr>
          <w:rFonts w:ascii="Angsana New" w:hAnsi="Angsana New"/>
          <w:sz w:val="30"/>
          <w:szCs w:val="30"/>
          <w:cs/>
        </w:rPr>
        <w:t>ใหม่ที่เกี่ยวกับการดำเนินงานของ</w:t>
      </w:r>
      <w:r w:rsidR="00505E3C" w:rsidRPr="00F524D6">
        <w:rPr>
          <w:rFonts w:ascii="Angsana New" w:hAnsi="Angsana New"/>
          <w:sz w:val="30"/>
          <w:szCs w:val="30"/>
          <w:cs/>
        </w:rPr>
        <w:t>กลุ่มบริษัท</w:t>
      </w:r>
      <w:r w:rsidRPr="002C5644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C54C5F" w:rsidRPr="002C5644">
        <w:rPr>
          <w:rFonts w:ascii="Angsana New" w:hAnsi="Angsana New"/>
          <w:sz w:val="30"/>
          <w:szCs w:val="30"/>
        </w:rPr>
        <w:t>29</w:t>
      </w:r>
    </w:p>
    <w:bookmarkEnd w:id="4"/>
    <w:p w14:paraId="6A300F68" w14:textId="77777777" w:rsidR="00DF1F1D" w:rsidRPr="002C5644" w:rsidRDefault="00DF1F1D" w:rsidP="007847D5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0CBE88A" w14:textId="77777777" w:rsidR="005C0213" w:rsidRPr="002C5644" w:rsidRDefault="005C0213" w:rsidP="0024315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39A4D538" w14:textId="77777777" w:rsidR="005C0213" w:rsidRPr="002C5644" w:rsidRDefault="005C0213" w:rsidP="005C0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</w:rPr>
      </w:pPr>
    </w:p>
    <w:p w14:paraId="03948C14" w14:textId="689DF430" w:rsidR="008F0CD9" w:rsidRPr="002C5644" w:rsidRDefault="005C0213" w:rsidP="005C021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งบการเงินนี้จัดทำเป็นเงินบาท</w:t>
      </w:r>
      <w:r w:rsidRPr="002C5644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2C5644">
        <w:rPr>
          <w:rFonts w:ascii="Angsana New" w:hAnsi="Angsana New"/>
          <w:sz w:val="30"/>
          <w:szCs w:val="30"/>
          <w:cs/>
        </w:rPr>
        <w:t xml:space="preserve"> </w:t>
      </w:r>
    </w:p>
    <w:p w14:paraId="74CEA0B9" w14:textId="77777777" w:rsidR="00D952C5" w:rsidRPr="002C5644" w:rsidRDefault="00D952C5" w:rsidP="005C021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F8C1A8" w14:textId="514BEBB2" w:rsidR="007A3204" w:rsidRPr="002C5644" w:rsidRDefault="007A3204" w:rsidP="007A320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>(</w:t>
      </w:r>
      <w:r w:rsidR="00DB2C83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2C5644">
        <w:rPr>
          <w:rFonts w:ascii="Angsana New" w:hAnsi="Angsana New"/>
          <w:i/>
          <w:iCs/>
          <w:sz w:val="30"/>
          <w:szCs w:val="30"/>
          <w:cs/>
        </w:rPr>
        <w:t>)</w:t>
      </w:r>
      <w:r w:rsidRPr="002C5644">
        <w:rPr>
          <w:rFonts w:ascii="Angsana New" w:hAnsi="Angsana New"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232A2BF7" w14:textId="77777777" w:rsidR="007A3204" w:rsidRPr="002C5644" w:rsidRDefault="007A3204" w:rsidP="007A3204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Angsana New" w:hAnsi="Angsana New"/>
          <w:sz w:val="24"/>
          <w:szCs w:val="24"/>
        </w:rPr>
      </w:pPr>
    </w:p>
    <w:p w14:paraId="5B04FCDA" w14:textId="48A4B042" w:rsidR="007A3204" w:rsidRPr="002C5644" w:rsidRDefault="00DF1F1D" w:rsidP="007A320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</w:t>
      </w:r>
      <w:r w:rsidR="00DB2C83">
        <w:rPr>
          <w:rFonts w:ascii="Angsana New" w:hAnsi="Angsana New" w:hint="cs"/>
          <w:sz w:val="30"/>
          <w:szCs w:val="30"/>
          <w:cs/>
        </w:rPr>
        <w:t>ปฏิบัติตาม</w:t>
      </w:r>
      <w:r w:rsidRPr="002C5644">
        <w:rPr>
          <w:rFonts w:ascii="Angsana New" w:hAnsi="Angsana New"/>
          <w:sz w:val="30"/>
          <w:szCs w:val="30"/>
          <w:cs/>
        </w:rPr>
        <w:t>นโยบายการบัญชีของ</w:t>
      </w:r>
      <w:bookmarkStart w:id="5" w:name="_Hlk24673043"/>
      <w:r w:rsidR="00505E3C" w:rsidRPr="00F524D6">
        <w:rPr>
          <w:rFonts w:ascii="Angsana New" w:hAnsi="Angsana New"/>
          <w:sz w:val="30"/>
          <w:szCs w:val="30"/>
          <w:cs/>
        </w:rPr>
        <w:t>กลุ่มบริษัท</w:t>
      </w:r>
      <w:r w:rsidR="00AC0D92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2C5644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ผลที่เกิดขึ้นจริงอาจแตกต่างจากที่ประมาณการไว้</w:t>
      </w:r>
      <w:bookmarkEnd w:id="5"/>
      <w:r w:rsidR="00E47A69">
        <w:rPr>
          <w:rFonts w:ascii="Angsana New" w:hAnsi="Angsana New"/>
          <w:sz w:val="30"/>
          <w:szCs w:val="30"/>
        </w:rPr>
        <w:t xml:space="preserve"> </w:t>
      </w:r>
      <w:r w:rsidR="007A3204" w:rsidRPr="002C5644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3CBFBE1B" w14:textId="25299951" w:rsidR="00465333" w:rsidRPr="002C5644" w:rsidRDefault="00465333" w:rsidP="00F524D6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0"/>
          <w:szCs w:val="20"/>
        </w:rPr>
      </w:pPr>
    </w:p>
    <w:p w14:paraId="696D2859" w14:textId="77777777" w:rsidR="007A3204" w:rsidRPr="002C5644" w:rsidRDefault="007A3204" w:rsidP="007A320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 xml:space="preserve">ข้อสมมติและความไม่แน่นอนของการประมาณการ </w:t>
      </w:r>
    </w:p>
    <w:p w14:paraId="1BB1C9B5" w14:textId="77777777" w:rsidR="007A3204" w:rsidRPr="002C5644" w:rsidRDefault="007A3204" w:rsidP="007A320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E93E366" w14:textId="4635DC9D" w:rsidR="00951AD8" w:rsidRPr="002C5644" w:rsidRDefault="00A143A8" w:rsidP="007A3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C5644">
        <w:rPr>
          <w:rFonts w:ascii="Angsana New" w:hAnsi="Angsana New"/>
          <w:sz w:val="30"/>
          <w:szCs w:val="30"/>
        </w:rPr>
        <w:t xml:space="preserve">31 </w:t>
      </w:r>
      <w:r w:rsidRPr="002C564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C5644">
        <w:rPr>
          <w:rFonts w:ascii="Angsana New" w:hAnsi="Angsana New"/>
          <w:sz w:val="30"/>
          <w:szCs w:val="30"/>
        </w:rPr>
        <w:t xml:space="preserve">2562 </w:t>
      </w:r>
      <w:r w:rsidRPr="002C5644">
        <w:rPr>
          <w:rFonts w:ascii="Angsana New" w:hAnsi="Angsana New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2C5644">
        <w:rPr>
          <w:rFonts w:ascii="Angsana New" w:hAnsi="Angsana New"/>
          <w:sz w:val="30"/>
          <w:szCs w:val="30"/>
          <w:rtl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ได้เปิดเผยในหมายเหตุ</w:t>
      </w:r>
      <w:r w:rsidR="00DB2C83">
        <w:rPr>
          <w:rFonts w:ascii="Angsana New" w:hAnsi="Angsana New" w:hint="cs"/>
          <w:sz w:val="30"/>
          <w:szCs w:val="30"/>
          <w:cs/>
        </w:rPr>
        <w:t>ข้อ</w:t>
      </w:r>
      <w:r w:rsidRPr="002C5644">
        <w:rPr>
          <w:rFonts w:ascii="Angsana New" w:hAnsi="Angsana New"/>
          <w:sz w:val="30"/>
          <w:szCs w:val="30"/>
          <w:cs/>
        </w:rPr>
        <w:t>ต่อไปนี้</w:t>
      </w:r>
    </w:p>
    <w:p w14:paraId="5A876DD6" w14:textId="47EB81C8" w:rsidR="00F524D6" w:rsidRDefault="00F5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tbl>
      <w:tblPr>
        <w:tblW w:w="9612" w:type="dxa"/>
        <w:tblInd w:w="18" w:type="dxa"/>
        <w:tblLook w:val="04A0" w:firstRow="1" w:lastRow="0" w:firstColumn="1" w:lastColumn="0" w:noHBand="0" w:noVBand="1"/>
      </w:tblPr>
      <w:tblGrid>
        <w:gridCol w:w="1872"/>
        <w:gridCol w:w="7740"/>
      </w:tblGrid>
      <w:tr w:rsidR="00864B2B" w:rsidRPr="002C5644" w14:paraId="0B84EDDA" w14:textId="77777777" w:rsidTr="00FC3D62">
        <w:tc>
          <w:tcPr>
            <w:tcW w:w="1872" w:type="dxa"/>
          </w:tcPr>
          <w:p w14:paraId="188D83E9" w14:textId="1B5D4D07" w:rsidR="00864B2B" w:rsidRPr="002C5644" w:rsidRDefault="00864B2B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lastRenderedPageBreak/>
              <w:t>1</w:t>
            </w:r>
            <w:r w:rsidR="00422D92" w:rsidRPr="002C564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080A3AF8" w14:textId="77777777" w:rsidR="00864B2B" w:rsidRPr="002C5644" w:rsidRDefault="00864B2B" w:rsidP="00C3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การกำหนดมูลค่ายุติธรรมของ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โดยใช้ข้อมูลที่ไม่สามารถสังเกตได้ที่มีนัยสำคัญ</w:t>
            </w:r>
          </w:p>
        </w:tc>
      </w:tr>
      <w:tr w:rsidR="002D5EE8" w:rsidRPr="002C5644" w14:paraId="2BFC8E0F" w14:textId="77777777" w:rsidTr="00FC3D62">
        <w:tc>
          <w:tcPr>
            <w:tcW w:w="1872" w:type="dxa"/>
          </w:tcPr>
          <w:p w14:paraId="600D12AA" w14:textId="6560BEC9" w:rsidR="002D5EE8" w:rsidRPr="002C5644" w:rsidRDefault="002D5EE8" w:rsidP="002D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7740" w:type="dxa"/>
          </w:tcPr>
          <w:p w14:paraId="7091FF50" w14:textId="37221663" w:rsidR="002D5EE8" w:rsidRPr="002C5644" w:rsidRDefault="002D5EE8" w:rsidP="002D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ข้อสมมติหลักใน</w:t>
            </w:r>
            <w:r w:rsidR="00FC3D62">
              <w:rPr>
                <w:rFonts w:ascii="Angsana New" w:hAnsi="Angsana New"/>
                <w:sz w:val="30"/>
                <w:szCs w:val="30"/>
              </w:rPr>
              <w:br/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 xml:space="preserve">การประมาณการตามหลักคณิตศาสตร์ประกันภัย </w:t>
            </w:r>
          </w:p>
        </w:tc>
      </w:tr>
      <w:tr w:rsidR="002D5EE8" w:rsidRPr="002C5644" w14:paraId="6C6AC4C9" w14:textId="77777777" w:rsidTr="00FC3D62">
        <w:tc>
          <w:tcPr>
            <w:tcW w:w="1872" w:type="dxa"/>
          </w:tcPr>
          <w:p w14:paraId="05A568B0" w14:textId="4B841C88" w:rsidR="002D5EE8" w:rsidRPr="002C5644" w:rsidRDefault="002D5EE8" w:rsidP="002D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7740" w:type="dxa"/>
          </w:tcPr>
          <w:p w14:paraId="35ADED06" w14:textId="31C19800" w:rsidR="002D5EE8" w:rsidRPr="002C5644" w:rsidRDefault="002D5EE8" w:rsidP="002D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</w:t>
            </w:r>
            <w:r w:rsidR="00FC3D62">
              <w:rPr>
                <w:rFonts w:ascii="Angsana New" w:hAnsi="Angsana New"/>
                <w:sz w:val="30"/>
                <w:szCs w:val="30"/>
              </w:rPr>
              <w:br/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ที่ใช้หักภาษีและขาดทุนทางภาษีไปใช้ประโยชน์</w:t>
            </w:r>
            <w:r w:rsidRPr="002C56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</w:tr>
      <w:tr w:rsidR="002D5EE8" w:rsidRPr="002C5644" w14:paraId="7E4CA007" w14:textId="77777777" w:rsidTr="00FC3D62">
        <w:tc>
          <w:tcPr>
            <w:tcW w:w="1872" w:type="dxa"/>
          </w:tcPr>
          <w:p w14:paraId="3E5D5927" w14:textId="26475C62" w:rsidR="002D5EE8" w:rsidRPr="002C5644" w:rsidRDefault="002D5EE8" w:rsidP="002D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7740" w:type="dxa"/>
          </w:tcPr>
          <w:p w14:paraId="1E31F9E6" w14:textId="77777777" w:rsidR="002D5EE8" w:rsidRPr="002C5644" w:rsidRDefault="002D5EE8" w:rsidP="002D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การวัดมูลค่าสินทรัพย์และหนี้สินทางการเงิน</w:t>
            </w:r>
          </w:p>
        </w:tc>
      </w:tr>
    </w:tbl>
    <w:p w14:paraId="493C85FF" w14:textId="77777777" w:rsidR="00497A39" w:rsidRPr="002C5644" w:rsidRDefault="00497A39" w:rsidP="00D91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31ED6047" w14:textId="77777777" w:rsidR="005208F4" w:rsidRPr="002C5644" w:rsidRDefault="00AB3746" w:rsidP="00E47A6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2C5644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7A93590F" w14:textId="77777777" w:rsidR="005208F4" w:rsidRPr="002C5644" w:rsidRDefault="005208F4" w:rsidP="007847D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CC896B" w14:textId="77777777" w:rsidR="00C9411A" w:rsidRPr="002C5644" w:rsidRDefault="00393715" w:rsidP="00393715">
      <w:pPr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36FF1A1E" w14:textId="77777777" w:rsidR="0023333B" w:rsidRPr="0023333B" w:rsidRDefault="0023333B" w:rsidP="00687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A365EC9" w14:textId="66B1D6A7" w:rsidR="0023333B" w:rsidRPr="0023333B" w:rsidRDefault="0023333B" w:rsidP="0023333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</w:t>
      </w:r>
      <w:r w:rsidRPr="002C564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จัด</w:t>
      </w: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ทำงบการเงินรวม</w:t>
      </w:r>
    </w:p>
    <w:p w14:paraId="0C831D58" w14:textId="77777777" w:rsidR="00393715" w:rsidRPr="002C5644" w:rsidRDefault="00393715" w:rsidP="007847D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097331" w14:textId="77777777" w:rsidR="00393715" w:rsidRPr="002C5644" w:rsidRDefault="00393715" w:rsidP="00393715">
      <w:pPr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</w:t>
      </w:r>
      <w:r w:rsidR="009F6528" w:rsidRPr="002C5644">
        <w:rPr>
          <w:rFonts w:ascii="Angsana New" w:hAnsi="Angsana New"/>
          <w:sz w:val="30"/>
          <w:szCs w:val="30"/>
          <w:cs/>
        </w:rPr>
        <w:t>ินของบริษัทและ</w:t>
      </w:r>
      <w:r w:rsidRPr="002C5644">
        <w:rPr>
          <w:rFonts w:ascii="Angsana New" w:hAnsi="Angsana New"/>
          <w:sz w:val="30"/>
          <w:szCs w:val="30"/>
          <w:cs/>
        </w:rPr>
        <w:t xml:space="preserve">บริษัทย่อย (รวมกันเรียกว่า </w:t>
      </w:r>
      <w:r w:rsidRPr="002C5644">
        <w:rPr>
          <w:rFonts w:ascii="Angsana New" w:hAnsi="Angsana New"/>
          <w:sz w:val="30"/>
          <w:szCs w:val="30"/>
        </w:rPr>
        <w:t>“</w:t>
      </w:r>
      <w:r w:rsidRPr="002C5644">
        <w:rPr>
          <w:rFonts w:ascii="Angsana New" w:hAnsi="Angsana New"/>
          <w:sz w:val="30"/>
          <w:szCs w:val="30"/>
          <w:cs/>
        </w:rPr>
        <w:t>กลุ่มบริษัท</w:t>
      </w:r>
      <w:r w:rsidRPr="002C5644">
        <w:rPr>
          <w:rFonts w:ascii="Angsana New" w:hAnsi="Angsana New"/>
          <w:sz w:val="30"/>
          <w:szCs w:val="30"/>
        </w:rPr>
        <w:t xml:space="preserve">”) </w:t>
      </w:r>
      <w:r w:rsidRPr="002C5644">
        <w:rPr>
          <w:rFonts w:ascii="Angsana New" w:hAnsi="Angsana New"/>
          <w:sz w:val="30"/>
          <w:szCs w:val="30"/>
          <w:cs/>
        </w:rPr>
        <w:t>และส่วนได้เสียของกลุ่มบริษัทในบริษัทร่วม</w:t>
      </w:r>
    </w:p>
    <w:p w14:paraId="7C14653D" w14:textId="3EF40268" w:rsidR="00F166B8" w:rsidRPr="002C5644" w:rsidRDefault="00F16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26DF9C14" w14:textId="12BB8F65" w:rsidR="00353A1B" w:rsidRPr="002C5644" w:rsidRDefault="00353A1B" w:rsidP="00F166B8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4078D395" w14:textId="77777777" w:rsidR="00F166B8" w:rsidRPr="002C5644" w:rsidRDefault="00F166B8" w:rsidP="00F166B8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B736D20" w14:textId="77777777" w:rsidR="00353A1B" w:rsidRPr="002C5644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6" w:name="_Hlk611689"/>
      <w:r w:rsidRPr="002C5644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="002D1714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="002D1714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bookmarkEnd w:id="6"/>
    <w:p w14:paraId="462E57DD" w14:textId="77777777" w:rsidR="009F6528" w:rsidRPr="002C5644" w:rsidRDefault="009F6528" w:rsidP="0039371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EDA135" w14:textId="77777777" w:rsidR="00353A1B" w:rsidRPr="002C5644" w:rsidRDefault="00353A1B" w:rsidP="00353A1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 xml:space="preserve">ส่วนได้เสียที่ไม่มีอำนาจควบคุม </w:t>
      </w:r>
    </w:p>
    <w:p w14:paraId="094E6BFD" w14:textId="77777777" w:rsidR="00353A1B" w:rsidRPr="002C5644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917498" w14:textId="77777777" w:rsidR="00353A1B" w:rsidRPr="002C5644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 xml:space="preserve"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</w:t>
      </w:r>
    </w:p>
    <w:p w14:paraId="0732C117" w14:textId="77777777" w:rsidR="00353A1B" w:rsidRPr="002C5644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2648FA" w14:textId="77777777" w:rsidR="00393715" w:rsidRPr="002C5644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</w:t>
      </w:r>
      <w:r w:rsidR="001A1DFE" w:rsidRPr="002C5644">
        <w:rPr>
          <w:rFonts w:ascii="Angsana New" w:hAnsi="Angsana New"/>
          <w:sz w:val="30"/>
          <w:szCs w:val="30"/>
          <w:cs/>
        </w:rPr>
        <w:t>ง</w:t>
      </w:r>
      <w:r w:rsidR="00393715" w:rsidRPr="002C5644">
        <w:rPr>
          <w:rFonts w:ascii="Angsana New" w:hAnsi="Angsana New"/>
          <w:sz w:val="30"/>
          <w:szCs w:val="30"/>
          <w:cs/>
        </w:rPr>
        <w:t xml:space="preserve"> </w:t>
      </w:r>
    </w:p>
    <w:p w14:paraId="262154D3" w14:textId="77777777" w:rsidR="00052677" w:rsidRDefault="00052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4AF3226" w14:textId="4F771304" w:rsidR="00353A1B" w:rsidRPr="002C5644" w:rsidRDefault="00353A1B" w:rsidP="00353A1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การสูญเสียการควบคุม </w:t>
      </w:r>
    </w:p>
    <w:p w14:paraId="2023A277" w14:textId="77777777" w:rsidR="00353A1B" w:rsidRPr="002C5644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29A95F" w14:textId="77777777" w:rsidR="0023333B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2D1714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กำไรหรือขาดทุนที่เกิดขึ้นจากการสูญเสียการควบคุมในบร</w:t>
      </w:r>
      <w:r w:rsidR="00E02787" w:rsidRPr="002C5644">
        <w:rPr>
          <w:rFonts w:ascii="Angsana New" w:hAnsi="Angsana New"/>
          <w:sz w:val="30"/>
          <w:szCs w:val="30"/>
          <w:cs/>
        </w:rPr>
        <w:t xml:space="preserve">ิษัทย่อยรับรู้ในกำไรหรือขาดทุน </w:t>
      </w:r>
      <w:r w:rsidRPr="002C5644">
        <w:rPr>
          <w:rFonts w:ascii="Angsana New" w:hAnsi="Angsana New"/>
          <w:sz w:val="30"/>
          <w:szCs w:val="30"/>
          <w:cs/>
        </w:rPr>
        <w:t>ส่วนได้เสียใน</w:t>
      </w:r>
      <w:r w:rsidR="00DB5B7A" w:rsidRPr="002C5644">
        <w:rPr>
          <w:rFonts w:ascii="Angsana New" w:hAnsi="Angsana New"/>
          <w:sz w:val="30"/>
          <w:szCs w:val="30"/>
          <w:cs/>
        </w:rPr>
        <w:br/>
      </w:r>
      <w:r w:rsidRPr="002C5644">
        <w:rPr>
          <w:rFonts w:ascii="Angsana New" w:hAnsi="Angsana New"/>
          <w:sz w:val="30"/>
          <w:szCs w:val="30"/>
          <w:cs/>
        </w:rPr>
        <w:t>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88A7389" w14:textId="77777777" w:rsidR="0023333B" w:rsidRDefault="0023333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777BEB" w14:textId="5253810B" w:rsidR="00353A1B" w:rsidRPr="002C5644" w:rsidRDefault="00353A1B" w:rsidP="00353A1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14:paraId="19D99EF2" w14:textId="77777777" w:rsidR="00353A1B" w:rsidRPr="002C5644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B362B6" w14:textId="77777777" w:rsidR="00353A1B" w:rsidRPr="002C5644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18DEADD2" w14:textId="77777777" w:rsidR="00353A1B" w:rsidRPr="002C5644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C5644">
        <w:rPr>
          <w:rFonts w:ascii="Angsana New" w:hAnsi="Angsana New"/>
          <w:sz w:val="30"/>
          <w:szCs w:val="30"/>
        </w:rPr>
        <w:t xml:space="preserve"> </w:t>
      </w:r>
    </w:p>
    <w:p w14:paraId="31BF12A1" w14:textId="77777777" w:rsidR="008A77F3" w:rsidRPr="002C5644" w:rsidRDefault="00353A1B" w:rsidP="0022398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ในนโยบายดังกล่าว</w:t>
      </w:r>
      <w:r w:rsidR="00C82062" w:rsidRPr="002C5644">
        <w:rPr>
          <w:rFonts w:ascii="Angsana New" w:hAnsi="Angsana New"/>
          <w:sz w:val="30"/>
          <w:szCs w:val="30"/>
          <w:cs/>
        </w:rPr>
        <w:t xml:space="preserve"> </w:t>
      </w:r>
    </w:p>
    <w:p w14:paraId="3815C82B" w14:textId="77777777" w:rsidR="00F166B8" w:rsidRPr="002C5644" w:rsidRDefault="00F166B8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3A6CF4" w14:textId="12934DA1" w:rsidR="00353A1B" w:rsidRPr="002C5644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2D1714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 xml:space="preserve">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</w:t>
      </w:r>
    </w:p>
    <w:p w14:paraId="7E728489" w14:textId="77777777" w:rsidR="00393715" w:rsidRPr="002C5644" w:rsidRDefault="00393715" w:rsidP="0039371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5368F2" w14:textId="77777777" w:rsidR="00353A1B" w:rsidRPr="002C5644" w:rsidRDefault="00353A1B" w:rsidP="00353A1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 xml:space="preserve">การตัดรายการในงบการเงินรวม </w:t>
      </w:r>
    </w:p>
    <w:p w14:paraId="3CEDB20E" w14:textId="77777777" w:rsidR="00353A1B" w:rsidRPr="002C5644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D48806" w14:textId="77777777" w:rsidR="00353A1B" w:rsidRPr="002C5644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  <w:r w:rsidR="00C82062" w:rsidRPr="002C5644">
        <w:rPr>
          <w:rFonts w:ascii="Angsana New" w:hAnsi="Angsana New"/>
          <w:sz w:val="30"/>
          <w:szCs w:val="30"/>
          <w:cs/>
        </w:rPr>
        <w:t xml:space="preserve"> </w:t>
      </w:r>
    </w:p>
    <w:p w14:paraId="457305DA" w14:textId="77777777" w:rsidR="008A77F3" w:rsidRPr="002C5644" w:rsidRDefault="008A77F3" w:rsidP="008A77F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832CE8A" w14:textId="77777777" w:rsidR="00F524D6" w:rsidRDefault="00F5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8B45475" w14:textId="37C6FF09" w:rsidR="008A77F3" w:rsidRPr="002C5644" w:rsidRDefault="008A77F3" w:rsidP="008A77F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</w:t>
      </w:r>
      <w:r w:rsidRPr="002C564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ปรับโครงสร้าง</w:t>
      </w: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ธุรกิจภายใต้การควบคุมเดียวกัน</w:t>
      </w:r>
    </w:p>
    <w:p w14:paraId="69190BA8" w14:textId="77777777" w:rsidR="008A77F3" w:rsidRPr="002C5644" w:rsidRDefault="008A77F3" w:rsidP="008A77F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E10F3E" w14:textId="77777777" w:rsidR="008A77F3" w:rsidRPr="002C5644" w:rsidRDefault="008A77F3" w:rsidP="008A77F3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 w:hint="cs"/>
          <w:i/>
          <w:iCs/>
          <w:sz w:val="30"/>
          <w:szCs w:val="30"/>
          <w:cs/>
        </w:rPr>
        <w:t>การรวมธุรกิจภายใต้การควบคุมเดียวกัน</w:t>
      </w:r>
    </w:p>
    <w:p w14:paraId="55125D84" w14:textId="77777777" w:rsidR="008A77F3" w:rsidRPr="002C5644" w:rsidRDefault="008A77F3" w:rsidP="008A77F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9A804C" w14:textId="7D248343" w:rsidR="008A77F3" w:rsidRPr="002C5644" w:rsidRDefault="008A77F3" w:rsidP="008A77F3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</w:t>
      </w:r>
      <w:r w:rsidRPr="002C5644">
        <w:rPr>
          <w:rFonts w:ascii="Angsana New" w:hAnsi="Angsana New"/>
          <w:sz w:val="30"/>
          <w:szCs w:val="30"/>
          <w:cs/>
        </w:rPr>
        <w:t>บันทึก</w:t>
      </w:r>
      <w:r w:rsidRPr="002C5644">
        <w:rPr>
          <w:rFonts w:ascii="Angsana New" w:hAnsi="Angsana New" w:hint="cs"/>
          <w:sz w:val="30"/>
          <w:szCs w:val="30"/>
          <w:cs/>
        </w:rPr>
        <w:t>บัญชี</w:t>
      </w:r>
      <w:r w:rsidRPr="002C5644">
        <w:rPr>
          <w:rFonts w:ascii="Angsana New" w:hAnsi="Angsana New"/>
          <w:sz w:val="30"/>
          <w:szCs w:val="30"/>
          <w:cs/>
        </w:rPr>
        <w:t>โดย</w:t>
      </w:r>
      <w:r w:rsidRPr="002C5644">
        <w:rPr>
          <w:rFonts w:ascii="Angsana New" w:hAnsi="Angsana New" w:hint="cs"/>
          <w:sz w:val="30"/>
          <w:szCs w:val="30"/>
          <w:cs/>
        </w:rPr>
        <w:t>ใช้วิธี</w:t>
      </w:r>
      <w:r w:rsidRPr="002C5644">
        <w:rPr>
          <w:rFonts w:ascii="Angsana New" w:hAnsi="Angsana New"/>
          <w:sz w:val="30"/>
          <w:szCs w:val="30"/>
          <w:cs/>
        </w:rPr>
        <w:t>เสมือนว่าเป็นวิธีการรวมส่วน</w:t>
      </w:r>
      <w:r w:rsidRPr="002C5644">
        <w:rPr>
          <w:rFonts w:ascii="Angsana New" w:hAnsi="Angsana New" w:hint="cs"/>
          <w:sz w:val="30"/>
          <w:szCs w:val="30"/>
          <w:cs/>
        </w:rPr>
        <w:t>ได้เสีย โดยวิธีการดังกล่าวผู้ซื้อต้องรับรู้สิน</w:t>
      </w:r>
      <w:r w:rsidRPr="002C5644">
        <w:rPr>
          <w:rFonts w:ascii="Angsana New" w:hAnsi="Angsana New"/>
          <w:sz w:val="30"/>
          <w:szCs w:val="30"/>
          <w:cs/>
        </w:rPr>
        <w:t>ทรัพย์และ</w:t>
      </w:r>
      <w:r w:rsidRPr="002C5644">
        <w:rPr>
          <w:rFonts w:ascii="Angsana New" w:hAnsi="Angsana New" w:hint="cs"/>
          <w:sz w:val="30"/>
          <w:szCs w:val="30"/>
          <w:cs/>
        </w:rPr>
        <w:t>หนี้สิน</w:t>
      </w:r>
      <w:r w:rsidRPr="002C5644">
        <w:rPr>
          <w:rFonts w:ascii="Angsana New" w:hAnsi="Angsana New"/>
          <w:sz w:val="30"/>
          <w:szCs w:val="30"/>
          <w:cs/>
        </w:rPr>
        <w:t>ของ</w:t>
      </w:r>
      <w:r w:rsidRPr="002C5644">
        <w:rPr>
          <w:rFonts w:ascii="Angsana New" w:hAnsi="Angsana New" w:hint="cs"/>
          <w:sz w:val="30"/>
          <w:szCs w:val="30"/>
          <w:cs/>
        </w:rPr>
        <w:t>ธุรกิจที่ถูกซื้อด้วย</w:t>
      </w:r>
      <w:r w:rsidRPr="002C5644">
        <w:rPr>
          <w:rFonts w:ascii="Angsana New" w:hAnsi="Angsana New"/>
          <w:sz w:val="30"/>
          <w:szCs w:val="30"/>
          <w:cs/>
        </w:rPr>
        <w:t>มูลค่าตามบัญชี</w:t>
      </w:r>
      <w:r w:rsidRPr="002C5644">
        <w:rPr>
          <w:rFonts w:ascii="Angsana New" w:hAnsi="Angsana New" w:hint="cs"/>
          <w:sz w:val="30"/>
          <w:szCs w:val="30"/>
          <w:cs/>
        </w:rPr>
        <w:t>ขอ</w:t>
      </w:r>
      <w:r w:rsidRPr="002C5644">
        <w:rPr>
          <w:rFonts w:ascii="Angsana New" w:hAnsi="Angsana New"/>
          <w:sz w:val="30"/>
          <w:szCs w:val="30"/>
          <w:cs/>
        </w:rPr>
        <w:t>ง</w:t>
      </w:r>
      <w:r w:rsidRPr="002C5644">
        <w:rPr>
          <w:rFonts w:ascii="Angsana New" w:hAnsi="Angsana New" w:hint="cs"/>
          <w:sz w:val="30"/>
          <w:szCs w:val="30"/>
          <w:cs/>
        </w:rPr>
        <w:t>ธุรกิจดังกล่าวตาม</w:t>
      </w:r>
      <w:r w:rsidRPr="002C5644">
        <w:rPr>
          <w:rFonts w:ascii="Angsana New" w:hAnsi="Angsana New"/>
          <w:sz w:val="30"/>
          <w:szCs w:val="30"/>
          <w:cs/>
        </w:rPr>
        <w:t>งบการเงินรวมของบริษัทใหญ่</w:t>
      </w:r>
      <w:r w:rsidRPr="002C5644">
        <w:rPr>
          <w:rFonts w:ascii="Angsana New" w:hAnsi="Angsana New" w:hint="cs"/>
          <w:sz w:val="30"/>
          <w:szCs w:val="30"/>
          <w:cs/>
        </w:rPr>
        <w:t>ในลำ</w:t>
      </w:r>
      <w:r w:rsidRPr="002C5644">
        <w:rPr>
          <w:rFonts w:ascii="Angsana New" w:hAnsi="Angsana New"/>
          <w:sz w:val="30"/>
          <w:szCs w:val="30"/>
          <w:cs/>
        </w:rPr>
        <w:t>ดับสูงสุด</w:t>
      </w:r>
      <w:r w:rsidRPr="002C5644">
        <w:rPr>
          <w:rFonts w:ascii="Angsana New" w:hAnsi="Angsana New" w:hint="cs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ณ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 xml:space="preserve">วันที่เกิดรายการ </w:t>
      </w:r>
      <w:r w:rsidRPr="002C5644">
        <w:rPr>
          <w:rFonts w:ascii="Angsana New" w:hAnsi="Angsana New"/>
          <w:sz w:val="30"/>
          <w:szCs w:val="30"/>
          <w:cs/>
        </w:rPr>
        <w:t>ส่วนต่างระหว่างมูลค่า</w:t>
      </w:r>
      <w:r w:rsidRPr="002C5644">
        <w:rPr>
          <w:rFonts w:ascii="Angsana New" w:hAnsi="Angsana New" w:hint="cs"/>
          <w:sz w:val="30"/>
          <w:szCs w:val="30"/>
          <w:cs/>
        </w:rPr>
        <w:t>สินทรัพย์สุทธิ</w:t>
      </w:r>
      <w:r w:rsidRPr="002C5644">
        <w:rPr>
          <w:rFonts w:ascii="Angsana New" w:hAnsi="Angsana New"/>
          <w:sz w:val="30"/>
          <w:szCs w:val="30"/>
          <w:cs/>
        </w:rPr>
        <w:t>ของ</w:t>
      </w:r>
      <w:r w:rsidRPr="002C5644">
        <w:rPr>
          <w:rFonts w:ascii="Angsana New" w:hAnsi="Angsana New" w:hint="cs"/>
          <w:sz w:val="30"/>
          <w:szCs w:val="30"/>
          <w:cs/>
        </w:rPr>
        <w:t>ธุรกิจที่ถูกนำม</w:t>
      </w:r>
      <w:r w:rsidRPr="002C5644">
        <w:rPr>
          <w:rFonts w:ascii="Angsana New" w:hAnsi="Angsana New"/>
          <w:sz w:val="30"/>
          <w:szCs w:val="30"/>
          <w:cs/>
        </w:rPr>
        <w:t>ารวมดังกล่าวกับค่าตอบแทน</w:t>
      </w:r>
      <w:r w:rsidRPr="002C5644">
        <w:rPr>
          <w:rFonts w:ascii="Angsana New" w:hAnsi="Angsana New" w:hint="cs"/>
          <w:sz w:val="30"/>
          <w:szCs w:val="30"/>
          <w:cs/>
        </w:rPr>
        <w:t>ที่จ่าย</w:t>
      </w:r>
      <w:r w:rsidRPr="002C5644">
        <w:rPr>
          <w:rFonts w:ascii="Angsana New" w:hAnsi="Angsana New"/>
          <w:sz w:val="30"/>
          <w:szCs w:val="30"/>
          <w:cs/>
        </w:rPr>
        <w:t>รับ</w:t>
      </w:r>
      <w:r w:rsidRPr="002C5644">
        <w:rPr>
          <w:rFonts w:ascii="Angsana New" w:hAnsi="Angsana New" w:hint="cs"/>
          <w:sz w:val="30"/>
          <w:szCs w:val="30"/>
          <w:cs/>
        </w:rPr>
        <w:t>รู้เป็น</w:t>
      </w:r>
      <w:r w:rsidRPr="002C5644">
        <w:rPr>
          <w:rFonts w:ascii="Angsana New" w:hAnsi="Angsana New"/>
          <w:sz w:val="30"/>
          <w:szCs w:val="30"/>
          <w:cs/>
        </w:rPr>
        <w:t>ส่วน</w:t>
      </w:r>
      <w:r w:rsidRPr="002C5644">
        <w:rPr>
          <w:rFonts w:ascii="Angsana New" w:hAnsi="Angsana New" w:hint="cs"/>
          <w:sz w:val="30"/>
          <w:szCs w:val="30"/>
          <w:cs/>
        </w:rPr>
        <w:t>เกินหรือ</w:t>
      </w:r>
      <w:r w:rsidRPr="002C5644">
        <w:rPr>
          <w:rFonts w:ascii="Angsana New" w:hAnsi="Angsana New"/>
          <w:sz w:val="30"/>
          <w:szCs w:val="30"/>
          <w:cs/>
        </w:rPr>
        <w:t>ส่วนขาดจากการรวมธุรกิจภาย</w:t>
      </w:r>
      <w:r w:rsidRPr="002C5644">
        <w:rPr>
          <w:rFonts w:ascii="Angsana New" w:hAnsi="Angsana New" w:hint="cs"/>
          <w:sz w:val="30"/>
          <w:szCs w:val="30"/>
          <w:cs/>
        </w:rPr>
        <w:t>ใต้การ</w:t>
      </w:r>
      <w:r w:rsidRPr="002C5644">
        <w:rPr>
          <w:rFonts w:ascii="Angsana New" w:hAnsi="Angsana New"/>
          <w:sz w:val="30"/>
          <w:szCs w:val="30"/>
          <w:cs/>
        </w:rPr>
        <w:t>ควบคุมเดียวกันในส่วนของ</w:t>
      </w:r>
      <w:r w:rsidRPr="002C5644">
        <w:rPr>
          <w:rFonts w:ascii="Angsana New" w:hAnsi="Angsana New" w:hint="cs"/>
          <w:sz w:val="30"/>
          <w:szCs w:val="30"/>
          <w:cs/>
        </w:rPr>
        <w:t>ผู้ถือหุ้น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รายการส่วนเกิน</w:t>
      </w:r>
      <w:r w:rsidRPr="002C5644">
        <w:rPr>
          <w:rFonts w:ascii="Angsana New" w:hAnsi="Angsana New" w:hint="cs"/>
          <w:sz w:val="30"/>
          <w:szCs w:val="30"/>
          <w:cs/>
        </w:rPr>
        <w:t>หรือ</w:t>
      </w:r>
      <w:r w:rsidRPr="002C5644">
        <w:rPr>
          <w:rFonts w:ascii="Angsana New" w:hAnsi="Angsana New"/>
          <w:sz w:val="30"/>
          <w:szCs w:val="30"/>
          <w:cs/>
        </w:rPr>
        <w:t>ส่วนขาดจะถูก</w:t>
      </w:r>
      <w:r w:rsidRPr="002C5644">
        <w:rPr>
          <w:rFonts w:ascii="Angsana New" w:hAnsi="Angsana New" w:hint="cs"/>
          <w:sz w:val="30"/>
          <w:szCs w:val="30"/>
          <w:cs/>
        </w:rPr>
        <w:t>โอนไปยังกำไร</w:t>
      </w:r>
      <w:r w:rsidR="00C505D0" w:rsidRPr="002C5644">
        <w:rPr>
          <w:rFonts w:ascii="Angsana New" w:hAnsi="Angsana New" w:hint="cs"/>
          <w:sz w:val="30"/>
          <w:szCs w:val="30"/>
          <w:cs/>
        </w:rPr>
        <w:t>สะสม</w:t>
      </w:r>
      <w:r w:rsidRPr="002C5644">
        <w:rPr>
          <w:rFonts w:ascii="Angsana New" w:hAnsi="Angsana New" w:hint="cs"/>
          <w:sz w:val="30"/>
          <w:szCs w:val="30"/>
          <w:cs/>
        </w:rPr>
        <w:t>เมื่อ</w:t>
      </w:r>
      <w:r w:rsidRPr="002C5644">
        <w:rPr>
          <w:rFonts w:ascii="Angsana New" w:hAnsi="Angsana New"/>
          <w:sz w:val="30"/>
          <w:szCs w:val="30"/>
          <w:cs/>
        </w:rPr>
        <w:t>มีการขายเงินลงทุน</w:t>
      </w:r>
      <w:r w:rsidRPr="002C5644">
        <w:rPr>
          <w:rFonts w:ascii="Angsana New" w:hAnsi="Angsana New" w:hint="cs"/>
          <w:sz w:val="30"/>
          <w:szCs w:val="30"/>
          <w:cs/>
        </w:rPr>
        <w:t>ในธุรกิจที่ซื้อ</w:t>
      </w:r>
      <w:r w:rsidRPr="002C5644">
        <w:rPr>
          <w:rFonts w:ascii="Angsana New" w:hAnsi="Angsana New"/>
          <w:sz w:val="30"/>
          <w:szCs w:val="30"/>
          <w:cs/>
        </w:rPr>
        <w:t>ดังกล่าวไป</w:t>
      </w:r>
      <w:r w:rsidRPr="002C564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E38C5C5" w14:textId="77777777" w:rsidR="008A77F3" w:rsidRPr="002C5644" w:rsidRDefault="008A77F3" w:rsidP="008A77F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07C818" w14:textId="77777777" w:rsidR="008A77F3" w:rsidRPr="002C5644" w:rsidRDefault="008A77F3" w:rsidP="009B4AB0">
      <w:pPr>
        <w:pStyle w:val="BodyText2"/>
        <w:spacing w:line="240" w:lineRule="atLeast"/>
        <w:ind w:left="540"/>
        <w:jc w:val="thaiDistribute"/>
        <w:rPr>
          <w:rFonts w:ascii="Angsana New" w:hAnsi="Angsana New" w:cs="Angsana New"/>
          <w:b w:val="0"/>
          <w:bCs w:val="0"/>
        </w:rPr>
      </w:pPr>
      <w:r w:rsidRPr="002C5644">
        <w:rPr>
          <w:rFonts w:ascii="Angsana New" w:hAnsi="Angsana New" w:cs="Angsana New"/>
          <w:b w:val="0"/>
          <w:bCs w:val="0"/>
          <w:cs/>
        </w:rPr>
        <w:t>ผลการดำเนินงานของ</w:t>
      </w:r>
      <w:r w:rsidRPr="002C5644">
        <w:rPr>
          <w:rFonts w:ascii="Angsana New" w:hAnsi="Angsana New" w:cs="Angsana New" w:hint="cs"/>
          <w:b w:val="0"/>
          <w:bCs w:val="0"/>
          <w:cs/>
        </w:rPr>
        <w:t>ธุรกิจที่ถูกซื้อ</w:t>
      </w:r>
      <w:r w:rsidRPr="002C5644">
        <w:rPr>
          <w:rFonts w:ascii="Angsana New" w:hAnsi="Angsana New" w:cs="Angsana New"/>
          <w:b w:val="0"/>
          <w:bCs w:val="0"/>
          <w:cs/>
        </w:rPr>
        <w:t>จะรวม</w:t>
      </w:r>
      <w:r w:rsidRPr="002C5644">
        <w:rPr>
          <w:rFonts w:ascii="Angsana New" w:hAnsi="Angsana New" w:cs="Angsana New" w:hint="cs"/>
          <w:b w:val="0"/>
          <w:bCs w:val="0"/>
          <w:cs/>
        </w:rPr>
        <w:t>อยู่ใน</w:t>
      </w:r>
      <w:r w:rsidRPr="002C5644">
        <w:rPr>
          <w:rFonts w:ascii="Angsana New" w:hAnsi="Angsana New" w:cs="Angsana New"/>
          <w:b w:val="0"/>
          <w:bCs w:val="0"/>
          <w:cs/>
        </w:rPr>
        <w:t>งบการเงินรวม</w:t>
      </w:r>
      <w:r w:rsidRPr="002C5644">
        <w:rPr>
          <w:rFonts w:ascii="Angsana New" w:hAnsi="Angsana New" w:cs="Angsana New" w:hint="cs"/>
          <w:b w:val="0"/>
          <w:bCs w:val="0"/>
          <w:cs/>
        </w:rPr>
        <w:t>ของผู้ซื้อ</w:t>
      </w:r>
      <w:r w:rsidRPr="002C5644">
        <w:rPr>
          <w:rFonts w:ascii="Angsana New" w:hAnsi="Angsana New" w:cs="Angsana New"/>
          <w:b w:val="0"/>
          <w:bCs w:val="0"/>
          <w:cs/>
        </w:rPr>
        <w:t>นับตั้งแต่วัน</w:t>
      </w:r>
      <w:r w:rsidRPr="002C5644">
        <w:rPr>
          <w:rFonts w:ascii="Angsana New" w:hAnsi="Angsana New" w:cs="Angsana New" w:hint="cs"/>
          <w:b w:val="0"/>
          <w:bCs w:val="0"/>
          <w:cs/>
        </w:rPr>
        <w:t>ที่ต้น</w:t>
      </w:r>
      <w:r w:rsidRPr="002C5644">
        <w:rPr>
          <w:rFonts w:ascii="Angsana New" w:hAnsi="Angsana New" w:cs="Angsana New"/>
          <w:b w:val="0"/>
          <w:bCs w:val="0"/>
          <w:cs/>
        </w:rPr>
        <w:t>งวดของงบการเงินเปรียบเทียบ</w:t>
      </w:r>
      <w:r w:rsidRPr="002C5644">
        <w:rPr>
          <w:rFonts w:ascii="Angsana New" w:hAnsi="Angsana New" w:cs="Angsana New" w:hint="cs"/>
          <w:b w:val="0"/>
          <w:bCs w:val="0"/>
          <w:cs/>
        </w:rPr>
        <w:t>หรือ</w:t>
      </w:r>
      <w:r w:rsidRPr="002C5644">
        <w:rPr>
          <w:rFonts w:ascii="Angsana New" w:hAnsi="Angsana New" w:cs="Angsana New"/>
          <w:b w:val="0"/>
          <w:bCs w:val="0"/>
          <w:cs/>
        </w:rPr>
        <w:t>วัน</w:t>
      </w:r>
      <w:r w:rsidRPr="002C5644">
        <w:rPr>
          <w:rFonts w:ascii="Angsana New" w:hAnsi="Angsana New" w:cs="Angsana New" w:hint="cs"/>
          <w:b w:val="0"/>
          <w:bCs w:val="0"/>
          <w:cs/>
        </w:rPr>
        <w:t>ที่ธุรกิจ</w:t>
      </w:r>
      <w:r w:rsidRPr="002C5644">
        <w:rPr>
          <w:rFonts w:ascii="Angsana New" w:hAnsi="Angsana New" w:cs="Angsana New"/>
          <w:b w:val="0"/>
          <w:bCs w:val="0"/>
          <w:cs/>
        </w:rPr>
        <w:t>เหล่านั้น</w:t>
      </w:r>
      <w:r w:rsidRPr="002C5644">
        <w:rPr>
          <w:rFonts w:ascii="Angsana New" w:hAnsi="Angsana New" w:cs="Angsana New" w:hint="cs"/>
          <w:b w:val="0"/>
          <w:bCs w:val="0"/>
          <w:cs/>
        </w:rPr>
        <w:t>อยู่ภายใต้การ</w:t>
      </w:r>
      <w:r w:rsidRPr="002C5644">
        <w:rPr>
          <w:rFonts w:ascii="Angsana New" w:hAnsi="Angsana New" w:cs="Angsana New"/>
          <w:b w:val="0"/>
          <w:bCs w:val="0"/>
          <w:cs/>
        </w:rPr>
        <w:t>ควบคุมเดียวกัน</w:t>
      </w:r>
      <w:r w:rsidRPr="002C5644">
        <w:rPr>
          <w:rFonts w:ascii="Angsana New" w:hAnsi="Angsana New" w:cs="Angsana New" w:hint="cs"/>
          <w:b w:val="0"/>
          <w:bCs w:val="0"/>
          <w:cs/>
        </w:rPr>
        <w:t>แล้ว</w:t>
      </w:r>
      <w:r w:rsidRPr="002C5644">
        <w:rPr>
          <w:rFonts w:ascii="Angsana New" w:hAnsi="Angsana New" w:cs="Angsana New"/>
          <w:b w:val="0"/>
          <w:bCs w:val="0"/>
          <w:cs/>
        </w:rPr>
        <w:t>แต่</w:t>
      </w:r>
      <w:r w:rsidRPr="002C5644">
        <w:rPr>
          <w:rFonts w:ascii="Angsana New" w:hAnsi="Angsana New" w:cs="Angsana New" w:hint="cs"/>
          <w:b w:val="0"/>
          <w:bCs w:val="0"/>
          <w:cs/>
        </w:rPr>
        <w:t>ระยะเวลาใดจะสั้นกว่า</w:t>
      </w:r>
      <w:r w:rsidRPr="002C5644">
        <w:rPr>
          <w:rFonts w:ascii="Angsana New" w:hAnsi="Angsana New"/>
          <w:b w:val="0"/>
          <w:bCs w:val="0"/>
        </w:rPr>
        <w:t xml:space="preserve"> </w:t>
      </w:r>
      <w:r w:rsidRPr="002C5644">
        <w:rPr>
          <w:rFonts w:ascii="Angsana New" w:hAnsi="Angsana New" w:cs="Angsana New"/>
          <w:b w:val="0"/>
          <w:bCs w:val="0"/>
          <w:cs/>
        </w:rPr>
        <w:t>จนถึง</w:t>
      </w:r>
      <w:r w:rsidRPr="002C5644">
        <w:rPr>
          <w:rFonts w:ascii="Angsana New" w:hAnsi="Angsana New" w:cs="Angsana New" w:hint="cs"/>
          <w:b w:val="0"/>
          <w:bCs w:val="0"/>
          <w:cs/>
        </w:rPr>
        <w:t>วันที่การ</w:t>
      </w:r>
      <w:r w:rsidRPr="002C5644">
        <w:rPr>
          <w:rFonts w:ascii="Angsana New" w:hAnsi="Angsana New" w:cs="Angsana New"/>
          <w:b w:val="0"/>
          <w:bCs w:val="0"/>
          <w:cs/>
        </w:rPr>
        <w:t>ควบคุม</w:t>
      </w:r>
      <w:r w:rsidRPr="002C5644">
        <w:rPr>
          <w:rFonts w:ascii="Angsana New" w:hAnsi="Angsana New" w:cs="Angsana New" w:hint="cs"/>
          <w:b w:val="0"/>
          <w:bCs w:val="0"/>
          <w:cs/>
        </w:rPr>
        <w:t>สิ้น</w:t>
      </w:r>
      <w:r w:rsidRPr="002C5644">
        <w:rPr>
          <w:rFonts w:ascii="Angsana New" w:hAnsi="Angsana New" w:cs="Angsana New"/>
          <w:b w:val="0"/>
          <w:bCs w:val="0"/>
          <w:cs/>
        </w:rPr>
        <w:t>สุด</w:t>
      </w:r>
    </w:p>
    <w:p w14:paraId="76ED8DE6" w14:textId="77777777" w:rsidR="00F524D6" w:rsidRDefault="00F524D6" w:rsidP="008A77F3">
      <w:pPr>
        <w:shd w:val="clear" w:color="auto" w:fill="FFFFFF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C941D08" w14:textId="002A6EE9" w:rsidR="008A77F3" w:rsidRPr="002C5644" w:rsidRDefault="008A77F3" w:rsidP="008A77F3">
      <w:pPr>
        <w:shd w:val="clear" w:color="auto" w:fill="FFFFFF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 w:hint="cs"/>
          <w:i/>
          <w:iCs/>
          <w:sz w:val="30"/>
          <w:szCs w:val="30"/>
          <w:cs/>
        </w:rPr>
        <w:t>กิจการภายใต้การควบคุมเดียวกัน</w:t>
      </w:r>
    </w:p>
    <w:p w14:paraId="692A8D5A" w14:textId="77777777" w:rsidR="008A77F3" w:rsidRPr="002C5644" w:rsidRDefault="008A77F3" w:rsidP="008A77F3">
      <w:pPr>
        <w:shd w:val="clear" w:color="auto" w:fill="FFFFFF"/>
        <w:ind w:left="567"/>
        <w:jc w:val="thaiDistribute"/>
        <w:rPr>
          <w:rFonts w:ascii="Angsana New" w:hAnsi="Angsana New"/>
          <w:sz w:val="24"/>
          <w:szCs w:val="24"/>
        </w:rPr>
      </w:pPr>
    </w:p>
    <w:p w14:paraId="207DA08C" w14:textId="2351D473" w:rsidR="008A77F3" w:rsidRPr="002C5644" w:rsidRDefault="008A77F3" w:rsidP="008A77F3">
      <w:pPr>
        <w:shd w:val="clear" w:color="auto" w:fill="FFFFFF"/>
        <w:ind w:left="567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t>กิจการภายใต้การควบคุมเดียว</w:t>
      </w:r>
      <w:r w:rsidR="00AC0D92">
        <w:rPr>
          <w:rFonts w:ascii="Angsana New" w:hAnsi="Angsana New" w:hint="cs"/>
          <w:sz w:val="30"/>
          <w:szCs w:val="30"/>
          <w:cs/>
        </w:rPr>
        <w:t>กัน</w:t>
      </w:r>
      <w:r w:rsidRPr="002C5644">
        <w:rPr>
          <w:rFonts w:ascii="Angsana New" w:hAnsi="Angsana New" w:hint="cs"/>
          <w:sz w:val="30"/>
          <w:szCs w:val="30"/>
          <w:cs/>
        </w:rPr>
        <w:t>เป็นกิจการหรือธุรกิจที่อยู่ภายใต้การควบคุมในระดับสูงสุดของกิจการหนึ่งหรือหลายกิจการหรือบุคคลที่เกี่ยวข้องกัน ทั้งก่อนและหลังการซื้อธุรกิจ ตามแนวปฏิบัติทางบัญชีที่ประกาศใช้โดยสภาวิชาชีพบัญชีฯ สมาชิกในครอบครัวที่ใกล้ชิดถือเป็นกลุ่มบุคคลเดียวกัน สมาชิกในครอบครัวที่ใกล้ชิดหมายถึงบิดา มารดา สามี ภรรยา บุตร บุตรของสามีหรือภรรยา บิดามารดาของสามีหรือภรรยา และ พี่น้องของบุคคลนั้นที่เกี่ยวข้องกันเว้นแต่พิสูจน์ได้ว่าไม่มีอิทธิพลในการตัดสินใจต่อกัน</w:t>
      </w:r>
    </w:p>
    <w:p w14:paraId="0E84CF16" w14:textId="227F483B" w:rsidR="008A77F3" w:rsidRPr="00F524D6" w:rsidRDefault="008A77F3" w:rsidP="008A77F3">
      <w:pPr>
        <w:shd w:val="clear" w:color="auto" w:fill="FFFFFF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80949A0" w14:textId="77777777" w:rsidR="00393715" w:rsidRPr="002C5644" w:rsidRDefault="000B4701" w:rsidP="000B470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375A2F4E" w14:textId="77777777" w:rsidR="00393715" w:rsidRPr="00F524D6" w:rsidRDefault="00393715" w:rsidP="007847D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D5954F" w14:textId="77777777" w:rsidR="00353A1B" w:rsidRPr="002C5644" w:rsidRDefault="00353A1B" w:rsidP="00353A1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31CDC69A" w14:textId="77777777" w:rsidR="00353A1B" w:rsidRPr="00F524D6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48BFB0" w14:textId="77777777" w:rsidR="00353A1B" w:rsidRPr="002C5644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</w:t>
      </w:r>
      <w:r w:rsidRPr="002C5644">
        <w:rPr>
          <w:rFonts w:ascii="Angsana New" w:hAnsi="Angsana New" w:hint="cs"/>
          <w:sz w:val="30"/>
          <w:szCs w:val="30"/>
          <w:cs/>
        </w:rPr>
        <w:t>ร</w:t>
      </w:r>
    </w:p>
    <w:p w14:paraId="07EE9031" w14:textId="77777777" w:rsidR="00353A1B" w:rsidRPr="00F524D6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1E65B1" w14:textId="77777777" w:rsidR="00353A1B" w:rsidRPr="002C5644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="00A73BE0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การดำเนินงานโดยใช้อัตราแลกเปลี่ยน ณ วันนั้น</w:t>
      </w:r>
      <w:r w:rsidR="00C82062" w:rsidRPr="002C5644">
        <w:rPr>
          <w:rFonts w:ascii="Angsana New" w:hAnsi="Angsana New"/>
          <w:sz w:val="30"/>
          <w:szCs w:val="30"/>
          <w:cs/>
        </w:rPr>
        <w:t xml:space="preserve"> </w:t>
      </w:r>
    </w:p>
    <w:p w14:paraId="4A42216C" w14:textId="44BADDAA" w:rsidR="00353A1B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DB5B7A" w:rsidRPr="002C5644">
        <w:rPr>
          <w:rFonts w:ascii="Angsana New" w:hAnsi="Angsana New"/>
          <w:sz w:val="30"/>
          <w:szCs w:val="30"/>
          <w:cs/>
        </w:rPr>
        <w:br/>
      </w:r>
      <w:r w:rsidRPr="002C5644">
        <w:rPr>
          <w:rFonts w:ascii="Angsana New" w:hAnsi="Angsana New"/>
          <w:sz w:val="30"/>
          <w:szCs w:val="30"/>
          <w:cs/>
        </w:rPr>
        <w:t>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FD69EB2" w14:textId="7792E7A1" w:rsidR="000117A3" w:rsidRDefault="000117A3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CD0AF1" w14:textId="2FA1EBAB" w:rsidR="000117A3" w:rsidRPr="002C5644" w:rsidRDefault="000117A3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6609082B" w14:textId="77777777" w:rsidR="0087642B" w:rsidRPr="002C5644" w:rsidRDefault="0087642B" w:rsidP="000B4701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038B54F5" w14:textId="33BBBFD3" w:rsidR="00EA7B5B" w:rsidRPr="002C5644" w:rsidRDefault="000117A3" w:rsidP="00EA7B5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อนุพันธ์</w:t>
      </w:r>
    </w:p>
    <w:p w14:paraId="1346EDBC" w14:textId="77777777" w:rsidR="00EA7B5B" w:rsidRPr="002C5644" w:rsidRDefault="00EA7B5B" w:rsidP="00EA7B5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  <w:tab w:val="left" w:pos="630"/>
        </w:tabs>
        <w:ind w:left="540"/>
        <w:rPr>
          <w:rFonts w:ascii="Angsana New" w:hAnsi="Angsana New" w:cs="Angsana New"/>
          <w:sz w:val="20"/>
          <w:szCs w:val="20"/>
        </w:rPr>
      </w:pPr>
    </w:p>
    <w:p w14:paraId="231AF7A7" w14:textId="77777777" w:rsidR="00EA7B5B" w:rsidRPr="002C5644" w:rsidRDefault="00EA7B5B" w:rsidP="00EA7B5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 xml:space="preserve">อนุพันธ์ได้ถูกนำมาใช้เพื่อจัดการความเสี่ยงที่เกิดจากการเปลี่ยนแปลงในอัตราดอกเบี้ยที่เกิดจากกิจกรรมจัดหาเงิน  อนุพันธ์ไม่ได้มีไว้เพื่อค้า </w:t>
      </w:r>
    </w:p>
    <w:p w14:paraId="5C9B778A" w14:textId="77777777" w:rsidR="00EA7B5B" w:rsidRPr="002C5644" w:rsidRDefault="00EA7B5B" w:rsidP="00EA7B5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45D9F9" w14:textId="77777777" w:rsidR="00EA7B5B" w:rsidRPr="002C5644" w:rsidRDefault="00EA7B5B" w:rsidP="00EA7B5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t>ผลต่างที่เกิดจากสัญญาแลกเปลี่ยนอัตราดอกเบี้ยรับรู้และบันทึกโดยปรับปรุงกับดอกเบี้ยจ่ายของเงินกู้ยืมที่ได้รับการป้องกันความเสี่ยงนั้น</w:t>
      </w:r>
      <w:r w:rsidRPr="002C5644">
        <w:rPr>
          <w:rFonts w:ascii="Angsana New" w:hAnsi="Angsana New"/>
          <w:sz w:val="30"/>
          <w:szCs w:val="30"/>
        </w:rPr>
        <w:t>  </w:t>
      </w:r>
    </w:p>
    <w:p w14:paraId="39C8146D" w14:textId="77777777" w:rsidR="009B4AB0" w:rsidRPr="002C5644" w:rsidRDefault="009B4AB0" w:rsidP="00EA7B5B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</w:p>
    <w:p w14:paraId="4BC473D0" w14:textId="77777777" w:rsidR="004E0F49" w:rsidRPr="002C5644" w:rsidRDefault="004E0F49" w:rsidP="008F35C5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เ</w:t>
      </w:r>
      <w:r w:rsidRPr="002C5644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งินสดและรายการเทียบเท่าเงินสด</w:t>
      </w:r>
    </w:p>
    <w:p w14:paraId="4A9BC0B6" w14:textId="77777777" w:rsidR="006F6C08" w:rsidRPr="002C5644" w:rsidRDefault="006F6C08" w:rsidP="006F6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lang w:val="th-TH"/>
        </w:rPr>
      </w:pPr>
    </w:p>
    <w:p w14:paraId="543CF144" w14:textId="0B3CF189" w:rsidR="00F65E2F" w:rsidRDefault="00353A1B" w:rsidP="00EA7B5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</w:t>
      </w:r>
      <w:r w:rsidRPr="002C5644">
        <w:rPr>
          <w:rFonts w:ascii="Angsana New" w:hAnsi="Angsana New" w:hint="cs"/>
          <w:sz w:val="30"/>
          <w:szCs w:val="30"/>
          <w:cs/>
        </w:rPr>
        <w:t>และ</w:t>
      </w:r>
      <w:r w:rsidRPr="002C5644">
        <w:rPr>
          <w:rFonts w:ascii="Angsana New" w:hAnsi="Angsana New"/>
          <w:sz w:val="30"/>
          <w:szCs w:val="30"/>
          <w:cs/>
        </w:rPr>
        <w:t>ยอดเงินฝากธนาคารประเภท</w:t>
      </w:r>
      <w:r w:rsidR="00C82062"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เผื่อเรียก</w:t>
      </w:r>
      <w:r w:rsidR="004775CC"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747CFEA1" w14:textId="77777777" w:rsidR="000117A3" w:rsidRPr="002C5644" w:rsidRDefault="000117A3" w:rsidP="00EA7B5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008DCD" w14:textId="57ACF280" w:rsidR="00EA7B5B" w:rsidRPr="00E47A69" w:rsidRDefault="00EA7B5B" w:rsidP="00E47A6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47A69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  <w:r w:rsidRPr="00E47A6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E47A69" w:rsidRPr="00E47A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E47A69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ลูกหนี้อื่น</w:t>
      </w:r>
    </w:p>
    <w:p w14:paraId="4D4CD1FB" w14:textId="77777777" w:rsidR="00EA7B5B" w:rsidRPr="002C5644" w:rsidRDefault="00EA7B5B" w:rsidP="00EA7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1720623A" w14:textId="77777777" w:rsidR="00EA7B5B" w:rsidRPr="002C5644" w:rsidRDefault="00EA7B5B" w:rsidP="00EA7B5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ลูกหนี้รับรู้เมื่อ</w:t>
      </w:r>
      <w:r w:rsidRPr="00F524D6">
        <w:rPr>
          <w:rFonts w:ascii="Angsana New" w:hAnsi="Angsana New"/>
          <w:sz w:val="30"/>
          <w:szCs w:val="30"/>
          <w:cs/>
        </w:rPr>
        <w:t>กลุ่มบริษัท</w:t>
      </w:r>
      <w:r w:rsidRPr="002C5644">
        <w:rPr>
          <w:rFonts w:ascii="Angsana New" w:hAnsi="Angsana New"/>
          <w:sz w:val="30"/>
          <w:szCs w:val="30"/>
          <w:cs/>
        </w:rPr>
        <w:t>มีสิทธิที่ปราศจากเงื่อนไขในการได้รับสิ่งตอบแทนตามสัญญา หาก</w:t>
      </w:r>
      <w:r w:rsidRPr="00F524D6">
        <w:rPr>
          <w:rFonts w:ascii="Angsana New" w:hAnsi="Angsana New"/>
          <w:sz w:val="30"/>
          <w:szCs w:val="30"/>
          <w:cs/>
        </w:rPr>
        <w:t>กลุ่มบริษัท</w:t>
      </w:r>
      <w:r w:rsidRPr="002C5644">
        <w:rPr>
          <w:rFonts w:ascii="Angsana New" w:hAnsi="Angsana New"/>
          <w:sz w:val="30"/>
          <w:szCs w:val="30"/>
          <w:cs/>
        </w:rPr>
        <w:t xml:space="preserve">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 </w:t>
      </w:r>
    </w:p>
    <w:p w14:paraId="50650EF4" w14:textId="77777777" w:rsidR="00EA7B5B" w:rsidRPr="00F524D6" w:rsidRDefault="00EA7B5B" w:rsidP="00EA7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FFB9635" w14:textId="704AC789" w:rsidR="00EA7B5B" w:rsidRPr="002C5644" w:rsidRDefault="00EA7B5B" w:rsidP="00EA7B5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ลูกหนี้</w:t>
      </w:r>
      <w:r w:rsidR="00A177D4">
        <w:rPr>
          <w:rFonts w:ascii="Angsana New" w:hAnsi="Angsana New" w:hint="cs"/>
          <w:sz w:val="30"/>
          <w:szCs w:val="30"/>
          <w:cs/>
        </w:rPr>
        <w:t>แสดงในราคาตามใบแจ้งหนี้หัก</w:t>
      </w:r>
      <w:r w:rsidRPr="002C5644">
        <w:rPr>
          <w:rFonts w:ascii="Angsana New" w:hAnsi="Angsana New"/>
          <w:sz w:val="30"/>
          <w:szCs w:val="30"/>
          <w:cs/>
        </w:rPr>
        <w:t xml:space="preserve">ค่าเผื่อหนี้สงสัยจะสูญ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01BE5ADB" w14:textId="77777777" w:rsidR="00353A1B" w:rsidRPr="002C5644" w:rsidRDefault="00353A1B" w:rsidP="007847D5">
      <w:pPr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B2D0059" w14:textId="77777777" w:rsidR="00E47A69" w:rsidRDefault="00E47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EB030BD" w14:textId="34527A5D" w:rsidR="009164E6" w:rsidRPr="002C5644" w:rsidRDefault="001600DF" w:rsidP="00E47A6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C5644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14:paraId="484AB0CF" w14:textId="77777777" w:rsidR="007847D5" w:rsidRPr="00F528CD" w:rsidRDefault="007847D5" w:rsidP="007847D5">
      <w:pPr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746DC033" w14:textId="77777777" w:rsidR="000F2A61" w:rsidRPr="002C5644" w:rsidRDefault="002A28FA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สินค้าคงเหลือ</w:t>
      </w:r>
      <w:r w:rsidRPr="002C5644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0F2A61" w:rsidRPr="002C5644">
        <w:rPr>
          <w:rFonts w:ascii="Angsana New" w:hAnsi="Angsana New"/>
          <w:sz w:val="30"/>
          <w:szCs w:val="30"/>
          <w:cs/>
        </w:rPr>
        <w:t xml:space="preserve">ราคาทุนหรือมูลค่าสุทธิที่จะได้รับแล้วแต่ราคาใดจะต่ำกว่า </w:t>
      </w:r>
    </w:p>
    <w:p w14:paraId="4D7E0DFE" w14:textId="77777777" w:rsidR="00F528CD" w:rsidRPr="00F528CD" w:rsidRDefault="000F2A61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2"/>
          <w:szCs w:val="22"/>
        </w:rPr>
      </w:pPr>
      <w:r w:rsidRPr="002C5644">
        <w:rPr>
          <w:rFonts w:ascii="Angsana New" w:hAnsi="Angsana New"/>
          <w:sz w:val="30"/>
          <w:szCs w:val="30"/>
          <w:cs/>
        </w:rPr>
        <w:tab/>
      </w:r>
    </w:p>
    <w:p w14:paraId="31E69760" w14:textId="06F05874" w:rsidR="000F2A61" w:rsidRPr="002C5644" w:rsidRDefault="000F2A61" w:rsidP="00F52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</w:t>
      </w:r>
      <w:r w:rsidR="00C82062" w:rsidRPr="002C5644">
        <w:rPr>
          <w:rFonts w:ascii="Angsana New" w:hAnsi="Angsana New"/>
          <w:sz w:val="30"/>
          <w:szCs w:val="30"/>
          <w:cs/>
        </w:rPr>
        <w:t xml:space="preserve"> </w:t>
      </w:r>
    </w:p>
    <w:p w14:paraId="764A0EA5" w14:textId="77777777" w:rsidR="000F2A61" w:rsidRPr="00F528CD" w:rsidRDefault="000F2A61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1220C8CE" w14:textId="77777777" w:rsidR="009A0C9C" w:rsidRPr="002C5644" w:rsidRDefault="000F2A61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ab/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6C390DCB" w14:textId="77777777" w:rsidR="00334001" w:rsidRPr="00F528CD" w:rsidRDefault="00334001" w:rsidP="004775CC">
      <w:pPr>
        <w:pStyle w:val="AccPolicyHeading"/>
        <w:rPr>
          <w:sz w:val="22"/>
          <w:szCs w:val="22"/>
        </w:rPr>
      </w:pPr>
    </w:p>
    <w:p w14:paraId="63D31FA0" w14:textId="77777777" w:rsidR="000F2A61" w:rsidRPr="002C5644" w:rsidRDefault="000F2A61" w:rsidP="009E2FC5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</w:p>
    <w:p w14:paraId="35713922" w14:textId="77777777" w:rsidR="000F2A61" w:rsidRPr="00F528CD" w:rsidRDefault="000F2A61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53A9986E" w14:textId="77777777" w:rsidR="00F44951" w:rsidRPr="002C5644" w:rsidRDefault="00F44951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เงินลงทุนในบริษัทร่วมและ</w:t>
      </w:r>
      <w:r w:rsidR="000F2A61" w:rsidRPr="002C5644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2C498DF4" w14:textId="77777777" w:rsidR="000F2A61" w:rsidRPr="00F528CD" w:rsidRDefault="00F44951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  <w:r w:rsidRPr="00F528CD">
        <w:rPr>
          <w:rFonts w:ascii="Angsana New" w:hAnsi="Angsana New"/>
          <w:sz w:val="22"/>
          <w:szCs w:val="22"/>
        </w:rPr>
        <w:t xml:space="preserve"> </w:t>
      </w:r>
    </w:p>
    <w:p w14:paraId="1CD782E3" w14:textId="77777777" w:rsidR="000F2A61" w:rsidRPr="002C5644" w:rsidRDefault="00F44951" w:rsidP="000F2A61">
      <w:pPr>
        <w:pStyle w:val="AccPolicyHeading"/>
        <w:rPr>
          <w:cs/>
        </w:rPr>
      </w:pPr>
      <w:r w:rsidRPr="002C5644">
        <w:rPr>
          <w:cs/>
        </w:rPr>
        <w:t>เงินลงทุนในบริษัทร่วมและ</w:t>
      </w:r>
      <w:r w:rsidR="000F2A61" w:rsidRPr="002C5644">
        <w:rPr>
          <w:cs/>
        </w:rPr>
        <w:t>บริษัทย่อยในงบการเงินเฉพาะกิจการของบริษัท บันทึกบัญชีโดยใช้วิธีราคาทุน</w:t>
      </w:r>
      <w:r w:rsidR="00C82062" w:rsidRPr="002C5644">
        <w:rPr>
          <w:cs/>
        </w:rPr>
        <w:t xml:space="preserve"> </w:t>
      </w:r>
      <w:r w:rsidR="002D1714" w:rsidRPr="002C5644">
        <w:br/>
      </w:r>
      <w:r w:rsidR="000F2A61" w:rsidRPr="002C5644">
        <w:rPr>
          <w:cs/>
        </w:rPr>
        <w:t xml:space="preserve">ส่วนการบันทึกบัญชีเงินลงทุนในบริษัทร่วม </w:t>
      </w:r>
      <w:r w:rsidR="000F2A61" w:rsidRPr="002C5644">
        <w:rPr>
          <w:rFonts w:hint="cs"/>
          <w:cs/>
        </w:rPr>
        <w:t>ใ</w:t>
      </w:r>
      <w:r w:rsidR="000F2A61" w:rsidRPr="002C5644">
        <w:rPr>
          <w:cs/>
        </w:rPr>
        <w:t>นงบการเงินรวมใช้วิธีส่วนได้เสีย</w:t>
      </w:r>
    </w:p>
    <w:p w14:paraId="24F35CCF" w14:textId="77777777" w:rsidR="00F166B8" w:rsidRPr="00F528CD" w:rsidRDefault="00F166B8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22"/>
          <w:szCs w:val="22"/>
        </w:rPr>
      </w:pPr>
    </w:p>
    <w:p w14:paraId="12C50F9E" w14:textId="36ACF9AE" w:rsidR="000F2A61" w:rsidRPr="002C5644" w:rsidRDefault="000F2A61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เงินลงทุนในตราสารทุนอื่น</w:t>
      </w:r>
    </w:p>
    <w:p w14:paraId="2CF4C903" w14:textId="77777777" w:rsidR="000F2A61" w:rsidRPr="00F528CD" w:rsidRDefault="000F2A61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45D03CCD" w14:textId="77777777" w:rsidR="000F2A61" w:rsidRPr="002C5644" w:rsidRDefault="000F2A61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60B94D9A" w14:textId="77777777" w:rsidR="0087642B" w:rsidRPr="00F528CD" w:rsidRDefault="0087642B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3FE2F193" w14:textId="77777777" w:rsidR="000F2A61" w:rsidRPr="002C5644" w:rsidRDefault="000F2A61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005A6C13" w14:textId="77777777" w:rsidR="000F2A61" w:rsidRPr="00F528CD" w:rsidRDefault="000F2A61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27F0B5F3" w14:textId="49F595E1" w:rsidR="000F2A61" w:rsidRDefault="000F2A61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6D83BF9D" w14:textId="77777777" w:rsidR="000117A3" w:rsidRPr="00F528CD" w:rsidRDefault="000117A3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6386CB51" w14:textId="172BD69D" w:rsidR="000F2A61" w:rsidRPr="002C5644" w:rsidRDefault="000F2A61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ในกรณีที่</w:t>
      </w:r>
      <w:r w:rsidR="00211E1B" w:rsidRPr="00F524D6">
        <w:rPr>
          <w:rFonts w:ascii="Angsana New" w:hAnsi="Angsana New"/>
          <w:sz w:val="30"/>
          <w:szCs w:val="30"/>
          <w:cs/>
        </w:rPr>
        <w:t>กลุ่มบริษัท</w:t>
      </w:r>
      <w:r w:rsidR="00E47A69">
        <w:rPr>
          <w:rFonts w:ascii="Angsana New" w:hAnsi="Angsana New" w:hint="cs"/>
          <w:sz w:val="30"/>
          <w:szCs w:val="30"/>
          <w:cs/>
        </w:rPr>
        <w:t>และบริษัท</w:t>
      </w:r>
      <w:r w:rsidRPr="002C5644">
        <w:rPr>
          <w:rFonts w:ascii="Angsana New" w:hAnsi="Angsana New"/>
          <w:sz w:val="30"/>
          <w:szCs w:val="30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087B2788" w14:textId="77777777" w:rsidR="0023333B" w:rsidRPr="002C5644" w:rsidRDefault="0023333B" w:rsidP="00011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47676320" w14:textId="77777777" w:rsidR="000F2A61" w:rsidRPr="002C5644" w:rsidRDefault="000F2A61" w:rsidP="009E2FC5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C564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64528EC0" w14:textId="77777777" w:rsidR="000F2A61" w:rsidRPr="002C5644" w:rsidRDefault="000F2A61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4E3B4A92" w14:textId="77777777" w:rsidR="000F2A61" w:rsidRPr="002C5644" w:rsidRDefault="000F2A61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  <w:r w:rsidR="00C82062" w:rsidRPr="002C5644">
        <w:rPr>
          <w:rFonts w:ascii="Angsana New" w:hAnsi="Angsana New"/>
          <w:sz w:val="30"/>
          <w:szCs w:val="30"/>
          <w:cs/>
        </w:rPr>
        <w:t xml:space="preserve"> </w:t>
      </w:r>
    </w:p>
    <w:p w14:paraId="048EECD2" w14:textId="77777777" w:rsidR="0004215D" w:rsidRPr="002C5644" w:rsidRDefault="0004215D" w:rsidP="00042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lastRenderedPageBreak/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="00C82062" w:rsidRPr="002C5644">
        <w:rPr>
          <w:rFonts w:ascii="Angsana New" w:hAnsi="Angsana New"/>
          <w:sz w:val="30"/>
          <w:szCs w:val="30"/>
          <w:cs/>
        </w:rPr>
        <w:t xml:space="preserve"> </w:t>
      </w:r>
    </w:p>
    <w:p w14:paraId="7A1FF852" w14:textId="77777777" w:rsidR="0004215D" w:rsidRPr="002C5644" w:rsidRDefault="0004215D" w:rsidP="00042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7865F4B" w14:textId="77777777" w:rsidR="001F321C" w:rsidRPr="002C5644" w:rsidRDefault="0004215D" w:rsidP="00042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6C996E72" w14:textId="77777777" w:rsidR="00B567E5" w:rsidRPr="002C5644" w:rsidRDefault="00B567E5" w:rsidP="00060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54DFF1C" w14:textId="11E3D61A" w:rsidR="0006005A" w:rsidRPr="002C5644" w:rsidRDefault="0006005A" w:rsidP="00060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14:paraId="0C40B828" w14:textId="77777777" w:rsidR="0006005A" w:rsidRPr="002C5644" w:rsidRDefault="0006005A" w:rsidP="00060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9E587FC" w14:textId="77777777" w:rsidR="0006005A" w:rsidRPr="002C5644" w:rsidRDefault="0006005A" w:rsidP="00060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การเช่าซึ่ง</w:t>
      </w:r>
      <w:r w:rsidRPr="002C564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C5644">
        <w:rPr>
          <w:rFonts w:ascii="Angsana New" w:hAnsi="Angsana New"/>
          <w:sz w:val="30"/>
          <w:szCs w:val="30"/>
          <w:cs/>
        </w:rPr>
        <w:t xml:space="preserve">ได้รับส่วนใหญ่ของความเสี่ยงและผลตอบแทนจากการครอบครองทรัพย์สินที่เช่านั้นๆ </w:t>
      </w:r>
      <w:r w:rsidRPr="002C5644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2C5644">
        <w:rPr>
          <w:rFonts w:ascii="Angsana New" w:hAnsi="Angsana New"/>
          <w:sz w:val="30"/>
          <w:szCs w:val="30"/>
          <w:cs/>
        </w:rPr>
        <w:t xml:space="preserve">ให้จัดประเภทเป็นสัญญาเช่าการเงิน  </w:t>
      </w:r>
      <w:r w:rsidRPr="002C5644">
        <w:rPr>
          <w:rFonts w:ascii="Angsana New" w:hAnsi="Angsana New" w:hint="cs"/>
          <w:sz w:val="30"/>
          <w:szCs w:val="30"/>
          <w:cs/>
        </w:rPr>
        <w:t>ส่วน</w:t>
      </w:r>
      <w:r w:rsidR="0001299C" w:rsidRPr="002C5644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Pr="002C5644">
        <w:rPr>
          <w:rFonts w:ascii="Angsana New" w:hAnsi="Angsana New"/>
          <w:sz w:val="30"/>
          <w:szCs w:val="30"/>
          <w:cs/>
        </w:rPr>
        <w:t>ที่ได้มาโดยทำสัญญาเช่าการเงินบันทึกเป็น</w:t>
      </w:r>
      <w:r w:rsidRPr="002C5644">
        <w:rPr>
          <w:rFonts w:ascii="Angsana New" w:hAnsi="Angsana New"/>
          <w:spacing w:val="-6"/>
          <w:sz w:val="30"/>
          <w:szCs w:val="30"/>
          <w:cs/>
        </w:rPr>
        <w:t>สินทรัพย์ด้วย</w:t>
      </w:r>
      <w:r w:rsidRPr="002C5644">
        <w:rPr>
          <w:rFonts w:ascii="Angsana New" w:hAnsi="Angsana New" w:hint="cs"/>
          <w:spacing w:val="-6"/>
          <w:sz w:val="30"/>
          <w:szCs w:val="30"/>
          <w:cs/>
        </w:rPr>
        <w:t>มูลค่า</w:t>
      </w:r>
      <w:r w:rsidRPr="002C5644">
        <w:rPr>
          <w:rFonts w:ascii="Angsana New" w:hAnsi="Angsana New"/>
          <w:spacing w:val="-6"/>
          <w:sz w:val="30"/>
          <w:szCs w:val="30"/>
          <w:cs/>
        </w:rPr>
        <w:t>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Pr="002C5644">
        <w:rPr>
          <w:rFonts w:ascii="Angsana New" w:hAnsi="Angsana New"/>
          <w:sz w:val="30"/>
          <w:szCs w:val="30"/>
          <w:cs/>
        </w:rPr>
        <w:t xml:space="preserve"> 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</w:t>
      </w:r>
      <w:r w:rsidRPr="002C5644">
        <w:rPr>
          <w:rFonts w:ascii="Angsana New" w:hAnsi="Angsana New" w:hint="cs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2C5644">
        <w:rPr>
          <w:rFonts w:ascii="Angsana New" w:hAnsi="Angsana New"/>
          <w:sz w:val="30"/>
          <w:szCs w:val="30"/>
          <w:cs/>
        </w:rPr>
        <w:t xml:space="preserve">  ค่าใช้จ่ายทางการเงินจะบันทึกโดยตรงในกำไร</w:t>
      </w:r>
      <w:r w:rsidRPr="002C5644">
        <w:rPr>
          <w:rFonts w:ascii="Angsana New" w:hAnsi="Angsana New" w:hint="cs"/>
          <w:sz w:val="30"/>
          <w:szCs w:val="30"/>
          <w:cs/>
        </w:rPr>
        <w:t>หรือ</w:t>
      </w:r>
      <w:r w:rsidRPr="002C5644">
        <w:rPr>
          <w:rFonts w:ascii="Angsana New" w:hAnsi="Angsana New"/>
          <w:sz w:val="30"/>
          <w:szCs w:val="30"/>
          <w:cs/>
        </w:rPr>
        <w:t>ขาดทุน</w:t>
      </w:r>
    </w:p>
    <w:p w14:paraId="659EA3E3" w14:textId="77777777" w:rsidR="0087642B" w:rsidRPr="002C5644" w:rsidRDefault="0087642B" w:rsidP="001F3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2023766" w14:textId="77777777" w:rsidR="001F321C" w:rsidRPr="002C5644" w:rsidRDefault="001F321C" w:rsidP="001F3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</w:t>
      </w:r>
      <w:r w:rsidR="00C82062" w:rsidRPr="002C5644">
        <w:rPr>
          <w:rFonts w:ascii="Angsana New" w:hAnsi="Angsana New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A140829" w14:textId="77777777" w:rsidR="001F321C" w:rsidRPr="002C5644" w:rsidRDefault="001F321C" w:rsidP="001F3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D8A115E" w14:textId="34EA2327" w:rsidR="001F321C" w:rsidRPr="002C5644" w:rsidRDefault="00595672" w:rsidP="001F3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C5644">
        <w:rPr>
          <w:rFonts w:ascii="Angsana New" w:hAnsi="Angsana New" w:hint="cs"/>
          <w:sz w:val="30"/>
          <w:szCs w:val="30"/>
          <w:cs/>
        </w:rPr>
        <w:t>อาคารและส่วนปรับปรุงอาคาร</w:t>
      </w:r>
      <w:r w:rsidR="00CE3047" w:rsidRPr="002C5644">
        <w:rPr>
          <w:rFonts w:ascii="Angsana New" w:hAnsi="Angsana New"/>
          <w:sz w:val="30"/>
          <w:szCs w:val="30"/>
          <w:cs/>
        </w:rPr>
        <w:tab/>
      </w:r>
      <w:r w:rsidR="00CE3047" w:rsidRPr="002C5644">
        <w:rPr>
          <w:rFonts w:ascii="Angsana New" w:hAnsi="Angsana New"/>
          <w:sz w:val="30"/>
          <w:szCs w:val="30"/>
          <w:cs/>
        </w:rPr>
        <w:tab/>
      </w:r>
      <w:r w:rsidR="002C3D9B">
        <w:rPr>
          <w:rFonts w:ascii="Angsana New" w:hAnsi="Angsana New" w:hint="cs"/>
          <w:sz w:val="30"/>
          <w:szCs w:val="30"/>
          <w:cs/>
        </w:rPr>
        <w:t>ตามอายุสัญญา</w:t>
      </w:r>
      <w:r w:rsidR="00630982">
        <w:rPr>
          <w:rFonts w:ascii="Angsana New" w:hAnsi="Angsana New" w:hint="cs"/>
          <w:sz w:val="30"/>
          <w:szCs w:val="30"/>
          <w:cs/>
        </w:rPr>
        <w:t xml:space="preserve">  </w:t>
      </w:r>
      <w:r w:rsidR="00052677">
        <w:rPr>
          <w:rFonts w:ascii="Angsana New" w:hAnsi="Angsana New" w:hint="cs"/>
          <w:sz w:val="30"/>
          <w:szCs w:val="30"/>
          <w:cs/>
        </w:rPr>
        <w:t xml:space="preserve">และ </w:t>
      </w:r>
      <w:r w:rsidR="00630982">
        <w:rPr>
          <w:rFonts w:ascii="Angsana New" w:hAnsi="Angsana New"/>
          <w:sz w:val="30"/>
          <w:szCs w:val="30"/>
        </w:rPr>
        <w:t xml:space="preserve">10 </w:t>
      </w:r>
      <w:r w:rsidR="00052677">
        <w:rPr>
          <w:rFonts w:ascii="Angsana New" w:hAnsi="Angsana New"/>
          <w:sz w:val="30"/>
          <w:szCs w:val="30"/>
        </w:rPr>
        <w:t>-</w:t>
      </w:r>
      <w:r w:rsidR="00630982">
        <w:rPr>
          <w:rFonts w:ascii="Angsana New" w:hAnsi="Angsana New"/>
          <w:sz w:val="30"/>
          <w:szCs w:val="30"/>
        </w:rPr>
        <w:t xml:space="preserve"> 60 </w:t>
      </w:r>
      <w:r w:rsidR="00630982">
        <w:rPr>
          <w:rFonts w:ascii="Angsana New" w:hAnsi="Angsana New" w:hint="cs"/>
          <w:sz w:val="30"/>
          <w:szCs w:val="30"/>
          <w:cs/>
        </w:rPr>
        <w:t>ปี</w:t>
      </w:r>
    </w:p>
    <w:p w14:paraId="64C92261" w14:textId="526697E2" w:rsidR="008C4FFA" w:rsidRDefault="00595672" w:rsidP="006B7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t>งานระบบ</w:t>
      </w:r>
      <w:r w:rsidR="00CE3047" w:rsidRPr="002C5644">
        <w:rPr>
          <w:rFonts w:ascii="Angsana New" w:hAnsi="Angsana New"/>
          <w:sz w:val="30"/>
          <w:szCs w:val="30"/>
          <w:cs/>
        </w:rPr>
        <w:tab/>
      </w:r>
      <w:r w:rsidR="00CE3047" w:rsidRPr="002C5644">
        <w:rPr>
          <w:rFonts w:ascii="Angsana New" w:hAnsi="Angsana New"/>
          <w:sz w:val="30"/>
          <w:szCs w:val="30"/>
          <w:cs/>
        </w:rPr>
        <w:tab/>
      </w:r>
      <w:r w:rsidR="00CE3047" w:rsidRPr="002C5644">
        <w:rPr>
          <w:rFonts w:ascii="Angsana New" w:hAnsi="Angsana New"/>
          <w:sz w:val="30"/>
          <w:szCs w:val="30"/>
          <w:cs/>
        </w:rPr>
        <w:tab/>
      </w:r>
      <w:r w:rsidR="00CE3047" w:rsidRPr="002C5644">
        <w:rPr>
          <w:rFonts w:ascii="Angsana New" w:hAnsi="Angsana New"/>
          <w:sz w:val="30"/>
          <w:szCs w:val="30"/>
          <w:cs/>
        </w:rPr>
        <w:tab/>
      </w:r>
      <w:r w:rsidR="00CE3047" w:rsidRPr="002C5644">
        <w:rPr>
          <w:rFonts w:ascii="Angsana New" w:hAnsi="Angsana New"/>
          <w:sz w:val="30"/>
          <w:szCs w:val="30"/>
        </w:rPr>
        <w:tab/>
      </w:r>
      <w:r w:rsidR="00CE3047" w:rsidRPr="002C5644">
        <w:rPr>
          <w:rFonts w:ascii="Angsana New" w:hAnsi="Angsana New"/>
          <w:sz w:val="30"/>
          <w:szCs w:val="30"/>
        </w:rPr>
        <w:tab/>
      </w:r>
      <w:r w:rsidR="00CE3047" w:rsidRPr="002C5644">
        <w:rPr>
          <w:rFonts w:ascii="Angsana New" w:hAnsi="Angsana New"/>
          <w:sz w:val="30"/>
          <w:szCs w:val="30"/>
          <w:cs/>
        </w:rPr>
        <w:tab/>
      </w:r>
      <w:r w:rsidR="00052677">
        <w:rPr>
          <w:rFonts w:ascii="Angsana New" w:hAnsi="Angsana New" w:hint="cs"/>
          <w:sz w:val="30"/>
          <w:szCs w:val="30"/>
          <w:cs/>
        </w:rPr>
        <w:t xml:space="preserve">       </w:t>
      </w:r>
      <w:r w:rsidR="00CD3FD8" w:rsidRPr="002C5644">
        <w:rPr>
          <w:rFonts w:ascii="Angsana New" w:hAnsi="Angsana New"/>
          <w:sz w:val="30"/>
          <w:szCs w:val="30"/>
        </w:rPr>
        <w:t>3</w:t>
      </w:r>
      <w:r w:rsidRPr="002C5644">
        <w:rPr>
          <w:rFonts w:ascii="Angsana New" w:hAnsi="Angsana New"/>
          <w:sz w:val="30"/>
          <w:szCs w:val="30"/>
        </w:rPr>
        <w:t xml:space="preserve"> - </w:t>
      </w:r>
      <w:r w:rsidR="00CD3FD8" w:rsidRPr="002C5644">
        <w:rPr>
          <w:rFonts w:ascii="Angsana New" w:hAnsi="Angsana New"/>
          <w:sz w:val="30"/>
          <w:szCs w:val="30"/>
        </w:rPr>
        <w:t>20</w:t>
      </w:r>
      <w:r w:rsidR="00C82062"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>ปี</w:t>
      </w:r>
    </w:p>
    <w:p w14:paraId="6761441A" w14:textId="197E82B9" w:rsidR="000117A3" w:rsidRDefault="000117A3" w:rsidP="006B7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569AE8D" w14:textId="5886D5A8" w:rsidR="000117A3" w:rsidRPr="002C5644" w:rsidRDefault="000117A3" w:rsidP="006B7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กลุ่มบริษัทไม่คิดค่าเสื่อมราคาสำหรับที่ดิน และสินทรัพย์ที่อยู่ระหว่างการก่อสร้าง</w:t>
      </w:r>
      <w:r w:rsidR="00F528CD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62D29BD8" w14:textId="285E6A40" w:rsidR="00B567E5" w:rsidRPr="002C5644" w:rsidRDefault="00B56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7B6C085" w14:textId="6E2A2B78" w:rsidR="009E209C" w:rsidRPr="002C5644" w:rsidRDefault="009E209C" w:rsidP="009E2FC5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C564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สิทธิการเช่า</w:t>
      </w:r>
    </w:p>
    <w:p w14:paraId="09046D09" w14:textId="77777777" w:rsidR="009E209C" w:rsidRPr="002C5644" w:rsidRDefault="009E209C" w:rsidP="009E2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9D7A706" w14:textId="77777777" w:rsidR="009E209C" w:rsidRPr="002C5644" w:rsidRDefault="009E209C" w:rsidP="009E2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t>สิทธิการเช่าวัดมูลค่าด้วยราคาทุนหักค่าตัดจำหน่ายสะสม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>ค่าตัดจำหน่ายบันทึกเป็นค่าใช้จ่ายใ</w:t>
      </w:r>
      <w:r w:rsidR="00A02AB7" w:rsidRPr="002C5644">
        <w:rPr>
          <w:rFonts w:ascii="Angsana New" w:hAnsi="Angsana New" w:hint="cs"/>
          <w:sz w:val="30"/>
          <w:szCs w:val="30"/>
          <w:cs/>
        </w:rPr>
        <w:t>น</w:t>
      </w:r>
      <w:r w:rsidRPr="002C5644">
        <w:rPr>
          <w:rFonts w:ascii="Angsana New" w:hAnsi="Angsana New" w:hint="cs"/>
          <w:sz w:val="30"/>
          <w:szCs w:val="30"/>
          <w:cs/>
        </w:rPr>
        <w:t>กำไรหรือขาดทุน คำนวณโดยวิธีเส้นตรงตามอายุของสัญญา</w:t>
      </w:r>
    </w:p>
    <w:p w14:paraId="312F3FDC" w14:textId="77777777" w:rsidR="002A38C2" w:rsidRPr="002C5644" w:rsidRDefault="002A38C2" w:rsidP="002A38C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DAF3762" w14:textId="77777777" w:rsidR="00D84E2F" w:rsidRDefault="00D84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CB1BAFA" w14:textId="24F748C3" w:rsidR="002A38C2" w:rsidRPr="002C5644" w:rsidRDefault="002A38C2" w:rsidP="002A38C2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lastRenderedPageBreak/>
        <w:t>ค่าตัดจำหน่าย</w:t>
      </w:r>
    </w:p>
    <w:p w14:paraId="495F03C7" w14:textId="77777777" w:rsidR="002A38C2" w:rsidRPr="002C5644" w:rsidRDefault="002A38C2" w:rsidP="002A38C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D20C5FA" w14:textId="77777777" w:rsidR="002A38C2" w:rsidRPr="002C5644" w:rsidRDefault="002A38C2" w:rsidP="002A38C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t>ค่าตัดจำหน่ายรับรู้</w:t>
      </w:r>
      <w:r w:rsidRPr="002C5644">
        <w:rPr>
          <w:rFonts w:ascii="Angsana New" w:hAnsi="Angsana New"/>
          <w:sz w:val="30"/>
          <w:szCs w:val="30"/>
          <w:cs/>
        </w:rPr>
        <w:t xml:space="preserve">ในกำไรหรือขาดทุน </w:t>
      </w:r>
      <w:r w:rsidR="00572EC4" w:rsidRPr="002C5644">
        <w:rPr>
          <w:rFonts w:ascii="Angsana New" w:hAnsi="Angsana New" w:hint="cs"/>
          <w:sz w:val="30"/>
          <w:szCs w:val="30"/>
          <w:cs/>
        </w:rPr>
        <w:t>คำนวณ</w:t>
      </w:r>
      <w:r w:rsidRPr="002C5644">
        <w:rPr>
          <w:rFonts w:ascii="Angsana New" w:hAnsi="Angsana New"/>
          <w:sz w:val="30"/>
          <w:szCs w:val="30"/>
          <w:cs/>
        </w:rPr>
        <w:t>โดยวิธีเส้นตรงตามระยะเวลาของสัญญาเช่าดังนี้</w:t>
      </w:r>
    </w:p>
    <w:p w14:paraId="4D57FC1C" w14:textId="77777777" w:rsidR="002A38C2" w:rsidRPr="002C5644" w:rsidRDefault="002A38C2" w:rsidP="002A38C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4770"/>
        <w:gridCol w:w="2070"/>
      </w:tblGrid>
      <w:tr w:rsidR="002A38C2" w:rsidRPr="002C5644" w14:paraId="77B64379" w14:textId="77777777" w:rsidTr="007315D5">
        <w:tc>
          <w:tcPr>
            <w:tcW w:w="4770" w:type="dxa"/>
          </w:tcPr>
          <w:p w14:paraId="436F946A" w14:textId="3C8F8D42" w:rsidR="002A38C2" w:rsidRPr="002C5644" w:rsidRDefault="002A38C2" w:rsidP="000117A3">
            <w:pPr>
              <w:tabs>
                <w:tab w:val="left" w:pos="540"/>
              </w:tabs>
              <w:ind w:hanging="125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br w:type="page"/>
            </w: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2070" w:type="dxa"/>
          </w:tcPr>
          <w:p w14:paraId="2A9D82F9" w14:textId="77777777" w:rsidR="002A38C2" w:rsidRPr="002C5644" w:rsidRDefault="00CD3FD8" w:rsidP="00CD3FD8">
            <w:pPr>
              <w:tabs>
                <w:tab w:val="left" w:pos="540"/>
              </w:tabs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C3D9B">
              <w:rPr>
                <w:rFonts w:ascii="Angsana New" w:eastAsia="MS Mincho" w:hAnsi="Angsana New"/>
                <w:sz w:val="30"/>
                <w:szCs w:val="30"/>
              </w:rPr>
              <w:t>30</w:t>
            </w:r>
            <w:r w:rsidR="002A38C2" w:rsidRPr="002C3D9B">
              <w:rPr>
                <w:rFonts w:ascii="Angsana New" w:eastAsia="MS Mincho" w:hAnsi="Angsana New"/>
                <w:sz w:val="30"/>
                <w:szCs w:val="30"/>
              </w:rPr>
              <w:t xml:space="preserve"> - 3</w:t>
            </w:r>
            <w:r w:rsidRPr="002C3D9B">
              <w:rPr>
                <w:rFonts w:ascii="Angsana New" w:eastAsia="MS Mincho" w:hAnsi="Angsana New"/>
                <w:sz w:val="30"/>
                <w:szCs w:val="30"/>
              </w:rPr>
              <w:t>6</w:t>
            </w:r>
            <w:r w:rsidR="002A38C2" w:rsidRPr="002C3D9B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="002A38C2" w:rsidRPr="002C3D9B">
              <w:rPr>
                <w:rFonts w:ascii="Angsana New" w:eastAsia="MS Mincho" w:hAnsi="Angsana New"/>
                <w:sz w:val="30"/>
                <w:szCs w:val="30"/>
                <w:cs/>
              </w:rPr>
              <w:t>ปี</w:t>
            </w:r>
            <w:r w:rsidR="002A38C2" w:rsidRPr="002C5644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</w:p>
        </w:tc>
      </w:tr>
    </w:tbl>
    <w:p w14:paraId="108E3B5B" w14:textId="77777777" w:rsidR="00F524D6" w:rsidRDefault="00F524D6" w:rsidP="00F5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0503C70" w14:textId="1D884A11" w:rsidR="001F321C" w:rsidRPr="002C5644" w:rsidRDefault="00572EC4" w:rsidP="009E2FC5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C564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ที่ดิน </w:t>
      </w:r>
      <w:r w:rsidR="001F321C"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412B5846" w14:textId="77777777" w:rsidR="001F321C" w:rsidRPr="002C5644" w:rsidRDefault="001F321C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36E64920" w14:textId="5E8C11E8" w:rsidR="00C947C1" w:rsidRDefault="00C947C1" w:rsidP="00C94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3E97E3B2" w14:textId="64070B83" w:rsidR="000117A3" w:rsidRDefault="000117A3" w:rsidP="00C94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D519759" w14:textId="5C28E73C" w:rsidR="000117A3" w:rsidRPr="002C5644" w:rsidRDefault="000117A3" w:rsidP="00C94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3B902658" w14:textId="77777777" w:rsidR="00C947C1" w:rsidRPr="002C5644" w:rsidRDefault="00C947C1" w:rsidP="00C94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41BD004" w14:textId="44B1940C" w:rsidR="001309D9" w:rsidRPr="002C5644" w:rsidRDefault="003B1BCF" w:rsidP="006B7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อาคารและอุปกรณ์วัดมูลค่าด้วยราคาทุนหักค่าเสื่อม</w:t>
      </w:r>
      <w:r w:rsidR="00375B21" w:rsidRPr="002C5644">
        <w:rPr>
          <w:rFonts w:ascii="Angsana New" w:hAnsi="Angsana New"/>
          <w:sz w:val="30"/>
          <w:szCs w:val="30"/>
          <w:cs/>
        </w:rPr>
        <w:t xml:space="preserve">ราคาสะสมและขาดทุนจากการด้อยค่า </w:t>
      </w:r>
      <w:r w:rsidRPr="002C5644">
        <w:rPr>
          <w:rFonts w:ascii="Angsana New" w:hAnsi="Angsana New"/>
          <w:sz w:val="30"/>
          <w:szCs w:val="30"/>
          <w:cs/>
        </w:rPr>
        <w:t>ยกเว้นที่ดิน</w:t>
      </w:r>
      <w:r w:rsidR="00375B21" w:rsidRPr="002C5644">
        <w:rPr>
          <w:rFonts w:ascii="Angsana New" w:hAnsi="Angsana New"/>
          <w:sz w:val="30"/>
          <w:szCs w:val="30"/>
          <w:cs/>
        </w:rPr>
        <w:t xml:space="preserve">ที่วัดมูลค่าด้วยราคาที่ตีใหม่ </w:t>
      </w:r>
      <w:r w:rsidRPr="002C5644">
        <w:rPr>
          <w:rFonts w:ascii="Angsana New" w:hAnsi="Angsana New"/>
          <w:sz w:val="30"/>
          <w:szCs w:val="30"/>
          <w:cs/>
        </w:rPr>
        <w:t>ราคาที่ตีใหม่หมายถึงมูลค่ายุติธรรมซึ่งกำหนดจากเกณฑ์การใช้งานของสินทรัพย์ที่มีอยู่จริง</w:t>
      </w:r>
      <w:r w:rsidR="00C82062" w:rsidRPr="002C5644">
        <w:rPr>
          <w:rFonts w:ascii="Angsana New" w:hAnsi="Angsana New"/>
          <w:sz w:val="30"/>
          <w:szCs w:val="30"/>
          <w:cs/>
        </w:rPr>
        <w:t xml:space="preserve"> </w:t>
      </w:r>
      <w:r w:rsidR="002D1714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ณ วันที่มีการตีราคาใหม่หักด้วย</w:t>
      </w:r>
      <w:r w:rsidR="00375B21" w:rsidRPr="002C5644">
        <w:rPr>
          <w:rFonts w:ascii="Angsana New" w:hAnsi="Angsana New"/>
          <w:sz w:val="30"/>
          <w:szCs w:val="30"/>
          <w:cs/>
        </w:rPr>
        <w:t>ค่าเผื่อการด้อยค่าของสินทรัพย์</w:t>
      </w:r>
    </w:p>
    <w:p w14:paraId="6B895D62" w14:textId="77777777" w:rsidR="00B567E5" w:rsidRPr="002C5644" w:rsidRDefault="00B567E5" w:rsidP="006B7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A07FF52" w14:textId="77777777" w:rsidR="00C947C1" w:rsidRPr="002C5644" w:rsidRDefault="00C947C1" w:rsidP="00C94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 w:rsidR="00C82062" w:rsidRPr="002C5644">
        <w:rPr>
          <w:rFonts w:ascii="Angsana New" w:hAnsi="Angsana New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 xml:space="preserve">ต้นทุนในการรื้อถอน การขนย้าย </w:t>
      </w:r>
      <w:r w:rsidR="00A73BE0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7FDACCC5" w14:textId="77777777" w:rsidR="00C947C1" w:rsidRPr="002C5644" w:rsidRDefault="00C947C1" w:rsidP="00C94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07EE958F" w14:textId="77777777" w:rsidR="00C947C1" w:rsidRPr="002C5644" w:rsidRDefault="00C947C1" w:rsidP="00C94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ส่วนประกอบของรายการ</w:t>
      </w:r>
      <w:r w:rsidR="00086895" w:rsidRPr="002C5644">
        <w:rPr>
          <w:rFonts w:ascii="Angsana New" w:hAnsi="Angsana New" w:hint="cs"/>
          <w:sz w:val="30"/>
          <w:szCs w:val="30"/>
          <w:cs/>
        </w:rPr>
        <w:t xml:space="preserve">ที่ดิน </w:t>
      </w:r>
      <w:r w:rsidRPr="002C5644">
        <w:rPr>
          <w:rFonts w:ascii="Angsana New" w:hAnsi="Angsana New"/>
          <w:sz w:val="30"/>
          <w:szCs w:val="30"/>
          <w:cs/>
        </w:rPr>
        <w:t xml:space="preserve"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66EC4951" w14:textId="77777777" w:rsidR="00C947C1" w:rsidRPr="002C5644" w:rsidRDefault="00C947C1" w:rsidP="00C94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04A0E98" w14:textId="56ACCB4A" w:rsidR="006877AB" w:rsidRDefault="0004215D" w:rsidP="006877AB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C5644">
        <w:rPr>
          <w:rFonts w:ascii="Angsana New" w:hAnsi="Angsana New" w:cs="Angsana New"/>
          <w:color w:val="auto"/>
          <w:sz w:val="30"/>
          <w:szCs w:val="30"/>
          <w:cs/>
        </w:rPr>
        <w:t>กำไรหรือ</w:t>
      </w:r>
      <w:r w:rsidR="009E209C" w:rsidRPr="002C5644">
        <w:rPr>
          <w:rFonts w:ascii="Angsana New" w:hAnsi="Angsana New" w:cs="Angsana New"/>
          <w:color w:val="auto"/>
          <w:sz w:val="30"/>
          <w:szCs w:val="30"/>
          <w:cs/>
        </w:rPr>
        <w:t>ขาดทุนจากการจำหน่าย</w:t>
      </w:r>
      <w:r w:rsidR="00086895" w:rsidRPr="002C564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ที่ดิน </w:t>
      </w:r>
      <w:r w:rsidR="009E209C" w:rsidRPr="002C5644">
        <w:rPr>
          <w:rFonts w:ascii="Angsana New" w:hAnsi="Angsana New" w:cs="Angsana New"/>
          <w:color w:val="auto"/>
          <w:sz w:val="30"/>
          <w:szCs w:val="30"/>
          <w:cs/>
        </w:rPr>
        <w:t>อาคาร</w:t>
      </w:r>
      <w:r w:rsidRPr="002C5644">
        <w:rPr>
          <w:rFonts w:ascii="Angsana New" w:hAnsi="Angsana New" w:cs="Angsana New"/>
          <w:color w:val="auto"/>
          <w:sz w:val="30"/>
          <w:szCs w:val="30"/>
          <w:cs/>
        </w:rPr>
        <w:t>และอุปกรณ์ คือผลต่างระหว่างสิ่งตอบแทนสุทธิที่ได้รับจาก</w:t>
      </w:r>
      <w:r w:rsidR="00A73BE0" w:rsidRPr="002C5644">
        <w:rPr>
          <w:rFonts w:ascii="Angsana New" w:hAnsi="Angsana New" w:cs="Angsana New"/>
          <w:color w:val="auto"/>
          <w:sz w:val="30"/>
          <w:szCs w:val="30"/>
        </w:rPr>
        <w:br/>
      </w:r>
      <w:r w:rsidRPr="002C5644">
        <w:rPr>
          <w:rFonts w:ascii="Angsana New" w:hAnsi="Angsana New" w:cs="Angsana New"/>
          <w:color w:val="auto"/>
          <w:sz w:val="30"/>
          <w:szCs w:val="30"/>
          <w:cs/>
        </w:rPr>
        <w:t>การจำหน่ายก</w:t>
      </w:r>
      <w:r w:rsidR="009E209C" w:rsidRPr="002C5644">
        <w:rPr>
          <w:rFonts w:ascii="Angsana New" w:hAnsi="Angsana New" w:cs="Angsana New"/>
          <w:color w:val="auto"/>
          <w:sz w:val="30"/>
          <w:szCs w:val="30"/>
          <w:cs/>
        </w:rPr>
        <w:t>ับมูลค่าตามบัญชีของ</w:t>
      </w:r>
      <w:r w:rsidR="00086895" w:rsidRPr="002C564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ที่ดิน </w:t>
      </w:r>
      <w:r w:rsidR="009E209C" w:rsidRPr="002C5644">
        <w:rPr>
          <w:rFonts w:ascii="Angsana New" w:hAnsi="Angsana New" w:cs="Angsana New"/>
          <w:color w:val="auto"/>
          <w:sz w:val="30"/>
          <w:szCs w:val="30"/>
          <w:cs/>
        </w:rPr>
        <w:t>อาคาร</w:t>
      </w:r>
      <w:r w:rsidRPr="002C5644">
        <w:rPr>
          <w:rFonts w:ascii="Angsana New" w:hAnsi="Angsana New" w:cs="Angsana New"/>
          <w:color w:val="auto"/>
          <w:sz w:val="30"/>
          <w:szCs w:val="30"/>
          <w:cs/>
        </w:rPr>
        <w:t>และอุปกรณ์ โดยรับรู้ในกำไรหรือขาดทุน</w:t>
      </w:r>
      <w:r w:rsidR="00375B21" w:rsidRPr="002C564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375B21" w:rsidRPr="002C5644">
        <w:rPr>
          <w:rFonts w:ascii="Angsana New" w:hAnsi="Angsana New" w:cs="Angsana New"/>
          <w:color w:val="auto"/>
          <w:sz w:val="30"/>
          <w:szCs w:val="30"/>
          <w:cs/>
        </w:rPr>
        <w:t>เมื่อมีการขายสินทรัพย์</w:t>
      </w:r>
      <w:r w:rsidR="002D1714" w:rsidRPr="002C5644">
        <w:rPr>
          <w:rFonts w:ascii="Angsana New" w:hAnsi="Angsana New" w:cs="Angsana New"/>
          <w:color w:val="auto"/>
          <w:sz w:val="30"/>
          <w:szCs w:val="30"/>
        </w:rPr>
        <w:br/>
      </w:r>
      <w:r w:rsidR="00375B21" w:rsidRPr="002C5644">
        <w:rPr>
          <w:rFonts w:ascii="Angsana New" w:hAnsi="Angsana New" w:cs="Angsana New"/>
          <w:color w:val="auto"/>
          <w:sz w:val="30"/>
          <w:szCs w:val="30"/>
          <w:cs/>
        </w:rPr>
        <w:t>ที่ตีราคาใหม่จำนวนเงินที่บันทึกอยู่ในส่วนเกินทุนจากการตีราคาของสินทรัพย์จะถูกโอนไปยังกำไรสะสม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3DFFAB14" w14:textId="77777777" w:rsidR="006877AB" w:rsidRPr="006877AB" w:rsidRDefault="006877AB" w:rsidP="006877AB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4AB9F710" w14:textId="77777777" w:rsidR="00D84E2F" w:rsidRDefault="00D84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9049392" w14:textId="0E721C72" w:rsidR="00DA151A" w:rsidRPr="002C5644" w:rsidRDefault="00DA151A" w:rsidP="00DA151A">
      <w:pPr>
        <w:pStyle w:val="Default"/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C5644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lastRenderedPageBreak/>
        <w:t>สินทรัพย์ที่เช่า</w:t>
      </w:r>
    </w:p>
    <w:p w14:paraId="2F9E0C73" w14:textId="77777777" w:rsidR="00DA151A" w:rsidRPr="002C5644" w:rsidRDefault="00DA151A" w:rsidP="00DA151A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14:paraId="5D506B65" w14:textId="77777777" w:rsidR="00DA151A" w:rsidRPr="002C5644" w:rsidRDefault="00DA151A" w:rsidP="00DA151A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C5644">
        <w:rPr>
          <w:rFonts w:ascii="Angsana New" w:hAnsi="Angsana New" w:cs="Angsana New"/>
          <w:color w:val="auto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4B4A74E8" w14:textId="77777777" w:rsidR="006877AB" w:rsidRPr="002C5644" w:rsidRDefault="006877AB" w:rsidP="00375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77F38261" w14:textId="77777777" w:rsidR="00375B21" w:rsidRPr="002C5644" w:rsidRDefault="00375B21" w:rsidP="00375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>สินทรัพย์ที่ตีราคาใหม่</w:t>
      </w:r>
    </w:p>
    <w:p w14:paraId="53DDCAA2" w14:textId="77777777" w:rsidR="004C44E6" w:rsidRPr="002C5644" w:rsidRDefault="004C44E6" w:rsidP="00375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EB38B61" w14:textId="77777777" w:rsidR="00375B21" w:rsidRPr="002C5644" w:rsidRDefault="00375B21" w:rsidP="00375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</w:t>
      </w:r>
      <w:r w:rsidRPr="002C5644">
        <w:rPr>
          <w:rFonts w:ascii="Angsana New" w:hAnsi="Angsana New" w:hint="cs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</w:p>
    <w:p w14:paraId="48F702F8" w14:textId="77777777" w:rsidR="00375B21" w:rsidRPr="002C5644" w:rsidRDefault="00375B21" w:rsidP="00D1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739D250" w14:textId="77777777" w:rsidR="001309D9" w:rsidRPr="002C5644" w:rsidRDefault="00375B21" w:rsidP="006B7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มูลค่าของสินทรัพย์ส่วนที่ตีเพิ่มขึ้นจะบันทึกไปยังกำไรขาดทุนเบ็ดเสร็จอื่นและแสดงเป็น “ส่วนเกินทุนจาก</w:t>
      </w:r>
      <w:r w:rsidR="00A73BE0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การตีราคาสินทรัพย์” ในองค์ประกอบอื่นของส่วนของผู้ถือหุ้น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</w:t>
      </w:r>
      <w:r w:rsidR="00A73BE0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</w:t>
      </w:r>
      <w:r w:rsidR="00A73BE0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การตีราคาสินทรัพย์ที่เคยบันทึกไว้ครั้งก่อนในกำไรขาดทุนเบ็ดเสร็จอื่</w:t>
      </w:r>
      <w:r w:rsidR="008B5D65" w:rsidRPr="002C5644">
        <w:rPr>
          <w:rFonts w:ascii="Angsana New" w:hAnsi="Angsana New"/>
          <w:sz w:val="30"/>
          <w:szCs w:val="30"/>
          <w:cs/>
        </w:rPr>
        <w:t>นของสินทรัพย์ชิ้นเดียวกันนั้น</w:t>
      </w:r>
      <w:r w:rsidR="008B5D65"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ในกรณีที่มีการจำหน่ายสินทรัพย์ที่ตีราคาใหม่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2A285C30" w14:textId="77777777" w:rsidR="001309D9" w:rsidRPr="002C5644" w:rsidRDefault="001309D9" w:rsidP="00E26B99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6565D1" w14:textId="77777777" w:rsidR="00D16A7B" w:rsidRPr="002C5644" w:rsidRDefault="00D16A7B" w:rsidP="00D1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71FFEE98" w14:textId="77777777" w:rsidR="00D16A7B" w:rsidRPr="002C5644" w:rsidRDefault="00D16A7B" w:rsidP="00D1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2713E19" w14:textId="77777777" w:rsidR="00D16A7B" w:rsidRPr="002C5644" w:rsidRDefault="00D16A7B" w:rsidP="00D16A7B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C5644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2C5644">
        <w:rPr>
          <w:rFonts w:ascii="Angsana New" w:hAnsi="Angsana New" w:cs="Angsana New" w:hint="cs"/>
          <w:color w:val="auto"/>
          <w:sz w:val="30"/>
          <w:szCs w:val="30"/>
          <w:cs/>
        </w:rPr>
        <w:t>จะรับรู้</w:t>
      </w:r>
      <w:r w:rsidRPr="002C5644">
        <w:rPr>
          <w:rFonts w:ascii="Angsana New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2C5644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C5644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</w:t>
      </w:r>
      <w:r w:rsidR="008B5D65" w:rsidRPr="002C5644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C5644">
        <w:rPr>
          <w:rFonts w:ascii="Angsana New" w:hAnsi="Angsana New" w:cs="Angsana New" w:hint="cs"/>
          <w:color w:val="auto"/>
          <w:sz w:val="30"/>
          <w:szCs w:val="30"/>
          <w:cs/>
        </w:rPr>
        <w:t>ถ้า</w:t>
      </w:r>
      <w:r w:rsidRPr="002C5644">
        <w:rPr>
          <w:rFonts w:ascii="Angsana New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Pr="002C5644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</w:t>
      </w:r>
      <w:r w:rsidRPr="002C5644">
        <w:rPr>
          <w:rFonts w:ascii="Angsana New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="00C82062" w:rsidRPr="002C564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2D1714" w:rsidRPr="002C5644">
        <w:rPr>
          <w:rFonts w:ascii="Angsana New" w:hAnsi="Angsana New" w:cs="Angsana New"/>
          <w:color w:val="auto"/>
          <w:sz w:val="30"/>
          <w:szCs w:val="30"/>
        </w:rPr>
        <w:br/>
      </w:r>
      <w:r w:rsidRPr="002C5644">
        <w:rPr>
          <w:rFonts w:ascii="Angsana New" w:hAnsi="Angsana New" w:cs="Angsana New" w:hint="cs"/>
          <w:color w:val="auto"/>
          <w:sz w:val="30"/>
          <w:szCs w:val="30"/>
          <w:cs/>
        </w:rPr>
        <w:t>และสามารถ</w:t>
      </w:r>
      <w:r w:rsidRPr="002C5644">
        <w:rPr>
          <w:rFonts w:ascii="Angsana New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="00C82062" w:rsidRPr="002C564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2C5644">
        <w:rPr>
          <w:rFonts w:ascii="Angsana New" w:hAnsi="Angsana New" w:cs="Angsana New" w:hint="cs"/>
          <w:color w:val="auto"/>
          <w:sz w:val="30"/>
          <w:szCs w:val="30"/>
          <w:cs/>
        </w:rPr>
        <w:t>ชิ้นส่วนที่ถูกเปลี่ยนแทนจะ</w:t>
      </w:r>
      <w:r w:rsidR="00017D5D" w:rsidRPr="002C564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ถูกตัดจำหน่ายตามมูลค่าตามบัญชี </w:t>
      </w:r>
      <w:r w:rsidRPr="002C5644">
        <w:rPr>
          <w:rFonts w:ascii="Angsana New" w:hAnsi="Angsana New" w:cs="Angsana New"/>
          <w:color w:val="auto"/>
          <w:sz w:val="30"/>
          <w:szCs w:val="30"/>
          <w:cs/>
        </w:rPr>
        <w:t>ต้นทุนที่เกิดขึ้นในการซ่อมบ</w:t>
      </w:r>
      <w:r w:rsidRPr="002C5644">
        <w:rPr>
          <w:rFonts w:ascii="Angsana New" w:hAnsi="Angsana New" w:cs="Angsana New" w:hint="cs"/>
          <w:color w:val="auto"/>
          <w:sz w:val="30"/>
          <w:szCs w:val="30"/>
          <w:cs/>
        </w:rPr>
        <w:t>ำ</w:t>
      </w:r>
      <w:r w:rsidRPr="002C5644">
        <w:rPr>
          <w:rFonts w:ascii="Angsana New" w:hAnsi="Angsana New" w:cs="Angsana New"/>
          <w:color w:val="auto"/>
          <w:sz w:val="30"/>
          <w:szCs w:val="30"/>
          <w:cs/>
        </w:rPr>
        <w:t>รุงที่ดิน</w:t>
      </w:r>
      <w:r w:rsidRPr="002C5644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C5644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</w:t>
      </w:r>
      <w:r w:rsidRPr="002C5644">
        <w:rPr>
          <w:rFonts w:ascii="Angsana New" w:hAnsi="Angsana New" w:cs="Angsana New" w:hint="cs"/>
          <w:color w:val="auto"/>
          <w:sz w:val="30"/>
          <w:szCs w:val="30"/>
          <w:cs/>
        </w:rPr>
        <w:t>ำจะรับรู้</w:t>
      </w:r>
      <w:r w:rsidRPr="002C5644">
        <w:rPr>
          <w:rFonts w:ascii="Angsana New" w:hAnsi="Angsana New" w:cs="Angsana New"/>
          <w:color w:val="auto"/>
          <w:sz w:val="30"/>
          <w:szCs w:val="30"/>
          <w:cs/>
        </w:rPr>
        <w:t>ในก</w:t>
      </w:r>
      <w:r w:rsidRPr="002C5644">
        <w:rPr>
          <w:rFonts w:ascii="Angsana New" w:hAnsi="Angsana New" w:cs="Angsana New" w:hint="cs"/>
          <w:color w:val="auto"/>
          <w:sz w:val="30"/>
          <w:szCs w:val="30"/>
          <w:cs/>
        </w:rPr>
        <w:t>ำ</w:t>
      </w:r>
      <w:r w:rsidRPr="002C5644">
        <w:rPr>
          <w:rFonts w:ascii="Angsana New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2C5644">
        <w:rPr>
          <w:rFonts w:ascii="Angsana New" w:hAnsi="Angsana New" w:cs="Angsana New" w:hint="cs"/>
          <w:color w:val="auto"/>
          <w:sz w:val="30"/>
          <w:szCs w:val="30"/>
          <w:cs/>
        </w:rPr>
        <w:t>น</w:t>
      </w:r>
    </w:p>
    <w:p w14:paraId="72CB6B2F" w14:textId="77777777" w:rsidR="00B567E5" w:rsidRPr="002C5644" w:rsidRDefault="00B567E5" w:rsidP="00D1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73B826B7" w14:textId="77777777" w:rsidR="00D84E2F" w:rsidRDefault="006B70C0" w:rsidP="006B7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</w:rPr>
        <w:tab/>
      </w:r>
    </w:p>
    <w:p w14:paraId="22655E9E" w14:textId="77777777" w:rsidR="00D84E2F" w:rsidRDefault="00D84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2B243BB1" w14:textId="7AB239EE" w:rsidR="00D16A7B" w:rsidRPr="002C5644" w:rsidRDefault="00D16A7B" w:rsidP="00D84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2812B78A" w14:textId="77777777" w:rsidR="00D16A7B" w:rsidRPr="002C5644" w:rsidRDefault="00D16A7B" w:rsidP="00D1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117F27C" w14:textId="77777777" w:rsidR="00D16A7B" w:rsidRPr="002C5644" w:rsidRDefault="00D16A7B" w:rsidP="00D16A7B">
      <w:pPr>
        <w:pStyle w:val="Default"/>
        <w:ind w:left="540"/>
        <w:jc w:val="thaiDistribute"/>
      </w:pPr>
      <w:r w:rsidRPr="002C5644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</w:t>
      </w:r>
      <w:r w:rsidR="009E209C" w:rsidRPr="002C5644">
        <w:rPr>
          <w:rFonts w:ascii="Angsana New" w:hAnsi="Angsana New" w:cs="Angsana New" w:hint="cs"/>
          <w:sz w:val="30"/>
          <w:szCs w:val="30"/>
          <w:cs/>
        </w:rPr>
        <w:t>มสภาพของรายการอาคาร</w:t>
      </w:r>
      <w:r w:rsidRPr="002C5644">
        <w:rPr>
          <w:rFonts w:ascii="Angsana New" w:hAnsi="Angsana New" w:cs="Angsana New" w:hint="cs"/>
          <w:sz w:val="30"/>
          <w:szCs w:val="30"/>
          <w:cs/>
        </w:rPr>
        <w:t>และอุปกรณ์ ซึ่งประกอบด้วยราคา</w:t>
      </w:r>
      <w:r w:rsidRPr="002C5644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2C5644">
        <w:rPr>
          <w:rFonts w:ascii="Angsana New" w:hAnsi="Angsana New" w:cs="Angsana New" w:hint="cs"/>
          <w:sz w:val="30"/>
          <w:szCs w:val="30"/>
          <w:cs/>
        </w:rPr>
        <w:t>หรือต้นทุนในการเปลี่ยนแทนอื่น</w:t>
      </w:r>
      <w:r w:rsidRPr="002C5644">
        <w:rPr>
          <w:rFonts w:ascii="Angsana New" w:hAnsi="Angsana New" w:cs="Angsana New"/>
          <w:sz w:val="30"/>
          <w:szCs w:val="30"/>
        </w:rPr>
        <w:t xml:space="preserve"> </w:t>
      </w:r>
      <w:r w:rsidRPr="002C5644">
        <w:rPr>
          <w:rFonts w:ascii="Angsana New" w:hAnsi="Angsana New" w:cs="Angsana New" w:hint="cs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3EBE7895" w14:textId="77777777" w:rsidR="00F22E56" w:rsidRPr="002C5644" w:rsidRDefault="00F22E56" w:rsidP="00D1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2C24B795" w14:textId="0273C5A5" w:rsidR="00D16A7B" w:rsidRDefault="00D16A7B" w:rsidP="00D1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2C5644">
        <w:rPr>
          <w:rFonts w:ascii="Angsana New" w:hAnsi="Angsana New" w:hint="cs"/>
          <w:sz w:val="30"/>
          <w:szCs w:val="30"/>
          <w:cs/>
        </w:rPr>
        <w:t>หรือ</w:t>
      </w:r>
      <w:r w:rsidRPr="002C5644">
        <w:rPr>
          <w:rFonts w:ascii="Angsana New" w:hAnsi="Angsana New"/>
          <w:sz w:val="30"/>
          <w:szCs w:val="30"/>
          <w:cs/>
        </w:rPr>
        <w:t>ขาดทุน คำนวณโดยวิธีเส้นตรงตามเกณฑ์อายุการให้ประโยชน์โดยประมาณของ</w:t>
      </w:r>
      <w:r w:rsidRPr="002C5644">
        <w:rPr>
          <w:rFonts w:ascii="Angsana New" w:hAnsi="Angsana New" w:hint="cs"/>
          <w:sz w:val="30"/>
          <w:szCs w:val="30"/>
          <w:cs/>
        </w:rPr>
        <w:t>ส่วนประกอบของ</w:t>
      </w:r>
      <w:r w:rsidRPr="002C5644">
        <w:rPr>
          <w:rFonts w:ascii="Angsana New" w:hAnsi="Angsana New"/>
          <w:sz w:val="30"/>
          <w:szCs w:val="30"/>
          <w:cs/>
        </w:rPr>
        <w:t>สินทรัพย์แต่ละรายการ</w:t>
      </w:r>
      <w:r w:rsidR="00C82062" w:rsidRPr="002C5644">
        <w:rPr>
          <w:rFonts w:ascii="Angsana New" w:hAnsi="Angsana New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  <w:r w:rsidRPr="002C564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7A3A599" w14:textId="77777777" w:rsidR="00A618EF" w:rsidRPr="002C5644" w:rsidRDefault="00A618EF">
      <w:pPr>
        <w:rPr>
          <w:rFonts w:ascii="Angsana New" w:hAnsi="Angsana New"/>
          <w:sz w:val="30"/>
          <w:szCs w:val="30"/>
        </w:rPr>
      </w:pPr>
    </w:p>
    <w:tbl>
      <w:tblPr>
        <w:tblW w:w="8182" w:type="dxa"/>
        <w:tblInd w:w="558" w:type="dxa"/>
        <w:tblLook w:val="0000" w:firstRow="0" w:lastRow="0" w:firstColumn="0" w:lastColumn="0" w:noHBand="0" w:noVBand="0"/>
      </w:tblPr>
      <w:tblGrid>
        <w:gridCol w:w="3874"/>
        <w:gridCol w:w="2678"/>
        <w:gridCol w:w="919"/>
        <w:gridCol w:w="711"/>
      </w:tblGrid>
      <w:tr w:rsidR="00D84E2F" w:rsidRPr="002C5644" w14:paraId="76A72D8F" w14:textId="77777777" w:rsidTr="00FC3D62">
        <w:tc>
          <w:tcPr>
            <w:tcW w:w="3874" w:type="dxa"/>
            <w:vAlign w:val="bottom"/>
          </w:tcPr>
          <w:p w14:paraId="7C14A995" w14:textId="77777777" w:rsidR="00D84E2F" w:rsidRPr="002C5644" w:rsidRDefault="00D84E2F" w:rsidP="00D1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678" w:type="dxa"/>
          </w:tcPr>
          <w:p w14:paraId="63D87768" w14:textId="77777777" w:rsidR="00D84E2F" w:rsidRPr="002C5644" w:rsidRDefault="00D84E2F" w:rsidP="00E5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9" w:type="dxa"/>
          </w:tcPr>
          <w:p w14:paraId="3FBAB283" w14:textId="3F4D8E62" w:rsidR="00D84E2F" w:rsidRPr="002C5644" w:rsidRDefault="00D84E2F" w:rsidP="00FC3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8"/>
                <w:tab w:val="right" w:pos="595"/>
              </w:tabs>
              <w:ind w:left="-129" w:right="7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B5FA5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2C5644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711" w:type="dxa"/>
          </w:tcPr>
          <w:p w14:paraId="785F2F51" w14:textId="77777777" w:rsidR="00D84E2F" w:rsidRPr="002C5644" w:rsidRDefault="00D84E2F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4E2F" w:rsidRPr="002C5644" w14:paraId="554BEDC9" w14:textId="77777777" w:rsidTr="00FC3D62">
        <w:tc>
          <w:tcPr>
            <w:tcW w:w="3874" w:type="dxa"/>
            <w:vAlign w:val="bottom"/>
          </w:tcPr>
          <w:p w14:paraId="068BBFF6" w14:textId="5E3E55D8" w:rsidR="00D84E2F" w:rsidRPr="002C5644" w:rsidRDefault="00D84E2F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678" w:type="dxa"/>
          </w:tcPr>
          <w:p w14:paraId="2E723D04" w14:textId="57ED4399" w:rsidR="00D84E2F" w:rsidRPr="002C5644" w:rsidRDefault="00D84E2F" w:rsidP="00D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ตามอายุสัญญา</w:t>
            </w:r>
            <w:r w:rsidR="00052677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919" w:type="dxa"/>
          </w:tcPr>
          <w:p w14:paraId="3A500155" w14:textId="7B120399" w:rsidR="00D84E2F" w:rsidRPr="002C5644" w:rsidRDefault="00D84E2F" w:rsidP="00BB5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C5644">
              <w:rPr>
                <w:rFonts w:ascii="Angsana New" w:hAnsi="Angsana New"/>
                <w:sz w:val="30"/>
                <w:szCs w:val="30"/>
              </w:rPr>
              <w:t>10 - 55</w:t>
            </w:r>
          </w:p>
        </w:tc>
        <w:tc>
          <w:tcPr>
            <w:tcW w:w="711" w:type="dxa"/>
          </w:tcPr>
          <w:p w14:paraId="2A4FDFDD" w14:textId="77777777" w:rsidR="00D84E2F" w:rsidRPr="002C5644" w:rsidRDefault="00D84E2F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4E2F" w:rsidRPr="002C5644" w14:paraId="2D907425" w14:textId="77777777" w:rsidTr="00FC3D62">
        <w:tc>
          <w:tcPr>
            <w:tcW w:w="3874" w:type="dxa"/>
            <w:vAlign w:val="bottom"/>
          </w:tcPr>
          <w:p w14:paraId="5CEE2351" w14:textId="77777777" w:rsidR="00D84E2F" w:rsidRPr="002C5644" w:rsidRDefault="00D84E2F" w:rsidP="006C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678" w:type="dxa"/>
          </w:tcPr>
          <w:p w14:paraId="3E5DA237" w14:textId="77777777" w:rsidR="00D84E2F" w:rsidRPr="002C5644" w:rsidRDefault="00D84E2F" w:rsidP="00E5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9" w:type="dxa"/>
          </w:tcPr>
          <w:p w14:paraId="36CDB876" w14:textId="3D1B69EC" w:rsidR="00D84E2F" w:rsidRPr="002C5644" w:rsidRDefault="00D84E2F" w:rsidP="00BB5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B5FA5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C5644">
              <w:rPr>
                <w:rFonts w:ascii="Angsana New" w:hAnsi="Angsana New"/>
                <w:sz w:val="30"/>
                <w:szCs w:val="30"/>
              </w:rPr>
              <w:t>3 - 10</w:t>
            </w:r>
          </w:p>
        </w:tc>
        <w:tc>
          <w:tcPr>
            <w:tcW w:w="711" w:type="dxa"/>
          </w:tcPr>
          <w:p w14:paraId="0D2A5F23" w14:textId="77777777" w:rsidR="00D84E2F" w:rsidRPr="002C5644" w:rsidRDefault="00D84E2F" w:rsidP="00D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4E2F" w:rsidRPr="002C5644" w14:paraId="6C3EEB89" w14:textId="77777777" w:rsidTr="00FC3D62">
        <w:tc>
          <w:tcPr>
            <w:tcW w:w="3874" w:type="dxa"/>
            <w:shd w:val="clear" w:color="auto" w:fill="auto"/>
            <w:vAlign w:val="bottom"/>
          </w:tcPr>
          <w:p w14:paraId="19C46C49" w14:textId="77777777" w:rsidR="00D84E2F" w:rsidRPr="002C5644" w:rsidRDefault="00D84E2F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78" w:type="dxa"/>
          </w:tcPr>
          <w:p w14:paraId="0B0743D3" w14:textId="77777777" w:rsidR="00D84E2F" w:rsidRPr="002C5644" w:rsidRDefault="00D84E2F" w:rsidP="00E5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9" w:type="dxa"/>
          </w:tcPr>
          <w:p w14:paraId="1F7AF2E1" w14:textId="2FDB9C18" w:rsidR="00D84E2F" w:rsidRPr="002C5644" w:rsidRDefault="00D84E2F" w:rsidP="00D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B5FA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C564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11" w:type="dxa"/>
            <w:shd w:val="clear" w:color="auto" w:fill="auto"/>
          </w:tcPr>
          <w:p w14:paraId="4AC46AB8" w14:textId="77777777" w:rsidR="00D84E2F" w:rsidRPr="002C5644" w:rsidRDefault="00D84E2F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178C7DF" w14:textId="77777777" w:rsidR="006B70C0" w:rsidRPr="002C5644" w:rsidRDefault="006B70C0" w:rsidP="00D1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1987482" w14:textId="77777777" w:rsidR="00D16A7B" w:rsidRPr="002C5644" w:rsidRDefault="00D16A7B" w:rsidP="00D1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กลุ่มบริษัท</w:t>
      </w:r>
      <w:r w:rsidRPr="002C5644">
        <w:rPr>
          <w:rFonts w:ascii="Angsana New" w:hAnsi="Angsana New" w:hint="cs"/>
          <w:sz w:val="30"/>
          <w:szCs w:val="30"/>
          <w:cs/>
        </w:rPr>
        <w:t>ไ</w:t>
      </w:r>
      <w:r w:rsidRPr="002C5644">
        <w:rPr>
          <w:rFonts w:ascii="Angsana New" w:hAnsi="Angsana New"/>
          <w:sz w:val="30"/>
          <w:szCs w:val="30"/>
          <w:cs/>
        </w:rPr>
        <w:t>ม่คิดค่าเสื่อมราคาสำหรับที่ดินและสินทรัพย์ที่อยู่ระหว่างการก่อสร้าง</w:t>
      </w:r>
    </w:p>
    <w:p w14:paraId="50BA3F12" w14:textId="77777777" w:rsidR="00D16A7B" w:rsidRPr="002C5644" w:rsidRDefault="00D16A7B" w:rsidP="00D1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ab/>
      </w:r>
    </w:p>
    <w:p w14:paraId="141276F3" w14:textId="77777777" w:rsidR="00D16A7B" w:rsidRPr="002C5644" w:rsidRDefault="00D16A7B" w:rsidP="00D1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236A0C50" w14:textId="00DBD9F2" w:rsidR="00B46D37" w:rsidRPr="002C5644" w:rsidRDefault="00B46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6673034" w14:textId="77777777" w:rsidR="0024251F" w:rsidRPr="002C5644" w:rsidRDefault="0024251F" w:rsidP="009E2FC5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2FB11E3F" w14:textId="77777777" w:rsidR="0024251F" w:rsidRPr="002C5644" w:rsidRDefault="0024251F" w:rsidP="0024251F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8E22B2F" w14:textId="77777777" w:rsidR="00C806F6" w:rsidRPr="002C5644" w:rsidRDefault="009E209C" w:rsidP="00C80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C806F6" w:rsidRPr="002C5644">
        <w:rPr>
          <w:rFonts w:ascii="Angsana New" w:hAnsi="Angsana New"/>
          <w:sz w:val="30"/>
          <w:szCs w:val="30"/>
          <w:cs/>
        </w:rPr>
        <w:t>ที่</w:t>
      </w:r>
      <w:r w:rsidR="00C806F6" w:rsidRPr="002C564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C806F6" w:rsidRPr="002C5644">
        <w:rPr>
          <w:rFonts w:ascii="Angsana New" w:hAnsi="Angsana New"/>
          <w:sz w:val="30"/>
          <w:szCs w:val="30"/>
          <w:cs/>
        </w:rPr>
        <w:t>ซื้อมา</w:t>
      </w:r>
      <w:r w:rsidR="00C806F6" w:rsidRPr="002C5644">
        <w:rPr>
          <w:rFonts w:ascii="Angsana New" w:hAnsi="Angsana New" w:hint="cs"/>
          <w:sz w:val="30"/>
          <w:szCs w:val="30"/>
          <w:cs/>
        </w:rPr>
        <w:t xml:space="preserve">และมีอายุการใช้งานจำกัด </w:t>
      </w:r>
      <w:r w:rsidR="0004215D" w:rsidRPr="002C5644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C806F6" w:rsidRPr="002C5644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</w:t>
      </w:r>
      <w:r w:rsidR="00C806F6" w:rsidRPr="002C5644">
        <w:rPr>
          <w:rFonts w:ascii="Angsana New" w:hAnsi="Angsana New" w:hint="cs"/>
          <w:sz w:val="30"/>
          <w:szCs w:val="30"/>
          <w:cs/>
        </w:rPr>
        <w:t>ผล</w:t>
      </w:r>
      <w:r w:rsidR="00C806F6" w:rsidRPr="002C5644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C806F6" w:rsidRPr="002C5644">
        <w:rPr>
          <w:rFonts w:ascii="Angsana New" w:hAnsi="Angsana New" w:hint="cs"/>
          <w:sz w:val="30"/>
          <w:szCs w:val="30"/>
          <w:cs/>
        </w:rPr>
        <w:t>สะสม</w:t>
      </w:r>
    </w:p>
    <w:p w14:paraId="579F6AD0" w14:textId="77777777" w:rsidR="006B70C0" w:rsidRPr="002C5644" w:rsidRDefault="006B70C0" w:rsidP="00C80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14:paraId="19D18502" w14:textId="77777777" w:rsidR="00C806F6" w:rsidRPr="002C5644" w:rsidRDefault="00C806F6" w:rsidP="00C80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15E8503B" w14:textId="77777777" w:rsidR="00C806F6" w:rsidRPr="002C5644" w:rsidRDefault="00C806F6" w:rsidP="00C806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5AAB3F" w14:textId="77777777" w:rsidR="00C806F6" w:rsidRPr="002C5644" w:rsidRDefault="00C806F6" w:rsidP="00C80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C5644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2C5644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2C5644">
        <w:rPr>
          <w:rFonts w:ascii="Angsana New" w:eastAsia="Calibri" w:hAnsi="Angsana New"/>
          <w:sz w:val="30"/>
          <w:szCs w:val="30"/>
        </w:rPr>
        <w:t xml:space="preserve"> </w:t>
      </w:r>
      <w:r w:rsidRPr="002C5644">
        <w:rPr>
          <w:rFonts w:ascii="Angsana New" w:eastAsia="Calibri" w:hAnsi="Angsana New" w:hint="cs"/>
          <w:sz w:val="30"/>
          <w:szCs w:val="30"/>
          <w:cs/>
        </w:rPr>
        <w:t>โดยรวมเป็นสินทรัพย์ที่</w:t>
      </w:r>
      <w:r w:rsidRPr="002C5644">
        <w:rPr>
          <w:rFonts w:ascii="Angsana New" w:eastAsia="Calibri" w:hAnsi="Angsana New"/>
          <w:sz w:val="30"/>
          <w:szCs w:val="30"/>
          <w:cs/>
        </w:rPr>
        <w:t>สามารถระบุได้</w:t>
      </w:r>
      <w:r w:rsidRPr="002C5644">
        <w:rPr>
          <w:rFonts w:ascii="Angsana New" w:eastAsia="Calibri" w:hAnsi="Angsana New" w:hint="cs"/>
          <w:sz w:val="30"/>
          <w:szCs w:val="30"/>
          <w:cs/>
        </w:rPr>
        <w:t>ที่เกี่ยวข้อ</w:t>
      </w:r>
      <w:r w:rsidR="008B5D65" w:rsidRPr="002C5644">
        <w:rPr>
          <w:rFonts w:ascii="Angsana New" w:eastAsia="Calibri" w:hAnsi="Angsana New" w:hint="cs"/>
          <w:sz w:val="30"/>
          <w:szCs w:val="30"/>
          <w:cs/>
        </w:rPr>
        <w:t>งนั้น</w:t>
      </w:r>
      <w:r w:rsidR="008B5D65" w:rsidRPr="002C5644">
        <w:rPr>
          <w:rFonts w:ascii="Angsana New" w:eastAsia="Calibri" w:hAnsi="Angsana New"/>
          <w:sz w:val="30"/>
          <w:szCs w:val="30"/>
        </w:rPr>
        <w:t xml:space="preserve"> </w:t>
      </w:r>
      <w:r w:rsidR="00C63B02" w:rsidRPr="002C5644">
        <w:rPr>
          <w:rFonts w:ascii="Angsana New" w:eastAsia="Calibri" w:hAnsi="Angsana New" w:hint="cs"/>
          <w:sz w:val="30"/>
          <w:szCs w:val="30"/>
          <w:cs/>
        </w:rPr>
        <w:t>ค่าใช้จ่ายอื่น</w:t>
      </w:r>
      <w:r w:rsidRPr="002C5644">
        <w:rPr>
          <w:rFonts w:ascii="Angsana New" w:eastAsia="Calibri" w:hAnsi="Angsana New" w:hint="cs"/>
          <w:sz w:val="30"/>
          <w:szCs w:val="30"/>
          <w:cs/>
        </w:rPr>
        <w:t>รับรู้</w:t>
      </w:r>
      <w:r w:rsidRPr="002C5644">
        <w:rPr>
          <w:rFonts w:ascii="Angsana New" w:eastAsia="Calibri" w:hAnsi="Angsana New"/>
          <w:sz w:val="30"/>
          <w:szCs w:val="30"/>
          <w:cs/>
        </w:rPr>
        <w:t>ในกำไรหรือขาดทุนเมื่อเกิดขึ้น</w:t>
      </w:r>
    </w:p>
    <w:p w14:paraId="0D685220" w14:textId="77777777" w:rsidR="00C806F6" w:rsidRPr="002C5644" w:rsidRDefault="00C806F6" w:rsidP="00C806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235EFA" w14:textId="77777777" w:rsidR="00C806F6" w:rsidRPr="002C5644" w:rsidRDefault="00C806F6" w:rsidP="00C806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2C5644">
        <w:rPr>
          <w:rFonts w:ascii="Angsana New" w:hAnsi="Angsana New" w:hint="cs"/>
          <w:i/>
          <w:iCs/>
          <w:sz w:val="30"/>
          <w:szCs w:val="30"/>
          <w:cs/>
        </w:rPr>
        <w:t>ค่าตัดจำหน่าย</w:t>
      </w:r>
      <w:r w:rsidR="00C82062" w:rsidRPr="002C564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45FF965B" w14:textId="77777777" w:rsidR="00C806F6" w:rsidRPr="002C5644" w:rsidRDefault="00C806F6" w:rsidP="00C806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37EC82" w14:textId="77777777" w:rsidR="00C806F6" w:rsidRPr="002C5644" w:rsidRDefault="00C806F6" w:rsidP="00C80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t>ค่าตัดจำหน่ายคำนวณจาก</w:t>
      </w:r>
      <w:r w:rsidRPr="002C5644">
        <w:rPr>
          <w:rFonts w:ascii="Angsana New" w:eastAsia="Calibri" w:hAnsi="Angsana New" w:hint="cs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51CEEE9A" w14:textId="77777777" w:rsidR="00C806F6" w:rsidRPr="002C5644" w:rsidRDefault="00C806F6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lastRenderedPageBreak/>
        <w:t>ค่าตัดจำหน่ายรับรู้ในกำไรหรือขาดทุน</w:t>
      </w:r>
      <w:r w:rsidRPr="002C5644">
        <w:rPr>
          <w:rFonts w:ascii="Angsana New" w:hAnsi="Angsana New"/>
          <w:sz w:val="30"/>
          <w:szCs w:val="30"/>
          <w:cs/>
        </w:rPr>
        <w:t>โดยวิธีเส้นตรง</w:t>
      </w:r>
      <w:r w:rsidRPr="002C5644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2C5644">
        <w:rPr>
          <w:rFonts w:ascii="Angsana New" w:hAnsi="Angsana New"/>
          <w:sz w:val="30"/>
          <w:szCs w:val="30"/>
          <w:cs/>
        </w:rPr>
        <w:t>รูปแบบที่คาดว่าจะได้รับ</w:t>
      </w:r>
      <w:r w:rsidRPr="002C5644">
        <w:rPr>
          <w:rFonts w:ascii="Angsana New" w:hAnsi="Angsana New"/>
          <w:spacing w:val="-2"/>
          <w:sz w:val="30"/>
          <w:szCs w:val="30"/>
          <w:cs/>
        </w:rPr>
        <w:t>ประโยชน์เชิงเศรษฐกิจในอนาคตจากสินทรัพย์นั้นตาม</w:t>
      </w:r>
      <w:r w:rsidRPr="002C5644">
        <w:rPr>
          <w:rFonts w:ascii="Angsana New" w:hAnsi="Angsana New" w:hint="cs"/>
          <w:spacing w:val="-2"/>
          <w:sz w:val="30"/>
          <w:szCs w:val="30"/>
          <w:cs/>
        </w:rPr>
        <w:t>ระยะเวลาที่คาดว่าจะได้รับประโยชน์จากสินทรัพย์ไม่มีตัวตน</w:t>
      </w:r>
      <w:r w:rsidR="00C63B02"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0AA46AFB" w14:textId="77777777" w:rsidR="001309D9" w:rsidRPr="002C5644" w:rsidRDefault="001309D9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A8DB46" w14:textId="77777777" w:rsidR="0004215D" w:rsidRPr="002C5644" w:rsidRDefault="00C806F6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Pr="002C5644">
        <w:rPr>
          <w:rFonts w:ascii="Angsana New" w:hAnsi="Angsana New" w:hint="cs"/>
          <w:sz w:val="30"/>
          <w:szCs w:val="30"/>
          <w:cs/>
        </w:rPr>
        <w:t>สำหรับปีปัจจุบันและปีเปรียบเทียบ</w:t>
      </w:r>
      <w:r w:rsidR="00AF2BE3" w:rsidRPr="002C5644">
        <w:rPr>
          <w:rFonts w:ascii="Angsana New" w:hAnsi="Angsana New" w:hint="cs"/>
          <w:sz w:val="30"/>
          <w:szCs w:val="30"/>
          <w:cs/>
        </w:rPr>
        <w:t>ของ</w:t>
      </w:r>
      <w:r w:rsidR="00571CF3" w:rsidRPr="002C5644">
        <w:rPr>
          <w:rFonts w:ascii="Angsana New" w:hAnsi="Angsana New" w:hint="cs"/>
          <w:sz w:val="30"/>
          <w:szCs w:val="30"/>
          <w:cs/>
        </w:rPr>
        <w:t>โปรแกรมคอมพิวเตอร์และ</w:t>
      </w:r>
      <w:r w:rsidR="00AF2BE3" w:rsidRPr="002C5644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="00C63B02" w:rsidRPr="002C5644">
        <w:rPr>
          <w:rFonts w:ascii="Angsana New" w:hAnsi="Angsana New" w:hint="cs"/>
          <w:sz w:val="30"/>
          <w:szCs w:val="30"/>
          <w:cs/>
        </w:rPr>
        <w:t xml:space="preserve">คือ </w:t>
      </w:r>
      <w:r w:rsidR="00C63B02" w:rsidRPr="002C5644">
        <w:rPr>
          <w:rFonts w:ascii="Angsana New" w:hAnsi="Angsana New"/>
          <w:sz w:val="30"/>
          <w:szCs w:val="30"/>
        </w:rPr>
        <w:t xml:space="preserve">3 - 10 </w:t>
      </w:r>
      <w:r w:rsidR="00C63B02" w:rsidRPr="002C5644">
        <w:rPr>
          <w:rFonts w:ascii="Angsana New" w:hAnsi="Angsana New" w:hint="cs"/>
          <w:sz w:val="30"/>
          <w:szCs w:val="30"/>
          <w:cs/>
        </w:rPr>
        <w:t>ปี</w:t>
      </w:r>
      <w:r w:rsidR="00C82062" w:rsidRPr="002C564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8F10032" w14:textId="77777777" w:rsidR="00C806F6" w:rsidRPr="002C5644" w:rsidRDefault="00C806F6" w:rsidP="00684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0" w:lineRule="auto"/>
        <w:ind w:left="540" w:right="43"/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2F983C97" w14:textId="6483E837" w:rsidR="006B70C0" w:rsidRDefault="00C806F6" w:rsidP="00684D97">
      <w:pPr>
        <w:spacing w:line="230" w:lineRule="auto"/>
        <w:ind w:left="540"/>
        <w:jc w:val="thaiDistribute"/>
      </w:pPr>
      <w:r w:rsidRPr="002C5644">
        <w:rPr>
          <w:rFonts w:ascii="Angsana New" w:hAnsi="Angsana New" w:hint="cs"/>
          <w:sz w:val="30"/>
          <w:szCs w:val="30"/>
          <w:cs/>
        </w:rPr>
        <w:t>วิธีการตัดจำหน่าย</w:t>
      </w:r>
      <w:r w:rsidR="00C82062" w:rsidRPr="002C5644">
        <w:rPr>
          <w:rFonts w:ascii="Angsana New" w:hAnsi="Angsana New" w:hint="cs"/>
          <w:sz w:val="30"/>
          <w:szCs w:val="30"/>
          <w:cs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>ระ</w:t>
      </w:r>
      <w:r w:rsidR="00AF2BE3" w:rsidRPr="002C5644">
        <w:rPr>
          <w:rFonts w:ascii="Angsana New" w:hAnsi="Angsana New" w:hint="cs"/>
          <w:sz w:val="30"/>
          <w:szCs w:val="30"/>
          <w:cs/>
        </w:rPr>
        <w:t>ยะเวลาที่คาดว่าจะได้รับประโยชน์และมูลค่าคงเหลือ</w:t>
      </w:r>
      <w:r w:rsidRPr="002C5644">
        <w:rPr>
          <w:rFonts w:ascii="Angsana New" w:hAnsi="Angsana New" w:hint="cs"/>
          <w:sz w:val="30"/>
          <w:szCs w:val="30"/>
          <w:cs/>
        </w:rPr>
        <w:t>จะได้รับการทบทวนทุกสิ้นรอบปีบัญชีและปรับปรุงตามความเหมาะสม</w:t>
      </w:r>
      <w:r w:rsidRPr="002C5644" w:rsidDel="00E44C55">
        <w:t xml:space="preserve"> </w:t>
      </w:r>
    </w:p>
    <w:p w14:paraId="337068D0" w14:textId="77777777" w:rsidR="00DC4D3D" w:rsidRPr="00DC4D3D" w:rsidRDefault="00DC4D3D" w:rsidP="00684D97">
      <w:pPr>
        <w:spacing w:line="23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E592A5E" w14:textId="77777777" w:rsidR="002C7887" w:rsidRPr="002C5644" w:rsidRDefault="004267ED" w:rsidP="00684D97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="00C806F6" w:rsidRPr="002C564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ด้อย</w:t>
      </w: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ค่า</w:t>
      </w:r>
    </w:p>
    <w:p w14:paraId="3DBB5D39" w14:textId="77777777" w:rsidR="004267ED" w:rsidRPr="002C5644" w:rsidRDefault="004267ED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7F41DF6" w14:textId="354F702D" w:rsidR="008F198B" w:rsidRPr="002C5644" w:rsidRDefault="00C806F6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211E1B" w:rsidRPr="00F524D6">
        <w:rPr>
          <w:rFonts w:ascii="Angsana New" w:hAnsi="Angsana New"/>
          <w:sz w:val="30"/>
          <w:szCs w:val="30"/>
          <w:cs/>
        </w:rPr>
        <w:t>กลุ่มบริษัท</w:t>
      </w:r>
      <w:r w:rsidRPr="002C5644">
        <w:rPr>
          <w:rFonts w:ascii="Angsana New" w:hAnsi="Angsana New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="00C82062" w:rsidRPr="002C5644">
        <w:rPr>
          <w:rFonts w:ascii="Angsana New" w:hAnsi="Angsana New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สำหรับสินทรัพย์ไม่มีตัวตนที่มีอายุการให้ประโยชน์ไม่ทราบแน่นอนหรือยังไม่พร้อมใช้งาน</w:t>
      </w:r>
      <w:r w:rsidRPr="002C5644">
        <w:rPr>
          <w:rFonts w:ascii="Angsana New" w:hAnsi="Angsana New" w:hint="cs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  <w:r w:rsidR="00C82062" w:rsidRPr="002C5644">
        <w:rPr>
          <w:rFonts w:ascii="Angsana New" w:hAnsi="Angsana New"/>
          <w:sz w:val="30"/>
          <w:szCs w:val="30"/>
          <w:cs/>
        </w:rPr>
        <w:t xml:space="preserve"> </w:t>
      </w:r>
    </w:p>
    <w:p w14:paraId="4B2E406E" w14:textId="77777777" w:rsidR="00C806F6" w:rsidRPr="002C5644" w:rsidRDefault="00C806F6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486AA28A" w14:textId="77777777" w:rsidR="00C806F6" w:rsidRPr="002C5644" w:rsidRDefault="00C806F6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</w:t>
      </w:r>
      <w:r w:rsidR="00A73BE0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3DEA5529" w14:textId="77777777" w:rsidR="00C63B02" w:rsidRPr="002C5644" w:rsidRDefault="00C63B02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61D1D53E" w14:textId="77777777" w:rsidR="00C806F6" w:rsidRPr="002C5644" w:rsidRDefault="00C806F6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7" w:right="29"/>
        <w:jc w:val="thaiDistribute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49EE9313" w14:textId="77777777" w:rsidR="00C806F6" w:rsidRPr="002C5644" w:rsidRDefault="00C806F6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608D1ACA" w14:textId="77777777" w:rsidR="006B70C0" w:rsidRPr="002C5644" w:rsidRDefault="00C806F6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</w:t>
      </w:r>
      <w:r w:rsidR="00C82062" w:rsidRPr="002C5644">
        <w:rPr>
          <w:rFonts w:ascii="Angsana New" w:hAnsi="Angsana New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C82062" w:rsidRPr="002C5644">
        <w:rPr>
          <w:rFonts w:ascii="Angsana New" w:hAnsi="Angsana New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ในการประเมินมูลค่าจากการใช้</w:t>
      </w:r>
      <w:r w:rsidR="00A73BE0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ของสินทรัพย์</w:t>
      </w:r>
      <w:r w:rsidR="00C82062" w:rsidRPr="002C5644">
        <w:rPr>
          <w:rFonts w:ascii="Angsana New" w:hAnsi="Angsana New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C82062" w:rsidRPr="002C5644">
        <w:rPr>
          <w:rFonts w:ascii="Angsana New" w:hAnsi="Angsana New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</w:t>
      </w:r>
      <w:r w:rsidR="00A73BE0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1FACCE0" w14:textId="7E5EB4BD" w:rsidR="00B567E5" w:rsidRPr="002C5644" w:rsidRDefault="00B567E5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447DB5F" w14:textId="77777777" w:rsidR="00DC4D3D" w:rsidRDefault="00DC4D3D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33AD386" w14:textId="0016C31D" w:rsidR="00C806F6" w:rsidRPr="002C5644" w:rsidRDefault="00C806F6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7" w:right="29"/>
        <w:jc w:val="thaiDistribute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lastRenderedPageBreak/>
        <w:t>การกลับรายการด้อยค่า</w:t>
      </w:r>
    </w:p>
    <w:p w14:paraId="42D18F26" w14:textId="77777777" w:rsidR="00C806F6" w:rsidRPr="002C5644" w:rsidRDefault="00C806F6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7C6D8BFA" w14:textId="77777777" w:rsidR="00C63B02" w:rsidRPr="002C5644" w:rsidRDefault="00C806F6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ขาดทุนจากการด้อยค่าของสินท</w:t>
      </w:r>
      <w:r w:rsidR="00C63B02" w:rsidRPr="002C5644">
        <w:rPr>
          <w:rFonts w:ascii="Angsana New" w:hAnsi="Angsana New"/>
          <w:sz w:val="30"/>
          <w:szCs w:val="30"/>
          <w:cs/>
        </w:rPr>
        <w:t>รัพย์ทางการเงินจะถูกกลับรายการ</w:t>
      </w:r>
      <w:r w:rsidR="00C63B02"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เมื่อมูลค่าที่คาดว่าจะได้รับคืนเพิ่มขึ้นในภายหลัง</w:t>
      </w:r>
      <w:r w:rsidR="00C82062" w:rsidRPr="002C5644">
        <w:rPr>
          <w:rFonts w:ascii="Angsana New" w:hAnsi="Angsana New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 xml:space="preserve">และการเพิ่มขึ้นนั้นสัมพันธ์โดยตรงกับขาดทุนจากการด้อยค่าที่เคยรับรู้ในกำไรหรือขาดทุน </w:t>
      </w:r>
    </w:p>
    <w:p w14:paraId="119FFA99" w14:textId="77777777" w:rsidR="00AE14BA" w:rsidRPr="002C5644" w:rsidRDefault="00AE14BA" w:rsidP="00C80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415D6DF7" w14:textId="45A596CB" w:rsidR="00C806F6" w:rsidRPr="002C5644" w:rsidRDefault="00C806F6" w:rsidP="00C80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ขาดทุนจากการด้อยค่าของสินทรัพย์ที่ไม่ใช่สินทรัพย์ทางการเงินที่เคยรับรู้ในงวดก่อนจะถูกประเมิน </w:t>
      </w:r>
      <w:r w:rsidR="002D1714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ณ ทุกวันที่ที่ออกรายงานว่ามีข้</w:t>
      </w:r>
      <w:r w:rsidR="008A7451" w:rsidRPr="002C5644">
        <w:rPr>
          <w:rFonts w:ascii="Angsana New" w:hAnsi="Angsana New"/>
          <w:sz w:val="30"/>
          <w:szCs w:val="30"/>
          <w:cs/>
        </w:rPr>
        <w:t>อบ่งชี้เรื่องการด้อยค่าหรือไม่</w:t>
      </w:r>
      <w:r w:rsidR="008A7451"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 หากมี</w:t>
      </w:r>
      <w:r w:rsidR="002D1714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การเปลี่ยนแปลงประมาณการที่ใช้ในการคำนวณมูลค่าที่คาดว</w:t>
      </w:r>
      <w:r w:rsidR="008A7451" w:rsidRPr="002C5644">
        <w:rPr>
          <w:rFonts w:ascii="Angsana New" w:hAnsi="Angsana New"/>
          <w:sz w:val="30"/>
          <w:szCs w:val="30"/>
          <w:cs/>
        </w:rPr>
        <w:t>่าจะได้รับคืน</w:t>
      </w:r>
      <w:r w:rsidR="008A7451"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ขาดทุนจากการด้อยค่าจะถูก</w:t>
      </w:r>
      <w:r w:rsidR="002D1714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</w:t>
      </w:r>
      <w:r w:rsidR="006B3F3C" w:rsidRPr="002C5644">
        <w:rPr>
          <w:rFonts w:ascii="Angsana New" w:hAnsi="Angsana New"/>
          <w:sz w:val="30"/>
          <w:szCs w:val="30"/>
          <w:cs/>
        </w:rPr>
        <w:br/>
      </w:r>
      <w:r w:rsidRPr="002C5644">
        <w:rPr>
          <w:rFonts w:ascii="Angsana New" w:hAnsi="Angsana New"/>
          <w:sz w:val="30"/>
          <w:szCs w:val="30"/>
          <w:cs/>
        </w:rPr>
        <w:t>ค่าตัดจำหน่าย เสมือนหนึ่งไม่เคย</w:t>
      </w:r>
      <w:r w:rsidR="00C82062"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 xml:space="preserve">มีการบันทึกขาดทุนจากการด้อยค่ามาก่อน </w:t>
      </w:r>
    </w:p>
    <w:p w14:paraId="0799B0B2" w14:textId="77777777" w:rsidR="006877AB" w:rsidRPr="002C5644" w:rsidRDefault="006877AB" w:rsidP="00C80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7EA2D615" w14:textId="77777777" w:rsidR="00514983" w:rsidRPr="002C5644" w:rsidRDefault="00514983" w:rsidP="009E2FC5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bookmarkStart w:id="7" w:name="OLE_LINK2"/>
      <w:bookmarkStart w:id="8" w:name="OLE_LINK7"/>
      <w:bookmarkStart w:id="9" w:name="OLE_LINK8"/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</w:t>
      </w:r>
      <w:r w:rsidRPr="002C564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นที่</w:t>
      </w: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มี</w:t>
      </w:r>
      <w:r w:rsidRPr="002C564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</w:t>
      </w: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ดอกเบี้ย</w:t>
      </w:r>
    </w:p>
    <w:bookmarkEnd w:id="7"/>
    <w:p w14:paraId="47FBE51B" w14:textId="77777777" w:rsidR="00514983" w:rsidRPr="002C3D9B" w:rsidRDefault="00514983" w:rsidP="0051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259111DB" w14:textId="77777777" w:rsidR="00171E30" w:rsidRPr="002C5644" w:rsidRDefault="00514983" w:rsidP="00171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หนี้สิน</w:t>
      </w:r>
      <w:r w:rsidRPr="002C5644">
        <w:rPr>
          <w:rFonts w:ascii="Angsana New" w:hAnsi="Angsana New" w:hint="cs"/>
          <w:sz w:val="30"/>
          <w:szCs w:val="30"/>
          <w:cs/>
        </w:rPr>
        <w:t>ที่มีภาระ</w:t>
      </w:r>
      <w:r w:rsidRPr="002C5644">
        <w:rPr>
          <w:rFonts w:ascii="Angsana New" w:hAnsi="Angsana New"/>
          <w:sz w:val="30"/>
          <w:szCs w:val="30"/>
          <w:cs/>
        </w:rPr>
        <w:t>ดอกเบี้ยบันทึก</w:t>
      </w:r>
      <w:r w:rsidRPr="002C5644">
        <w:rPr>
          <w:rFonts w:ascii="Angsana New" w:hAnsi="Angsana New" w:hint="cs"/>
          <w:sz w:val="30"/>
          <w:szCs w:val="30"/>
          <w:cs/>
        </w:rPr>
        <w:t>เริ่มแรก</w:t>
      </w:r>
      <w:r w:rsidRPr="002C5644">
        <w:rPr>
          <w:rFonts w:ascii="Angsana New" w:hAnsi="Angsana New"/>
          <w:sz w:val="30"/>
          <w:szCs w:val="30"/>
          <w:cs/>
        </w:rPr>
        <w:t>ใน</w:t>
      </w:r>
      <w:r w:rsidR="00543114" w:rsidRPr="002C5644">
        <w:rPr>
          <w:rFonts w:ascii="Angsana New" w:hAnsi="Angsana New" w:hint="cs"/>
          <w:sz w:val="30"/>
          <w:szCs w:val="30"/>
          <w:cs/>
        </w:rPr>
        <w:t>ราคาทุน</w:t>
      </w:r>
    </w:p>
    <w:p w14:paraId="4966B841" w14:textId="77777777" w:rsidR="00900172" w:rsidRPr="002C3D9B" w:rsidRDefault="00514983" w:rsidP="00171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  <w:r w:rsidRPr="002C3D9B">
        <w:rPr>
          <w:rFonts w:ascii="Angsana New" w:hAnsi="Angsana New"/>
          <w:sz w:val="24"/>
          <w:szCs w:val="24"/>
          <w:cs/>
        </w:rPr>
        <w:t xml:space="preserve"> </w:t>
      </w:r>
    </w:p>
    <w:p w14:paraId="04B76A36" w14:textId="77777777" w:rsidR="00514983" w:rsidRPr="002C5644" w:rsidRDefault="00514983" w:rsidP="009E2FC5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0B724FDE" w14:textId="77777777" w:rsidR="00514983" w:rsidRPr="002C3D9B" w:rsidRDefault="00514983" w:rsidP="0051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B6EBE9B" w14:textId="1D928D83" w:rsidR="00514983" w:rsidRPr="002C5644" w:rsidRDefault="00514983" w:rsidP="0051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1A4B8FCB" w14:textId="77777777" w:rsidR="00B567E5" w:rsidRPr="002C3D9B" w:rsidRDefault="00B567E5" w:rsidP="0051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0731493" w14:textId="77777777" w:rsidR="00DF3EE5" w:rsidRPr="002C5644" w:rsidRDefault="00DF3EE5" w:rsidP="009E2FC5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59E907F1" w14:textId="77777777" w:rsidR="00F05892" w:rsidRPr="002C3D9B" w:rsidRDefault="00F05892" w:rsidP="0051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5BE29FC3" w14:textId="77777777" w:rsidR="00DF3EE5" w:rsidRPr="002C5644" w:rsidRDefault="00DF3EE5" w:rsidP="00DF3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2017E0C5" w14:textId="77777777" w:rsidR="00DF3EE5" w:rsidRPr="002C3D9B" w:rsidRDefault="00DF3EE5" w:rsidP="00DF3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F16B2BE" w14:textId="77777777" w:rsidR="00F05892" w:rsidRPr="002C5644" w:rsidRDefault="00DF3EE5" w:rsidP="00AF2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4D4004F" w14:textId="77777777" w:rsidR="00DF3EE5" w:rsidRPr="002C3D9B" w:rsidRDefault="00DF3EE5" w:rsidP="0051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41CB602" w14:textId="77777777" w:rsidR="00DF3EE5" w:rsidRPr="002C5644" w:rsidRDefault="00DF3EE5" w:rsidP="00DF3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C7F465E" w14:textId="77777777" w:rsidR="00DF3EE5" w:rsidRPr="002C3D9B" w:rsidRDefault="00DF3EE5" w:rsidP="00DF3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59BB3D3E" w14:textId="77777777" w:rsidR="00DF3EE5" w:rsidRPr="002C5644" w:rsidRDefault="00DF3EE5" w:rsidP="00DF3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2C5644">
        <w:rPr>
          <w:rFonts w:ascii="Angsana New" w:hAnsi="Angsana New" w:hint="cs"/>
          <w:sz w:val="30"/>
          <w:szCs w:val="30"/>
          <w:cs/>
        </w:rPr>
        <w:t>งวด</w:t>
      </w:r>
      <w:r w:rsidRPr="002C5644">
        <w:rPr>
          <w:rFonts w:ascii="Angsana New" w:hAnsi="Angsana New"/>
          <w:sz w:val="30"/>
          <w:szCs w:val="30"/>
          <w:cs/>
        </w:rPr>
        <w:t>ปัจจุบันและงวดก่อน</w:t>
      </w:r>
      <w:r w:rsidRPr="002C5644">
        <w:rPr>
          <w:rFonts w:ascii="Angsana New" w:hAnsi="Angsana New" w:hint="cs"/>
          <w:sz w:val="30"/>
          <w:szCs w:val="30"/>
          <w:cs/>
        </w:rPr>
        <w:t xml:space="preserve">ๆ </w:t>
      </w:r>
      <w:r w:rsidRPr="002C5644">
        <w:rPr>
          <w:rFonts w:ascii="Angsana New" w:hAnsi="Angsana New"/>
          <w:sz w:val="30"/>
          <w:szCs w:val="30"/>
          <w:cs/>
        </w:rPr>
        <w:t>ผลประโยชน์ดังกล่าวได้มีการคิดลดกระแสเงิน</w:t>
      </w:r>
      <w:r w:rsidRPr="002C5644">
        <w:rPr>
          <w:rFonts w:ascii="Angsana New" w:hAnsi="Angsana New" w:hint="cs"/>
          <w:sz w:val="30"/>
          <w:szCs w:val="30"/>
          <w:cs/>
        </w:rPr>
        <w:t>ส</w:t>
      </w:r>
      <w:r w:rsidRPr="002C5644">
        <w:rPr>
          <w:rFonts w:ascii="Angsana New" w:hAnsi="Angsana New"/>
          <w:sz w:val="30"/>
          <w:szCs w:val="30"/>
          <w:cs/>
        </w:rPr>
        <w:t xml:space="preserve">ดเพื่อให้เป็นมูลค่าปัจจุบัน </w:t>
      </w:r>
    </w:p>
    <w:p w14:paraId="7F295D18" w14:textId="77777777" w:rsidR="00467261" w:rsidRPr="002C3D9B" w:rsidRDefault="00467261" w:rsidP="00DF3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916B8BC" w14:textId="77777777" w:rsidR="00052677" w:rsidRDefault="00052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0E55F4C" w14:textId="4AF37685" w:rsidR="00DF3EE5" w:rsidRPr="002C5644" w:rsidRDefault="00DF3EE5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C5644">
        <w:rPr>
          <w:rFonts w:ascii="Angsana New" w:hAnsi="Angsana New"/>
          <w:sz w:val="30"/>
          <w:szCs w:val="30"/>
          <w:cs/>
        </w:rPr>
        <w:lastRenderedPageBreak/>
        <w:t>การคำนวณ</w:t>
      </w:r>
      <w:r w:rsidRPr="002C5644">
        <w:rPr>
          <w:rFonts w:ascii="Angsana New" w:hAnsi="Angsana New" w:hint="cs"/>
          <w:sz w:val="30"/>
          <w:szCs w:val="30"/>
          <w:cs/>
        </w:rPr>
        <w:t>ภาระผูกพันของโครงการผลประโยชน์ที่กำหนดไว้</w:t>
      </w:r>
      <w:r w:rsidRPr="002C5644">
        <w:rPr>
          <w:rFonts w:ascii="Angsana New" w:hAnsi="Angsana New"/>
          <w:sz w:val="30"/>
          <w:szCs w:val="30"/>
          <w:cs/>
        </w:rPr>
        <w:t>นั้นจัดทำโดยนักคณิตศาสตร์ประกันภัยที่ได้รับอนุญาต</w:t>
      </w:r>
      <w:r w:rsidR="002E248F"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โดยวิธีคิดลดแต่ละหน่วยที่ประมาณการไว้</w:t>
      </w:r>
      <w:r w:rsidRPr="002C5644">
        <w:rPr>
          <w:rFonts w:ascii="Angsana New" w:hAnsi="Angsana New" w:hint="cs"/>
          <w:sz w:val="30"/>
          <w:szCs w:val="30"/>
          <w:cs/>
        </w:rPr>
        <w:t xml:space="preserve"> ผลจาก</w:t>
      </w:r>
      <w:r w:rsidRPr="002C5644">
        <w:rPr>
          <w:rFonts w:ascii="Angsana New" w:hAnsi="Angsana New"/>
          <w:sz w:val="30"/>
          <w:szCs w:val="30"/>
          <w:cs/>
        </w:rPr>
        <w:t>การคำนวณ</w:t>
      </w:r>
      <w:r w:rsidRPr="002C5644">
        <w:rPr>
          <w:rFonts w:ascii="Angsana New" w:hAnsi="Angsana New" w:hint="cs"/>
          <w:sz w:val="30"/>
          <w:szCs w:val="30"/>
          <w:cs/>
        </w:rPr>
        <w:t>อาจทำให้</w:t>
      </w:r>
      <w:r w:rsidRPr="002C5644">
        <w:rPr>
          <w:rFonts w:ascii="Angsana New" w:hAnsi="Angsana New"/>
          <w:sz w:val="30"/>
          <w:szCs w:val="30"/>
          <w:cs/>
        </w:rPr>
        <w:t>กลุ่มบริษัทมี</w:t>
      </w:r>
      <w:r w:rsidRPr="002C5644">
        <w:rPr>
          <w:rFonts w:ascii="Angsana New" w:hAnsi="Angsana New" w:hint="cs"/>
          <w:sz w:val="30"/>
          <w:szCs w:val="30"/>
          <w:cs/>
        </w:rPr>
        <w:t>สินทรัพย์เกิดขึ้น</w:t>
      </w:r>
      <w:r w:rsidRPr="002C5644">
        <w:rPr>
          <w:rFonts w:ascii="Angsana New" w:hAnsi="Angsana New"/>
          <w:sz w:val="30"/>
          <w:szCs w:val="30"/>
          <w:cs/>
        </w:rPr>
        <w:t xml:space="preserve"> </w:t>
      </w:r>
      <w:r w:rsidR="002E248F" w:rsidRPr="002C5644">
        <w:rPr>
          <w:rFonts w:ascii="Angsana New" w:hAnsi="Angsana New"/>
          <w:sz w:val="30"/>
          <w:szCs w:val="30"/>
        </w:rPr>
        <w:t xml:space="preserve">          </w:t>
      </w:r>
      <w:r w:rsidRPr="002C5644">
        <w:rPr>
          <w:rFonts w:ascii="Angsana New" w:hAnsi="Angsana New"/>
          <w:sz w:val="30"/>
          <w:szCs w:val="30"/>
          <w:cs/>
        </w:rPr>
        <w:t>ซึ่งการรับรู้เป็นสินทรัพย์</w:t>
      </w:r>
      <w:r w:rsidRPr="002C5644">
        <w:rPr>
          <w:rFonts w:ascii="Angsana New" w:hAnsi="Angsana New" w:hint="cs"/>
          <w:sz w:val="30"/>
          <w:szCs w:val="30"/>
          <w:cs/>
        </w:rPr>
        <w:t>จะใช้</w:t>
      </w:r>
      <w:r w:rsidRPr="002C5644">
        <w:rPr>
          <w:rFonts w:ascii="Angsana New" w:hAnsi="Angsana New"/>
          <w:sz w:val="30"/>
          <w:szCs w:val="30"/>
          <w:cs/>
        </w:rPr>
        <w:t>มูลค่าปัจจุบันของประโยชน์เชิงเศรษฐกิจที่มีในรูปของการได้รับคืน</w:t>
      </w:r>
      <w:r w:rsidR="002D1714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ในอนาคตจากโครงการหรือการหักการสมทบเข้าโครงการในอนาค</w:t>
      </w:r>
      <w:r w:rsidRPr="002C5644">
        <w:rPr>
          <w:rFonts w:ascii="Angsana New" w:hAnsi="Angsana New" w:hint="cs"/>
          <w:sz w:val="30"/>
          <w:szCs w:val="30"/>
          <w:cs/>
        </w:rPr>
        <w:t>ต</w:t>
      </w:r>
      <w:r w:rsidRPr="002C5644">
        <w:rPr>
          <w:rFonts w:ascii="Angsana New" w:hAnsi="Angsana New"/>
          <w:sz w:val="30"/>
          <w:szCs w:val="30"/>
          <w:cs/>
        </w:rPr>
        <w:t xml:space="preserve"> ในการคำนวณมูลค่าปัจจุบันของประโยชน์</w:t>
      </w:r>
      <w:r w:rsidR="00CE57C6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เชิงเศรษฐกิจ</w:t>
      </w:r>
      <w:r w:rsidRPr="002C5644">
        <w:rPr>
          <w:rFonts w:ascii="Angsana New" w:hAnsi="Angsana New" w:hint="cs"/>
          <w:sz w:val="30"/>
          <w:szCs w:val="30"/>
          <w:cs/>
        </w:rPr>
        <w:t>ได้</w:t>
      </w:r>
      <w:r w:rsidRPr="002C5644">
        <w:rPr>
          <w:rFonts w:ascii="Angsana New" w:hAnsi="Angsana New"/>
          <w:sz w:val="30"/>
          <w:szCs w:val="30"/>
          <w:cs/>
        </w:rPr>
        <w:t>มีการพิจารณาถึงความต้องการ</w:t>
      </w:r>
      <w:r w:rsidR="00C63B02" w:rsidRPr="002C5644">
        <w:rPr>
          <w:rFonts w:ascii="Angsana New" w:hAnsi="Angsana New"/>
          <w:sz w:val="30"/>
          <w:szCs w:val="30"/>
          <w:cs/>
        </w:rPr>
        <w:t>เงินทุนขั้นต่ำสำหรับโครงการต่าง</w:t>
      </w:r>
      <w:r w:rsidRPr="002C5644">
        <w:rPr>
          <w:rFonts w:ascii="Angsana New" w:hAnsi="Angsana New"/>
          <w:sz w:val="30"/>
          <w:szCs w:val="30"/>
          <w:cs/>
        </w:rPr>
        <w:t>ๆ ของกลุ่มบริษัท</w:t>
      </w:r>
    </w:p>
    <w:p w14:paraId="34B49450" w14:textId="77777777" w:rsidR="00B46D37" w:rsidRPr="002C3D9B" w:rsidRDefault="00B46D37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AAD3112" w14:textId="540DE91B" w:rsidR="00DF3EE5" w:rsidRPr="002C5644" w:rsidRDefault="00DF3EE5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t>ใน</w:t>
      </w:r>
      <w:r w:rsidRPr="002C5644">
        <w:rPr>
          <w:rFonts w:ascii="Angsana New" w:hAnsi="Angsana New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กำไร</w:t>
      </w:r>
      <w:r w:rsidRPr="002C5644">
        <w:rPr>
          <w:rFonts w:ascii="Angsana New" w:hAnsi="Angsana New" w:hint="cs"/>
          <w:sz w:val="30"/>
          <w:szCs w:val="30"/>
          <w:cs/>
        </w:rPr>
        <w:t>หรือ</w:t>
      </w:r>
      <w:r w:rsidRPr="002C5644">
        <w:rPr>
          <w:rFonts w:ascii="Angsana New" w:hAnsi="Angsana New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2C5644">
        <w:rPr>
          <w:rFonts w:ascii="Angsana New" w:hAnsi="Angsana New" w:hint="cs"/>
          <w:sz w:val="30"/>
          <w:szCs w:val="30"/>
          <w:cs/>
        </w:rPr>
        <w:t>จะถูก</w:t>
      </w:r>
      <w:r w:rsidRPr="002C5644">
        <w:rPr>
          <w:rFonts w:ascii="Angsana New" w:hAnsi="Angsana New"/>
          <w:sz w:val="30"/>
          <w:szCs w:val="30"/>
          <w:cs/>
        </w:rPr>
        <w:t>รับรู้รายการในกำไรขาดทุนเบ็ดเสร็จอื่น</w:t>
      </w:r>
      <w:r w:rsidRPr="002C5644">
        <w:rPr>
          <w:rFonts w:ascii="Angsana New" w:hAnsi="Angsana New" w:hint="cs"/>
          <w:sz w:val="30"/>
          <w:szCs w:val="30"/>
          <w:cs/>
        </w:rPr>
        <w:t>ทันที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C5644">
        <w:rPr>
          <w:rFonts w:ascii="Angsana New" w:hAnsi="Angsana New"/>
          <w:sz w:val="30"/>
          <w:szCs w:val="30"/>
          <w:cs/>
        </w:rPr>
        <w:t>กำหนดดอกเบี้ยจ่าย</w:t>
      </w:r>
      <w:r w:rsidRPr="002C5644">
        <w:rPr>
          <w:rFonts w:ascii="Angsana New" w:hAnsi="Angsana New" w:hint="cs"/>
          <w:sz w:val="30"/>
          <w:szCs w:val="30"/>
          <w:cs/>
        </w:rPr>
        <w:t>ของ</w:t>
      </w:r>
      <w:r w:rsidRPr="002C5644">
        <w:rPr>
          <w:rFonts w:ascii="Angsana New" w:hAnsi="Angsana New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2D1714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ณ ต้นปี โดยคำนึงถึงการเปลี่ยนแปลงใดๆ</w:t>
      </w:r>
      <w:r w:rsidRPr="002C5644">
        <w:rPr>
          <w:rFonts w:ascii="Angsana New" w:hAnsi="Angsana New" w:hint="cs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2C5644">
        <w:rPr>
          <w:rFonts w:ascii="Angsana New" w:hAnsi="Angsana New" w:hint="cs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 xml:space="preserve">ที่เกี่ยวข้องกับโครงการผลประโยชน์รับรู้รายการในกำไรหรือขาดทุน </w:t>
      </w:r>
    </w:p>
    <w:p w14:paraId="11406DFD" w14:textId="77777777" w:rsidR="00DF3EE5" w:rsidRPr="002C5644" w:rsidRDefault="00DF3EE5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FC82C58" w14:textId="77777777" w:rsidR="00DF3EE5" w:rsidRPr="002C5644" w:rsidRDefault="00DF3EE5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เมื่อมีการ</w:t>
      </w:r>
      <w:r w:rsidRPr="002C5644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2C5644">
        <w:rPr>
          <w:rFonts w:ascii="Angsana New" w:hAnsi="Angsana New"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2C5644">
        <w:rPr>
          <w:rFonts w:ascii="Angsana New" w:hAnsi="Angsana New" w:hint="cs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กำไร</w:t>
      </w:r>
      <w:r w:rsidRPr="002C5644">
        <w:rPr>
          <w:rFonts w:ascii="Angsana New" w:hAnsi="Angsana New" w:hint="cs"/>
          <w:sz w:val="30"/>
          <w:szCs w:val="30"/>
          <w:cs/>
        </w:rPr>
        <w:t>หรือ</w:t>
      </w:r>
      <w:r w:rsidRPr="002C5644">
        <w:rPr>
          <w:rFonts w:ascii="Angsana New" w:hAnsi="Angsana New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2C5644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2C5644">
        <w:rPr>
          <w:rFonts w:ascii="Angsana New" w:hAnsi="Angsana New"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2C5644">
        <w:rPr>
          <w:rFonts w:ascii="Angsana New" w:hAnsi="Angsana New" w:hint="cs"/>
          <w:sz w:val="30"/>
          <w:szCs w:val="30"/>
          <w:cs/>
        </w:rPr>
        <w:t>พนักงาน</w:t>
      </w:r>
      <w:r w:rsidRPr="002C5644">
        <w:rPr>
          <w:rFonts w:ascii="Angsana New" w:hAnsi="Angsana New"/>
          <w:sz w:val="30"/>
          <w:szCs w:val="30"/>
          <w:cs/>
        </w:rPr>
        <w:t>เมื่อเกิดขึ้น</w:t>
      </w:r>
      <w:r w:rsidRPr="002C564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D5A16F7" w14:textId="5FD810DF" w:rsidR="00B46D37" w:rsidRPr="002C5644" w:rsidRDefault="00B46D37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rPr>
          <w:rFonts w:ascii="Angsana New" w:hAnsi="Angsana New"/>
          <w:iCs/>
          <w:sz w:val="30"/>
          <w:szCs w:val="30"/>
          <w:cs/>
        </w:rPr>
      </w:pPr>
    </w:p>
    <w:p w14:paraId="342FEA42" w14:textId="77777777" w:rsidR="00B6093B" w:rsidRPr="002C5644" w:rsidRDefault="00B6093B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 xml:space="preserve">ผลประโยชน์ระยะยาวอื่น </w:t>
      </w:r>
    </w:p>
    <w:p w14:paraId="2D3AA870" w14:textId="77777777" w:rsidR="00B6093B" w:rsidRPr="002C5644" w:rsidRDefault="00B6093B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3E5CAEF3" w14:textId="77777777" w:rsidR="00B6093B" w:rsidRPr="002C5644" w:rsidRDefault="00B6093B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ภาระผูกพันสุทธิของ</w:t>
      </w:r>
      <w:r w:rsidRPr="002C564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C5644">
        <w:rPr>
          <w:rFonts w:ascii="Angsana New" w:hAnsi="Angsana New"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="002D1714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การทำงาน</w:t>
      </w:r>
      <w:r w:rsidRPr="002C5644">
        <w:rPr>
          <w:rFonts w:ascii="Angsana New" w:hAnsi="Angsana New" w:hint="cs"/>
          <w:sz w:val="30"/>
          <w:szCs w:val="30"/>
          <w:cs/>
        </w:rPr>
        <w:t>ของ</w:t>
      </w:r>
      <w:r w:rsidRPr="002C5644">
        <w:rPr>
          <w:rFonts w:ascii="Angsana New" w:hAnsi="Angsana New"/>
          <w:sz w:val="30"/>
          <w:szCs w:val="30"/>
          <w:cs/>
        </w:rPr>
        <w:t>พนักงานใน</w:t>
      </w:r>
      <w:r w:rsidRPr="002C5644">
        <w:rPr>
          <w:rFonts w:ascii="Angsana New" w:hAnsi="Angsana New" w:hint="cs"/>
          <w:sz w:val="30"/>
          <w:szCs w:val="30"/>
          <w:cs/>
        </w:rPr>
        <w:t>งวด</w:t>
      </w:r>
      <w:r w:rsidRPr="002C5644">
        <w:rPr>
          <w:rFonts w:ascii="Angsana New" w:hAnsi="Angsana New"/>
          <w:sz w:val="30"/>
          <w:szCs w:val="30"/>
          <w:cs/>
        </w:rPr>
        <w:t>ปัจจุบันและงวดก่อน</w:t>
      </w:r>
      <w:r w:rsidRPr="002C5644">
        <w:rPr>
          <w:rFonts w:ascii="Angsana New" w:hAnsi="Angsana New" w:hint="cs"/>
          <w:sz w:val="30"/>
          <w:szCs w:val="30"/>
          <w:cs/>
        </w:rPr>
        <w:t>ๆ</w:t>
      </w:r>
      <w:r w:rsidRPr="002C5644">
        <w:rPr>
          <w:rFonts w:ascii="Angsana New" w:hAnsi="Angsana New"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2C5644">
        <w:rPr>
          <w:rFonts w:ascii="Angsana New" w:hAnsi="Angsana New" w:hint="cs"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04B06717" w14:textId="77777777" w:rsidR="00177461" w:rsidRPr="002C5644" w:rsidRDefault="00177461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7E6F836A" w14:textId="77777777" w:rsidR="000421CC" w:rsidRPr="002C5644" w:rsidRDefault="000421CC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 xml:space="preserve">ผลประโยชน์เมื่อเลิกจ้าง </w:t>
      </w:r>
    </w:p>
    <w:p w14:paraId="17118434" w14:textId="77777777" w:rsidR="000421CC" w:rsidRPr="002C5644" w:rsidRDefault="000421CC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AE8176" w14:textId="77777777" w:rsidR="0089025E" w:rsidRDefault="000421CC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</w:t>
      </w:r>
      <w:r w:rsidRPr="002C5644">
        <w:rPr>
          <w:rFonts w:ascii="Angsana New" w:hAnsi="Angsana New"/>
          <w:sz w:val="30"/>
          <w:szCs w:val="30"/>
          <w:cs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="002D1714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2C5644">
        <w:rPr>
          <w:rFonts w:ascii="Angsana New" w:hAnsi="Angsana New"/>
          <w:sz w:val="30"/>
          <w:szCs w:val="30"/>
        </w:rPr>
        <w:t xml:space="preserve">12 </w:t>
      </w:r>
      <w:r w:rsidRPr="002C5644">
        <w:rPr>
          <w:rFonts w:ascii="Angsana New" w:hAnsi="Angsana New"/>
          <w:sz w:val="30"/>
          <w:szCs w:val="30"/>
          <w:cs/>
        </w:rPr>
        <w:t>เดือนนับจากวัน</w:t>
      </w:r>
      <w:r w:rsidRPr="002C5644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2C5644">
        <w:rPr>
          <w:rFonts w:ascii="Angsana New" w:hAnsi="Angsana New"/>
          <w:sz w:val="30"/>
          <w:szCs w:val="30"/>
          <w:cs/>
        </w:rPr>
        <w:t>รายงาน</w:t>
      </w:r>
      <w:r w:rsidRPr="002C5644">
        <w:rPr>
          <w:rFonts w:ascii="Angsana New" w:hAnsi="Angsana New" w:hint="cs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71BB3020" w14:textId="6A82ED2F" w:rsidR="00B350D1" w:rsidRDefault="00B350D1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BD20422" w14:textId="02F560F3" w:rsidR="00B350D1" w:rsidRDefault="00B350D1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950087" w14:textId="61420200" w:rsidR="00B350D1" w:rsidRDefault="00B350D1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53AB5E" w14:textId="70E2082B" w:rsidR="00B350D1" w:rsidRDefault="00B350D1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A603D5A" w14:textId="77777777" w:rsidR="00B350D1" w:rsidRDefault="00B350D1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6097AC3" w14:textId="62802E73" w:rsidR="009311EE" w:rsidRPr="00B350D1" w:rsidRDefault="009311EE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04B74357" w14:textId="77777777" w:rsidR="009311EE" w:rsidRPr="002C5644" w:rsidRDefault="009311EE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9F1270" w14:textId="77777777" w:rsidR="009311EE" w:rsidRPr="002C5644" w:rsidRDefault="009311EE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ผลประโยชน์ระยะสั้นของพนักงาน</w:t>
      </w:r>
      <w:r w:rsidRPr="002C5644">
        <w:rPr>
          <w:rFonts w:ascii="Angsana New" w:hAnsi="Angsana New" w:hint="cs"/>
          <w:sz w:val="30"/>
          <w:szCs w:val="30"/>
          <w:cs/>
        </w:rPr>
        <w:t>รับรู้</w:t>
      </w:r>
      <w:r w:rsidRPr="002C5644">
        <w:rPr>
          <w:rFonts w:ascii="Angsana New" w:hAnsi="Angsana New"/>
          <w:sz w:val="30"/>
          <w:szCs w:val="30"/>
          <w:cs/>
        </w:rPr>
        <w:t>เป็นค่าใช้จ่ายเมื่อพนักงานทำงานให้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2C564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C5644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EFEE978" w14:textId="77777777" w:rsidR="006877AB" w:rsidRPr="002C5644" w:rsidRDefault="006877AB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jc w:val="thaiDistribute"/>
        <w:rPr>
          <w:rFonts w:ascii="Angsana New" w:hAnsi="Angsana New"/>
          <w:sz w:val="30"/>
          <w:szCs w:val="30"/>
        </w:rPr>
      </w:pPr>
    </w:p>
    <w:bookmarkEnd w:id="8"/>
    <w:bookmarkEnd w:id="9"/>
    <w:p w14:paraId="0FD06AC6" w14:textId="77777777" w:rsidR="006E7149" w:rsidRPr="002C5644" w:rsidRDefault="006E7149" w:rsidP="00B350D1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99CDBB6" w14:textId="77777777" w:rsidR="006E7149" w:rsidRPr="002C5644" w:rsidRDefault="006E7149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6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1A5AE49" w14:textId="798DE076" w:rsidR="00FD4D4F" w:rsidRDefault="00B6093B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="00C82062" w:rsidRPr="002C5644">
        <w:rPr>
          <w:rFonts w:ascii="Angsana New" w:hAnsi="Angsana New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="00C82062" w:rsidRPr="002C5644">
        <w:rPr>
          <w:rFonts w:ascii="Angsana New" w:hAnsi="Angsana New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C82062" w:rsidRPr="002C5644">
        <w:rPr>
          <w:rFonts w:ascii="Angsana New" w:hAnsi="Angsana New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2E91104" w14:textId="523EB3EC" w:rsidR="006877AB" w:rsidRDefault="006877AB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5D261E" w14:textId="77777777" w:rsidR="006877AB" w:rsidRDefault="006877AB" w:rsidP="00B350D1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608C0A30" w14:textId="77777777" w:rsidR="006877AB" w:rsidRDefault="006877AB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6FC39A" w14:textId="77777777" w:rsidR="006877AB" w:rsidRPr="002C5644" w:rsidRDefault="006877AB" w:rsidP="00B350D1">
      <w:pPr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3D9B">
        <w:rPr>
          <w:rFonts w:ascii="Angsana New" w:hAnsi="Angsana New"/>
          <w:sz w:val="30"/>
          <w:szCs w:val="30"/>
          <w:cs/>
        </w:rPr>
        <w:t>กลุ่มบริษัท</w:t>
      </w:r>
      <w:r w:rsidRPr="002C5644">
        <w:rPr>
          <w:rFonts w:ascii="Angsana New" w:hAnsi="Angsana New" w:hint="cs"/>
          <w:sz w:val="30"/>
          <w:szCs w:val="30"/>
          <w:cs/>
        </w:rPr>
        <w:t>กำหนด</w:t>
      </w:r>
      <w:r w:rsidRPr="002C5644">
        <w:rPr>
          <w:rFonts w:ascii="Angsana New" w:hAnsi="Angsana New"/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กรอบแนวคิดนี้รวม</w:t>
      </w:r>
      <w:r w:rsidRPr="002C5644">
        <w:rPr>
          <w:rFonts w:ascii="Angsana New" w:hAnsi="Angsana New" w:hint="cs"/>
          <w:sz w:val="30"/>
          <w:szCs w:val="30"/>
          <w:cs/>
        </w:rPr>
        <w:t>ถึง</w:t>
      </w:r>
      <w:r w:rsidRPr="002C5644">
        <w:rPr>
          <w:rFonts w:ascii="Angsana New" w:hAnsi="Angsana New"/>
          <w:sz w:val="30"/>
          <w:szCs w:val="30"/>
          <w:cs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2C5644">
        <w:rPr>
          <w:rFonts w:ascii="Angsana New" w:hAnsi="Angsana New" w:hint="cs"/>
          <w:sz w:val="30"/>
          <w:szCs w:val="30"/>
          <w:cs/>
        </w:rPr>
        <w:t>มีนัย</w:t>
      </w:r>
      <w:r w:rsidRPr="002C5644">
        <w:rPr>
          <w:rFonts w:ascii="Angsana New" w:hAnsi="Angsana New"/>
          <w:sz w:val="30"/>
          <w:szCs w:val="30"/>
          <w:cs/>
        </w:rPr>
        <w:t>สำคัญ รวมถึง</w:t>
      </w:r>
      <w:r w:rsidRPr="002C5644">
        <w:rPr>
          <w:rFonts w:ascii="Angsana New" w:hAnsi="Angsana New" w:hint="cs"/>
          <w:sz w:val="30"/>
          <w:szCs w:val="30"/>
          <w:cs/>
        </w:rPr>
        <w:t>การวัด</w:t>
      </w:r>
      <w:r w:rsidRPr="002C5644">
        <w:rPr>
          <w:rFonts w:ascii="Angsana New" w:hAnsi="Angsana New"/>
          <w:sz w:val="30"/>
          <w:szCs w:val="30"/>
          <w:cs/>
        </w:rPr>
        <w:t xml:space="preserve">มูลค่ายุติธรรมระดับ </w:t>
      </w:r>
      <w:r w:rsidRPr="002C5644">
        <w:rPr>
          <w:rFonts w:ascii="Angsana New" w:hAnsi="Angsana New"/>
          <w:sz w:val="30"/>
          <w:szCs w:val="30"/>
        </w:rPr>
        <w:t xml:space="preserve">3 </w:t>
      </w:r>
      <w:r w:rsidRPr="002C5644">
        <w:rPr>
          <w:rFonts w:ascii="Angsana New" w:hAnsi="Angsana New"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  <w:r w:rsidRPr="002C5644">
        <w:rPr>
          <w:rFonts w:ascii="Angsana New" w:hAnsi="Angsana New"/>
          <w:sz w:val="30"/>
          <w:szCs w:val="30"/>
        </w:rPr>
        <w:t xml:space="preserve"> </w:t>
      </w:r>
    </w:p>
    <w:p w14:paraId="15AFE7EE" w14:textId="77777777" w:rsidR="006877AB" w:rsidRPr="002C5644" w:rsidRDefault="006877AB" w:rsidP="00B350D1">
      <w:pPr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61480A" w14:textId="77777777" w:rsidR="006877AB" w:rsidRPr="002C5644" w:rsidRDefault="006877AB" w:rsidP="00B350D1">
      <w:pPr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2C5644">
        <w:rPr>
          <w:rFonts w:ascii="Angsana New" w:hAnsi="Angsana New" w:hint="cs"/>
          <w:sz w:val="30"/>
          <w:szCs w:val="30"/>
          <w:cs/>
        </w:rPr>
        <w:t>มีการ</w:t>
      </w:r>
      <w:r w:rsidRPr="002C5644">
        <w:rPr>
          <w:rFonts w:ascii="Angsana New" w:hAnsi="Angsana New"/>
          <w:sz w:val="30"/>
          <w:szCs w:val="30"/>
          <w:cs/>
        </w:rPr>
        <w:t>ทบทวนข้อมูลที่</w:t>
      </w:r>
      <w:r w:rsidRPr="002C5644">
        <w:rPr>
          <w:rFonts w:ascii="Angsana New" w:hAnsi="Angsana New" w:hint="cs"/>
          <w:sz w:val="30"/>
          <w:szCs w:val="30"/>
          <w:cs/>
        </w:rPr>
        <w:t>ไม่สามารถ</w:t>
      </w:r>
      <w:r w:rsidRPr="002C5644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2C5644">
        <w:rPr>
          <w:rFonts w:ascii="Angsana New" w:hAnsi="Angsana New" w:hint="cs"/>
          <w:sz w:val="30"/>
          <w:szCs w:val="30"/>
          <w:cs/>
        </w:rPr>
        <w:t>มีนัย</w:t>
      </w:r>
      <w:r w:rsidRPr="002C5644">
        <w:rPr>
          <w:rFonts w:ascii="Angsana New" w:hAnsi="Angsana New"/>
          <w:sz w:val="30"/>
          <w:szCs w:val="30"/>
          <w:cs/>
        </w:rPr>
        <w:t xml:space="preserve">สำคัญอย่างสม่ำเสมอ </w:t>
      </w:r>
      <w:r w:rsidRPr="002C5644">
        <w:rPr>
          <w:rFonts w:ascii="Angsana New" w:hAnsi="Angsana New" w:hint="cs"/>
          <w:sz w:val="30"/>
          <w:szCs w:val="30"/>
          <w:cs/>
        </w:rPr>
        <w:t>หากมีการ</w:t>
      </w:r>
      <w:r w:rsidRPr="002C5644">
        <w:rPr>
          <w:rFonts w:ascii="Angsana New" w:hAnsi="Angsana New"/>
          <w:sz w:val="30"/>
          <w:szCs w:val="30"/>
          <w:cs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กลุ่มผู้ประเมิน</w:t>
      </w:r>
      <w:r w:rsidRPr="002C5644">
        <w:rPr>
          <w:rFonts w:ascii="Angsana New" w:hAnsi="Angsana New" w:hint="cs"/>
          <w:sz w:val="30"/>
          <w:szCs w:val="30"/>
          <w:cs/>
        </w:rPr>
        <w:t>ได้</w:t>
      </w:r>
      <w:r w:rsidRPr="002C5644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2C5644">
        <w:rPr>
          <w:rFonts w:ascii="Angsana New" w:hAnsi="Angsana New" w:hint="cs"/>
          <w:sz w:val="30"/>
          <w:szCs w:val="30"/>
          <w:cs/>
        </w:rPr>
        <w:t>ที่</w:t>
      </w:r>
      <w:r w:rsidRPr="002C5644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2C5644">
        <w:rPr>
          <w:rFonts w:ascii="Angsana New" w:hAnsi="Angsana New" w:hint="cs"/>
          <w:sz w:val="30"/>
          <w:szCs w:val="30"/>
          <w:cs/>
        </w:rPr>
        <w:t>เกี่ยวกับ</w:t>
      </w:r>
      <w:r w:rsidRPr="002C5644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 w:hint="cs"/>
          <w:sz w:val="30"/>
          <w:szCs w:val="30"/>
          <w:cs/>
        </w:rPr>
        <w:t>การจัดลำดับ</w:t>
      </w:r>
      <w:r w:rsidRPr="002C5644">
        <w:rPr>
          <w:rFonts w:ascii="Angsana New" w:hAnsi="Angsana New"/>
          <w:sz w:val="30"/>
          <w:szCs w:val="30"/>
          <w:cs/>
        </w:rPr>
        <w:t>ชั้น</w:t>
      </w:r>
      <w:r w:rsidRPr="002C5644">
        <w:rPr>
          <w:rFonts w:ascii="Angsana New" w:hAnsi="Angsana New" w:hint="cs"/>
          <w:sz w:val="30"/>
          <w:szCs w:val="30"/>
          <w:cs/>
        </w:rPr>
        <w:t>ของ</w:t>
      </w:r>
      <w:r w:rsidRPr="002C5644">
        <w:rPr>
          <w:rFonts w:ascii="Angsana New" w:hAnsi="Angsana New"/>
          <w:sz w:val="30"/>
          <w:szCs w:val="30"/>
          <w:cs/>
        </w:rPr>
        <w:t>มูลค่ายุติธรรม</w:t>
      </w:r>
      <w:r w:rsidRPr="002C5644">
        <w:rPr>
          <w:rFonts w:ascii="Angsana New" w:hAnsi="Angsana New" w:hint="cs"/>
          <w:sz w:val="30"/>
          <w:szCs w:val="30"/>
          <w:cs/>
        </w:rPr>
        <w:t>ว่า</w:t>
      </w:r>
      <w:r w:rsidRPr="002C5644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2C5644">
        <w:rPr>
          <w:rFonts w:ascii="Angsana New" w:hAnsi="Angsana New" w:hint="cs"/>
          <w:sz w:val="30"/>
          <w:szCs w:val="30"/>
          <w:cs/>
        </w:rPr>
        <w:t xml:space="preserve">อย่างเหมาะสม </w:t>
      </w:r>
    </w:p>
    <w:p w14:paraId="67157269" w14:textId="77777777" w:rsidR="006877AB" w:rsidRPr="002C5644" w:rsidRDefault="006877AB" w:rsidP="00B350D1">
      <w:pPr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D30AA0" w14:textId="77777777" w:rsidR="006877AB" w:rsidRPr="002C5644" w:rsidRDefault="006877AB" w:rsidP="00B350D1">
      <w:pPr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t>ประเด็น</w:t>
      </w:r>
      <w:r w:rsidRPr="002C5644">
        <w:rPr>
          <w:rFonts w:ascii="Angsana New" w:hAnsi="Angsana New"/>
          <w:sz w:val="30"/>
          <w:szCs w:val="30"/>
          <w:cs/>
        </w:rPr>
        <w:t>ปัญหา</w:t>
      </w:r>
      <w:r w:rsidRPr="002C5644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2C5644">
        <w:rPr>
          <w:rFonts w:ascii="Angsana New" w:hAnsi="Angsana New"/>
          <w:sz w:val="30"/>
          <w:szCs w:val="30"/>
          <w:cs/>
        </w:rPr>
        <w:t>สำคัญ</w:t>
      </w:r>
      <w:r w:rsidRPr="002C5644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2C5644">
        <w:rPr>
          <w:rFonts w:ascii="Angsana New" w:hAnsi="Angsana New"/>
          <w:sz w:val="30"/>
          <w:szCs w:val="30"/>
          <w:cs/>
        </w:rPr>
        <w:t>ต่อคณะกรรมการ</w:t>
      </w:r>
      <w:r w:rsidRPr="002C5644">
        <w:rPr>
          <w:rFonts w:ascii="Angsana New" w:hAnsi="Angsana New" w:hint="cs"/>
          <w:sz w:val="30"/>
          <w:szCs w:val="30"/>
          <w:cs/>
        </w:rPr>
        <w:t>ตรวจสอบ</w:t>
      </w:r>
      <w:r w:rsidRPr="002C5644">
        <w:rPr>
          <w:rFonts w:ascii="Angsana New" w:hAnsi="Angsana New"/>
          <w:sz w:val="30"/>
          <w:szCs w:val="30"/>
          <w:cs/>
        </w:rPr>
        <w:t>ของกลุ่มบริษัท</w:t>
      </w:r>
    </w:p>
    <w:p w14:paraId="074B65DC" w14:textId="77777777" w:rsidR="006877AB" w:rsidRPr="002C5644" w:rsidRDefault="006877AB" w:rsidP="00B350D1">
      <w:pPr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8F5234" w14:textId="38137D86" w:rsidR="006877AB" w:rsidRPr="002C5644" w:rsidRDefault="006877AB" w:rsidP="00B350D1">
      <w:pPr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2C5644">
        <w:rPr>
          <w:rFonts w:ascii="Angsana New" w:hAnsi="Angsana New"/>
          <w:sz w:val="30"/>
          <w:szCs w:val="30"/>
          <w:cs/>
        </w:rPr>
        <w:t>กลุ่มบริษัทใช้</w:t>
      </w:r>
      <w:r w:rsidRPr="002C5644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2C5644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2C5644">
        <w:rPr>
          <w:rFonts w:ascii="Angsana New" w:hAnsi="Angsana New" w:hint="cs"/>
          <w:sz w:val="30"/>
          <w:szCs w:val="30"/>
          <w:cs/>
        </w:rPr>
        <w:t>ในแต่ละ</w:t>
      </w:r>
      <w:r w:rsidRPr="002C5644">
        <w:rPr>
          <w:rFonts w:ascii="Angsana New" w:hAnsi="Angsana New"/>
          <w:sz w:val="30"/>
          <w:szCs w:val="30"/>
          <w:cs/>
        </w:rPr>
        <w:t>ลำดับชั้น</w:t>
      </w:r>
      <w:r w:rsidRPr="002C5644">
        <w:rPr>
          <w:rFonts w:ascii="Angsana New" w:hAnsi="Angsana New" w:hint="cs"/>
          <w:sz w:val="30"/>
          <w:szCs w:val="30"/>
          <w:cs/>
        </w:rPr>
        <w:t>ของ</w:t>
      </w:r>
      <w:r w:rsidRPr="002C5644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14:paraId="7F519850" w14:textId="77777777" w:rsidR="006877AB" w:rsidRPr="002C5644" w:rsidRDefault="006877AB" w:rsidP="00B350D1">
      <w:pPr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571F51" w14:textId="77777777" w:rsidR="00052677" w:rsidRDefault="00052677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84D25FA" w14:textId="77B9FE21" w:rsidR="006877AB" w:rsidRPr="0089025E" w:rsidRDefault="006877AB" w:rsidP="00B350D1">
      <w:pPr>
        <w:pStyle w:val="block"/>
        <w:numPr>
          <w:ilvl w:val="0"/>
          <w:numId w:val="20"/>
        </w:numPr>
        <w:spacing w:after="0" w:line="226" w:lineRule="auto"/>
        <w:ind w:left="765" w:right="-7" w:hanging="22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C5644">
        <w:rPr>
          <w:rFonts w:ascii="Angsana New" w:hAnsi="Angsana New" w:cs="Angsana New"/>
          <w:sz w:val="30"/>
          <w:szCs w:val="30"/>
          <w:lang w:bidi="th-TH"/>
        </w:rPr>
        <w:lastRenderedPageBreak/>
        <w:t xml:space="preserve"> </w:t>
      </w:r>
      <w:r w:rsidRPr="0089025E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89025E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89025E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 ในตลาดที่มีสภาพคล่องสำหรับสินทรัพย์หรือหนี้สินอย่างเดียวกัน</w:t>
      </w:r>
    </w:p>
    <w:p w14:paraId="42B6DDD5" w14:textId="246F6A93" w:rsidR="006877AB" w:rsidRPr="0089025E" w:rsidRDefault="006877AB" w:rsidP="00B350D1">
      <w:pPr>
        <w:pStyle w:val="block"/>
        <w:numPr>
          <w:ilvl w:val="0"/>
          <w:numId w:val="20"/>
        </w:numPr>
        <w:spacing w:after="0" w:line="226" w:lineRule="auto"/>
        <w:ind w:left="810" w:right="-7" w:hanging="27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9025E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89025E">
        <w:rPr>
          <w:rFonts w:ascii="Angsana New" w:hAnsi="Angsana New" w:cs="Angsana New"/>
          <w:sz w:val="30"/>
          <w:szCs w:val="30"/>
          <w:lang w:bidi="th-TH"/>
        </w:rPr>
        <w:t xml:space="preserve"> 2 </w:t>
      </w:r>
      <w:r w:rsidRPr="0089025E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89025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89025E">
        <w:rPr>
          <w:rFonts w:ascii="Angsana New" w:hAnsi="Angsana New" w:cs="Angsana New"/>
          <w:sz w:val="30"/>
          <w:szCs w:val="30"/>
          <w:cs/>
          <w:lang w:bidi="th-TH"/>
        </w:rPr>
        <w:t>หรือโดยอ้อม</w:t>
      </w:r>
      <w:r w:rsidRPr="0089025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89025E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9025E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200B627D" w14:textId="77777777" w:rsidR="00DC4D3D" w:rsidRPr="00DC4D3D" w:rsidRDefault="006877AB" w:rsidP="00B350D1">
      <w:pPr>
        <w:pStyle w:val="block"/>
        <w:numPr>
          <w:ilvl w:val="0"/>
          <w:numId w:val="20"/>
        </w:numPr>
        <w:spacing w:after="0" w:line="226" w:lineRule="auto"/>
        <w:ind w:left="765" w:right="-7" w:hanging="225"/>
        <w:jc w:val="thaiDistribute"/>
        <w:rPr>
          <w:rFonts w:ascii="Angsana New" w:hAnsi="Angsana New"/>
          <w:sz w:val="30"/>
          <w:szCs w:val="30"/>
        </w:rPr>
      </w:pPr>
      <w:r w:rsidRPr="0089025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9025E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89025E">
        <w:rPr>
          <w:rFonts w:ascii="Angsana New" w:hAnsi="Angsana New" w:cs="Angsana New"/>
          <w:sz w:val="30"/>
          <w:szCs w:val="30"/>
          <w:cs/>
          <w:lang w:bidi="th-TH"/>
        </w:rPr>
        <w:t>ระดับ</w:t>
      </w:r>
      <w:r w:rsidRPr="0089025E">
        <w:rPr>
          <w:rFonts w:ascii="Angsana New" w:hAnsi="Angsana New" w:cs="Angsana New"/>
          <w:sz w:val="30"/>
          <w:szCs w:val="30"/>
          <w:lang w:bidi="th-TH"/>
        </w:rPr>
        <w:t xml:space="preserve"> 3 </w:t>
      </w:r>
      <w:r w:rsidR="00DC4D3D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</w:t>
      </w:r>
      <w:r w:rsidRPr="0089025E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Pr="002C5644">
        <w:rPr>
          <w:rFonts w:ascii="Angsana New" w:hAnsi="Angsana New" w:cs="Angsana New"/>
          <w:sz w:val="30"/>
          <w:szCs w:val="30"/>
          <w:cs/>
          <w:lang w:bidi="th-TH"/>
        </w:rPr>
        <w:t>ข้อมูล</w:t>
      </w:r>
      <w:r w:rsidR="00DC4D3D">
        <w:rPr>
          <w:rFonts w:ascii="Angsana New" w:hAnsi="Angsana New" w:cs="Angsana New" w:hint="cs"/>
          <w:sz w:val="30"/>
          <w:szCs w:val="30"/>
          <w:cs/>
          <w:lang w:bidi="th-TH"/>
        </w:rPr>
        <w:t>ที่ไม่สามารถสังเกตได้</w:t>
      </w:r>
      <w:r w:rsidRPr="002C5644">
        <w:rPr>
          <w:rFonts w:ascii="Angsana New" w:hAnsi="Angsana New" w:cs="Angsana New"/>
          <w:sz w:val="30"/>
          <w:szCs w:val="30"/>
          <w:cs/>
          <w:lang w:bidi="th-TH"/>
        </w:rPr>
        <w:t>สำหรับสินทรัพย์หรือหนี้สิน</w:t>
      </w:r>
      <w:r w:rsidR="00DC4D3D">
        <w:rPr>
          <w:rFonts w:ascii="Angsana New" w:hAnsi="Angsana New" w:cs="Angsana New" w:hint="cs"/>
          <w:sz w:val="30"/>
          <w:szCs w:val="30"/>
          <w:cs/>
          <w:lang w:bidi="th-TH"/>
        </w:rPr>
        <w:t>นั้น</w:t>
      </w:r>
    </w:p>
    <w:p w14:paraId="65D1C653" w14:textId="42B47578" w:rsidR="006877AB" w:rsidRPr="00052677" w:rsidRDefault="00DC4D3D" w:rsidP="00B350D1">
      <w:pPr>
        <w:pStyle w:val="block"/>
        <w:spacing w:after="0" w:line="226" w:lineRule="auto"/>
        <w:ind w:left="765" w:right="-7"/>
        <w:jc w:val="thaiDistribute"/>
        <w:rPr>
          <w:rFonts w:ascii="Angsana New" w:hAnsi="Angsana New"/>
          <w:sz w:val="30"/>
          <w:szCs w:val="30"/>
        </w:rPr>
      </w:pPr>
      <w:r w:rsidRPr="00052677">
        <w:rPr>
          <w:rFonts w:ascii="Angsana New" w:hAnsi="Angsana New"/>
          <w:sz w:val="30"/>
          <w:szCs w:val="30"/>
        </w:rPr>
        <w:t xml:space="preserve"> </w:t>
      </w:r>
    </w:p>
    <w:p w14:paraId="3BB2422F" w14:textId="23C673FF" w:rsidR="006877AB" w:rsidRDefault="006877AB" w:rsidP="00B350D1">
      <w:pPr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หา</w:t>
      </w:r>
      <w:r w:rsidRPr="002C5644">
        <w:rPr>
          <w:rFonts w:ascii="Angsana New" w:hAnsi="Angsana New" w:hint="cs"/>
          <w:sz w:val="30"/>
          <w:szCs w:val="30"/>
          <w:cs/>
        </w:rPr>
        <w:t>ก</w:t>
      </w:r>
      <w:r w:rsidRPr="002C5644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2C5644">
        <w:rPr>
          <w:rFonts w:ascii="Angsana New" w:hAnsi="Angsana New" w:hint="cs"/>
          <w:sz w:val="30"/>
          <w:szCs w:val="30"/>
          <w:cs/>
        </w:rPr>
        <w:t>ั้น</w:t>
      </w:r>
      <w:r w:rsidRPr="002C5644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2C5644">
        <w:rPr>
          <w:rFonts w:ascii="Angsana New" w:hAnsi="Angsana New" w:hint="cs"/>
          <w:sz w:val="30"/>
          <w:szCs w:val="30"/>
          <w:cs/>
        </w:rPr>
        <w:t>โดยรวม</w:t>
      </w:r>
      <w:r w:rsidRPr="002C5644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2C5644">
        <w:rPr>
          <w:rFonts w:ascii="Angsana New" w:hAnsi="Angsana New" w:hint="cs"/>
          <w:sz w:val="30"/>
          <w:szCs w:val="30"/>
          <w:cs/>
        </w:rPr>
        <w:t>ตาม</w:t>
      </w:r>
      <w:r w:rsidRPr="002C5644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2C5644">
        <w:rPr>
          <w:rFonts w:ascii="Angsana New" w:hAnsi="Angsana New" w:hint="cs"/>
          <w:sz w:val="30"/>
          <w:szCs w:val="30"/>
          <w:cs/>
        </w:rPr>
        <w:t>ของ</w:t>
      </w:r>
      <w:r w:rsidRPr="002C5644">
        <w:rPr>
          <w:rFonts w:ascii="Angsana New" w:hAnsi="Angsana New"/>
          <w:sz w:val="30"/>
          <w:szCs w:val="30"/>
          <w:cs/>
        </w:rPr>
        <w:t>ข้อมูล</w:t>
      </w:r>
      <w:r w:rsidRPr="002C5644">
        <w:rPr>
          <w:rFonts w:ascii="Angsana New" w:hAnsi="Angsana New" w:hint="cs"/>
          <w:sz w:val="30"/>
          <w:szCs w:val="30"/>
          <w:cs/>
        </w:rPr>
        <w:t>ที่อยู่</w:t>
      </w:r>
      <w:r w:rsidRPr="002C5644">
        <w:rPr>
          <w:rFonts w:ascii="Angsana New" w:hAnsi="Angsana New"/>
          <w:sz w:val="30"/>
          <w:szCs w:val="30"/>
          <w:cs/>
        </w:rPr>
        <w:t>ในระดับต่ำสุด</w:t>
      </w:r>
      <w:r w:rsidRPr="002C5644">
        <w:rPr>
          <w:rFonts w:ascii="Angsana New" w:hAnsi="Angsana New" w:hint="cs"/>
          <w:sz w:val="30"/>
          <w:szCs w:val="30"/>
          <w:cs/>
        </w:rPr>
        <w:t>ที่</w:t>
      </w:r>
      <w:r w:rsidRPr="002C5644">
        <w:rPr>
          <w:rFonts w:ascii="Angsana New" w:hAnsi="Angsana New"/>
          <w:sz w:val="30"/>
          <w:szCs w:val="30"/>
          <w:cs/>
        </w:rPr>
        <w:t>มีนัยสำคัญ</w:t>
      </w:r>
      <w:r w:rsidRPr="002C5644">
        <w:rPr>
          <w:rFonts w:ascii="Angsana New" w:hAnsi="Angsana New" w:hint="cs"/>
          <w:sz w:val="30"/>
          <w:szCs w:val="30"/>
          <w:cs/>
        </w:rPr>
        <w:t>สำหรับ</w:t>
      </w:r>
      <w:r w:rsidRPr="002C5644">
        <w:rPr>
          <w:rFonts w:ascii="Angsana New" w:hAnsi="Angsana New"/>
          <w:sz w:val="30"/>
          <w:szCs w:val="30"/>
          <w:cs/>
        </w:rPr>
        <w:t>การวัดมูลค่า</w:t>
      </w:r>
      <w:r w:rsidRPr="002C5644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14:paraId="0F5CC725" w14:textId="7550912F" w:rsidR="0089025E" w:rsidRPr="00052677" w:rsidRDefault="0089025E" w:rsidP="00B350D1">
      <w:pPr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DEA180" w14:textId="34F4AD9A" w:rsidR="0089025E" w:rsidRPr="002C5644" w:rsidRDefault="0089025E" w:rsidP="00B350D1">
      <w:pPr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C4D3D">
        <w:rPr>
          <w:rFonts w:ascii="Angsana New" w:hAnsi="Angsana New" w:hint="cs"/>
          <w:sz w:val="30"/>
          <w:szCs w:val="30"/>
          <w:cs/>
        </w:rPr>
        <w:t>กลุ่มบริษัทรับรู้</w:t>
      </w:r>
      <w:r w:rsidRPr="00DC4D3D">
        <w:rPr>
          <w:rFonts w:ascii="Angsana New" w:hAnsi="Angsana New"/>
          <w:sz w:val="30"/>
          <w:szCs w:val="30"/>
          <w:cs/>
        </w:rPr>
        <w:t>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C1BDFD6" w14:textId="77777777" w:rsidR="00333309" w:rsidRPr="00052677" w:rsidRDefault="00333309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jc w:val="thaiDistribute"/>
        <w:rPr>
          <w:rFonts w:ascii="Angsana New" w:hAnsi="Angsana New"/>
          <w:sz w:val="30"/>
          <w:szCs w:val="30"/>
        </w:rPr>
      </w:pPr>
    </w:p>
    <w:p w14:paraId="0467133A" w14:textId="77777777" w:rsidR="005B2A34" w:rsidRPr="002C5644" w:rsidRDefault="006E7149" w:rsidP="00B350D1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01593C91" w14:textId="77777777" w:rsidR="005B2A34" w:rsidRPr="00052677" w:rsidRDefault="005B2A34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57752565" w14:textId="77777777" w:rsidR="00A33572" w:rsidRPr="002C5644" w:rsidRDefault="00A33572" w:rsidP="00B350D1">
      <w:pPr>
        <w:spacing w:line="226" w:lineRule="auto"/>
        <w:ind w:left="360" w:right="72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2C5644">
        <w:rPr>
          <w:rFonts w:ascii="Angsana New" w:hAnsi="Angsana New"/>
          <w:b/>
          <w:bCs/>
          <w:i/>
          <w:iCs/>
          <w:sz w:val="30"/>
          <w:szCs w:val="30"/>
        </w:rPr>
        <w:t>2562</w:t>
      </w:r>
    </w:p>
    <w:p w14:paraId="44287FAA" w14:textId="77777777" w:rsidR="00A33572" w:rsidRPr="00052677" w:rsidRDefault="00A33572" w:rsidP="00B350D1">
      <w:pPr>
        <w:tabs>
          <w:tab w:val="clear" w:pos="227"/>
        </w:tabs>
        <w:spacing w:line="226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</w:p>
    <w:p w14:paraId="56C4F79D" w14:textId="591F0418" w:rsidR="00D11468" w:rsidRPr="00D11468" w:rsidRDefault="00D11468" w:rsidP="00EC5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11468">
        <w:rPr>
          <w:rFonts w:ascii="Angsana New" w:hAnsi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EC5BF7">
        <w:rPr>
          <w:rFonts w:ascii="Angsana New" w:hAnsi="Angsana New"/>
          <w:sz w:val="30"/>
          <w:szCs w:val="30"/>
          <w:cs/>
        </w:rPr>
        <w:br/>
      </w:r>
      <w:r w:rsidRPr="00D11468">
        <w:rPr>
          <w:rFonts w:ascii="Angsana New" w:hAnsi="Angsana New" w:hint="cs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</w:t>
      </w:r>
      <w:r w:rsidRPr="00D11468">
        <w:rPr>
          <w:rFonts w:ascii="Angsana New" w:hAnsi="Angsana New"/>
          <w:sz w:val="30"/>
          <w:szCs w:val="30"/>
          <w:cs/>
        </w:rPr>
        <w:t xml:space="preserve"> </w:t>
      </w:r>
      <w:r w:rsidRPr="00D11468">
        <w:rPr>
          <w:rFonts w:ascii="Angsana New" w:hAnsi="Angsana New" w:hint="cs"/>
          <w:sz w:val="30"/>
          <w:szCs w:val="30"/>
          <w:cs/>
        </w:rPr>
        <w:t>ภาษีมูลค่าเพิ่มและแสดงสุทธิจากส่วนลดการค้า</w:t>
      </w:r>
    </w:p>
    <w:p w14:paraId="5D5C1A60" w14:textId="77777777" w:rsidR="00D11468" w:rsidRPr="00D11468" w:rsidRDefault="00D11468" w:rsidP="00D11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6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16CB4A2" w14:textId="6A9C3768" w:rsidR="00D11468" w:rsidRPr="00D11468" w:rsidRDefault="00D11468" w:rsidP="00EC5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11468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="00C9510A">
        <w:rPr>
          <w:rFonts w:ascii="Angsana New" w:hAnsi="Angsana New" w:hint="cs"/>
          <w:sz w:val="30"/>
          <w:szCs w:val="30"/>
          <w:cs/>
        </w:rPr>
        <w:t>หรือ</w:t>
      </w:r>
      <w:r w:rsidRPr="00D11468">
        <w:rPr>
          <w:rFonts w:ascii="Angsana New" w:hAnsi="Angsana New" w:hint="cs"/>
          <w:sz w:val="30"/>
          <w:szCs w:val="30"/>
          <w:cs/>
        </w:rPr>
        <w:t>เมื่อได้ให้บริการ</w:t>
      </w:r>
      <w:r w:rsidR="007103E4">
        <w:rPr>
          <w:rFonts w:ascii="Angsana New" w:hAnsi="Angsana New" w:hint="cs"/>
          <w:sz w:val="30"/>
          <w:szCs w:val="30"/>
          <w:cs/>
        </w:rPr>
        <w:t xml:space="preserve"> </w:t>
      </w:r>
      <w:r w:rsidRPr="00D11468">
        <w:rPr>
          <w:rFonts w:ascii="Angsana New" w:hAnsi="Angsana New" w:hint="cs"/>
          <w:sz w:val="30"/>
          <w:szCs w:val="30"/>
          <w:cs/>
        </w:rPr>
        <w:t>ต้นทุนที่เกี่ยวข้องรับรู้ในกำไรหรือขาดทุน</w:t>
      </w:r>
      <w:r w:rsidR="00EC5BF7">
        <w:rPr>
          <w:rFonts w:ascii="Angsana New" w:hAnsi="Angsana New"/>
          <w:sz w:val="30"/>
          <w:szCs w:val="30"/>
          <w:cs/>
        </w:rPr>
        <w:br/>
      </w:r>
      <w:r w:rsidRPr="00D11468">
        <w:rPr>
          <w:rFonts w:ascii="Angsana New" w:hAnsi="Angsana New" w:hint="cs"/>
          <w:sz w:val="30"/>
          <w:szCs w:val="30"/>
          <w:cs/>
        </w:rPr>
        <w:t>เมื่อเกิดขึ้น</w:t>
      </w:r>
    </w:p>
    <w:p w14:paraId="325A89F0" w14:textId="77777777" w:rsidR="00D11468" w:rsidRPr="00D11468" w:rsidRDefault="00D11468" w:rsidP="00D11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6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AFCF03B" w14:textId="77777777" w:rsidR="00E33672" w:rsidRPr="002C5644" w:rsidRDefault="00E33672" w:rsidP="00E33672">
      <w:pPr>
        <w:pStyle w:val="BodyText"/>
        <w:spacing w:after="0" w:line="226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>รายได้จากการ</w:t>
      </w:r>
      <w:r w:rsidRPr="002C5644">
        <w:rPr>
          <w:rFonts w:ascii="Angsana New" w:hAnsi="Angsana New" w:hint="cs"/>
          <w:i/>
          <w:iCs/>
          <w:sz w:val="30"/>
          <w:szCs w:val="30"/>
          <w:cs/>
        </w:rPr>
        <w:t>ประกอบกิจการโรงแรมและบริการที่เกี่ยวข้อง</w:t>
      </w:r>
    </w:p>
    <w:p w14:paraId="7498C758" w14:textId="77777777" w:rsidR="00E33672" w:rsidRPr="00B350D1" w:rsidRDefault="00E33672" w:rsidP="00E33672">
      <w:pPr>
        <w:spacing w:line="226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7A0C6484" w14:textId="063B4294" w:rsidR="00052677" w:rsidRDefault="00687828" w:rsidP="0068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87828">
        <w:rPr>
          <w:rFonts w:ascii="Angsana New" w:hAnsi="Angsana New" w:hint="cs"/>
          <w:sz w:val="30"/>
          <w:szCs w:val="30"/>
          <w:cs/>
        </w:rPr>
        <w:t>รายได้ในกิจการโรงแรมจากค่าห้อง</w:t>
      </w:r>
      <w:r w:rsidRPr="00687828">
        <w:rPr>
          <w:rFonts w:ascii="Angsana New" w:hAnsi="Angsana New"/>
          <w:sz w:val="30"/>
          <w:szCs w:val="30"/>
          <w:cs/>
        </w:rPr>
        <w:t xml:space="preserve"> </w:t>
      </w:r>
      <w:r w:rsidRPr="00687828">
        <w:rPr>
          <w:rFonts w:ascii="Angsana New" w:hAnsi="Angsana New" w:hint="cs"/>
          <w:sz w:val="30"/>
          <w:szCs w:val="30"/>
          <w:cs/>
        </w:rPr>
        <w:t>ค่าอาหารและเครื่องดื่ม</w:t>
      </w:r>
      <w:r w:rsidRPr="00687828">
        <w:rPr>
          <w:rFonts w:ascii="Angsana New" w:hAnsi="Angsana New"/>
          <w:sz w:val="30"/>
          <w:szCs w:val="30"/>
          <w:cs/>
        </w:rPr>
        <w:t xml:space="preserve"> </w:t>
      </w:r>
      <w:r w:rsidRPr="00687828">
        <w:rPr>
          <w:rFonts w:ascii="Angsana New" w:hAnsi="Angsana New" w:hint="cs"/>
          <w:sz w:val="30"/>
          <w:szCs w:val="30"/>
          <w:cs/>
        </w:rPr>
        <w:t>และรายได้ค่าบริการอื่น</w:t>
      </w:r>
      <w:r w:rsidRPr="00687828">
        <w:rPr>
          <w:rFonts w:ascii="Angsana New" w:hAnsi="Angsana New"/>
          <w:sz w:val="30"/>
          <w:szCs w:val="30"/>
          <w:cs/>
        </w:rPr>
        <w:t xml:space="preserve"> </w:t>
      </w:r>
      <w:r w:rsidRPr="00687828">
        <w:rPr>
          <w:rFonts w:ascii="Angsana New" w:hAnsi="Angsana New" w:hint="cs"/>
          <w:sz w:val="30"/>
          <w:szCs w:val="30"/>
          <w:cs/>
        </w:rPr>
        <w:t>บันทึกเป็นรายได้เมื่อแขกเข้าพักในห้อง</w:t>
      </w:r>
      <w:r w:rsidRPr="00687828">
        <w:rPr>
          <w:rFonts w:ascii="Angsana New" w:hAnsi="Angsana New"/>
          <w:sz w:val="30"/>
          <w:szCs w:val="30"/>
          <w:cs/>
        </w:rPr>
        <w:t xml:space="preserve"> </w:t>
      </w:r>
      <w:r w:rsidRPr="00687828">
        <w:rPr>
          <w:rFonts w:ascii="Angsana New" w:hAnsi="Angsana New" w:hint="cs"/>
          <w:sz w:val="30"/>
          <w:szCs w:val="30"/>
          <w:cs/>
        </w:rPr>
        <w:t>มีการขายอาหารและเครื่องดื่มและเมื่อมีการให้บริการแล้ว</w:t>
      </w:r>
      <w:r w:rsidR="00052677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E47F601" w14:textId="6A592C7B" w:rsidR="0089025E" w:rsidRPr="0089025E" w:rsidRDefault="0089025E" w:rsidP="00B350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9025E">
        <w:rPr>
          <w:rFonts w:ascii="Angsana New" w:hAnsi="Angsana New"/>
          <w:i/>
          <w:iCs/>
          <w:sz w:val="30"/>
          <w:szCs w:val="30"/>
          <w:cs/>
        </w:rPr>
        <w:lastRenderedPageBreak/>
        <w:t>โปรแกรมสิทธิพิเศษแก่ลูกค้า</w:t>
      </w:r>
    </w:p>
    <w:p w14:paraId="79B5301E" w14:textId="77777777" w:rsidR="0089025E" w:rsidRPr="00B350D1" w:rsidRDefault="0089025E" w:rsidP="00B350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703F219" w14:textId="6B5208CB" w:rsidR="0089025E" w:rsidRPr="0089025E" w:rsidRDefault="0089025E" w:rsidP="00B350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9025E">
        <w:rPr>
          <w:rFonts w:ascii="Angsana New" w:hAnsi="Angsana New"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89025E">
        <w:rPr>
          <w:rFonts w:ascii="Angsana New" w:hAnsi="Angsana New"/>
          <w:sz w:val="30"/>
          <w:szCs w:val="30"/>
        </w:rPr>
        <w:t xml:space="preserve"> </w:t>
      </w:r>
      <w:r w:rsidRPr="0089025E">
        <w:rPr>
          <w:rFonts w:ascii="Angsana New" w:hAnsi="Angsana New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6579E779" w14:textId="77777777" w:rsidR="00052677" w:rsidRPr="00B350D1" w:rsidRDefault="00052677" w:rsidP="00B350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26" w:lineRule="auto"/>
        <w:ind w:left="0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6450507" w14:textId="48790321" w:rsidR="005809F9" w:rsidRPr="002C3D9B" w:rsidRDefault="005809F9" w:rsidP="00B350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26" w:lineRule="auto"/>
        <w:ind w:left="0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นโยบายการบัญชีสำหรับการรับรู้รายได้ในปี</w:t>
      </w:r>
      <w:r w:rsidRPr="002C3D9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2C3D9B">
        <w:rPr>
          <w:rFonts w:ascii="Angsana New" w:hAnsi="Angsana New"/>
          <w:b/>
          <w:bCs/>
          <w:i/>
          <w:iCs/>
          <w:sz w:val="30"/>
          <w:szCs w:val="30"/>
        </w:rPr>
        <w:t>2561</w:t>
      </w:r>
    </w:p>
    <w:p w14:paraId="20DE93F1" w14:textId="77777777" w:rsidR="005809F9" w:rsidRPr="00B350D1" w:rsidRDefault="005809F9" w:rsidP="00B350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26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15DE5973" w14:textId="77777777" w:rsidR="005B2A34" w:rsidRPr="002C5644" w:rsidRDefault="005B2A34" w:rsidP="00B350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26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14:paraId="0E1A3C8A" w14:textId="77777777" w:rsidR="00A1257F" w:rsidRPr="00B350D1" w:rsidRDefault="00A1257F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both"/>
        <w:rPr>
          <w:rFonts w:ascii="Angsana New" w:hAnsi="Angsana New"/>
          <w:i/>
          <w:sz w:val="30"/>
          <w:szCs w:val="30"/>
        </w:rPr>
      </w:pPr>
    </w:p>
    <w:p w14:paraId="1F91309C" w14:textId="77777777" w:rsidR="00852A9C" w:rsidRPr="00D70DE0" w:rsidRDefault="00852A9C" w:rsidP="00B350D1">
      <w:pPr>
        <w:pStyle w:val="BodyText"/>
        <w:spacing w:after="0" w:line="226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70DE0">
        <w:rPr>
          <w:rFonts w:ascii="Angsana New" w:hAnsi="Angsana New"/>
          <w:i/>
          <w:iCs/>
          <w:sz w:val="30"/>
          <w:szCs w:val="30"/>
          <w:cs/>
        </w:rPr>
        <w:t>รายได้จากการ</w:t>
      </w:r>
      <w:r w:rsidRPr="00D70DE0">
        <w:rPr>
          <w:rFonts w:ascii="Angsana New" w:hAnsi="Angsana New" w:hint="cs"/>
          <w:i/>
          <w:iCs/>
          <w:sz w:val="30"/>
          <w:szCs w:val="30"/>
          <w:cs/>
        </w:rPr>
        <w:t>ประกอบกิจการโรงแรม</w:t>
      </w:r>
      <w:r w:rsidR="00D03E48" w:rsidRPr="00D70DE0">
        <w:rPr>
          <w:rFonts w:ascii="Angsana New" w:hAnsi="Angsana New" w:hint="cs"/>
          <w:i/>
          <w:iCs/>
          <w:sz w:val="30"/>
          <w:szCs w:val="30"/>
          <w:cs/>
        </w:rPr>
        <w:t>และบริการที่เกี่ยวข้อง</w:t>
      </w:r>
    </w:p>
    <w:p w14:paraId="2002862C" w14:textId="77777777" w:rsidR="00852A9C" w:rsidRPr="00D70DE0" w:rsidRDefault="00852A9C" w:rsidP="00B350D1">
      <w:pPr>
        <w:spacing w:line="226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3064EE1D" w14:textId="77777777" w:rsidR="00464EAF" w:rsidRDefault="00464EAF" w:rsidP="00B350D1">
      <w:pPr>
        <w:autoSpaceDE w:val="0"/>
        <w:autoSpaceDN w:val="0"/>
        <w:adjustRightInd w:val="0"/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70DE0">
        <w:rPr>
          <w:rFonts w:ascii="Angsana New" w:hAnsi="Angsana New" w:hint="cs"/>
          <w:sz w:val="30"/>
          <w:szCs w:val="30"/>
          <w:cs/>
        </w:rPr>
        <w:t>รายได้จากการประกอบกิจการโรงแรมมาจากค่าห้อง</w:t>
      </w:r>
      <w:r w:rsidRPr="00D70DE0">
        <w:rPr>
          <w:rFonts w:ascii="Angsana New" w:hAnsi="Angsana New"/>
          <w:sz w:val="30"/>
          <w:szCs w:val="30"/>
          <w:cs/>
        </w:rPr>
        <w:t xml:space="preserve"> </w:t>
      </w:r>
      <w:r w:rsidRPr="00D70DE0">
        <w:rPr>
          <w:rFonts w:ascii="Angsana New" w:hAnsi="Angsana New" w:hint="cs"/>
          <w:sz w:val="30"/>
          <w:szCs w:val="30"/>
          <w:cs/>
        </w:rPr>
        <w:t>อาหาร</w:t>
      </w:r>
      <w:r w:rsidRPr="00D70DE0">
        <w:rPr>
          <w:rFonts w:ascii="Angsana New" w:hAnsi="Angsana New"/>
          <w:sz w:val="30"/>
          <w:szCs w:val="30"/>
          <w:cs/>
        </w:rPr>
        <w:t xml:space="preserve"> </w:t>
      </w:r>
      <w:r w:rsidRPr="00D70DE0">
        <w:rPr>
          <w:rFonts w:ascii="Angsana New" w:hAnsi="Angsana New" w:hint="cs"/>
          <w:sz w:val="30"/>
          <w:szCs w:val="30"/>
          <w:cs/>
        </w:rPr>
        <w:t>และเครื่องดื่ม</w:t>
      </w:r>
      <w:r w:rsidRPr="00D70DE0">
        <w:rPr>
          <w:rFonts w:ascii="Angsana New" w:hAnsi="Angsana New"/>
          <w:sz w:val="30"/>
          <w:szCs w:val="30"/>
          <w:cs/>
        </w:rPr>
        <w:t xml:space="preserve"> </w:t>
      </w:r>
      <w:r w:rsidRPr="00D70DE0">
        <w:rPr>
          <w:rFonts w:ascii="Angsana New" w:hAnsi="Angsana New" w:hint="cs"/>
          <w:sz w:val="30"/>
          <w:szCs w:val="30"/>
          <w:cs/>
        </w:rPr>
        <w:t>และรายได้อื่นรับรู้เมื่อสินค้าและบริการได้ถูกส่งมอบหรือให้บริการ</w:t>
      </w:r>
    </w:p>
    <w:p w14:paraId="4B2587C2" w14:textId="3DD85C97" w:rsidR="001B1FF8" w:rsidRPr="00B350D1" w:rsidRDefault="00433B40" w:rsidP="00B350D1">
      <w:pPr>
        <w:autoSpaceDE w:val="0"/>
        <w:autoSpaceDN w:val="0"/>
        <w:adjustRightInd w:val="0"/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52677">
        <w:rPr>
          <w:rFonts w:ascii="Angsana New" w:hAnsi="Angsana New"/>
          <w:sz w:val="16"/>
          <w:szCs w:val="16"/>
        </w:rPr>
        <w:tab/>
      </w:r>
    </w:p>
    <w:p w14:paraId="79D5F5D0" w14:textId="77777777" w:rsidR="00852A9C" w:rsidRPr="002C5644" w:rsidRDefault="00852A9C" w:rsidP="00B350D1">
      <w:pPr>
        <w:pStyle w:val="BodyText"/>
        <w:spacing w:after="0"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>รายได้จากการบริหารจัดการ</w:t>
      </w:r>
    </w:p>
    <w:p w14:paraId="204432B0" w14:textId="77777777" w:rsidR="00852A9C" w:rsidRPr="00B350D1" w:rsidRDefault="00852A9C" w:rsidP="00B350D1">
      <w:pPr>
        <w:pStyle w:val="BodyText"/>
        <w:spacing w:after="0"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64D3DE" w14:textId="7352A86C" w:rsidR="00852A9C" w:rsidRPr="002C5644" w:rsidRDefault="00852A9C" w:rsidP="00B350D1">
      <w:pPr>
        <w:pStyle w:val="BodyText"/>
        <w:spacing w:after="0"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t>รายได้จากการ</w:t>
      </w:r>
      <w:r w:rsidRPr="002C5644">
        <w:rPr>
          <w:rFonts w:ascii="Angsana New" w:hAnsi="Angsana New"/>
          <w:sz w:val="30"/>
          <w:szCs w:val="30"/>
          <w:cs/>
        </w:rPr>
        <w:t>บริหารจัดการ</w:t>
      </w:r>
      <w:r w:rsidR="00970E7D">
        <w:rPr>
          <w:rFonts w:ascii="Angsana New" w:hAnsi="Angsana New" w:hint="cs"/>
          <w:sz w:val="30"/>
          <w:szCs w:val="30"/>
          <w:cs/>
        </w:rPr>
        <w:t>รับรู้</w:t>
      </w:r>
      <w:r w:rsidRPr="002C5644">
        <w:rPr>
          <w:rFonts w:ascii="Angsana New" w:hAnsi="Angsana New" w:hint="cs"/>
          <w:sz w:val="30"/>
          <w:szCs w:val="30"/>
          <w:cs/>
        </w:rPr>
        <w:t>เมื่อมีการให้บริการแก่ลูกค้าแล้วตามอัตราที่ระบุในสัญญา</w:t>
      </w:r>
    </w:p>
    <w:p w14:paraId="3DF46C46" w14:textId="77777777" w:rsidR="00646BD4" w:rsidRPr="00B350D1" w:rsidRDefault="00646BD4" w:rsidP="00B350D1">
      <w:pPr>
        <w:pStyle w:val="BodyText"/>
        <w:spacing w:after="0"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120CF61" w14:textId="7A45C178" w:rsidR="00852A9C" w:rsidRPr="002C5644" w:rsidRDefault="001805DF" w:rsidP="00B350D1">
      <w:pPr>
        <w:pStyle w:val="BodyText"/>
        <w:tabs>
          <w:tab w:val="clear" w:pos="680"/>
          <w:tab w:val="left" w:pos="540"/>
        </w:tabs>
        <w:spacing w:after="0" w:line="226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>
        <w:rPr>
          <w:rFonts w:ascii="Angsana New" w:hAnsi="Angsana New"/>
          <w:i/>
          <w:iCs/>
          <w:sz w:val="30"/>
          <w:szCs w:val="30"/>
        </w:rPr>
        <w:tab/>
      </w:r>
      <w:r>
        <w:rPr>
          <w:rFonts w:ascii="Angsana New" w:hAnsi="Angsana New"/>
          <w:i/>
          <w:iCs/>
          <w:sz w:val="30"/>
          <w:szCs w:val="30"/>
        </w:rPr>
        <w:tab/>
      </w:r>
      <w:r w:rsidR="00852A9C" w:rsidRPr="002C5644">
        <w:rPr>
          <w:rFonts w:ascii="Angsana New" w:hAnsi="Angsana New" w:hint="cs"/>
          <w:i/>
          <w:iCs/>
          <w:sz w:val="30"/>
          <w:szCs w:val="30"/>
          <w:cs/>
        </w:rPr>
        <w:t>รายได้อื่น</w:t>
      </w:r>
    </w:p>
    <w:p w14:paraId="52C08D03" w14:textId="77777777" w:rsidR="00852A9C" w:rsidRPr="00B350D1" w:rsidRDefault="00852A9C" w:rsidP="00B350D1">
      <w:pPr>
        <w:pStyle w:val="BodyText"/>
        <w:spacing w:after="0"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EE7E96" w14:textId="78C87456" w:rsidR="00852A9C" w:rsidRPr="002C5644" w:rsidRDefault="00467261" w:rsidP="00B350D1">
      <w:pPr>
        <w:pStyle w:val="BodyText"/>
        <w:spacing w:after="0"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t>รายได้อื่น</w:t>
      </w:r>
      <w:r w:rsidR="00852A9C" w:rsidRPr="002C5644">
        <w:rPr>
          <w:rFonts w:ascii="Angsana New" w:hAnsi="Angsana New"/>
          <w:sz w:val="30"/>
          <w:szCs w:val="30"/>
          <w:cs/>
        </w:rPr>
        <w:t>บันทึกในงบกำไรขาดทุนตามเกณฑ์คงค้าง</w:t>
      </w:r>
    </w:p>
    <w:p w14:paraId="3B7B19CF" w14:textId="77777777" w:rsidR="00333309" w:rsidRPr="00B350D1" w:rsidRDefault="00333309" w:rsidP="00B350D1">
      <w:pPr>
        <w:pStyle w:val="BodyText"/>
        <w:spacing w:after="0"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99E174" w14:textId="125170E7" w:rsidR="000D261C" w:rsidRPr="002C5644" w:rsidRDefault="000D261C" w:rsidP="00B350D1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C564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รายได้ค่าเช่า</w:t>
      </w: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และบริการ</w:t>
      </w:r>
      <w:r w:rsidRPr="002C564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อาคารพาณิชยกรรม</w:t>
      </w:r>
    </w:p>
    <w:p w14:paraId="366B1561" w14:textId="77777777" w:rsidR="000D261C" w:rsidRPr="00B350D1" w:rsidRDefault="000D261C" w:rsidP="00B350D1">
      <w:pPr>
        <w:pStyle w:val="BodyText"/>
        <w:spacing w:after="0" w:line="226" w:lineRule="auto"/>
        <w:ind w:left="900"/>
        <w:jc w:val="thaiDistribute"/>
        <w:rPr>
          <w:rFonts w:ascii="Angsana New" w:hAnsi="Angsana New"/>
          <w:iCs/>
          <w:sz w:val="30"/>
          <w:szCs w:val="30"/>
        </w:rPr>
      </w:pPr>
    </w:p>
    <w:p w14:paraId="18037A04" w14:textId="6C7FAFB5" w:rsidR="00646BD4" w:rsidRDefault="000D261C" w:rsidP="00B350D1">
      <w:pPr>
        <w:tabs>
          <w:tab w:val="clear" w:pos="907"/>
          <w:tab w:val="left" w:pos="426"/>
          <w:tab w:val="left" w:pos="540"/>
          <w:tab w:val="left" w:pos="630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รายได้</w:t>
      </w:r>
      <w:r w:rsidRPr="002C5644">
        <w:rPr>
          <w:rFonts w:ascii="Angsana New" w:hAnsi="Angsana New" w:hint="cs"/>
          <w:sz w:val="30"/>
          <w:szCs w:val="30"/>
          <w:cs/>
        </w:rPr>
        <w:t>ค่าเช่าจากอสังหาริมทรัพย์เพื่อการลงทุนรับรู้</w:t>
      </w:r>
      <w:r w:rsidRPr="002C5644">
        <w:rPr>
          <w:rFonts w:ascii="Angsana New" w:hAnsi="Angsana New"/>
          <w:sz w:val="30"/>
          <w:szCs w:val="30"/>
          <w:cs/>
        </w:rPr>
        <w:t>ในกำไร</w:t>
      </w:r>
      <w:r w:rsidRPr="002C5644">
        <w:rPr>
          <w:rFonts w:ascii="Angsana New" w:hAnsi="Angsana New" w:hint="cs"/>
          <w:sz w:val="30"/>
          <w:szCs w:val="30"/>
          <w:cs/>
        </w:rPr>
        <w:t>หรือ</w:t>
      </w:r>
      <w:r w:rsidRPr="002C5644">
        <w:rPr>
          <w:rFonts w:ascii="Angsana New" w:hAnsi="Angsana New"/>
          <w:sz w:val="30"/>
          <w:szCs w:val="30"/>
          <w:cs/>
        </w:rPr>
        <w:t>ขาดทุนโดยวิธีเส้นตรงตลอดอายุสัญญาเช่า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 xml:space="preserve">รายได้ที่รับรู้แล้วแต่ยังไม่ถึงกำหนดชำระตามสัญญาเช่าดำเนินงานแสดงไว้เป็น </w:t>
      </w:r>
      <w:r w:rsidRPr="002C5644">
        <w:rPr>
          <w:rFonts w:ascii="Angsana New" w:hAnsi="Angsana New"/>
          <w:sz w:val="30"/>
          <w:szCs w:val="30"/>
        </w:rPr>
        <w:t>“</w:t>
      </w:r>
      <w:r w:rsidRPr="002C5644">
        <w:rPr>
          <w:rFonts w:ascii="Angsana New" w:hAnsi="Angsana New" w:hint="cs"/>
          <w:sz w:val="30"/>
          <w:szCs w:val="30"/>
          <w:cs/>
        </w:rPr>
        <w:t>ลูกหนี้ตามสัญญาเช่าดำเนินงานที่ยังไม่เรียกชำระ</w:t>
      </w:r>
      <w:r w:rsidRPr="002C5644">
        <w:rPr>
          <w:rFonts w:ascii="Angsana New" w:hAnsi="Angsana New"/>
          <w:sz w:val="30"/>
          <w:szCs w:val="30"/>
        </w:rPr>
        <w:t xml:space="preserve">” </w:t>
      </w:r>
      <w:r w:rsidRPr="002C5644">
        <w:rPr>
          <w:rFonts w:ascii="Angsana New" w:hAnsi="Angsana New" w:hint="cs"/>
          <w:sz w:val="30"/>
          <w:szCs w:val="30"/>
          <w:cs/>
        </w:rPr>
        <w:t xml:space="preserve">ณ วันสิ้นรอบระยะเวลาที่รายงาน และกลุ่มบริษัทรับรู้รายได้จากการให้บริการเมื่อมีการให้บริการแก่ลูกค้าแล้วตามอัตราที่ระบุในสัญญา </w:t>
      </w:r>
    </w:p>
    <w:p w14:paraId="79849548" w14:textId="53DFBA17" w:rsidR="00970E7D" w:rsidRDefault="00970E7D" w:rsidP="00B350D1">
      <w:pPr>
        <w:tabs>
          <w:tab w:val="clear" w:pos="907"/>
          <w:tab w:val="left" w:pos="426"/>
          <w:tab w:val="left" w:pos="540"/>
          <w:tab w:val="left" w:pos="630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F2DBF2" w14:textId="77777777" w:rsidR="00B350D1" w:rsidRPr="00B350D1" w:rsidRDefault="00B350D1" w:rsidP="00B350D1">
      <w:pPr>
        <w:tabs>
          <w:tab w:val="clear" w:pos="907"/>
          <w:tab w:val="left" w:pos="426"/>
          <w:tab w:val="left" w:pos="540"/>
          <w:tab w:val="left" w:pos="630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4B1E43" w14:textId="10F34D90" w:rsidR="000450F5" w:rsidRDefault="00970E7D" w:rsidP="00B350D1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70E7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รายได้จากการลงทุน</w:t>
      </w:r>
      <w:r w:rsidR="00F44653">
        <w:rPr>
          <w:rFonts w:ascii="Angsana New" w:hAnsi="Angsana New"/>
          <w:b/>
          <w:bCs/>
          <w:i/>
          <w:iCs/>
          <w:sz w:val="30"/>
          <w:szCs w:val="30"/>
          <w:cs/>
        </w:rPr>
        <w:br/>
      </w:r>
    </w:p>
    <w:p w14:paraId="31C05BED" w14:textId="09C59845" w:rsidR="00970E7D" w:rsidRDefault="00970E7D" w:rsidP="00B350D1">
      <w:pPr>
        <w:tabs>
          <w:tab w:val="clear" w:pos="907"/>
          <w:tab w:val="left" w:pos="426"/>
          <w:tab w:val="left" w:pos="540"/>
          <w:tab w:val="left" w:pos="630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0E7D">
        <w:rPr>
          <w:rFonts w:ascii="Angsana New" w:hAnsi="Angsana New" w:hint="cs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</w:t>
      </w:r>
      <w:r w:rsidRPr="00970E7D">
        <w:rPr>
          <w:rFonts w:ascii="Angsana New" w:hAnsi="Angsana New"/>
          <w:sz w:val="30"/>
          <w:szCs w:val="30"/>
          <w:cs/>
        </w:rPr>
        <w:t xml:space="preserve"> </w:t>
      </w:r>
      <w:r w:rsidRPr="00970E7D">
        <w:rPr>
          <w:rFonts w:ascii="Angsana New" w:hAnsi="Angsana New" w:hint="cs"/>
          <w:sz w:val="30"/>
          <w:szCs w:val="30"/>
          <w:cs/>
        </w:rPr>
        <w:t>โดยเงินปันผลรับบันทึกในกำไรหรือขาดทุนในวันที่บริษัทมีสิทธิได้รับเงินปันผล</w:t>
      </w:r>
      <w:r w:rsidRPr="00970E7D">
        <w:rPr>
          <w:rFonts w:ascii="Angsana New" w:hAnsi="Angsana New"/>
          <w:sz w:val="30"/>
          <w:szCs w:val="30"/>
          <w:cs/>
        </w:rPr>
        <w:t xml:space="preserve"> </w:t>
      </w:r>
      <w:r w:rsidRPr="00970E7D">
        <w:rPr>
          <w:rFonts w:ascii="Angsana New" w:hAnsi="Angsana New" w:hint="cs"/>
          <w:sz w:val="30"/>
          <w:szCs w:val="30"/>
          <w:cs/>
        </w:rPr>
        <w:t>และดอกเบี้ยรับบันทึกในกำไรหรือขาดทุนตามเกณฑ์คงค้าง</w:t>
      </w:r>
    </w:p>
    <w:p w14:paraId="7C6F460F" w14:textId="77777777" w:rsidR="00B350D1" w:rsidRPr="00970E7D" w:rsidRDefault="00B350D1" w:rsidP="00B350D1">
      <w:pPr>
        <w:tabs>
          <w:tab w:val="clear" w:pos="907"/>
          <w:tab w:val="left" w:pos="426"/>
          <w:tab w:val="left" w:pos="540"/>
          <w:tab w:val="left" w:pos="630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30C122" w14:textId="64EA9FDB" w:rsidR="00681979" w:rsidRPr="002C5644" w:rsidRDefault="00681979" w:rsidP="00B350D1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14:paraId="136E09F3" w14:textId="77777777" w:rsidR="00681979" w:rsidRPr="002C5644" w:rsidRDefault="00681979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11DF2D02" w14:textId="38D8C690" w:rsidR="004833A0" w:rsidRDefault="00681979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ยกเว้น</w:t>
      </w:r>
      <w:r w:rsidR="002D1714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ในกรณีที่มีการบันทึกเป็นต้นทุนส่วนหนึ่งของสินทรัพย์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  <w:r w:rsidR="00C82062" w:rsidRPr="002C5644">
        <w:rPr>
          <w:rFonts w:ascii="Angsana New" w:hAnsi="Angsana New"/>
          <w:sz w:val="30"/>
          <w:szCs w:val="30"/>
          <w:cs/>
        </w:rPr>
        <w:t xml:space="preserve"> </w:t>
      </w:r>
    </w:p>
    <w:p w14:paraId="6F4656C1" w14:textId="77777777" w:rsidR="00F44653" w:rsidRPr="00052677" w:rsidRDefault="00F44653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DB6E171" w14:textId="615841BF" w:rsidR="00681979" w:rsidRPr="002C5644" w:rsidRDefault="00681979" w:rsidP="00B350D1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สัญญาเช่าดำเนินงาน</w:t>
      </w:r>
    </w:p>
    <w:p w14:paraId="0BF368D2" w14:textId="77777777" w:rsidR="00681979" w:rsidRPr="00B350D1" w:rsidRDefault="00681979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8458350" w14:textId="75F0E25B" w:rsidR="00B6093B" w:rsidRDefault="00681979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  <w:r w:rsidRPr="002C5644">
        <w:rPr>
          <w:rFonts w:ascii="Angsana New" w:hAnsi="Angsana New"/>
          <w:sz w:val="30"/>
          <w:szCs w:val="30"/>
        </w:rPr>
        <w:t xml:space="preserve"> </w:t>
      </w:r>
    </w:p>
    <w:p w14:paraId="5DCB6A61" w14:textId="60F33B9E" w:rsidR="00AD1636" w:rsidRPr="002C5644" w:rsidRDefault="00F44653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/>
      </w:r>
      <w:r w:rsidR="00681979" w:rsidRPr="002C5644">
        <w:rPr>
          <w:rFonts w:ascii="Angsana New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5FBCEEAB" w14:textId="77777777" w:rsidR="00177461" w:rsidRPr="00B350D1" w:rsidRDefault="00177461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E1CF162" w14:textId="77777777" w:rsidR="00681979" w:rsidRPr="002C5644" w:rsidRDefault="00B6093B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67651F94" w14:textId="77777777" w:rsidR="00B6093B" w:rsidRPr="00B350D1" w:rsidRDefault="00B6093B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D796F05" w14:textId="77777777" w:rsidR="00AE14BA" w:rsidRPr="002C5644" w:rsidRDefault="00B6093B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ถ้าการปฏิบัติตามข้อตกลงนั้นขึ้นอยู่กับการใช้สินทรัพย์ที่มีลักษณะเฉพาะเจาะจง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 xml:space="preserve">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14:paraId="26A4EF21" w14:textId="77777777" w:rsidR="00454EBD" w:rsidRPr="00B350D1" w:rsidRDefault="00454EBD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0769670" w14:textId="77777777" w:rsidR="00467261" w:rsidRPr="002C5644" w:rsidRDefault="00467261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 xml:space="preserve">ณ วันที่เริ่มต้นข้อตกลงหรือมีการประเมินข้อตกลงใหม่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</w:t>
      </w:r>
      <w:r w:rsidR="002D1714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00760B2D" w14:textId="27ECB9B8" w:rsidR="00333309" w:rsidRDefault="00333309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3F9D8369" w14:textId="18C73C7F" w:rsidR="00B350D1" w:rsidRDefault="00B350D1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2E689673" w14:textId="7D608A19" w:rsidR="00B350D1" w:rsidRDefault="00B350D1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7B9ED67E" w14:textId="179791E4" w:rsidR="00B350D1" w:rsidRDefault="00B350D1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4B977193" w14:textId="77777777" w:rsidR="009E7C8A" w:rsidRPr="002C5644" w:rsidRDefault="009E7C8A" w:rsidP="00B350D1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C5644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0BECDF09" w14:textId="77777777" w:rsidR="009E7C8A" w:rsidRPr="00B350D1" w:rsidRDefault="009E7C8A" w:rsidP="00B350D1">
      <w:pPr>
        <w:pStyle w:val="BodyText"/>
        <w:spacing w:after="0" w:line="226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93517EA" w14:textId="77777777" w:rsidR="005101C2" w:rsidRPr="002C5644" w:rsidRDefault="005101C2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t>ค่าใช้จ่าย</w:t>
      </w:r>
      <w:r w:rsidRPr="002C5644">
        <w:rPr>
          <w:rFonts w:ascii="Angsana New" w:hAnsi="Angsana New"/>
          <w:sz w:val="30"/>
          <w:szCs w:val="30"/>
          <w:cs/>
        </w:rPr>
        <w:t>ภาษีเงินได้สำหรับปีประกอบด้วยภาษีเงินได้</w:t>
      </w:r>
      <w:r w:rsidRPr="002C5644">
        <w:rPr>
          <w:rFonts w:ascii="Angsana New" w:hAnsi="Angsana New" w:hint="cs"/>
          <w:sz w:val="30"/>
          <w:szCs w:val="30"/>
          <w:cs/>
        </w:rPr>
        <w:t>ของงวด</w:t>
      </w:r>
      <w:r w:rsidRPr="002C5644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</w:t>
      </w:r>
      <w:r w:rsidR="00B6093B" w:rsidRPr="002C5644">
        <w:rPr>
          <w:rFonts w:ascii="Angsana New" w:hAnsi="Angsana New" w:hint="cs"/>
          <w:sz w:val="30"/>
          <w:szCs w:val="30"/>
          <w:cs/>
        </w:rPr>
        <w:t xml:space="preserve">บัญชี </w:t>
      </w:r>
      <w:r w:rsidRPr="002C5644">
        <w:rPr>
          <w:rFonts w:ascii="Angsana New" w:hAnsi="Angsana New" w:hint="cs"/>
          <w:sz w:val="30"/>
          <w:szCs w:val="30"/>
          <w:cs/>
        </w:rPr>
        <w:t>ภาษี</w:t>
      </w:r>
      <w:r w:rsidRPr="002C5644">
        <w:rPr>
          <w:rFonts w:ascii="Angsana New" w:hAnsi="Angsana New"/>
          <w:sz w:val="30"/>
          <w:szCs w:val="30"/>
          <w:cs/>
        </w:rPr>
        <w:t>เงินได้</w:t>
      </w:r>
      <w:r w:rsidR="00C82062"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2C5644">
        <w:rPr>
          <w:rFonts w:ascii="Angsana New" w:hAnsi="Angsana New"/>
          <w:sz w:val="30"/>
          <w:szCs w:val="30"/>
          <w:cs/>
        </w:rPr>
        <w:t>รับรู้ในกำไร</w:t>
      </w:r>
      <w:r w:rsidRPr="002C5644">
        <w:rPr>
          <w:rFonts w:ascii="Angsana New" w:hAnsi="Angsana New" w:hint="cs"/>
          <w:sz w:val="30"/>
          <w:szCs w:val="30"/>
          <w:cs/>
        </w:rPr>
        <w:t>หรือ</w:t>
      </w:r>
      <w:r w:rsidRPr="002C5644">
        <w:rPr>
          <w:rFonts w:ascii="Angsana New" w:hAnsi="Angsana New"/>
          <w:sz w:val="30"/>
          <w:szCs w:val="30"/>
          <w:cs/>
        </w:rPr>
        <w:t>ขาดทุนเว้นแต่ในส่วนที่เกี่ยวกับรายการ</w:t>
      </w:r>
      <w:r w:rsidRPr="002C5644">
        <w:rPr>
          <w:rFonts w:ascii="Angsana New" w:hAnsi="Angsana New" w:hint="cs"/>
          <w:sz w:val="30"/>
          <w:szCs w:val="30"/>
          <w:cs/>
        </w:rPr>
        <w:t>ท</w:t>
      </w:r>
      <w:r w:rsidR="0073298F" w:rsidRPr="002C5644">
        <w:rPr>
          <w:rFonts w:ascii="Angsana New" w:hAnsi="Angsana New" w:hint="cs"/>
          <w:sz w:val="30"/>
          <w:szCs w:val="30"/>
          <w:cs/>
        </w:rPr>
        <w:t>ี่เกี่ยวข้องในการรวมธุรกิจ หรือ</w:t>
      </w:r>
      <w:r w:rsidRPr="002C5644">
        <w:rPr>
          <w:rFonts w:ascii="Angsana New" w:hAnsi="Angsana New" w:hint="cs"/>
          <w:sz w:val="30"/>
          <w:szCs w:val="30"/>
          <w:cs/>
        </w:rPr>
        <w:t>รายการ</w:t>
      </w:r>
      <w:r w:rsidRPr="002C5644">
        <w:rPr>
          <w:rFonts w:ascii="Angsana New" w:hAnsi="Angsana New"/>
          <w:sz w:val="30"/>
          <w:szCs w:val="30"/>
          <w:cs/>
        </w:rPr>
        <w:t>ที่</w:t>
      </w:r>
      <w:r w:rsidRPr="002C5644">
        <w:rPr>
          <w:rFonts w:ascii="Angsana New" w:hAnsi="Angsana New" w:hint="cs"/>
          <w:sz w:val="30"/>
          <w:szCs w:val="30"/>
          <w:cs/>
        </w:rPr>
        <w:t>รับรู้โดยตรง</w:t>
      </w:r>
      <w:r w:rsidRPr="002C5644">
        <w:rPr>
          <w:rFonts w:ascii="Angsana New" w:hAnsi="Angsana New"/>
          <w:sz w:val="30"/>
          <w:szCs w:val="30"/>
          <w:cs/>
        </w:rPr>
        <w:t>ในส่วนของผู้ถือหุ้น</w:t>
      </w:r>
      <w:r w:rsidRPr="002C5644">
        <w:rPr>
          <w:rFonts w:ascii="Angsana New" w:hAnsi="Angsana New" w:hint="cs"/>
          <w:sz w:val="30"/>
          <w:szCs w:val="30"/>
          <w:cs/>
        </w:rPr>
        <w:t>หรือกำไรขาดทุนเบ็ดเสร็จอื่น</w:t>
      </w:r>
    </w:p>
    <w:p w14:paraId="24E335F7" w14:textId="77777777" w:rsidR="001B1FF8" w:rsidRPr="00B350D1" w:rsidRDefault="001B1FF8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B9A02EC" w14:textId="4AE36D27" w:rsidR="005101C2" w:rsidRDefault="005101C2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</w:t>
      </w:r>
      <w:r w:rsidRPr="002C5644">
        <w:rPr>
          <w:rFonts w:ascii="Times New Roman" w:hAnsi="Times New Roman" w:hint="cs"/>
          <w:sz w:val="30"/>
          <w:szCs w:val="30"/>
          <w:cs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</w:t>
      </w:r>
      <w:r w:rsidR="002D1714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 w:hint="cs"/>
          <w:sz w:val="30"/>
          <w:szCs w:val="30"/>
          <w:cs/>
        </w:rPr>
        <w:t>การปรับปรุงทางภาษีที่เกี่ยวกับรายการในปีก่อนๆ</w:t>
      </w:r>
    </w:p>
    <w:p w14:paraId="11DF3F79" w14:textId="77777777" w:rsidR="00F44653" w:rsidRPr="00B350D1" w:rsidRDefault="00F44653" w:rsidP="005101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1FD7B5DB" w14:textId="3C92B151" w:rsidR="005101C2" w:rsidRDefault="005101C2" w:rsidP="005101C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2C5644">
        <w:rPr>
          <w:rFonts w:ascii="Angsana New" w:hAnsi="Angsana New"/>
          <w:sz w:val="30"/>
          <w:szCs w:val="30"/>
          <w:cs/>
        </w:rPr>
        <w:t>บันทึกโ</w:t>
      </w:r>
      <w:r w:rsidRPr="002C5644">
        <w:rPr>
          <w:rFonts w:ascii="Angsana New" w:hAnsi="Angsana New" w:hint="cs"/>
          <w:sz w:val="30"/>
          <w:szCs w:val="30"/>
          <w:cs/>
        </w:rPr>
        <w:t>ดย</w:t>
      </w:r>
      <w:r w:rsidRPr="002C5644">
        <w:rPr>
          <w:rFonts w:ascii="Angsana New" w:hAnsi="Angsana New"/>
          <w:sz w:val="30"/>
          <w:szCs w:val="30"/>
          <w:cs/>
        </w:rPr>
        <w:t>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467261" w:rsidRPr="002C5644">
        <w:rPr>
          <w:rFonts w:ascii="Angsana New" w:hAnsi="Angsana New"/>
          <w:sz w:val="30"/>
          <w:szCs w:val="30"/>
          <w:cs/>
        </w:rPr>
        <w:t xml:space="preserve">ที่ใช้เพื่อความมุ่งหมายทางภาษี </w:t>
      </w:r>
      <w:r w:rsidRPr="002C5644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2C5644">
        <w:rPr>
          <w:rFonts w:ascii="Angsana New" w:hAnsi="Angsana New"/>
          <w:sz w:val="30"/>
          <w:szCs w:val="30"/>
          <w:cs/>
        </w:rPr>
        <w:t>ไม่</w:t>
      </w:r>
      <w:r w:rsidRPr="002C5644">
        <w:rPr>
          <w:rFonts w:ascii="Angsana New" w:hAnsi="Angsana New" w:hint="cs"/>
          <w:sz w:val="30"/>
          <w:szCs w:val="30"/>
          <w:cs/>
        </w:rPr>
        <w:t>ถูกรับรู้เมื่อเกิดจาก</w:t>
      </w:r>
      <w:r w:rsidR="00420045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 w:hint="cs"/>
          <w:sz w:val="30"/>
          <w:szCs w:val="30"/>
          <w:cs/>
        </w:rPr>
        <w:t>ผลแตก</w:t>
      </w:r>
      <w:r w:rsidR="00467261" w:rsidRPr="002C5644">
        <w:rPr>
          <w:rFonts w:ascii="Angsana New" w:hAnsi="Angsana New"/>
          <w:sz w:val="30"/>
          <w:szCs w:val="30"/>
          <w:cs/>
        </w:rPr>
        <w:t xml:space="preserve">ต่างชั่วคราวต่อไปนี้ </w:t>
      </w:r>
      <w:r w:rsidRPr="002C5644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</w:t>
      </w:r>
      <w:r w:rsidR="00FE2227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 w:hint="cs"/>
          <w:sz w:val="30"/>
          <w:szCs w:val="30"/>
          <w:cs/>
        </w:rPr>
        <w:t>บริษัทย่อย</w:t>
      </w:r>
      <w:r w:rsidR="00C82062" w:rsidRPr="002C5644">
        <w:rPr>
          <w:rFonts w:ascii="Angsana New" w:hAnsi="Angsana New" w:hint="cs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2C5644">
        <w:rPr>
          <w:rFonts w:ascii="Angsana New" w:hAnsi="Angsana New" w:hint="cs"/>
          <w:sz w:val="30"/>
          <w:szCs w:val="30"/>
          <w:cs/>
        </w:rPr>
        <w:t>อนาคต</w:t>
      </w:r>
      <w:r w:rsidRPr="002C5644">
        <w:rPr>
          <w:rFonts w:ascii="Angsana New" w:hAnsi="Angsana New"/>
          <w:sz w:val="30"/>
          <w:szCs w:val="30"/>
          <w:cs/>
        </w:rPr>
        <w:t>อันใกล้</w:t>
      </w:r>
      <w:r w:rsidR="00C82062" w:rsidRPr="002C564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2A93848" w14:textId="77777777" w:rsidR="00F44653" w:rsidRPr="00B350D1" w:rsidRDefault="00F44653" w:rsidP="005101C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08DD92BD" w14:textId="77777777" w:rsidR="003D4798" w:rsidRPr="002C5644" w:rsidRDefault="005101C2" w:rsidP="003D4798">
      <w:pPr>
        <w:pStyle w:val="BodyText"/>
        <w:spacing w:after="0"/>
        <w:ind w:left="540" w:right="27"/>
        <w:jc w:val="thaiDistribute"/>
        <w:rPr>
          <w:rFonts w:ascii="Angsana New" w:hAnsi="Angsana New"/>
          <w:spacing w:val="-2"/>
          <w:sz w:val="30"/>
          <w:szCs w:val="30"/>
        </w:rPr>
      </w:pPr>
      <w:r w:rsidRPr="002C5644">
        <w:rPr>
          <w:rFonts w:ascii="Angsana New" w:hAnsi="Angsana New"/>
          <w:spacing w:val="-2"/>
          <w:sz w:val="30"/>
          <w:szCs w:val="30"/>
          <w:cs/>
        </w:rPr>
        <w:t>การวัดม</w:t>
      </w:r>
      <w:r w:rsidRPr="002C5644">
        <w:rPr>
          <w:rFonts w:ascii="Angsana New" w:hAnsi="Angsana New" w:hint="cs"/>
          <w:spacing w:val="-2"/>
          <w:sz w:val="30"/>
          <w:szCs w:val="30"/>
          <w:cs/>
        </w:rPr>
        <w:t>ู</w:t>
      </w:r>
      <w:r w:rsidRPr="002C5644">
        <w:rPr>
          <w:rFonts w:ascii="Angsana New" w:hAnsi="Angsana New"/>
          <w:spacing w:val="-2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375309B1" w14:textId="77777777" w:rsidR="003D4798" w:rsidRPr="00B350D1" w:rsidRDefault="003D4798" w:rsidP="003D4798">
      <w:pPr>
        <w:pStyle w:val="BodyText"/>
        <w:spacing w:after="0"/>
        <w:ind w:left="540" w:right="27"/>
        <w:jc w:val="thaiDistribute"/>
        <w:rPr>
          <w:rFonts w:ascii="Angsana New" w:hAnsi="Angsana New"/>
          <w:color w:val="0000FF"/>
          <w:spacing w:val="-2"/>
          <w:sz w:val="30"/>
          <w:szCs w:val="30"/>
        </w:rPr>
      </w:pPr>
    </w:p>
    <w:p w14:paraId="07A7AB83" w14:textId="77777777" w:rsidR="005101C2" w:rsidRPr="002C5644" w:rsidRDefault="005101C2" w:rsidP="003D4798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Pr="002C5644">
        <w:rPr>
          <w:rFonts w:ascii="Angsana New" w:hAnsi="Angsana New" w:hint="cs"/>
          <w:sz w:val="30"/>
          <w:szCs w:val="30"/>
          <w:cs/>
        </w:rPr>
        <w:t>วัดมูลค่าโดย</w:t>
      </w:r>
      <w:r w:rsidRPr="002C5644">
        <w:rPr>
          <w:rFonts w:ascii="Angsana New" w:hAnsi="Angsana New"/>
          <w:sz w:val="30"/>
          <w:szCs w:val="30"/>
          <w:cs/>
        </w:rPr>
        <w:t>ใช้อัตราภาษี</w:t>
      </w:r>
      <w:r w:rsidRPr="002C5644">
        <w:rPr>
          <w:rFonts w:ascii="Angsana New" w:hAnsi="Angsana New" w:hint="cs"/>
          <w:sz w:val="30"/>
          <w:szCs w:val="30"/>
          <w:cs/>
        </w:rPr>
        <w:t>ที่คาดว่าจะใช้กับผลแตกต่างชั่วคราวเมื่อมีการกลับรายการ</w:t>
      </w:r>
      <w:r w:rsidR="00507A34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 w:hint="cs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</w:p>
    <w:p w14:paraId="466B7CC2" w14:textId="77777777" w:rsidR="00AE14BA" w:rsidRPr="002C5644" w:rsidRDefault="00AE14BA" w:rsidP="003D4798">
      <w:pPr>
        <w:pStyle w:val="BodyText"/>
        <w:spacing w:after="0"/>
        <w:ind w:left="540" w:right="27"/>
        <w:jc w:val="thaiDistribute"/>
        <w:rPr>
          <w:rFonts w:ascii="Angsana New" w:hAnsi="Angsana New"/>
          <w:color w:val="0000FF"/>
          <w:spacing w:val="-2"/>
          <w:sz w:val="30"/>
          <w:szCs w:val="30"/>
        </w:rPr>
      </w:pPr>
    </w:p>
    <w:p w14:paraId="249DF2D9" w14:textId="77777777" w:rsidR="005101C2" w:rsidRPr="002C5644" w:rsidRDefault="005101C2" w:rsidP="005101C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2C5644">
        <w:rPr>
          <w:rFonts w:ascii="Angsana New" w:hAnsi="Angsana New" w:hint="cs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</w:t>
      </w:r>
      <w:r w:rsidR="00C82062" w:rsidRPr="002C5644">
        <w:rPr>
          <w:rFonts w:ascii="Angsana New" w:hAnsi="Angsana New" w:hint="cs"/>
          <w:sz w:val="30"/>
          <w:szCs w:val="30"/>
          <w:cs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>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="00C82062" w:rsidRPr="002C5644">
        <w:rPr>
          <w:rFonts w:ascii="Angsana New" w:hAnsi="Angsana New" w:hint="cs"/>
          <w:sz w:val="30"/>
          <w:szCs w:val="30"/>
          <w:cs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</w:t>
      </w:r>
      <w:r w:rsidRPr="002C5644">
        <w:rPr>
          <w:rFonts w:ascii="Angsana New" w:hAnsi="Angsana New" w:hint="cs"/>
          <w:spacing w:val="-2"/>
          <w:sz w:val="30"/>
          <w:szCs w:val="30"/>
          <w:cs/>
        </w:rPr>
        <w:t>ประเมินผลกระทบจากหลายปัจจัย รวมถึง การตีความทางกฎห</w:t>
      </w:r>
      <w:r w:rsidR="00177461" w:rsidRPr="002C5644">
        <w:rPr>
          <w:rFonts w:ascii="Angsana New" w:hAnsi="Angsana New" w:hint="cs"/>
          <w:spacing w:val="-2"/>
          <w:sz w:val="30"/>
          <w:szCs w:val="30"/>
          <w:cs/>
        </w:rPr>
        <w:t xml:space="preserve">มายภาษี และจากประสบการณ์ในอดีต </w:t>
      </w:r>
      <w:r w:rsidRPr="002C5644">
        <w:rPr>
          <w:rFonts w:ascii="Angsana New" w:hAnsi="Angsana New" w:hint="cs"/>
          <w:spacing w:val="-2"/>
          <w:sz w:val="30"/>
          <w:szCs w:val="30"/>
          <w:cs/>
        </w:rPr>
        <w:t>การประเมินนี้</w:t>
      </w:r>
      <w:r w:rsidRPr="002C5644">
        <w:rPr>
          <w:rFonts w:ascii="Angsana New" w:hAnsi="Angsana New" w:hint="cs"/>
          <w:sz w:val="30"/>
          <w:szCs w:val="30"/>
          <w:cs/>
        </w:rPr>
        <w:t>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</w:t>
      </w:r>
      <w:r w:rsidR="00C82062" w:rsidRPr="002C5644">
        <w:rPr>
          <w:rFonts w:ascii="Angsana New" w:hAnsi="Angsana New" w:hint="cs"/>
          <w:sz w:val="30"/>
          <w:szCs w:val="30"/>
          <w:cs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>ข้อมูลใหม่ๆ</w:t>
      </w:r>
      <w:r w:rsidR="00166142" w:rsidRPr="002C5644">
        <w:rPr>
          <w:rFonts w:ascii="Angsana New" w:hAnsi="Angsana New" w:hint="cs"/>
          <w:sz w:val="30"/>
          <w:szCs w:val="30"/>
          <w:cs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</w:t>
      </w:r>
      <w:r w:rsidR="00C82062" w:rsidRPr="002C5644">
        <w:rPr>
          <w:rFonts w:ascii="Angsana New" w:hAnsi="Angsana New" w:hint="cs"/>
          <w:sz w:val="30"/>
          <w:szCs w:val="30"/>
          <w:cs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A7A368A" w14:textId="6EE4EA1D" w:rsidR="005101C2" w:rsidRDefault="005101C2" w:rsidP="00177461">
      <w:pPr>
        <w:pStyle w:val="BodyText"/>
        <w:spacing w:after="0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5EF63D70" w14:textId="77777777" w:rsidR="00BF0C77" w:rsidRPr="002C5644" w:rsidRDefault="00BF0C77" w:rsidP="00177461">
      <w:pPr>
        <w:pStyle w:val="BodyText"/>
        <w:spacing w:after="0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1D8B1F75" w14:textId="77777777" w:rsidR="005101C2" w:rsidRPr="002C5644" w:rsidRDefault="005101C2" w:rsidP="005101C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</w:t>
      </w:r>
      <w:r w:rsidRPr="002C5644">
        <w:rPr>
          <w:rFonts w:ascii="Angsana New" w:hAnsi="Angsana New" w:hint="cs"/>
          <w:sz w:val="30"/>
          <w:szCs w:val="30"/>
          <w:cs/>
        </w:rPr>
        <w:t>การ</w:t>
      </w:r>
      <w:r w:rsidRPr="002C5644">
        <w:rPr>
          <w:rFonts w:ascii="Angsana New" w:hAnsi="Angsana New"/>
          <w:sz w:val="30"/>
          <w:szCs w:val="30"/>
          <w:cs/>
        </w:rPr>
        <w:t>ตัดบัญชีสามารถหักกลบได้เมื่อกิจการมีสิทธิ</w:t>
      </w:r>
      <w:r w:rsidR="006B3F3C" w:rsidRPr="002C5644">
        <w:rPr>
          <w:rFonts w:ascii="Angsana New" w:hAnsi="Angsana New"/>
          <w:sz w:val="30"/>
          <w:szCs w:val="30"/>
          <w:cs/>
        </w:rPr>
        <w:br/>
      </w:r>
      <w:r w:rsidRPr="002C5644">
        <w:rPr>
          <w:rFonts w:ascii="Angsana New" w:hAnsi="Angsana New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6B3F3C" w:rsidRPr="002C5644">
        <w:rPr>
          <w:rFonts w:ascii="Angsana New" w:hAnsi="Angsana New"/>
          <w:sz w:val="30"/>
          <w:szCs w:val="30"/>
          <w:cs/>
        </w:rPr>
        <w:br/>
      </w:r>
      <w:r w:rsidRPr="002C5644"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2C5644">
        <w:rPr>
          <w:rFonts w:ascii="Angsana New" w:hAnsi="Angsana New"/>
          <w:sz w:val="30"/>
          <w:szCs w:val="30"/>
        </w:rPr>
        <w:t xml:space="preserve"> </w:t>
      </w:r>
    </w:p>
    <w:p w14:paraId="7D427E60" w14:textId="77777777" w:rsidR="001B1FF8" w:rsidRPr="00B350D1" w:rsidRDefault="001B1FF8" w:rsidP="005101C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</w:p>
    <w:p w14:paraId="7AF735E3" w14:textId="77777777" w:rsidR="005101C2" w:rsidRPr="002C5644" w:rsidRDefault="00347FDB" w:rsidP="005101C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</w:t>
      </w:r>
      <w:r w:rsidR="00BA7150" w:rsidRPr="002C5644">
        <w:rPr>
          <w:rFonts w:ascii="Angsana New" w:hAnsi="Angsana New"/>
          <w:sz w:val="30"/>
          <w:szCs w:val="30"/>
          <w:cs/>
        </w:rPr>
        <w:t>น์จากผลแตกต่างชั่วคราวดังกล่าว</w:t>
      </w:r>
      <w:bookmarkStart w:id="10" w:name="_Hlk1922112"/>
      <w:r w:rsidR="00BA7150" w:rsidRPr="002C5644">
        <w:rPr>
          <w:rFonts w:ascii="Angsana New" w:hAnsi="Angsana New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กำไรเพื่อเสียภาษีในอนาคตต้องพิจารณาถึง</w:t>
      </w:r>
      <w:r w:rsidR="00FE2227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="00FE2227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 xml:space="preserve"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bookmarkEnd w:id="10"/>
      <w:r w:rsidRPr="002C5644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</w:t>
      </w:r>
      <w:r w:rsidR="00507A34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จะถูกปรับลดลงเท่าที่ประโยชน์ทางภาษีจะมีโอกาสถูกใช้จริง</w:t>
      </w:r>
    </w:p>
    <w:p w14:paraId="78DB3FF8" w14:textId="77777777" w:rsidR="00177461" w:rsidRPr="00B350D1" w:rsidRDefault="00177461" w:rsidP="005101C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0E320CB3" w14:textId="4B773EFF" w:rsidR="005101C2" w:rsidRPr="002C5644" w:rsidRDefault="005101C2" w:rsidP="009E2FC5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C564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311DEF64" w14:textId="77777777" w:rsidR="005101C2" w:rsidRPr="00B350D1" w:rsidRDefault="005101C2" w:rsidP="004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75AA4A" w14:textId="77777777" w:rsidR="00596DB8" w:rsidRPr="002C5644" w:rsidRDefault="005101C2" w:rsidP="00596DB8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</w:t>
      </w:r>
      <w:r w:rsidRPr="002C5644">
        <w:rPr>
          <w:rFonts w:ascii="Angsana New" w:hAnsi="Angsana New"/>
          <w:sz w:val="30"/>
          <w:szCs w:val="30"/>
          <w:cs/>
        </w:rPr>
        <w:t>บริษัท ด้วย</w:t>
      </w:r>
      <w:r w:rsidRPr="002C5644">
        <w:rPr>
          <w:rFonts w:ascii="Angsana New" w:hAnsi="Angsana New" w:hint="cs"/>
          <w:sz w:val="30"/>
          <w:szCs w:val="30"/>
          <w:cs/>
        </w:rPr>
        <w:t>จำนวนหุ้นสามัญถัวเฉลี่ยถ่วงน้ำหนักที่ออกจำหน่ายระหว่างปี</w:t>
      </w:r>
    </w:p>
    <w:p w14:paraId="1112C65B" w14:textId="77777777" w:rsidR="00596DB8" w:rsidRPr="00B350D1" w:rsidRDefault="00596DB8" w:rsidP="00596DB8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8505300" w14:textId="77777777" w:rsidR="00454EBD" w:rsidRPr="002C5644" w:rsidRDefault="00454EBD" w:rsidP="009E2FC5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5C8CD47B" w14:textId="77777777" w:rsidR="00454EBD" w:rsidRPr="00B350D1" w:rsidRDefault="00454EBD" w:rsidP="0045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ABD1168" w14:textId="2FAEE02B" w:rsidR="000649F6" w:rsidRPr="002C5644" w:rsidRDefault="00454EBD" w:rsidP="00646BD4">
      <w:pPr>
        <w:spacing w:line="240" w:lineRule="auto"/>
        <w:ind w:left="540" w:right="-108"/>
        <w:jc w:val="thaiDistribute"/>
        <w:rPr>
          <w:rFonts w:ascii="Angsana New" w:hAnsi="Angsana New"/>
          <w:b/>
          <w:sz w:val="30"/>
          <w:szCs w:val="30"/>
        </w:rPr>
      </w:pPr>
      <w:r w:rsidRPr="002C5644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2DA93EE" w14:textId="0ECFD698" w:rsidR="00646BD4" w:rsidRDefault="00646BD4" w:rsidP="00646BD4">
      <w:pPr>
        <w:spacing w:line="240" w:lineRule="auto"/>
        <w:ind w:left="540" w:right="-108"/>
        <w:jc w:val="thaiDistribute"/>
        <w:rPr>
          <w:rFonts w:ascii="Angsana New" w:hAnsi="Angsana New"/>
          <w:sz w:val="24"/>
          <w:szCs w:val="24"/>
        </w:rPr>
      </w:pPr>
    </w:p>
    <w:p w14:paraId="56682F41" w14:textId="75E9A6A1" w:rsidR="00B350D1" w:rsidRDefault="00B350D1" w:rsidP="00646BD4">
      <w:pPr>
        <w:spacing w:line="240" w:lineRule="auto"/>
        <w:ind w:left="540" w:right="-108"/>
        <w:jc w:val="thaiDistribute"/>
        <w:rPr>
          <w:rFonts w:ascii="Angsana New" w:hAnsi="Angsana New"/>
          <w:sz w:val="24"/>
          <w:szCs w:val="24"/>
        </w:rPr>
      </w:pPr>
    </w:p>
    <w:p w14:paraId="1FAA5C69" w14:textId="65A7ED9A" w:rsidR="00B350D1" w:rsidRDefault="00B350D1" w:rsidP="00646BD4">
      <w:pPr>
        <w:spacing w:line="240" w:lineRule="auto"/>
        <w:ind w:left="540" w:right="-108"/>
        <w:jc w:val="thaiDistribute"/>
        <w:rPr>
          <w:rFonts w:ascii="Angsana New" w:hAnsi="Angsana New"/>
          <w:sz w:val="24"/>
          <w:szCs w:val="24"/>
        </w:rPr>
      </w:pPr>
    </w:p>
    <w:p w14:paraId="76531564" w14:textId="6C68A578" w:rsidR="00B350D1" w:rsidRDefault="00B350D1" w:rsidP="00646BD4">
      <w:pPr>
        <w:spacing w:line="240" w:lineRule="auto"/>
        <w:ind w:left="540" w:right="-108"/>
        <w:jc w:val="thaiDistribute"/>
        <w:rPr>
          <w:rFonts w:ascii="Angsana New" w:hAnsi="Angsana New"/>
          <w:sz w:val="24"/>
          <w:szCs w:val="24"/>
        </w:rPr>
      </w:pPr>
    </w:p>
    <w:p w14:paraId="05A0EE73" w14:textId="09E85D04" w:rsidR="00B350D1" w:rsidRDefault="00B350D1" w:rsidP="00646BD4">
      <w:pPr>
        <w:spacing w:line="240" w:lineRule="auto"/>
        <w:ind w:left="540" w:right="-108"/>
        <w:jc w:val="thaiDistribute"/>
        <w:rPr>
          <w:rFonts w:ascii="Angsana New" w:hAnsi="Angsana New"/>
          <w:sz w:val="24"/>
          <w:szCs w:val="24"/>
        </w:rPr>
      </w:pPr>
    </w:p>
    <w:p w14:paraId="32450E83" w14:textId="1E4A89F0" w:rsidR="00B350D1" w:rsidRDefault="00B350D1" w:rsidP="00646BD4">
      <w:pPr>
        <w:spacing w:line="240" w:lineRule="auto"/>
        <w:ind w:left="540" w:right="-108"/>
        <w:jc w:val="thaiDistribute"/>
        <w:rPr>
          <w:rFonts w:ascii="Angsana New" w:hAnsi="Angsana New"/>
          <w:sz w:val="24"/>
          <w:szCs w:val="24"/>
        </w:rPr>
      </w:pPr>
    </w:p>
    <w:p w14:paraId="2C9A8791" w14:textId="3F4F952D" w:rsidR="00B350D1" w:rsidRDefault="00B350D1" w:rsidP="00646BD4">
      <w:pPr>
        <w:spacing w:line="240" w:lineRule="auto"/>
        <w:ind w:left="540" w:right="-108"/>
        <w:jc w:val="thaiDistribute"/>
        <w:rPr>
          <w:rFonts w:ascii="Angsana New" w:hAnsi="Angsana New"/>
          <w:sz w:val="24"/>
          <w:szCs w:val="24"/>
        </w:rPr>
      </w:pPr>
    </w:p>
    <w:p w14:paraId="6B1AAE78" w14:textId="79A42A9A" w:rsidR="00B350D1" w:rsidRDefault="00B350D1" w:rsidP="00646BD4">
      <w:pPr>
        <w:spacing w:line="240" w:lineRule="auto"/>
        <w:ind w:left="540" w:right="-108"/>
        <w:jc w:val="thaiDistribute"/>
        <w:rPr>
          <w:rFonts w:ascii="Angsana New" w:hAnsi="Angsana New"/>
          <w:sz w:val="24"/>
          <w:szCs w:val="24"/>
        </w:rPr>
      </w:pPr>
    </w:p>
    <w:p w14:paraId="2A033D46" w14:textId="77777777" w:rsidR="00B350D1" w:rsidRPr="002C5644" w:rsidRDefault="00B350D1" w:rsidP="00646BD4">
      <w:pPr>
        <w:spacing w:line="240" w:lineRule="auto"/>
        <w:ind w:left="540" w:right="-108"/>
        <w:jc w:val="thaiDistribute"/>
        <w:rPr>
          <w:rFonts w:ascii="Angsana New" w:hAnsi="Angsana New"/>
          <w:sz w:val="24"/>
          <w:szCs w:val="24"/>
          <w:cs/>
        </w:rPr>
      </w:pPr>
    </w:p>
    <w:p w14:paraId="7251BFC2" w14:textId="77777777" w:rsidR="005101C2" w:rsidRPr="002C5644" w:rsidRDefault="005101C2" w:rsidP="009E2FC5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C5644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รายงานทางการเงินจำแนกตามส่วนงาน</w:t>
      </w:r>
    </w:p>
    <w:p w14:paraId="453674C8" w14:textId="77777777" w:rsidR="00596DB8" w:rsidRPr="002C5644" w:rsidRDefault="00596DB8" w:rsidP="00596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6A0051AC" w14:textId="11A1385E" w:rsidR="00467261" w:rsidRPr="002C5644" w:rsidRDefault="005101C2" w:rsidP="005101C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</w:t>
      </w:r>
      <w:r w:rsidR="00FE2227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="00FE2227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การปันส่วนอย่างสมเหตุสมผล</w:t>
      </w:r>
    </w:p>
    <w:p w14:paraId="244E7176" w14:textId="2D8D6370" w:rsidR="000649F6" w:rsidRDefault="000649F6" w:rsidP="005101C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294A1F75" w14:textId="0C7E7F21" w:rsidR="005101C2" w:rsidRPr="002C5644" w:rsidRDefault="005101C2" w:rsidP="00A778A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2C5644">
        <w:rPr>
          <w:rFonts w:ascii="Angsana New" w:hAnsi="Angsana New"/>
          <w:b/>
          <w:bCs/>
          <w:sz w:val="30"/>
          <w:szCs w:val="30"/>
          <w:cs/>
        </w:rPr>
        <w:t>การ</w:t>
      </w:r>
      <w:r w:rsidR="008011C1" w:rsidRPr="002C5644">
        <w:rPr>
          <w:rFonts w:ascii="Angsana New" w:hAnsi="Angsana New" w:hint="cs"/>
          <w:b/>
          <w:bCs/>
          <w:sz w:val="30"/>
          <w:szCs w:val="30"/>
          <w:cs/>
        </w:rPr>
        <w:t>ปรับโครงสร้างธุรกิจ</w:t>
      </w:r>
      <w:r w:rsidR="000E18D6">
        <w:rPr>
          <w:rFonts w:ascii="Angsana New" w:hAnsi="Angsana New" w:hint="cs"/>
          <w:b/>
          <w:bCs/>
          <w:sz w:val="30"/>
          <w:szCs w:val="30"/>
          <w:cs/>
        </w:rPr>
        <w:t xml:space="preserve">ในปี </w:t>
      </w:r>
      <w:r w:rsidR="000E18D6">
        <w:rPr>
          <w:rFonts w:ascii="Angsana New" w:hAnsi="Angsana New"/>
          <w:b/>
          <w:bCs/>
          <w:sz w:val="30"/>
          <w:szCs w:val="30"/>
        </w:rPr>
        <w:t>2562</w:t>
      </w:r>
      <w:r w:rsidR="008C1F5E" w:rsidRPr="002C5644">
        <w:rPr>
          <w:rFonts w:ascii="Angsana New" w:hAnsi="Angsana New"/>
          <w:b/>
          <w:bCs/>
          <w:sz w:val="30"/>
          <w:szCs w:val="30"/>
        </w:rPr>
        <w:t xml:space="preserve"> </w:t>
      </w:r>
      <w:r w:rsidR="008C1F5E" w:rsidRPr="002C5644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C72AEB" w:rsidRPr="002C5644">
        <w:rPr>
          <w:rFonts w:ascii="Angsana New" w:hAnsi="Angsana New" w:hint="cs"/>
          <w:b/>
          <w:bCs/>
          <w:sz w:val="30"/>
          <w:szCs w:val="30"/>
          <w:cs/>
        </w:rPr>
        <w:t>การปรับปรุงใหม่ปี</w:t>
      </w:r>
      <w:r w:rsidR="006B44A4" w:rsidRPr="002C5644">
        <w:rPr>
          <w:rFonts w:ascii="Angsana New" w:hAnsi="Angsana New"/>
          <w:b/>
          <w:bCs/>
          <w:sz w:val="30"/>
          <w:szCs w:val="30"/>
        </w:rPr>
        <w:t xml:space="preserve"> </w:t>
      </w:r>
      <w:r w:rsidR="00C72AEB" w:rsidRPr="002C5644">
        <w:rPr>
          <w:rFonts w:ascii="Angsana New" w:hAnsi="Angsana New"/>
          <w:b/>
          <w:bCs/>
          <w:sz w:val="30"/>
          <w:szCs w:val="30"/>
        </w:rPr>
        <w:t>256</w:t>
      </w:r>
      <w:r w:rsidR="000D261C" w:rsidRPr="002C5644">
        <w:rPr>
          <w:rFonts w:ascii="Angsana New" w:hAnsi="Angsana New"/>
          <w:b/>
          <w:bCs/>
          <w:sz w:val="30"/>
          <w:szCs w:val="30"/>
        </w:rPr>
        <w:t>1</w:t>
      </w:r>
    </w:p>
    <w:p w14:paraId="1BA59B88" w14:textId="77777777" w:rsidR="00404011" w:rsidRPr="002C5644" w:rsidRDefault="00404011" w:rsidP="004C50C1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362203C" w14:textId="74769D04" w:rsidR="006B7ADD" w:rsidRPr="006B7ADD" w:rsidRDefault="006B7ADD" w:rsidP="006B7ADD">
      <w:pPr>
        <w:pStyle w:val="BodyText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540"/>
        </w:tabs>
        <w:spacing w:after="0"/>
        <w:ind w:right="27" w:hanging="58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B7AD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การปรับโครงสร้างธุรกิจ</w:t>
      </w:r>
    </w:p>
    <w:p w14:paraId="0D892D46" w14:textId="77777777" w:rsidR="006B7ADD" w:rsidRDefault="006B7ADD" w:rsidP="004C50C1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B4C6395" w14:textId="5625DC31" w:rsidR="00C87E7A" w:rsidRDefault="00F44653" w:rsidP="004C50C1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</w:rPr>
        <w:t xml:space="preserve">2562 </w:t>
      </w:r>
      <w:r w:rsidR="00C87E7A" w:rsidRPr="002C5644">
        <w:rPr>
          <w:rFonts w:ascii="Angsana New" w:hAnsi="Angsana New" w:hint="cs"/>
          <w:sz w:val="30"/>
          <w:szCs w:val="30"/>
          <w:cs/>
        </w:rPr>
        <w:t>กลุ่มบริษัทได้เข้าซื้อหุ้น</w:t>
      </w:r>
      <w:r>
        <w:rPr>
          <w:rFonts w:ascii="Angsana New" w:hAnsi="Angsana New" w:hint="cs"/>
          <w:sz w:val="30"/>
          <w:szCs w:val="30"/>
          <w:cs/>
        </w:rPr>
        <w:t>ทุนและสิทธิออกเสียง</w:t>
      </w:r>
      <w:r w:rsidR="00C87E7A" w:rsidRPr="002C5644">
        <w:rPr>
          <w:rFonts w:ascii="Angsana New" w:hAnsi="Angsana New" w:hint="cs"/>
          <w:sz w:val="30"/>
          <w:szCs w:val="30"/>
          <w:cs/>
        </w:rPr>
        <w:t xml:space="preserve">ของบริษัทต่างๆ ซึ่งอยู่ภายใต้การควบคุมของผู้ถือหุ้นในลำดับสูงสุดเดียวกันทั้งก่อนและหลังจากวันซื้อธุรกิจ และการควบคุมนั้นไม่เป็นการควบคุมชั่วคราว การซื้อธุรกิจดังกล่าวจึงถูกบันทึกบัญชีโดยใช้วิธีเปรียบเสมือนว่าเป็นวิธีการรวมส่วนได้เสีย </w:t>
      </w:r>
    </w:p>
    <w:p w14:paraId="057D2E0E" w14:textId="77777777" w:rsidR="00684D97" w:rsidRPr="002C5644" w:rsidRDefault="00684D97" w:rsidP="004C50C1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AD0F222" w14:textId="7D4AE687" w:rsidR="00F44653" w:rsidRPr="002C5644" w:rsidRDefault="008C1F5E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งบการเงินรวมของกลุ่มบริษัท</w:t>
      </w:r>
      <w:r w:rsidR="00F44653" w:rsidRPr="002C5644">
        <w:rPr>
          <w:rFonts w:ascii="Angsana New" w:hAnsi="Angsana New"/>
          <w:sz w:val="30"/>
          <w:szCs w:val="30"/>
          <w:cs/>
        </w:rPr>
        <w:t>ถูกจัดทำขึ้นภายใต้เกณฑ์การรวมธุรกิจของกิจการที่อยู่ภายใต้การควบคุมเดียวกัน ซึ่งสะท้อนเนื้อหาทางเศรษฐกิจของบริษัทในกลุ่มซึ่งอยู่ภายใต้การควบคุมเดียวกันตลอดระยะเวลาที่เกี่ยวข้องเสมือนว่าบริษัทในกลุ่มได้ดำเนินธุรกิจเป็นหน่วยเศรษฐกิจเดียวกันตั้งแต่ก่อนวันที่</w:t>
      </w:r>
      <w:r w:rsidR="00F44653" w:rsidRPr="002C5644">
        <w:rPr>
          <w:rFonts w:ascii="Angsana New" w:hAnsi="Angsana New"/>
          <w:sz w:val="30"/>
          <w:szCs w:val="30"/>
        </w:rPr>
        <w:t xml:space="preserve"> 1</w:t>
      </w:r>
      <w:r w:rsidR="00F44653" w:rsidRPr="002C5644">
        <w:rPr>
          <w:rFonts w:ascii="Angsana New" w:hAnsi="Angsana New"/>
          <w:sz w:val="30"/>
          <w:szCs w:val="30"/>
          <w:cs/>
        </w:rPr>
        <w:t xml:space="preserve"> มกราคม </w:t>
      </w:r>
      <w:r w:rsidR="00F44653" w:rsidRPr="002C5644">
        <w:rPr>
          <w:rFonts w:ascii="Angsana New" w:hAnsi="Angsana New"/>
          <w:sz w:val="30"/>
          <w:szCs w:val="30"/>
        </w:rPr>
        <w:t>2561</w:t>
      </w:r>
      <w:r w:rsidR="00F44653" w:rsidRPr="002C5644">
        <w:rPr>
          <w:rFonts w:ascii="Angsana New" w:hAnsi="Angsana New"/>
          <w:sz w:val="30"/>
          <w:szCs w:val="30"/>
          <w:cs/>
        </w:rPr>
        <w:t xml:space="preserve"> ถึงแม้ว่าความสัมพันธ์ของบริษัทกับบริษัทย่อยทางกฎหมายจะเกิดขึ้นภายหลังวันที่ </w:t>
      </w:r>
      <w:r w:rsidR="00F44653" w:rsidRPr="002C5644">
        <w:rPr>
          <w:rFonts w:ascii="Angsana New" w:hAnsi="Angsana New"/>
          <w:sz w:val="30"/>
          <w:szCs w:val="30"/>
        </w:rPr>
        <w:t>1</w:t>
      </w:r>
      <w:r w:rsidR="00F44653" w:rsidRPr="002C5644">
        <w:rPr>
          <w:rFonts w:ascii="Angsana New" w:hAnsi="Angsana New"/>
          <w:sz w:val="30"/>
          <w:szCs w:val="30"/>
          <w:cs/>
        </w:rPr>
        <w:t xml:space="preserve"> มกราคม </w:t>
      </w:r>
      <w:r w:rsidR="00F44653" w:rsidRPr="002C5644">
        <w:rPr>
          <w:rFonts w:ascii="Angsana New" w:hAnsi="Angsana New"/>
          <w:sz w:val="30"/>
          <w:szCs w:val="30"/>
        </w:rPr>
        <w:t>2561</w:t>
      </w:r>
      <w:r w:rsidR="00F44653" w:rsidRPr="002C5644">
        <w:rPr>
          <w:rFonts w:ascii="Angsana New" w:hAnsi="Angsana New"/>
          <w:sz w:val="30"/>
          <w:szCs w:val="30"/>
          <w:cs/>
        </w:rPr>
        <w:t xml:space="preserve"> บริษัทได้แสดง</w:t>
      </w:r>
      <w:r w:rsidR="00FC3D62">
        <w:rPr>
          <w:rFonts w:ascii="Angsana New" w:hAnsi="Angsana New" w:hint="cs"/>
          <w:sz w:val="30"/>
          <w:szCs w:val="30"/>
          <w:cs/>
        </w:rPr>
        <w:t>ผลกระทบการปรับปรุงใหม่ของ</w:t>
      </w:r>
      <w:r w:rsidR="00F44653" w:rsidRPr="002C5644">
        <w:rPr>
          <w:rFonts w:ascii="Angsana New" w:hAnsi="Angsana New"/>
          <w:sz w:val="30"/>
          <w:szCs w:val="30"/>
          <w:cs/>
        </w:rPr>
        <w:t>งบแสดงฐานะการเงินรวม ณ วันที่</w:t>
      </w:r>
      <w:r w:rsidR="00FC3D62">
        <w:rPr>
          <w:rFonts w:ascii="Angsana New" w:hAnsi="Angsana New" w:hint="cs"/>
          <w:sz w:val="30"/>
          <w:szCs w:val="30"/>
          <w:cs/>
        </w:rPr>
        <w:t xml:space="preserve"> </w:t>
      </w:r>
      <w:r w:rsidR="00FC3D62">
        <w:rPr>
          <w:rFonts w:ascii="Angsana New" w:hAnsi="Angsana New"/>
          <w:sz w:val="30"/>
          <w:szCs w:val="30"/>
        </w:rPr>
        <w:t xml:space="preserve">1 </w:t>
      </w:r>
      <w:r w:rsidR="00FC3D6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C3D62">
        <w:rPr>
          <w:rFonts w:ascii="Angsana New" w:hAnsi="Angsana New"/>
          <w:sz w:val="30"/>
          <w:szCs w:val="30"/>
        </w:rPr>
        <w:t xml:space="preserve">2561 </w:t>
      </w:r>
      <w:r w:rsidR="00FC3D62">
        <w:rPr>
          <w:rFonts w:ascii="Angsana New" w:hAnsi="Angsana New" w:hint="cs"/>
          <w:sz w:val="30"/>
          <w:szCs w:val="30"/>
          <w:cs/>
        </w:rPr>
        <w:t>และ</w:t>
      </w:r>
      <w:r w:rsidR="00F44653" w:rsidRPr="002C5644">
        <w:rPr>
          <w:rFonts w:ascii="Angsana New" w:hAnsi="Angsana New"/>
          <w:sz w:val="30"/>
          <w:szCs w:val="30"/>
          <w:cs/>
        </w:rPr>
        <w:t xml:space="preserve"> </w:t>
      </w:r>
      <w:r w:rsidR="00F44653" w:rsidRPr="002C5644">
        <w:rPr>
          <w:rFonts w:ascii="Angsana New" w:hAnsi="Angsana New"/>
          <w:sz w:val="30"/>
          <w:szCs w:val="30"/>
        </w:rPr>
        <w:t>31</w:t>
      </w:r>
      <w:r w:rsidR="00F44653" w:rsidRPr="002C5644">
        <w:rPr>
          <w:rFonts w:ascii="Angsana New" w:hAnsi="Angsana New"/>
          <w:sz w:val="30"/>
          <w:szCs w:val="30"/>
          <w:cs/>
        </w:rPr>
        <w:t xml:space="preserve"> ธันวาคม 25</w:t>
      </w:r>
      <w:r w:rsidR="00F44653" w:rsidRPr="002C5644">
        <w:rPr>
          <w:rFonts w:ascii="Angsana New" w:hAnsi="Angsana New"/>
          <w:sz w:val="30"/>
          <w:szCs w:val="30"/>
        </w:rPr>
        <w:t>61</w:t>
      </w:r>
      <w:r w:rsidR="00F44653" w:rsidRPr="002C5644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</w:t>
      </w:r>
      <w:r w:rsidR="00F44653">
        <w:rPr>
          <w:rFonts w:ascii="Angsana New" w:hAnsi="Angsana New"/>
          <w:sz w:val="30"/>
          <w:szCs w:val="30"/>
        </w:rPr>
        <w:t xml:space="preserve"> </w:t>
      </w:r>
      <w:r w:rsidR="00F44653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</w:t>
      </w:r>
      <w:r w:rsidR="00F44653" w:rsidRPr="002C5644">
        <w:rPr>
          <w:rFonts w:ascii="Angsana New" w:hAnsi="Angsana New"/>
          <w:sz w:val="30"/>
          <w:szCs w:val="30"/>
          <w:cs/>
        </w:rPr>
        <w:t>สำหรับ</w:t>
      </w:r>
      <w:r w:rsidR="00F44653" w:rsidRPr="002C5644">
        <w:rPr>
          <w:rFonts w:ascii="Angsana New" w:hAnsi="Angsana New" w:hint="cs"/>
          <w:sz w:val="30"/>
          <w:szCs w:val="30"/>
          <w:cs/>
        </w:rPr>
        <w:t>ปี</w:t>
      </w:r>
      <w:r w:rsidR="00F44653" w:rsidRPr="002C5644">
        <w:rPr>
          <w:rFonts w:ascii="Angsana New" w:hAnsi="Angsana New"/>
          <w:sz w:val="30"/>
          <w:szCs w:val="30"/>
          <w:cs/>
        </w:rPr>
        <w:t>สิ้นสุด</w:t>
      </w:r>
      <w:r w:rsidR="00F44653" w:rsidRPr="002C5644">
        <w:rPr>
          <w:rFonts w:ascii="Angsana New" w:hAnsi="Angsana New" w:hint="cs"/>
          <w:sz w:val="30"/>
          <w:szCs w:val="30"/>
          <w:cs/>
        </w:rPr>
        <w:t xml:space="preserve"> </w:t>
      </w:r>
      <w:r w:rsidR="00F44653" w:rsidRPr="002C5644">
        <w:rPr>
          <w:rFonts w:ascii="Angsana New" w:hAnsi="Angsana New"/>
          <w:sz w:val="30"/>
          <w:szCs w:val="30"/>
        </w:rPr>
        <w:t>31</w:t>
      </w:r>
      <w:r w:rsidR="00F44653" w:rsidRPr="002C564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44653" w:rsidRPr="002C5644">
        <w:rPr>
          <w:rFonts w:ascii="Angsana New" w:hAnsi="Angsana New"/>
          <w:sz w:val="30"/>
          <w:szCs w:val="30"/>
        </w:rPr>
        <w:t xml:space="preserve">2561 </w:t>
      </w:r>
      <w:r w:rsidR="00F44653" w:rsidRPr="002C5644">
        <w:rPr>
          <w:rFonts w:ascii="Angsana New" w:hAnsi="Angsana New" w:hint="cs"/>
          <w:sz w:val="30"/>
          <w:szCs w:val="30"/>
          <w:cs/>
        </w:rPr>
        <w:t>เพื่อเป็นข้อมูลให้แก่ผู้ใช้งบการเงินสามารถใช้ในการเปรียบเทียบได้</w:t>
      </w:r>
    </w:p>
    <w:p w14:paraId="234CCA82" w14:textId="77777777" w:rsidR="00F44653" w:rsidRPr="002C5644" w:rsidRDefault="00F44653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F0300A" w14:textId="6DBB4DC4" w:rsidR="00542594" w:rsidRPr="00684D97" w:rsidRDefault="00542594" w:rsidP="00684D97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84D9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การซื้อส่วนได้เสียในบริษัทร่วมซึ่งอำนาจควบคุมเปลี่ยนแปลง</w:t>
      </w:r>
    </w:p>
    <w:p w14:paraId="216FAE5A" w14:textId="77777777" w:rsidR="00542594" w:rsidRPr="00684D97" w:rsidRDefault="00542594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806772" w14:textId="1FEBA309" w:rsidR="00542594" w:rsidRDefault="00542594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C5644">
        <w:rPr>
          <w:rFonts w:ascii="Angsana New" w:hAnsi="Angsana New"/>
          <w:sz w:val="30"/>
          <w:szCs w:val="30"/>
        </w:rPr>
        <w:t xml:space="preserve">15 </w:t>
      </w:r>
      <w:r w:rsidRPr="002C5644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2C5644">
        <w:rPr>
          <w:rFonts w:ascii="Angsana New" w:hAnsi="Angsana New"/>
          <w:sz w:val="30"/>
          <w:szCs w:val="30"/>
        </w:rPr>
        <w:t>2562</w:t>
      </w:r>
      <w:r w:rsidRPr="002C5644">
        <w:rPr>
          <w:rFonts w:ascii="Angsana New" w:hAnsi="Angsana New" w:hint="cs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บริษัท แอสเสท เวิรด์ รีเทล จำกัด</w:t>
      </w:r>
      <w:r w:rsidRPr="002C5644">
        <w:rPr>
          <w:rFonts w:ascii="Angsana New" w:hAnsi="Angsana New" w:hint="cs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Pr="002C5644">
        <w:rPr>
          <w:rFonts w:ascii="Angsana New" w:hAnsi="Angsana New" w:hint="cs"/>
          <w:sz w:val="30"/>
          <w:szCs w:val="30"/>
          <w:cs/>
        </w:rPr>
        <w:t>ทางตรง</w:t>
      </w:r>
      <w:r w:rsidRPr="002C5644">
        <w:rPr>
          <w:rFonts w:ascii="Angsana New" w:hAnsi="Angsana New"/>
          <w:sz w:val="30"/>
          <w:szCs w:val="30"/>
          <w:cs/>
        </w:rPr>
        <w:t>ของบริษัทได้ซื้อส่วนได้เสียใน</w:t>
      </w:r>
      <w:r w:rsidRPr="002C5644">
        <w:rPr>
          <w:rFonts w:ascii="Angsana New" w:hAnsi="Angsana New" w:hint="cs"/>
          <w:sz w:val="30"/>
          <w:szCs w:val="30"/>
          <w:cs/>
        </w:rPr>
        <w:t>บริษัท</w:t>
      </w:r>
      <w:r w:rsidRPr="002C5644">
        <w:rPr>
          <w:rFonts w:ascii="Angsana New" w:hAnsi="Angsana New"/>
          <w:sz w:val="30"/>
          <w:szCs w:val="30"/>
          <w:cs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>วรรณเจริญกิจ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>จำกั</w:t>
      </w:r>
      <w:r w:rsidR="00FC3D62">
        <w:rPr>
          <w:rFonts w:ascii="Angsana New" w:hAnsi="Angsana New" w:hint="cs"/>
          <w:sz w:val="30"/>
          <w:szCs w:val="30"/>
          <w:cs/>
        </w:rPr>
        <w:t xml:space="preserve">ด </w:t>
      </w:r>
      <w:r w:rsidRPr="002C5644">
        <w:rPr>
          <w:rFonts w:ascii="Angsana New" w:hAnsi="Angsana New"/>
          <w:sz w:val="30"/>
          <w:szCs w:val="30"/>
          <w:cs/>
        </w:rPr>
        <w:t>ซึ่งเป็นบริษัท</w:t>
      </w:r>
      <w:r w:rsidRPr="002C5644">
        <w:rPr>
          <w:rFonts w:ascii="Angsana New" w:hAnsi="Angsana New" w:hint="cs"/>
          <w:sz w:val="30"/>
          <w:szCs w:val="30"/>
          <w:cs/>
        </w:rPr>
        <w:t>ร่วม</w:t>
      </w:r>
      <w:r w:rsidRPr="002C5644">
        <w:rPr>
          <w:rFonts w:ascii="Angsana New" w:hAnsi="Angsana New"/>
          <w:sz w:val="30"/>
          <w:szCs w:val="30"/>
          <w:cs/>
        </w:rPr>
        <w:t>ของบริษัท</w:t>
      </w:r>
      <w:r w:rsidRPr="002C5644">
        <w:rPr>
          <w:rFonts w:ascii="Angsana New" w:hAnsi="Angsana New" w:hint="cs"/>
          <w:sz w:val="30"/>
          <w:szCs w:val="30"/>
          <w:cs/>
        </w:rPr>
        <w:t>จาก</w:t>
      </w:r>
      <w:r w:rsidRPr="002C5644">
        <w:rPr>
          <w:rFonts w:ascii="Angsana New" w:hAnsi="Angsana New"/>
          <w:sz w:val="30"/>
          <w:szCs w:val="30"/>
          <w:cs/>
        </w:rPr>
        <w:t>กิจการภายใต้การควบคุมเดียวกันเพิ่มเติมร้อยละ</w:t>
      </w:r>
      <w:r w:rsidRPr="002C5644">
        <w:rPr>
          <w:rFonts w:ascii="Angsana New" w:hAnsi="Angsana New" w:hint="cs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</w:rPr>
        <w:t>75.0</w:t>
      </w:r>
      <w:r w:rsidRPr="002C5644">
        <w:rPr>
          <w:rFonts w:ascii="Angsana New" w:hAnsi="Angsana New" w:hint="cs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เป็น</w:t>
      </w:r>
      <w:r w:rsidRPr="002C5644">
        <w:rPr>
          <w:rFonts w:ascii="Angsana New" w:hAnsi="Angsana New" w:hint="cs"/>
          <w:sz w:val="30"/>
          <w:szCs w:val="30"/>
          <w:cs/>
        </w:rPr>
        <w:t>เ</w:t>
      </w:r>
      <w:r w:rsidRPr="002C5644">
        <w:rPr>
          <w:rFonts w:ascii="Angsana New" w:hAnsi="Angsana New"/>
          <w:sz w:val="30"/>
          <w:szCs w:val="30"/>
          <w:cs/>
        </w:rPr>
        <w:t xml:space="preserve">งินสดจำนวน </w:t>
      </w:r>
      <w:r w:rsidRPr="002C5644">
        <w:rPr>
          <w:rFonts w:ascii="Angsana New" w:hAnsi="Angsana New"/>
          <w:sz w:val="30"/>
          <w:szCs w:val="30"/>
        </w:rPr>
        <w:t xml:space="preserve">6.26 </w:t>
      </w:r>
      <w:r w:rsidRPr="002C5644">
        <w:rPr>
          <w:rFonts w:ascii="Angsana New" w:hAnsi="Angsana New"/>
          <w:sz w:val="30"/>
          <w:szCs w:val="30"/>
          <w:cs/>
        </w:rPr>
        <w:t>ล้านบาท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 xml:space="preserve">ทำให้สัดส่วนความเป็นเจ้าของเพิ่มขึ้นจากร้อยละ </w:t>
      </w:r>
      <w:r w:rsidRPr="002C5644">
        <w:rPr>
          <w:rFonts w:ascii="Angsana New" w:hAnsi="Angsana New"/>
          <w:sz w:val="30"/>
          <w:szCs w:val="30"/>
        </w:rPr>
        <w:t>2</w:t>
      </w:r>
      <w:r w:rsidR="00684D97">
        <w:rPr>
          <w:rFonts w:ascii="Angsana New" w:hAnsi="Angsana New"/>
          <w:sz w:val="30"/>
          <w:szCs w:val="30"/>
        </w:rPr>
        <w:t>5</w:t>
      </w:r>
      <w:r w:rsidR="00D950B8">
        <w:rPr>
          <w:rFonts w:ascii="Angsana New" w:hAnsi="Angsana New"/>
          <w:sz w:val="30"/>
          <w:szCs w:val="30"/>
        </w:rPr>
        <w:t>.0</w:t>
      </w:r>
      <w:r w:rsidRPr="002C5644">
        <w:rPr>
          <w:rFonts w:ascii="Angsana New" w:hAnsi="Angsana New" w:hint="cs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="00684D97">
        <w:rPr>
          <w:rFonts w:ascii="Angsana New" w:hAnsi="Angsana New"/>
          <w:sz w:val="30"/>
          <w:szCs w:val="30"/>
        </w:rPr>
        <w:t>100</w:t>
      </w:r>
      <w:r w:rsidR="00D950B8">
        <w:rPr>
          <w:rFonts w:ascii="Angsana New" w:hAnsi="Angsana New"/>
          <w:sz w:val="30"/>
          <w:szCs w:val="30"/>
        </w:rPr>
        <w:t>.0</w:t>
      </w:r>
      <w:r w:rsidR="000450F5">
        <w:rPr>
          <w:rFonts w:ascii="Angsana New" w:hAnsi="Angsana New" w:hint="cs"/>
          <w:sz w:val="30"/>
          <w:szCs w:val="30"/>
          <w:cs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>บริษัท</w:t>
      </w:r>
      <w:r w:rsidRPr="002C5644">
        <w:rPr>
          <w:rFonts w:ascii="Angsana New" w:hAnsi="Angsana New"/>
          <w:sz w:val="30"/>
          <w:szCs w:val="30"/>
          <w:cs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>วรรณเจริญกิจ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>จำกัด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="002A6F25" w:rsidRPr="002A6F25">
        <w:rPr>
          <w:rFonts w:ascii="Angsana New" w:hAnsi="Angsana New" w:hint="cs"/>
          <w:sz w:val="30"/>
          <w:szCs w:val="30"/>
          <w:cs/>
        </w:rPr>
        <w:t>ถือเป็นบริษัทย่อยทางอ้อมของบริษัท</w:t>
      </w:r>
    </w:p>
    <w:p w14:paraId="3A1B634D" w14:textId="59526C7D" w:rsidR="006235E3" w:rsidRDefault="006235E3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18CAE1" w14:textId="342C00EA" w:rsidR="00B350D1" w:rsidRDefault="00B350D1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2BEF6C" w14:textId="0B8CB09E" w:rsidR="00B350D1" w:rsidRDefault="00B350D1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F606196" w14:textId="77777777" w:rsidR="00B350D1" w:rsidRPr="00684D97" w:rsidRDefault="00B350D1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94498F" w14:textId="77777777" w:rsidR="00542594" w:rsidRPr="002C5644" w:rsidRDefault="00542594" w:rsidP="00684D97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C5644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การซื้อบริษัทย่อย</w:t>
      </w:r>
    </w:p>
    <w:p w14:paraId="4AD6EDE8" w14:textId="77777777" w:rsidR="00542594" w:rsidRPr="00684D97" w:rsidRDefault="00542594" w:rsidP="00684D97">
      <w:pPr>
        <w:pStyle w:val="BodyText"/>
        <w:spacing w:after="0" w:line="240" w:lineRule="auto"/>
        <w:ind w:right="27"/>
        <w:jc w:val="thaiDistribute"/>
        <w:rPr>
          <w:rFonts w:ascii="Angsana New" w:hAnsi="Angsana New"/>
          <w:sz w:val="30"/>
          <w:szCs w:val="30"/>
        </w:rPr>
      </w:pPr>
    </w:p>
    <w:p w14:paraId="41F26A68" w14:textId="1F8C7636" w:rsidR="00C4230C" w:rsidRDefault="00C4230C" w:rsidP="00684D97">
      <w:pPr>
        <w:spacing w:line="240" w:lineRule="auto"/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  <w:r w:rsidRPr="002C564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C5644">
        <w:rPr>
          <w:rFonts w:ascii="Angsana New" w:hAnsi="Angsana New"/>
          <w:sz w:val="30"/>
          <w:szCs w:val="30"/>
        </w:rPr>
        <w:t xml:space="preserve">15 </w:t>
      </w:r>
      <w:r w:rsidRPr="002C5644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2C5644">
        <w:rPr>
          <w:rFonts w:ascii="Angsana New" w:hAnsi="Angsana New"/>
          <w:sz w:val="30"/>
          <w:szCs w:val="30"/>
        </w:rPr>
        <w:t xml:space="preserve">2562 </w:t>
      </w:r>
      <w:r w:rsidRPr="002C5644">
        <w:rPr>
          <w:rFonts w:ascii="Angsana New" w:hAnsi="Angsana New" w:hint="cs"/>
          <w:sz w:val="30"/>
          <w:szCs w:val="30"/>
          <w:cs/>
        </w:rPr>
        <w:t>บริษัท และ บริษัท แอสเสท เวิรด์ รีเทล จำกัด ซึ่งเป็นบริษัทย่อยทางตรงของบริษัทได้ซื้อส่วนได้เสียใน บริษัท แอสเสท เวิรด์ เทรดดิ้ง จำกัด ซึ่งเป็น</w:t>
      </w:r>
      <w:r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2C5644"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 w:rsidRPr="002C564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ในสัดส่วนร้อยละ 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25.0 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และ 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75.0 </w:t>
      </w:r>
      <w:r w:rsidRPr="002C5644">
        <w:rPr>
          <w:rFonts w:ascii="Angsana New" w:hAnsi="Angsana New"/>
          <w:sz w:val="30"/>
          <w:szCs w:val="30"/>
          <w:cs/>
        </w:rPr>
        <w:t xml:space="preserve">ของทุนที่ออกและชำระแล้วเป็นจำนวนเงิน </w:t>
      </w:r>
      <w:r w:rsidRPr="002C5644">
        <w:rPr>
          <w:rFonts w:ascii="Angsana New" w:hAnsi="Angsana New"/>
          <w:sz w:val="30"/>
          <w:szCs w:val="30"/>
        </w:rPr>
        <w:t xml:space="preserve">25,000 </w:t>
      </w:r>
      <w:r w:rsidRPr="002C5644">
        <w:rPr>
          <w:rFonts w:ascii="Angsana New" w:hAnsi="Angsana New" w:hint="cs"/>
          <w:sz w:val="30"/>
          <w:szCs w:val="30"/>
          <w:cs/>
        </w:rPr>
        <w:t xml:space="preserve">บาท และ </w:t>
      </w:r>
      <w:r w:rsidRPr="002C5644">
        <w:rPr>
          <w:rFonts w:ascii="Angsana New" w:hAnsi="Angsana New"/>
          <w:sz w:val="30"/>
          <w:szCs w:val="30"/>
        </w:rPr>
        <w:t xml:space="preserve">75,000 </w:t>
      </w:r>
      <w:r w:rsidRPr="002C5644">
        <w:rPr>
          <w:rFonts w:ascii="Angsana New" w:hAnsi="Angsana New" w:hint="cs"/>
          <w:sz w:val="30"/>
          <w:szCs w:val="30"/>
          <w:cs/>
        </w:rPr>
        <w:t xml:space="preserve">บาท ตามลำดับ </w:t>
      </w:r>
      <w:r w:rsidRPr="002C5644">
        <w:rPr>
          <w:rFonts w:ascii="Angsana New" w:hAnsi="Angsana New"/>
          <w:snapToGrid w:val="0"/>
          <w:sz w:val="30"/>
          <w:szCs w:val="30"/>
          <w:cs/>
          <w:lang w:eastAsia="th-TH"/>
        </w:rPr>
        <w:t>ทำให้กลุ่มบริษัทมี</w:t>
      </w:r>
      <w:r w:rsidRPr="002C5644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สัดส่วนการถือหุ้นร้อยละ 100</w:t>
      </w:r>
      <w:r w:rsidRPr="002C5644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.0</w:t>
      </w:r>
      <w:r w:rsidRPr="002C5644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ในบริษัท แอสเสท เวิรด์ เทรดดิ้ง จำกัด </w:t>
      </w:r>
      <w:r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และถือเป็นบริษัทย่อยทางอ้อมของบริษัท </w:t>
      </w:r>
    </w:p>
    <w:p w14:paraId="6A9FAA5D" w14:textId="77777777" w:rsidR="00B350D1" w:rsidRPr="002C5644" w:rsidRDefault="00B350D1" w:rsidP="00684D9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99C9E3" w14:textId="2B6C8001" w:rsidR="00B67CBE" w:rsidRDefault="00542594" w:rsidP="00684D97">
      <w:pPr>
        <w:pStyle w:val="BodyText"/>
        <w:spacing w:after="0" w:line="23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รายละเอียดของการซื้อบริษัทย่อยมีดังต่อไปนี้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270"/>
        <w:gridCol w:w="1350"/>
        <w:gridCol w:w="270"/>
        <w:gridCol w:w="1170"/>
        <w:gridCol w:w="270"/>
        <w:gridCol w:w="990"/>
        <w:gridCol w:w="270"/>
        <w:gridCol w:w="990"/>
        <w:gridCol w:w="270"/>
        <w:gridCol w:w="1260"/>
      </w:tblGrid>
      <w:tr w:rsidR="00542594" w:rsidRPr="002C5644" w14:paraId="66C63D42" w14:textId="77777777" w:rsidTr="006B0D41">
        <w:trPr>
          <w:trHeight w:val="20"/>
          <w:tblHeader/>
        </w:trPr>
        <w:tc>
          <w:tcPr>
            <w:tcW w:w="2520" w:type="dxa"/>
          </w:tcPr>
          <w:p w14:paraId="607768A8" w14:textId="37F77C03" w:rsidR="00542594" w:rsidRPr="002C5644" w:rsidRDefault="00B67CBE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11" w:name="_Hlk187367"/>
            <w:r w:rsidRPr="002C5644">
              <w:br w:type="page"/>
            </w:r>
          </w:p>
          <w:p w14:paraId="5FF6EC3E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ED1DFFD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48AC21A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70" w:type="dxa"/>
          </w:tcPr>
          <w:p w14:paraId="0A454D72" w14:textId="77777777" w:rsidR="00542594" w:rsidRPr="002C5644" w:rsidRDefault="00542594" w:rsidP="00684D97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B8B468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BEDB0C8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8A3A892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986C08D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วันที่ซื้อ</w:t>
            </w:r>
          </w:p>
        </w:tc>
        <w:tc>
          <w:tcPr>
            <w:tcW w:w="270" w:type="dxa"/>
          </w:tcPr>
          <w:p w14:paraId="4195E76B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DBDA00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346FB94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52E44D8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สัดส่วน</w:t>
            </w:r>
          </w:p>
          <w:p w14:paraId="2B13D169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การซื้อหุ้นทุน</w:t>
            </w:r>
          </w:p>
        </w:tc>
        <w:tc>
          <w:tcPr>
            <w:tcW w:w="270" w:type="dxa"/>
          </w:tcPr>
          <w:p w14:paraId="325572CD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21EB28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747185A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D7DFEBA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</w:t>
            </w:r>
          </w:p>
          <w:p w14:paraId="05A1EABC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ที่โอนให้</w:t>
            </w:r>
          </w:p>
        </w:tc>
        <w:tc>
          <w:tcPr>
            <w:tcW w:w="270" w:type="dxa"/>
          </w:tcPr>
          <w:p w14:paraId="2FB6D483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403717F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มูลค่าตามบัญชีของหนี้สิน</w:t>
            </w:r>
          </w:p>
          <w:p w14:paraId="6325C8B0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3B90E094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046309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ส่วนขาด</w:t>
            </w:r>
          </w:p>
          <w:p w14:paraId="03581EE0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จากการ</w:t>
            </w:r>
          </w:p>
          <w:p w14:paraId="66A5193E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ปรับโครงสร้างทางธุรกิจ</w:t>
            </w:r>
          </w:p>
        </w:tc>
      </w:tr>
      <w:tr w:rsidR="00542594" w:rsidRPr="002C5644" w14:paraId="784EFD66" w14:textId="77777777" w:rsidTr="006B0D41">
        <w:trPr>
          <w:trHeight w:val="20"/>
          <w:tblHeader/>
        </w:trPr>
        <w:tc>
          <w:tcPr>
            <w:tcW w:w="2520" w:type="dxa"/>
            <w:shd w:val="clear" w:color="auto" w:fill="auto"/>
          </w:tcPr>
          <w:p w14:paraId="5E28EFBB" w14:textId="77777777" w:rsidR="00542594" w:rsidRPr="002C5644" w:rsidRDefault="00542594" w:rsidP="00684D97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81C235" w14:textId="77777777" w:rsidR="00542594" w:rsidRPr="002C5644" w:rsidRDefault="00542594" w:rsidP="00684D97">
            <w:pPr>
              <w:spacing w:line="23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4044CF7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094DD0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3FAF33C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D523A5C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5"/>
          </w:tcPr>
          <w:p w14:paraId="4695B509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2594" w:rsidRPr="002C5644" w14:paraId="3ED27B3C" w14:textId="77777777" w:rsidTr="006B0D41">
        <w:trPr>
          <w:trHeight w:val="20"/>
        </w:trPr>
        <w:tc>
          <w:tcPr>
            <w:tcW w:w="2520" w:type="dxa"/>
          </w:tcPr>
          <w:p w14:paraId="095C17D0" w14:textId="77777777" w:rsidR="00542594" w:rsidRPr="002C5644" w:rsidRDefault="00542594" w:rsidP="00684D97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70" w:type="dxa"/>
          </w:tcPr>
          <w:p w14:paraId="2D0A2D74" w14:textId="77777777" w:rsidR="00542594" w:rsidRPr="002C5644" w:rsidRDefault="00542594" w:rsidP="00684D97">
            <w:pPr>
              <w:spacing w:line="23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A7E7907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F60318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8E18BCE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BD40BD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A6989DE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DB097A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70762AB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60E954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DE3FFA0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42594" w:rsidRPr="002C5644" w14:paraId="3ED119A2" w14:textId="77777777" w:rsidTr="006B0D41">
        <w:trPr>
          <w:trHeight w:val="20"/>
        </w:trPr>
        <w:tc>
          <w:tcPr>
            <w:tcW w:w="2520" w:type="dxa"/>
          </w:tcPr>
          <w:p w14:paraId="2BCE8C08" w14:textId="77777777" w:rsidR="00542594" w:rsidRPr="002C5644" w:rsidRDefault="00542594" w:rsidP="00684D97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บริษัท วรรณเจริญกิจ จำกัด</w:t>
            </w:r>
          </w:p>
          <w:p w14:paraId="2DDEE394" w14:textId="77777777" w:rsidR="00542594" w:rsidRPr="002C5644" w:rsidRDefault="00542594" w:rsidP="00684D97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CD61FB" w14:textId="77777777" w:rsidR="00542594" w:rsidRPr="002C5644" w:rsidRDefault="00542594" w:rsidP="00684D97">
            <w:pPr>
              <w:spacing w:line="23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434C363" w14:textId="77777777" w:rsidR="00542594" w:rsidRPr="002C5644" w:rsidRDefault="00542594" w:rsidP="00684D97">
            <w:pPr>
              <w:tabs>
                <w:tab w:val="clear" w:pos="227"/>
                <w:tab w:val="clear" w:pos="907"/>
                <w:tab w:val="left" w:pos="522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2C56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7386157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8FB1F2B" w14:textId="77777777" w:rsidR="00542594" w:rsidRPr="002C5644" w:rsidRDefault="00542594" w:rsidP="00684D97">
            <w:pPr>
              <w:spacing w:line="23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100.00</w:t>
            </w:r>
          </w:p>
          <w:p w14:paraId="34E7A949" w14:textId="77777777" w:rsidR="00542594" w:rsidRPr="002C5644" w:rsidRDefault="00542594" w:rsidP="00684D97">
            <w:pPr>
              <w:spacing w:line="23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56283E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2529A62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6,263</w:t>
            </w:r>
          </w:p>
        </w:tc>
        <w:tc>
          <w:tcPr>
            <w:tcW w:w="270" w:type="dxa"/>
          </w:tcPr>
          <w:p w14:paraId="55F95C7F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A5E4522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(9,919)</w:t>
            </w:r>
          </w:p>
        </w:tc>
        <w:tc>
          <w:tcPr>
            <w:tcW w:w="270" w:type="dxa"/>
          </w:tcPr>
          <w:p w14:paraId="6D8F10C0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4828911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(16,182)</w:t>
            </w:r>
          </w:p>
        </w:tc>
      </w:tr>
      <w:tr w:rsidR="00542594" w:rsidRPr="002C5644" w14:paraId="64DEA967" w14:textId="77777777" w:rsidTr="006B0D41">
        <w:trPr>
          <w:trHeight w:val="20"/>
        </w:trPr>
        <w:tc>
          <w:tcPr>
            <w:tcW w:w="2520" w:type="dxa"/>
          </w:tcPr>
          <w:p w14:paraId="76D12820" w14:textId="77777777" w:rsidR="00542594" w:rsidRPr="002C5644" w:rsidRDefault="00542594" w:rsidP="00684D97">
            <w:pPr>
              <w:spacing w:line="23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แอสเสท เวิรด์ </w:t>
            </w:r>
            <w:r w:rsidRPr="002C5644">
              <w:rPr>
                <w:rFonts w:ascii="Angsana New" w:hAnsi="Angsana New"/>
                <w:sz w:val="30"/>
                <w:szCs w:val="30"/>
              </w:rPr>
              <w:br/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เทรดดิ้ง จำกัด</w:t>
            </w:r>
          </w:p>
        </w:tc>
        <w:tc>
          <w:tcPr>
            <w:tcW w:w="270" w:type="dxa"/>
          </w:tcPr>
          <w:p w14:paraId="50FD5061" w14:textId="77777777" w:rsidR="00542594" w:rsidRPr="002C5644" w:rsidRDefault="00542594" w:rsidP="00684D97">
            <w:pPr>
              <w:spacing w:line="23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10183B7" w14:textId="77777777" w:rsidR="00542594" w:rsidRPr="002C5644" w:rsidRDefault="00542594" w:rsidP="00684D97">
            <w:pPr>
              <w:tabs>
                <w:tab w:val="clear" w:pos="227"/>
                <w:tab w:val="clear" w:pos="907"/>
                <w:tab w:val="left" w:pos="522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2C56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226BB3A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2E97F4E" w14:textId="77777777" w:rsidR="00542594" w:rsidRPr="002C5644" w:rsidRDefault="00542594" w:rsidP="00684D97">
            <w:pPr>
              <w:spacing w:line="23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100.00</w:t>
            </w:r>
          </w:p>
          <w:p w14:paraId="42C5A801" w14:textId="77777777" w:rsidR="00542594" w:rsidRPr="002C5644" w:rsidRDefault="00542594" w:rsidP="00684D97">
            <w:pPr>
              <w:spacing w:line="23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CB11F2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07C33C1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07DA277E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729BEF9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(11,346)</w:t>
            </w:r>
          </w:p>
        </w:tc>
        <w:tc>
          <w:tcPr>
            <w:tcW w:w="270" w:type="dxa"/>
          </w:tcPr>
          <w:p w14:paraId="77904B1E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59EB6FB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(11,446)</w:t>
            </w:r>
          </w:p>
        </w:tc>
      </w:tr>
      <w:tr w:rsidR="00542594" w:rsidRPr="002C5644" w14:paraId="31E5126E" w14:textId="77777777" w:rsidTr="006B0D41">
        <w:trPr>
          <w:trHeight w:val="20"/>
        </w:trPr>
        <w:tc>
          <w:tcPr>
            <w:tcW w:w="2520" w:type="dxa"/>
          </w:tcPr>
          <w:p w14:paraId="4D15B5C0" w14:textId="77777777" w:rsidR="00542594" w:rsidRPr="002C5644" w:rsidRDefault="00542594" w:rsidP="00684D97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4EA5EB7" w14:textId="77777777" w:rsidR="00542594" w:rsidRPr="002C5644" w:rsidRDefault="00542594" w:rsidP="00684D97">
            <w:pPr>
              <w:spacing w:line="23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E4075C3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F2872A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38417A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34E2C1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EBBC4A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6,363</w:t>
            </w:r>
          </w:p>
        </w:tc>
        <w:tc>
          <w:tcPr>
            <w:tcW w:w="270" w:type="dxa"/>
          </w:tcPr>
          <w:p w14:paraId="62A322DF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77DA380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(21,265)</w:t>
            </w:r>
          </w:p>
        </w:tc>
        <w:tc>
          <w:tcPr>
            <w:tcW w:w="270" w:type="dxa"/>
          </w:tcPr>
          <w:p w14:paraId="19F61ADA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70DD43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(27,628)</w:t>
            </w:r>
          </w:p>
        </w:tc>
      </w:tr>
      <w:bookmarkEnd w:id="11"/>
    </w:tbl>
    <w:p w14:paraId="20395DC4" w14:textId="77777777" w:rsidR="00C4230C" w:rsidRPr="00684D97" w:rsidRDefault="00C4230C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405107" w14:textId="414F749C" w:rsidR="00542594" w:rsidRDefault="00542594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t xml:space="preserve">ณ วันซื้อธุรกิจ ส่วนต่างระหว่างเงินสดจ่ายซื้อและมูลค่าของหนี้สินสุทธิที่รับรู้ด้วยมูลค่าทางบัญชีจำนวน </w:t>
      </w:r>
      <w:r w:rsidRPr="002C5644">
        <w:rPr>
          <w:rFonts w:ascii="Angsana New" w:hAnsi="Angsana New"/>
          <w:sz w:val="30"/>
          <w:szCs w:val="30"/>
        </w:rPr>
        <w:br/>
        <w:t xml:space="preserve">27.63 </w:t>
      </w:r>
      <w:r w:rsidRPr="002C5644">
        <w:rPr>
          <w:rFonts w:ascii="Angsana New" w:hAnsi="Angsana New" w:hint="cs"/>
          <w:sz w:val="30"/>
          <w:szCs w:val="30"/>
          <w:cs/>
        </w:rPr>
        <w:t xml:space="preserve">ล้านบาท ถูกบันทึกเป็น </w:t>
      </w:r>
      <w:r w:rsidRPr="002C5644">
        <w:rPr>
          <w:rFonts w:ascii="Angsana New" w:hAnsi="Angsana New"/>
          <w:sz w:val="30"/>
          <w:szCs w:val="30"/>
        </w:rPr>
        <w:t>“</w:t>
      </w:r>
      <w:r w:rsidRPr="002C5644">
        <w:rPr>
          <w:rFonts w:ascii="Angsana New" w:hAnsi="Angsana New" w:hint="cs"/>
          <w:sz w:val="30"/>
          <w:szCs w:val="30"/>
          <w:cs/>
        </w:rPr>
        <w:t>ผลต่างจากการรวมธุรกิจภายใต้การควบคุมเดียวกัน</w:t>
      </w:r>
      <w:r w:rsidRPr="002C5644">
        <w:rPr>
          <w:rFonts w:ascii="Angsana New" w:hAnsi="Angsana New"/>
          <w:sz w:val="30"/>
          <w:szCs w:val="30"/>
        </w:rPr>
        <w:t xml:space="preserve">” </w:t>
      </w:r>
      <w:r w:rsidRPr="002C5644">
        <w:rPr>
          <w:rFonts w:ascii="Angsana New" w:hAnsi="Angsana New" w:hint="cs"/>
          <w:sz w:val="30"/>
          <w:szCs w:val="30"/>
          <w:cs/>
        </w:rPr>
        <w:t>ซึ่งถูกรับรู้ในงบแสดงการเปลี่ยนแปลงส่วนของผู้ถือหุ้นรวม โดยแสดงแยกเป็นองค์ประกอบหนึ่งในส่วนของผู้ถือหุ้น</w:t>
      </w:r>
    </w:p>
    <w:p w14:paraId="3C6D4C99" w14:textId="0A57AD32" w:rsidR="007B2464" w:rsidRDefault="007B2464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09C10DB" w14:textId="5E3F9C84" w:rsidR="00B350D1" w:rsidRDefault="00B350D1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9645090" w14:textId="287391A2" w:rsidR="00B350D1" w:rsidRDefault="00B350D1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4A6CE36" w14:textId="3E41F011" w:rsidR="00B350D1" w:rsidRDefault="00B350D1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2A39F29" w14:textId="5A1D9959" w:rsidR="00B350D1" w:rsidRDefault="00B350D1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C90C0AE" w14:textId="183C996C" w:rsidR="00B350D1" w:rsidRDefault="00B350D1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7D67F47" w14:textId="2ADDA5BB" w:rsidR="00B350D1" w:rsidRDefault="00B350D1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42BAFBB" w14:textId="6B0166A2" w:rsidR="00B350D1" w:rsidRDefault="00B350D1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FCB3C8E" w14:textId="22DED60D" w:rsidR="00B350D1" w:rsidRDefault="00B350D1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9C6689E" w14:textId="2BA86292" w:rsidR="00B350D1" w:rsidRDefault="00B350D1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5DA4777" w14:textId="51F4848F" w:rsidR="00B350D1" w:rsidRDefault="00B350D1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C8E442F" w14:textId="68DA7791" w:rsidR="00B350D1" w:rsidRDefault="00B350D1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029F43B" w14:textId="77777777" w:rsidR="00B350D1" w:rsidRPr="00684D97" w:rsidRDefault="00B350D1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85D42FE" w14:textId="77777777" w:rsidR="00542594" w:rsidRPr="002C5644" w:rsidRDefault="00542594" w:rsidP="00684D97">
      <w:pPr>
        <w:pStyle w:val="BodyText"/>
        <w:spacing w:line="230" w:lineRule="auto"/>
        <w:ind w:left="540" w:right="-27"/>
        <w:contextualSpacing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2C5644">
        <w:rPr>
          <w:rFonts w:ascii="Angsana New" w:hAnsi="Angsana New" w:hint="cs"/>
          <w:spacing w:val="-6"/>
          <w:sz w:val="30"/>
          <w:szCs w:val="30"/>
          <w:cs/>
        </w:rPr>
        <w:lastRenderedPageBreak/>
        <w:t>ข้อมูลของมูลค่าตามบัญชีของสินทรัพย์ที่ได้มาและหนี้สินที่รับมาแต่ละประเภทที่สำคัญของบริษัทย่อยทางอ้อม มีดังนี้</w:t>
      </w:r>
    </w:p>
    <w:p w14:paraId="3CDFDA99" w14:textId="77777777" w:rsidR="00542594" w:rsidRPr="00C4230C" w:rsidRDefault="00542594" w:rsidP="00684D97">
      <w:pPr>
        <w:pStyle w:val="BodyText"/>
        <w:tabs>
          <w:tab w:val="clear" w:pos="454"/>
          <w:tab w:val="clear" w:pos="907"/>
          <w:tab w:val="left" w:pos="1440"/>
        </w:tabs>
        <w:spacing w:after="0" w:line="230" w:lineRule="auto"/>
        <w:ind w:left="900" w:right="27"/>
        <w:jc w:val="thaiDistribute"/>
        <w:rPr>
          <w:rFonts w:ascii="Angsana New" w:hAnsi="Angsana New"/>
          <w:sz w:val="16"/>
          <w:szCs w:val="16"/>
        </w:rPr>
      </w:pPr>
    </w:p>
    <w:tbl>
      <w:tblPr>
        <w:tblW w:w="90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56"/>
        <w:gridCol w:w="306"/>
        <w:gridCol w:w="289"/>
        <w:gridCol w:w="39"/>
        <w:gridCol w:w="1542"/>
        <w:gridCol w:w="39"/>
        <w:gridCol w:w="277"/>
        <w:gridCol w:w="39"/>
        <w:gridCol w:w="1436"/>
        <w:gridCol w:w="39"/>
        <w:gridCol w:w="277"/>
        <w:gridCol w:w="39"/>
        <w:gridCol w:w="1265"/>
      </w:tblGrid>
      <w:tr w:rsidR="00542594" w:rsidRPr="002C5644" w14:paraId="20A1F3D1" w14:textId="77777777" w:rsidTr="006B0D41">
        <w:trPr>
          <w:trHeight w:val="20"/>
          <w:tblHeader/>
        </w:trPr>
        <w:tc>
          <w:tcPr>
            <w:tcW w:w="3456" w:type="dxa"/>
          </w:tcPr>
          <w:p w14:paraId="72D1EEA1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" w:type="dxa"/>
          </w:tcPr>
          <w:p w14:paraId="7ABC8887" w14:textId="77777777" w:rsidR="00542594" w:rsidRPr="002C5644" w:rsidRDefault="00542594" w:rsidP="00684D97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2DCE8E91" w14:textId="77777777" w:rsidR="00542594" w:rsidRPr="002C5644" w:rsidRDefault="00542594" w:rsidP="00684D97">
            <w:pPr>
              <w:spacing w:line="230" w:lineRule="auto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1" w:type="dxa"/>
            <w:gridSpan w:val="2"/>
          </w:tcPr>
          <w:p w14:paraId="68401D53" w14:textId="77777777" w:rsidR="00542594" w:rsidRPr="002C5644" w:rsidRDefault="00542594" w:rsidP="00684D97">
            <w:pPr>
              <w:spacing w:line="230" w:lineRule="auto"/>
              <w:ind w:left="-13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</w:p>
          <w:p w14:paraId="7EB1F262" w14:textId="77777777" w:rsidR="00542594" w:rsidRPr="002C5644" w:rsidRDefault="00542594" w:rsidP="00684D97">
            <w:pPr>
              <w:spacing w:line="230" w:lineRule="auto"/>
              <w:ind w:left="-13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วรรณเจริญกิจ </w:t>
            </w:r>
          </w:p>
          <w:p w14:paraId="0BAC95C3" w14:textId="77777777" w:rsidR="00542594" w:rsidRPr="002C5644" w:rsidRDefault="00542594" w:rsidP="00684D97">
            <w:pPr>
              <w:spacing w:line="230" w:lineRule="auto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316" w:type="dxa"/>
            <w:gridSpan w:val="2"/>
          </w:tcPr>
          <w:p w14:paraId="76FA0C90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5" w:type="dxa"/>
            <w:gridSpan w:val="2"/>
          </w:tcPr>
          <w:p w14:paraId="71C0EF63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บริษัท แอสเสท เวิรด์ เทรดดิ้ง จำกัด</w:t>
            </w:r>
          </w:p>
        </w:tc>
        <w:tc>
          <w:tcPr>
            <w:tcW w:w="316" w:type="dxa"/>
            <w:gridSpan w:val="2"/>
          </w:tcPr>
          <w:p w14:paraId="11ACAB91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</w:tcPr>
          <w:p w14:paraId="283EA43B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62F3B03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F791D1" w14:textId="77777777" w:rsidR="00542594" w:rsidRPr="002C5644" w:rsidRDefault="00542594" w:rsidP="00684D97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42594" w:rsidRPr="002C5644" w14:paraId="21D9C0A2" w14:textId="77777777" w:rsidTr="006B0D41">
        <w:trPr>
          <w:trHeight w:val="20"/>
        </w:trPr>
        <w:tc>
          <w:tcPr>
            <w:tcW w:w="3456" w:type="dxa"/>
          </w:tcPr>
          <w:p w14:paraId="00135A31" w14:textId="77777777" w:rsidR="00542594" w:rsidRPr="002C5644" w:rsidRDefault="00542594" w:rsidP="00684D97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" w:type="dxa"/>
          </w:tcPr>
          <w:p w14:paraId="0177C54C" w14:textId="77777777" w:rsidR="00542594" w:rsidRPr="002C5644" w:rsidRDefault="00542594" w:rsidP="00684D97">
            <w:pPr>
              <w:spacing w:line="23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6AD8B0A0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3" w:type="dxa"/>
            <w:gridSpan w:val="9"/>
          </w:tcPr>
          <w:p w14:paraId="15FCE494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2594" w:rsidRPr="002C5644" w14:paraId="37FA8D2E" w14:textId="77777777" w:rsidTr="006B0D41">
        <w:trPr>
          <w:trHeight w:val="20"/>
        </w:trPr>
        <w:tc>
          <w:tcPr>
            <w:tcW w:w="3456" w:type="dxa"/>
          </w:tcPr>
          <w:p w14:paraId="39BFC98A" w14:textId="77777777" w:rsidR="00542594" w:rsidRPr="002C5644" w:rsidRDefault="00542594" w:rsidP="00684D97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306" w:type="dxa"/>
          </w:tcPr>
          <w:p w14:paraId="0DA37FF0" w14:textId="77777777" w:rsidR="00542594" w:rsidRPr="002C5644" w:rsidRDefault="00542594" w:rsidP="00684D97">
            <w:pPr>
              <w:spacing w:line="23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546FD4A1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1" w:type="dxa"/>
            <w:gridSpan w:val="2"/>
          </w:tcPr>
          <w:p w14:paraId="613D1867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6" w:type="dxa"/>
            <w:gridSpan w:val="2"/>
          </w:tcPr>
          <w:p w14:paraId="7FDE012E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02E032C8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dxa"/>
            <w:gridSpan w:val="2"/>
          </w:tcPr>
          <w:p w14:paraId="6E08D9E0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49B618F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2594" w:rsidRPr="002C5644" w14:paraId="0285BD92" w14:textId="77777777" w:rsidTr="006B0D41">
        <w:trPr>
          <w:trHeight w:val="20"/>
        </w:trPr>
        <w:tc>
          <w:tcPr>
            <w:tcW w:w="3456" w:type="dxa"/>
          </w:tcPr>
          <w:p w14:paraId="2206FC93" w14:textId="77777777" w:rsidR="00542594" w:rsidRPr="002C5644" w:rsidRDefault="00542594" w:rsidP="00684D97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306" w:type="dxa"/>
          </w:tcPr>
          <w:p w14:paraId="0114453C" w14:textId="77777777" w:rsidR="00542594" w:rsidRPr="002C5644" w:rsidRDefault="00542594" w:rsidP="00684D97">
            <w:pPr>
              <w:spacing w:line="23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01B0BA42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  <w:gridSpan w:val="2"/>
          </w:tcPr>
          <w:p w14:paraId="73E636F0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1,865</w:t>
            </w:r>
          </w:p>
        </w:tc>
        <w:tc>
          <w:tcPr>
            <w:tcW w:w="316" w:type="dxa"/>
            <w:gridSpan w:val="2"/>
          </w:tcPr>
          <w:p w14:paraId="61D68D08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7EED5687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981</w:t>
            </w:r>
          </w:p>
        </w:tc>
        <w:tc>
          <w:tcPr>
            <w:tcW w:w="316" w:type="dxa"/>
            <w:gridSpan w:val="2"/>
          </w:tcPr>
          <w:p w14:paraId="721D6516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CBBFA7F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2,846</w:t>
            </w:r>
          </w:p>
        </w:tc>
      </w:tr>
      <w:tr w:rsidR="00542594" w:rsidRPr="002C5644" w14:paraId="54480F2F" w14:textId="77777777" w:rsidTr="006B0D41">
        <w:trPr>
          <w:trHeight w:val="20"/>
        </w:trPr>
        <w:tc>
          <w:tcPr>
            <w:tcW w:w="3456" w:type="dxa"/>
          </w:tcPr>
          <w:p w14:paraId="5FC63F03" w14:textId="77777777" w:rsidR="00542594" w:rsidRPr="002C5644" w:rsidRDefault="00542594" w:rsidP="00684D97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06" w:type="dxa"/>
          </w:tcPr>
          <w:p w14:paraId="536C400A" w14:textId="77777777" w:rsidR="00542594" w:rsidRPr="002C5644" w:rsidRDefault="00542594" w:rsidP="00684D97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7AE1AA54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  <w:gridSpan w:val="2"/>
          </w:tcPr>
          <w:p w14:paraId="3E504B88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16" w:type="dxa"/>
            <w:gridSpan w:val="2"/>
          </w:tcPr>
          <w:p w14:paraId="296E735B" w14:textId="77777777" w:rsidR="00542594" w:rsidRPr="002C5644" w:rsidRDefault="00542594" w:rsidP="00684D97">
            <w:pPr>
              <w:spacing w:line="230" w:lineRule="auto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0D4C2076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6" w:type="dxa"/>
            <w:gridSpan w:val="2"/>
          </w:tcPr>
          <w:p w14:paraId="3C85FD66" w14:textId="77777777" w:rsidR="00542594" w:rsidRPr="002C5644" w:rsidRDefault="00542594" w:rsidP="00684D97">
            <w:pPr>
              <w:tabs>
                <w:tab w:val="decimal" w:pos="735"/>
              </w:tabs>
              <w:spacing w:line="230" w:lineRule="auto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B57042C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542594" w:rsidRPr="002C5644" w14:paraId="5C647243" w14:textId="77777777" w:rsidTr="006B0D41">
        <w:trPr>
          <w:trHeight w:val="20"/>
        </w:trPr>
        <w:tc>
          <w:tcPr>
            <w:tcW w:w="3456" w:type="dxa"/>
          </w:tcPr>
          <w:p w14:paraId="6B7B5A02" w14:textId="77777777" w:rsidR="00542594" w:rsidRPr="002C5644" w:rsidRDefault="00542594" w:rsidP="00684D97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306" w:type="dxa"/>
          </w:tcPr>
          <w:p w14:paraId="7638FA0E" w14:textId="77777777" w:rsidR="00542594" w:rsidRPr="002C5644" w:rsidRDefault="00542594" w:rsidP="00684D97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02DDEAB1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  <w:gridSpan w:val="2"/>
          </w:tcPr>
          <w:p w14:paraId="168148AB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6" w:type="dxa"/>
            <w:gridSpan w:val="2"/>
          </w:tcPr>
          <w:p w14:paraId="78CD7CB8" w14:textId="77777777" w:rsidR="00542594" w:rsidRPr="002C5644" w:rsidRDefault="00542594" w:rsidP="00684D97">
            <w:pPr>
              <w:spacing w:line="230" w:lineRule="auto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7E36A350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316" w:type="dxa"/>
            <w:gridSpan w:val="2"/>
          </w:tcPr>
          <w:p w14:paraId="112439AA" w14:textId="77777777" w:rsidR="00542594" w:rsidRPr="002C5644" w:rsidRDefault="00542594" w:rsidP="00684D97">
            <w:pPr>
              <w:spacing w:line="230" w:lineRule="auto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5C4DD24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275</w:t>
            </w:r>
          </w:p>
        </w:tc>
      </w:tr>
      <w:tr w:rsidR="00542594" w:rsidRPr="002C5644" w14:paraId="4F669D96" w14:textId="77777777" w:rsidTr="006B0D41">
        <w:trPr>
          <w:trHeight w:val="20"/>
        </w:trPr>
        <w:tc>
          <w:tcPr>
            <w:tcW w:w="3456" w:type="dxa"/>
          </w:tcPr>
          <w:p w14:paraId="1480596C" w14:textId="77777777" w:rsidR="00542594" w:rsidRPr="002C5644" w:rsidRDefault="00542594" w:rsidP="00684D97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306" w:type="dxa"/>
          </w:tcPr>
          <w:p w14:paraId="1AF338FD" w14:textId="77777777" w:rsidR="00542594" w:rsidRPr="002C5644" w:rsidRDefault="00542594" w:rsidP="00684D97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7FDDF096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  <w:gridSpan w:val="2"/>
          </w:tcPr>
          <w:p w14:paraId="0063B0EB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59,358</w:t>
            </w:r>
          </w:p>
        </w:tc>
        <w:tc>
          <w:tcPr>
            <w:tcW w:w="316" w:type="dxa"/>
            <w:gridSpan w:val="2"/>
          </w:tcPr>
          <w:p w14:paraId="0B86D5C1" w14:textId="77777777" w:rsidR="00542594" w:rsidRPr="002C5644" w:rsidRDefault="00542594" w:rsidP="00684D97">
            <w:pPr>
              <w:spacing w:line="230" w:lineRule="auto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4EC3114D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6" w:type="dxa"/>
            <w:gridSpan w:val="2"/>
          </w:tcPr>
          <w:p w14:paraId="2C7B8411" w14:textId="77777777" w:rsidR="00542594" w:rsidRPr="002C5644" w:rsidRDefault="00542594" w:rsidP="00684D97">
            <w:pPr>
              <w:tabs>
                <w:tab w:val="decimal" w:pos="735"/>
              </w:tabs>
              <w:spacing w:line="23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9864736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59,358</w:t>
            </w:r>
          </w:p>
        </w:tc>
      </w:tr>
      <w:tr w:rsidR="00542594" w:rsidRPr="002C5644" w14:paraId="3B37BDF0" w14:textId="77777777" w:rsidTr="006B0D41">
        <w:trPr>
          <w:trHeight w:val="20"/>
        </w:trPr>
        <w:tc>
          <w:tcPr>
            <w:tcW w:w="3456" w:type="dxa"/>
            <w:shd w:val="clear" w:color="auto" w:fill="auto"/>
          </w:tcPr>
          <w:p w14:paraId="2EB85B76" w14:textId="77777777" w:rsidR="00542594" w:rsidRPr="002C5644" w:rsidRDefault="00542594" w:rsidP="00684D97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306" w:type="dxa"/>
            <w:shd w:val="clear" w:color="auto" w:fill="auto"/>
          </w:tcPr>
          <w:p w14:paraId="71997AC8" w14:textId="77777777" w:rsidR="00542594" w:rsidRPr="002C5644" w:rsidRDefault="00542594" w:rsidP="00684D97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28083E59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  <w:gridSpan w:val="2"/>
            <w:shd w:val="clear" w:color="auto" w:fill="auto"/>
          </w:tcPr>
          <w:p w14:paraId="5F4CA131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378,994</w:t>
            </w:r>
          </w:p>
        </w:tc>
        <w:tc>
          <w:tcPr>
            <w:tcW w:w="316" w:type="dxa"/>
            <w:gridSpan w:val="2"/>
          </w:tcPr>
          <w:p w14:paraId="19D0ABDF" w14:textId="77777777" w:rsidR="00542594" w:rsidRPr="002C5644" w:rsidRDefault="00542594" w:rsidP="00684D97">
            <w:pPr>
              <w:spacing w:line="230" w:lineRule="auto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755E4008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28,674</w:t>
            </w:r>
          </w:p>
        </w:tc>
        <w:tc>
          <w:tcPr>
            <w:tcW w:w="316" w:type="dxa"/>
            <w:gridSpan w:val="2"/>
          </w:tcPr>
          <w:p w14:paraId="3BCB71AF" w14:textId="77777777" w:rsidR="00542594" w:rsidRPr="002C5644" w:rsidRDefault="00542594" w:rsidP="00684D97">
            <w:pPr>
              <w:spacing w:line="230" w:lineRule="auto"/>
              <w:ind w:left="-1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265" w:type="dxa"/>
          </w:tcPr>
          <w:p w14:paraId="06D52D4E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407,668</w:t>
            </w:r>
          </w:p>
        </w:tc>
      </w:tr>
      <w:tr w:rsidR="00542594" w:rsidRPr="002C5644" w14:paraId="56B479AA" w14:textId="77777777" w:rsidTr="006B0D41">
        <w:trPr>
          <w:trHeight w:val="20"/>
        </w:trPr>
        <w:tc>
          <w:tcPr>
            <w:tcW w:w="3456" w:type="dxa"/>
          </w:tcPr>
          <w:p w14:paraId="647E674B" w14:textId="77777777" w:rsidR="00542594" w:rsidRPr="002C5644" w:rsidRDefault="00542594" w:rsidP="00684D97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306" w:type="dxa"/>
          </w:tcPr>
          <w:p w14:paraId="604D908B" w14:textId="77777777" w:rsidR="00542594" w:rsidRPr="002C5644" w:rsidRDefault="00542594" w:rsidP="00684D97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1AAF1EB5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1" w:type="dxa"/>
            <w:gridSpan w:val="2"/>
          </w:tcPr>
          <w:p w14:paraId="4B39C30B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C5644">
              <w:rPr>
                <w:rFonts w:ascii="Angsana New" w:hAnsi="Angsana New"/>
                <w:sz w:val="30"/>
                <w:szCs w:val="30"/>
              </w:rPr>
              <w:t>32,482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16" w:type="dxa"/>
            <w:gridSpan w:val="2"/>
          </w:tcPr>
          <w:p w14:paraId="01FC6D2B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4BF4BAE0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C5644">
              <w:rPr>
                <w:rFonts w:ascii="Angsana New" w:hAnsi="Angsana New"/>
                <w:sz w:val="30"/>
                <w:szCs w:val="30"/>
              </w:rPr>
              <w:t>1,467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16" w:type="dxa"/>
            <w:gridSpan w:val="2"/>
          </w:tcPr>
          <w:p w14:paraId="06B1FC52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75299134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C5644">
              <w:rPr>
                <w:rFonts w:ascii="Angsana New" w:hAnsi="Angsana New"/>
                <w:sz w:val="30"/>
                <w:szCs w:val="30"/>
              </w:rPr>
              <w:t>33,949)</w:t>
            </w:r>
          </w:p>
        </w:tc>
      </w:tr>
      <w:tr w:rsidR="00542594" w:rsidRPr="002C5644" w14:paraId="2F9AFE61" w14:textId="77777777" w:rsidTr="006B0D41">
        <w:trPr>
          <w:trHeight w:val="20"/>
        </w:trPr>
        <w:tc>
          <w:tcPr>
            <w:tcW w:w="3456" w:type="dxa"/>
          </w:tcPr>
          <w:p w14:paraId="64AC5FAC" w14:textId="77777777" w:rsidR="00542594" w:rsidRPr="002C5644" w:rsidRDefault="00542594" w:rsidP="00684D97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 w:rsidRPr="002C564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06" w:type="dxa"/>
          </w:tcPr>
          <w:p w14:paraId="43DF3F6C" w14:textId="77777777" w:rsidR="00542594" w:rsidRPr="002C5644" w:rsidRDefault="00542594" w:rsidP="00684D97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6690E853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1" w:type="dxa"/>
            <w:gridSpan w:val="2"/>
          </w:tcPr>
          <w:p w14:paraId="602DAD0A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C5644">
              <w:rPr>
                <w:rFonts w:ascii="Angsana New" w:hAnsi="Angsana New"/>
                <w:sz w:val="30"/>
                <w:szCs w:val="30"/>
              </w:rPr>
              <w:t>41,908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16" w:type="dxa"/>
            <w:gridSpan w:val="2"/>
          </w:tcPr>
          <w:p w14:paraId="53544042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623205D5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C5644">
              <w:rPr>
                <w:rFonts w:ascii="Angsana New" w:hAnsi="Angsana New"/>
                <w:sz w:val="30"/>
                <w:szCs w:val="30"/>
              </w:rPr>
              <w:t>4,305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16" w:type="dxa"/>
            <w:gridSpan w:val="2"/>
          </w:tcPr>
          <w:p w14:paraId="34169EC3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62D56545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C5644">
              <w:rPr>
                <w:rFonts w:ascii="Angsana New" w:hAnsi="Angsana New"/>
                <w:sz w:val="30"/>
                <w:szCs w:val="30"/>
              </w:rPr>
              <w:t>46,213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42594" w:rsidRPr="002C5644" w14:paraId="681BE79C" w14:textId="77777777" w:rsidTr="006B0D41">
        <w:trPr>
          <w:trHeight w:val="20"/>
        </w:trPr>
        <w:tc>
          <w:tcPr>
            <w:tcW w:w="3456" w:type="dxa"/>
          </w:tcPr>
          <w:p w14:paraId="681DA1CF" w14:textId="77777777" w:rsidR="00542594" w:rsidRPr="002C5644" w:rsidRDefault="00542594" w:rsidP="00684D97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306" w:type="dxa"/>
          </w:tcPr>
          <w:p w14:paraId="53D5627B" w14:textId="77777777" w:rsidR="00542594" w:rsidRPr="002C5644" w:rsidRDefault="00542594" w:rsidP="00684D97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3C2FF22F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1" w:type="dxa"/>
            <w:gridSpan w:val="2"/>
          </w:tcPr>
          <w:p w14:paraId="166AC553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C5644">
              <w:rPr>
                <w:rFonts w:ascii="Angsana New" w:hAnsi="Angsana New"/>
                <w:sz w:val="30"/>
                <w:szCs w:val="30"/>
              </w:rPr>
              <w:t>372,891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16" w:type="dxa"/>
            <w:gridSpan w:val="2"/>
          </w:tcPr>
          <w:p w14:paraId="1920C93C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19D4D299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C5644">
              <w:rPr>
                <w:rFonts w:ascii="Angsana New" w:hAnsi="Angsana New"/>
                <w:sz w:val="30"/>
                <w:szCs w:val="30"/>
              </w:rPr>
              <w:t>35,188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16" w:type="dxa"/>
            <w:gridSpan w:val="2"/>
          </w:tcPr>
          <w:p w14:paraId="149FFC38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89BB281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C5644">
              <w:rPr>
                <w:rFonts w:ascii="Angsana New" w:hAnsi="Angsana New"/>
                <w:sz w:val="30"/>
                <w:szCs w:val="30"/>
              </w:rPr>
              <w:t>408,079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42594" w:rsidRPr="002C5644" w14:paraId="56F9F72D" w14:textId="77777777" w:rsidTr="006B0D41">
        <w:trPr>
          <w:trHeight w:val="20"/>
        </w:trPr>
        <w:tc>
          <w:tcPr>
            <w:tcW w:w="3456" w:type="dxa"/>
          </w:tcPr>
          <w:p w14:paraId="11914954" w14:textId="77777777" w:rsidR="00542594" w:rsidRPr="002C5644" w:rsidRDefault="00542594" w:rsidP="00684D97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306" w:type="dxa"/>
          </w:tcPr>
          <w:p w14:paraId="0DB6E673" w14:textId="77777777" w:rsidR="00542594" w:rsidRPr="002C5644" w:rsidRDefault="00542594" w:rsidP="00684D97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3CB36F78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1" w:type="dxa"/>
            <w:gridSpan w:val="2"/>
          </w:tcPr>
          <w:p w14:paraId="4AC81015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C5644">
              <w:rPr>
                <w:rFonts w:ascii="Angsana New" w:hAnsi="Angsana New"/>
                <w:sz w:val="30"/>
                <w:szCs w:val="30"/>
              </w:rPr>
              <w:t>2,865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16" w:type="dxa"/>
            <w:gridSpan w:val="2"/>
          </w:tcPr>
          <w:p w14:paraId="781DC606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2942D090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C5644">
              <w:rPr>
                <w:rFonts w:ascii="Angsana New" w:hAnsi="Angsana New"/>
                <w:sz w:val="30"/>
                <w:szCs w:val="30"/>
              </w:rPr>
              <w:t>316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16" w:type="dxa"/>
            <w:gridSpan w:val="2"/>
          </w:tcPr>
          <w:p w14:paraId="0347EBE0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9308F64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C5644">
              <w:rPr>
                <w:rFonts w:ascii="Angsana New" w:hAnsi="Angsana New"/>
                <w:sz w:val="30"/>
                <w:szCs w:val="30"/>
              </w:rPr>
              <w:t>3,181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42594" w:rsidRPr="002C5644" w14:paraId="0E9A596B" w14:textId="77777777" w:rsidTr="006B0D41">
        <w:trPr>
          <w:trHeight w:val="20"/>
        </w:trPr>
        <w:tc>
          <w:tcPr>
            <w:tcW w:w="3456" w:type="dxa"/>
          </w:tcPr>
          <w:p w14:paraId="4E8C4FE4" w14:textId="77777777" w:rsidR="00542594" w:rsidRPr="002C5644" w:rsidRDefault="00542594" w:rsidP="00684D97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หนี้สินสุทธิที่ได้มา</w:t>
            </w:r>
          </w:p>
        </w:tc>
        <w:tc>
          <w:tcPr>
            <w:tcW w:w="306" w:type="dxa"/>
          </w:tcPr>
          <w:p w14:paraId="77E1AFCC" w14:textId="77777777" w:rsidR="00542594" w:rsidRPr="002C5644" w:rsidRDefault="00542594" w:rsidP="00684D97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28221A60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5A92B1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(9,919)</w:t>
            </w:r>
          </w:p>
        </w:tc>
        <w:tc>
          <w:tcPr>
            <w:tcW w:w="316" w:type="dxa"/>
            <w:gridSpan w:val="2"/>
          </w:tcPr>
          <w:p w14:paraId="10BA6486" w14:textId="77777777" w:rsidR="00542594" w:rsidRPr="002C5644" w:rsidRDefault="00542594" w:rsidP="00684D97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F2273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346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16" w:type="dxa"/>
            <w:gridSpan w:val="2"/>
            <w:vAlign w:val="bottom"/>
          </w:tcPr>
          <w:p w14:paraId="2EC97157" w14:textId="77777777" w:rsidR="00542594" w:rsidRPr="002C5644" w:rsidRDefault="00542594" w:rsidP="00684D97">
            <w:pPr>
              <w:spacing w:line="230" w:lineRule="auto"/>
              <w:ind w:left="-18" w:right="62"/>
              <w:jc w:val="right"/>
              <w:rPr>
                <w:b/>
                <w:bCs/>
                <w:sz w:val="30"/>
                <w:szCs w:val="30"/>
              </w:rPr>
            </w:pPr>
            <w:r w:rsidRPr="002C5644">
              <w:rPr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DEF1A" w14:textId="77777777" w:rsidR="00542594" w:rsidRPr="002C5644" w:rsidRDefault="00542594" w:rsidP="0068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21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65)</w:t>
            </w:r>
          </w:p>
        </w:tc>
      </w:tr>
    </w:tbl>
    <w:p w14:paraId="6F1F9DF0" w14:textId="77777777" w:rsidR="00B350D1" w:rsidRDefault="00B350D1" w:rsidP="00B350D1">
      <w:pPr>
        <w:pStyle w:val="BodyText"/>
        <w:tabs>
          <w:tab w:val="clear" w:pos="227"/>
          <w:tab w:val="clear" w:pos="454"/>
          <w:tab w:val="clear" w:pos="680"/>
          <w:tab w:val="left" w:pos="540"/>
        </w:tabs>
        <w:spacing w:after="0"/>
        <w:ind w:left="587" w:right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CA9156A" w14:textId="048B4D42" w:rsidR="00684D97" w:rsidRDefault="00684D97" w:rsidP="00684D97">
      <w:pPr>
        <w:pStyle w:val="BodyText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540"/>
        </w:tabs>
        <w:spacing w:after="0"/>
        <w:ind w:right="27" w:hanging="58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การจัดประเภทรายการใหม่</w:t>
      </w:r>
    </w:p>
    <w:p w14:paraId="2BDB4FFA" w14:textId="1798028A" w:rsidR="00684D97" w:rsidRDefault="00684D97" w:rsidP="00684D97">
      <w:pPr>
        <w:pStyle w:val="BodyText"/>
        <w:tabs>
          <w:tab w:val="clear" w:pos="227"/>
          <w:tab w:val="clear" w:pos="454"/>
          <w:tab w:val="clear" w:pos="680"/>
          <w:tab w:val="left" w:pos="540"/>
        </w:tabs>
        <w:spacing w:after="0"/>
        <w:ind w:left="587" w:right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DA61E02" w14:textId="08B3B35B" w:rsidR="00684D97" w:rsidRPr="00684D97" w:rsidRDefault="00684D97" w:rsidP="00684D97">
      <w:pPr>
        <w:pStyle w:val="BodyText"/>
        <w:tabs>
          <w:tab w:val="clear" w:pos="227"/>
          <w:tab w:val="clear" w:pos="454"/>
          <w:tab w:val="clear" w:pos="680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684D97">
        <w:rPr>
          <w:rFonts w:ascii="Angsana New" w:hAnsi="Angsana New" w:hint="cs"/>
          <w:sz w:val="30"/>
          <w:szCs w:val="30"/>
          <w:cs/>
        </w:rPr>
        <w:t>รายการบางรายการในงบการเงิน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684D97">
        <w:rPr>
          <w:rFonts w:ascii="Angsana New" w:hAnsi="Angsana New" w:hint="cs"/>
          <w:sz w:val="30"/>
          <w:szCs w:val="30"/>
          <w:cs/>
        </w:rPr>
        <w:t>ปี</w:t>
      </w:r>
      <w:r w:rsidRPr="00684D97">
        <w:rPr>
          <w:rFonts w:ascii="Angsana New" w:hAnsi="Angsana New"/>
          <w:sz w:val="30"/>
          <w:szCs w:val="30"/>
          <w:cs/>
        </w:rPr>
        <w:t xml:space="preserve"> 2561 </w:t>
      </w:r>
      <w:r w:rsidRPr="00684D97">
        <w:rPr>
          <w:rFonts w:ascii="Angsana New" w:hAnsi="Angsana New" w:hint="cs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>
        <w:rPr>
          <w:rFonts w:ascii="Angsana New" w:hAnsi="Angsana New"/>
          <w:sz w:val="30"/>
          <w:szCs w:val="30"/>
          <w:cs/>
        </w:rPr>
        <w:br/>
      </w:r>
      <w:r w:rsidRPr="00684D97">
        <w:rPr>
          <w:rFonts w:ascii="Angsana New" w:hAnsi="Angsana New" w:hint="cs"/>
          <w:sz w:val="30"/>
          <w:szCs w:val="30"/>
          <w:cs/>
        </w:rPr>
        <w:t>งบการเงินปี</w:t>
      </w:r>
      <w:r w:rsidRPr="00684D97">
        <w:rPr>
          <w:rFonts w:ascii="Angsana New" w:hAnsi="Angsana New"/>
          <w:sz w:val="30"/>
          <w:szCs w:val="30"/>
          <w:cs/>
        </w:rPr>
        <w:t xml:space="preserve"> 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84D97">
        <w:rPr>
          <w:rFonts w:ascii="Angsana New" w:hAnsi="Angsana New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684D97">
        <w:rPr>
          <w:rFonts w:ascii="Angsana New" w:hAnsi="Angsana New" w:hint="cs"/>
          <w:sz w:val="30"/>
          <w:szCs w:val="30"/>
          <w:cs/>
        </w:rPr>
        <w:t>บริษัทมากกว่า</w:t>
      </w:r>
    </w:p>
    <w:p w14:paraId="0A7B1CA6" w14:textId="77777777" w:rsidR="00684D97" w:rsidRDefault="00684D97" w:rsidP="00684D97">
      <w:pPr>
        <w:pStyle w:val="BodyText"/>
        <w:tabs>
          <w:tab w:val="clear" w:pos="227"/>
          <w:tab w:val="clear" w:pos="454"/>
          <w:tab w:val="clear" w:pos="680"/>
          <w:tab w:val="left" w:pos="540"/>
        </w:tabs>
        <w:spacing w:after="0"/>
        <w:ind w:right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FB37C87" w14:textId="2DA76930" w:rsidR="00684D97" w:rsidRPr="00684D97" w:rsidRDefault="00684D97" w:rsidP="00684D97">
      <w:pPr>
        <w:pStyle w:val="BodyText"/>
        <w:tabs>
          <w:tab w:val="clear" w:pos="227"/>
          <w:tab w:val="clear" w:pos="454"/>
          <w:tab w:val="clear" w:pos="680"/>
          <w:tab w:val="left" w:pos="540"/>
        </w:tabs>
        <w:spacing w:after="0"/>
        <w:ind w:right="2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684D97" w:rsidRPr="00684D97" w:rsidSect="00305129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33176A38" w14:textId="77777777" w:rsidR="00622182" w:rsidRPr="002C5644" w:rsidRDefault="00622182" w:rsidP="001601D0">
      <w:pPr>
        <w:tabs>
          <w:tab w:val="left" w:pos="720"/>
        </w:tabs>
        <w:ind w:firstLine="1260"/>
        <w:jc w:val="both"/>
        <w:rPr>
          <w:rFonts w:ascii="Angsana New" w:hAnsi="Angsana New"/>
          <w:sz w:val="28"/>
          <w:szCs w:val="28"/>
        </w:rPr>
      </w:pPr>
      <w:r w:rsidRPr="002C5644">
        <w:rPr>
          <w:rFonts w:ascii="Angsana New" w:hAnsi="Angsana New" w:hint="cs"/>
          <w:sz w:val="28"/>
          <w:szCs w:val="28"/>
          <w:cs/>
        </w:rPr>
        <w:lastRenderedPageBreak/>
        <w:t>ผลกระทบของ</w:t>
      </w:r>
      <w:r w:rsidR="001D71D3" w:rsidRPr="002C5644">
        <w:rPr>
          <w:rFonts w:ascii="Angsana New" w:hAnsi="Angsana New"/>
          <w:sz w:val="28"/>
          <w:szCs w:val="28"/>
          <w:cs/>
        </w:rPr>
        <w:t>การปรับปรุงใหม่ปี</w:t>
      </w:r>
      <w:r w:rsidR="001D71D3" w:rsidRPr="002C5644">
        <w:rPr>
          <w:rFonts w:ascii="Angsana New" w:hAnsi="Angsana New"/>
          <w:sz w:val="28"/>
          <w:szCs w:val="28"/>
        </w:rPr>
        <w:t xml:space="preserve"> </w:t>
      </w:r>
      <w:r w:rsidR="001D71D3" w:rsidRPr="002C5644">
        <w:rPr>
          <w:rFonts w:ascii="Angsana New" w:hAnsi="Angsana New"/>
          <w:sz w:val="28"/>
          <w:szCs w:val="28"/>
          <w:cs/>
        </w:rPr>
        <w:t>256</w:t>
      </w:r>
      <w:r w:rsidR="00FF327D" w:rsidRPr="002C5644">
        <w:rPr>
          <w:rFonts w:ascii="Angsana New" w:hAnsi="Angsana New"/>
          <w:sz w:val="28"/>
          <w:szCs w:val="28"/>
        </w:rPr>
        <w:t>1</w:t>
      </w:r>
      <w:r w:rsidR="001D71D3" w:rsidRPr="002C5644">
        <w:rPr>
          <w:rFonts w:ascii="Angsana New" w:hAnsi="Angsana New"/>
          <w:sz w:val="28"/>
          <w:szCs w:val="28"/>
        </w:rPr>
        <w:t xml:space="preserve"> </w:t>
      </w:r>
      <w:r w:rsidRPr="002C5644">
        <w:rPr>
          <w:rFonts w:ascii="Angsana New" w:hAnsi="Angsana New" w:hint="cs"/>
          <w:sz w:val="28"/>
          <w:szCs w:val="28"/>
          <w:cs/>
        </w:rPr>
        <w:t>ต่องบการเงินรวมของกลุ่มบริษัทมีดังนี้</w:t>
      </w:r>
    </w:p>
    <w:p w14:paraId="2452C548" w14:textId="77777777" w:rsidR="001601D0" w:rsidRPr="002C5644" w:rsidRDefault="001601D0" w:rsidP="001601D0">
      <w:pPr>
        <w:tabs>
          <w:tab w:val="left" w:pos="720"/>
        </w:tabs>
        <w:ind w:firstLine="1260"/>
        <w:jc w:val="both"/>
        <w:rPr>
          <w:rFonts w:ascii="Angsana New" w:hAnsi="Angsana New"/>
          <w:sz w:val="12"/>
          <w:szCs w:val="12"/>
        </w:rPr>
      </w:pPr>
    </w:p>
    <w:tbl>
      <w:tblPr>
        <w:tblW w:w="14069" w:type="dxa"/>
        <w:tblInd w:w="1233" w:type="dxa"/>
        <w:tblLayout w:type="fixed"/>
        <w:tblLook w:val="01E0" w:firstRow="1" w:lastRow="1" w:firstColumn="1" w:lastColumn="1" w:noHBand="0" w:noVBand="0"/>
      </w:tblPr>
      <w:tblGrid>
        <w:gridCol w:w="4527"/>
        <w:gridCol w:w="239"/>
        <w:gridCol w:w="236"/>
        <w:gridCol w:w="1345"/>
        <w:gridCol w:w="270"/>
        <w:gridCol w:w="1332"/>
        <w:gridCol w:w="270"/>
        <w:gridCol w:w="1254"/>
        <w:gridCol w:w="6"/>
        <w:gridCol w:w="264"/>
        <w:gridCol w:w="6"/>
        <w:gridCol w:w="1440"/>
        <w:gridCol w:w="270"/>
        <w:gridCol w:w="1080"/>
        <w:gridCol w:w="252"/>
        <w:gridCol w:w="1272"/>
        <w:gridCol w:w="6"/>
      </w:tblGrid>
      <w:tr w:rsidR="00622182" w:rsidRPr="002C5644" w14:paraId="5B4F5329" w14:textId="77777777" w:rsidTr="00BB541A">
        <w:trPr>
          <w:gridAfter w:val="1"/>
          <w:wAfter w:w="6" w:type="dxa"/>
          <w:trHeight w:val="20"/>
          <w:tblHeader/>
        </w:trPr>
        <w:tc>
          <w:tcPr>
            <w:tcW w:w="4527" w:type="dxa"/>
            <w:shd w:val="clear" w:color="auto" w:fill="auto"/>
          </w:tcPr>
          <w:p w14:paraId="166713F4" w14:textId="77777777" w:rsidR="00622182" w:rsidRPr="002C5644" w:rsidRDefault="00622182" w:rsidP="00946C26">
            <w:pPr>
              <w:shd w:val="clear" w:color="auto" w:fill="FFFFFF"/>
              <w:tabs>
                <w:tab w:val="left" w:pos="4014"/>
              </w:tabs>
              <w:spacing w:line="240" w:lineRule="auto"/>
              <w:ind w:left="72" w:right="-108" w:hanging="7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9" w:type="dxa"/>
          </w:tcPr>
          <w:p w14:paraId="0B754558" w14:textId="77777777" w:rsidR="00622182" w:rsidRPr="002C5644" w:rsidRDefault="00622182" w:rsidP="00946C26">
            <w:pPr>
              <w:shd w:val="clear" w:color="auto" w:fill="FFFFFF"/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9297" w:type="dxa"/>
            <w:gridSpan w:val="14"/>
            <w:vAlign w:val="bottom"/>
          </w:tcPr>
          <w:p w14:paraId="2CF2024F" w14:textId="77777777" w:rsidR="00622182" w:rsidRPr="002C5644" w:rsidRDefault="00622182" w:rsidP="00946C26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eastAsia="Calibri" w:hAnsi="Angsana New"/>
                <w:color w:val="000000"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22182" w:rsidRPr="002C5644" w14:paraId="6D8F3F66" w14:textId="77777777" w:rsidTr="00BB541A">
        <w:trPr>
          <w:gridAfter w:val="1"/>
          <w:wAfter w:w="6" w:type="dxa"/>
          <w:trHeight w:val="20"/>
          <w:tblHeader/>
        </w:trPr>
        <w:tc>
          <w:tcPr>
            <w:tcW w:w="4527" w:type="dxa"/>
            <w:shd w:val="clear" w:color="auto" w:fill="auto"/>
          </w:tcPr>
          <w:p w14:paraId="0D362A28" w14:textId="77777777" w:rsidR="00622182" w:rsidRPr="002C5644" w:rsidRDefault="00622182" w:rsidP="00946C26">
            <w:pPr>
              <w:tabs>
                <w:tab w:val="left" w:pos="401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งบแสดงฐานะการเงิน ณ วันที่</w:t>
            </w:r>
          </w:p>
        </w:tc>
        <w:tc>
          <w:tcPr>
            <w:tcW w:w="239" w:type="dxa"/>
          </w:tcPr>
          <w:p w14:paraId="71FC0756" w14:textId="77777777" w:rsidR="00622182" w:rsidRPr="002C5644" w:rsidRDefault="00622182" w:rsidP="00946C26">
            <w:pPr>
              <w:shd w:val="clear" w:color="auto" w:fill="FFFFFF"/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4707" w:type="dxa"/>
            <w:gridSpan w:val="6"/>
            <w:vAlign w:val="bottom"/>
          </w:tcPr>
          <w:p w14:paraId="6CB26108" w14:textId="77777777" w:rsidR="00622182" w:rsidRPr="002C5644" w:rsidRDefault="00622182" w:rsidP="00946C26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2C5644">
              <w:rPr>
                <w:rFonts w:ascii="Angsana New" w:hAnsi="Angsana New" w:hint="cs"/>
                <w:sz w:val="22"/>
                <w:szCs w:val="22"/>
                <w:cs/>
              </w:rPr>
              <w:t>มกราคม 256</w:t>
            </w:r>
            <w:r w:rsidR="00FF327D" w:rsidRPr="002C5644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70" w:type="dxa"/>
            <w:gridSpan w:val="2"/>
          </w:tcPr>
          <w:p w14:paraId="1241543D" w14:textId="77777777" w:rsidR="00622182" w:rsidRPr="002C5644" w:rsidRDefault="00622182" w:rsidP="00946C26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320" w:type="dxa"/>
            <w:gridSpan w:val="6"/>
            <w:vAlign w:val="bottom"/>
          </w:tcPr>
          <w:p w14:paraId="6F496406" w14:textId="77777777" w:rsidR="00622182" w:rsidRPr="002C5644" w:rsidRDefault="00622182" w:rsidP="00946C26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C564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sz w:val="22"/>
                <w:szCs w:val="22"/>
              </w:rPr>
              <w:t>256</w:t>
            </w:r>
            <w:r w:rsidR="00FF327D" w:rsidRPr="002C5644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622182" w:rsidRPr="002C5644" w14:paraId="2A5F5FA9" w14:textId="77777777" w:rsidTr="00BB541A">
        <w:trPr>
          <w:trHeight w:val="20"/>
          <w:tblHeader/>
        </w:trPr>
        <w:tc>
          <w:tcPr>
            <w:tcW w:w="4527" w:type="dxa"/>
            <w:shd w:val="clear" w:color="auto" w:fill="auto"/>
          </w:tcPr>
          <w:p w14:paraId="2B802AC3" w14:textId="77777777" w:rsidR="00622182" w:rsidRPr="002C5644" w:rsidRDefault="00622182" w:rsidP="00946C26">
            <w:pPr>
              <w:shd w:val="clear" w:color="auto" w:fill="FFFFFF"/>
              <w:tabs>
                <w:tab w:val="left" w:pos="4014"/>
              </w:tabs>
              <w:spacing w:line="240" w:lineRule="auto"/>
              <w:ind w:right="-115" w:firstLine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6EF5344F" w14:textId="77777777" w:rsidR="00622182" w:rsidRPr="002C5644" w:rsidRDefault="00622182" w:rsidP="00946C26">
            <w:pPr>
              <w:shd w:val="clear" w:color="auto" w:fill="FFFFFF"/>
              <w:spacing w:line="240" w:lineRule="auto"/>
              <w:ind w:left="-79" w:right="-115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FE4A0C0" w14:textId="77777777" w:rsidR="00622182" w:rsidRPr="002C5644" w:rsidRDefault="00622182" w:rsidP="00946C26">
            <w:pPr>
              <w:shd w:val="clear" w:color="auto" w:fill="FFFFFF"/>
              <w:spacing w:line="240" w:lineRule="auto"/>
              <w:ind w:left="-79" w:right="-1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5" w:type="dxa"/>
            <w:vAlign w:val="bottom"/>
          </w:tcPr>
          <w:p w14:paraId="10F7CEE1" w14:textId="77777777" w:rsidR="00622182" w:rsidRPr="002C5644" w:rsidRDefault="00622182" w:rsidP="00946C26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C5644">
              <w:rPr>
                <w:rFonts w:ascii="Angsana New" w:hAnsi="Angsana New" w:cs="Angsana New"/>
                <w:szCs w:val="22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0DC83B26" w14:textId="77777777" w:rsidR="00622182" w:rsidRPr="002C5644" w:rsidRDefault="00622182" w:rsidP="00946C26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5591D720" w14:textId="77777777" w:rsidR="00622182" w:rsidRPr="002C5644" w:rsidRDefault="00622182" w:rsidP="00946C26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C5644">
              <w:rPr>
                <w:rFonts w:ascii="Angsana New" w:hAnsi="Angsana New" w:cs="Angsana New"/>
                <w:szCs w:val="22"/>
                <w:cs/>
                <w:lang w:bidi="th-TH"/>
              </w:rPr>
              <w:t>รายการปรับปรุง</w:t>
            </w:r>
          </w:p>
        </w:tc>
        <w:tc>
          <w:tcPr>
            <w:tcW w:w="270" w:type="dxa"/>
            <w:vAlign w:val="bottom"/>
          </w:tcPr>
          <w:p w14:paraId="56F6DAEA" w14:textId="77777777" w:rsidR="00622182" w:rsidRPr="002C5644" w:rsidRDefault="00622182" w:rsidP="00946C26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7391940" w14:textId="77777777" w:rsidR="00622182" w:rsidRPr="002C5644" w:rsidRDefault="00622182" w:rsidP="00946C26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C5644">
              <w:rPr>
                <w:rFonts w:ascii="Angsana New" w:hAnsi="Angsana New" w:cs="Angsana New"/>
                <w:szCs w:val="22"/>
                <w:cs/>
                <w:lang w:bidi="th-TH"/>
              </w:rPr>
              <w:t>ปรับปรุงใหม่</w:t>
            </w:r>
          </w:p>
        </w:tc>
        <w:tc>
          <w:tcPr>
            <w:tcW w:w="270" w:type="dxa"/>
            <w:gridSpan w:val="2"/>
          </w:tcPr>
          <w:p w14:paraId="448A88B6" w14:textId="77777777" w:rsidR="00622182" w:rsidRPr="002C5644" w:rsidRDefault="00622182" w:rsidP="00946C26">
            <w:pPr>
              <w:shd w:val="clear" w:color="auto" w:fill="FFFFFF"/>
              <w:spacing w:line="240" w:lineRule="auto"/>
              <w:ind w:left="-79" w:right="-1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11AB8D81" w14:textId="77777777" w:rsidR="00622182" w:rsidRPr="002C5644" w:rsidRDefault="00622182" w:rsidP="00946C26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C5644">
              <w:rPr>
                <w:rFonts w:ascii="Angsana New" w:hAnsi="Angsana New" w:cs="Angsana New"/>
                <w:szCs w:val="22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7D604A1A" w14:textId="77777777" w:rsidR="00622182" w:rsidRPr="002C5644" w:rsidRDefault="00622182" w:rsidP="00946C26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207C925" w14:textId="77777777" w:rsidR="00622182" w:rsidRPr="002C5644" w:rsidRDefault="00622182" w:rsidP="00946C26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C5644">
              <w:rPr>
                <w:rFonts w:ascii="Angsana New" w:hAnsi="Angsana New" w:cs="Angsana New"/>
                <w:szCs w:val="22"/>
                <w:cs/>
                <w:lang w:bidi="th-TH"/>
              </w:rPr>
              <w:t>รายการปรับปรุง</w:t>
            </w:r>
          </w:p>
        </w:tc>
        <w:tc>
          <w:tcPr>
            <w:tcW w:w="252" w:type="dxa"/>
            <w:vAlign w:val="bottom"/>
          </w:tcPr>
          <w:p w14:paraId="2FBC7A77" w14:textId="77777777" w:rsidR="00622182" w:rsidRPr="002C5644" w:rsidRDefault="00622182" w:rsidP="00946C26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6CB301F7" w14:textId="77777777" w:rsidR="00622182" w:rsidRPr="002C5644" w:rsidRDefault="00622182" w:rsidP="00946C26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C5644">
              <w:rPr>
                <w:rFonts w:ascii="Angsana New" w:hAnsi="Angsana New" w:cs="Angsana New"/>
                <w:szCs w:val="22"/>
                <w:cs/>
                <w:lang w:bidi="th-TH"/>
              </w:rPr>
              <w:t>ปรับปรุงใหม่</w:t>
            </w:r>
          </w:p>
        </w:tc>
      </w:tr>
      <w:tr w:rsidR="00622182" w:rsidRPr="002C5644" w14:paraId="72C17398" w14:textId="77777777" w:rsidTr="00BB541A">
        <w:trPr>
          <w:gridAfter w:val="1"/>
          <w:wAfter w:w="6" w:type="dxa"/>
          <w:trHeight w:val="333"/>
          <w:tblHeader/>
        </w:trPr>
        <w:tc>
          <w:tcPr>
            <w:tcW w:w="4527" w:type="dxa"/>
            <w:shd w:val="clear" w:color="auto" w:fill="auto"/>
          </w:tcPr>
          <w:p w14:paraId="27E5A4D9" w14:textId="77777777" w:rsidR="00622182" w:rsidRPr="002C5644" w:rsidRDefault="00622182" w:rsidP="00946C26">
            <w:pPr>
              <w:shd w:val="clear" w:color="auto" w:fill="FFFFFF"/>
              <w:spacing w:line="240" w:lineRule="auto"/>
              <w:ind w:left="144" w:right="-108" w:hanging="144"/>
              <w:jc w:val="both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</w:tcPr>
          <w:p w14:paraId="2FF1D321" w14:textId="77777777" w:rsidR="00622182" w:rsidRPr="002C5644" w:rsidRDefault="00622182" w:rsidP="00946C26">
            <w:pPr>
              <w:shd w:val="clear" w:color="auto" w:fill="FFFFFF"/>
              <w:tabs>
                <w:tab w:val="left" w:pos="133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B3D589A" w14:textId="77777777" w:rsidR="00622182" w:rsidRPr="002C5644" w:rsidRDefault="00622182" w:rsidP="00946C26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61" w:type="dxa"/>
            <w:gridSpan w:val="13"/>
            <w:vAlign w:val="bottom"/>
          </w:tcPr>
          <w:p w14:paraId="2B7CEDF4" w14:textId="77777777" w:rsidR="00622182" w:rsidRPr="002C5644" w:rsidRDefault="00622182" w:rsidP="00946C26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622182" w:rsidRPr="002C5644" w14:paraId="65099248" w14:textId="77777777" w:rsidTr="00BB541A">
        <w:trPr>
          <w:gridAfter w:val="1"/>
          <w:wAfter w:w="6" w:type="dxa"/>
          <w:trHeight w:val="333"/>
        </w:trPr>
        <w:tc>
          <w:tcPr>
            <w:tcW w:w="4527" w:type="dxa"/>
            <w:shd w:val="clear" w:color="auto" w:fill="auto"/>
          </w:tcPr>
          <w:p w14:paraId="027C72C7" w14:textId="77777777" w:rsidR="00622182" w:rsidRPr="002C5644" w:rsidRDefault="00622182" w:rsidP="00946C26">
            <w:pPr>
              <w:shd w:val="clear" w:color="auto" w:fill="FFFFFF"/>
              <w:spacing w:line="240" w:lineRule="auto"/>
              <w:ind w:left="144" w:right="-108" w:hanging="144"/>
              <w:jc w:val="both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C5644">
              <w:rPr>
                <w:rFonts w:ascii="Angsana New" w:eastAsia="Calibri" w:hAnsi="Angsana New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39" w:type="dxa"/>
          </w:tcPr>
          <w:p w14:paraId="7B4BE6C6" w14:textId="77777777" w:rsidR="00622182" w:rsidRPr="002C5644" w:rsidRDefault="00622182" w:rsidP="00946C26">
            <w:pPr>
              <w:shd w:val="clear" w:color="auto" w:fill="FFFFFF"/>
              <w:tabs>
                <w:tab w:val="left" w:pos="133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9E139C3" w14:textId="77777777" w:rsidR="00622182" w:rsidRPr="002C5644" w:rsidRDefault="00622182" w:rsidP="00946C26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61" w:type="dxa"/>
            <w:gridSpan w:val="13"/>
            <w:vAlign w:val="bottom"/>
          </w:tcPr>
          <w:p w14:paraId="4071B3C0" w14:textId="77777777" w:rsidR="00622182" w:rsidRPr="002C5644" w:rsidRDefault="00622182" w:rsidP="00946C26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622182" w:rsidRPr="002C5644" w14:paraId="6444110C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3B3DC393" w14:textId="77777777" w:rsidR="00622182" w:rsidRPr="002C5644" w:rsidRDefault="00622182" w:rsidP="00946C26">
            <w:pPr>
              <w:spacing w:line="240" w:lineRule="auto"/>
              <w:ind w:left="144" w:right="-108" w:hanging="144"/>
              <w:jc w:val="both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C5644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239" w:type="dxa"/>
          </w:tcPr>
          <w:p w14:paraId="4B84BC10" w14:textId="77777777" w:rsidR="00622182" w:rsidRPr="002C5644" w:rsidRDefault="00622182" w:rsidP="00946C26">
            <w:pPr>
              <w:shd w:val="clear" w:color="auto" w:fill="FFFFFF"/>
              <w:tabs>
                <w:tab w:val="left" w:pos="133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E2F8D9A" w14:textId="77777777" w:rsidR="00622182" w:rsidRPr="002C5644" w:rsidRDefault="00622182" w:rsidP="00946C26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415813FA" w14:textId="77777777" w:rsidR="00622182" w:rsidRPr="002C5644" w:rsidRDefault="00622182" w:rsidP="00946C26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B033F26" w14:textId="77777777" w:rsidR="00622182" w:rsidRPr="002C5644" w:rsidRDefault="00622182" w:rsidP="00946C26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769A9321" w14:textId="77777777" w:rsidR="00622182" w:rsidRPr="002C5644" w:rsidRDefault="00622182" w:rsidP="00946C26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30B62C9" w14:textId="77777777" w:rsidR="00622182" w:rsidRPr="002C5644" w:rsidRDefault="00622182" w:rsidP="00946C26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6D96DFF" w14:textId="77777777" w:rsidR="00622182" w:rsidRPr="002C5644" w:rsidRDefault="00622182" w:rsidP="00946C26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E5D9338" w14:textId="77777777" w:rsidR="00622182" w:rsidRPr="002C5644" w:rsidRDefault="00622182" w:rsidP="00946C26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6E5C567" w14:textId="77777777" w:rsidR="00622182" w:rsidRPr="002C5644" w:rsidRDefault="00622182" w:rsidP="00946C26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7D2D622" w14:textId="77777777" w:rsidR="00622182" w:rsidRPr="002C5644" w:rsidRDefault="00622182" w:rsidP="00946C26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E6DCEC2" w14:textId="77777777" w:rsidR="00622182" w:rsidRPr="002C5644" w:rsidRDefault="00622182" w:rsidP="00946C26">
            <w:pPr>
              <w:shd w:val="clear" w:color="auto" w:fill="FFFFFF"/>
              <w:tabs>
                <w:tab w:val="decimal" w:pos="630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05A1E4C9" w14:textId="77777777" w:rsidR="00622182" w:rsidRPr="002C5644" w:rsidRDefault="00622182" w:rsidP="00946C26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2ED2B3AF" w14:textId="77777777" w:rsidR="00622182" w:rsidRPr="002C5644" w:rsidRDefault="00622182" w:rsidP="00946C26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C1125" w:rsidRPr="002C5644" w14:paraId="2B0B0DB7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224ED659" w14:textId="77777777" w:rsidR="001C1125" w:rsidRPr="002C5644" w:rsidRDefault="001C1125" w:rsidP="001C1125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239" w:type="dxa"/>
          </w:tcPr>
          <w:p w14:paraId="4581D7C4" w14:textId="77777777" w:rsidR="001C1125" w:rsidRPr="002C5644" w:rsidRDefault="001C1125" w:rsidP="001C1125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3F6654" w14:textId="77777777" w:rsidR="001C1125" w:rsidRPr="002C5644" w:rsidRDefault="001C1125" w:rsidP="001C112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18455C1D" w14:textId="1E7C5E51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 1,114.70</w:t>
            </w:r>
          </w:p>
        </w:tc>
        <w:tc>
          <w:tcPr>
            <w:tcW w:w="270" w:type="dxa"/>
          </w:tcPr>
          <w:p w14:paraId="37EB95D5" w14:textId="77777777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</w:tcPr>
          <w:p w14:paraId="63DFE94A" w14:textId="3E460FEB" w:rsidR="001C1125" w:rsidRPr="002C5644" w:rsidRDefault="001C1125" w:rsidP="003F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>0.83</w:t>
            </w:r>
          </w:p>
        </w:tc>
        <w:tc>
          <w:tcPr>
            <w:tcW w:w="270" w:type="dxa"/>
          </w:tcPr>
          <w:p w14:paraId="20059EB7" w14:textId="77777777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9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2A69C5D" w14:textId="0638B944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22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1,115.53</w:t>
            </w:r>
          </w:p>
        </w:tc>
        <w:tc>
          <w:tcPr>
            <w:tcW w:w="270" w:type="dxa"/>
            <w:gridSpan w:val="2"/>
          </w:tcPr>
          <w:p w14:paraId="1CC95303" w14:textId="77777777" w:rsidR="001C1125" w:rsidRPr="002C5644" w:rsidRDefault="001C1125" w:rsidP="001C112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282488B" w14:textId="06FAFF04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1,213.84 </w:t>
            </w:r>
          </w:p>
        </w:tc>
        <w:tc>
          <w:tcPr>
            <w:tcW w:w="270" w:type="dxa"/>
          </w:tcPr>
          <w:p w14:paraId="0B25EE04" w14:textId="77777777" w:rsidR="001C1125" w:rsidRPr="002C5644" w:rsidRDefault="001C1125" w:rsidP="001C112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28CA1F" w14:textId="6615E1C4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1.65 </w:t>
            </w:r>
          </w:p>
        </w:tc>
        <w:tc>
          <w:tcPr>
            <w:tcW w:w="252" w:type="dxa"/>
          </w:tcPr>
          <w:p w14:paraId="3CDEE9B8" w14:textId="77777777" w:rsidR="001C1125" w:rsidRPr="002C5644" w:rsidRDefault="001C1125" w:rsidP="001C1125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4EB9053E" w14:textId="70830793" w:rsidR="001C1125" w:rsidRPr="002C5644" w:rsidRDefault="001C1125" w:rsidP="003F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1,215.49 </w:t>
            </w:r>
          </w:p>
        </w:tc>
      </w:tr>
      <w:tr w:rsidR="001C1125" w:rsidRPr="002C5644" w14:paraId="1757AF2B" w14:textId="77777777" w:rsidTr="00BB541A">
        <w:trPr>
          <w:trHeight w:val="90"/>
        </w:trPr>
        <w:tc>
          <w:tcPr>
            <w:tcW w:w="4527" w:type="dxa"/>
            <w:shd w:val="clear" w:color="auto" w:fill="auto"/>
          </w:tcPr>
          <w:p w14:paraId="4B4B89CD" w14:textId="77777777" w:rsidR="001C1125" w:rsidRPr="002C5644" w:rsidRDefault="001C1125" w:rsidP="001C1125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239" w:type="dxa"/>
          </w:tcPr>
          <w:p w14:paraId="2BF252BE" w14:textId="77777777" w:rsidR="001C1125" w:rsidRPr="002C5644" w:rsidRDefault="001C1125" w:rsidP="001C1125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A5D11A0" w14:textId="77777777" w:rsidR="001C1125" w:rsidRPr="002C5644" w:rsidRDefault="001C1125" w:rsidP="001C112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</w:tcPr>
          <w:p w14:paraId="2F79EF5B" w14:textId="5CE46F2D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>595.05</w:t>
            </w:r>
          </w:p>
        </w:tc>
        <w:tc>
          <w:tcPr>
            <w:tcW w:w="270" w:type="dxa"/>
          </w:tcPr>
          <w:p w14:paraId="73E053CB" w14:textId="77777777" w:rsidR="001C1125" w:rsidRPr="002C5644" w:rsidRDefault="001C1125" w:rsidP="001C112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</w:tcPr>
          <w:p w14:paraId="7FFB757F" w14:textId="4289ED96" w:rsidR="001C1125" w:rsidRPr="002C5644" w:rsidRDefault="001C1125" w:rsidP="003F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>0.03</w:t>
            </w:r>
          </w:p>
        </w:tc>
        <w:tc>
          <w:tcPr>
            <w:tcW w:w="270" w:type="dxa"/>
          </w:tcPr>
          <w:p w14:paraId="6CD798EC" w14:textId="77777777" w:rsidR="001C1125" w:rsidRPr="002C5644" w:rsidRDefault="001C1125" w:rsidP="001C112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9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6128574" w14:textId="406C5DF9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22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595.08 </w:t>
            </w:r>
          </w:p>
        </w:tc>
        <w:tc>
          <w:tcPr>
            <w:tcW w:w="270" w:type="dxa"/>
            <w:gridSpan w:val="2"/>
          </w:tcPr>
          <w:p w14:paraId="2F968663" w14:textId="77777777" w:rsidR="001C1125" w:rsidRPr="002C5644" w:rsidRDefault="001C1125" w:rsidP="001C1125">
            <w:pPr>
              <w:tabs>
                <w:tab w:val="decimal" w:pos="790"/>
              </w:tabs>
              <w:ind w:firstLine="39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CAE563D" w14:textId="3C50D50F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652.72 </w:t>
            </w:r>
          </w:p>
        </w:tc>
        <w:tc>
          <w:tcPr>
            <w:tcW w:w="270" w:type="dxa"/>
          </w:tcPr>
          <w:p w14:paraId="072F2693" w14:textId="77777777" w:rsidR="001C1125" w:rsidRPr="002C5644" w:rsidRDefault="001C1125" w:rsidP="001C112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E782A9" w14:textId="040A8622" w:rsidR="001C1125" w:rsidRPr="002C5644" w:rsidRDefault="001C1125" w:rsidP="003F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(0.14)</w:t>
            </w:r>
          </w:p>
        </w:tc>
        <w:tc>
          <w:tcPr>
            <w:tcW w:w="252" w:type="dxa"/>
          </w:tcPr>
          <w:p w14:paraId="6A8C5C24" w14:textId="77777777" w:rsidR="001C1125" w:rsidRPr="002C5644" w:rsidRDefault="001C1125" w:rsidP="001C1125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25B7CD9C" w14:textId="2ACFFC7F" w:rsidR="001C1125" w:rsidRPr="002C5644" w:rsidRDefault="001C1125" w:rsidP="003F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 652.58 </w:t>
            </w:r>
          </w:p>
        </w:tc>
      </w:tr>
      <w:tr w:rsidR="001C1125" w:rsidRPr="002C5644" w14:paraId="703FA520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19E7C1C4" w14:textId="77777777" w:rsidR="001C1125" w:rsidRPr="002C5644" w:rsidRDefault="001C1125" w:rsidP="001C1125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239" w:type="dxa"/>
          </w:tcPr>
          <w:p w14:paraId="6B013812" w14:textId="77777777" w:rsidR="001C1125" w:rsidRPr="002C5644" w:rsidRDefault="001C1125" w:rsidP="001C1125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8D0E966" w14:textId="77777777" w:rsidR="001C1125" w:rsidRPr="002C5644" w:rsidRDefault="001C1125" w:rsidP="001C112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7196C664" w14:textId="185DE211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342.30 </w:t>
            </w:r>
          </w:p>
        </w:tc>
        <w:tc>
          <w:tcPr>
            <w:tcW w:w="270" w:type="dxa"/>
          </w:tcPr>
          <w:p w14:paraId="4045F073" w14:textId="77777777" w:rsidR="001C1125" w:rsidRPr="002C5644" w:rsidRDefault="001C1125" w:rsidP="001C112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56264B03" w14:textId="64B65A06" w:rsidR="001C1125" w:rsidRPr="002C5644" w:rsidRDefault="001C1125" w:rsidP="003F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0.44 </w:t>
            </w:r>
          </w:p>
        </w:tc>
        <w:tc>
          <w:tcPr>
            <w:tcW w:w="270" w:type="dxa"/>
          </w:tcPr>
          <w:p w14:paraId="161886C3" w14:textId="77777777" w:rsidR="001C1125" w:rsidRPr="002C5644" w:rsidRDefault="001C1125" w:rsidP="001C112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9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5F6A40E" w14:textId="42A88CB1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22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342.74 </w:t>
            </w:r>
          </w:p>
        </w:tc>
        <w:tc>
          <w:tcPr>
            <w:tcW w:w="270" w:type="dxa"/>
            <w:gridSpan w:val="2"/>
          </w:tcPr>
          <w:p w14:paraId="2200964A" w14:textId="77777777" w:rsidR="001C1125" w:rsidRPr="002C5644" w:rsidRDefault="001C1125" w:rsidP="001C1125">
            <w:pPr>
              <w:tabs>
                <w:tab w:val="decimal" w:pos="790"/>
              </w:tabs>
              <w:ind w:firstLine="39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B924943" w14:textId="7D028DB2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677.20 </w:t>
            </w:r>
          </w:p>
        </w:tc>
        <w:tc>
          <w:tcPr>
            <w:tcW w:w="270" w:type="dxa"/>
          </w:tcPr>
          <w:p w14:paraId="0611418C" w14:textId="77777777" w:rsidR="001C1125" w:rsidRPr="002C5644" w:rsidRDefault="001C1125" w:rsidP="001C112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F0C3FCB" w14:textId="6602EF15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169.42 </w:t>
            </w:r>
          </w:p>
        </w:tc>
        <w:tc>
          <w:tcPr>
            <w:tcW w:w="252" w:type="dxa"/>
          </w:tcPr>
          <w:p w14:paraId="73F847D4" w14:textId="77777777" w:rsidR="001C1125" w:rsidRPr="002C5644" w:rsidRDefault="001C1125" w:rsidP="001C1125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16E87E3D" w14:textId="4F773242" w:rsidR="001C1125" w:rsidRPr="002C5644" w:rsidRDefault="001C1125" w:rsidP="003F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 846.62 </w:t>
            </w:r>
          </w:p>
        </w:tc>
      </w:tr>
      <w:tr w:rsidR="001C1125" w:rsidRPr="002C5644" w14:paraId="7FCFE2A7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54AEBAF4" w14:textId="77777777" w:rsidR="001C1125" w:rsidRPr="002C5644" w:rsidRDefault="001C1125" w:rsidP="001C1125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39" w:type="dxa"/>
          </w:tcPr>
          <w:p w14:paraId="4E470612" w14:textId="77777777" w:rsidR="001C1125" w:rsidRPr="002C5644" w:rsidRDefault="001C1125" w:rsidP="001C1125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5C0BBCE" w14:textId="77777777" w:rsidR="001C1125" w:rsidRPr="002C5644" w:rsidRDefault="001C1125" w:rsidP="001C112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1DF18A75" w14:textId="572A4D72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41,838.40 </w:t>
            </w:r>
          </w:p>
        </w:tc>
        <w:tc>
          <w:tcPr>
            <w:tcW w:w="270" w:type="dxa"/>
          </w:tcPr>
          <w:p w14:paraId="56595BF5" w14:textId="77777777" w:rsidR="001C1125" w:rsidRPr="002C5644" w:rsidRDefault="001C1125" w:rsidP="001C112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3D299B59" w14:textId="0CEA04E1" w:rsidR="001C1125" w:rsidRPr="002C5644" w:rsidRDefault="001C1125" w:rsidP="002C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0397AE8" w14:textId="77777777" w:rsidR="001C1125" w:rsidRPr="002C5644" w:rsidRDefault="001C1125" w:rsidP="001C112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9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82CB407" w14:textId="08C9E5E3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22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41,838.40 </w:t>
            </w:r>
          </w:p>
        </w:tc>
        <w:tc>
          <w:tcPr>
            <w:tcW w:w="270" w:type="dxa"/>
            <w:gridSpan w:val="2"/>
          </w:tcPr>
          <w:p w14:paraId="26034EA8" w14:textId="77777777" w:rsidR="001C1125" w:rsidRPr="002C5644" w:rsidRDefault="001C1125" w:rsidP="001C112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7ED4A49" w14:textId="559ABF92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36.40 </w:t>
            </w:r>
          </w:p>
        </w:tc>
        <w:tc>
          <w:tcPr>
            <w:tcW w:w="270" w:type="dxa"/>
          </w:tcPr>
          <w:p w14:paraId="1547C8C2" w14:textId="77777777" w:rsidR="001C1125" w:rsidRPr="002C5644" w:rsidRDefault="001C1125" w:rsidP="001C112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ED8613" w14:textId="2CB438C7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4.18 </w:t>
            </w:r>
          </w:p>
        </w:tc>
        <w:tc>
          <w:tcPr>
            <w:tcW w:w="252" w:type="dxa"/>
          </w:tcPr>
          <w:p w14:paraId="1C3D91AC" w14:textId="77777777" w:rsidR="001C1125" w:rsidRPr="002C5644" w:rsidRDefault="001C1125" w:rsidP="001C1125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010A3640" w14:textId="18F303FC" w:rsidR="001C1125" w:rsidRPr="002C5644" w:rsidRDefault="001C1125" w:rsidP="003F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40.58 </w:t>
            </w:r>
          </w:p>
        </w:tc>
      </w:tr>
      <w:tr w:rsidR="001C1125" w:rsidRPr="002C5644" w14:paraId="40902C78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653723B7" w14:textId="77777777" w:rsidR="001C1125" w:rsidRPr="002C5644" w:rsidRDefault="001C1125" w:rsidP="001C1125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239" w:type="dxa"/>
          </w:tcPr>
          <w:p w14:paraId="0F622363" w14:textId="77777777" w:rsidR="001C1125" w:rsidRPr="002C5644" w:rsidRDefault="001C1125" w:rsidP="001C1125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2F442C3" w14:textId="77777777" w:rsidR="001C1125" w:rsidRPr="002C5644" w:rsidRDefault="001C1125" w:rsidP="001C112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2FB21CB7" w14:textId="4484E724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48.52 </w:t>
            </w:r>
          </w:p>
        </w:tc>
        <w:tc>
          <w:tcPr>
            <w:tcW w:w="270" w:type="dxa"/>
          </w:tcPr>
          <w:p w14:paraId="5F046535" w14:textId="77777777" w:rsidR="001C1125" w:rsidRPr="002C5644" w:rsidRDefault="001C1125" w:rsidP="001C112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46AB7C18" w14:textId="39A43A54" w:rsidR="001C1125" w:rsidRPr="002C5644" w:rsidRDefault="001C1125" w:rsidP="002C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BC47664" w14:textId="77777777" w:rsidR="001C1125" w:rsidRPr="002C5644" w:rsidRDefault="001C1125" w:rsidP="001C112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9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AFEB3B7" w14:textId="6C5E71B8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22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48.52 </w:t>
            </w:r>
          </w:p>
        </w:tc>
        <w:tc>
          <w:tcPr>
            <w:tcW w:w="270" w:type="dxa"/>
            <w:gridSpan w:val="2"/>
          </w:tcPr>
          <w:p w14:paraId="18416812" w14:textId="77777777" w:rsidR="001C1125" w:rsidRPr="002C5644" w:rsidRDefault="001C1125" w:rsidP="001C1125">
            <w:pPr>
              <w:tabs>
                <w:tab w:val="decimal" w:pos="790"/>
              </w:tabs>
              <w:ind w:firstLine="39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042464B" w14:textId="689583D4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48.89 </w:t>
            </w:r>
          </w:p>
        </w:tc>
        <w:tc>
          <w:tcPr>
            <w:tcW w:w="270" w:type="dxa"/>
          </w:tcPr>
          <w:p w14:paraId="298F773A" w14:textId="77777777" w:rsidR="001C1125" w:rsidRPr="002C5644" w:rsidRDefault="001C1125" w:rsidP="001C1125">
            <w:pPr>
              <w:ind w:firstLine="6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FDDA696" w14:textId="4AEF58C5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0.07 </w:t>
            </w:r>
          </w:p>
        </w:tc>
        <w:tc>
          <w:tcPr>
            <w:tcW w:w="252" w:type="dxa"/>
          </w:tcPr>
          <w:p w14:paraId="754CC35F" w14:textId="77777777" w:rsidR="001C1125" w:rsidRPr="002C5644" w:rsidRDefault="001C1125" w:rsidP="001C1125">
            <w:pPr>
              <w:tabs>
                <w:tab w:val="decimal" w:pos="648"/>
              </w:tabs>
              <w:ind w:right="-180" w:firstLine="6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1CF00F85" w14:textId="5B2D67F7" w:rsidR="001C1125" w:rsidRPr="002C5644" w:rsidRDefault="001C1125" w:rsidP="003F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48.96 </w:t>
            </w:r>
          </w:p>
        </w:tc>
      </w:tr>
      <w:tr w:rsidR="001C1125" w:rsidRPr="002C5644" w14:paraId="5EF4AF92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7606D88C" w14:textId="77777777" w:rsidR="001C1125" w:rsidRPr="002C5644" w:rsidRDefault="001C1125" w:rsidP="001C1125">
            <w:pPr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239" w:type="dxa"/>
          </w:tcPr>
          <w:p w14:paraId="7FAE74B5" w14:textId="77777777" w:rsidR="001C1125" w:rsidRPr="002C5644" w:rsidRDefault="001C1125" w:rsidP="001C1125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2C03BB6" w14:textId="77777777" w:rsidR="001C1125" w:rsidRPr="002C5644" w:rsidRDefault="001C1125" w:rsidP="001C112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03BFADFB" w14:textId="7E3D8B70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66.99 </w:t>
            </w:r>
          </w:p>
        </w:tc>
        <w:tc>
          <w:tcPr>
            <w:tcW w:w="270" w:type="dxa"/>
          </w:tcPr>
          <w:p w14:paraId="6B822922" w14:textId="77777777" w:rsidR="001C1125" w:rsidRPr="002C5644" w:rsidRDefault="001C1125" w:rsidP="001C112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7B70EAF8" w14:textId="1A1B4199" w:rsidR="001C1125" w:rsidRPr="002C5644" w:rsidRDefault="001C1125" w:rsidP="003F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0.07 </w:t>
            </w:r>
          </w:p>
        </w:tc>
        <w:tc>
          <w:tcPr>
            <w:tcW w:w="270" w:type="dxa"/>
          </w:tcPr>
          <w:p w14:paraId="35F32268" w14:textId="77777777" w:rsidR="001C1125" w:rsidRPr="002C5644" w:rsidRDefault="001C1125" w:rsidP="001C112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9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B7BC26D" w14:textId="22B05271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22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67.06 </w:t>
            </w:r>
          </w:p>
        </w:tc>
        <w:tc>
          <w:tcPr>
            <w:tcW w:w="270" w:type="dxa"/>
            <w:gridSpan w:val="2"/>
          </w:tcPr>
          <w:p w14:paraId="65DEB6D9" w14:textId="77777777" w:rsidR="001C1125" w:rsidRPr="002C5644" w:rsidRDefault="001C1125" w:rsidP="001C1125">
            <w:pPr>
              <w:tabs>
                <w:tab w:val="decimal" w:pos="790"/>
              </w:tabs>
              <w:ind w:firstLine="39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C198836" w14:textId="77FA45DE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82.33 </w:t>
            </w:r>
          </w:p>
        </w:tc>
        <w:tc>
          <w:tcPr>
            <w:tcW w:w="270" w:type="dxa"/>
          </w:tcPr>
          <w:p w14:paraId="6A8B503D" w14:textId="77777777" w:rsidR="001C1125" w:rsidRPr="002C5644" w:rsidRDefault="001C1125" w:rsidP="001C1125">
            <w:pPr>
              <w:ind w:firstLine="6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921F14" w14:textId="57575F5E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162.35 </w:t>
            </w:r>
          </w:p>
        </w:tc>
        <w:tc>
          <w:tcPr>
            <w:tcW w:w="252" w:type="dxa"/>
          </w:tcPr>
          <w:p w14:paraId="69BF4A2F" w14:textId="77777777" w:rsidR="001C1125" w:rsidRPr="002C5644" w:rsidRDefault="001C1125" w:rsidP="001C1125">
            <w:pPr>
              <w:tabs>
                <w:tab w:val="decimal" w:pos="648"/>
              </w:tabs>
              <w:ind w:right="-180" w:firstLine="6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6A8DDA18" w14:textId="4DF26D98" w:rsidR="001C1125" w:rsidRPr="002C5644" w:rsidRDefault="001C1125" w:rsidP="003F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244.68 </w:t>
            </w:r>
          </w:p>
        </w:tc>
      </w:tr>
      <w:tr w:rsidR="001C1125" w:rsidRPr="002C5644" w14:paraId="73A5F507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134168EF" w14:textId="77777777" w:rsidR="001C1125" w:rsidRPr="002C5644" w:rsidRDefault="001C1125" w:rsidP="001C1125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รวมสินทรัพย์หมุนเวียน</w:t>
            </w:r>
          </w:p>
        </w:tc>
        <w:tc>
          <w:tcPr>
            <w:tcW w:w="239" w:type="dxa"/>
          </w:tcPr>
          <w:p w14:paraId="4F6350A5" w14:textId="77777777" w:rsidR="001C1125" w:rsidRPr="002C5644" w:rsidRDefault="001C1125" w:rsidP="001C1125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019B025" w14:textId="77777777" w:rsidR="001C1125" w:rsidRPr="002C5644" w:rsidRDefault="001C1125" w:rsidP="001C1125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64874BFD" w14:textId="1773D650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</w:rPr>
              <w:t>44,005.96</w:t>
            </w:r>
          </w:p>
        </w:tc>
        <w:tc>
          <w:tcPr>
            <w:tcW w:w="270" w:type="dxa"/>
          </w:tcPr>
          <w:p w14:paraId="357B0CDE" w14:textId="77777777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95FF6" w14:textId="51F18371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</w:rPr>
              <w:t>1.37</w:t>
            </w:r>
          </w:p>
        </w:tc>
        <w:tc>
          <w:tcPr>
            <w:tcW w:w="270" w:type="dxa"/>
          </w:tcPr>
          <w:p w14:paraId="18D34CDE" w14:textId="77777777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90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894B8" w14:textId="13D4B864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lang w:eastAsia="zh-CN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</w:rPr>
              <w:t>44,007.33</w:t>
            </w:r>
          </w:p>
        </w:tc>
        <w:tc>
          <w:tcPr>
            <w:tcW w:w="270" w:type="dxa"/>
            <w:gridSpan w:val="2"/>
          </w:tcPr>
          <w:p w14:paraId="7EAE6042" w14:textId="77777777" w:rsidR="001C1125" w:rsidRPr="002C5644" w:rsidRDefault="001C1125" w:rsidP="001C1125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AFC947" w14:textId="68632EE4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</w:rPr>
              <w:t>2,711.38</w:t>
            </w:r>
          </w:p>
        </w:tc>
        <w:tc>
          <w:tcPr>
            <w:tcW w:w="270" w:type="dxa"/>
          </w:tcPr>
          <w:p w14:paraId="2CC961AA" w14:textId="77777777" w:rsidR="001C1125" w:rsidRPr="002C5644" w:rsidRDefault="001C1125" w:rsidP="001C1125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B48B6E" w14:textId="400AD664" w:rsidR="001C1125" w:rsidRPr="002C5644" w:rsidRDefault="001C1125" w:rsidP="001C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</w:rPr>
              <w:t>337.53</w:t>
            </w:r>
          </w:p>
        </w:tc>
        <w:tc>
          <w:tcPr>
            <w:tcW w:w="252" w:type="dxa"/>
          </w:tcPr>
          <w:p w14:paraId="5D55CF2E" w14:textId="77777777" w:rsidR="001C1125" w:rsidRPr="002C5644" w:rsidRDefault="001C1125" w:rsidP="001C1125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F9F7D8" w14:textId="7ACF93F0" w:rsidR="001C1125" w:rsidRPr="002C5644" w:rsidRDefault="001C1125" w:rsidP="003F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</w:rPr>
              <w:t>3,048.91</w:t>
            </w:r>
          </w:p>
        </w:tc>
      </w:tr>
      <w:tr w:rsidR="000D4069" w:rsidRPr="002C5644" w14:paraId="54E3011A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17D2CA78" w14:textId="4479C25E" w:rsidR="000D4069" w:rsidRPr="002C5644" w:rsidRDefault="000D4069" w:rsidP="000D4069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239" w:type="dxa"/>
          </w:tcPr>
          <w:p w14:paraId="0CAE1797" w14:textId="77777777" w:rsidR="000D4069" w:rsidRPr="002C5644" w:rsidRDefault="000D4069" w:rsidP="000D406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DCBC5F7" w14:textId="77777777" w:rsidR="000D4069" w:rsidRPr="002C5644" w:rsidRDefault="000D4069" w:rsidP="000D406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5D763A7E" w14:textId="77777777" w:rsidR="000D4069" w:rsidRPr="002C5644" w:rsidRDefault="000D4069" w:rsidP="000D4069">
            <w:pPr>
              <w:tabs>
                <w:tab w:val="decimal" w:pos="88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BAEE298" w14:textId="77777777" w:rsidR="000D4069" w:rsidRPr="002C5644" w:rsidRDefault="000D4069" w:rsidP="000D406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1F37AD80" w14:textId="77777777" w:rsidR="000D4069" w:rsidRPr="002C5644" w:rsidRDefault="000D4069" w:rsidP="000D4069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607B788" w14:textId="77777777" w:rsidR="000D4069" w:rsidRPr="002C5644" w:rsidRDefault="000D4069" w:rsidP="000D406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118A070" w14:textId="77777777" w:rsidR="000D4069" w:rsidRPr="002C5644" w:rsidRDefault="000D4069" w:rsidP="000D4069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8CFE632" w14:textId="77777777" w:rsidR="000D4069" w:rsidRPr="002C5644" w:rsidRDefault="000D4069" w:rsidP="000D4069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ABEC928" w14:textId="77777777" w:rsidR="000D4069" w:rsidRPr="002C5644" w:rsidRDefault="000D4069" w:rsidP="000D4069">
            <w:pPr>
              <w:tabs>
                <w:tab w:val="decimal" w:pos="97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437D7D3" w14:textId="77777777" w:rsidR="000D4069" w:rsidRPr="002C5644" w:rsidRDefault="000D4069" w:rsidP="000D4069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D5FA0C2" w14:textId="77777777" w:rsidR="000D4069" w:rsidRPr="002C5644" w:rsidRDefault="000D4069" w:rsidP="000D406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78A6E38D" w14:textId="77777777" w:rsidR="000D4069" w:rsidRPr="002C5644" w:rsidRDefault="000D4069" w:rsidP="000D4069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5749774" w14:textId="77777777" w:rsidR="000D4069" w:rsidRPr="002C5644" w:rsidRDefault="000D4069" w:rsidP="000D4069">
            <w:pPr>
              <w:tabs>
                <w:tab w:val="clear" w:pos="680"/>
                <w:tab w:val="decimal" w:pos="70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40405" w:rsidRPr="002C5644" w14:paraId="76637357" w14:textId="77777777" w:rsidTr="00BB541A">
        <w:trPr>
          <w:trHeight w:val="162"/>
        </w:trPr>
        <w:tc>
          <w:tcPr>
            <w:tcW w:w="4527" w:type="dxa"/>
            <w:shd w:val="clear" w:color="auto" w:fill="auto"/>
          </w:tcPr>
          <w:p w14:paraId="23AE129F" w14:textId="583AACBD" w:rsidR="00940405" w:rsidRPr="002C5644" w:rsidRDefault="00940405" w:rsidP="00940405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239" w:type="dxa"/>
          </w:tcPr>
          <w:p w14:paraId="680D1EDF" w14:textId="77777777" w:rsidR="00940405" w:rsidRPr="002C5644" w:rsidRDefault="00940405" w:rsidP="00940405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A664B4B" w14:textId="77777777" w:rsidR="00940405" w:rsidRPr="002C5644" w:rsidRDefault="00940405" w:rsidP="0094040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216366DF" w14:textId="21F53E49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5.88 </w:t>
            </w:r>
          </w:p>
        </w:tc>
        <w:tc>
          <w:tcPr>
            <w:tcW w:w="270" w:type="dxa"/>
          </w:tcPr>
          <w:p w14:paraId="7D6E3EB1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096809A9" w14:textId="586343C5" w:rsidR="00940405" w:rsidRPr="002C5644" w:rsidRDefault="00940405" w:rsidP="003F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>(1.00)</w:t>
            </w:r>
          </w:p>
        </w:tc>
        <w:tc>
          <w:tcPr>
            <w:tcW w:w="270" w:type="dxa"/>
          </w:tcPr>
          <w:p w14:paraId="77474785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48FC330" w14:textId="732BC0D1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4.88 </w:t>
            </w:r>
          </w:p>
        </w:tc>
        <w:tc>
          <w:tcPr>
            <w:tcW w:w="270" w:type="dxa"/>
            <w:gridSpan w:val="2"/>
          </w:tcPr>
          <w:p w14:paraId="1A3FC44F" w14:textId="77777777" w:rsidR="00940405" w:rsidRPr="002C5644" w:rsidRDefault="00940405" w:rsidP="0094040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B5AC333" w14:textId="71C7EA64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2.09 </w:t>
            </w:r>
          </w:p>
        </w:tc>
        <w:tc>
          <w:tcPr>
            <w:tcW w:w="270" w:type="dxa"/>
          </w:tcPr>
          <w:p w14:paraId="03FF2D5C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F7BCDE1" w14:textId="1D77EE80" w:rsidR="00940405" w:rsidRPr="002C5644" w:rsidRDefault="00940405" w:rsidP="003F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>(2.09)</w:t>
            </w:r>
          </w:p>
        </w:tc>
        <w:tc>
          <w:tcPr>
            <w:tcW w:w="252" w:type="dxa"/>
          </w:tcPr>
          <w:p w14:paraId="7B961810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48260A3C" w14:textId="1D0554D5" w:rsidR="00940405" w:rsidRPr="002C5644" w:rsidRDefault="00940405" w:rsidP="002C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40405" w:rsidRPr="002C5644" w14:paraId="7F51A39D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604CBEC0" w14:textId="0128827C" w:rsidR="00940405" w:rsidRPr="002C5644" w:rsidRDefault="00940405" w:rsidP="00940405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  <w:cs/>
              </w:rPr>
              <w:t>เงินจ่ายล่วงหน้าค่าก่อสร้าง</w:t>
            </w:r>
          </w:p>
        </w:tc>
        <w:tc>
          <w:tcPr>
            <w:tcW w:w="239" w:type="dxa"/>
          </w:tcPr>
          <w:p w14:paraId="7B3EA62F" w14:textId="77777777" w:rsidR="00940405" w:rsidRPr="002C5644" w:rsidRDefault="00940405" w:rsidP="00940405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D7A627F" w14:textId="77777777" w:rsidR="00940405" w:rsidRPr="002C5644" w:rsidRDefault="00940405" w:rsidP="0094040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4B215AB5" w14:textId="70911379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44.56 </w:t>
            </w:r>
          </w:p>
        </w:tc>
        <w:tc>
          <w:tcPr>
            <w:tcW w:w="270" w:type="dxa"/>
          </w:tcPr>
          <w:p w14:paraId="59A1B0E9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2B0CCEB6" w14:textId="08A50B69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562DD75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CD693F7" w14:textId="3EB377C3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44.56 </w:t>
            </w:r>
          </w:p>
        </w:tc>
        <w:tc>
          <w:tcPr>
            <w:tcW w:w="270" w:type="dxa"/>
            <w:gridSpan w:val="2"/>
          </w:tcPr>
          <w:p w14:paraId="2EF748FE" w14:textId="77777777" w:rsidR="00940405" w:rsidRPr="002C5644" w:rsidRDefault="00940405" w:rsidP="0094040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FB7FF14" w14:textId="709428EC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63.04 </w:t>
            </w:r>
          </w:p>
        </w:tc>
        <w:tc>
          <w:tcPr>
            <w:tcW w:w="270" w:type="dxa"/>
          </w:tcPr>
          <w:p w14:paraId="30C1950F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801E6B" w14:textId="7EF2D2C0" w:rsidR="00940405" w:rsidRPr="002C5644" w:rsidRDefault="00940405" w:rsidP="00241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252" w:type="dxa"/>
          </w:tcPr>
          <w:p w14:paraId="071BAAAB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4B6F13A6" w14:textId="448C1B0B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63.04 </w:t>
            </w:r>
          </w:p>
        </w:tc>
      </w:tr>
      <w:tr w:rsidR="00940405" w:rsidRPr="002C5644" w14:paraId="757CD2F8" w14:textId="77777777" w:rsidTr="00BB541A">
        <w:trPr>
          <w:trHeight w:val="144"/>
        </w:trPr>
        <w:tc>
          <w:tcPr>
            <w:tcW w:w="4527" w:type="dxa"/>
            <w:shd w:val="clear" w:color="auto" w:fill="auto"/>
          </w:tcPr>
          <w:p w14:paraId="79FEB5D8" w14:textId="530388DA" w:rsidR="00940405" w:rsidRPr="002C5644" w:rsidRDefault="00052677" w:rsidP="00940405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ยาวแก่</w:t>
            </w:r>
            <w:r w:rsidRPr="002C5644">
              <w:rPr>
                <w:rFonts w:ascii="Angsana New" w:hAnsi="Angsan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239" w:type="dxa"/>
          </w:tcPr>
          <w:p w14:paraId="3B930A64" w14:textId="77777777" w:rsidR="00940405" w:rsidRPr="002C5644" w:rsidRDefault="00940405" w:rsidP="00940405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3027FF6" w14:textId="77777777" w:rsidR="00940405" w:rsidRPr="002C5644" w:rsidRDefault="00940405" w:rsidP="0094040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61F3CDD7" w14:textId="06064BA9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612CAA43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098CC188" w14:textId="3A914160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7E9352D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A9F715" w14:textId="7185D571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  <w:gridSpan w:val="2"/>
          </w:tcPr>
          <w:p w14:paraId="3B78C4A9" w14:textId="77777777" w:rsidR="00940405" w:rsidRPr="002C5644" w:rsidRDefault="00940405" w:rsidP="0094040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31D4DAE" w14:textId="4DF6423F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330.48 </w:t>
            </w:r>
          </w:p>
        </w:tc>
        <w:tc>
          <w:tcPr>
            <w:tcW w:w="270" w:type="dxa"/>
          </w:tcPr>
          <w:p w14:paraId="3639CE39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A93B85" w14:textId="7B584F23" w:rsidR="00940405" w:rsidRPr="002C5644" w:rsidRDefault="00940405" w:rsidP="003F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(330.48)</w:t>
            </w:r>
          </w:p>
        </w:tc>
        <w:tc>
          <w:tcPr>
            <w:tcW w:w="252" w:type="dxa"/>
          </w:tcPr>
          <w:p w14:paraId="115D3CDA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40F44160" w14:textId="05E0F345" w:rsidR="00940405" w:rsidRPr="002C5644" w:rsidRDefault="00940405" w:rsidP="002C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</w:tr>
      <w:tr w:rsidR="00940405" w:rsidRPr="002C5644" w14:paraId="5060E95A" w14:textId="77777777" w:rsidTr="00BB541A">
        <w:trPr>
          <w:trHeight w:val="108"/>
        </w:trPr>
        <w:tc>
          <w:tcPr>
            <w:tcW w:w="4527" w:type="dxa"/>
            <w:shd w:val="clear" w:color="auto" w:fill="auto"/>
          </w:tcPr>
          <w:p w14:paraId="50B65ECA" w14:textId="16EFAF94" w:rsidR="00940405" w:rsidRPr="002C5644" w:rsidRDefault="00940405" w:rsidP="00940405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239" w:type="dxa"/>
          </w:tcPr>
          <w:p w14:paraId="7F5F5E65" w14:textId="77777777" w:rsidR="00940405" w:rsidRPr="002C5644" w:rsidRDefault="00940405" w:rsidP="00940405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8B541EE" w14:textId="77777777" w:rsidR="00940405" w:rsidRPr="002C5644" w:rsidRDefault="00940405" w:rsidP="0094040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2CAEF70B" w14:textId="416711B2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      54,867.30 </w:t>
            </w:r>
          </w:p>
        </w:tc>
        <w:tc>
          <w:tcPr>
            <w:tcW w:w="270" w:type="dxa"/>
          </w:tcPr>
          <w:p w14:paraId="4F482195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1D3D4100" w14:textId="3E8404DD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1F357BE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F79FD72" w14:textId="69BB787C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54,867.30 </w:t>
            </w:r>
          </w:p>
        </w:tc>
        <w:tc>
          <w:tcPr>
            <w:tcW w:w="270" w:type="dxa"/>
            <w:gridSpan w:val="2"/>
          </w:tcPr>
          <w:p w14:paraId="05FCEE10" w14:textId="77777777" w:rsidR="00940405" w:rsidRPr="002C5644" w:rsidRDefault="00940405" w:rsidP="0094040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34581CD" w14:textId="21E153CB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49,758.28 </w:t>
            </w:r>
          </w:p>
        </w:tc>
        <w:tc>
          <w:tcPr>
            <w:tcW w:w="270" w:type="dxa"/>
          </w:tcPr>
          <w:p w14:paraId="2C9172D6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EF3BA7" w14:textId="5C584F49" w:rsidR="00940405" w:rsidRPr="002C5644" w:rsidRDefault="00940405" w:rsidP="00241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252" w:type="dxa"/>
          </w:tcPr>
          <w:p w14:paraId="0ED0738D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6DEDA1B1" w14:textId="42E69ABB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49,758.28 </w:t>
            </w:r>
          </w:p>
        </w:tc>
      </w:tr>
      <w:tr w:rsidR="00940405" w:rsidRPr="002C5644" w14:paraId="19DB59FA" w14:textId="77777777" w:rsidTr="00BB541A">
        <w:trPr>
          <w:trHeight w:val="81"/>
        </w:trPr>
        <w:tc>
          <w:tcPr>
            <w:tcW w:w="4527" w:type="dxa"/>
            <w:shd w:val="clear" w:color="auto" w:fill="auto"/>
          </w:tcPr>
          <w:p w14:paraId="30E50AD2" w14:textId="2B2F4456" w:rsidR="00940405" w:rsidRPr="002C5644" w:rsidRDefault="00940405" w:rsidP="00940405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239" w:type="dxa"/>
          </w:tcPr>
          <w:p w14:paraId="5DDCEE0F" w14:textId="77777777" w:rsidR="00940405" w:rsidRPr="002C5644" w:rsidRDefault="00940405" w:rsidP="00940405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FA59222" w14:textId="77777777" w:rsidR="00940405" w:rsidRPr="002C5644" w:rsidRDefault="00940405" w:rsidP="0094040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0DE416A5" w14:textId="580A23F5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32,407.80 </w:t>
            </w:r>
          </w:p>
        </w:tc>
        <w:tc>
          <w:tcPr>
            <w:tcW w:w="270" w:type="dxa"/>
          </w:tcPr>
          <w:p w14:paraId="024567D3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3BACBFC0" w14:textId="181251F6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D450822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C55F9F7" w14:textId="11DF09AF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32,407.80 </w:t>
            </w:r>
          </w:p>
        </w:tc>
        <w:tc>
          <w:tcPr>
            <w:tcW w:w="270" w:type="dxa"/>
            <w:gridSpan w:val="2"/>
          </w:tcPr>
          <w:p w14:paraId="596324B6" w14:textId="77777777" w:rsidR="00940405" w:rsidRPr="002C5644" w:rsidRDefault="00940405" w:rsidP="0094040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B844BDC" w14:textId="23CAD166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38,327.10 </w:t>
            </w:r>
          </w:p>
        </w:tc>
        <w:tc>
          <w:tcPr>
            <w:tcW w:w="270" w:type="dxa"/>
          </w:tcPr>
          <w:p w14:paraId="2D5F066C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862C5C" w14:textId="36D00B40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0.30 </w:t>
            </w:r>
          </w:p>
        </w:tc>
        <w:tc>
          <w:tcPr>
            <w:tcW w:w="252" w:type="dxa"/>
          </w:tcPr>
          <w:p w14:paraId="03609812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2BB6AB6E" w14:textId="664C5DE1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38,327.40 </w:t>
            </w:r>
          </w:p>
        </w:tc>
      </w:tr>
      <w:tr w:rsidR="00940405" w:rsidRPr="002C5644" w14:paraId="741BB734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0F179C72" w14:textId="4B7AEA52" w:rsidR="00940405" w:rsidRPr="002C5644" w:rsidRDefault="00940405" w:rsidP="00940405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  <w:cs/>
              </w:rPr>
              <w:t>สิทธิการเช่า</w:t>
            </w:r>
          </w:p>
        </w:tc>
        <w:tc>
          <w:tcPr>
            <w:tcW w:w="239" w:type="dxa"/>
          </w:tcPr>
          <w:p w14:paraId="17D985FA" w14:textId="77777777" w:rsidR="00940405" w:rsidRPr="002C5644" w:rsidRDefault="00940405" w:rsidP="00940405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EF58304" w14:textId="77777777" w:rsidR="00940405" w:rsidRPr="002C5644" w:rsidRDefault="00940405" w:rsidP="0094040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7BAFF6F5" w14:textId="348344B5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1,213.55 </w:t>
            </w:r>
          </w:p>
        </w:tc>
        <w:tc>
          <w:tcPr>
            <w:tcW w:w="270" w:type="dxa"/>
          </w:tcPr>
          <w:p w14:paraId="28A21249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6CA448F8" w14:textId="2AEFAE32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59032C0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7F7D5E1" w14:textId="47FA70DB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1,213.55 </w:t>
            </w:r>
          </w:p>
        </w:tc>
        <w:tc>
          <w:tcPr>
            <w:tcW w:w="270" w:type="dxa"/>
            <w:gridSpan w:val="2"/>
          </w:tcPr>
          <w:p w14:paraId="39D4E265" w14:textId="77777777" w:rsidR="00940405" w:rsidRPr="002C5644" w:rsidRDefault="00940405" w:rsidP="0094040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6FE055F" w14:textId="1ABA7375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1,176.03 </w:t>
            </w:r>
          </w:p>
        </w:tc>
        <w:tc>
          <w:tcPr>
            <w:tcW w:w="270" w:type="dxa"/>
          </w:tcPr>
          <w:p w14:paraId="4A20EEB2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71ECB1" w14:textId="7DEC067F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0.01 </w:t>
            </w:r>
          </w:p>
        </w:tc>
        <w:tc>
          <w:tcPr>
            <w:tcW w:w="252" w:type="dxa"/>
          </w:tcPr>
          <w:p w14:paraId="69922DD2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27F4C44E" w14:textId="62C242C6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1,176.04 </w:t>
            </w:r>
          </w:p>
        </w:tc>
      </w:tr>
      <w:tr w:rsidR="00940405" w:rsidRPr="002C5644" w14:paraId="327CE0F1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6650420B" w14:textId="4A03BD66" w:rsidR="00940405" w:rsidRPr="002C5644" w:rsidRDefault="00940405" w:rsidP="00940405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  <w:cs/>
              </w:rPr>
              <w:t>สินทรัพย์ไม่มีตัวตนอื่น</w:t>
            </w:r>
          </w:p>
        </w:tc>
        <w:tc>
          <w:tcPr>
            <w:tcW w:w="239" w:type="dxa"/>
          </w:tcPr>
          <w:p w14:paraId="30029F73" w14:textId="77777777" w:rsidR="00940405" w:rsidRPr="002C5644" w:rsidRDefault="00940405" w:rsidP="00940405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FABD77D" w14:textId="77777777" w:rsidR="00940405" w:rsidRPr="002C5644" w:rsidRDefault="00940405" w:rsidP="0094040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2E76D903" w14:textId="6DC8605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   77.02 </w:t>
            </w:r>
          </w:p>
        </w:tc>
        <w:tc>
          <w:tcPr>
            <w:tcW w:w="270" w:type="dxa"/>
          </w:tcPr>
          <w:p w14:paraId="207012A5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06881385" w14:textId="3B24E131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D61850C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139EBE3" w14:textId="10DFEABF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  77.02 </w:t>
            </w:r>
          </w:p>
        </w:tc>
        <w:tc>
          <w:tcPr>
            <w:tcW w:w="270" w:type="dxa"/>
            <w:gridSpan w:val="2"/>
          </w:tcPr>
          <w:p w14:paraId="761B24B9" w14:textId="77777777" w:rsidR="00940405" w:rsidRPr="002C5644" w:rsidRDefault="00940405" w:rsidP="0094040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A5CD56E" w14:textId="5188A3E2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73.58 </w:t>
            </w:r>
          </w:p>
        </w:tc>
        <w:tc>
          <w:tcPr>
            <w:tcW w:w="270" w:type="dxa"/>
          </w:tcPr>
          <w:p w14:paraId="26749921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235B5B" w14:textId="0203FBE8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0.03 </w:t>
            </w:r>
          </w:p>
        </w:tc>
        <w:tc>
          <w:tcPr>
            <w:tcW w:w="252" w:type="dxa"/>
          </w:tcPr>
          <w:p w14:paraId="0174A022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722FE54E" w14:textId="6DE3AED9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73.61 </w:t>
            </w:r>
          </w:p>
        </w:tc>
      </w:tr>
      <w:tr w:rsidR="00940405" w:rsidRPr="002C5644" w14:paraId="1E04480C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7BCE4973" w14:textId="01BE3AF5" w:rsidR="00940405" w:rsidRPr="002C5644" w:rsidRDefault="00940405" w:rsidP="00940405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9" w:type="dxa"/>
          </w:tcPr>
          <w:p w14:paraId="33E4C10E" w14:textId="77777777" w:rsidR="00940405" w:rsidRPr="002C5644" w:rsidRDefault="00940405" w:rsidP="00940405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9CF0EB9" w14:textId="77777777" w:rsidR="00940405" w:rsidRPr="002C5644" w:rsidRDefault="00940405" w:rsidP="0094040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4774CAD7" w14:textId="793D61F9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243.26 </w:t>
            </w:r>
          </w:p>
        </w:tc>
        <w:tc>
          <w:tcPr>
            <w:tcW w:w="270" w:type="dxa"/>
          </w:tcPr>
          <w:p w14:paraId="669668B4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333BAFFC" w14:textId="42E47D53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7.42 </w:t>
            </w:r>
          </w:p>
        </w:tc>
        <w:tc>
          <w:tcPr>
            <w:tcW w:w="270" w:type="dxa"/>
          </w:tcPr>
          <w:p w14:paraId="13DB3449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B7190E9" w14:textId="52A8BA55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250.68 </w:t>
            </w:r>
          </w:p>
        </w:tc>
        <w:tc>
          <w:tcPr>
            <w:tcW w:w="270" w:type="dxa"/>
            <w:gridSpan w:val="2"/>
          </w:tcPr>
          <w:p w14:paraId="2ED123EC" w14:textId="77777777" w:rsidR="00940405" w:rsidRPr="002C5644" w:rsidRDefault="00940405" w:rsidP="0094040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85BD014" w14:textId="52B7A42F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284.39 </w:t>
            </w:r>
          </w:p>
        </w:tc>
        <w:tc>
          <w:tcPr>
            <w:tcW w:w="270" w:type="dxa"/>
          </w:tcPr>
          <w:p w14:paraId="654A63B5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E00BCA" w14:textId="6A227876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8.48 </w:t>
            </w:r>
          </w:p>
        </w:tc>
        <w:tc>
          <w:tcPr>
            <w:tcW w:w="252" w:type="dxa"/>
          </w:tcPr>
          <w:p w14:paraId="3B3139F2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6A88D29A" w14:textId="47743B75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292.87 </w:t>
            </w:r>
          </w:p>
        </w:tc>
      </w:tr>
      <w:tr w:rsidR="00940405" w:rsidRPr="002C5644" w14:paraId="3311E240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254CAFA1" w14:textId="65FF57BD" w:rsidR="00940405" w:rsidRPr="002C5644" w:rsidRDefault="00940405" w:rsidP="00940405">
            <w:pPr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239" w:type="dxa"/>
          </w:tcPr>
          <w:p w14:paraId="09FA80F8" w14:textId="77777777" w:rsidR="00940405" w:rsidRPr="002C5644" w:rsidRDefault="00940405" w:rsidP="00940405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A325686" w14:textId="77777777" w:rsidR="00940405" w:rsidRPr="002C5644" w:rsidRDefault="00940405" w:rsidP="00940405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282E47DF" w14:textId="2E013F46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177.78 </w:t>
            </w:r>
          </w:p>
        </w:tc>
        <w:tc>
          <w:tcPr>
            <w:tcW w:w="270" w:type="dxa"/>
          </w:tcPr>
          <w:p w14:paraId="1287ECCA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393AC65" w14:textId="00E52598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1.91 </w:t>
            </w:r>
          </w:p>
        </w:tc>
        <w:tc>
          <w:tcPr>
            <w:tcW w:w="270" w:type="dxa"/>
          </w:tcPr>
          <w:p w14:paraId="53495C35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40633BF7" w14:textId="71DFDE6E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179.69 </w:t>
            </w:r>
          </w:p>
        </w:tc>
        <w:tc>
          <w:tcPr>
            <w:tcW w:w="270" w:type="dxa"/>
            <w:gridSpan w:val="2"/>
          </w:tcPr>
          <w:p w14:paraId="3A003CFC" w14:textId="77777777" w:rsidR="00940405" w:rsidRPr="002C5644" w:rsidRDefault="00940405" w:rsidP="00940405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30699D" w14:textId="5119C341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316.95 </w:t>
            </w:r>
          </w:p>
        </w:tc>
        <w:tc>
          <w:tcPr>
            <w:tcW w:w="270" w:type="dxa"/>
          </w:tcPr>
          <w:p w14:paraId="7A506C3F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55A046" w14:textId="646486F4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10.06 </w:t>
            </w:r>
          </w:p>
        </w:tc>
        <w:tc>
          <w:tcPr>
            <w:tcW w:w="252" w:type="dxa"/>
          </w:tcPr>
          <w:p w14:paraId="41F29324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1203B3B5" w14:textId="7F9A1F85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327.01 </w:t>
            </w:r>
          </w:p>
        </w:tc>
      </w:tr>
      <w:tr w:rsidR="00940405" w:rsidRPr="002C5644" w14:paraId="78AF16EF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50216D44" w14:textId="17928854" w:rsidR="00940405" w:rsidRPr="002C5644" w:rsidRDefault="00940405" w:rsidP="00940405">
            <w:pPr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รวมสินทรัพย์ไม่หมุนเวียน</w:t>
            </w:r>
          </w:p>
        </w:tc>
        <w:tc>
          <w:tcPr>
            <w:tcW w:w="239" w:type="dxa"/>
          </w:tcPr>
          <w:p w14:paraId="2D69B680" w14:textId="77777777" w:rsidR="00940405" w:rsidRPr="002C5644" w:rsidRDefault="00940405" w:rsidP="00940405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B8B1C73" w14:textId="77777777" w:rsidR="00940405" w:rsidRPr="002C5644" w:rsidRDefault="00940405" w:rsidP="00940405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F3A59" w14:textId="3465143B" w:rsidR="00940405" w:rsidRPr="002C5644" w:rsidRDefault="00940405" w:rsidP="003F55C1">
            <w:pPr>
              <w:tabs>
                <w:tab w:val="decimal" w:pos="790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89,037.15 </w:t>
            </w:r>
          </w:p>
        </w:tc>
        <w:tc>
          <w:tcPr>
            <w:tcW w:w="270" w:type="dxa"/>
          </w:tcPr>
          <w:p w14:paraId="52FE489D" w14:textId="77777777" w:rsidR="00940405" w:rsidRPr="002C5644" w:rsidRDefault="00940405" w:rsidP="009404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4988A" w14:textId="163CF71F" w:rsidR="00940405" w:rsidRPr="002C5644" w:rsidRDefault="00940405" w:rsidP="0097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57"/>
              </w:tabs>
              <w:ind w:right="-1350" w:firstLine="78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8.33</w:t>
            </w:r>
          </w:p>
        </w:tc>
        <w:tc>
          <w:tcPr>
            <w:tcW w:w="270" w:type="dxa"/>
          </w:tcPr>
          <w:p w14:paraId="7CCC9004" w14:textId="77777777" w:rsidR="00940405" w:rsidRPr="002C5644" w:rsidRDefault="00940405" w:rsidP="009404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DD7E6" w14:textId="4BF0AA22" w:rsidR="00940405" w:rsidRPr="002C5644" w:rsidRDefault="00940405" w:rsidP="003F55C1">
            <w:pPr>
              <w:tabs>
                <w:tab w:val="decimal" w:pos="790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89,045.48</w:t>
            </w:r>
          </w:p>
        </w:tc>
        <w:tc>
          <w:tcPr>
            <w:tcW w:w="270" w:type="dxa"/>
            <w:gridSpan w:val="2"/>
          </w:tcPr>
          <w:p w14:paraId="641070BD" w14:textId="77777777" w:rsidR="00940405" w:rsidRPr="002C5644" w:rsidRDefault="00940405" w:rsidP="009404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C1E8DC" w14:textId="56B82C33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90,331.94 </w:t>
            </w:r>
          </w:p>
        </w:tc>
        <w:tc>
          <w:tcPr>
            <w:tcW w:w="270" w:type="dxa"/>
          </w:tcPr>
          <w:p w14:paraId="5B0F36D5" w14:textId="77777777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B76D55" w14:textId="7284762B" w:rsidR="00940405" w:rsidRPr="003F55C1" w:rsidRDefault="00940405" w:rsidP="003F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55C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(313.69)</w:t>
            </w:r>
          </w:p>
        </w:tc>
        <w:tc>
          <w:tcPr>
            <w:tcW w:w="252" w:type="dxa"/>
          </w:tcPr>
          <w:p w14:paraId="24EA3B8F" w14:textId="77777777" w:rsidR="00940405" w:rsidRPr="003F55C1" w:rsidRDefault="00940405" w:rsidP="003F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FBA328" w14:textId="5EB64110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</w:rPr>
              <w:t>90,018.25</w:t>
            </w:r>
          </w:p>
        </w:tc>
      </w:tr>
      <w:tr w:rsidR="00940405" w:rsidRPr="002C5644" w14:paraId="032D3022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056F53F8" w14:textId="3E515578" w:rsidR="00940405" w:rsidRPr="002C5644" w:rsidRDefault="00940405" w:rsidP="00940405">
            <w:pPr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239" w:type="dxa"/>
          </w:tcPr>
          <w:p w14:paraId="1AF4F67C" w14:textId="77777777" w:rsidR="00940405" w:rsidRPr="002C5644" w:rsidRDefault="00940405" w:rsidP="00940405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2A0BF06" w14:textId="77777777" w:rsidR="00940405" w:rsidRPr="002C5644" w:rsidRDefault="00940405" w:rsidP="0094040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2BCD2A10" w14:textId="5EA58DC2" w:rsidR="00940405" w:rsidRPr="003F55C1" w:rsidRDefault="00940405" w:rsidP="003F55C1">
            <w:pPr>
              <w:tabs>
                <w:tab w:val="decimal" w:pos="790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133,043.11</w:t>
            </w:r>
          </w:p>
        </w:tc>
        <w:tc>
          <w:tcPr>
            <w:tcW w:w="270" w:type="dxa"/>
          </w:tcPr>
          <w:p w14:paraId="78D37C54" w14:textId="77777777" w:rsidR="00940405" w:rsidRPr="002C5644" w:rsidRDefault="00940405" w:rsidP="009404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59E85" w14:textId="103C2DC9" w:rsidR="00940405" w:rsidRPr="002C5644" w:rsidRDefault="00940405" w:rsidP="003F55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9.70 </w:t>
            </w:r>
          </w:p>
        </w:tc>
        <w:tc>
          <w:tcPr>
            <w:tcW w:w="270" w:type="dxa"/>
          </w:tcPr>
          <w:p w14:paraId="43AF45D5" w14:textId="77777777" w:rsidR="00940405" w:rsidRPr="002C5644" w:rsidRDefault="00940405" w:rsidP="009404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6DD56" w14:textId="6FB5377B" w:rsidR="00940405" w:rsidRPr="002C5644" w:rsidRDefault="00940405" w:rsidP="003F55C1">
            <w:pPr>
              <w:tabs>
                <w:tab w:val="decimal" w:pos="790"/>
              </w:tabs>
              <w:ind w:right="6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133,052.81 </w:t>
            </w:r>
          </w:p>
        </w:tc>
        <w:tc>
          <w:tcPr>
            <w:tcW w:w="270" w:type="dxa"/>
            <w:gridSpan w:val="2"/>
            <w:vAlign w:val="bottom"/>
          </w:tcPr>
          <w:p w14:paraId="263607BB" w14:textId="77777777" w:rsidR="00940405" w:rsidRPr="002C5644" w:rsidRDefault="00940405" w:rsidP="00940405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1D36276" w14:textId="10EADCF4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93,043.32 </w:t>
            </w:r>
          </w:p>
        </w:tc>
        <w:tc>
          <w:tcPr>
            <w:tcW w:w="270" w:type="dxa"/>
          </w:tcPr>
          <w:p w14:paraId="2574EDF5" w14:textId="77777777" w:rsidR="00940405" w:rsidRPr="002C5644" w:rsidRDefault="00940405" w:rsidP="009404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  <w:tab w:val="left" w:pos="1332"/>
              </w:tabs>
              <w:spacing w:line="240" w:lineRule="auto"/>
              <w:ind w:left="-79"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D9A67A" w14:textId="1D2B43D3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</w:rPr>
              <w:t>23.84</w:t>
            </w:r>
          </w:p>
        </w:tc>
        <w:tc>
          <w:tcPr>
            <w:tcW w:w="252" w:type="dxa"/>
          </w:tcPr>
          <w:p w14:paraId="65D451F6" w14:textId="77777777" w:rsidR="00940405" w:rsidRPr="002C5644" w:rsidRDefault="00940405" w:rsidP="009404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  <w:tab w:val="left" w:pos="1332"/>
              </w:tabs>
              <w:spacing w:line="240" w:lineRule="auto"/>
              <w:ind w:left="-79" w:right="66" w:firstLine="3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593AB0" w14:textId="1FD5BE8F" w:rsidR="00940405" w:rsidRPr="002C5644" w:rsidRDefault="00940405" w:rsidP="0094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93,067.16 </w:t>
            </w:r>
          </w:p>
        </w:tc>
      </w:tr>
      <w:tr w:rsidR="00940405" w:rsidRPr="002C5644" w14:paraId="4966769F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028D783E" w14:textId="5203EB0F" w:rsidR="00940405" w:rsidRPr="002C5644" w:rsidRDefault="00940405" w:rsidP="00940405">
            <w:pPr>
              <w:spacing w:line="240" w:lineRule="auto"/>
              <w:ind w:left="144" w:right="-108" w:hanging="144"/>
              <w:jc w:val="both"/>
              <w:rPr>
                <w:rFonts w:ascii="Angsana New" w:eastAsia="Calibri" w:hAnsi="Angsana New"/>
                <w:b/>
                <w:bCs/>
                <w:color w:val="000000"/>
                <w:sz w:val="22"/>
                <w:szCs w:val="22"/>
              </w:rPr>
            </w:pPr>
            <w:r w:rsidRPr="002C5644">
              <w:rPr>
                <w:rFonts w:ascii="Angsana New" w:eastAsia="Calibri" w:hAnsi="Angsana New"/>
                <w:b/>
                <w:bCs/>
                <w:color w:val="000000"/>
                <w:sz w:val="22"/>
                <w:szCs w:val="22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239" w:type="dxa"/>
          </w:tcPr>
          <w:p w14:paraId="084A9734" w14:textId="77777777" w:rsidR="00940405" w:rsidRPr="002C5644" w:rsidRDefault="00940405" w:rsidP="00940405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0974D9B" w14:textId="77777777" w:rsidR="00940405" w:rsidRPr="002C5644" w:rsidRDefault="00940405" w:rsidP="0094040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3789081E" w14:textId="77777777" w:rsidR="00940405" w:rsidRPr="002C5644" w:rsidRDefault="00940405" w:rsidP="00940405">
            <w:pPr>
              <w:tabs>
                <w:tab w:val="decimal" w:pos="88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F09492B" w14:textId="77777777" w:rsidR="00940405" w:rsidRPr="002C5644" w:rsidRDefault="00940405" w:rsidP="0094040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4248C5BF" w14:textId="77777777" w:rsidR="00940405" w:rsidRPr="002C5644" w:rsidRDefault="00940405" w:rsidP="00940405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CD70307" w14:textId="77777777" w:rsidR="00940405" w:rsidRPr="002C5644" w:rsidRDefault="00940405" w:rsidP="0094040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F9C3128" w14:textId="77777777" w:rsidR="00940405" w:rsidRPr="002C5644" w:rsidRDefault="00940405" w:rsidP="00940405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616B110" w14:textId="77777777" w:rsidR="00940405" w:rsidRPr="002C5644" w:rsidRDefault="00940405" w:rsidP="00940405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F936B03" w14:textId="77777777" w:rsidR="00940405" w:rsidRPr="002C5644" w:rsidRDefault="00940405" w:rsidP="00940405">
            <w:pPr>
              <w:tabs>
                <w:tab w:val="decimal" w:pos="97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57D0E68" w14:textId="77777777" w:rsidR="00940405" w:rsidRPr="002C5644" w:rsidRDefault="00940405" w:rsidP="00940405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99E8E16" w14:textId="77777777" w:rsidR="00940405" w:rsidRPr="002C5644" w:rsidRDefault="00940405" w:rsidP="0094040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02BDC7D3" w14:textId="77777777" w:rsidR="00940405" w:rsidRPr="002C5644" w:rsidRDefault="00940405" w:rsidP="00940405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5A7975C" w14:textId="77777777" w:rsidR="00940405" w:rsidRPr="002C5644" w:rsidRDefault="00940405" w:rsidP="00940405">
            <w:pPr>
              <w:tabs>
                <w:tab w:val="clear" w:pos="680"/>
                <w:tab w:val="decimal" w:pos="70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40405" w:rsidRPr="002C5644" w14:paraId="54196B2B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7AE18634" w14:textId="77777777" w:rsidR="00940405" w:rsidRPr="002C5644" w:rsidRDefault="00940405" w:rsidP="00940405">
            <w:pPr>
              <w:spacing w:line="240" w:lineRule="auto"/>
              <w:ind w:left="144" w:right="-108" w:hanging="144"/>
              <w:jc w:val="both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C5644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239" w:type="dxa"/>
          </w:tcPr>
          <w:p w14:paraId="38E66DEE" w14:textId="77777777" w:rsidR="00940405" w:rsidRPr="002C5644" w:rsidRDefault="00940405" w:rsidP="00940405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B1412CF" w14:textId="77777777" w:rsidR="00940405" w:rsidRPr="002C5644" w:rsidRDefault="00940405" w:rsidP="0094040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4C2276C0" w14:textId="77777777" w:rsidR="00940405" w:rsidRPr="002C5644" w:rsidRDefault="00940405" w:rsidP="00940405">
            <w:pPr>
              <w:tabs>
                <w:tab w:val="decimal" w:pos="88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1327EC9" w14:textId="77777777" w:rsidR="00940405" w:rsidRPr="002C5644" w:rsidRDefault="00940405" w:rsidP="0094040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6936D975" w14:textId="77777777" w:rsidR="00940405" w:rsidRPr="002C5644" w:rsidRDefault="00940405" w:rsidP="00940405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84141AE" w14:textId="77777777" w:rsidR="00940405" w:rsidRPr="002C5644" w:rsidRDefault="00940405" w:rsidP="0094040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A81AACA" w14:textId="77777777" w:rsidR="00940405" w:rsidRPr="002C5644" w:rsidRDefault="00940405" w:rsidP="00940405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B820DE1" w14:textId="77777777" w:rsidR="00940405" w:rsidRPr="002C5644" w:rsidRDefault="00940405" w:rsidP="00940405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75B4C61" w14:textId="77777777" w:rsidR="00940405" w:rsidRPr="002C5644" w:rsidRDefault="00940405" w:rsidP="00940405">
            <w:pPr>
              <w:tabs>
                <w:tab w:val="decimal" w:pos="97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48DDE55" w14:textId="77777777" w:rsidR="00940405" w:rsidRPr="002C5644" w:rsidRDefault="00940405" w:rsidP="00940405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974C75" w14:textId="77777777" w:rsidR="00940405" w:rsidRPr="002C5644" w:rsidRDefault="00940405" w:rsidP="0094040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245CD56F" w14:textId="77777777" w:rsidR="00940405" w:rsidRPr="002C5644" w:rsidRDefault="00940405" w:rsidP="00940405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874CE42" w14:textId="77777777" w:rsidR="00940405" w:rsidRPr="002C5644" w:rsidRDefault="00940405" w:rsidP="00940405">
            <w:pPr>
              <w:tabs>
                <w:tab w:val="clear" w:pos="680"/>
                <w:tab w:val="decimal" w:pos="70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A5A88" w:rsidRPr="002C5644" w14:paraId="5639509D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6E3120C1" w14:textId="3AA4FBD0" w:rsidR="008A5A88" w:rsidRPr="002C5644" w:rsidRDefault="008A5A88" w:rsidP="008A5A88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239" w:type="dxa"/>
          </w:tcPr>
          <w:p w14:paraId="6DC2833F" w14:textId="77777777" w:rsidR="008A5A88" w:rsidRPr="002C5644" w:rsidRDefault="008A5A88" w:rsidP="008A5A88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A3200E5" w14:textId="77777777" w:rsidR="008A5A88" w:rsidRPr="002C5644" w:rsidRDefault="008A5A88" w:rsidP="008A5A88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4B593884" w14:textId="70453CF2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2"/>
              </w:tabs>
              <w:ind w:right="-1350" w:firstLine="684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376.22 </w:t>
            </w:r>
          </w:p>
        </w:tc>
        <w:tc>
          <w:tcPr>
            <w:tcW w:w="270" w:type="dxa"/>
          </w:tcPr>
          <w:p w14:paraId="38DA0C4D" w14:textId="77777777" w:rsidR="008A5A88" w:rsidRPr="002C5644" w:rsidRDefault="008A5A88" w:rsidP="008A5A88">
            <w:pPr>
              <w:tabs>
                <w:tab w:val="decimal" w:pos="648"/>
                <w:tab w:val="decimal" w:pos="880"/>
              </w:tabs>
              <w:ind w:right="-1350" w:firstLine="6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2016B27A" w14:textId="5671CA5B" w:rsidR="008A5A88" w:rsidRPr="002C5644" w:rsidRDefault="002C3D9B" w:rsidP="003F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2"/>
              </w:tabs>
              <w:ind w:right="-628" w:firstLine="68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8A5A88" w:rsidRPr="002C5644">
              <w:rPr>
                <w:rFonts w:ascii="Angsana New" w:hAnsi="Angsana New"/>
                <w:sz w:val="22"/>
                <w:szCs w:val="22"/>
              </w:rPr>
              <w:t>(0.13)</w:t>
            </w:r>
          </w:p>
        </w:tc>
        <w:tc>
          <w:tcPr>
            <w:tcW w:w="270" w:type="dxa"/>
          </w:tcPr>
          <w:p w14:paraId="21C9B742" w14:textId="77777777" w:rsidR="008A5A88" w:rsidRPr="002C5644" w:rsidRDefault="008A5A88" w:rsidP="008A5A88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28816A6" w14:textId="52B74C3B" w:rsidR="008A5A88" w:rsidRPr="005D1ABA" w:rsidRDefault="008A5A88" w:rsidP="005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5D1ABA">
              <w:rPr>
                <w:rFonts w:ascii="Angsana New" w:hAnsi="Angsana New"/>
                <w:sz w:val="22"/>
                <w:szCs w:val="22"/>
              </w:rPr>
              <w:t xml:space="preserve">376.09 </w:t>
            </w:r>
          </w:p>
        </w:tc>
        <w:tc>
          <w:tcPr>
            <w:tcW w:w="270" w:type="dxa"/>
            <w:gridSpan w:val="2"/>
          </w:tcPr>
          <w:p w14:paraId="49D9B692" w14:textId="77777777" w:rsidR="008A5A88" w:rsidRPr="002C5644" w:rsidRDefault="008A5A88" w:rsidP="008A5A88">
            <w:pPr>
              <w:tabs>
                <w:tab w:val="decimal" w:pos="648"/>
                <w:tab w:val="decimal" w:pos="880"/>
              </w:tabs>
              <w:ind w:right="-1350" w:firstLine="6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03DD7D4" w14:textId="3455E8D2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>420.55</w:t>
            </w:r>
          </w:p>
        </w:tc>
        <w:tc>
          <w:tcPr>
            <w:tcW w:w="270" w:type="dxa"/>
          </w:tcPr>
          <w:p w14:paraId="1F8DC339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872811" w14:textId="5ED19628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0.10 </w:t>
            </w:r>
          </w:p>
        </w:tc>
        <w:tc>
          <w:tcPr>
            <w:tcW w:w="252" w:type="dxa"/>
          </w:tcPr>
          <w:p w14:paraId="0818DD29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3CE91E39" w14:textId="297A6805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420.65 </w:t>
            </w:r>
          </w:p>
        </w:tc>
      </w:tr>
      <w:tr w:rsidR="008A5A88" w:rsidRPr="002C5644" w14:paraId="0E7AB518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6FD6840E" w14:textId="1D5D4B5F" w:rsidR="008A5A88" w:rsidRPr="002C5644" w:rsidRDefault="008A5A88" w:rsidP="008A5A88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239" w:type="dxa"/>
          </w:tcPr>
          <w:p w14:paraId="1394F1F1" w14:textId="77777777" w:rsidR="008A5A88" w:rsidRPr="002C5644" w:rsidRDefault="008A5A88" w:rsidP="008A5A88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41270E8" w14:textId="77777777" w:rsidR="008A5A88" w:rsidRPr="002C5644" w:rsidRDefault="008A5A88" w:rsidP="008A5A88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6282639F" w14:textId="5CF449E6" w:rsidR="008A5A88" w:rsidRPr="002C3D9B" w:rsidRDefault="008A5A88" w:rsidP="002C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2"/>
              </w:tabs>
              <w:ind w:right="-180" w:firstLine="58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2,236.92 </w:t>
            </w:r>
          </w:p>
        </w:tc>
        <w:tc>
          <w:tcPr>
            <w:tcW w:w="270" w:type="dxa"/>
          </w:tcPr>
          <w:p w14:paraId="3F34C7D1" w14:textId="77777777" w:rsidR="008A5A88" w:rsidRPr="002C5644" w:rsidRDefault="008A5A88" w:rsidP="008A5A88">
            <w:pPr>
              <w:tabs>
                <w:tab w:val="decimal" w:pos="648"/>
                <w:tab w:val="decimal" w:pos="880"/>
              </w:tabs>
              <w:ind w:right="-1350" w:firstLine="6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66E27CD5" w14:textId="418DD033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>16.51</w:t>
            </w:r>
          </w:p>
        </w:tc>
        <w:tc>
          <w:tcPr>
            <w:tcW w:w="270" w:type="dxa"/>
          </w:tcPr>
          <w:p w14:paraId="19DBE467" w14:textId="77777777" w:rsidR="008A5A88" w:rsidRPr="002C5644" w:rsidRDefault="008A5A88" w:rsidP="008A5A88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3D601E9" w14:textId="518B49C1" w:rsidR="008A5A88" w:rsidRPr="005D1ABA" w:rsidRDefault="008A5A88" w:rsidP="005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5D1ABA">
              <w:rPr>
                <w:rFonts w:ascii="Angsana New" w:hAnsi="Angsana New"/>
                <w:sz w:val="22"/>
                <w:szCs w:val="22"/>
              </w:rPr>
              <w:t xml:space="preserve">2,253.43 </w:t>
            </w:r>
          </w:p>
        </w:tc>
        <w:tc>
          <w:tcPr>
            <w:tcW w:w="270" w:type="dxa"/>
            <w:gridSpan w:val="2"/>
          </w:tcPr>
          <w:p w14:paraId="64140DDA" w14:textId="77777777" w:rsidR="008A5A88" w:rsidRPr="002C5644" w:rsidRDefault="008A5A88" w:rsidP="008A5A88">
            <w:pPr>
              <w:tabs>
                <w:tab w:val="decimal" w:pos="648"/>
                <w:tab w:val="decimal" w:pos="880"/>
              </w:tabs>
              <w:ind w:right="-1350" w:firstLine="6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0644599" w14:textId="57F53DC3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>1,663.30</w:t>
            </w:r>
          </w:p>
        </w:tc>
        <w:tc>
          <w:tcPr>
            <w:tcW w:w="270" w:type="dxa"/>
          </w:tcPr>
          <w:p w14:paraId="51CF03E1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D4ADFA" w14:textId="764F59A6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5.84 </w:t>
            </w:r>
          </w:p>
        </w:tc>
        <w:tc>
          <w:tcPr>
            <w:tcW w:w="252" w:type="dxa"/>
          </w:tcPr>
          <w:p w14:paraId="3322FE21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607BF534" w14:textId="5D2F202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1,669.14 </w:t>
            </w:r>
          </w:p>
        </w:tc>
      </w:tr>
      <w:tr w:rsidR="008A5A88" w:rsidRPr="002C5644" w14:paraId="520FBAF6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14820E19" w14:textId="5F370B6C" w:rsidR="008A5A88" w:rsidRPr="002C5644" w:rsidRDefault="001A4373" w:rsidP="008A5A88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ส่วนของ</w:t>
            </w:r>
            <w:r w:rsidR="008A5A88" w:rsidRPr="002C5644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39" w:type="dxa"/>
          </w:tcPr>
          <w:p w14:paraId="5C638748" w14:textId="77777777" w:rsidR="008A5A88" w:rsidRPr="002C5644" w:rsidRDefault="008A5A88" w:rsidP="008A5A88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149C9D1" w14:textId="77777777" w:rsidR="008A5A88" w:rsidRPr="002C5644" w:rsidRDefault="008A5A88" w:rsidP="008A5A8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36D05003" w14:textId="679954D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2"/>
              </w:tabs>
              <w:ind w:right="-180" w:firstLine="586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2,326.20</w:t>
            </w:r>
          </w:p>
        </w:tc>
        <w:tc>
          <w:tcPr>
            <w:tcW w:w="270" w:type="dxa"/>
            <w:vAlign w:val="bottom"/>
          </w:tcPr>
          <w:p w14:paraId="709A4AF2" w14:textId="77777777" w:rsidR="008A5A88" w:rsidRPr="002C5644" w:rsidRDefault="008A5A88" w:rsidP="008A5A8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6A3A072B" w14:textId="0058B33F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4F31F422" w14:textId="77777777" w:rsidR="008A5A88" w:rsidRPr="002C5644" w:rsidRDefault="008A5A88" w:rsidP="008A5A88">
            <w:pPr>
              <w:tabs>
                <w:tab w:val="decimal" w:pos="970"/>
              </w:tabs>
              <w:ind w:right="-180" w:firstLine="5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A6F8B53" w14:textId="65E12404" w:rsidR="008A5A88" w:rsidRPr="005D1ABA" w:rsidRDefault="008A5A88" w:rsidP="005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5D1ABA">
              <w:rPr>
                <w:rFonts w:ascii="Angsana New" w:hAnsi="Angsana New"/>
                <w:sz w:val="22"/>
                <w:szCs w:val="22"/>
              </w:rPr>
              <w:t xml:space="preserve">2,326.20 </w:t>
            </w:r>
          </w:p>
        </w:tc>
        <w:tc>
          <w:tcPr>
            <w:tcW w:w="270" w:type="dxa"/>
            <w:gridSpan w:val="2"/>
            <w:vAlign w:val="bottom"/>
          </w:tcPr>
          <w:p w14:paraId="3440DA3A" w14:textId="77777777" w:rsidR="008A5A88" w:rsidRPr="002C5644" w:rsidRDefault="008A5A88" w:rsidP="008A5A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700AC34" w14:textId="0C0666DA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>20,330.69</w:t>
            </w:r>
          </w:p>
        </w:tc>
        <w:tc>
          <w:tcPr>
            <w:tcW w:w="270" w:type="dxa"/>
            <w:vAlign w:val="bottom"/>
          </w:tcPr>
          <w:p w14:paraId="2FDB0528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061A734" w14:textId="7934E7D0" w:rsidR="008A5A88" w:rsidRPr="002C5644" w:rsidRDefault="008A5A88" w:rsidP="002C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7" w:firstLine="531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252" w:type="dxa"/>
            <w:vAlign w:val="bottom"/>
          </w:tcPr>
          <w:p w14:paraId="3D5816EF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0"/>
              </w:tabs>
              <w:spacing w:line="240" w:lineRule="auto"/>
              <w:ind w:right="66" w:firstLine="5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7774ACA2" w14:textId="16C3DBF5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20,330.69 </w:t>
            </w:r>
          </w:p>
        </w:tc>
      </w:tr>
      <w:tr w:rsidR="008A5A88" w:rsidRPr="002C5644" w14:paraId="6E3A8565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40844FCD" w14:textId="22E5C00E" w:rsidR="008A5A88" w:rsidRPr="002C5644" w:rsidRDefault="008A5A88" w:rsidP="008A5A88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239" w:type="dxa"/>
          </w:tcPr>
          <w:p w14:paraId="2EF63C8C" w14:textId="77777777" w:rsidR="008A5A88" w:rsidRPr="002C5644" w:rsidRDefault="008A5A88" w:rsidP="008A5A88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77D8EDE" w14:textId="77777777" w:rsidR="008A5A88" w:rsidRPr="002C5644" w:rsidRDefault="008A5A88" w:rsidP="008A5A88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66DEA37A" w14:textId="2826E004" w:rsidR="008A5A88" w:rsidRPr="002C5644" w:rsidRDefault="002C3D9B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85"/>
                <w:tab w:val="decimal" w:pos="962"/>
              </w:tabs>
              <w:ind w:firstLine="4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="008A5A88"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46,354.46 </w:t>
            </w:r>
          </w:p>
        </w:tc>
        <w:tc>
          <w:tcPr>
            <w:tcW w:w="270" w:type="dxa"/>
            <w:vAlign w:val="bottom"/>
          </w:tcPr>
          <w:p w14:paraId="06326E71" w14:textId="77777777" w:rsidR="008A5A88" w:rsidRPr="002C5644" w:rsidRDefault="008A5A88" w:rsidP="008A5A8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57C3A6D6" w14:textId="1B0BC21C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>24,344.22</w:t>
            </w:r>
          </w:p>
        </w:tc>
        <w:tc>
          <w:tcPr>
            <w:tcW w:w="270" w:type="dxa"/>
            <w:vAlign w:val="bottom"/>
          </w:tcPr>
          <w:p w14:paraId="07E44C04" w14:textId="77777777" w:rsidR="008A5A88" w:rsidRPr="002C5644" w:rsidRDefault="008A5A88" w:rsidP="008A5A88">
            <w:pPr>
              <w:tabs>
                <w:tab w:val="decimal" w:pos="970"/>
              </w:tabs>
              <w:ind w:right="-180" w:firstLine="5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C44FAFC" w14:textId="160BEFB8" w:rsidR="008A5A88" w:rsidRPr="005D1ABA" w:rsidRDefault="008A5A88" w:rsidP="005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5D1ABA">
              <w:rPr>
                <w:rFonts w:ascii="Angsana New" w:hAnsi="Angsana New"/>
                <w:sz w:val="22"/>
                <w:szCs w:val="22"/>
              </w:rPr>
              <w:t xml:space="preserve">70,698.68 </w:t>
            </w:r>
          </w:p>
        </w:tc>
        <w:tc>
          <w:tcPr>
            <w:tcW w:w="270" w:type="dxa"/>
            <w:gridSpan w:val="2"/>
            <w:vAlign w:val="bottom"/>
          </w:tcPr>
          <w:p w14:paraId="5D5D84F7" w14:textId="77777777" w:rsidR="008A5A88" w:rsidRPr="002C5644" w:rsidRDefault="008A5A88" w:rsidP="008A5A88">
            <w:pPr>
              <w:ind w:firstLine="39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7C2D564" w14:textId="72DA0EC2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881391E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78FAEE" w14:textId="327510A1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19.78 </w:t>
            </w:r>
          </w:p>
        </w:tc>
        <w:tc>
          <w:tcPr>
            <w:tcW w:w="252" w:type="dxa"/>
            <w:vAlign w:val="bottom"/>
          </w:tcPr>
          <w:p w14:paraId="4C3F5DCB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35FE0CB6" w14:textId="500BB68C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19.78 </w:t>
            </w:r>
          </w:p>
        </w:tc>
      </w:tr>
      <w:tr w:rsidR="008A5A88" w:rsidRPr="002C5644" w14:paraId="745B29B6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561C6761" w14:textId="6B27115B" w:rsidR="008A5A88" w:rsidRPr="002C5644" w:rsidRDefault="008A5A88" w:rsidP="008A5A88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  <w:cs/>
              </w:rPr>
              <w:t>ภาษีเงินได้ค้างจ่าย</w:t>
            </w:r>
          </w:p>
        </w:tc>
        <w:tc>
          <w:tcPr>
            <w:tcW w:w="239" w:type="dxa"/>
          </w:tcPr>
          <w:p w14:paraId="1AB6DF77" w14:textId="77777777" w:rsidR="008A5A88" w:rsidRPr="002C5644" w:rsidRDefault="008A5A88" w:rsidP="008A5A88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4A788EE" w14:textId="77777777" w:rsidR="008A5A88" w:rsidRPr="002C5644" w:rsidRDefault="008A5A88" w:rsidP="008A5A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5A3D1536" w14:textId="62F81978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2"/>
              </w:tabs>
              <w:ind w:right="-628" w:firstLine="774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12.34</w:t>
            </w:r>
          </w:p>
        </w:tc>
        <w:tc>
          <w:tcPr>
            <w:tcW w:w="270" w:type="dxa"/>
          </w:tcPr>
          <w:p w14:paraId="7463911B" w14:textId="77777777" w:rsidR="008A5A88" w:rsidRPr="002C5644" w:rsidRDefault="008A5A88" w:rsidP="008A5A8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2AC2A681" w14:textId="62F5F033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0.50 </w:t>
            </w:r>
          </w:p>
        </w:tc>
        <w:tc>
          <w:tcPr>
            <w:tcW w:w="270" w:type="dxa"/>
          </w:tcPr>
          <w:p w14:paraId="087A79B5" w14:textId="77777777" w:rsidR="008A5A88" w:rsidRPr="002C5644" w:rsidRDefault="008A5A88" w:rsidP="008A5A88">
            <w:pPr>
              <w:tabs>
                <w:tab w:val="decimal" w:pos="970"/>
              </w:tabs>
              <w:ind w:right="-180" w:firstLine="5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D9BDC3C" w14:textId="100CCC0B" w:rsidR="008A5A88" w:rsidRPr="005D1ABA" w:rsidRDefault="008A5A88" w:rsidP="005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5D1ABA">
              <w:rPr>
                <w:rFonts w:ascii="Angsana New" w:hAnsi="Angsana New"/>
                <w:sz w:val="22"/>
                <w:szCs w:val="22"/>
              </w:rPr>
              <w:t xml:space="preserve">12.84 </w:t>
            </w:r>
          </w:p>
        </w:tc>
        <w:tc>
          <w:tcPr>
            <w:tcW w:w="270" w:type="dxa"/>
            <w:gridSpan w:val="2"/>
          </w:tcPr>
          <w:p w14:paraId="3F5CCE93" w14:textId="77777777" w:rsidR="008A5A88" w:rsidRPr="002C5644" w:rsidRDefault="008A5A88" w:rsidP="008A5A88">
            <w:pPr>
              <w:ind w:firstLine="39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66DC301" w14:textId="6C66EC54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>10.46</w:t>
            </w:r>
          </w:p>
        </w:tc>
        <w:tc>
          <w:tcPr>
            <w:tcW w:w="270" w:type="dxa"/>
          </w:tcPr>
          <w:p w14:paraId="1BDEE2E5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B32363" w14:textId="438539B1" w:rsidR="008A5A88" w:rsidRPr="002C5644" w:rsidRDefault="008A5A88" w:rsidP="002C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7" w:firstLine="531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252" w:type="dxa"/>
          </w:tcPr>
          <w:p w14:paraId="03616FA6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4C04EF3F" w14:textId="690319C8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10.46 </w:t>
            </w:r>
          </w:p>
        </w:tc>
      </w:tr>
      <w:tr w:rsidR="008A5A88" w:rsidRPr="002C5644" w14:paraId="28A5CDC4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685C258C" w14:textId="0DDF46BB" w:rsidR="008A5A88" w:rsidRPr="002C5644" w:rsidRDefault="008A5A88" w:rsidP="008A5A88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239" w:type="dxa"/>
          </w:tcPr>
          <w:p w14:paraId="32196492" w14:textId="77777777" w:rsidR="008A5A88" w:rsidRPr="002C5644" w:rsidRDefault="008A5A88" w:rsidP="008A5A88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334006C" w14:textId="77777777" w:rsidR="008A5A88" w:rsidRPr="002C5644" w:rsidRDefault="008A5A88" w:rsidP="008A5A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4D00D85F" w14:textId="55FC6A9B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2"/>
              </w:tabs>
              <w:ind w:right="-628" w:firstLine="684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305.32 </w:t>
            </w:r>
          </w:p>
        </w:tc>
        <w:tc>
          <w:tcPr>
            <w:tcW w:w="270" w:type="dxa"/>
          </w:tcPr>
          <w:p w14:paraId="347983A3" w14:textId="77777777" w:rsidR="008A5A88" w:rsidRPr="002C5644" w:rsidRDefault="008A5A88" w:rsidP="008A5A8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34BBD6DD" w14:textId="4F92A761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1.32 </w:t>
            </w:r>
          </w:p>
        </w:tc>
        <w:tc>
          <w:tcPr>
            <w:tcW w:w="270" w:type="dxa"/>
          </w:tcPr>
          <w:p w14:paraId="252E9D2D" w14:textId="77777777" w:rsidR="008A5A88" w:rsidRPr="002C5644" w:rsidRDefault="008A5A88" w:rsidP="008A5A88">
            <w:pPr>
              <w:tabs>
                <w:tab w:val="decimal" w:pos="970"/>
              </w:tabs>
              <w:ind w:right="-180" w:firstLine="5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850865E" w14:textId="482C23BB" w:rsidR="008A5A88" w:rsidRPr="005D1ABA" w:rsidRDefault="008A5A88" w:rsidP="005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5D1ABA">
              <w:rPr>
                <w:rFonts w:ascii="Angsana New" w:hAnsi="Angsana New"/>
                <w:sz w:val="22"/>
                <w:szCs w:val="22"/>
              </w:rPr>
              <w:t xml:space="preserve">306.64 </w:t>
            </w:r>
          </w:p>
        </w:tc>
        <w:tc>
          <w:tcPr>
            <w:tcW w:w="270" w:type="dxa"/>
            <w:gridSpan w:val="2"/>
          </w:tcPr>
          <w:p w14:paraId="143F6E69" w14:textId="77777777" w:rsidR="008A5A88" w:rsidRPr="002C5644" w:rsidRDefault="008A5A88" w:rsidP="008A5A88">
            <w:pPr>
              <w:ind w:firstLine="39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07B76B4" w14:textId="37010FBC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>260.01</w:t>
            </w:r>
          </w:p>
        </w:tc>
        <w:tc>
          <w:tcPr>
            <w:tcW w:w="270" w:type="dxa"/>
          </w:tcPr>
          <w:p w14:paraId="7B85B8F2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41508C9" w14:textId="3EC55F5C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5.34 </w:t>
            </w:r>
          </w:p>
        </w:tc>
        <w:tc>
          <w:tcPr>
            <w:tcW w:w="252" w:type="dxa"/>
          </w:tcPr>
          <w:p w14:paraId="45FEDE03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5D97EE82" w14:textId="34E831E0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265.35 </w:t>
            </w:r>
          </w:p>
        </w:tc>
      </w:tr>
      <w:tr w:rsidR="008A5A88" w:rsidRPr="002C5644" w14:paraId="2A5E2B32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2888EF54" w14:textId="77777777" w:rsidR="008A5A88" w:rsidRPr="002C5644" w:rsidRDefault="008A5A88" w:rsidP="008A5A88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รวมหนี้สินหมุนเวียน</w:t>
            </w:r>
          </w:p>
        </w:tc>
        <w:tc>
          <w:tcPr>
            <w:tcW w:w="239" w:type="dxa"/>
          </w:tcPr>
          <w:p w14:paraId="2852284F" w14:textId="77777777" w:rsidR="008A5A88" w:rsidRPr="002C5644" w:rsidRDefault="008A5A88" w:rsidP="008A5A88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2E11A6A" w14:textId="77777777" w:rsidR="008A5A88" w:rsidRPr="002C5644" w:rsidRDefault="008A5A88" w:rsidP="008A5A88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F4BCB" w14:textId="6E08FAAA" w:rsidR="008A5A88" w:rsidRPr="002C5644" w:rsidRDefault="008A5A88" w:rsidP="00E03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3"/>
              </w:tabs>
              <w:ind w:right="-180" w:firstLine="50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51,611.46 </w:t>
            </w:r>
          </w:p>
        </w:tc>
        <w:tc>
          <w:tcPr>
            <w:tcW w:w="270" w:type="dxa"/>
          </w:tcPr>
          <w:p w14:paraId="05CB8B2F" w14:textId="77777777" w:rsidR="008A5A88" w:rsidRPr="002C5644" w:rsidRDefault="008A5A88" w:rsidP="008A5A88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734C8" w14:textId="6985357B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24,362.42 </w:t>
            </w:r>
          </w:p>
        </w:tc>
        <w:tc>
          <w:tcPr>
            <w:tcW w:w="270" w:type="dxa"/>
          </w:tcPr>
          <w:p w14:paraId="65A0CB06" w14:textId="77777777" w:rsidR="008A5A88" w:rsidRPr="002C5644" w:rsidRDefault="008A5A88" w:rsidP="008A5A88">
            <w:pPr>
              <w:tabs>
                <w:tab w:val="decimal" w:pos="970"/>
              </w:tabs>
              <w:ind w:right="-180" w:firstLine="58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99472" w14:textId="366194EA" w:rsidR="008A5A88" w:rsidRPr="005D1ABA" w:rsidRDefault="008A5A88" w:rsidP="005D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1AB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75,973.88 </w:t>
            </w:r>
          </w:p>
        </w:tc>
        <w:tc>
          <w:tcPr>
            <w:tcW w:w="270" w:type="dxa"/>
            <w:gridSpan w:val="2"/>
          </w:tcPr>
          <w:p w14:paraId="72E0CF80" w14:textId="77777777" w:rsidR="008A5A88" w:rsidRPr="002C5644" w:rsidRDefault="008A5A88" w:rsidP="008A5A88">
            <w:pPr>
              <w:tabs>
                <w:tab w:val="decimal" w:pos="648"/>
              </w:tabs>
              <w:ind w:right="-180" w:firstLine="3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854588" w14:textId="4ACE35F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</w:rPr>
              <w:t>22,685.01</w:t>
            </w:r>
          </w:p>
        </w:tc>
        <w:tc>
          <w:tcPr>
            <w:tcW w:w="270" w:type="dxa"/>
          </w:tcPr>
          <w:p w14:paraId="54C938C3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93802F" w14:textId="63F92B88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</w:rPr>
              <w:t>31.06</w:t>
            </w:r>
          </w:p>
        </w:tc>
        <w:tc>
          <w:tcPr>
            <w:tcW w:w="252" w:type="dxa"/>
          </w:tcPr>
          <w:p w14:paraId="23A961C5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87C1D" w14:textId="6907E256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</w:rPr>
              <w:t>22,716.07</w:t>
            </w:r>
          </w:p>
        </w:tc>
      </w:tr>
      <w:tr w:rsidR="008A5A88" w:rsidRPr="002C5644" w14:paraId="64D54002" w14:textId="77777777" w:rsidTr="00BB541A">
        <w:trPr>
          <w:trHeight w:val="359"/>
        </w:trPr>
        <w:tc>
          <w:tcPr>
            <w:tcW w:w="4527" w:type="dxa"/>
            <w:shd w:val="clear" w:color="auto" w:fill="auto"/>
          </w:tcPr>
          <w:p w14:paraId="0386047A" w14:textId="04E182A6" w:rsidR="008A5A88" w:rsidRPr="002C5644" w:rsidRDefault="008A5A88" w:rsidP="008A5A88">
            <w:pPr>
              <w:spacing w:line="240" w:lineRule="auto"/>
              <w:ind w:left="144" w:right="-108" w:hanging="144"/>
              <w:jc w:val="both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239" w:type="dxa"/>
          </w:tcPr>
          <w:p w14:paraId="47666575" w14:textId="77777777" w:rsidR="008A5A88" w:rsidRPr="002C5644" w:rsidRDefault="008A5A88" w:rsidP="008A5A88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E4F08A1" w14:textId="77777777" w:rsidR="008A5A88" w:rsidRPr="002C5644" w:rsidRDefault="008A5A88" w:rsidP="008A5A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790ADB22" w14:textId="77777777" w:rsidR="008A5A88" w:rsidRPr="002C5644" w:rsidRDefault="008A5A88" w:rsidP="008A5A88">
            <w:pPr>
              <w:tabs>
                <w:tab w:val="decimal" w:pos="880"/>
              </w:tabs>
              <w:ind w:right="-1350" w:firstLine="4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0858E9B" w14:textId="77777777" w:rsidR="008A5A88" w:rsidRPr="002C5644" w:rsidRDefault="008A5A88" w:rsidP="008A5A88">
            <w:pPr>
              <w:ind w:right="-1350" w:firstLine="4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0EBC8F7A" w14:textId="77777777" w:rsidR="008A5A88" w:rsidRPr="002C5644" w:rsidRDefault="008A5A88" w:rsidP="008A5A88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2D8F384" w14:textId="77777777" w:rsidR="008A5A88" w:rsidRPr="002C5644" w:rsidRDefault="008A5A88" w:rsidP="008A5A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802F1A3" w14:textId="77777777" w:rsidR="008A5A88" w:rsidRPr="002C5644" w:rsidRDefault="008A5A88" w:rsidP="008A5A88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3FCB63B" w14:textId="77777777" w:rsidR="008A5A88" w:rsidRPr="002C5644" w:rsidRDefault="008A5A88" w:rsidP="008A5A88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0E7E23B" w14:textId="77777777" w:rsidR="008A5A88" w:rsidRPr="002C5644" w:rsidRDefault="008A5A88" w:rsidP="008A5A88">
            <w:pPr>
              <w:tabs>
                <w:tab w:val="decimal" w:pos="97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ADEC162" w14:textId="77777777" w:rsidR="008A5A88" w:rsidRPr="002C5644" w:rsidRDefault="008A5A88" w:rsidP="008A5A88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EAD9F2C" w14:textId="77777777" w:rsidR="008A5A88" w:rsidRPr="002C5644" w:rsidRDefault="008A5A88" w:rsidP="008A5A88">
            <w:pPr>
              <w:tabs>
                <w:tab w:val="decimal" w:pos="970"/>
              </w:tabs>
              <w:ind w:right="-180" w:firstLine="5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15C03B45" w14:textId="77777777" w:rsidR="008A5A88" w:rsidRPr="002C5644" w:rsidRDefault="008A5A88" w:rsidP="008A5A88">
            <w:pPr>
              <w:shd w:val="clear" w:color="auto" w:fill="FFFFFF"/>
              <w:tabs>
                <w:tab w:val="decimal" w:pos="970"/>
                <w:tab w:val="left" w:pos="1332"/>
              </w:tabs>
              <w:spacing w:line="240" w:lineRule="auto"/>
              <w:ind w:left="-79" w:right="-180" w:firstLine="5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0AAE8948" w14:textId="77777777" w:rsidR="008A5A88" w:rsidRPr="002C5644" w:rsidRDefault="008A5A88" w:rsidP="008A5A88">
            <w:pPr>
              <w:tabs>
                <w:tab w:val="decimal" w:pos="970"/>
              </w:tabs>
              <w:ind w:right="-180" w:firstLine="58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A5A88" w:rsidRPr="002C5644" w14:paraId="2A420ED8" w14:textId="77777777" w:rsidTr="00BB541A">
        <w:trPr>
          <w:trHeight w:val="63"/>
        </w:trPr>
        <w:tc>
          <w:tcPr>
            <w:tcW w:w="4527" w:type="dxa"/>
            <w:shd w:val="clear" w:color="auto" w:fill="auto"/>
          </w:tcPr>
          <w:p w14:paraId="6405770C" w14:textId="77777777" w:rsidR="008A5A88" w:rsidRPr="002C5644" w:rsidRDefault="008A5A88" w:rsidP="008A5A88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239" w:type="dxa"/>
          </w:tcPr>
          <w:p w14:paraId="40B4FDE5" w14:textId="77777777" w:rsidR="008A5A88" w:rsidRPr="002C5644" w:rsidRDefault="008A5A88" w:rsidP="008A5A88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A7D21AA" w14:textId="77777777" w:rsidR="008A5A88" w:rsidRPr="002C5644" w:rsidRDefault="008A5A88" w:rsidP="008A5A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2D81710B" w14:textId="77777777" w:rsidR="008A5A88" w:rsidRPr="002C5644" w:rsidRDefault="008A5A88" w:rsidP="008A5A88">
            <w:pPr>
              <w:tabs>
                <w:tab w:val="decimal" w:pos="880"/>
              </w:tabs>
              <w:ind w:right="-1350" w:firstLine="4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9DA7741" w14:textId="77777777" w:rsidR="008A5A88" w:rsidRPr="002C5644" w:rsidRDefault="008A5A88" w:rsidP="008A5A88">
            <w:pPr>
              <w:ind w:right="-1350" w:firstLine="4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2D1DE4A9" w14:textId="77777777" w:rsidR="008A5A88" w:rsidRPr="002C5644" w:rsidRDefault="008A5A88" w:rsidP="008A5A88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ED9FE62" w14:textId="77777777" w:rsidR="008A5A88" w:rsidRPr="002C5644" w:rsidRDefault="008A5A88" w:rsidP="008A5A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C00F162" w14:textId="77777777" w:rsidR="008A5A88" w:rsidRPr="002C5644" w:rsidRDefault="008A5A88" w:rsidP="008A5A88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B391924" w14:textId="77777777" w:rsidR="008A5A88" w:rsidRPr="002C5644" w:rsidRDefault="008A5A88" w:rsidP="008A5A88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8863A12" w14:textId="77777777" w:rsidR="008A5A88" w:rsidRPr="002C5644" w:rsidRDefault="008A5A88" w:rsidP="008A5A88">
            <w:pPr>
              <w:tabs>
                <w:tab w:val="decimal" w:pos="97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06E7CA9" w14:textId="77777777" w:rsidR="008A5A88" w:rsidRPr="002C5644" w:rsidRDefault="008A5A88" w:rsidP="008A5A88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9B13B1B" w14:textId="77777777" w:rsidR="008A5A88" w:rsidRPr="002C5644" w:rsidRDefault="008A5A88" w:rsidP="008A5A88">
            <w:pPr>
              <w:tabs>
                <w:tab w:val="decimal" w:pos="970"/>
              </w:tabs>
              <w:ind w:right="-180" w:firstLine="5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4F35613C" w14:textId="77777777" w:rsidR="008A5A88" w:rsidRPr="002C5644" w:rsidRDefault="008A5A88" w:rsidP="008A5A88">
            <w:pPr>
              <w:shd w:val="clear" w:color="auto" w:fill="FFFFFF"/>
              <w:tabs>
                <w:tab w:val="decimal" w:pos="970"/>
                <w:tab w:val="left" w:pos="1332"/>
              </w:tabs>
              <w:spacing w:line="240" w:lineRule="auto"/>
              <w:ind w:left="-79" w:right="-180" w:firstLine="5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DE02040" w14:textId="77777777" w:rsidR="008A5A88" w:rsidRPr="002C5644" w:rsidRDefault="008A5A88" w:rsidP="008A5A88">
            <w:pPr>
              <w:tabs>
                <w:tab w:val="decimal" w:pos="970"/>
              </w:tabs>
              <w:ind w:right="-180" w:firstLine="58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A5A88" w:rsidRPr="002C5644" w14:paraId="291FDC12" w14:textId="77777777" w:rsidTr="00BB541A">
        <w:trPr>
          <w:trHeight w:val="189"/>
        </w:trPr>
        <w:tc>
          <w:tcPr>
            <w:tcW w:w="4527" w:type="dxa"/>
            <w:shd w:val="clear" w:color="auto" w:fill="auto"/>
          </w:tcPr>
          <w:p w14:paraId="434034E8" w14:textId="2D22401C" w:rsidR="008A5A88" w:rsidRPr="002C5644" w:rsidRDefault="008A5A88" w:rsidP="008A5A88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239" w:type="dxa"/>
          </w:tcPr>
          <w:p w14:paraId="113A8A37" w14:textId="77777777" w:rsidR="008A5A88" w:rsidRPr="002C3D9B" w:rsidRDefault="008A5A88" w:rsidP="008A5A88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D522F8" w14:textId="77777777" w:rsidR="008A5A88" w:rsidRPr="002C5644" w:rsidRDefault="008A5A88" w:rsidP="008A5A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44AB4668" w14:textId="5A4B7804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71,493.20 </w:t>
            </w:r>
          </w:p>
        </w:tc>
        <w:tc>
          <w:tcPr>
            <w:tcW w:w="270" w:type="dxa"/>
          </w:tcPr>
          <w:p w14:paraId="79B8D41A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42ADDEDC" w14:textId="19F80159" w:rsidR="008A5A88" w:rsidRPr="002C5644" w:rsidRDefault="002C3D9B" w:rsidP="003F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54"/>
              </w:tabs>
              <w:ind w:right="-6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="008A5A88" w:rsidRPr="002C5644">
              <w:rPr>
                <w:rFonts w:ascii="Angsana New" w:hAnsi="Angsana New"/>
                <w:sz w:val="22"/>
                <w:szCs w:val="22"/>
              </w:rPr>
              <w:t>(24,336.59)</w:t>
            </w:r>
          </w:p>
        </w:tc>
        <w:tc>
          <w:tcPr>
            <w:tcW w:w="270" w:type="dxa"/>
          </w:tcPr>
          <w:p w14:paraId="234B69AD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F21DDD4" w14:textId="176C79CD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47,156.61 </w:t>
            </w:r>
          </w:p>
        </w:tc>
        <w:tc>
          <w:tcPr>
            <w:tcW w:w="270" w:type="dxa"/>
            <w:gridSpan w:val="2"/>
          </w:tcPr>
          <w:p w14:paraId="7147C888" w14:textId="77777777" w:rsidR="008A5A88" w:rsidRPr="002C5644" w:rsidRDefault="008A5A88" w:rsidP="008A5A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9E50449" w14:textId="360650E1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42,794.05 </w:t>
            </w:r>
          </w:p>
        </w:tc>
        <w:tc>
          <w:tcPr>
            <w:tcW w:w="270" w:type="dxa"/>
          </w:tcPr>
          <w:p w14:paraId="11E26087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9DE61F" w14:textId="2B598F4C" w:rsidR="008A5A88" w:rsidRPr="002C5644" w:rsidRDefault="008A5A88" w:rsidP="002C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7" w:firstLine="531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252" w:type="dxa"/>
          </w:tcPr>
          <w:p w14:paraId="28920D41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06132FDD" w14:textId="25DB1BFF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42,794.05 </w:t>
            </w:r>
          </w:p>
        </w:tc>
      </w:tr>
      <w:tr w:rsidR="008A5A88" w:rsidRPr="002C5644" w14:paraId="7F2E0959" w14:textId="77777777" w:rsidTr="00BB541A">
        <w:trPr>
          <w:trHeight w:val="234"/>
        </w:trPr>
        <w:tc>
          <w:tcPr>
            <w:tcW w:w="4527" w:type="dxa"/>
            <w:shd w:val="clear" w:color="auto" w:fill="auto"/>
          </w:tcPr>
          <w:p w14:paraId="464A6D83" w14:textId="6AF5D86D" w:rsidR="008A5A88" w:rsidRPr="002C5644" w:rsidRDefault="008A5A88" w:rsidP="008A5A88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  <w:cs/>
              </w:rPr>
              <w:t>ประมาณการหนี้สิน</w:t>
            </w:r>
            <w:r w:rsidR="00F03537">
              <w:rPr>
                <w:rFonts w:ascii="Angsana New" w:hAnsi="Angsana New" w:hint="cs"/>
                <w:sz w:val="22"/>
                <w:szCs w:val="22"/>
                <w:cs/>
              </w:rPr>
              <w:t>ไม่หมุนเวียน</w:t>
            </w:r>
            <w:r w:rsidRPr="002C5644">
              <w:rPr>
                <w:rFonts w:ascii="Angsana New" w:hAnsi="Angsana New"/>
                <w:sz w:val="22"/>
                <w:szCs w:val="22"/>
                <w:cs/>
              </w:rPr>
              <w:t>สำหรับผลประโยชน์พนักงาน</w:t>
            </w:r>
          </w:p>
        </w:tc>
        <w:tc>
          <w:tcPr>
            <w:tcW w:w="239" w:type="dxa"/>
          </w:tcPr>
          <w:p w14:paraId="305825AA" w14:textId="77777777" w:rsidR="008A5A88" w:rsidRPr="002C5644" w:rsidRDefault="008A5A88" w:rsidP="008A5A88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0A9B3E3" w14:textId="77777777" w:rsidR="008A5A88" w:rsidRPr="002C5644" w:rsidRDefault="008A5A88" w:rsidP="008A5A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4966F018" w14:textId="37897BB3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114.94 </w:t>
            </w:r>
          </w:p>
        </w:tc>
        <w:tc>
          <w:tcPr>
            <w:tcW w:w="270" w:type="dxa"/>
            <w:vAlign w:val="bottom"/>
          </w:tcPr>
          <w:p w14:paraId="0D15A063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11B6BD60" w14:textId="305B4DC8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0.28 </w:t>
            </w:r>
          </w:p>
        </w:tc>
        <w:tc>
          <w:tcPr>
            <w:tcW w:w="270" w:type="dxa"/>
            <w:vAlign w:val="bottom"/>
          </w:tcPr>
          <w:p w14:paraId="2A8BC353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ED10A83" w14:textId="39C3BDA2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115.22 </w:t>
            </w:r>
          </w:p>
        </w:tc>
        <w:tc>
          <w:tcPr>
            <w:tcW w:w="270" w:type="dxa"/>
            <w:gridSpan w:val="2"/>
            <w:vAlign w:val="bottom"/>
          </w:tcPr>
          <w:p w14:paraId="448D28BE" w14:textId="77777777" w:rsidR="008A5A88" w:rsidRPr="002C5644" w:rsidRDefault="008A5A88" w:rsidP="008A5A8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660E31A" w14:textId="61CDC0C1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215.72 </w:t>
            </w:r>
          </w:p>
        </w:tc>
        <w:tc>
          <w:tcPr>
            <w:tcW w:w="270" w:type="dxa"/>
            <w:vAlign w:val="bottom"/>
          </w:tcPr>
          <w:p w14:paraId="7DF553BA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79A0D5E" w14:textId="4F897C90" w:rsidR="008A5A88" w:rsidRPr="002C5644" w:rsidRDefault="002C3D9B" w:rsidP="002C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7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</w:t>
            </w:r>
            <w:r w:rsidR="008A5A88" w:rsidRPr="002C5644">
              <w:rPr>
                <w:rFonts w:ascii="Angsana New" w:hAnsi="Angsana New"/>
                <w:sz w:val="22"/>
                <w:szCs w:val="22"/>
              </w:rPr>
              <w:t xml:space="preserve">0.09 </w:t>
            </w:r>
          </w:p>
        </w:tc>
        <w:tc>
          <w:tcPr>
            <w:tcW w:w="252" w:type="dxa"/>
            <w:vAlign w:val="bottom"/>
          </w:tcPr>
          <w:p w14:paraId="7BFFA04B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18B55296" w14:textId="1FB67E7E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215.81 </w:t>
            </w:r>
          </w:p>
        </w:tc>
      </w:tr>
      <w:tr w:rsidR="008A5A88" w:rsidRPr="002C5644" w14:paraId="2B025799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242998C4" w14:textId="3D5BE725" w:rsidR="008A5A88" w:rsidRPr="002C5644" w:rsidRDefault="008A5A88" w:rsidP="008A5A88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  <w:cs/>
              </w:rPr>
              <w:t>เงินมัดจำรับจากผู้เช่า</w:t>
            </w:r>
          </w:p>
        </w:tc>
        <w:tc>
          <w:tcPr>
            <w:tcW w:w="239" w:type="dxa"/>
          </w:tcPr>
          <w:p w14:paraId="6AD64D60" w14:textId="77777777" w:rsidR="008A5A88" w:rsidRPr="002C5644" w:rsidRDefault="008A5A88" w:rsidP="008A5A88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A63423A" w14:textId="77777777" w:rsidR="008A5A88" w:rsidRPr="002C5644" w:rsidRDefault="008A5A88" w:rsidP="008A5A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0CF089B5" w14:textId="254ED0BC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1,021.79 </w:t>
            </w:r>
          </w:p>
        </w:tc>
        <w:tc>
          <w:tcPr>
            <w:tcW w:w="270" w:type="dxa"/>
          </w:tcPr>
          <w:p w14:paraId="02DFA80B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593E65D1" w14:textId="645BBDFB" w:rsidR="008A5A88" w:rsidRPr="002C5644" w:rsidRDefault="002C3D9B" w:rsidP="002C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2"/>
              </w:tabs>
              <w:ind w:right="-628" w:firstLine="68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8A5A88" w:rsidRPr="002C5644">
              <w:rPr>
                <w:rFonts w:ascii="Angsana New" w:hAnsi="Angsana New"/>
                <w:sz w:val="22"/>
                <w:szCs w:val="22"/>
              </w:rPr>
              <w:t>(1.45)</w:t>
            </w:r>
          </w:p>
        </w:tc>
        <w:tc>
          <w:tcPr>
            <w:tcW w:w="270" w:type="dxa"/>
          </w:tcPr>
          <w:p w14:paraId="49D4E921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8007E8B" w14:textId="39827792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1,020.34 </w:t>
            </w:r>
          </w:p>
        </w:tc>
        <w:tc>
          <w:tcPr>
            <w:tcW w:w="270" w:type="dxa"/>
            <w:gridSpan w:val="2"/>
          </w:tcPr>
          <w:p w14:paraId="16034F06" w14:textId="77777777" w:rsidR="008A5A88" w:rsidRPr="002C5644" w:rsidRDefault="008A5A88" w:rsidP="008A5A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7FB5952" w14:textId="371F75D9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907.21 </w:t>
            </w:r>
          </w:p>
        </w:tc>
        <w:tc>
          <w:tcPr>
            <w:tcW w:w="270" w:type="dxa"/>
          </w:tcPr>
          <w:p w14:paraId="209E64D9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78FAC4D" w14:textId="07C4404E" w:rsidR="008A5A88" w:rsidRPr="002C5644" w:rsidRDefault="008A5A88" w:rsidP="003F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50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C3D9B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2C5644">
              <w:rPr>
                <w:rFonts w:ascii="Angsana New" w:hAnsi="Angsana New"/>
                <w:sz w:val="22"/>
                <w:szCs w:val="22"/>
              </w:rPr>
              <w:t>(0.38)</w:t>
            </w:r>
          </w:p>
        </w:tc>
        <w:tc>
          <w:tcPr>
            <w:tcW w:w="252" w:type="dxa"/>
          </w:tcPr>
          <w:p w14:paraId="5DD1ED26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5983A94A" w14:textId="04364950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906.83 </w:t>
            </w:r>
          </w:p>
        </w:tc>
      </w:tr>
      <w:tr w:rsidR="008A5A88" w:rsidRPr="002C5644" w14:paraId="7DC32D17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13E748A6" w14:textId="099D612C" w:rsidR="008A5A88" w:rsidRPr="002C5644" w:rsidRDefault="008A5A88" w:rsidP="008A5A88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9" w:type="dxa"/>
          </w:tcPr>
          <w:p w14:paraId="2ADAC765" w14:textId="77777777" w:rsidR="008A5A88" w:rsidRPr="002C5644" w:rsidRDefault="008A5A88" w:rsidP="008A5A88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6204549" w14:textId="77777777" w:rsidR="008A5A88" w:rsidRPr="002C5644" w:rsidRDefault="008A5A88" w:rsidP="008A5A8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3F0EC1F5" w14:textId="5D31E71E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15.97 </w:t>
            </w:r>
          </w:p>
        </w:tc>
        <w:tc>
          <w:tcPr>
            <w:tcW w:w="270" w:type="dxa"/>
          </w:tcPr>
          <w:p w14:paraId="3433B5F0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3ED77B2C" w14:textId="5E7C43E3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6B9D2FA8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83A36B9" w14:textId="60453B12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15.97 </w:t>
            </w:r>
          </w:p>
        </w:tc>
        <w:tc>
          <w:tcPr>
            <w:tcW w:w="270" w:type="dxa"/>
            <w:gridSpan w:val="2"/>
          </w:tcPr>
          <w:p w14:paraId="3C51FFE5" w14:textId="77777777" w:rsidR="008A5A88" w:rsidRPr="002C5644" w:rsidRDefault="008A5A88" w:rsidP="008A5A8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0D2BFDF" w14:textId="31A73BD5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1,378.99 </w:t>
            </w:r>
          </w:p>
        </w:tc>
        <w:tc>
          <w:tcPr>
            <w:tcW w:w="270" w:type="dxa"/>
          </w:tcPr>
          <w:p w14:paraId="20179306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3700BD2" w14:textId="77AF35F0" w:rsidR="008A5A88" w:rsidRPr="002C5644" w:rsidRDefault="008A5A88" w:rsidP="002C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7" w:firstLine="531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252" w:type="dxa"/>
          </w:tcPr>
          <w:p w14:paraId="3C824B6F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6D94BA7D" w14:textId="17B5370B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 1,378.99</w:t>
            </w:r>
          </w:p>
        </w:tc>
      </w:tr>
      <w:tr w:rsidR="008A5A88" w:rsidRPr="002C5644" w14:paraId="3FA1A474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43A5C9E9" w14:textId="68CA5B8C" w:rsidR="008A5A88" w:rsidRPr="002C5644" w:rsidRDefault="008A5A88" w:rsidP="008A5A88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239" w:type="dxa"/>
          </w:tcPr>
          <w:p w14:paraId="4A3FC18A" w14:textId="77777777" w:rsidR="008A5A88" w:rsidRPr="002C5644" w:rsidRDefault="008A5A88" w:rsidP="008A5A88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AF0B96E" w14:textId="77777777" w:rsidR="008A5A88" w:rsidRPr="002C5644" w:rsidRDefault="008A5A88" w:rsidP="008A5A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500672D2" w14:textId="5AF8190C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37.43 </w:t>
            </w:r>
          </w:p>
        </w:tc>
        <w:tc>
          <w:tcPr>
            <w:tcW w:w="270" w:type="dxa"/>
          </w:tcPr>
          <w:p w14:paraId="226FD588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375F83D2" w14:textId="7AE5D6B2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6650D8B7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4696E4FB" w14:textId="5E6A55BC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37.43 </w:t>
            </w:r>
          </w:p>
        </w:tc>
        <w:tc>
          <w:tcPr>
            <w:tcW w:w="270" w:type="dxa"/>
            <w:gridSpan w:val="2"/>
          </w:tcPr>
          <w:p w14:paraId="25DB5EBB" w14:textId="77777777" w:rsidR="008A5A88" w:rsidRPr="002C5644" w:rsidRDefault="008A5A88" w:rsidP="008A5A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CDF4D6" w14:textId="1E0D6868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56.86 </w:t>
            </w:r>
          </w:p>
        </w:tc>
        <w:tc>
          <w:tcPr>
            <w:tcW w:w="270" w:type="dxa"/>
          </w:tcPr>
          <w:p w14:paraId="5736ABD4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6AC80B" w14:textId="036B153B" w:rsidR="008A5A88" w:rsidRPr="002C5644" w:rsidRDefault="008A5A88" w:rsidP="002C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7" w:firstLine="531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252" w:type="dxa"/>
          </w:tcPr>
          <w:p w14:paraId="06893AA5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599B8DF4" w14:textId="3E1A3BCB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56.86 </w:t>
            </w:r>
          </w:p>
        </w:tc>
      </w:tr>
      <w:tr w:rsidR="008A5A88" w:rsidRPr="002C5644" w14:paraId="0C246D5C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372ED5AD" w14:textId="77777777" w:rsidR="008A5A88" w:rsidRPr="002C5644" w:rsidRDefault="008A5A88" w:rsidP="008A5A88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รวมหนี้สินไม่หมุนเวียน</w:t>
            </w:r>
          </w:p>
        </w:tc>
        <w:tc>
          <w:tcPr>
            <w:tcW w:w="239" w:type="dxa"/>
          </w:tcPr>
          <w:p w14:paraId="1AC81807" w14:textId="77777777" w:rsidR="008A5A88" w:rsidRPr="002C5644" w:rsidRDefault="008A5A88" w:rsidP="008A5A88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94E97A4" w14:textId="77777777" w:rsidR="008A5A88" w:rsidRPr="002C5644" w:rsidRDefault="008A5A88" w:rsidP="008A5A88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C32EA" w14:textId="3067FCDE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72,683.33 </w:t>
            </w:r>
          </w:p>
        </w:tc>
        <w:tc>
          <w:tcPr>
            <w:tcW w:w="270" w:type="dxa"/>
          </w:tcPr>
          <w:p w14:paraId="7FDA07A8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4B143" w14:textId="745B7B37" w:rsidR="008A5A88" w:rsidRPr="002C5644" w:rsidRDefault="002C3D9B" w:rsidP="003F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</w:t>
            </w:r>
            <w:r w:rsidR="008A5A88" w:rsidRPr="002C5644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8A5A88" w:rsidRPr="003F55C1">
              <w:rPr>
                <w:rFonts w:ascii="Angsana New" w:hAnsi="Angsana New"/>
                <w:b/>
                <w:bCs/>
                <w:sz w:val="22"/>
                <w:szCs w:val="22"/>
              </w:rPr>
              <w:t>24</w:t>
            </w:r>
            <w:r w:rsidR="008A5A88" w:rsidRPr="002C5644">
              <w:rPr>
                <w:rFonts w:ascii="Angsana New" w:hAnsi="Angsana New"/>
                <w:b/>
                <w:bCs/>
                <w:sz w:val="22"/>
                <w:szCs w:val="22"/>
              </w:rPr>
              <w:t>,337.76)</w:t>
            </w:r>
          </w:p>
        </w:tc>
        <w:tc>
          <w:tcPr>
            <w:tcW w:w="270" w:type="dxa"/>
          </w:tcPr>
          <w:p w14:paraId="33F153A6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2C7E4" w14:textId="1AEED2A6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48,345.57 </w:t>
            </w:r>
          </w:p>
        </w:tc>
        <w:tc>
          <w:tcPr>
            <w:tcW w:w="270" w:type="dxa"/>
            <w:gridSpan w:val="2"/>
          </w:tcPr>
          <w:p w14:paraId="6D5B65B2" w14:textId="77777777" w:rsidR="008A5A88" w:rsidRPr="002C5644" w:rsidRDefault="008A5A88" w:rsidP="008A5A88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593EC5" w14:textId="0F74BFE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</w:rPr>
              <w:t>45,352.83</w:t>
            </w:r>
          </w:p>
        </w:tc>
        <w:tc>
          <w:tcPr>
            <w:tcW w:w="270" w:type="dxa"/>
          </w:tcPr>
          <w:p w14:paraId="08C9F4FF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C87D8E" w14:textId="3EEB3708" w:rsidR="008A5A88" w:rsidRPr="002C5644" w:rsidRDefault="008A5A88" w:rsidP="003F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</w:rPr>
              <w:t>(0.29)</w:t>
            </w:r>
          </w:p>
        </w:tc>
        <w:tc>
          <w:tcPr>
            <w:tcW w:w="252" w:type="dxa"/>
          </w:tcPr>
          <w:p w14:paraId="14857CCA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1120CE" w14:textId="573B8A23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45,352.54</w:t>
            </w:r>
          </w:p>
        </w:tc>
      </w:tr>
      <w:tr w:rsidR="008A5A88" w:rsidRPr="002C5644" w14:paraId="097F0D1B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6C8412D3" w14:textId="77777777" w:rsidR="008A5A88" w:rsidRPr="002C5644" w:rsidRDefault="008A5A88" w:rsidP="008A5A88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239" w:type="dxa"/>
          </w:tcPr>
          <w:p w14:paraId="21D30F88" w14:textId="77777777" w:rsidR="008A5A88" w:rsidRPr="002C5644" w:rsidRDefault="008A5A88" w:rsidP="008A5A88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9079705" w14:textId="77777777" w:rsidR="008A5A88" w:rsidRPr="002C5644" w:rsidRDefault="008A5A88" w:rsidP="008A5A88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960A6" w14:textId="5713F216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124,294.79 </w:t>
            </w:r>
          </w:p>
        </w:tc>
        <w:tc>
          <w:tcPr>
            <w:tcW w:w="270" w:type="dxa"/>
          </w:tcPr>
          <w:p w14:paraId="7B3DA53B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8BC0D" w14:textId="333B1048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24.66 </w:t>
            </w:r>
          </w:p>
        </w:tc>
        <w:tc>
          <w:tcPr>
            <w:tcW w:w="270" w:type="dxa"/>
          </w:tcPr>
          <w:p w14:paraId="0F52FCB1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4CE17" w14:textId="7BEC6F45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124,319.45 </w:t>
            </w:r>
          </w:p>
        </w:tc>
        <w:tc>
          <w:tcPr>
            <w:tcW w:w="270" w:type="dxa"/>
            <w:gridSpan w:val="2"/>
          </w:tcPr>
          <w:p w14:paraId="1C53469D" w14:textId="77777777" w:rsidR="008A5A88" w:rsidRPr="002C5644" w:rsidRDefault="008A5A88" w:rsidP="008A5A88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C8AB0F" w14:textId="222F4126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</w:rPr>
              <w:t>68,037.84</w:t>
            </w:r>
          </w:p>
        </w:tc>
        <w:tc>
          <w:tcPr>
            <w:tcW w:w="270" w:type="dxa"/>
          </w:tcPr>
          <w:p w14:paraId="4A5736DD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E0A304" w14:textId="27C651F1" w:rsidR="008A5A88" w:rsidRPr="0097153B" w:rsidRDefault="002C3D9B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7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7153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</w:t>
            </w:r>
            <w:r w:rsidR="008A5A88" w:rsidRPr="0097153B">
              <w:rPr>
                <w:rFonts w:ascii="Angsana New" w:hAnsi="Angsana New"/>
                <w:b/>
                <w:bCs/>
                <w:sz w:val="22"/>
                <w:szCs w:val="22"/>
              </w:rPr>
              <w:t>30.77</w:t>
            </w:r>
          </w:p>
        </w:tc>
        <w:tc>
          <w:tcPr>
            <w:tcW w:w="252" w:type="dxa"/>
          </w:tcPr>
          <w:p w14:paraId="5ADA850D" w14:textId="77777777" w:rsidR="008A5A88" w:rsidRPr="002C5644" w:rsidRDefault="008A5A88" w:rsidP="003F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80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2F3132" w14:textId="694AC2BE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5644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68,068.61 </w:t>
            </w:r>
          </w:p>
        </w:tc>
      </w:tr>
      <w:tr w:rsidR="008A5A88" w:rsidRPr="002C5644" w14:paraId="5D7E9113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6A26724A" w14:textId="77777777" w:rsidR="008A5A88" w:rsidRPr="002C5644" w:rsidRDefault="008A5A88" w:rsidP="008A5A88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9" w:type="dxa"/>
          </w:tcPr>
          <w:p w14:paraId="5FFB6489" w14:textId="77777777" w:rsidR="008A5A88" w:rsidRPr="002C5644" w:rsidRDefault="008A5A88" w:rsidP="008A5A88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A4CCBF0" w14:textId="77777777" w:rsidR="008A5A88" w:rsidRPr="002C5644" w:rsidRDefault="008A5A88" w:rsidP="008A5A88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7F388CCD" w14:textId="77777777" w:rsidR="008A5A88" w:rsidRPr="002C5644" w:rsidRDefault="008A5A88" w:rsidP="008A5A88">
            <w:pPr>
              <w:tabs>
                <w:tab w:val="decimal" w:pos="880"/>
              </w:tabs>
              <w:ind w:right="-1350" w:firstLine="4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7E93C7" w14:textId="77777777" w:rsidR="008A5A88" w:rsidRPr="002C5644" w:rsidRDefault="008A5A88" w:rsidP="008A5A88">
            <w:pPr>
              <w:ind w:right="-1350" w:firstLine="4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0DF80426" w14:textId="77777777" w:rsidR="008A5A88" w:rsidRPr="002C5644" w:rsidRDefault="008A5A88" w:rsidP="008A5A88">
            <w:pPr>
              <w:tabs>
                <w:tab w:val="decimal" w:pos="790"/>
              </w:tabs>
              <w:ind w:right="-1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EC3EAE3" w14:textId="77777777" w:rsidR="008A5A88" w:rsidRPr="002C5644" w:rsidRDefault="008A5A88" w:rsidP="008A5A88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3D16F270" w14:textId="77777777" w:rsidR="008A5A88" w:rsidRPr="002C5644" w:rsidRDefault="008A5A88" w:rsidP="008A5A88">
            <w:pPr>
              <w:tabs>
                <w:tab w:val="decimal" w:pos="790"/>
              </w:tabs>
              <w:ind w:right="-1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345F82C9" w14:textId="77777777" w:rsidR="008A5A88" w:rsidRPr="002C5644" w:rsidRDefault="008A5A88" w:rsidP="008A5A88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293987" w14:textId="77777777" w:rsidR="008A5A88" w:rsidRPr="002C5644" w:rsidRDefault="008A5A88" w:rsidP="008A5A88">
            <w:pPr>
              <w:tabs>
                <w:tab w:val="decimal" w:pos="970"/>
              </w:tabs>
              <w:ind w:right="-1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B90C815" w14:textId="77777777" w:rsidR="008A5A88" w:rsidRPr="002C5644" w:rsidRDefault="008A5A88" w:rsidP="008A5A88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58B7E0" w14:textId="77777777" w:rsidR="008A5A88" w:rsidRPr="002C5644" w:rsidRDefault="008A5A88" w:rsidP="008A5A88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14:paraId="7292FC17" w14:textId="77777777" w:rsidR="008A5A88" w:rsidRPr="002C5644" w:rsidRDefault="008A5A88" w:rsidP="008A5A88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0BDDF7F8" w14:textId="77777777" w:rsidR="008A5A88" w:rsidRPr="002C5644" w:rsidRDefault="008A5A88" w:rsidP="008A5A88">
            <w:pPr>
              <w:tabs>
                <w:tab w:val="clear" w:pos="680"/>
                <w:tab w:val="decimal" w:pos="700"/>
              </w:tabs>
              <w:ind w:right="-1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B2AE7" w:rsidRPr="002C5644" w14:paraId="56956D0B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145FADD6" w14:textId="77777777" w:rsidR="00EB2AE7" w:rsidRPr="002C5644" w:rsidRDefault="00EB2AE7" w:rsidP="008A5A88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39" w:type="dxa"/>
          </w:tcPr>
          <w:p w14:paraId="359CA2DD" w14:textId="77777777" w:rsidR="00EB2AE7" w:rsidRPr="002C5644" w:rsidRDefault="00EB2AE7" w:rsidP="008A5A88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1"/>
                <w:szCs w:val="21"/>
              </w:rPr>
            </w:pPr>
          </w:p>
        </w:tc>
        <w:tc>
          <w:tcPr>
            <w:tcW w:w="236" w:type="dxa"/>
          </w:tcPr>
          <w:p w14:paraId="5520D3FF" w14:textId="77777777" w:rsidR="00EB2AE7" w:rsidRPr="002C5644" w:rsidRDefault="00EB2AE7" w:rsidP="008A5A88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345" w:type="dxa"/>
          </w:tcPr>
          <w:p w14:paraId="6771C410" w14:textId="77777777" w:rsidR="00EB2AE7" w:rsidRPr="002C5644" w:rsidRDefault="00EB2AE7" w:rsidP="008A5A88">
            <w:pPr>
              <w:tabs>
                <w:tab w:val="decimal" w:pos="880"/>
              </w:tabs>
              <w:ind w:right="-1350" w:firstLine="41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127B7F45" w14:textId="77777777" w:rsidR="00EB2AE7" w:rsidRPr="002C5644" w:rsidRDefault="00EB2AE7" w:rsidP="008A5A88">
            <w:pPr>
              <w:ind w:right="-1350" w:firstLine="4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32" w:type="dxa"/>
          </w:tcPr>
          <w:p w14:paraId="26CE2B4C" w14:textId="77777777" w:rsidR="00EB2AE7" w:rsidRPr="002C5644" w:rsidRDefault="00EB2AE7" w:rsidP="008A5A88">
            <w:pPr>
              <w:tabs>
                <w:tab w:val="decimal" w:pos="79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4E5FC30C" w14:textId="77777777" w:rsidR="00EB2AE7" w:rsidRPr="002C5644" w:rsidRDefault="00EB2AE7" w:rsidP="008A5A88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260" w:type="dxa"/>
            <w:gridSpan w:val="2"/>
          </w:tcPr>
          <w:p w14:paraId="4ACA854A" w14:textId="77777777" w:rsidR="00EB2AE7" w:rsidRPr="002C5644" w:rsidRDefault="00EB2AE7" w:rsidP="008A5A88">
            <w:pPr>
              <w:tabs>
                <w:tab w:val="decimal" w:pos="79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  <w:gridSpan w:val="2"/>
          </w:tcPr>
          <w:p w14:paraId="5668513B" w14:textId="77777777" w:rsidR="00EB2AE7" w:rsidRPr="002C5644" w:rsidRDefault="00EB2AE7" w:rsidP="008A5A88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440" w:type="dxa"/>
          </w:tcPr>
          <w:p w14:paraId="7B012D1B" w14:textId="77777777" w:rsidR="00EB2AE7" w:rsidRPr="002C5644" w:rsidRDefault="00EB2AE7" w:rsidP="008A5A88">
            <w:pPr>
              <w:tabs>
                <w:tab w:val="decimal" w:pos="97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772C5B7E" w14:textId="77777777" w:rsidR="00EB2AE7" w:rsidRPr="002C5644" w:rsidRDefault="00EB2AE7" w:rsidP="008A5A88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14:paraId="7BBEE62F" w14:textId="77777777" w:rsidR="00EB2AE7" w:rsidRPr="002C5644" w:rsidRDefault="00EB2AE7" w:rsidP="008A5A88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52" w:type="dxa"/>
          </w:tcPr>
          <w:p w14:paraId="65918B30" w14:textId="77777777" w:rsidR="00EB2AE7" w:rsidRPr="002C5644" w:rsidRDefault="00EB2AE7" w:rsidP="008A5A88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278" w:type="dxa"/>
            <w:gridSpan w:val="2"/>
          </w:tcPr>
          <w:p w14:paraId="1B95A2DB" w14:textId="77777777" w:rsidR="00EB2AE7" w:rsidRPr="002C5644" w:rsidRDefault="00EB2AE7" w:rsidP="008A5A88">
            <w:pPr>
              <w:tabs>
                <w:tab w:val="clear" w:pos="680"/>
                <w:tab w:val="decimal" w:pos="70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</w:tr>
      <w:tr w:rsidR="00EB2AE7" w:rsidRPr="002C5644" w14:paraId="2C20FA01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3F296253" w14:textId="77777777" w:rsidR="00EB2AE7" w:rsidRPr="002C5644" w:rsidRDefault="00EB2AE7" w:rsidP="008A5A88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39" w:type="dxa"/>
          </w:tcPr>
          <w:p w14:paraId="31ADD575" w14:textId="77777777" w:rsidR="00EB2AE7" w:rsidRPr="002C5644" w:rsidRDefault="00EB2AE7" w:rsidP="008A5A88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1"/>
                <w:szCs w:val="21"/>
              </w:rPr>
            </w:pPr>
          </w:p>
        </w:tc>
        <w:tc>
          <w:tcPr>
            <w:tcW w:w="236" w:type="dxa"/>
          </w:tcPr>
          <w:p w14:paraId="74E2B208" w14:textId="77777777" w:rsidR="00EB2AE7" w:rsidRPr="002C5644" w:rsidRDefault="00EB2AE7" w:rsidP="008A5A88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345" w:type="dxa"/>
          </w:tcPr>
          <w:p w14:paraId="37D4D684" w14:textId="77777777" w:rsidR="00EB2AE7" w:rsidRPr="002C5644" w:rsidRDefault="00EB2AE7" w:rsidP="008A5A88">
            <w:pPr>
              <w:tabs>
                <w:tab w:val="decimal" w:pos="880"/>
              </w:tabs>
              <w:ind w:right="-1350" w:firstLine="41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7B36584C" w14:textId="77777777" w:rsidR="00EB2AE7" w:rsidRPr="002C5644" w:rsidRDefault="00EB2AE7" w:rsidP="008A5A88">
            <w:pPr>
              <w:ind w:right="-1350" w:firstLine="4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32" w:type="dxa"/>
          </w:tcPr>
          <w:p w14:paraId="6EE64D59" w14:textId="77777777" w:rsidR="00EB2AE7" w:rsidRPr="002C5644" w:rsidRDefault="00EB2AE7" w:rsidP="008A5A88">
            <w:pPr>
              <w:tabs>
                <w:tab w:val="decimal" w:pos="79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14324559" w14:textId="77777777" w:rsidR="00EB2AE7" w:rsidRPr="002C5644" w:rsidRDefault="00EB2AE7" w:rsidP="008A5A88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260" w:type="dxa"/>
            <w:gridSpan w:val="2"/>
          </w:tcPr>
          <w:p w14:paraId="679B1E1A" w14:textId="77777777" w:rsidR="00EB2AE7" w:rsidRPr="002C5644" w:rsidRDefault="00EB2AE7" w:rsidP="008A5A88">
            <w:pPr>
              <w:tabs>
                <w:tab w:val="decimal" w:pos="79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  <w:gridSpan w:val="2"/>
          </w:tcPr>
          <w:p w14:paraId="44DEC32E" w14:textId="77777777" w:rsidR="00EB2AE7" w:rsidRPr="002C5644" w:rsidRDefault="00EB2AE7" w:rsidP="008A5A88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440" w:type="dxa"/>
          </w:tcPr>
          <w:p w14:paraId="30F29F97" w14:textId="77777777" w:rsidR="00EB2AE7" w:rsidRPr="002C5644" w:rsidRDefault="00EB2AE7" w:rsidP="008A5A88">
            <w:pPr>
              <w:tabs>
                <w:tab w:val="decimal" w:pos="97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66E14290" w14:textId="77777777" w:rsidR="00EB2AE7" w:rsidRPr="002C5644" w:rsidRDefault="00EB2AE7" w:rsidP="008A5A88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14:paraId="6AC37EED" w14:textId="77777777" w:rsidR="00EB2AE7" w:rsidRPr="002C5644" w:rsidRDefault="00EB2AE7" w:rsidP="008A5A88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52" w:type="dxa"/>
          </w:tcPr>
          <w:p w14:paraId="68E94A86" w14:textId="77777777" w:rsidR="00EB2AE7" w:rsidRPr="002C5644" w:rsidRDefault="00EB2AE7" w:rsidP="008A5A88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278" w:type="dxa"/>
            <w:gridSpan w:val="2"/>
          </w:tcPr>
          <w:p w14:paraId="58DCDD41" w14:textId="77777777" w:rsidR="00EB2AE7" w:rsidRPr="002C5644" w:rsidRDefault="00EB2AE7" w:rsidP="008A5A88">
            <w:pPr>
              <w:tabs>
                <w:tab w:val="clear" w:pos="680"/>
                <w:tab w:val="decimal" w:pos="70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</w:tr>
      <w:tr w:rsidR="00EB2AE7" w:rsidRPr="002C5644" w14:paraId="0ED334C4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1241A5D9" w14:textId="77777777" w:rsidR="00EB2AE7" w:rsidRPr="002C5644" w:rsidRDefault="00EB2AE7" w:rsidP="008A5A88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39" w:type="dxa"/>
          </w:tcPr>
          <w:p w14:paraId="7B84390A" w14:textId="77777777" w:rsidR="00EB2AE7" w:rsidRPr="002C5644" w:rsidRDefault="00EB2AE7" w:rsidP="008A5A88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1"/>
                <w:szCs w:val="21"/>
              </w:rPr>
            </w:pPr>
          </w:p>
        </w:tc>
        <w:tc>
          <w:tcPr>
            <w:tcW w:w="236" w:type="dxa"/>
          </w:tcPr>
          <w:p w14:paraId="1A8D3237" w14:textId="77777777" w:rsidR="00EB2AE7" w:rsidRPr="002C5644" w:rsidRDefault="00EB2AE7" w:rsidP="008A5A88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345" w:type="dxa"/>
          </w:tcPr>
          <w:p w14:paraId="35CC2BF1" w14:textId="77777777" w:rsidR="00EB2AE7" w:rsidRPr="002C5644" w:rsidRDefault="00EB2AE7" w:rsidP="008A5A88">
            <w:pPr>
              <w:tabs>
                <w:tab w:val="decimal" w:pos="880"/>
              </w:tabs>
              <w:ind w:right="-1350" w:firstLine="41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74BE8CB9" w14:textId="77777777" w:rsidR="00EB2AE7" w:rsidRPr="002C5644" w:rsidRDefault="00EB2AE7" w:rsidP="008A5A88">
            <w:pPr>
              <w:ind w:right="-1350" w:firstLine="4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32" w:type="dxa"/>
          </w:tcPr>
          <w:p w14:paraId="4D297CAF" w14:textId="77777777" w:rsidR="00EB2AE7" w:rsidRPr="002C5644" w:rsidRDefault="00EB2AE7" w:rsidP="008A5A88">
            <w:pPr>
              <w:tabs>
                <w:tab w:val="decimal" w:pos="79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4BA11992" w14:textId="77777777" w:rsidR="00EB2AE7" w:rsidRPr="002C5644" w:rsidRDefault="00EB2AE7" w:rsidP="008A5A88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260" w:type="dxa"/>
            <w:gridSpan w:val="2"/>
          </w:tcPr>
          <w:p w14:paraId="7E5EC143" w14:textId="77777777" w:rsidR="00EB2AE7" w:rsidRPr="002C5644" w:rsidRDefault="00EB2AE7" w:rsidP="008A5A88">
            <w:pPr>
              <w:tabs>
                <w:tab w:val="decimal" w:pos="79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  <w:gridSpan w:val="2"/>
          </w:tcPr>
          <w:p w14:paraId="142935A2" w14:textId="77777777" w:rsidR="00EB2AE7" w:rsidRPr="002C5644" w:rsidRDefault="00EB2AE7" w:rsidP="008A5A88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440" w:type="dxa"/>
          </w:tcPr>
          <w:p w14:paraId="0BFB38EF" w14:textId="77777777" w:rsidR="00EB2AE7" w:rsidRPr="002C5644" w:rsidRDefault="00EB2AE7" w:rsidP="008A5A88">
            <w:pPr>
              <w:tabs>
                <w:tab w:val="decimal" w:pos="97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3FC3DB54" w14:textId="77777777" w:rsidR="00EB2AE7" w:rsidRPr="002C5644" w:rsidRDefault="00EB2AE7" w:rsidP="008A5A88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14:paraId="57C1E953" w14:textId="77777777" w:rsidR="00EB2AE7" w:rsidRPr="002C5644" w:rsidRDefault="00EB2AE7" w:rsidP="008A5A88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52" w:type="dxa"/>
          </w:tcPr>
          <w:p w14:paraId="4520FDC1" w14:textId="77777777" w:rsidR="00EB2AE7" w:rsidRPr="002C5644" w:rsidRDefault="00EB2AE7" w:rsidP="008A5A88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278" w:type="dxa"/>
            <w:gridSpan w:val="2"/>
          </w:tcPr>
          <w:p w14:paraId="1DB39E78" w14:textId="77777777" w:rsidR="00EB2AE7" w:rsidRPr="002C5644" w:rsidRDefault="00EB2AE7" w:rsidP="008A5A88">
            <w:pPr>
              <w:tabs>
                <w:tab w:val="clear" w:pos="680"/>
                <w:tab w:val="decimal" w:pos="70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</w:tr>
      <w:tr w:rsidR="00EB2AE7" w:rsidRPr="002C5644" w14:paraId="75EBC969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222EA294" w14:textId="77777777" w:rsidR="00EB2AE7" w:rsidRPr="002C5644" w:rsidRDefault="00EB2AE7" w:rsidP="008A5A88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39" w:type="dxa"/>
          </w:tcPr>
          <w:p w14:paraId="721FD95C" w14:textId="77777777" w:rsidR="00EB2AE7" w:rsidRPr="002C5644" w:rsidRDefault="00EB2AE7" w:rsidP="008A5A88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1"/>
                <w:szCs w:val="21"/>
              </w:rPr>
            </w:pPr>
          </w:p>
        </w:tc>
        <w:tc>
          <w:tcPr>
            <w:tcW w:w="236" w:type="dxa"/>
          </w:tcPr>
          <w:p w14:paraId="4AE29735" w14:textId="77777777" w:rsidR="00EB2AE7" w:rsidRPr="002C5644" w:rsidRDefault="00EB2AE7" w:rsidP="008A5A88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345" w:type="dxa"/>
          </w:tcPr>
          <w:p w14:paraId="71CF9E99" w14:textId="77777777" w:rsidR="00EB2AE7" w:rsidRPr="002C5644" w:rsidRDefault="00EB2AE7" w:rsidP="008A5A88">
            <w:pPr>
              <w:tabs>
                <w:tab w:val="decimal" w:pos="880"/>
              </w:tabs>
              <w:ind w:right="-1350" w:firstLine="41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45044553" w14:textId="77777777" w:rsidR="00EB2AE7" w:rsidRPr="002C5644" w:rsidRDefault="00EB2AE7" w:rsidP="008A5A88">
            <w:pPr>
              <w:ind w:right="-1350" w:firstLine="41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32" w:type="dxa"/>
          </w:tcPr>
          <w:p w14:paraId="4FE450CD" w14:textId="77777777" w:rsidR="00EB2AE7" w:rsidRPr="002C5644" w:rsidRDefault="00EB2AE7" w:rsidP="008A5A88">
            <w:pPr>
              <w:tabs>
                <w:tab w:val="decimal" w:pos="79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04FCA58A" w14:textId="77777777" w:rsidR="00EB2AE7" w:rsidRPr="002C5644" w:rsidRDefault="00EB2AE7" w:rsidP="008A5A88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260" w:type="dxa"/>
            <w:gridSpan w:val="2"/>
          </w:tcPr>
          <w:p w14:paraId="6B67432C" w14:textId="77777777" w:rsidR="00EB2AE7" w:rsidRPr="002C5644" w:rsidRDefault="00EB2AE7" w:rsidP="008A5A88">
            <w:pPr>
              <w:tabs>
                <w:tab w:val="decimal" w:pos="79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  <w:gridSpan w:val="2"/>
          </w:tcPr>
          <w:p w14:paraId="7388D6FB" w14:textId="77777777" w:rsidR="00EB2AE7" w:rsidRPr="002C5644" w:rsidRDefault="00EB2AE7" w:rsidP="008A5A88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440" w:type="dxa"/>
          </w:tcPr>
          <w:p w14:paraId="63AC5FE1" w14:textId="77777777" w:rsidR="00EB2AE7" w:rsidRPr="002C5644" w:rsidRDefault="00EB2AE7" w:rsidP="008A5A88">
            <w:pPr>
              <w:tabs>
                <w:tab w:val="decimal" w:pos="97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66E72EF3" w14:textId="77777777" w:rsidR="00EB2AE7" w:rsidRPr="002C5644" w:rsidRDefault="00EB2AE7" w:rsidP="008A5A88">
            <w:pPr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080" w:type="dxa"/>
          </w:tcPr>
          <w:p w14:paraId="4E0115EA" w14:textId="77777777" w:rsidR="00EB2AE7" w:rsidRPr="002C5644" w:rsidRDefault="00EB2AE7" w:rsidP="008A5A88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52" w:type="dxa"/>
          </w:tcPr>
          <w:p w14:paraId="1AB29298" w14:textId="77777777" w:rsidR="00EB2AE7" w:rsidRPr="002C5644" w:rsidRDefault="00EB2AE7" w:rsidP="008A5A88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278" w:type="dxa"/>
            <w:gridSpan w:val="2"/>
          </w:tcPr>
          <w:p w14:paraId="4FAE89DD" w14:textId="77777777" w:rsidR="00EB2AE7" w:rsidRPr="002C5644" w:rsidRDefault="00EB2AE7" w:rsidP="008A5A88">
            <w:pPr>
              <w:tabs>
                <w:tab w:val="clear" w:pos="680"/>
                <w:tab w:val="decimal" w:pos="700"/>
              </w:tabs>
              <w:ind w:right="-18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</w:tr>
      <w:tr w:rsidR="008A5A88" w:rsidRPr="002C5644" w14:paraId="0BDBEC18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5D54BCEE" w14:textId="77777777" w:rsidR="008A5A88" w:rsidRPr="002C5644" w:rsidRDefault="008A5A88" w:rsidP="008A5A88">
            <w:pPr>
              <w:shd w:val="clear" w:color="auto" w:fill="FFFFFF"/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eastAsia="Calibri" w:hAnsi="Angsana New" w:hint="cs"/>
                <w:b/>
                <w:bCs/>
                <w:color w:val="000000"/>
                <w:sz w:val="22"/>
                <w:szCs w:val="22"/>
                <w:cs/>
              </w:rPr>
              <w:lastRenderedPageBreak/>
              <w:t>ส่วนของผู้ถือหุ้น</w:t>
            </w:r>
          </w:p>
        </w:tc>
        <w:tc>
          <w:tcPr>
            <w:tcW w:w="239" w:type="dxa"/>
          </w:tcPr>
          <w:p w14:paraId="16E0DACB" w14:textId="77777777" w:rsidR="008A5A88" w:rsidRPr="002C5644" w:rsidRDefault="008A5A88" w:rsidP="008A5A88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B36598A" w14:textId="77777777" w:rsidR="008A5A88" w:rsidRPr="002C5644" w:rsidRDefault="008A5A88" w:rsidP="008A5A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7F15DB05" w14:textId="77777777" w:rsidR="008A5A88" w:rsidRPr="002C5644" w:rsidRDefault="008A5A88" w:rsidP="008A5A88">
            <w:pPr>
              <w:tabs>
                <w:tab w:val="decimal" w:pos="88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480517F" w14:textId="77777777" w:rsidR="008A5A88" w:rsidRPr="002C5644" w:rsidRDefault="008A5A88" w:rsidP="008A5A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49C32038" w14:textId="77777777" w:rsidR="008A5A88" w:rsidRPr="002C5644" w:rsidRDefault="008A5A88" w:rsidP="008A5A88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DB7EF31" w14:textId="77777777" w:rsidR="008A5A88" w:rsidRPr="002C5644" w:rsidRDefault="008A5A88" w:rsidP="008A5A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4600563" w14:textId="77777777" w:rsidR="008A5A88" w:rsidRPr="002C5644" w:rsidRDefault="008A5A88" w:rsidP="008A5A88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2BB97F5" w14:textId="77777777" w:rsidR="008A5A88" w:rsidRPr="002C5644" w:rsidRDefault="008A5A88" w:rsidP="008A5A88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1C1688D" w14:textId="77777777" w:rsidR="008A5A88" w:rsidRPr="002C5644" w:rsidRDefault="008A5A88" w:rsidP="008A5A88">
            <w:pPr>
              <w:tabs>
                <w:tab w:val="clear" w:pos="680"/>
                <w:tab w:val="decimal" w:pos="70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3D494D5" w14:textId="77777777" w:rsidR="008A5A88" w:rsidRPr="002C5644" w:rsidRDefault="008A5A88" w:rsidP="008A5A88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5E7E47" w14:textId="77777777" w:rsidR="008A5A88" w:rsidRPr="002C5644" w:rsidRDefault="008A5A88" w:rsidP="008A5A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3D1F4DE6" w14:textId="77777777" w:rsidR="008A5A88" w:rsidRPr="002C5644" w:rsidRDefault="008A5A88" w:rsidP="008A5A88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74FC3DCE" w14:textId="77777777" w:rsidR="008A5A88" w:rsidRPr="002C5644" w:rsidRDefault="008A5A88" w:rsidP="008A5A88">
            <w:pPr>
              <w:tabs>
                <w:tab w:val="clear" w:pos="680"/>
                <w:tab w:val="decimal" w:pos="70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A5A88" w:rsidRPr="002C5644" w14:paraId="4B5C15CE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203CAB26" w14:textId="21D8CF69" w:rsidR="008A5A88" w:rsidRPr="002C5644" w:rsidRDefault="008A5A88" w:rsidP="008A5A88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C5644">
              <w:rPr>
                <w:rFonts w:ascii="Angsana New" w:hAnsi="Angsana New"/>
                <w:sz w:val="22"/>
                <w:szCs w:val="22"/>
                <w:cs/>
              </w:rPr>
              <w:t>ทุนเรือนหุ้น</w:t>
            </w:r>
          </w:p>
        </w:tc>
        <w:tc>
          <w:tcPr>
            <w:tcW w:w="239" w:type="dxa"/>
          </w:tcPr>
          <w:p w14:paraId="527E8B79" w14:textId="77777777" w:rsidR="008A5A88" w:rsidRPr="002C5644" w:rsidRDefault="008A5A88" w:rsidP="008A5A88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BB98369" w14:textId="77777777" w:rsidR="008A5A88" w:rsidRPr="002C5644" w:rsidRDefault="008A5A88" w:rsidP="008A5A8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76F346E8" w14:textId="77777777" w:rsidR="008A5A88" w:rsidRPr="002C5644" w:rsidRDefault="008A5A88" w:rsidP="008A5A88">
            <w:pPr>
              <w:tabs>
                <w:tab w:val="decimal" w:pos="880"/>
              </w:tabs>
              <w:ind w:right="-1350" w:firstLine="6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DF42478" w14:textId="77777777" w:rsidR="008A5A88" w:rsidRPr="002C5644" w:rsidRDefault="008A5A88" w:rsidP="008A5A88">
            <w:pPr>
              <w:ind w:right="-1350" w:firstLine="4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4A2808E7" w14:textId="77777777" w:rsidR="008A5A88" w:rsidRPr="002C5644" w:rsidRDefault="008A5A88" w:rsidP="008A5A88">
            <w:pPr>
              <w:tabs>
                <w:tab w:val="decimal" w:pos="880"/>
              </w:tabs>
              <w:ind w:right="-1350" w:firstLine="6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CEA62C0" w14:textId="77777777" w:rsidR="008A5A88" w:rsidRPr="002C5644" w:rsidRDefault="008A5A88" w:rsidP="008A5A88">
            <w:pPr>
              <w:tabs>
                <w:tab w:val="decimal" w:pos="648"/>
                <w:tab w:val="decimal" w:pos="880"/>
              </w:tabs>
              <w:ind w:right="-1350" w:firstLine="6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6DB61FA" w14:textId="77777777" w:rsidR="008A5A88" w:rsidRPr="002C5644" w:rsidRDefault="008A5A88" w:rsidP="008A5A88">
            <w:pPr>
              <w:tabs>
                <w:tab w:val="decimal" w:pos="880"/>
              </w:tabs>
              <w:ind w:right="-1350" w:firstLine="70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94A81F8" w14:textId="77777777" w:rsidR="008A5A88" w:rsidRPr="002C5644" w:rsidRDefault="008A5A88" w:rsidP="008A5A8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A68F23D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722049F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F182845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6CCDB71B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2AF6710F" w14:textId="77777777" w:rsidR="008A5A88" w:rsidRPr="002C5644" w:rsidRDefault="008A5A88" w:rsidP="008A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F13EF" w:rsidRPr="002C5644" w14:paraId="67D75E77" w14:textId="77777777" w:rsidTr="00BB541A">
        <w:trPr>
          <w:trHeight w:val="324"/>
        </w:trPr>
        <w:tc>
          <w:tcPr>
            <w:tcW w:w="4527" w:type="dxa"/>
            <w:shd w:val="clear" w:color="auto" w:fill="auto"/>
          </w:tcPr>
          <w:p w14:paraId="0EFD09B2" w14:textId="51A9D2C9" w:rsidR="000F13EF" w:rsidRPr="002C5644" w:rsidRDefault="000F13EF" w:rsidP="00463F47">
            <w:pPr>
              <w:spacing w:line="240" w:lineRule="auto"/>
              <w:ind w:left="191" w:right="-108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C5644">
              <w:rPr>
                <w:rFonts w:ascii="Angsana New" w:hAnsi="Angsana New" w:hint="cs"/>
                <w:sz w:val="22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239" w:type="dxa"/>
          </w:tcPr>
          <w:p w14:paraId="1C69B540" w14:textId="77777777" w:rsidR="000F13EF" w:rsidRPr="002C5644" w:rsidRDefault="000F13EF" w:rsidP="000F13E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E5B2BF3" w14:textId="77777777" w:rsidR="000F13EF" w:rsidRPr="002C5644" w:rsidRDefault="000F13EF" w:rsidP="000F13E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2AB1B8A2" w14:textId="25A4BFAE" w:rsidR="000F13EF" w:rsidRPr="002C5644" w:rsidRDefault="000F13EF" w:rsidP="000F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9,000.00 </w:t>
            </w:r>
          </w:p>
        </w:tc>
        <w:tc>
          <w:tcPr>
            <w:tcW w:w="270" w:type="dxa"/>
            <w:vAlign w:val="bottom"/>
          </w:tcPr>
          <w:p w14:paraId="7F04F0E5" w14:textId="77777777" w:rsidR="000F13EF" w:rsidRPr="002C5644" w:rsidRDefault="000F13EF" w:rsidP="000F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7B9A7D6B" w14:textId="3C5A2D5C" w:rsidR="000F13EF" w:rsidRPr="002C5644" w:rsidRDefault="000F13EF" w:rsidP="000F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70CA785D" w14:textId="77777777" w:rsidR="000F13EF" w:rsidRPr="002C5644" w:rsidRDefault="000F13EF" w:rsidP="000F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27889CA" w14:textId="6A8AF045" w:rsidR="000F13EF" w:rsidRPr="002C5644" w:rsidRDefault="000F13EF" w:rsidP="000F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9,000.00 </w:t>
            </w:r>
          </w:p>
        </w:tc>
        <w:tc>
          <w:tcPr>
            <w:tcW w:w="270" w:type="dxa"/>
            <w:gridSpan w:val="2"/>
            <w:vAlign w:val="bottom"/>
          </w:tcPr>
          <w:p w14:paraId="054AC38F" w14:textId="77777777" w:rsidR="000F13EF" w:rsidRPr="002C5644" w:rsidRDefault="000F13EF" w:rsidP="000F13E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03CE8C4" w14:textId="6F307CB4" w:rsidR="000F13EF" w:rsidRPr="002C5644" w:rsidRDefault="000F13EF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</w:rPr>
              <w:t xml:space="preserve">  24,000.00</w:t>
            </w:r>
          </w:p>
        </w:tc>
        <w:tc>
          <w:tcPr>
            <w:tcW w:w="270" w:type="dxa"/>
            <w:vAlign w:val="bottom"/>
          </w:tcPr>
          <w:p w14:paraId="5BBA7A4C" w14:textId="77777777" w:rsidR="000F13EF" w:rsidRPr="002C5644" w:rsidRDefault="000F13EF" w:rsidP="000F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F2A04F" w14:textId="54A77B3A" w:rsidR="000F13EF" w:rsidRPr="002C5644" w:rsidRDefault="000F13EF" w:rsidP="000F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52" w:type="dxa"/>
            <w:vAlign w:val="bottom"/>
          </w:tcPr>
          <w:p w14:paraId="45FCC35A" w14:textId="77777777" w:rsidR="000F13EF" w:rsidRPr="002C5644" w:rsidRDefault="000F13EF" w:rsidP="000F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0CDF2692" w14:textId="74844F92" w:rsidR="000F13EF" w:rsidRPr="002C5644" w:rsidRDefault="000F13EF" w:rsidP="000F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</w:rPr>
              <w:t xml:space="preserve">24,000.00 </w:t>
            </w:r>
          </w:p>
        </w:tc>
      </w:tr>
      <w:tr w:rsidR="000F13EF" w:rsidRPr="002C5644" w14:paraId="7F83BD3E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4C4FFA9C" w14:textId="4C978176" w:rsidR="000F13EF" w:rsidRPr="002C5644" w:rsidRDefault="000F13EF" w:rsidP="00463F47">
            <w:pPr>
              <w:spacing w:line="240" w:lineRule="auto"/>
              <w:ind w:left="144" w:right="-108" w:hanging="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  <w:cs/>
              </w:rPr>
              <w:t>ทุนเรือนหุ้นที่ออกและชำระแล้ว</w:t>
            </w:r>
            <w:r w:rsidRPr="002C5644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2C5644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2C5644">
              <w:rPr>
                <w:rFonts w:asciiTheme="majorBidi" w:hAnsiTheme="majorBidi" w:cstheme="majorBidi"/>
                <w:sz w:val="22"/>
                <w:szCs w:val="22"/>
                <w:cs/>
              </w:rPr>
              <w:t>ก่อนการจัดโครงสร้างธุรกิจ</w:t>
            </w:r>
          </w:p>
        </w:tc>
        <w:tc>
          <w:tcPr>
            <w:tcW w:w="239" w:type="dxa"/>
          </w:tcPr>
          <w:p w14:paraId="334E046B" w14:textId="77777777" w:rsidR="000F13EF" w:rsidRPr="002C5644" w:rsidRDefault="000F13EF" w:rsidP="000F13E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30C5D3A" w14:textId="77777777" w:rsidR="000F13EF" w:rsidRPr="002C5644" w:rsidRDefault="000F13EF" w:rsidP="000F13E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1C616A8A" w14:textId="12ED95D1" w:rsidR="000F13EF" w:rsidRPr="002C5644" w:rsidRDefault="000F13EF" w:rsidP="000F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1,240.40 </w:t>
            </w:r>
          </w:p>
        </w:tc>
        <w:tc>
          <w:tcPr>
            <w:tcW w:w="270" w:type="dxa"/>
            <w:vAlign w:val="bottom"/>
          </w:tcPr>
          <w:p w14:paraId="6040FC42" w14:textId="77777777" w:rsidR="000F13EF" w:rsidRPr="002C5644" w:rsidRDefault="000F13EF" w:rsidP="000F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381A5ECC" w14:textId="3F993D7B" w:rsidR="000F13EF" w:rsidRPr="002C5644" w:rsidRDefault="000F13EF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10.10 </w:t>
            </w:r>
          </w:p>
        </w:tc>
        <w:tc>
          <w:tcPr>
            <w:tcW w:w="270" w:type="dxa"/>
            <w:vAlign w:val="bottom"/>
          </w:tcPr>
          <w:p w14:paraId="66B38462" w14:textId="77777777" w:rsidR="000F13EF" w:rsidRPr="002C5644" w:rsidRDefault="000F13EF" w:rsidP="000F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FEAA05C" w14:textId="74D86741" w:rsidR="000F13EF" w:rsidRPr="002C5644" w:rsidRDefault="000F13EF" w:rsidP="00E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1,250.50 </w:t>
            </w:r>
          </w:p>
        </w:tc>
        <w:tc>
          <w:tcPr>
            <w:tcW w:w="270" w:type="dxa"/>
            <w:gridSpan w:val="2"/>
            <w:vAlign w:val="bottom"/>
          </w:tcPr>
          <w:p w14:paraId="3716AD75" w14:textId="77777777" w:rsidR="000F13EF" w:rsidRPr="002C5644" w:rsidRDefault="000F13EF" w:rsidP="000F13E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C0938A4" w14:textId="2CFE2512" w:rsidR="000F13EF" w:rsidRPr="002C5644" w:rsidRDefault="000F13EF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8CEF54D" w14:textId="77777777" w:rsidR="000F13EF" w:rsidRPr="002C5644" w:rsidRDefault="000F13EF" w:rsidP="000F13EF">
            <w:pPr>
              <w:tabs>
                <w:tab w:val="clear" w:pos="454"/>
                <w:tab w:val="clear" w:pos="907"/>
                <w:tab w:val="center" w:pos="458"/>
                <w:tab w:val="decimal" w:pos="880"/>
                <w:tab w:val="right" w:pos="917"/>
              </w:tabs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E0F224" w14:textId="77777777" w:rsidR="000F13EF" w:rsidRPr="002C5644" w:rsidRDefault="000F13EF" w:rsidP="000F13EF">
            <w:pPr>
              <w:tabs>
                <w:tab w:val="decimal" w:pos="79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A5390F" w14:textId="4CB6174F" w:rsidR="000F13EF" w:rsidRPr="002C5644" w:rsidRDefault="000F13EF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</w:rPr>
              <w:t xml:space="preserve"> 10.10 </w:t>
            </w:r>
          </w:p>
        </w:tc>
        <w:tc>
          <w:tcPr>
            <w:tcW w:w="252" w:type="dxa"/>
            <w:vAlign w:val="bottom"/>
          </w:tcPr>
          <w:p w14:paraId="0B8A9CC4" w14:textId="77777777" w:rsidR="000F13EF" w:rsidRPr="002C5644" w:rsidRDefault="000F13EF" w:rsidP="000F13EF">
            <w:pPr>
              <w:tabs>
                <w:tab w:val="clear" w:pos="454"/>
                <w:tab w:val="clear" w:pos="907"/>
                <w:tab w:val="center" w:pos="459"/>
                <w:tab w:val="decimal" w:pos="648"/>
                <w:tab w:val="decimal" w:pos="880"/>
                <w:tab w:val="right" w:pos="918"/>
              </w:tabs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00A90F70" w14:textId="77777777" w:rsidR="000F13EF" w:rsidRPr="002C5644" w:rsidRDefault="000F13EF" w:rsidP="000F13EF">
            <w:pPr>
              <w:tabs>
                <w:tab w:val="decimal" w:pos="790"/>
              </w:tabs>
              <w:ind w:right="-1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ACB40A" w14:textId="70C1F814" w:rsidR="000F13EF" w:rsidRPr="002C5644" w:rsidRDefault="000F13EF" w:rsidP="000F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</w:rPr>
              <w:t xml:space="preserve"> 10.10 </w:t>
            </w:r>
          </w:p>
        </w:tc>
      </w:tr>
      <w:tr w:rsidR="005231F1" w:rsidRPr="002C5644" w14:paraId="058CD6D7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7BFFFD03" w14:textId="27D796B6" w:rsidR="005231F1" w:rsidRPr="002C5644" w:rsidRDefault="005231F1" w:rsidP="00463F47">
            <w:pPr>
              <w:spacing w:line="240" w:lineRule="auto"/>
              <w:ind w:left="101" w:right="-108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2C5644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ผลต่างจากการรวมธุรกิจภายใต้</w:t>
            </w:r>
            <w:r w:rsidRPr="002C5644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2C5644">
              <w:rPr>
                <w:rFonts w:ascii="Angsana New" w:hAnsi="Angsana New" w:hint="cs"/>
                <w:sz w:val="22"/>
                <w:szCs w:val="22"/>
                <w:cs/>
              </w:rPr>
              <w:t>การควบคุมเดียวกัน</w:t>
            </w:r>
          </w:p>
        </w:tc>
        <w:tc>
          <w:tcPr>
            <w:tcW w:w="239" w:type="dxa"/>
          </w:tcPr>
          <w:p w14:paraId="269A6848" w14:textId="77777777" w:rsidR="005231F1" w:rsidRPr="002C5644" w:rsidRDefault="005231F1" w:rsidP="005231F1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C9F664E" w14:textId="77777777" w:rsidR="005231F1" w:rsidRPr="002C5644" w:rsidRDefault="005231F1" w:rsidP="005231F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5A247123" w14:textId="61A06531" w:rsidR="005231F1" w:rsidRPr="002C5644" w:rsidRDefault="005231F1" w:rsidP="00802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(1,917.72)</w:t>
            </w:r>
          </w:p>
        </w:tc>
        <w:tc>
          <w:tcPr>
            <w:tcW w:w="270" w:type="dxa"/>
            <w:vAlign w:val="bottom"/>
          </w:tcPr>
          <w:p w14:paraId="43152B66" w14:textId="77777777" w:rsidR="005231F1" w:rsidRPr="002C5644" w:rsidRDefault="005231F1" w:rsidP="0052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1E2EC02C" w14:textId="6012FECA" w:rsidR="005231F1" w:rsidRPr="002C3D9B" w:rsidRDefault="005231F1" w:rsidP="002C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028F22D8" w14:textId="77777777" w:rsidR="005231F1" w:rsidRPr="002C5644" w:rsidRDefault="005231F1" w:rsidP="0052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8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385730" w14:textId="56EE6BB2" w:rsidR="005231F1" w:rsidRPr="002C5644" w:rsidRDefault="005231F1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(1,917.72)</w:t>
            </w:r>
          </w:p>
        </w:tc>
        <w:tc>
          <w:tcPr>
            <w:tcW w:w="270" w:type="dxa"/>
            <w:gridSpan w:val="2"/>
            <w:vAlign w:val="bottom"/>
          </w:tcPr>
          <w:p w14:paraId="3475B86A" w14:textId="77777777" w:rsidR="005231F1" w:rsidRPr="002C5644" w:rsidRDefault="005231F1" w:rsidP="005231F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3307B2C" w14:textId="1D63F32F" w:rsidR="005231F1" w:rsidRPr="002C5644" w:rsidRDefault="005231F1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</w:rPr>
              <w:t>(4,587.97)</w:t>
            </w:r>
          </w:p>
        </w:tc>
        <w:tc>
          <w:tcPr>
            <w:tcW w:w="270" w:type="dxa"/>
            <w:vAlign w:val="bottom"/>
          </w:tcPr>
          <w:p w14:paraId="15F21776" w14:textId="77777777" w:rsidR="005231F1" w:rsidRPr="002C5644" w:rsidRDefault="005231F1" w:rsidP="0052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751344" w14:textId="77777777" w:rsidR="005231F1" w:rsidRPr="002C5644" w:rsidRDefault="005231F1" w:rsidP="0052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7AC07E" w14:textId="0C70CC3B" w:rsidR="005231F1" w:rsidRPr="002C5644" w:rsidRDefault="005231F1" w:rsidP="0052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648"/>
              </w:tabs>
              <w:spacing w:line="240" w:lineRule="auto"/>
              <w:ind w:right="66" w:firstLine="2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252" w:type="dxa"/>
            <w:vAlign w:val="bottom"/>
          </w:tcPr>
          <w:p w14:paraId="17376536" w14:textId="77777777" w:rsidR="005231F1" w:rsidRPr="002C5644" w:rsidRDefault="005231F1" w:rsidP="0052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5E57B392" w14:textId="77777777" w:rsidR="005231F1" w:rsidRPr="002C5644" w:rsidRDefault="005231F1" w:rsidP="0052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43328E60" w14:textId="6590D475" w:rsidR="005231F1" w:rsidRPr="002C5644" w:rsidRDefault="005231F1" w:rsidP="009E4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</w:rPr>
              <w:t>(4,587.97)</w:t>
            </w:r>
          </w:p>
        </w:tc>
      </w:tr>
      <w:tr w:rsidR="005F384B" w:rsidRPr="002C5644" w14:paraId="6207B716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071AA10B" w14:textId="394CD52F" w:rsidR="005F384B" w:rsidRPr="002C5644" w:rsidRDefault="005F384B" w:rsidP="00463F47">
            <w:pPr>
              <w:spacing w:line="240" w:lineRule="auto"/>
              <w:ind w:left="144" w:right="-108" w:hanging="22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2C5644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สะสม</w:t>
            </w:r>
          </w:p>
        </w:tc>
        <w:tc>
          <w:tcPr>
            <w:tcW w:w="239" w:type="dxa"/>
          </w:tcPr>
          <w:p w14:paraId="23A0D98C" w14:textId="77777777" w:rsidR="005F384B" w:rsidRPr="002C5644" w:rsidRDefault="005F384B" w:rsidP="005F384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CC68C53" w14:textId="77777777" w:rsidR="005F384B" w:rsidRPr="002C5644" w:rsidRDefault="005F384B" w:rsidP="005F384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18023C66" w14:textId="5DB98B90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8D3CC6E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6056545A" w14:textId="56A39C8C" w:rsidR="005F384B" w:rsidRPr="002C3D9B" w:rsidRDefault="005F384B" w:rsidP="002C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AEEE9F8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A92B0CC" w14:textId="6110A555" w:rsidR="005F384B" w:rsidRPr="002C5644" w:rsidRDefault="005F384B" w:rsidP="00E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8957CEB" w14:textId="77777777" w:rsidR="005F384B" w:rsidRPr="002C5644" w:rsidRDefault="005F384B" w:rsidP="005F384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9E6120C" w14:textId="2472BEDB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A4F258F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60B890" w14:textId="6537B049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6E954F71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711587CD" w14:textId="1D01B2DE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F384B" w:rsidRPr="002C5644" w14:paraId="01FC186D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3A412C76" w14:textId="5A2780D0" w:rsidR="005F384B" w:rsidRPr="002C5644" w:rsidRDefault="005F384B" w:rsidP="005F384B">
            <w:pPr>
              <w:tabs>
                <w:tab w:val="clear" w:pos="227"/>
              </w:tabs>
              <w:spacing w:line="240" w:lineRule="auto"/>
              <w:ind w:left="144" w:right="-108" w:hanging="2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 w:hint="cs"/>
                <w:sz w:val="22"/>
                <w:szCs w:val="22"/>
                <w:cs/>
              </w:rPr>
              <w:t>จัดสรรเป็นทุนสำรองตามกฎหมาย</w:t>
            </w:r>
          </w:p>
        </w:tc>
        <w:tc>
          <w:tcPr>
            <w:tcW w:w="239" w:type="dxa"/>
          </w:tcPr>
          <w:p w14:paraId="71538694" w14:textId="77777777" w:rsidR="005F384B" w:rsidRPr="002C5644" w:rsidRDefault="005F384B" w:rsidP="005F384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C5EC232" w14:textId="77777777" w:rsidR="005F384B" w:rsidRPr="002C5644" w:rsidRDefault="005F384B" w:rsidP="005F384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4A4CB754" w14:textId="13A67C36" w:rsidR="005F384B" w:rsidRPr="002C5644" w:rsidRDefault="005231F1" w:rsidP="002C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C21F012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3D03EB95" w14:textId="6AA2D635" w:rsidR="005F384B" w:rsidRPr="002C5644" w:rsidRDefault="002C3D9B" w:rsidP="002C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="005231F1"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A719582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2818906" w14:textId="6200D107" w:rsidR="005F384B" w:rsidRPr="002C5644" w:rsidRDefault="005231F1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E727B21" w14:textId="77777777" w:rsidR="005F384B" w:rsidRPr="002C5644" w:rsidRDefault="005F384B" w:rsidP="005F384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8EA7390" w14:textId="4E8C4503" w:rsidR="005F384B" w:rsidRPr="002C5644" w:rsidRDefault="005F384B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</w:rPr>
              <w:t>4.69</w:t>
            </w:r>
          </w:p>
        </w:tc>
        <w:tc>
          <w:tcPr>
            <w:tcW w:w="270" w:type="dxa"/>
            <w:vAlign w:val="bottom"/>
          </w:tcPr>
          <w:p w14:paraId="7560153B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1B61F0" w14:textId="1FC1D53A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648"/>
              </w:tabs>
              <w:spacing w:line="240" w:lineRule="auto"/>
              <w:ind w:right="66" w:firstLine="2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52" w:type="dxa"/>
            <w:vAlign w:val="bottom"/>
          </w:tcPr>
          <w:p w14:paraId="6F88DE12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70BC46FC" w14:textId="17A86A10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</w:rPr>
              <w:t xml:space="preserve"> 4.69 </w:t>
            </w:r>
          </w:p>
        </w:tc>
      </w:tr>
      <w:tr w:rsidR="005F384B" w:rsidRPr="002C5644" w14:paraId="105E449F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21C4B996" w14:textId="77777777" w:rsidR="005F384B" w:rsidRPr="002C5644" w:rsidRDefault="005F384B" w:rsidP="005F384B">
            <w:pPr>
              <w:tabs>
                <w:tab w:val="clear" w:pos="227"/>
              </w:tabs>
              <w:spacing w:line="240" w:lineRule="auto"/>
              <w:ind w:left="144" w:right="-108" w:hanging="2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5644">
              <w:rPr>
                <w:rFonts w:ascii="Angsana New" w:hAnsi="Angsana New" w:hint="cs"/>
                <w:sz w:val="22"/>
                <w:szCs w:val="22"/>
                <w:cs/>
              </w:rPr>
              <w:t>จัดสรรเป็นทุนสำรองตามกฎหมาย</w:t>
            </w:r>
          </w:p>
          <w:p w14:paraId="69DE1AAB" w14:textId="131062D2" w:rsidR="005F384B" w:rsidRPr="002C5644" w:rsidRDefault="005F384B" w:rsidP="005F384B">
            <w:pPr>
              <w:spacing w:line="240" w:lineRule="auto"/>
              <w:ind w:left="144" w:right="-108" w:hanging="1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C5644">
              <w:rPr>
                <w:rFonts w:ascii="Angsana New" w:hAnsi="Angsana New" w:hint="cs"/>
                <w:sz w:val="22"/>
                <w:szCs w:val="22"/>
                <w:cs/>
              </w:rPr>
              <w:t xml:space="preserve">      ก่อนการจัดโครงสร้างธุรกิจ</w:t>
            </w:r>
          </w:p>
        </w:tc>
        <w:tc>
          <w:tcPr>
            <w:tcW w:w="239" w:type="dxa"/>
          </w:tcPr>
          <w:p w14:paraId="08B20404" w14:textId="77777777" w:rsidR="005F384B" w:rsidRPr="002C5644" w:rsidRDefault="005F384B" w:rsidP="005F384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050C487" w14:textId="77777777" w:rsidR="005F384B" w:rsidRPr="002C5644" w:rsidRDefault="005F384B" w:rsidP="005F384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259035ED" w14:textId="0D4B3B18" w:rsidR="005F384B" w:rsidRPr="002C5644" w:rsidRDefault="005F384B" w:rsidP="002C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2871987F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28F3F9FC" w14:textId="1A26D280" w:rsidR="005F384B" w:rsidRPr="0097153B" w:rsidRDefault="005F384B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1.00 </w:t>
            </w:r>
          </w:p>
        </w:tc>
        <w:tc>
          <w:tcPr>
            <w:tcW w:w="270" w:type="dxa"/>
            <w:vAlign w:val="bottom"/>
          </w:tcPr>
          <w:p w14:paraId="32C9F4B7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8BDE4DA" w14:textId="5E66369D" w:rsidR="005F384B" w:rsidRPr="002C5644" w:rsidRDefault="005F384B" w:rsidP="00E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1.00 </w:t>
            </w:r>
          </w:p>
        </w:tc>
        <w:tc>
          <w:tcPr>
            <w:tcW w:w="270" w:type="dxa"/>
            <w:gridSpan w:val="2"/>
            <w:vAlign w:val="bottom"/>
          </w:tcPr>
          <w:p w14:paraId="780146E6" w14:textId="77777777" w:rsidR="005F384B" w:rsidRPr="002C5644" w:rsidRDefault="005F384B" w:rsidP="005F384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F02FCD1" w14:textId="77777777" w:rsidR="005231F1" w:rsidRPr="002C5644" w:rsidRDefault="005231F1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09DF3D" w14:textId="545FEC8F" w:rsidR="005F384B" w:rsidRPr="002C5644" w:rsidRDefault="005F384B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9C60066" w14:textId="77777777" w:rsidR="005F384B" w:rsidRPr="002C5644" w:rsidRDefault="005F384B" w:rsidP="005F384B">
            <w:pPr>
              <w:tabs>
                <w:tab w:val="clear" w:pos="454"/>
                <w:tab w:val="clear" w:pos="907"/>
                <w:tab w:val="center" w:pos="458"/>
                <w:tab w:val="decimal" w:pos="880"/>
                <w:tab w:val="right" w:pos="917"/>
              </w:tabs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F2030B7" w14:textId="77777777" w:rsidR="005231F1" w:rsidRPr="002C5644" w:rsidRDefault="005231F1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C0A2FB4" w14:textId="30A9DA15" w:rsidR="005F384B" w:rsidRPr="002C5644" w:rsidRDefault="005F384B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</w:rPr>
              <w:t xml:space="preserve">1.00 </w:t>
            </w:r>
          </w:p>
        </w:tc>
        <w:tc>
          <w:tcPr>
            <w:tcW w:w="252" w:type="dxa"/>
            <w:vAlign w:val="bottom"/>
          </w:tcPr>
          <w:p w14:paraId="5DD506BF" w14:textId="77777777" w:rsidR="005F384B" w:rsidRPr="002C5644" w:rsidRDefault="005F384B" w:rsidP="005F384B">
            <w:pPr>
              <w:tabs>
                <w:tab w:val="clear" w:pos="454"/>
                <w:tab w:val="clear" w:pos="907"/>
                <w:tab w:val="center" w:pos="458"/>
                <w:tab w:val="decimal" w:pos="648"/>
                <w:tab w:val="decimal" w:pos="880"/>
                <w:tab w:val="right" w:pos="917"/>
              </w:tabs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5C68D92F" w14:textId="77777777" w:rsidR="005231F1" w:rsidRPr="002C5644" w:rsidRDefault="005231F1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70BF0D" w14:textId="10F9DB90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</w:rPr>
              <w:t xml:space="preserve"> 1.00 </w:t>
            </w:r>
          </w:p>
        </w:tc>
      </w:tr>
      <w:tr w:rsidR="005F384B" w:rsidRPr="002C5644" w14:paraId="79596BBA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109F7037" w14:textId="2A69200F" w:rsidR="005F384B" w:rsidRPr="00783289" w:rsidRDefault="005F384B" w:rsidP="00783289">
            <w:pPr>
              <w:tabs>
                <w:tab w:val="left" w:pos="90"/>
              </w:tabs>
              <w:spacing w:line="240" w:lineRule="auto"/>
              <w:ind w:left="144" w:right="-108" w:hanging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83289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ยังไม่ได้จัดสรร</w:t>
            </w:r>
          </w:p>
        </w:tc>
        <w:tc>
          <w:tcPr>
            <w:tcW w:w="239" w:type="dxa"/>
          </w:tcPr>
          <w:p w14:paraId="4FA0B264" w14:textId="77777777" w:rsidR="005F384B" w:rsidRPr="002C5644" w:rsidRDefault="005F384B" w:rsidP="005F384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2E879F2" w14:textId="77777777" w:rsidR="005F384B" w:rsidRPr="002C5644" w:rsidRDefault="005F384B" w:rsidP="005F384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0B9B2E08" w14:textId="21350140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83.98 </w:t>
            </w:r>
          </w:p>
        </w:tc>
        <w:tc>
          <w:tcPr>
            <w:tcW w:w="270" w:type="dxa"/>
            <w:vAlign w:val="center"/>
          </w:tcPr>
          <w:p w14:paraId="5B4198B6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7E8C539B" w14:textId="097DB78A" w:rsidR="005F384B" w:rsidRPr="00802873" w:rsidRDefault="005F384B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(1.00)</w:t>
            </w:r>
          </w:p>
        </w:tc>
        <w:tc>
          <w:tcPr>
            <w:tcW w:w="270" w:type="dxa"/>
            <w:vAlign w:val="center"/>
          </w:tcPr>
          <w:p w14:paraId="68706B2D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BCC7F94" w14:textId="36F6E0F5" w:rsidR="005F384B" w:rsidRPr="002C5644" w:rsidRDefault="005F384B" w:rsidP="00EB2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82.98 </w:t>
            </w:r>
          </w:p>
        </w:tc>
        <w:tc>
          <w:tcPr>
            <w:tcW w:w="270" w:type="dxa"/>
            <w:gridSpan w:val="2"/>
            <w:vAlign w:val="center"/>
          </w:tcPr>
          <w:p w14:paraId="2F472FA0" w14:textId="77777777" w:rsidR="005F384B" w:rsidRPr="002C5644" w:rsidRDefault="005F384B" w:rsidP="005F384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8FAE550" w14:textId="3820D6D8" w:rsidR="005F384B" w:rsidRPr="002C5644" w:rsidRDefault="005F384B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</w:rPr>
              <w:t>557.84</w:t>
            </w:r>
          </w:p>
        </w:tc>
        <w:tc>
          <w:tcPr>
            <w:tcW w:w="270" w:type="dxa"/>
            <w:vAlign w:val="center"/>
          </w:tcPr>
          <w:p w14:paraId="2C3C2640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942637" w14:textId="5EDEED04" w:rsidR="005F384B" w:rsidRPr="002C5644" w:rsidRDefault="005F384B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</w:rPr>
              <w:t>(2.06)</w:t>
            </w:r>
          </w:p>
        </w:tc>
        <w:tc>
          <w:tcPr>
            <w:tcW w:w="252" w:type="dxa"/>
            <w:vAlign w:val="center"/>
          </w:tcPr>
          <w:p w14:paraId="408AD1F7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28A5BD3C" w14:textId="29379669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</w:rPr>
              <w:t xml:space="preserve"> 555.78 </w:t>
            </w:r>
          </w:p>
        </w:tc>
      </w:tr>
      <w:tr w:rsidR="005F384B" w:rsidRPr="002C5644" w14:paraId="0F4F75C8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7686C2F7" w14:textId="2D665DAD" w:rsidR="005F384B" w:rsidRPr="002C5644" w:rsidRDefault="005F384B" w:rsidP="005F384B">
            <w:pPr>
              <w:tabs>
                <w:tab w:val="left" w:pos="90"/>
              </w:tabs>
              <w:spacing w:line="240" w:lineRule="auto"/>
              <w:ind w:left="144" w:right="-108" w:hanging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  <w:cs/>
              </w:rPr>
              <w:t>ยังไม่ได้จัดสรรก่อนการจัดโครงสร้างธุรกิจ</w:t>
            </w:r>
          </w:p>
        </w:tc>
        <w:tc>
          <w:tcPr>
            <w:tcW w:w="239" w:type="dxa"/>
            <w:vAlign w:val="center"/>
          </w:tcPr>
          <w:p w14:paraId="2AF27C70" w14:textId="77777777" w:rsidR="005F384B" w:rsidRPr="002C5644" w:rsidRDefault="005F384B" w:rsidP="005F384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39C8E29" w14:textId="77777777" w:rsidR="005F384B" w:rsidRPr="002C5644" w:rsidRDefault="005F384B" w:rsidP="005F384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5" w:type="dxa"/>
            <w:vAlign w:val="bottom"/>
          </w:tcPr>
          <w:p w14:paraId="18067A96" w14:textId="5491F975" w:rsidR="005F384B" w:rsidRPr="002C5644" w:rsidRDefault="005F384B" w:rsidP="00802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(534.71)</w:t>
            </w:r>
          </w:p>
        </w:tc>
        <w:tc>
          <w:tcPr>
            <w:tcW w:w="270" w:type="dxa"/>
            <w:vAlign w:val="bottom"/>
          </w:tcPr>
          <w:p w14:paraId="4B998F1A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5D13C4A4" w14:textId="7F1BE9FF" w:rsidR="005F384B" w:rsidRPr="0097153B" w:rsidRDefault="005F384B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(25.06)</w:t>
            </w:r>
          </w:p>
        </w:tc>
        <w:tc>
          <w:tcPr>
            <w:tcW w:w="270" w:type="dxa"/>
            <w:vAlign w:val="bottom"/>
          </w:tcPr>
          <w:p w14:paraId="5A6BAC81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FC5C466" w14:textId="6CECDC70" w:rsidR="005F384B" w:rsidRPr="0097153B" w:rsidRDefault="005F384B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(559.77)</w:t>
            </w:r>
          </w:p>
        </w:tc>
        <w:tc>
          <w:tcPr>
            <w:tcW w:w="270" w:type="dxa"/>
            <w:gridSpan w:val="2"/>
            <w:vAlign w:val="bottom"/>
          </w:tcPr>
          <w:p w14:paraId="110C80B5" w14:textId="77777777" w:rsidR="005F384B" w:rsidRPr="002C5644" w:rsidRDefault="005F384B" w:rsidP="005F384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7B258C7" w14:textId="645A5F36" w:rsidR="005F384B" w:rsidRPr="0097153B" w:rsidRDefault="005F384B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97153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004868A" w14:textId="77777777" w:rsidR="005F384B" w:rsidRPr="002C5644" w:rsidRDefault="005F384B" w:rsidP="005F384B">
            <w:pPr>
              <w:tabs>
                <w:tab w:val="decimal" w:pos="880"/>
              </w:tabs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8AA111B" w14:textId="387D2B2A" w:rsidR="005F384B" w:rsidRPr="002C5644" w:rsidRDefault="005F384B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D53549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EB2AE7" w:rsidRPr="002C5644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="00D53549">
              <w:rPr>
                <w:rFonts w:asciiTheme="majorBidi" w:hAnsiTheme="majorBidi" w:cstheme="majorBidi"/>
                <w:sz w:val="22"/>
                <w:szCs w:val="22"/>
              </w:rPr>
              <w:t>97</w:t>
            </w:r>
            <w:r w:rsidRPr="002C564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52" w:type="dxa"/>
            <w:vAlign w:val="bottom"/>
          </w:tcPr>
          <w:p w14:paraId="3F5F22C2" w14:textId="77777777" w:rsidR="005F384B" w:rsidRPr="002C5644" w:rsidRDefault="005F384B" w:rsidP="005F384B">
            <w:pPr>
              <w:tabs>
                <w:tab w:val="decimal" w:pos="648"/>
                <w:tab w:val="decimal" w:pos="880"/>
              </w:tabs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3FC54E09" w14:textId="5EE2E6EC" w:rsidR="005F384B" w:rsidRPr="002C5644" w:rsidRDefault="005F384B" w:rsidP="002C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EB2AE7" w:rsidRPr="002C5644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  <w:r w:rsidR="00D53549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B2AE7" w:rsidRPr="002C5644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="00D53549">
              <w:rPr>
                <w:rFonts w:asciiTheme="majorBidi" w:hAnsiTheme="majorBidi" w:cstheme="majorBidi"/>
                <w:sz w:val="22"/>
                <w:szCs w:val="22"/>
              </w:rPr>
              <w:t>97</w:t>
            </w:r>
            <w:r w:rsidRPr="002C564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F384B" w:rsidRPr="002C5644" w14:paraId="7005C1A3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76662A35" w14:textId="14CE06BB" w:rsidR="005F384B" w:rsidRPr="002C5644" w:rsidRDefault="005F384B" w:rsidP="00463F47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  <w:cs/>
              </w:rPr>
              <w:t>ส่วนเกินทุนจากการตีราคาที่ดิน</w:t>
            </w:r>
          </w:p>
        </w:tc>
        <w:tc>
          <w:tcPr>
            <w:tcW w:w="239" w:type="dxa"/>
          </w:tcPr>
          <w:p w14:paraId="486E2811" w14:textId="77777777" w:rsidR="005F384B" w:rsidRPr="002C5644" w:rsidRDefault="005F384B" w:rsidP="005F384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503F4E9" w14:textId="77777777" w:rsidR="005F384B" w:rsidRPr="002C5644" w:rsidRDefault="005F384B" w:rsidP="005F384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43D7553A" w14:textId="57ADF990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36ED6FF5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4DECD455" w14:textId="484BEA0B" w:rsidR="005F384B" w:rsidRPr="002C5644" w:rsidRDefault="005F384B" w:rsidP="002C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119AA1EA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74424A19" w14:textId="7FD73ADB" w:rsidR="005F384B" w:rsidRPr="002C3D9B" w:rsidRDefault="005F384B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E2194D9" w14:textId="77777777" w:rsidR="005F384B" w:rsidRPr="002C5644" w:rsidRDefault="005F384B" w:rsidP="005F384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5814BC" w14:textId="7E84BF6F" w:rsidR="005F384B" w:rsidRPr="002C5644" w:rsidRDefault="005F384B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</w:rPr>
              <w:t xml:space="preserve">  5,030.92</w:t>
            </w:r>
          </w:p>
        </w:tc>
        <w:tc>
          <w:tcPr>
            <w:tcW w:w="270" w:type="dxa"/>
            <w:vAlign w:val="bottom"/>
          </w:tcPr>
          <w:p w14:paraId="23204A37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CBD242" w14:textId="45B0F604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</w:rPr>
              <w:t xml:space="preserve">-  </w:t>
            </w:r>
          </w:p>
        </w:tc>
        <w:tc>
          <w:tcPr>
            <w:tcW w:w="252" w:type="dxa"/>
          </w:tcPr>
          <w:p w14:paraId="2E4E033F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01DF567E" w14:textId="30DAD87D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</w:rPr>
              <w:t>5,030.92</w:t>
            </w:r>
          </w:p>
        </w:tc>
      </w:tr>
      <w:tr w:rsidR="005F384B" w:rsidRPr="002C5644" w14:paraId="485E3749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27E28E51" w14:textId="77777777" w:rsidR="005F384B" w:rsidRPr="002C5644" w:rsidRDefault="005F384B" w:rsidP="005F384B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รวมส่วนของบริษัทใหญ่</w:t>
            </w:r>
          </w:p>
        </w:tc>
        <w:tc>
          <w:tcPr>
            <w:tcW w:w="239" w:type="dxa"/>
          </w:tcPr>
          <w:p w14:paraId="397A8CD2" w14:textId="77777777" w:rsidR="005F384B" w:rsidRPr="002C5644" w:rsidRDefault="005F384B" w:rsidP="005F384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D793480" w14:textId="77777777" w:rsidR="005F384B" w:rsidRPr="002C5644" w:rsidRDefault="005F384B" w:rsidP="005F384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1DDFCEAB" w14:textId="500DA63F" w:rsidR="005F384B" w:rsidRPr="002C5644" w:rsidRDefault="0061139F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7,871.95</w:t>
            </w:r>
            <w:r w:rsidR="005F384B"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2E084A7E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F1E8B7C" w14:textId="775F3803" w:rsidR="005F384B" w:rsidRPr="0097153B" w:rsidRDefault="0061139F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7153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(14.96)</w:t>
            </w:r>
            <w:r w:rsidR="005F384B" w:rsidRPr="0097153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270" w:type="dxa"/>
          </w:tcPr>
          <w:p w14:paraId="21D9C102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8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39CE1C9B" w14:textId="09449C3C" w:rsidR="005F384B" w:rsidRPr="002C5644" w:rsidRDefault="0061139F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7,856.99</w:t>
            </w:r>
            <w:r w:rsidR="005F384B"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332C2699" w14:textId="77777777" w:rsidR="005F384B" w:rsidRPr="002C5644" w:rsidRDefault="005F384B" w:rsidP="005F384B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D18F94" w14:textId="1CF44A82" w:rsidR="005F384B" w:rsidRPr="0097153B" w:rsidRDefault="005F384B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7153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25,005.48</w:t>
            </w:r>
          </w:p>
        </w:tc>
        <w:tc>
          <w:tcPr>
            <w:tcW w:w="270" w:type="dxa"/>
            <w:vAlign w:val="bottom"/>
          </w:tcPr>
          <w:p w14:paraId="657DEBFE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D35733" w14:textId="2ED3C5AC" w:rsidR="005F384B" w:rsidRPr="002C5644" w:rsidRDefault="00EB2AE7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D535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="00D535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93</w:t>
            </w: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52" w:type="dxa"/>
          </w:tcPr>
          <w:p w14:paraId="08C516E6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8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0C0C2117" w14:textId="439EF69E" w:rsidR="005F384B" w:rsidRPr="002C5644" w:rsidRDefault="00EB2AE7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24</w:t>
            </w: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2C564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99</w:t>
            </w:r>
            <w:r w:rsidR="00D535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  <w:r w:rsidRPr="002C564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.</w:t>
            </w:r>
            <w:r w:rsidR="00D535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55</w:t>
            </w:r>
          </w:p>
        </w:tc>
      </w:tr>
      <w:tr w:rsidR="005F384B" w:rsidRPr="002C5644" w14:paraId="0D3EC049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434113E8" w14:textId="0F2D548E" w:rsidR="005F384B" w:rsidRPr="002C5644" w:rsidRDefault="008A3DAE" w:rsidP="00463F47">
            <w:pPr>
              <w:spacing w:line="240" w:lineRule="auto"/>
              <w:ind w:left="180" w:right="-108" w:hanging="16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239" w:type="dxa"/>
          </w:tcPr>
          <w:p w14:paraId="32A59621" w14:textId="77777777" w:rsidR="005F384B" w:rsidRPr="002C5644" w:rsidRDefault="005F384B" w:rsidP="005F384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57D4A94" w14:textId="77777777" w:rsidR="005F384B" w:rsidRPr="002C5644" w:rsidRDefault="005F384B" w:rsidP="005F384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2DA66" w14:textId="205843AE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876.37 </w:t>
            </w:r>
          </w:p>
        </w:tc>
        <w:tc>
          <w:tcPr>
            <w:tcW w:w="270" w:type="dxa"/>
          </w:tcPr>
          <w:p w14:paraId="3CA12B3C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46EC6" w14:textId="752934B9" w:rsidR="005F384B" w:rsidRPr="002C3D9B" w:rsidRDefault="005F384B" w:rsidP="002C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5B1A6178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A13A2" w14:textId="48D8A2D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876.37 </w:t>
            </w:r>
          </w:p>
        </w:tc>
        <w:tc>
          <w:tcPr>
            <w:tcW w:w="270" w:type="dxa"/>
            <w:gridSpan w:val="2"/>
          </w:tcPr>
          <w:p w14:paraId="696FFBED" w14:textId="77777777" w:rsidR="005F384B" w:rsidRPr="002C5644" w:rsidRDefault="005F384B" w:rsidP="005F384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209748" w14:textId="73C19412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5585303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757A3A" w14:textId="2D681653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</w:rPr>
              <w:t xml:space="preserve">-  </w:t>
            </w:r>
          </w:p>
        </w:tc>
        <w:tc>
          <w:tcPr>
            <w:tcW w:w="252" w:type="dxa"/>
          </w:tcPr>
          <w:p w14:paraId="1DDEB846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500790" w14:textId="0D2D424D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sz w:val="22"/>
                <w:szCs w:val="22"/>
              </w:rPr>
              <w:t xml:space="preserve">-  </w:t>
            </w:r>
          </w:p>
        </w:tc>
      </w:tr>
      <w:tr w:rsidR="005F384B" w:rsidRPr="002C5644" w14:paraId="7886F163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4FE5F5EC" w14:textId="77777777" w:rsidR="005F384B" w:rsidRPr="002C5644" w:rsidRDefault="005F384B" w:rsidP="005F384B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รวมส่วนของผู้ถือหุ้น</w:t>
            </w:r>
          </w:p>
        </w:tc>
        <w:tc>
          <w:tcPr>
            <w:tcW w:w="239" w:type="dxa"/>
          </w:tcPr>
          <w:p w14:paraId="44184DEE" w14:textId="77777777" w:rsidR="005F384B" w:rsidRPr="002C5644" w:rsidRDefault="005F384B" w:rsidP="005F384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3726C37" w14:textId="77777777" w:rsidR="005F384B" w:rsidRPr="002C5644" w:rsidRDefault="005F384B" w:rsidP="005F384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E6222" w14:textId="5C497FF0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8,748.32 </w:t>
            </w:r>
          </w:p>
        </w:tc>
        <w:tc>
          <w:tcPr>
            <w:tcW w:w="270" w:type="dxa"/>
          </w:tcPr>
          <w:p w14:paraId="47F77869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3279C" w14:textId="0ABE0F9B" w:rsidR="005F384B" w:rsidRPr="00D1096F" w:rsidRDefault="005F384B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1096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(14.96)</w:t>
            </w:r>
          </w:p>
        </w:tc>
        <w:tc>
          <w:tcPr>
            <w:tcW w:w="270" w:type="dxa"/>
          </w:tcPr>
          <w:p w14:paraId="6EA39935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98B1B" w14:textId="386952A0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8,733.36 </w:t>
            </w:r>
          </w:p>
        </w:tc>
        <w:tc>
          <w:tcPr>
            <w:tcW w:w="270" w:type="dxa"/>
            <w:gridSpan w:val="2"/>
          </w:tcPr>
          <w:p w14:paraId="5B9A403B" w14:textId="77777777" w:rsidR="005F384B" w:rsidRPr="002C5644" w:rsidRDefault="005F384B" w:rsidP="005F384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9F04D4" w14:textId="17A06358" w:rsidR="005F384B" w:rsidRPr="002C5644" w:rsidRDefault="005F384B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25,005.48 </w:t>
            </w:r>
          </w:p>
        </w:tc>
        <w:tc>
          <w:tcPr>
            <w:tcW w:w="270" w:type="dxa"/>
          </w:tcPr>
          <w:p w14:paraId="3A891A59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C4A04C" w14:textId="4B5DC629" w:rsidR="005F384B" w:rsidRPr="002C5644" w:rsidRDefault="00EB2AE7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D535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6.93</w:t>
            </w: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52" w:type="dxa"/>
          </w:tcPr>
          <w:p w14:paraId="6A4666E3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E60628" w14:textId="6974094A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24,99</w:t>
            </w:r>
            <w:r w:rsidR="00D535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  <w:r w:rsidR="00EB2AE7"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="00D535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55</w:t>
            </w:r>
          </w:p>
        </w:tc>
      </w:tr>
      <w:tr w:rsidR="005F384B" w:rsidRPr="002C5644" w14:paraId="77AAA390" w14:textId="77777777" w:rsidTr="00BB541A">
        <w:trPr>
          <w:trHeight w:val="20"/>
        </w:trPr>
        <w:tc>
          <w:tcPr>
            <w:tcW w:w="4527" w:type="dxa"/>
            <w:shd w:val="clear" w:color="auto" w:fill="auto"/>
          </w:tcPr>
          <w:p w14:paraId="6BE76064" w14:textId="77777777" w:rsidR="005F384B" w:rsidRPr="002C5644" w:rsidRDefault="005F384B" w:rsidP="005F384B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รวมหนี้สินและส่วนของผู้ถือหุ้น</w:t>
            </w:r>
          </w:p>
        </w:tc>
        <w:tc>
          <w:tcPr>
            <w:tcW w:w="239" w:type="dxa"/>
          </w:tcPr>
          <w:p w14:paraId="2669DF3B" w14:textId="77777777" w:rsidR="005F384B" w:rsidRPr="002C5644" w:rsidRDefault="005F384B" w:rsidP="005F384B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6A59A7F" w14:textId="77777777" w:rsidR="005F384B" w:rsidRPr="002C5644" w:rsidRDefault="005F384B" w:rsidP="005F384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4DF97" w14:textId="3B938922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133,043.11 </w:t>
            </w:r>
          </w:p>
        </w:tc>
        <w:tc>
          <w:tcPr>
            <w:tcW w:w="270" w:type="dxa"/>
          </w:tcPr>
          <w:p w14:paraId="53A27B72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6AB38" w14:textId="2600C25B" w:rsidR="005F384B" w:rsidRPr="00D1096F" w:rsidRDefault="005F384B" w:rsidP="0010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1096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9.70 </w:t>
            </w:r>
          </w:p>
        </w:tc>
        <w:tc>
          <w:tcPr>
            <w:tcW w:w="270" w:type="dxa"/>
          </w:tcPr>
          <w:p w14:paraId="4CC33EE9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159FE" w14:textId="062CF135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133,052.81 </w:t>
            </w:r>
          </w:p>
        </w:tc>
        <w:tc>
          <w:tcPr>
            <w:tcW w:w="270" w:type="dxa"/>
            <w:gridSpan w:val="2"/>
          </w:tcPr>
          <w:p w14:paraId="40F64DF3" w14:textId="77777777" w:rsidR="005F384B" w:rsidRPr="002C5644" w:rsidRDefault="005F384B" w:rsidP="005F384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41933AD" w14:textId="0FB9F7E9" w:rsidR="005F384B" w:rsidRPr="002C5644" w:rsidRDefault="005F384B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93,043.32</w:t>
            </w:r>
          </w:p>
        </w:tc>
        <w:tc>
          <w:tcPr>
            <w:tcW w:w="270" w:type="dxa"/>
          </w:tcPr>
          <w:p w14:paraId="15E049DE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7E9134" w14:textId="191EA3AE" w:rsidR="005F384B" w:rsidRPr="0097153B" w:rsidRDefault="00EB2AE7" w:rsidP="00971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7153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D53549" w:rsidRPr="0097153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Pr="0097153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="00D53549" w:rsidRPr="0097153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84</w:t>
            </w:r>
          </w:p>
        </w:tc>
        <w:tc>
          <w:tcPr>
            <w:tcW w:w="252" w:type="dxa"/>
          </w:tcPr>
          <w:p w14:paraId="0A9563A4" w14:textId="77777777" w:rsidR="005F384B" w:rsidRPr="002C5644" w:rsidRDefault="005F384B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1C45B3" w14:textId="2FEFB839" w:rsidR="005F384B" w:rsidRPr="002C5644" w:rsidRDefault="00EB2AE7" w:rsidP="005F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93,06</w:t>
            </w:r>
            <w:r w:rsidR="00D535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 w:rsidRPr="002C56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="00D535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</w:t>
            </w:r>
          </w:p>
        </w:tc>
      </w:tr>
    </w:tbl>
    <w:p w14:paraId="6851CCB6" w14:textId="77777777" w:rsidR="00622182" w:rsidRPr="002C5644" w:rsidRDefault="00622182" w:rsidP="00622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  <w:sectPr w:rsidR="00622182" w:rsidRPr="002C5644" w:rsidSect="00EB2AE7">
          <w:headerReference w:type="default" r:id="rId10"/>
          <w:pgSz w:w="16834" w:h="11909" w:orient="landscape" w:code="9"/>
          <w:pgMar w:top="1152" w:right="691" w:bottom="900" w:left="576" w:header="720" w:footer="720" w:gutter="0"/>
          <w:cols w:space="720"/>
          <w:docGrid w:linePitch="245"/>
        </w:sectPr>
      </w:pPr>
    </w:p>
    <w:tbl>
      <w:tblPr>
        <w:tblW w:w="96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87"/>
        <w:gridCol w:w="708"/>
        <w:gridCol w:w="1134"/>
        <w:gridCol w:w="284"/>
        <w:gridCol w:w="1077"/>
        <w:gridCol w:w="236"/>
        <w:gridCol w:w="1008"/>
      </w:tblGrid>
      <w:tr w:rsidR="000E7457" w:rsidRPr="002C5644" w14:paraId="579CC250" w14:textId="77777777" w:rsidTr="00176810">
        <w:trPr>
          <w:trHeight w:val="20"/>
          <w:tblHeader/>
        </w:trPr>
        <w:tc>
          <w:tcPr>
            <w:tcW w:w="5895" w:type="dxa"/>
            <w:gridSpan w:val="2"/>
            <w:shd w:val="clear" w:color="auto" w:fill="auto"/>
          </w:tcPr>
          <w:p w14:paraId="252756A2" w14:textId="77777777" w:rsidR="000E7457" w:rsidRPr="002C5644" w:rsidRDefault="000E7457" w:rsidP="001768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739" w:type="dxa"/>
            <w:gridSpan w:val="5"/>
            <w:vAlign w:val="bottom"/>
          </w:tcPr>
          <w:p w14:paraId="713349A2" w14:textId="77777777" w:rsidR="000E7457" w:rsidRPr="002C5644" w:rsidRDefault="000E7457" w:rsidP="001768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C564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0E7457" w:rsidRPr="002C5644" w14:paraId="07BCE042" w14:textId="77777777" w:rsidTr="00176810">
        <w:trPr>
          <w:trHeight w:val="20"/>
          <w:tblHeader/>
        </w:trPr>
        <w:tc>
          <w:tcPr>
            <w:tcW w:w="5187" w:type="dxa"/>
            <w:shd w:val="clear" w:color="auto" w:fill="auto"/>
            <w:vAlign w:val="bottom"/>
          </w:tcPr>
          <w:p w14:paraId="33D757A5" w14:textId="68CF9754" w:rsidR="000E7457" w:rsidRPr="002C5644" w:rsidRDefault="000E7457" w:rsidP="00176810">
            <w:pPr>
              <w:shd w:val="clear" w:color="auto" w:fill="FFFFFF"/>
              <w:tabs>
                <w:tab w:val="left" w:pos="4014"/>
              </w:tabs>
              <w:spacing w:line="240" w:lineRule="auto"/>
              <w:ind w:right="-115" w:hanging="18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งบกำไรขาดทุนเบ็ดเสร็จอื่นสำหรับปีสิ้นสุดวันที่</w:t>
            </w:r>
            <w:r w:rsidRPr="002C564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31</w:t>
            </w:r>
            <w:r w:rsidRPr="002C564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2C564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FF327D" w:rsidRPr="002C564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674A33F3" w14:textId="77777777" w:rsidR="000E7457" w:rsidRPr="002C5644" w:rsidRDefault="000E7457" w:rsidP="001768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  <w:p w14:paraId="24B7D768" w14:textId="77777777" w:rsidR="000E7457" w:rsidRPr="002C5644" w:rsidRDefault="000E7457" w:rsidP="001768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BCF7A5D" w14:textId="77777777" w:rsidR="000E7457" w:rsidRPr="002C5644" w:rsidRDefault="000E7457" w:rsidP="001768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C564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ที่รายงาน</w:t>
            </w:r>
            <w:r w:rsidRPr="002C564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  <w:t>ไว้เดิม</w:t>
            </w:r>
          </w:p>
        </w:tc>
        <w:tc>
          <w:tcPr>
            <w:tcW w:w="284" w:type="dxa"/>
            <w:vAlign w:val="bottom"/>
          </w:tcPr>
          <w:p w14:paraId="21960380" w14:textId="77777777" w:rsidR="000E7457" w:rsidRPr="002C5644" w:rsidRDefault="000E7457" w:rsidP="001768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13110471" w14:textId="77777777" w:rsidR="000E7457" w:rsidRPr="002C5644" w:rsidRDefault="000E7457" w:rsidP="001768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C564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รายการปรับปรุง</w:t>
            </w:r>
          </w:p>
        </w:tc>
        <w:tc>
          <w:tcPr>
            <w:tcW w:w="236" w:type="dxa"/>
            <w:vAlign w:val="bottom"/>
          </w:tcPr>
          <w:p w14:paraId="0EE42CB5" w14:textId="77777777" w:rsidR="000E7457" w:rsidRPr="002C5644" w:rsidRDefault="000E7457" w:rsidP="001768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6293E46F" w14:textId="77777777" w:rsidR="000E7457" w:rsidRPr="002C5644" w:rsidRDefault="000E7457" w:rsidP="00176810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C564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ปรับปรุง</w:t>
            </w:r>
          </w:p>
          <w:p w14:paraId="5EAF5781" w14:textId="77777777" w:rsidR="000E7457" w:rsidRPr="002C5644" w:rsidRDefault="000E7457" w:rsidP="001768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C564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ใหม่</w:t>
            </w:r>
          </w:p>
        </w:tc>
      </w:tr>
      <w:tr w:rsidR="000E7457" w:rsidRPr="002C5644" w14:paraId="223F6089" w14:textId="77777777" w:rsidTr="00176810">
        <w:trPr>
          <w:trHeight w:val="20"/>
          <w:tblHeader/>
        </w:trPr>
        <w:tc>
          <w:tcPr>
            <w:tcW w:w="5187" w:type="dxa"/>
            <w:shd w:val="clear" w:color="auto" w:fill="auto"/>
          </w:tcPr>
          <w:p w14:paraId="73F40922" w14:textId="77777777" w:rsidR="000E7457" w:rsidRPr="002C5644" w:rsidRDefault="000E7457" w:rsidP="00176810">
            <w:pPr>
              <w:shd w:val="clear" w:color="auto" w:fill="FFFFFF"/>
              <w:tabs>
                <w:tab w:val="left" w:pos="4014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40F504A" w14:textId="77777777" w:rsidR="000E7457" w:rsidRPr="002C5644" w:rsidRDefault="000E7457" w:rsidP="001768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739" w:type="dxa"/>
            <w:gridSpan w:val="5"/>
            <w:vAlign w:val="bottom"/>
          </w:tcPr>
          <w:p w14:paraId="0A88194D" w14:textId="77777777" w:rsidR="000E7457" w:rsidRPr="002C5644" w:rsidRDefault="000E7457" w:rsidP="001768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2C564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0E7457" w:rsidRPr="002C5644" w14:paraId="2908ABA6" w14:textId="77777777" w:rsidTr="00176810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74673F22" w14:textId="77777777" w:rsidR="000E7457" w:rsidRPr="002C5644" w:rsidRDefault="000E7457" w:rsidP="0017681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24"/>
                <w:szCs w:val="24"/>
              </w:rPr>
            </w:pPr>
            <w:r w:rsidRPr="002C5644">
              <w:rPr>
                <w:rFonts w:ascii="Angsana New" w:hAnsi="Angsana New"/>
                <w:bCs/>
                <w:iCs/>
                <w:sz w:val="24"/>
                <w:szCs w:val="24"/>
                <w:cs/>
              </w:rPr>
              <w:t>รายได้</w:t>
            </w:r>
          </w:p>
        </w:tc>
        <w:tc>
          <w:tcPr>
            <w:tcW w:w="708" w:type="dxa"/>
            <w:vAlign w:val="center"/>
          </w:tcPr>
          <w:p w14:paraId="37EDF39D" w14:textId="77777777" w:rsidR="000E7457" w:rsidRPr="002C5644" w:rsidRDefault="000E7457" w:rsidP="001768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3EA7960B" w14:textId="77777777" w:rsidR="000E7457" w:rsidRPr="002C5644" w:rsidRDefault="000E7457" w:rsidP="00176810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4" w:type="dxa"/>
            <w:vAlign w:val="center"/>
          </w:tcPr>
          <w:p w14:paraId="3E33ECD4" w14:textId="77777777" w:rsidR="000E7457" w:rsidRPr="002C5644" w:rsidRDefault="000E7457" w:rsidP="00176810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691149C5" w14:textId="77777777" w:rsidR="000E7457" w:rsidRPr="002C5644" w:rsidRDefault="000E7457" w:rsidP="00176810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747F2B7" w14:textId="77777777" w:rsidR="000E7457" w:rsidRPr="002C5644" w:rsidRDefault="000E7457" w:rsidP="00176810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7E3742C0" w14:textId="77777777" w:rsidR="000E7457" w:rsidRPr="002C5644" w:rsidRDefault="000E7457" w:rsidP="00176810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61829" w:rsidRPr="002C5644" w14:paraId="0A44838F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4CADC85C" w14:textId="77777777" w:rsidR="00E61829" w:rsidRPr="002C5644" w:rsidRDefault="00E61829" w:rsidP="00E6182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2C5644">
              <w:rPr>
                <w:rFonts w:ascii="Angsana New" w:hAnsi="Angsana New"/>
                <w:sz w:val="24"/>
                <w:szCs w:val="24"/>
                <w:cs/>
              </w:rPr>
              <w:t>รายได้จากการประกอบกิจการโรงแรมและบริการที่เกี่ยวข้อง</w:t>
            </w:r>
          </w:p>
        </w:tc>
        <w:tc>
          <w:tcPr>
            <w:tcW w:w="708" w:type="dxa"/>
            <w:vAlign w:val="center"/>
          </w:tcPr>
          <w:p w14:paraId="41EC4F15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21A2B46B" w14:textId="3D651236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>6,682.5</w:t>
            </w:r>
            <w:r w:rsidR="00F0353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4" w:type="dxa"/>
            <w:vAlign w:val="center"/>
          </w:tcPr>
          <w:p w14:paraId="79F033E6" w14:textId="77777777" w:rsidR="00E61829" w:rsidRPr="002C5644" w:rsidRDefault="00E61829" w:rsidP="00E6182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F040641" w14:textId="0CDAE22A" w:rsidR="00E61829" w:rsidRPr="002C5644" w:rsidRDefault="000313E1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28709D4B" w14:textId="77777777" w:rsidR="00E61829" w:rsidRPr="002C5644" w:rsidRDefault="00E61829" w:rsidP="00E6182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34F0A23" w14:textId="1266E6B4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>6,682.5</w:t>
            </w:r>
            <w:r w:rsidR="00F0353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61829" w:rsidRPr="002C5644" w14:paraId="3BC48945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0177CA30" w14:textId="77777777" w:rsidR="00E61829" w:rsidRPr="002C5644" w:rsidRDefault="00E61829" w:rsidP="00E6182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2C5644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รายได้จากการให้เช่าและให้บริการอาคารพาณิชยกรรม</w:t>
            </w:r>
          </w:p>
        </w:tc>
        <w:tc>
          <w:tcPr>
            <w:tcW w:w="708" w:type="dxa"/>
            <w:vAlign w:val="center"/>
          </w:tcPr>
          <w:p w14:paraId="6B94579C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4F1F7DC" w14:textId="2E1E4810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>4,316.06</w:t>
            </w:r>
          </w:p>
        </w:tc>
        <w:tc>
          <w:tcPr>
            <w:tcW w:w="284" w:type="dxa"/>
            <w:vAlign w:val="bottom"/>
          </w:tcPr>
          <w:p w14:paraId="41BE7888" w14:textId="77777777" w:rsidR="00E61829" w:rsidRPr="002C5644" w:rsidRDefault="00E61829" w:rsidP="00E6182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322C96E" w14:textId="41F1D658" w:rsidR="00E61829" w:rsidRPr="002C5644" w:rsidRDefault="00183A5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41.28</w:t>
            </w:r>
          </w:p>
        </w:tc>
        <w:tc>
          <w:tcPr>
            <w:tcW w:w="236" w:type="dxa"/>
            <w:vAlign w:val="center"/>
          </w:tcPr>
          <w:p w14:paraId="28965A81" w14:textId="77777777" w:rsidR="00E61829" w:rsidRPr="002C5644" w:rsidRDefault="00E61829" w:rsidP="00E6182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B1ABCAA" w14:textId="05B433BE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4,</w:t>
            </w:r>
            <w:r w:rsidR="00183A59">
              <w:rPr>
                <w:rFonts w:asciiTheme="majorBidi" w:hAnsiTheme="majorBidi" w:cstheme="majorBidi"/>
                <w:sz w:val="24"/>
                <w:szCs w:val="24"/>
              </w:rPr>
              <w:t>357.34</w:t>
            </w: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61829" w:rsidRPr="002C5644" w14:paraId="61689F34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7DD2E8CA" w14:textId="77777777" w:rsidR="00E61829" w:rsidRPr="002C5644" w:rsidRDefault="00E61829" w:rsidP="00E6182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C5644">
              <w:rPr>
                <w:rFonts w:ascii="Angsana New" w:hAnsi="Angsana New"/>
                <w:sz w:val="24"/>
                <w:szCs w:val="24"/>
                <w:cs/>
              </w:rPr>
              <w:t>รายได้ค่าบริหารงาน</w:t>
            </w:r>
          </w:p>
        </w:tc>
        <w:tc>
          <w:tcPr>
            <w:tcW w:w="708" w:type="dxa"/>
            <w:vAlign w:val="center"/>
          </w:tcPr>
          <w:p w14:paraId="1F398D96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7DF9853C" w14:textId="184D4832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>535.85</w:t>
            </w:r>
          </w:p>
        </w:tc>
        <w:tc>
          <w:tcPr>
            <w:tcW w:w="284" w:type="dxa"/>
            <w:vAlign w:val="center"/>
          </w:tcPr>
          <w:p w14:paraId="68795584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1D29993" w14:textId="62D15C0B" w:rsidR="00E61829" w:rsidRPr="002C5644" w:rsidRDefault="000313E1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 w:hint="cs"/>
                <w:sz w:val="24"/>
                <w:szCs w:val="24"/>
                <w:cs/>
              </w:rPr>
              <w:t>35.00</w:t>
            </w:r>
          </w:p>
        </w:tc>
        <w:tc>
          <w:tcPr>
            <w:tcW w:w="236" w:type="dxa"/>
            <w:vAlign w:val="center"/>
          </w:tcPr>
          <w:p w14:paraId="575A501A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EBFDC06" w14:textId="4EDE147C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570.85 </w:t>
            </w:r>
          </w:p>
        </w:tc>
      </w:tr>
      <w:tr w:rsidR="00E61829" w:rsidRPr="002C5644" w14:paraId="24B2AC24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05B0839B" w14:textId="77777777" w:rsidR="00E61829" w:rsidRPr="002C5644" w:rsidRDefault="00E61829" w:rsidP="00E6182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C5644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708" w:type="dxa"/>
            <w:vAlign w:val="center"/>
          </w:tcPr>
          <w:p w14:paraId="5FB5927F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53C1ED06" w14:textId="38C4CAB7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>766.60</w:t>
            </w:r>
          </w:p>
        </w:tc>
        <w:tc>
          <w:tcPr>
            <w:tcW w:w="284" w:type="dxa"/>
            <w:vAlign w:val="center"/>
          </w:tcPr>
          <w:p w14:paraId="51AEE5AE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DAE30A2" w14:textId="6C3284AC" w:rsidR="00E61829" w:rsidRPr="002C5644" w:rsidRDefault="000313E1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 w:hint="cs"/>
                <w:sz w:val="24"/>
                <w:szCs w:val="24"/>
                <w:cs/>
              </w:rPr>
              <w:t>(0.41)</w:t>
            </w:r>
          </w:p>
        </w:tc>
        <w:tc>
          <w:tcPr>
            <w:tcW w:w="236" w:type="dxa"/>
            <w:vAlign w:val="center"/>
          </w:tcPr>
          <w:p w14:paraId="5E8C8A52" w14:textId="77777777" w:rsidR="00E61829" w:rsidRPr="002C5644" w:rsidRDefault="00E61829" w:rsidP="00E6182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0A352F7" w14:textId="022B2157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766.19 </w:t>
            </w:r>
          </w:p>
        </w:tc>
      </w:tr>
      <w:tr w:rsidR="00E61829" w:rsidRPr="002C5644" w14:paraId="7CC1089D" w14:textId="77777777" w:rsidTr="00EA4158">
        <w:trPr>
          <w:trHeight w:val="60"/>
        </w:trPr>
        <w:tc>
          <w:tcPr>
            <w:tcW w:w="5187" w:type="dxa"/>
            <w:shd w:val="clear" w:color="auto" w:fill="auto"/>
          </w:tcPr>
          <w:p w14:paraId="7582B5D2" w14:textId="77777777" w:rsidR="00E61829" w:rsidRPr="002C5644" w:rsidRDefault="00E61829" w:rsidP="00E6182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C5644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08" w:type="dxa"/>
            <w:vAlign w:val="center"/>
          </w:tcPr>
          <w:p w14:paraId="328623D7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F19ADF8" w14:textId="413D85B2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>114.5</w:t>
            </w:r>
            <w:r w:rsidR="00353E5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4" w:type="dxa"/>
            <w:vAlign w:val="center"/>
          </w:tcPr>
          <w:p w14:paraId="7733EC24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DF7143F" w14:textId="201AE50A" w:rsidR="00E61829" w:rsidRPr="002C5644" w:rsidRDefault="00F524D6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D2318">
              <w:rPr>
                <w:rFonts w:asciiTheme="majorBidi" w:hAnsiTheme="majorBidi" w:cstheme="majorBidi"/>
                <w:sz w:val="24"/>
                <w:szCs w:val="24"/>
              </w:rPr>
              <w:t>38.87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center"/>
          </w:tcPr>
          <w:p w14:paraId="2AD06F68" w14:textId="77777777" w:rsidR="00E61829" w:rsidRPr="002C5644" w:rsidRDefault="00E61829" w:rsidP="00E6182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94EBD4E" w14:textId="6DB6D971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83A59">
              <w:rPr>
                <w:rFonts w:asciiTheme="majorBidi" w:hAnsiTheme="majorBidi" w:cstheme="majorBidi"/>
                <w:sz w:val="24"/>
                <w:szCs w:val="24"/>
              </w:rPr>
              <w:t>75.69</w:t>
            </w:r>
          </w:p>
        </w:tc>
      </w:tr>
      <w:tr w:rsidR="00E61829" w:rsidRPr="002C5644" w14:paraId="0C6A8EDF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1474607B" w14:textId="77777777" w:rsidR="00E61829" w:rsidRPr="002C5644" w:rsidRDefault="00E61829" w:rsidP="00E6182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sz w:val="24"/>
                <w:szCs w:val="24"/>
              </w:rPr>
            </w:pPr>
            <w:r w:rsidRPr="002C5644">
              <w:rPr>
                <w:rFonts w:ascii="Angsana New" w:hAnsi="Angsana New"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08" w:type="dxa"/>
            <w:vAlign w:val="center"/>
          </w:tcPr>
          <w:p w14:paraId="4FA60275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9300D" w14:textId="0FAC04BC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12,415.64</w:t>
            </w:r>
          </w:p>
        </w:tc>
        <w:tc>
          <w:tcPr>
            <w:tcW w:w="284" w:type="dxa"/>
            <w:vAlign w:val="center"/>
          </w:tcPr>
          <w:p w14:paraId="11752BA2" w14:textId="77777777" w:rsidR="00E61829" w:rsidRPr="002C5644" w:rsidRDefault="00E61829" w:rsidP="00E6182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7178F36" w14:textId="7B5C6DBA" w:rsidR="00E61829" w:rsidRPr="002C5644" w:rsidRDefault="000313E1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564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37.00</w:t>
            </w:r>
          </w:p>
        </w:tc>
        <w:tc>
          <w:tcPr>
            <w:tcW w:w="236" w:type="dxa"/>
            <w:vAlign w:val="center"/>
          </w:tcPr>
          <w:p w14:paraId="3DDDEEA6" w14:textId="77777777" w:rsidR="00E61829" w:rsidRPr="002C5644" w:rsidRDefault="00E61829" w:rsidP="00E6182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6191C97" w14:textId="6CD57963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12,452.</w:t>
            </w:r>
            <w:r w:rsidR="000313E1" w:rsidRPr="002C564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64</w:t>
            </w: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61829" w:rsidRPr="002C5644" w14:paraId="40A69991" w14:textId="77777777" w:rsidTr="00176810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6EF7B576" w14:textId="77777777" w:rsidR="00E61829" w:rsidRPr="002C5644" w:rsidRDefault="00E61829" w:rsidP="00E61829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2FF94F67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A67ECAD" w14:textId="77777777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4FEF5C8C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2CBE4D70" w14:textId="77777777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BAD8EB7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6C48D1D4" w14:textId="77777777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1829" w:rsidRPr="002C5644" w14:paraId="3D5C5F3B" w14:textId="77777777" w:rsidTr="00176810">
        <w:trPr>
          <w:trHeight w:val="20"/>
        </w:trPr>
        <w:tc>
          <w:tcPr>
            <w:tcW w:w="5187" w:type="dxa"/>
            <w:shd w:val="clear" w:color="auto" w:fill="auto"/>
          </w:tcPr>
          <w:p w14:paraId="525E2AB6" w14:textId="77777777" w:rsidR="00E61829" w:rsidRPr="002C5644" w:rsidRDefault="00E61829" w:rsidP="00E6182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24"/>
                <w:szCs w:val="24"/>
              </w:rPr>
            </w:pPr>
            <w:r w:rsidRPr="002C5644">
              <w:rPr>
                <w:rFonts w:ascii="Angsana New" w:hAnsi="Angsana New"/>
                <w:bCs/>
                <w:i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708" w:type="dxa"/>
            <w:vAlign w:val="center"/>
          </w:tcPr>
          <w:p w14:paraId="01997C8F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784C37C3" w14:textId="77777777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1F042E6D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7E75D0E7" w14:textId="77777777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8DC2ECC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01FC0BC6" w14:textId="77777777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1829" w:rsidRPr="002C5644" w14:paraId="04D23307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1BBE2C09" w14:textId="77777777" w:rsidR="00E61829" w:rsidRPr="002C5644" w:rsidRDefault="00E61829" w:rsidP="00E61829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2C5644">
              <w:rPr>
                <w:rFonts w:ascii="Angsana New" w:hAnsi="Angsana New"/>
                <w:sz w:val="24"/>
                <w:szCs w:val="24"/>
                <w:cs/>
              </w:rPr>
              <w:t>ต้นทุนจากการประกอบกิจการโรงแรมและบริการที่เกี่ยวข้อง</w:t>
            </w:r>
          </w:p>
        </w:tc>
        <w:tc>
          <w:tcPr>
            <w:tcW w:w="708" w:type="dxa"/>
            <w:vAlign w:val="center"/>
          </w:tcPr>
          <w:p w14:paraId="69AC1854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2E3E2A" w14:textId="12091F74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3,321.1</w:t>
            </w:r>
            <w:r w:rsidR="00F0353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84" w:type="dxa"/>
            <w:vAlign w:val="center"/>
          </w:tcPr>
          <w:p w14:paraId="2B137719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4CCC982" w14:textId="4F3BE9D7" w:rsidR="00E61829" w:rsidRPr="002C5644" w:rsidRDefault="00E61829" w:rsidP="00C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36" w:type="dxa"/>
            <w:vAlign w:val="center"/>
          </w:tcPr>
          <w:p w14:paraId="5F5B4862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BF4AE5E" w14:textId="70EE4E1A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3,321.1</w:t>
            </w:r>
            <w:r w:rsidR="00F0353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61829" w:rsidRPr="002C5644" w14:paraId="064DC210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0EFC5615" w14:textId="77777777" w:rsidR="00E61829" w:rsidRPr="002C5644" w:rsidRDefault="00E61829" w:rsidP="00E6182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C5644">
              <w:rPr>
                <w:rFonts w:ascii="Angsana New" w:hAnsi="Angsana New"/>
                <w:sz w:val="24"/>
                <w:szCs w:val="24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708" w:type="dxa"/>
            <w:vAlign w:val="center"/>
          </w:tcPr>
          <w:p w14:paraId="017F227F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5B24D4" w14:textId="04F56BB1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2,387.29 </w:t>
            </w:r>
          </w:p>
        </w:tc>
        <w:tc>
          <w:tcPr>
            <w:tcW w:w="284" w:type="dxa"/>
            <w:vAlign w:val="center"/>
          </w:tcPr>
          <w:p w14:paraId="14A07F75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C467171" w14:textId="3A7BA89B" w:rsidR="00E61829" w:rsidRPr="002C5644" w:rsidRDefault="000D2318" w:rsidP="000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(84.33)</w:t>
            </w:r>
          </w:p>
        </w:tc>
        <w:tc>
          <w:tcPr>
            <w:tcW w:w="236" w:type="dxa"/>
            <w:vAlign w:val="center"/>
          </w:tcPr>
          <w:p w14:paraId="657AF6FD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9622C64" w14:textId="10E7787E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1081D" w:rsidRPr="002C5644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0D2318">
              <w:rPr>
                <w:rFonts w:asciiTheme="majorBidi" w:hAnsiTheme="majorBidi" w:cstheme="majorBidi"/>
                <w:sz w:val="24"/>
                <w:szCs w:val="24"/>
              </w:rPr>
              <w:t>302.96</w:t>
            </w:r>
          </w:p>
        </w:tc>
      </w:tr>
      <w:tr w:rsidR="00E61829" w:rsidRPr="002C5644" w14:paraId="6F0AC0BF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701A8918" w14:textId="77777777" w:rsidR="00E61829" w:rsidRPr="002C5644" w:rsidRDefault="00E61829" w:rsidP="00E6182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C5644">
              <w:rPr>
                <w:rFonts w:ascii="Angsana New" w:hAnsi="Angsana New"/>
                <w:sz w:val="24"/>
                <w:szCs w:val="24"/>
                <w:cs/>
              </w:rPr>
              <w:t>ต้นทุนค่าบริหารงาน</w:t>
            </w:r>
          </w:p>
        </w:tc>
        <w:tc>
          <w:tcPr>
            <w:tcW w:w="708" w:type="dxa"/>
            <w:vAlign w:val="center"/>
          </w:tcPr>
          <w:p w14:paraId="450A6125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3D92FF" w14:textId="38B24B87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336.31 </w:t>
            </w:r>
          </w:p>
        </w:tc>
        <w:tc>
          <w:tcPr>
            <w:tcW w:w="284" w:type="dxa"/>
            <w:vAlign w:val="center"/>
          </w:tcPr>
          <w:p w14:paraId="673D1035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CA3BDB6" w14:textId="216DD1F6" w:rsidR="00E61829" w:rsidRPr="002C5644" w:rsidRDefault="00E1081D" w:rsidP="00E1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17.17</w:t>
            </w:r>
            <w:r w:rsidR="00E61829"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236" w:type="dxa"/>
            <w:vAlign w:val="center"/>
          </w:tcPr>
          <w:p w14:paraId="20B1BDA5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DC52434" w14:textId="3E637275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1081D">
              <w:rPr>
                <w:rFonts w:asciiTheme="majorBidi" w:hAnsiTheme="majorBidi" w:cstheme="majorBidi"/>
                <w:sz w:val="24"/>
                <w:szCs w:val="24"/>
              </w:rPr>
              <w:t>353.48</w:t>
            </w:r>
          </w:p>
        </w:tc>
      </w:tr>
      <w:tr w:rsidR="00E61829" w:rsidRPr="002C5644" w14:paraId="502E7593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0A9141C5" w14:textId="77777777" w:rsidR="00E61829" w:rsidRPr="002C5644" w:rsidRDefault="00E61829" w:rsidP="00E6182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C5644">
              <w:rPr>
                <w:rFonts w:ascii="Angsana New" w:hAnsi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708" w:type="dxa"/>
            <w:vAlign w:val="center"/>
          </w:tcPr>
          <w:p w14:paraId="0194E914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BE54D2" w14:textId="760B034D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611.05 </w:t>
            </w:r>
          </w:p>
        </w:tc>
        <w:tc>
          <w:tcPr>
            <w:tcW w:w="284" w:type="dxa"/>
            <w:vAlign w:val="center"/>
          </w:tcPr>
          <w:p w14:paraId="48C8CABD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A16A0C8" w14:textId="1F8AAA2B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5.90 </w:t>
            </w:r>
          </w:p>
        </w:tc>
        <w:tc>
          <w:tcPr>
            <w:tcW w:w="236" w:type="dxa"/>
            <w:vAlign w:val="center"/>
          </w:tcPr>
          <w:p w14:paraId="3122F69E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55BDCB3" w14:textId="25AEFD94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616.95 </w:t>
            </w:r>
          </w:p>
        </w:tc>
      </w:tr>
      <w:tr w:rsidR="00E61829" w:rsidRPr="002C5644" w14:paraId="4EDDD727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21616B3C" w14:textId="77777777" w:rsidR="00E61829" w:rsidRPr="002C5644" w:rsidRDefault="00E61829" w:rsidP="00E6182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C5644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08" w:type="dxa"/>
            <w:vAlign w:val="center"/>
          </w:tcPr>
          <w:p w14:paraId="315BA6AD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16186F" w14:textId="4542D4F5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2,063.76 </w:t>
            </w:r>
          </w:p>
        </w:tc>
        <w:tc>
          <w:tcPr>
            <w:tcW w:w="284" w:type="dxa"/>
            <w:vAlign w:val="center"/>
          </w:tcPr>
          <w:p w14:paraId="7EB42F24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1816998" w14:textId="767631BB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D2318">
              <w:rPr>
                <w:rFonts w:asciiTheme="majorBidi" w:hAnsiTheme="majorBidi" w:cstheme="majorBidi"/>
                <w:sz w:val="24"/>
                <w:szCs w:val="24"/>
              </w:rPr>
              <w:t>94.18</w:t>
            </w: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3CBCCD40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21AF2B5" w14:textId="197F5678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D2318">
              <w:rPr>
                <w:rFonts w:asciiTheme="majorBidi" w:hAnsiTheme="majorBidi" w:cstheme="majorBidi"/>
                <w:sz w:val="24"/>
                <w:szCs w:val="24"/>
              </w:rPr>
              <w:t>2,157.94</w:t>
            </w: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61829" w:rsidRPr="002C5644" w14:paraId="7B3A2493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2F93E55C" w14:textId="77777777" w:rsidR="00E61829" w:rsidRPr="002C5644" w:rsidRDefault="00E61829" w:rsidP="00E6182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C5644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08" w:type="dxa"/>
            <w:vAlign w:val="center"/>
          </w:tcPr>
          <w:p w14:paraId="57D2CD5E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1D6BE9" w14:textId="4F366BCE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3,048.26 </w:t>
            </w:r>
          </w:p>
        </w:tc>
        <w:tc>
          <w:tcPr>
            <w:tcW w:w="284" w:type="dxa"/>
            <w:vAlign w:val="center"/>
          </w:tcPr>
          <w:p w14:paraId="7CC19E89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AEBE641" w14:textId="75D2AB14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(7.02)</w:t>
            </w:r>
          </w:p>
        </w:tc>
        <w:tc>
          <w:tcPr>
            <w:tcW w:w="236" w:type="dxa"/>
            <w:vAlign w:val="center"/>
          </w:tcPr>
          <w:p w14:paraId="36ED2873" w14:textId="77777777" w:rsidR="00E61829" w:rsidRPr="002C5644" w:rsidRDefault="00E61829" w:rsidP="00E61829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359FA4" w14:textId="2DFA1807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3,041.24 </w:t>
            </w:r>
          </w:p>
        </w:tc>
      </w:tr>
      <w:tr w:rsidR="00E61829" w:rsidRPr="002C5644" w14:paraId="09A899DC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009A1EFB" w14:textId="77777777" w:rsidR="00E61829" w:rsidRPr="002C5644" w:rsidRDefault="00E61829" w:rsidP="00E61829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4"/>
                <w:szCs w:val="24"/>
              </w:rPr>
            </w:pPr>
            <w:r w:rsidRPr="002C5644">
              <w:rPr>
                <w:rFonts w:ascii="Angsana New" w:hAnsi="Angsana New"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708" w:type="dxa"/>
            <w:vAlign w:val="center"/>
          </w:tcPr>
          <w:p w14:paraId="33A33529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73B45A8" w14:textId="78ECA22C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11,767.</w:t>
            </w:r>
            <w:r w:rsidR="00F03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</w:t>
            </w: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14:paraId="57EC0241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141F4CFF" w14:textId="2201D2D1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25.</w:t>
            </w:r>
            <w:r w:rsidR="000313E1" w:rsidRPr="002C564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90</w:t>
            </w: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0FD99879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9BB1886" w14:textId="7BD14039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11,793.</w:t>
            </w:r>
            <w:r w:rsidR="00F03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</w:t>
            </w: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61829" w:rsidRPr="002C5644" w14:paraId="3E25D99B" w14:textId="77777777" w:rsidTr="00176810">
        <w:trPr>
          <w:trHeight w:val="20"/>
        </w:trPr>
        <w:tc>
          <w:tcPr>
            <w:tcW w:w="5187" w:type="dxa"/>
            <w:shd w:val="clear" w:color="auto" w:fill="auto"/>
          </w:tcPr>
          <w:p w14:paraId="242343D9" w14:textId="7C0AB4E1" w:rsidR="00E61829" w:rsidRPr="002C5644" w:rsidRDefault="00E61829" w:rsidP="00E61829">
            <w:pPr>
              <w:spacing w:line="240" w:lineRule="auto"/>
              <w:ind w:left="162" w:right="-115" w:hanging="162"/>
              <w:rPr>
                <w:rFonts w:ascii="Angsana New" w:hAnsi="Angsana New"/>
                <w:sz w:val="24"/>
                <w:szCs w:val="24"/>
              </w:rPr>
            </w:pPr>
            <w:r w:rsidRPr="002C5644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="0005267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F03537">
              <w:rPr>
                <w:rFonts w:ascii="Angsana New" w:hAnsi="Angsana New"/>
                <w:sz w:val="24"/>
                <w:szCs w:val="24"/>
              </w:rPr>
              <w:t>(</w:t>
            </w:r>
            <w:r w:rsidR="00F03537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="00F03537">
              <w:rPr>
                <w:rFonts w:ascii="Angsana New" w:hAnsi="Angsana New"/>
                <w:sz w:val="24"/>
                <w:szCs w:val="24"/>
              </w:rPr>
              <w:t>)</w:t>
            </w:r>
            <w:r w:rsidR="0005267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C5644">
              <w:rPr>
                <w:rFonts w:ascii="Angsana New" w:hAnsi="Angsana New"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708" w:type="dxa"/>
            <w:vAlign w:val="center"/>
          </w:tcPr>
          <w:p w14:paraId="77EE94C6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E71EF" w14:textId="600D6D22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>0.42</w:t>
            </w:r>
          </w:p>
        </w:tc>
        <w:tc>
          <w:tcPr>
            <w:tcW w:w="284" w:type="dxa"/>
            <w:vAlign w:val="center"/>
          </w:tcPr>
          <w:p w14:paraId="08F59700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E7ED1" w14:textId="7E20A783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>(2.55)</w:t>
            </w:r>
          </w:p>
        </w:tc>
        <w:tc>
          <w:tcPr>
            <w:tcW w:w="236" w:type="dxa"/>
            <w:vAlign w:val="center"/>
          </w:tcPr>
          <w:p w14:paraId="5143EB05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C0984" w14:textId="45C73796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>(2.13)</w:t>
            </w:r>
          </w:p>
        </w:tc>
      </w:tr>
      <w:tr w:rsidR="00E61829" w:rsidRPr="002C5644" w14:paraId="105135AD" w14:textId="77777777" w:rsidTr="00176810">
        <w:trPr>
          <w:trHeight w:val="20"/>
        </w:trPr>
        <w:tc>
          <w:tcPr>
            <w:tcW w:w="5187" w:type="dxa"/>
            <w:shd w:val="clear" w:color="auto" w:fill="auto"/>
          </w:tcPr>
          <w:p w14:paraId="4D19E22E" w14:textId="77777777" w:rsidR="00E61829" w:rsidRPr="002C5644" w:rsidRDefault="00E61829" w:rsidP="00E61829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4"/>
                <w:szCs w:val="24"/>
              </w:rPr>
            </w:pPr>
            <w:r w:rsidRPr="002C5644">
              <w:rPr>
                <w:rFonts w:ascii="Angsana New" w:hAnsi="Angsana New"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708" w:type="dxa"/>
            <w:vAlign w:val="center"/>
          </w:tcPr>
          <w:p w14:paraId="7506D480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21331E1" w14:textId="20586193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648.2</w:t>
            </w:r>
            <w:r w:rsidR="00F03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4" w:type="dxa"/>
            <w:vAlign w:val="center"/>
          </w:tcPr>
          <w:p w14:paraId="556D567C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5E9BB367" w14:textId="3CF98C76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8.5</w:t>
            </w:r>
            <w:r w:rsidR="000313E1" w:rsidRPr="002C564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236" w:type="dxa"/>
            <w:vAlign w:val="center"/>
          </w:tcPr>
          <w:p w14:paraId="163E66E3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2FDDE97" w14:textId="16217461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656.8</w:t>
            </w:r>
            <w:r w:rsidR="00F03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E61829" w:rsidRPr="002C5644" w14:paraId="6F79F293" w14:textId="77777777" w:rsidTr="00176810">
        <w:trPr>
          <w:trHeight w:val="20"/>
        </w:trPr>
        <w:tc>
          <w:tcPr>
            <w:tcW w:w="5187" w:type="dxa"/>
            <w:shd w:val="clear" w:color="auto" w:fill="auto"/>
          </w:tcPr>
          <w:p w14:paraId="1684FA34" w14:textId="4B2855CD" w:rsidR="00E61829" w:rsidRPr="002C5644" w:rsidRDefault="0018146D" w:rsidP="00E61829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="00E61829" w:rsidRPr="002C5644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08" w:type="dxa"/>
            <w:vAlign w:val="center"/>
          </w:tcPr>
          <w:p w14:paraId="067F53E4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DC211BE" w14:textId="7B019800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>(159.23)</w:t>
            </w:r>
          </w:p>
        </w:tc>
        <w:tc>
          <w:tcPr>
            <w:tcW w:w="284" w:type="dxa"/>
            <w:vAlign w:val="center"/>
          </w:tcPr>
          <w:p w14:paraId="792F7D89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2DEFF6F8" w14:textId="3AA0991A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5BC0">
              <w:rPr>
                <w:rFonts w:asciiTheme="majorBidi" w:hAnsiTheme="majorBidi" w:cstheme="majorBidi"/>
                <w:sz w:val="24"/>
                <w:szCs w:val="24"/>
              </w:rPr>
              <w:t>0.53</w:t>
            </w:r>
            <w:r w:rsidRPr="002C564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center"/>
          </w:tcPr>
          <w:p w14:paraId="69E247DB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B8C81" w14:textId="1BDAF10A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2B5BC0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Pr="002C564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2B5BC0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Pr="002C564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61829" w:rsidRPr="002C5644" w14:paraId="54210ED2" w14:textId="77777777" w:rsidTr="00176810">
        <w:trPr>
          <w:trHeight w:val="20"/>
        </w:trPr>
        <w:tc>
          <w:tcPr>
            <w:tcW w:w="5187" w:type="dxa"/>
            <w:shd w:val="clear" w:color="auto" w:fill="auto"/>
          </w:tcPr>
          <w:p w14:paraId="345BD6B5" w14:textId="77777777" w:rsidR="00E61829" w:rsidRPr="002C5644" w:rsidRDefault="00E61829" w:rsidP="00E61829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4"/>
                <w:szCs w:val="24"/>
              </w:rPr>
            </w:pPr>
            <w:r w:rsidRPr="002C5644">
              <w:rPr>
                <w:rFonts w:ascii="Angsana New" w:hAnsi="Angsana New"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708" w:type="dxa"/>
            <w:vAlign w:val="center"/>
          </w:tcPr>
          <w:p w14:paraId="4248A769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4B2FD2" w14:textId="23D653FD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489.0</w:t>
            </w:r>
            <w:r w:rsidR="00F03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4" w:type="dxa"/>
            <w:vAlign w:val="center"/>
          </w:tcPr>
          <w:p w14:paraId="777692D5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EBE5D9" w14:textId="21FCD979" w:rsidR="00E61829" w:rsidRPr="002C5644" w:rsidRDefault="002B5BC0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8.02</w:t>
            </w:r>
          </w:p>
        </w:tc>
        <w:tc>
          <w:tcPr>
            <w:tcW w:w="236" w:type="dxa"/>
            <w:vAlign w:val="center"/>
          </w:tcPr>
          <w:p w14:paraId="66DD8208" w14:textId="77777777" w:rsidR="00E61829" w:rsidRPr="002C5644" w:rsidRDefault="00E61829" w:rsidP="00E61829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D262B1" w14:textId="4F3A7BDF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</w:t>
            </w:r>
            <w:r w:rsidR="002B5B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2B5B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</w:t>
            </w:r>
          </w:p>
        </w:tc>
      </w:tr>
      <w:tr w:rsidR="00E61829" w:rsidRPr="002C5644" w14:paraId="1D0F090D" w14:textId="77777777" w:rsidTr="00176810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1342650F" w14:textId="77777777" w:rsidR="00E61829" w:rsidRPr="002C5644" w:rsidRDefault="00E61829" w:rsidP="00E61829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08" w:type="dxa"/>
            <w:vAlign w:val="center"/>
          </w:tcPr>
          <w:p w14:paraId="752BB0F6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2830B645" w14:textId="77777777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6FCD33EE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2E4E1A83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55BE08C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center"/>
          </w:tcPr>
          <w:p w14:paraId="30C1FCE1" w14:textId="77777777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1829" w:rsidRPr="002C5644" w14:paraId="19D39A1A" w14:textId="77777777" w:rsidTr="00176810">
        <w:trPr>
          <w:trHeight w:val="20"/>
        </w:trPr>
        <w:tc>
          <w:tcPr>
            <w:tcW w:w="5187" w:type="dxa"/>
            <w:shd w:val="clear" w:color="auto" w:fill="auto"/>
          </w:tcPr>
          <w:p w14:paraId="64DAEBDF" w14:textId="77777777" w:rsidR="00E61829" w:rsidRPr="002C5644" w:rsidRDefault="00E61829" w:rsidP="00E61829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C56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708" w:type="dxa"/>
            <w:vAlign w:val="center"/>
          </w:tcPr>
          <w:p w14:paraId="3D97B409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FE297EE" w14:textId="77777777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32EB7D6C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0F376ABC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C06613F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7BCD9B81" w14:textId="77777777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1829" w:rsidRPr="002C5644" w14:paraId="455E0198" w14:textId="77777777" w:rsidTr="00176810">
        <w:trPr>
          <w:trHeight w:val="20"/>
        </w:trPr>
        <w:tc>
          <w:tcPr>
            <w:tcW w:w="5187" w:type="dxa"/>
            <w:shd w:val="clear" w:color="auto" w:fill="auto"/>
          </w:tcPr>
          <w:p w14:paraId="65CBA332" w14:textId="77777777" w:rsidR="00E61829" w:rsidRPr="002C5644" w:rsidRDefault="00E61829" w:rsidP="00E61829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708" w:type="dxa"/>
            <w:vAlign w:val="center"/>
          </w:tcPr>
          <w:p w14:paraId="5040A781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B66E0BF" w14:textId="77777777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14C8D3E9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777640EC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EA58F2E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00728B7E" w14:textId="77777777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1829" w:rsidRPr="002C5644" w14:paraId="1696D4A6" w14:textId="77777777" w:rsidTr="00EA4158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426FED20" w14:textId="3E1A7820" w:rsidR="00E61829" w:rsidRPr="002C5644" w:rsidRDefault="00EA4EC6" w:rsidP="00E61829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z w:val="24"/>
                <w:szCs w:val="24"/>
              </w:rPr>
            </w:pPr>
            <w:r w:rsidRPr="00EA4EC6">
              <w:rPr>
                <w:rFonts w:ascii="Angsana New" w:hAnsi="Angsana New" w:hint="cs"/>
                <w:sz w:val="24"/>
                <w:szCs w:val="24"/>
                <w:cs/>
              </w:rPr>
              <w:t>ผลกำไรจากการตีมูลค่าที่ดิน</w:t>
            </w:r>
          </w:p>
        </w:tc>
        <w:tc>
          <w:tcPr>
            <w:tcW w:w="708" w:type="dxa"/>
            <w:vAlign w:val="center"/>
          </w:tcPr>
          <w:p w14:paraId="5AE8BFD0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136A93" w14:textId="2CC8076C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6,288.65</w:t>
            </w:r>
          </w:p>
        </w:tc>
        <w:tc>
          <w:tcPr>
            <w:tcW w:w="284" w:type="dxa"/>
            <w:vAlign w:val="center"/>
          </w:tcPr>
          <w:p w14:paraId="39EC6557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CF88F93" w14:textId="10D1762E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236" w:type="dxa"/>
            <w:vAlign w:val="center"/>
          </w:tcPr>
          <w:p w14:paraId="26A8D37E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5C6617D" w14:textId="4EAF822D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6,288.65</w:t>
            </w:r>
          </w:p>
        </w:tc>
      </w:tr>
      <w:tr w:rsidR="00E61829" w:rsidRPr="002C5644" w14:paraId="24B48BFD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3368AEC9" w14:textId="77777777" w:rsidR="00E61829" w:rsidRPr="002C5644" w:rsidRDefault="00E61829" w:rsidP="00E61829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2C5644">
              <w:rPr>
                <w:rFonts w:ascii="Angsana New" w:hAnsi="Angsana New"/>
                <w:sz w:val="24"/>
                <w:szCs w:val="24"/>
                <w:cs/>
              </w:rPr>
              <w:t>ภาษีเงินได้ของรายการที่จะไม่ถูกจัดประเภทใหม่ไว้ในกำไรหรือขาดทุนในภายหลัง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708" w:type="dxa"/>
            <w:vAlign w:val="center"/>
          </w:tcPr>
          <w:p w14:paraId="52061DA0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E21CC6B" w14:textId="77777777" w:rsidR="00E61829" w:rsidRPr="002C5644" w:rsidRDefault="00E61829" w:rsidP="00E61829">
            <w:pPr>
              <w:tabs>
                <w:tab w:val="clear" w:pos="680"/>
                <w:tab w:val="decimal" w:pos="656"/>
              </w:tabs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AB5D57" w14:textId="31ABF712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>(1,257.73)</w:t>
            </w:r>
          </w:p>
        </w:tc>
        <w:tc>
          <w:tcPr>
            <w:tcW w:w="284" w:type="dxa"/>
            <w:vAlign w:val="bottom"/>
          </w:tcPr>
          <w:p w14:paraId="7C28A0C1" w14:textId="77777777" w:rsidR="00E61829" w:rsidRPr="002C5644" w:rsidRDefault="00E61829" w:rsidP="00E6182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D322AFB" w14:textId="77777777" w:rsidR="00E61829" w:rsidRPr="002C5644" w:rsidRDefault="00E61829" w:rsidP="00E61829">
            <w:pPr>
              <w:tabs>
                <w:tab w:val="decimal" w:pos="587"/>
              </w:tabs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ABF743" w14:textId="78A7B6EC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236" w:type="dxa"/>
            <w:vAlign w:val="bottom"/>
          </w:tcPr>
          <w:p w14:paraId="09399597" w14:textId="77777777" w:rsidR="00E61829" w:rsidRPr="002C5644" w:rsidRDefault="00E61829" w:rsidP="00E6182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5217079" w14:textId="77777777" w:rsidR="00E61829" w:rsidRPr="002C5644" w:rsidRDefault="00E61829" w:rsidP="00E61829">
            <w:pPr>
              <w:tabs>
                <w:tab w:val="clear" w:pos="680"/>
                <w:tab w:val="decimal" w:pos="656"/>
              </w:tabs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2C89F1" w14:textId="7EE4ABCB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>(1,257.73)</w:t>
            </w:r>
          </w:p>
        </w:tc>
      </w:tr>
      <w:tr w:rsidR="00E61829" w:rsidRPr="002C5644" w14:paraId="14261715" w14:textId="77777777" w:rsidTr="00EA4158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3D6B2D8C" w14:textId="7F72F0F5" w:rsidR="00E61829" w:rsidRPr="002C5644" w:rsidRDefault="00E61829" w:rsidP="00E61829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กำไรขาดทุนเบ็ดเสร็จอื่นสำหรับปี - สุทธิจากภาษีเงินได้</w:t>
            </w:r>
          </w:p>
        </w:tc>
        <w:tc>
          <w:tcPr>
            <w:tcW w:w="708" w:type="dxa"/>
            <w:vAlign w:val="center"/>
          </w:tcPr>
          <w:p w14:paraId="53BF2186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5E2C0" w14:textId="259F82C8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5,030.92</w:t>
            </w:r>
          </w:p>
        </w:tc>
        <w:tc>
          <w:tcPr>
            <w:tcW w:w="284" w:type="dxa"/>
            <w:vAlign w:val="bottom"/>
          </w:tcPr>
          <w:p w14:paraId="5388CE1E" w14:textId="77777777" w:rsidR="00E61829" w:rsidRPr="002C5644" w:rsidRDefault="00E61829" w:rsidP="00E6182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42584418" w14:textId="2005B654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</w:p>
        </w:tc>
        <w:tc>
          <w:tcPr>
            <w:tcW w:w="236" w:type="dxa"/>
            <w:vAlign w:val="bottom"/>
          </w:tcPr>
          <w:p w14:paraId="4F391579" w14:textId="77777777" w:rsidR="00E61829" w:rsidRPr="002C5644" w:rsidRDefault="00E61829" w:rsidP="00E6182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9AB1B" w14:textId="1630782E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5,030.92</w:t>
            </w:r>
          </w:p>
        </w:tc>
      </w:tr>
      <w:tr w:rsidR="00E61829" w:rsidRPr="002C5644" w14:paraId="4EDA933D" w14:textId="77777777" w:rsidTr="00176810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1450462A" w14:textId="7FDB21AE" w:rsidR="00E61829" w:rsidRPr="002C5644" w:rsidRDefault="00E61829" w:rsidP="00E61829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C56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</w:t>
            </w:r>
            <w:r w:rsidR="002951A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ขาดทุน</w:t>
            </w:r>
            <w:r w:rsidRPr="002C56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เบ็ดเสร็จรวมสำหรับปี</w:t>
            </w:r>
          </w:p>
        </w:tc>
        <w:tc>
          <w:tcPr>
            <w:tcW w:w="708" w:type="dxa"/>
            <w:vAlign w:val="center"/>
          </w:tcPr>
          <w:p w14:paraId="66A08250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B414B9" w14:textId="66A3ED4B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5,519.9</w:t>
            </w:r>
            <w:r w:rsidR="00F03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4" w:type="dxa"/>
            <w:vAlign w:val="center"/>
          </w:tcPr>
          <w:p w14:paraId="358BD8FF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1075AB" w14:textId="2B362327" w:rsidR="00E61829" w:rsidRPr="002C5644" w:rsidRDefault="002B5BC0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E61829"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36" w:type="dxa"/>
            <w:vAlign w:val="center"/>
          </w:tcPr>
          <w:p w14:paraId="7F7F0273" w14:textId="77777777" w:rsidR="00E61829" w:rsidRPr="002C5644" w:rsidRDefault="00E61829" w:rsidP="00E61829">
            <w:pPr>
              <w:tabs>
                <w:tab w:val="clear" w:pos="680"/>
                <w:tab w:val="decimal" w:pos="656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8DF41B" w14:textId="3BFD2020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5,52</w:t>
            </w:r>
            <w:r w:rsidR="002B5B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2B5B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</w:t>
            </w:r>
          </w:p>
        </w:tc>
      </w:tr>
      <w:tr w:rsidR="00E61829" w:rsidRPr="002C5644" w14:paraId="0787A496" w14:textId="77777777" w:rsidTr="000313E1">
        <w:trPr>
          <w:trHeight w:val="98"/>
        </w:trPr>
        <w:tc>
          <w:tcPr>
            <w:tcW w:w="5187" w:type="dxa"/>
            <w:shd w:val="clear" w:color="auto" w:fill="auto"/>
          </w:tcPr>
          <w:p w14:paraId="24F679D0" w14:textId="77777777" w:rsidR="00E61829" w:rsidRPr="002C5644" w:rsidRDefault="00E61829" w:rsidP="00E61829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dxa"/>
            <w:vAlign w:val="center"/>
          </w:tcPr>
          <w:p w14:paraId="1EABF6A8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622598E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  <w:tab w:val="decimal" w:pos="66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2ED28437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5D26ED79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9711D57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437F590A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61829" w:rsidRPr="002C5644" w14:paraId="5F6D0242" w14:textId="77777777" w:rsidTr="00176810">
        <w:trPr>
          <w:trHeight w:val="20"/>
        </w:trPr>
        <w:tc>
          <w:tcPr>
            <w:tcW w:w="5187" w:type="dxa"/>
            <w:shd w:val="clear" w:color="auto" w:fill="auto"/>
          </w:tcPr>
          <w:p w14:paraId="33A8AF29" w14:textId="592E37D5" w:rsidR="00E61829" w:rsidRPr="002C5644" w:rsidRDefault="00E61829" w:rsidP="00E61829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การแบ่งปันกำไร</w:t>
            </w:r>
            <w:r w:rsidR="00F03537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F035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ขาดทุน</w:t>
            </w:r>
            <w:r w:rsidR="00F03537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08" w:type="dxa"/>
            <w:vAlign w:val="center"/>
          </w:tcPr>
          <w:p w14:paraId="69547D93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9626DC1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  <w:tab w:val="decimal" w:pos="66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001980E6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6D72ADBA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37F9EEC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3200B002" w14:textId="77777777" w:rsidR="00E61829" w:rsidRPr="002C5644" w:rsidRDefault="00E61829" w:rsidP="00E61829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61829" w:rsidRPr="002C5644" w14:paraId="2A8E9038" w14:textId="77777777" w:rsidTr="00EA4158">
        <w:trPr>
          <w:trHeight w:val="173"/>
        </w:trPr>
        <w:tc>
          <w:tcPr>
            <w:tcW w:w="5187" w:type="dxa"/>
            <w:shd w:val="clear" w:color="auto" w:fill="auto"/>
          </w:tcPr>
          <w:p w14:paraId="73FC8D64" w14:textId="77777777" w:rsidR="00E61829" w:rsidRPr="002C5644" w:rsidRDefault="00E61829" w:rsidP="00E61829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2C5644">
              <w:rPr>
                <w:rFonts w:ascii="Angsana New" w:hAnsi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708" w:type="dxa"/>
            <w:vAlign w:val="center"/>
          </w:tcPr>
          <w:p w14:paraId="3AC9395A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AA0DA2" w14:textId="63054C10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469.5</w:t>
            </w:r>
            <w:r w:rsidR="00353E5D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4" w:type="dxa"/>
            <w:vAlign w:val="center"/>
          </w:tcPr>
          <w:p w14:paraId="1AD9D4D3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1C65561" w14:textId="20F5BD43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(1.06)</w:t>
            </w:r>
          </w:p>
        </w:tc>
        <w:tc>
          <w:tcPr>
            <w:tcW w:w="236" w:type="dxa"/>
            <w:vAlign w:val="center"/>
          </w:tcPr>
          <w:p w14:paraId="20C642F5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10366E0" w14:textId="0E6A8337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468.51 </w:t>
            </w:r>
          </w:p>
        </w:tc>
      </w:tr>
      <w:tr w:rsidR="00E61829" w:rsidRPr="002C5644" w14:paraId="029155CC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3A3F7D1A" w14:textId="77777777" w:rsidR="00E61829" w:rsidRPr="002C5644" w:rsidRDefault="00E61829" w:rsidP="00E61829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2C5644">
              <w:rPr>
                <w:rFonts w:ascii="Angsana New" w:hAnsi="Angsana New"/>
                <w:sz w:val="24"/>
                <w:szCs w:val="24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708" w:type="dxa"/>
            <w:vAlign w:val="center"/>
          </w:tcPr>
          <w:p w14:paraId="30AF103C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0E93B4" w14:textId="2738A096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(23.44)</w:t>
            </w:r>
          </w:p>
        </w:tc>
        <w:tc>
          <w:tcPr>
            <w:tcW w:w="284" w:type="dxa"/>
            <w:vAlign w:val="center"/>
          </w:tcPr>
          <w:p w14:paraId="15454C4A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E8C7BF1" w14:textId="58645D91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5BC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2C564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2B5BC0">
              <w:rPr>
                <w:rFonts w:asciiTheme="majorBidi" w:hAnsiTheme="majorBidi" w:cstheme="majorBidi"/>
                <w:sz w:val="24"/>
                <w:szCs w:val="24"/>
              </w:rPr>
              <w:t>08</w:t>
            </w: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0E7B83DA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37DF79F" w14:textId="729DA6F4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(1</w:t>
            </w:r>
            <w:r w:rsidR="002B5BC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C564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2B5BC0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Pr="002C564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61829" w:rsidRPr="002C5644" w14:paraId="2ED94A2C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1C952E15" w14:textId="77777777" w:rsidR="00E61829" w:rsidRPr="002C5644" w:rsidRDefault="00E61829" w:rsidP="00E61829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2C5644">
              <w:rPr>
                <w:rFonts w:ascii="Angsana New" w:hAnsi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708" w:type="dxa"/>
            <w:vAlign w:val="center"/>
          </w:tcPr>
          <w:p w14:paraId="22158D3C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FD80AB8" w14:textId="10E694FB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42.9</w:t>
            </w:r>
            <w:r w:rsidR="00353E5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14:paraId="0E1FF91B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BA4467D" w14:textId="7BD1AE08" w:rsidR="00E61829" w:rsidRPr="002C5644" w:rsidRDefault="00E61829" w:rsidP="00C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  <w:vAlign w:val="center"/>
          </w:tcPr>
          <w:p w14:paraId="683126C3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0A902B2" w14:textId="3DBD9545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42.9</w:t>
            </w:r>
            <w:r w:rsidR="00353E5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E61829" w:rsidRPr="002C5644" w14:paraId="05C1F97A" w14:textId="77777777" w:rsidTr="00176810">
        <w:trPr>
          <w:trHeight w:val="20"/>
        </w:trPr>
        <w:tc>
          <w:tcPr>
            <w:tcW w:w="5187" w:type="dxa"/>
            <w:shd w:val="clear" w:color="auto" w:fill="auto"/>
          </w:tcPr>
          <w:p w14:paraId="60FF35DA" w14:textId="77777777" w:rsidR="00E61829" w:rsidRPr="002C5644" w:rsidRDefault="00E61829" w:rsidP="00E61829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C56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708" w:type="dxa"/>
            <w:vAlign w:val="center"/>
          </w:tcPr>
          <w:p w14:paraId="39C1CB0E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97B046" w14:textId="0CAF65DC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489.0</w:t>
            </w:r>
            <w:r w:rsidR="00F03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4" w:type="dxa"/>
            <w:vAlign w:val="center"/>
          </w:tcPr>
          <w:p w14:paraId="0852659E" w14:textId="77777777" w:rsidR="00E61829" w:rsidRPr="002C5644" w:rsidRDefault="00E61829" w:rsidP="00E6182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111F5C" w14:textId="51C4DBB2" w:rsidR="00E61829" w:rsidRPr="002C5644" w:rsidRDefault="002B5BC0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E61829"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36" w:type="dxa"/>
            <w:vAlign w:val="center"/>
          </w:tcPr>
          <w:p w14:paraId="17ECF8C5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106A11" w14:textId="257E7E22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</w:t>
            </w:r>
            <w:r w:rsidR="002B5B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2B5B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</w:t>
            </w:r>
          </w:p>
        </w:tc>
      </w:tr>
      <w:tr w:rsidR="00E61829" w:rsidRPr="002C5644" w14:paraId="0B7EBBA7" w14:textId="77777777" w:rsidTr="00176810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104AF320" w14:textId="77777777" w:rsidR="00E61829" w:rsidRDefault="00E61829" w:rsidP="00E61829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7D8C74FD" w14:textId="0FFDA260" w:rsidR="00A1224F" w:rsidRPr="002C5644" w:rsidRDefault="00A1224F" w:rsidP="00E61829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10710C8B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5BFAE312" w14:textId="77777777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42E61AAE" w14:textId="77777777" w:rsidR="00E61829" w:rsidRPr="002C5644" w:rsidRDefault="00E61829" w:rsidP="00E6182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109A69B1" w14:textId="77777777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ED57509" w14:textId="77777777" w:rsidR="00E61829" w:rsidRPr="002C5644" w:rsidRDefault="00E61829" w:rsidP="00E6182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center"/>
          </w:tcPr>
          <w:p w14:paraId="2DF7838E" w14:textId="77777777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1829" w:rsidRPr="002C5644" w14:paraId="7CD85247" w14:textId="77777777" w:rsidTr="00176810">
        <w:trPr>
          <w:trHeight w:val="20"/>
        </w:trPr>
        <w:tc>
          <w:tcPr>
            <w:tcW w:w="5187" w:type="dxa"/>
            <w:shd w:val="clear" w:color="auto" w:fill="auto"/>
          </w:tcPr>
          <w:p w14:paraId="17F199B6" w14:textId="1590B7E0" w:rsidR="00E61829" w:rsidRPr="002C5644" w:rsidRDefault="00E61829" w:rsidP="00E61829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C56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การแบ่งปันกำไร</w:t>
            </w:r>
            <w:r w:rsidR="002951A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ขาดทุน</w:t>
            </w:r>
            <w:r w:rsidRPr="002C56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เบ็ดเสร็จรวม</w:t>
            </w:r>
          </w:p>
        </w:tc>
        <w:tc>
          <w:tcPr>
            <w:tcW w:w="708" w:type="dxa"/>
            <w:vAlign w:val="center"/>
          </w:tcPr>
          <w:p w14:paraId="2AA29CC2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B647673" w14:textId="77777777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1820E78E" w14:textId="77777777" w:rsidR="00E61829" w:rsidRPr="002C5644" w:rsidRDefault="00E61829" w:rsidP="00E6182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415FFAE4" w14:textId="77777777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A28E189" w14:textId="77777777" w:rsidR="00E61829" w:rsidRPr="002C5644" w:rsidRDefault="00E61829" w:rsidP="00E6182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2D60FD0B" w14:textId="77777777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1829" w:rsidRPr="002C5644" w14:paraId="3CD9D205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11D97258" w14:textId="77777777" w:rsidR="00E61829" w:rsidRPr="002C5644" w:rsidRDefault="00E61829" w:rsidP="00E61829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2C5644">
              <w:rPr>
                <w:rFonts w:ascii="Angsana New" w:hAnsi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708" w:type="dxa"/>
            <w:vAlign w:val="center"/>
          </w:tcPr>
          <w:p w14:paraId="5E0459E2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F90A9E" w14:textId="55C3ADA9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5,500.</w:t>
            </w:r>
            <w:r w:rsidR="00105B3A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14:paraId="58192F3B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5935D07C" w14:textId="6EE4BAD5" w:rsidR="00E61829" w:rsidRPr="002C5644" w:rsidRDefault="00F91707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 w:hint="cs"/>
                <w:sz w:val="24"/>
                <w:szCs w:val="24"/>
                <w:cs/>
              </w:rPr>
              <w:t>(1.06)</w:t>
            </w:r>
          </w:p>
        </w:tc>
        <w:tc>
          <w:tcPr>
            <w:tcW w:w="236" w:type="dxa"/>
            <w:vAlign w:val="center"/>
          </w:tcPr>
          <w:p w14:paraId="008C0E07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802C204" w14:textId="7D061342" w:rsidR="00E61829" w:rsidRPr="002C5644" w:rsidRDefault="00F91707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 w:rsidR="00753C72" w:rsidRPr="002C56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5644">
              <w:rPr>
                <w:rFonts w:asciiTheme="majorBidi" w:hAnsiTheme="majorBidi" w:cstheme="majorBidi" w:hint="cs"/>
                <w:sz w:val="24"/>
                <w:szCs w:val="24"/>
                <w:cs/>
              </w:rPr>
              <w:t>499.43</w:t>
            </w:r>
          </w:p>
        </w:tc>
      </w:tr>
      <w:tr w:rsidR="00682184" w:rsidRPr="002C5644" w14:paraId="07A859CE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0B5AE27F" w14:textId="77777777" w:rsidR="00682184" w:rsidRPr="002C5644" w:rsidRDefault="00682184" w:rsidP="00682184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2C5644">
              <w:rPr>
                <w:rFonts w:ascii="Angsana New" w:hAnsi="Angsana New"/>
                <w:sz w:val="24"/>
                <w:szCs w:val="24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708" w:type="dxa"/>
            <w:vAlign w:val="center"/>
          </w:tcPr>
          <w:p w14:paraId="38AFE7AC" w14:textId="77777777" w:rsidR="00682184" w:rsidRPr="002C5644" w:rsidRDefault="00682184" w:rsidP="00682184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577A8A" w14:textId="26D209EE" w:rsidR="00682184" w:rsidRPr="002C5644" w:rsidRDefault="00682184" w:rsidP="00682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(23.44)</w:t>
            </w:r>
          </w:p>
        </w:tc>
        <w:tc>
          <w:tcPr>
            <w:tcW w:w="284" w:type="dxa"/>
            <w:vAlign w:val="center"/>
          </w:tcPr>
          <w:p w14:paraId="6A04DDCA" w14:textId="77777777" w:rsidR="00682184" w:rsidRPr="002C5644" w:rsidRDefault="00682184" w:rsidP="0068218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7BD9088" w14:textId="34E85610" w:rsidR="00682184" w:rsidRPr="002C5644" w:rsidRDefault="00682184" w:rsidP="00682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2C564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08</w:t>
            </w: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1E5E9ECE" w14:textId="77777777" w:rsidR="00682184" w:rsidRPr="002C5644" w:rsidRDefault="00682184" w:rsidP="0068218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EFEFFCE" w14:textId="117D365E" w:rsidR="00682184" w:rsidRPr="002C5644" w:rsidRDefault="00682184" w:rsidP="00682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 w:hint="cs"/>
                <w:sz w:val="24"/>
                <w:szCs w:val="24"/>
                <w:cs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C564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Pr="002C564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E61829" w:rsidRPr="002C5644" w14:paraId="2B9F5D2C" w14:textId="77777777" w:rsidTr="00EA4158">
        <w:trPr>
          <w:trHeight w:val="20"/>
        </w:trPr>
        <w:tc>
          <w:tcPr>
            <w:tcW w:w="5187" w:type="dxa"/>
            <w:shd w:val="clear" w:color="auto" w:fill="auto"/>
          </w:tcPr>
          <w:p w14:paraId="6089F0C0" w14:textId="77777777" w:rsidR="00E61829" w:rsidRPr="002C5644" w:rsidRDefault="00E61829" w:rsidP="00E61829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2C5644">
              <w:rPr>
                <w:rFonts w:ascii="Angsana New" w:hAnsi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708" w:type="dxa"/>
            <w:vAlign w:val="center"/>
          </w:tcPr>
          <w:p w14:paraId="26E5E971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3958E9" w14:textId="674B22F2" w:rsidR="00E61829" w:rsidRPr="002C5644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42.9</w:t>
            </w:r>
            <w:r w:rsidR="00FC0EF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564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14:paraId="7C14B9B5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2255781" w14:textId="38D1F6F5" w:rsidR="00E61829" w:rsidRPr="002C5644" w:rsidRDefault="00F91707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2D9AC85B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6051264" w14:textId="0699EDBE" w:rsidR="00E61829" w:rsidRPr="002C5644" w:rsidRDefault="00F91707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2C5644">
              <w:rPr>
                <w:rFonts w:asciiTheme="majorBidi" w:hAnsiTheme="majorBidi" w:cstheme="majorBidi" w:hint="cs"/>
                <w:sz w:val="24"/>
                <w:szCs w:val="24"/>
                <w:cs/>
              </w:rPr>
              <w:t>42.9</w:t>
            </w:r>
            <w:r w:rsidR="00FC0EF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682184" w:rsidRPr="002C5644" w14:paraId="1D6C59CD" w14:textId="77777777" w:rsidTr="00176810">
        <w:trPr>
          <w:trHeight w:val="20"/>
        </w:trPr>
        <w:tc>
          <w:tcPr>
            <w:tcW w:w="5187" w:type="dxa"/>
            <w:shd w:val="clear" w:color="auto" w:fill="auto"/>
          </w:tcPr>
          <w:p w14:paraId="1BC62878" w14:textId="46568239" w:rsidR="00682184" w:rsidRPr="002C5644" w:rsidRDefault="00682184" w:rsidP="00682184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C56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ขาดทุน</w:t>
            </w:r>
            <w:r w:rsidRPr="002C56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เบ็ดเสร็จรวมสำหรับปี</w:t>
            </w:r>
          </w:p>
        </w:tc>
        <w:tc>
          <w:tcPr>
            <w:tcW w:w="708" w:type="dxa"/>
            <w:vAlign w:val="center"/>
          </w:tcPr>
          <w:p w14:paraId="1C0B4203" w14:textId="77777777" w:rsidR="00682184" w:rsidRPr="002C5644" w:rsidRDefault="00682184" w:rsidP="00682184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F02C54" w14:textId="3887B051" w:rsidR="00682184" w:rsidRPr="002C5644" w:rsidRDefault="00682184" w:rsidP="00682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5,519.9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4" w:type="dxa"/>
            <w:vAlign w:val="center"/>
          </w:tcPr>
          <w:p w14:paraId="76E1780A" w14:textId="77777777" w:rsidR="00682184" w:rsidRPr="002C5644" w:rsidRDefault="00682184" w:rsidP="0068218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C71CA1" w14:textId="7E107A4E" w:rsidR="00682184" w:rsidRPr="002C5644" w:rsidRDefault="00682184" w:rsidP="00682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36" w:type="dxa"/>
            <w:vAlign w:val="center"/>
          </w:tcPr>
          <w:p w14:paraId="6BA23636" w14:textId="77777777" w:rsidR="00682184" w:rsidRPr="002C5644" w:rsidRDefault="00682184" w:rsidP="0068218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069AC5" w14:textId="1EFE15DA" w:rsidR="00682184" w:rsidRPr="002C5644" w:rsidRDefault="00682184" w:rsidP="00682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564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</w:t>
            </w: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 w:rsidRPr="002C564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2C564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</w:t>
            </w:r>
          </w:p>
        </w:tc>
      </w:tr>
      <w:tr w:rsidR="00E61829" w:rsidRPr="00996BD9" w14:paraId="64F29063" w14:textId="77777777" w:rsidTr="00176810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60BDC5F8" w14:textId="77777777" w:rsidR="00E61829" w:rsidRPr="00996BD9" w:rsidRDefault="00E61829" w:rsidP="00E61829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14:paraId="6B609348" w14:textId="77777777" w:rsidR="00E61829" w:rsidRPr="00996BD9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72FF2957" w14:textId="77777777" w:rsidR="00E61829" w:rsidRPr="00996BD9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14:paraId="41E1D5EF" w14:textId="77777777" w:rsidR="00E61829" w:rsidRPr="00996BD9" w:rsidRDefault="00E61829" w:rsidP="00E61829">
            <w:pPr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0FD8F7E3" w14:textId="77777777" w:rsidR="00E61829" w:rsidRPr="00996BD9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14:paraId="11AA6C93" w14:textId="77777777" w:rsidR="00E61829" w:rsidRPr="00996BD9" w:rsidRDefault="00E61829" w:rsidP="00E61829">
            <w:pPr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center"/>
          </w:tcPr>
          <w:p w14:paraId="52140437" w14:textId="77777777" w:rsidR="00E61829" w:rsidRPr="00996BD9" w:rsidRDefault="00E61829" w:rsidP="00E6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E61829" w:rsidRPr="002C5644" w14:paraId="68B2A529" w14:textId="77777777" w:rsidTr="00176810">
        <w:trPr>
          <w:trHeight w:val="66"/>
        </w:trPr>
        <w:tc>
          <w:tcPr>
            <w:tcW w:w="5187" w:type="dxa"/>
            <w:shd w:val="clear" w:color="auto" w:fill="auto"/>
          </w:tcPr>
          <w:p w14:paraId="489A2112" w14:textId="77777777" w:rsidR="00E61829" w:rsidRPr="002C5644" w:rsidRDefault="00E61829" w:rsidP="00E61829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C56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กำไรต่อหุ้นขั้นพื้นฐาน </w:t>
            </w:r>
            <w:r w:rsidRPr="0018146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708" w:type="dxa"/>
          </w:tcPr>
          <w:p w14:paraId="5BF39A16" w14:textId="77777777" w:rsidR="00E61829" w:rsidRPr="002C5644" w:rsidRDefault="00E61829" w:rsidP="00E6182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2B6B2312" w14:textId="6AB17CDB" w:rsidR="00E61829" w:rsidRPr="002C5644" w:rsidRDefault="00E61829" w:rsidP="00FC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0.031</w:t>
            </w:r>
          </w:p>
        </w:tc>
        <w:tc>
          <w:tcPr>
            <w:tcW w:w="284" w:type="dxa"/>
            <w:vAlign w:val="bottom"/>
          </w:tcPr>
          <w:p w14:paraId="482D44A7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0BAF8FB7" w14:textId="360FC94E" w:rsidR="00E61829" w:rsidRPr="00A1224F" w:rsidRDefault="00E61829" w:rsidP="00C7664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2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929192C" w14:textId="77777777" w:rsidR="00E61829" w:rsidRPr="002C5644" w:rsidRDefault="00E61829" w:rsidP="00E6182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68B7A7F1" w14:textId="16AA96D2" w:rsidR="00E61829" w:rsidRPr="002C5644" w:rsidRDefault="00E61829" w:rsidP="00FC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0.031</w:t>
            </w:r>
          </w:p>
        </w:tc>
      </w:tr>
    </w:tbl>
    <w:p w14:paraId="50E58441" w14:textId="098BC16B" w:rsidR="00996BD9" w:rsidRPr="00105ADF" w:rsidRDefault="00996BD9" w:rsidP="00996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14"/>
          <w:szCs w:val="14"/>
        </w:rPr>
      </w:pPr>
      <w:r w:rsidRPr="00105ADF">
        <w:rPr>
          <w:rFonts w:ascii="Angsana New" w:hAnsi="Angsana New"/>
          <w:b/>
          <w:sz w:val="14"/>
          <w:szCs w:val="14"/>
        </w:rPr>
        <w:br/>
      </w:r>
    </w:p>
    <w:p w14:paraId="78C32F57" w14:textId="77777777" w:rsidR="005101C2" w:rsidRPr="002C5644" w:rsidRDefault="005101C2" w:rsidP="00A1224F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2C5644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2FC1F0E" w14:textId="77777777" w:rsidR="005101C2" w:rsidRPr="00105ADF" w:rsidRDefault="005101C2" w:rsidP="004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4D403F11" w14:textId="3907E56D" w:rsidR="005101C2" w:rsidRPr="002C5644" w:rsidRDefault="00BB7431" w:rsidP="004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2C5644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="00FB2F4F" w:rsidRPr="002C5644">
        <w:rPr>
          <w:rFonts w:ascii="Angsana New" w:hAnsi="Angsana New"/>
          <w:b/>
          <w:sz w:val="30"/>
          <w:szCs w:val="30"/>
        </w:rPr>
        <w:t xml:space="preserve"> </w:t>
      </w:r>
      <w:r w:rsidRPr="002C5644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607E2A" w:rsidRPr="002C5644">
        <w:rPr>
          <w:rFonts w:ascii="Angsana New" w:hAnsi="Angsana New"/>
          <w:bCs/>
          <w:sz w:val="30"/>
          <w:szCs w:val="30"/>
        </w:rPr>
        <w:t>9</w:t>
      </w:r>
      <w:r w:rsidRPr="002C5644">
        <w:rPr>
          <w:rFonts w:ascii="Angsana New" w:hAnsi="Angsana New"/>
          <w:b/>
          <w:sz w:val="30"/>
          <w:szCs w:val="30"/>
        </w:rPr>
        <w:t xml:space="preserve"> </w:t>
      </w:r>
      <w:r w:rsidR="00FB2F4F" w:rsidRPr="002C5644">
        <w:rPr>
          <w:rFonts w:ascii="Angsana New" w:hAnsi="Angsana New"/>
          <w:b/>
          <w:sz w:val="30"/>
          <w:szCs w:val="30"/>
        </w:rPr>
        <w:t xml:space="preserve"> </w:t>
      </w:r>
      <w:r w:rsidRPr="002C5644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0EBB97F5" w14:textId="77777777" w:rsidR="00BB7431" w:rsidRPr="00105ADF" w:rsidRDefault="00BB7431">
      <w:pPr>
        <w:rPr>
          <w:sz w:val="14"/>
          <w:szCs w:val="14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4320"/>
      </w:tblGrid>
      <w:tr w:rsidR="00C05A90" w:rsidRPr="002C5644" w14:paraId="7626BDF2" w14:textId="77777777" w:rsidTr="00E0740C">
        <w:trPr>
          <w:trHeight w:val="20"/>
          <w:tblHeader/>
        </w:trPr>
        <w:tc>
          <w:tcPr>
            <w:tcW w:w="3690" w:type="dxa"/>
          </w:tcPr>
          <w:p w14:paraId="4DC1446E" w14:textId="77777777" w:rsidR="00C05A90" w:rsidRPr="002C5644" w:rsidRDefault="00FF327D" w:rsidP="00D0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C05A90"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0A6B132B" w14:textId="77777777" w:rsidR="00C05A90" w:rsidRPr="002C5644" w:rsidRDefault="00C05A90" w:rsidP="00D055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8CB1EFB" w14:textId="77777777" w:rsidR="00C05A90" w:rsidRPr="002C5644" w:rsidRDefault="00C05A90" w:rsidP="00D055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</w:tcPr>
          <w:p w14:paraId="33704C2A" w14:textId="77777777" w:rsidR="00C05A90" w:rsidRPr="002C5644" w:rsidRDefault="00C05A90" w:rsidP="00D05501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67FD9" w:rsidRPr="002C5644" w14:paraId="1EE5AD9D" w14:textId="77777777" w:rsidTr="00E0740C">
        <w:trPr>
          <w:trHeight w:val="20"/>
        </w:trPr>
        <w:tc>
          <w:tcPr>
            <w:tcW w:w="3690" w:type="dxa"/>
          </w:tcPr>
          <w:p w14:paraId="4751F32F" w14:textId="200FD536" w:rsidR="00E67FD9" w:rsidRPr="002C5644" w:rsidRDefault="00E67FD9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ผุ้บริหารสำคัญ</w:t>
            </w:r>
          </w:p>
        </w:tc>
        <w:tc>
          <w:tcPr>
            <w:tcW w:w="1440" w:type="dxa"/>
            <w:shd w:val="clear" w:color="auto" w:fill="auto"/>
          </w:tcPr>
          <w:p w14:paraId="2DEB3F19" w14:textId="53FE71E2" w:rsidR="00E67FD9" w:rsidRPr="002C5644" w:rsidRDefault="00E67FD9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4E06093" w14:textId="07AF0A65" w:rsidR="00E67FD9" w:rsidRPr="002C5644" w:rsidRDefault="00E67FD9" w:rsidP="00D05501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FE4B3F" w:rsidRPr="002C5644" w14:paraId="286C9CBA" w14:textId="77777777" w:rsidTr="00FE4B3F">
        <w:trPr>
          <w:trHeight w:val="20"/>
        </w:trPr>
        <w:tc>
          <w:tcPr>
            <w:tcW w:w="3690" w:type="dxa"/>
          </w:tcPr>
          <w:p w14:paraId="1B0E699B" w14:textId="761E6FE4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เอเชียติ๊ก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โฮเต็ล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คอลเลคชั่น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12F618EE" w14:textId="164192AA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06273017" w14:textId="6CA439DB" w:rsidR="00FE4B3F" w:rsidRPr="002C5644" w:rsidRDefault="00FE4B3F" w:rsidP="00D05501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ในลำดับสูงสุดร่วมกัน</w:t>
            </w:r>
          </w:p>
        </w:tc>
      </w:tr>
      <w:tr w:rsidR="00FE4B3F" w:rsidRPr="002C5644" w14:paraId="027BD344" w14:textId="77777777" w:rsidTr="00E0740C">
        <w:trPr>
          <w:trHeight w:val="20"/>
        </w:trPr>
        <w:tc>
          <w:tcPr>
            <w:tcW w:w="3690" w:type="dxa"/>
          </w:tcPr>
          <w:p w14:paraId="2F92DE99" w14:textId="6BE0132F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เอ็ม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เอส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แอนด์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ซี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ดีเวลลอปเม้นท์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30726A46" w14:textId="734C65F1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063DF57" w14:textId="54EFB13B" w:rsidR="00FE4B3F" w:rsidRPr="002C5644" w:rsidRDefault="00FE4B3F" w:rsidP="00D05501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ในลำดับสูงสุดร่วมกัน</w:t>
            </w:r>
          </w:p>
        </w:tc>
      </w:tr>
      <w:tr w:rsidR="00FE4B3F" w:rsidRPr="002C5644" w14:paraId="2D8918C5" w14:textId="77777777" w:rsidTr="00E0740C">
        <w:trPr>
          <w:trHeight w:val="20"/>
        </w:trPr>
        <w:tc>
          <w:tcPr>
            <w:tcW w:w="3690" w:type="dxa"/>
            <w:shd w:val="clear" w:color="auto" w:fill="auto"/>
          </w:tcPr>
          <w:p w14:paraId="4E823D94" w14:textId="2DF42772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ไทยโชว์ </w:t>
            </w:r>
            <w:r w:rsidRPr="002C5644">
              <w:rPr>
                <w:rFonts w:ascii="Angsana New" w:hAnsi="Angsana New"/>
                <w:color w:val="000000"/>
                <w:sz w:val="30"/>
                <w:szCs w:val="30"/>
              </w:rPr>
              <w:t>2013</w:t>
            </w: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14:paraId="75814881" w14:textId="502E717C" w:rsidR="00FE4B3F" w:rsidRPr="002C5644" w:rsidRDefault="00FE4B3F" w:rsidP="00D055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7BC772B9" w14:textId="2E80B1BD" w:rsidR="00FE4B3F" w:rsidRPr="002C5644" w:rsidRDefault="00FE4B3F" w:rsidP="00D05501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ในลำดับสูงสุดร่วมกัน</w:t>
            </w:r>
          </w:p>
        </w:tc>
      </w:tr>
      <w:tr w:rsidR="00FE4B3F" w:rsidRPr="002C5644" w14:paraId="10DE4EB1" w14:textId="77777777" w:rsidTr="00E0740C">
        <w:trPr>
          <w:trHeight w:val="20"/>
        </w:trPr>
        <w:tc>
          <w:tcPr>
            <w:tcW w:w="3690" w:type="dxa"/>
            <w:shd w:val="clear" w:color="auto" w:fill="auto"/>
          </w:tcPr>
          <w:p w14:paraId="14AC9A16" w14:textId="1627FC9C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ชินาทรัพย์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3C9FF7EA" w14:textId="1AB39ABD" w:rsidR="00FE4B3F" w:rsidRPr="002C5644" w:rsidRDefault="00FE4B3F" w:rsidP="00D055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5FF68F24" w14:textId="7743F3A3" w:rsidR="00FE4B3F" w:rsidRPr="002C5644" w:rsidRDefault="00FE4B3F" w:rsidP="00D05501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ในลำดับสูงสุดร่วมกัน</w:t>
            </w:r>
          </w:p>
        </w:tc>
      </w:tr>
      <w:tr w:rsidR="00FE4B3F" w:rsidRPr="002C5644" w14:paraId="5CF2449C" w14:textId="77777777" w:rsidTr="00E0740C">
        <w:trPr>
          <w:trHeight w:val="20"/>
        </w:trPr>
        <w:tc>
          <w:tcPr>
            <w:tcW w:w="3690" w:type="dxa"/>
            <w:shd w:val="clear" w:color="auto" w:fill="auto"/>
          </w:tcPr>
          <w:p w14:paraId="30C315FE" w14:textId="58E7B5D6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ทิพย์พัฒน อาร์เขต จำกัด</w:t>
            </w:r>
          </w:p>
        </w:tc>
        <w:tc>
          <w:tcPr>
            <w:tcW w:w="1440" w:type="dxa"/>
            <w:shd w:val="clear" w:color="auto" w:fill="auto"/>
          </w:tcPr>
          <w:p w14:paraId="472F84F8" w14:textId="123D3B44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50CF3D1" w14:textId="63BC5EEF" w:rsidR="00FE4B3F" w:rsidRPr="002C5644" w:rsidRDefault="00FE4B3F" w:rsidP="00D05501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ในลำดับสูงสุดร่วมกัน</w:t>
            </w:r>
          </w:p>
        </w:tc>
      </w:tr>
      <w:tr w:rsidR="00FE4B3F" w:rsidRPr="002C5644" w14:paraId="35EAA16A" w14:textId="77777777" w:rsidTr="00E0740C">
        <w:trPr>
          <w:trHeight w:val="20"/>
        </w:trPr>
        <w:tc>
          <w:tcPr>
            <w:tcW w:w="3690" w:type="dxa"/>
            <w:shd w:val="clear" w:color="auto" w:fill="auto"/>
          </w:tcPr>
          <w:p w14:paraId="553EEA8A" w14:textId="38F40911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ที.ซี.ซี.เอ็มไพร์ ทาวเวอร์ จำกัด</w:t>
            </w:r>
          </w:p>
        </w:tc>
        <w:tc>
          <w:tcPr>
            <w:tcW w:w="1440" w:type="dxa"/>
            <w:shd w:val="clear" w:color="auto" w:fill="auto"/>
          </w:tcPr>
          <w:p w14:paraId="69B8901D" w14:textId="50829BB6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87D9C86" w14:textId="38C9171A" w:rsidR="00FE4B3F" w:rsidRPr="002C5644" w:rsidRDefault="00FE4B3F" w:rsidP="00D05501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ในลำดับสูงสุดร่วมกัน</w:t>
            </w:r>
          </w:p>
        </w:tc>
      </w:tr>
      <w:tr w:rsidR="00FE4B3F" w:rsidRPr="002C5644" w14:paraId="75F55E39" w14:textId="77777777" w:rsidTr="00E0740C">
        <w:trPr>
          <w:trHeight w:val="20"/>
        </w:trPr>
        <w:tc>
          <w:tcPr>
            <w:tcW w:w="3690" w:type="dxa"/>
            <w:shd w:val="clear" w:color="auto" w:fill="auto"/>
          </w:tcPr>
          <w:p w14:paraId="053F2618" w14:textId="2211AC6F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ทีซีซี เวิ้งนาครเขษม จำกัด</w:t>
            </w:r>
          </w:p>
        </w:tc>
        <w:tc>
          <w:tcPr>
            <w:tcW w:w="1440" w:type="dxa"/>
            <w:shd w:val="clear" w:color="auto" w:fill="auto"/>
          </w:tcPr>
          <w:p w14:paraId="62A51E3D" w14:textId="726C9330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7385FAD9" w14:textId="1E3F950D" w:rsidR="00FE4B3F" w:rsidRPr="002C5644" w:rsidRDefault="00FE4B3F" w:rsidP="00D05501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ในลำดับสูงสุดร่วมกัน</w:t>
            </w:r>
          </w:p>
        </w:tc>
      </w:tr>
      <w:tr w:rsidR="00FE4B3F" w:rsidRPr="002C5644" w14:paraId="41B653B4" w14:textId="77777777" w:rsidTr="00E0740C">
        <w:trPr>
          <w:trHeight w:val="20"/>
        </w:trPr>
        <w:tc>
          <w:tcPr>
            <w:tcW w:w="3690" w:type="dxa"/>
            <w:shd w:val="clear" w:color="auto" w:fill="auto"/>
          </w:tcPr>
          <w:p w14:paraId="046251EB" w14:textId="04BC83D4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ทีซีซี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แลนด์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รีเทล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4AED536D" w14:textId="34BEC9E0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DA65923" w14:textId="1653741D" w:rsidR="00FE4B3F" w:rsidRPr="002C5644" w:rsidRDefault="00FE4B3F" w:rsidP="00D05501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ในลำดับสูงสุดร่วมกัน</w:t>
            </w:r>
          </w:p>
        </w:tc>
      </w:tr>
      <w:tr w:rsidR="00FE4B3F" w:rsidRPr="002C5644" w14:paraId="2154F83C" w14:textId="77777777" w:rsidTr="00EA4158">
        <w:trPr>
          <w:trHeight w:val="20"/>
        </w:trPr>
        <w:tc>
          <w:tcPr>
            <w:tcW w:w="3690" w:type="dxa"/>
            <w:shd w:val="clear" w:color="auto" w:fill="auto"/>
          </w:tcPr>
          <w:p w14:paraId="0F35087B" w14:textId="6729BB29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ธุรกิจ พร็อพเพอร์ตี้ จำกัด</w:t>
            </w:r>
          </w:p>
        </w:tc>
        <w:tc>
          <w:tcPr>
            <w:tcW w:w="1440" w:type="dxa"/>
            <w:shd w:val="clear" w:color="auto" w:fill="auto"/>
          </w:tcPr>
          <w:p w14:paraId="00931A7F" w14:textId="46FE082F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66C3C60" w14:textId="1A8CC952" w:rsidR="00FE4B3F" w:rsidRPr="002C5644" w:rsidRDefault="00FE4B3F" w:rsidP="00D05501">
            <w:pPr>
              <w:spacing w:line="240" w:lineRule="auto"/>
              <w:ind w:left="432" w:hanging="178"/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ในลำดับสูงสุดร่วมกัน</w:t>
            </w:r>
          </w:p>
        </w:tc>
      </w:tr>
      <w:tr w:rsidR="00FE4B3F" w:rsidRPr="002C5644" w14:paraId="507A687E" w14:textId="77777777" w:rsidTr="00EA4158">
        <w:trPr>
          <w:trHeight w:val="20"/>
        </w:trPr>
        <w:tc>
          <w:tcPr>
            <w:tcW w:w="3690" w:type="dxa"/>
            <w:shd w:val="clear" w:color="auto" w:fill="auto"/>
          </w:tcPr>
          <w:p w14:paraId="0520E7BA" w14:textId="0007F8EC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lastRenderedPageBreak/>
              <w:t>บริษัท รักษาความปลอดภัย ท้อป แอสเสท แอนด์ เซอร์วิส จำกัด</w:t>
            </w:r>
          </w:p>
        </w:tc>
        <w:tc>
          <w:tcPr>
            <w:tcW w:w="1440" w:type="dxa"/>
            <w:shd w:val="clear" w:color="auto" w:fill="auto"/>
          </w:tcPr>
          <w:p w14:paraId="5A666ED6" w14:textId="0FE35D5A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6B6DE49" w14:textId="10736CAF" w:rsidR="00FE4B3F" w:rsidRPr="002C5644" w:rsidRDefault="00FE4B3F" w:rsidP="00D05501">
            <w:pPr>
              <w:spacing w:line="240" w:lineRule="auto"/>
              <w:ind w:left="432" w:hanging="178"/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ในลำดับสูงสุดร่วมกัน</w:t>
            </w:r>
          </w:p>
        </w:tc>
      </w:tr>
      <w:tr w:rsidR="00FE4B3F" w:rsidRPr="002C5644" w14:paraId="18187AEC" w14:textId="77777777" w:rsidTr="00EA4158">
        <w:trPr>
          <w:trHeight w:val="20"/>
        </w:trPr>
        <w:tc>
          <w:tcPr>
            <w:tcW w:w="3690" w:type="dxa"/>
            <w:shd w:val="clear" w:color="auto" w:fill="auto"/>
          </w:tcPr>
          <w:p w14:paraId="0FA4CBCB" w14:textId="055C6B4E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รัตนสูตร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402AD30F" w14:textId="1EAF0C60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5EFB5A6" w14:textId="3C7A7307" w:rsidR="00FE4B3F" w:rsidRPr="002C5644" w:rsidRDefault="00FE4B3F" w:rsidP="00D05501">
            <w:pPr>
              <w:spacing w:line="240" w:lineRule="auto"/>
              <w:ind w:left="432" w:hanging="178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ในลำดับสูงสุดร่วมกัน</w:t>
            </w:r>
          </w:p>
        </w:tc>
      </w:tr>
      <w:tr w:rsidR="00FE4B3F" w:rsidRPr="002C5644" w14:paraId="002E3F1D" w14:textId="77777777" w:rsidTr="00EA4158">
        <w:trPr>
          <w:trHeight w:val="20"/>
        </w:trPr>
        <w:tc>
          <w:tcPr>
            <w:tcW w:w="3690" w:type="dxa"/>
            <w:shd w:val="clear" w:color="auto" w:fill="auto"/>
          </w:tcPr>
          <w:p w14:paraId="4BFAA123" w14:textId="4274A7C7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ริเวอร์ไซด์ โฮมส์ ดีเวลลอปเม้นท์ จำกัด</w:t>
            </w:r>
          </w:p>
        </w:tc>
        <w:tc>
          <w:tcPr>
            <w:tcW w:w="1440" w:type="dxa"/>
            <w:shd w:val="clear" w:color="auto" w:fill="auto"/>
          </w:tcPr>
          <w:p w14:paraId="69048AC3" w14:textId="354A2188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E4C4CE1" w14:textId="15FCF4BE" w:rsidR="00FE4B3F" w:rsidRPr="002C5644" w:rsidRDefault="00FE4B3F" w:rsidP="00D05501">
            <w:pPr>
              <w:spacing w:line="240" w:lineRule="auto"/>
              <w:ind w:left="432" w:hanging="178"/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ในลำดับสูงสุดร่วมกัน</w:t>
            </w:r>
          </w:p>
        </w:tc>
      </w:tr>
      <w:tr w:rsidR="00FE4B3F" w:rsidRPr="002C5644" w14:paraId="7DBA9403" w14:textId="77777777" w:rsidTr="00EA4158">
        <w:trPr>
          <w:trHeight w:val="20"/>
        </w:trPr>
        <w:tc>
          <w:tcPr>
            <w:tcW w:w="3690" w:type="dxa"/>
            <w:shd w:val="clear" w:color="auto" w:fill="auto"/>
          </w:tcPr>
          <w:p w14:paraId="59C4348E" w14:textId="0E10E419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รีเทล เวิลด์ </w:t>
            </w:r>
            <w:r w:rsidRPr="002C5644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14:paraId="57211D07" w14:textId="022E3BA6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C636F89" w14:textId="68D1E094" w:rsidR="00FE4B3F" w:rsidRPr="002C5644" w:rsidRDefault="00FE4B3F" w:rsidP="00D05501">
            <w:pPr>
              <w:spacing w:line="240" w:lineRule="auto"/>
              <w:ind w:left="432" w:hanging="178"/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ในลำดับสูงสุดร่วมกัน</w:t>
            </w:r>
          </w:p>
        </w:tc>
      </w:tr>
      <w:tr w:rsidR="00FE4B3F" w:rsidRPr="002C5644" w14:paraId="595DA494" w14:textId="77777777" w:rsidTr="00EA4158">
        <w:trPr>
          <w:trHeight w:val="20"/>
        </w:trPr>
        <w:tc>
          <w:tcPr>
            <w:tcW w:w="3690" w:type="dxa"/>
            <w:shd w:val="clear" w:color="auto" w:fill="auto"/>
          </w:tcPr>
          <w:p w14:paraId="10F7DC70" w14:textId="354E4A68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อนันตศิริพัฒนา จำกัด</w:t>
            </w:r>
          </w:p>
        </w:tc>
        <w:tc>
          <w:tcPr>
            <w:tcW w:w="1440" w:type="dxa"/>
            <w:shd w:val="clear" w:color="auto" w:fill="auto"/>
          </w:tcPr>
          <w:p w14:paraId="0FD07D99" w14:textId="0AC50A29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C6EFFF1" w14:textId="20C118AF" w:rsidR="00FE4B3F" w:rsidRPr="002C5644" w:rsidRDefault="00FE4B3F" w:rsidP="00D05501">
            <w:pPr>
              <w:spacing w:line="240" w:lineRule="auto"/>
              <w:ind w:left="432" w:hanging="178"/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ในลำดับสูงสุดร่วมกัน</w:t>
            </w:r>
          </w:p>
        </w:tc>
      </w:tr>
      <w:tr w:rsidR="00FE4B3F" w:rsidRPr="002C5644" w14:paraId="485FD246" w14:textId="77777777" w:rsidTr="00E0740C">
        <w:trPr>
          <w:trHeight w:val="20"/>
        </w:trPr>
        <w:tc>
          <w:tcPr>
            <w:tcW w:w="3690" w:type="dxa"/>
            <w:shd w:val="clear" w:color="auto" w:fill="auto"/>
          </w:tcPr>
          <w:p w14:paraId="57B8BAC8" w14:textId="1CCCD8D0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ทีซีซี นวมินทร์ภูมิพัฒน์ จำกัด</w:t>
            </w:r>
          </w:p>
        </w:tc>
        <w:tc>
          <w:tcPr>
            <w:tcW w:w="1440" w:type="dxa"/>
            <w:shd w:val="clear" w:color="auto" w:fill="auto"/>
          </w:tcPr>
          <w:p w14:paraId="64E27CB2" w14:textId="01AA3B2A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FD6A409" w14:textId="44F78B97" w:rsidR="00FE4B3F" w:rsidRPr="002C5644" w:rsidRDefault="00FE4B3F" w:rsidP="00D05501">
            <w:pPr>
              <w:spacing w:line="240" w:lineRule="auto"/>
              <w:ind w:left="432" w:hanging="178"/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ในลำดับสูงสุดร่วมกัน</w:t>
            </w:r>
          </w:p>
        </w:tc>
      </w:tr>
      <w:tr w:rsidR="00FE4B3F" w:rsidRPr="002C5644" w14:paraId="1B34E342" w14:textId="77777777" w:rsidTr="00E0740C">
        <w:trPr>
          <w:trHeight w:val="20"/>
        </w:trPr>
        <w:tc>
          <w:tcPr>
            <w:tcW w:w="3690" w:type="dxa"/>
            <w:shd w:val="clear" w:color="auto" w:fill="auto"/>
          </w:tcPr>
          <w:p w14:paraId="15CDF3DF" w14:textId="3367B0F9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แอสเสท เวิรด์ เวกซ์ จำกัด</w:t>
            </w:r>
          </w:p>
        </w:tc>
        <w:tc>
          <w:tcPr>
            <w:tcW w:w="1440" w:type="dxa"/>
            <w:shd w:val="clear" w:color="auto" w:fill="auto"/>
          </w:tcPr>
          <w:p w14:paraId="19116ACF" w14:textId="2887A00A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C3B54E6" w14:textId="63FFAA70" w:rsidR="00FE4B3F" w:rsidRPr="002C5644" w:rsidRDefault="00FE4B3F" w:rsidP="00D05501">
            <w:pPr>
              <w:spacing w:line="240" w:lineRule="auto"/>
              <w:ind w:left="432" w:hanging="178"/>
            </w:pPr>
            <w:r w:rsidRPr="002C56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ผู้ถือหุ้นรายใหญ่ในลำดับสูงสุดร่วมกันและ</w:t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4B3F" w:rsidRPr="002C5644" w14:paraId="2491418B" w14:textId="77777777" w:rsidTr="00E0740C">
        <w:trPr>
          <w:trHeight w:val="20"/>
        </w:trPr>
        <w:tc>
          <w:tcPr>
            <w:tcW w:w="3690" w:type="dxa"/>
            <w:shd w:val="clear" w:color="auto" w:fill="auto"/>
          </w:tcPr>
          <w:p w14:paraId="5B880933" w14:textId="3A4F259F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คริสตอลลา จำกัด</w:t>
            </w:r>
          </w:p>
        </w:tc>
        <w:tc>
          <w:tcPr>
            <w:tcW w:w="1440" w:type="dxa"/>
            <w:shd w:val="clear" w:color="auto" w:fill="auto"/>
          </w:tcPr>
          <w:p w14:paraId="0CD5CBB0" w14:textId="3A5D6E55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0F3D078" w14:textId="20B0905A" w:rsidR="00FE4B3F" w:rsidRPr="002C5644" w:rsidRDefault="00FE4B3F" w:rsidP="00D05501">
            <w:pPr>
              <w:spacing w:line="240" w:lineRule="auto"/>
              <w:ind w:left="432" w:hanging="178"/>
            </w:pPr>
            <w:r w:rsidRPr="002C56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ผู้ถือหุ้นรายใหญ่ในลำดับสูงสุดร่วมกันและ</w:t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4B3F" w:rsidRPr="002C5644" w14:paraId="007EBBBA" w14:textId="77777777" w:rsidTr="00E0740C">
        <w:trPr>
          <w:trHeight w:val="20"/>
        </w:trPr>
        <w:tc>
          <w:tcPr>
            <w:tcW w:w="3690" w:type="dxa"/>
            <w:shd w:val="clear" w:color="auto" w:fill="auto"/>
          </w:tcPr>
          <w:p w14:paraId="738C42F1" w14:textId="4EE0E48A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คอนเซพ แลนด์ </w:t>
            </w:r>
            <w:r w:rsidRPr="002C564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14:paraId="66F10DE6" w14:textId="043A06A8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8AF19D4" w14:textId="3AC5EFE3" w:rsidR="00FE4B3F" w:rsidRPr="002C5644" w:rsidRDefault="00FE4B3F" w:rsidP="00D05501">
            <w:pPr>
              <w:spacing w:line="240" w:lineRule="auto"/>
              <w:ind w:left="432" w:hanging="178"/>
            </w:pPr>
            <w:r w:rsidRPr="002C56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ผู้ถือหุ้นรายใหญ่ในลำดับสูงสุดร่วมกันและ</w:t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4B3F" w:rsidRPr="002C5644" w14:paraId="0079E687" w14:textId="77777777" w:rsidTr="00E0740C">
        <w:trPr>
          <w:trHeight w:val="20"/>
        </w:trPr>
        <w:tc>
          <w:tcPr>
            <w:tcW w:w="3690" w:type="dxa"/>
            <w:shd w:val="clear" w:color="auto" w:fill="auto"/>
          </w:tcPr>
          <w:p w14:paraId="77266856" w14:textId="40CDD5F9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ทีซีซี โฮเทลคอลเล็คชั่น จำกัด</w:t>
            </w:r>
          </w:p>
        </w:tc>
        <w:tc>
          <w:tcPr>
            <w:tcW w:w="1440" w:type="dxa"/>
            <w:shd w:val="clear" w:color="auto" w:fill="auto"/>
          </w:tcPr>
          <w:p w14:paraId="177D9605" w14:textId="2E79962A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7F0EB26" w14:textId="747B3EF5" w:rsidR="00FE4B3F" w:rsidRPr="002C5644" w:rsidRDefault="00FE4B3F" w:rsidP="00D05501">
            <w:pPr>
              <w:spacing w:line="240" w:lineRule="auto"/>
              <w:ind w:left="432" w:hanging="178"/>
            </w:pPr>
            <w:r w:rsidRPr="002C56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ผู้ถือหุ้นรายใหญ่ในลำดับสูงสุดร่วมกันและ</w:t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4B3F" w:rsidRPr="002C5644" w14:paraId="30382C00" w14:textId="77777777" w:rsidTr="00E0740C">
        <w:trPr>
          <w:trHeight w:val="20"/>
        </w:trPr>
        <w:tc>
          <w:tcPr>
            <w:tcW w:w="3690" w:type="dxa"/>
            <w:shd w:val="clear" w:color="auto" w:fill="auto"/>
          </w:tcPr>
          <w:p w14:paraId="11CE452E" w14:textId="3C9B9A9C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ทีซีซี พัทยา จำกัด</w:t>
            </w:r>
          </w:p>
        </w:tc>
        <w:tc>
          <w:tcPr>
            <w:tcW w:w="1440" w:type="dxa"/>
            <w:shd w:val="clear" w:color="auto" w:fill="auto"/>
          </w:tcPr>
          <w:p w14:paraId="3140A8E3" w14:textId="33731E65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89BE8A1" w14:textId="5DAFCA6F" w:rsidR="00FE4B3F" w:rsidRPr="002C5644" w:rsidRDefault="00FE4B3F" w:rsidP="00D05501">
            <w:pPr>
              <w:spacing w:line="240" w:lineRule="auto"/>
              <w:ind w:left="432" w:hanging="178"/>
            </w:pPr>
            <w:r w:rsidRPr="002C56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ผู้ถือหุ้นรายใหญ่ในลำดับสูงสุดร่วมกันและ</w:t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4B3F" w:rsidRPr="002C5644" w14:paraId="3E3A6D43" w14:textId="77777777" w:rsidTr="00E0740C">
        <w:trPr>
          <w:trHeight w:val="20"/>
        </w:trPr>
        <w:tc>
          <w:tcPr>
            <w:tcW w:w="3690" w:type="dxa"/>
            <w:shd w:val="clear" w:color="auto" w:fill="auto"/>
          </w:tcPr>
          <w:p w14:paraId="75FCC8B9" w14:textId="647DCA3A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ทีซีซี ลักซ์ชูรีโฮเทลส์ และ รีสอร์ท จำกัด</w:t>
            </w:r>
          </w:p>
        </w:tc>
        <w:tc>
          <w:tcPr>
            <w:tcW w:w="1440" w:type="dxa"/>
            <w:shd w:val="clear" w:color="auto" w:fill="auto"/>
          </w:tcPr>
          <w:p w14:paraId="7DAD6168" w14:textId="22193927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7F7ECAE3" w14:textId="1DF96505" w:rsidR="00FE4B3F" w:rsidRPr="002C5644" w:rsidRDefault="00FE4B3F" w:rsidP="00D05501">
            <w:pPr>
              <w:spacing w:line="240" w:lineRule="auto"/>
              <w:ind w:left="432" w:hanging="178"/>
            </w:pPr>
            <w:r w:rsidRPr="002C56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ผู้ถือหุ้นรายใหญ่ในลำดับสูงสุดร่วมกันและ</w:t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4B3F" w:rsidRPr="002C5644" w14:paraId="4D4EEE90" w14:textId="77777777" w:rsidTr="00E0740C">
        <w:trPr>
          <w:trHeight w:val="20"/>
        </w:trPr>
        <w:tc>
          <w:tcPr>
            <w:tcW w:w="3690" w:type="dxa"/>
            <w:shd w:val="clear" w:color="auto" w:fill="auto"/>
          </w:tcPr>
          <w:p w14:paraId="441AE98E" w14:textId="039D16C0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440" w:type="dxa"/>
            <w:shd w:val="clear" w:color="auto" w:fill="auto"/>
          </w:tcPr>
          <w:p w14:paraId="577EC18E" w14:textId="5B5A561C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4D43DAD" w14:textId="112F5BB3" w:rsidR="00FE4B3F" w:rsidRPr="002C5644" w:rsidRDefault="00FE4B3F" w:rsidP="00D05501">
            <w:pPr>
              <w:spacing w:line="240" w:lineRule="auto"/>
              <w:ind w:left="432" w:hanging="178"/>
            </w:pPr>
            <w:r w:rsidRPr="002C56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ผู้ถือหุ้นรายใหญ่ในลำดับสูงสุดร่วมกันและ</w:t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4B3F" w:rsidRPr="002C5644" w14:paraId="2E5AE7C8" w14:textId="77777777" w:rsidTr="00E0740C">
        <w:trPr>
          <w:trHeight w:val="20"/>
        </w:trPr>
        <w:tc>
          <w:tcPr>
            <w:tcW w:w="3690" w:type="dxa"/>
            <w:shd w:val="clear" w:color="auto" w:fill="auto"/>
          </w:tcPr>
          <w:p w14:paraId="392BC455" w14:textId="71830E61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อาคเนย์ประกันชีวิต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</w:t>
            </w: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มหาชน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F17CA6B" w14:textId="0B7E21DB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4B3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EBD4709" w14:textId="5B3F6D5F" w:rsidR="00FE4B3F" w:rsidRPr="002C5644" w:rsidRDefault="00FE4B3F" w:rsidP="00D05501">
            <w:pPr>
              <w:spacing w:line="240" w:lineRule="auto"/>
              <w:ind w:left="432" w:hanging="17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ผู้</w:t>
            </w:r>
            <w:r w:rsidRPr="002C56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ถือหุ้นรายใหญ่ในลำดับสูงสุดร่วมกันและ</w:t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4B3F" w:rsidRPr="002C5644" w14:paraId="4BF0F52F" w14:textId="77777777" w:rsidTr="00E0740C">
        <w:trPr>
          <w:trHeight w:val="20"/>
        </w:trPr>
        <w:tc>
          <w:tcPr>
            <w:tcW w:w="3690" w:type="dxa"/>
            <w:shd w:val="clear" w:color="auto" w:fill="auto"/>
          </w:tcPr>
          <w:p w14:paraId="43172F58" w14:textId="12BA558D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อาคเนย์ประกันภัย จำกัด (มหาชน)</w:t>
            </w:r>
          </w:p>
        </w:tc>
        <w:tc>
          <w:tcPr>
            <w:tcW w:w="1440" w:type="dxa"/>
            <w:shd w:val="clear" w:color="auto" w:fill="auto"/>
          </w:tcPr>
          <w:p w14:paraId="6B802E30" w14:textId="1170CC8E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F78E4DE" w14:textId="2F641E42" w:rsidR="00FE4B3F" w:rsidRPr="002C5644" w:rsidRDefault="00FE4B3F" w:rsidP="00D05501">
            <w:pPr>
              <w:spacing w:line="240" w:lineRule="auto"/>
              <w:ind w:left="432" w:hanging="178"/>
            </w:pPr>
            <w:r w:rsidRPr="002C56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ผู้ถือหุ้นรายใหญ่ในลำดับสูงสุดร่วมกันและ</w:t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4B3F" w:rsidRPr="002C5644" w14:paraId="66404E05" w14:textId="77777777" w:rsidTr="00E0740C">
        <w:trPr>
          <w:trHeight w:val="20"/>
        </w:trPr>
        <w:tc>
          <w:tcPr>
            <w:tcW w:w="3690" w:type="dxa"/>
            <w:shd w:val="clear" w:color="auto" w:fill="auto"/>
          </w:tcPr>
          <w:p w14:paraId="7B98410C" w14:textId="4B02E5D1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ต่อยอดเฟรช (ไทยแลนด์) จำกัด</w:t>
            </w:r>
          </w:p>
        </w:tc>
        <w:tc>
          <w:tcPr>
            <w:tcW w:w="1440" w:type="dxa"/>
            <w:shd w:val="clear" w:color="auto" w:fill="auto"/>
          </w:tcPr>
          <w:p w14:paraId="1B047687" w14:textId="6C675771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543D49D" w14:textId="34CC5405" w:rsidR="00FE4B3F" w:rsidRPr="002C5644" w:rsidRDefault="00FE4B3F" w:rsidP="00D05501">
            <w:pPr>
              <w:spacing w:line="240" w:lineRule="auto"/>
              <w:ind w:left="432" w:hanging="178"/>
            </w:pP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ผู้ถือหุ้นรายใหญ่เป็นบุคคลที่เกี่ยวข้องกันของกรรมการและ/หรือผู้ถือหุ้นของบริษัท</w:t>
            </w:r>
          </w:p>
        </w:tc>
      </w:tr>
      <w:tr w:rsidR="00FE4B3F" w:rsidRPr="002C5644" w14:paraId="4D9D0B6A" w14:textId="77777777" w:rsidTr="00E0740C">
        <w:trPr>
          <w:trHeight w:val="20"/>
        </w:trPr>
        <w:tc>
          <w:tcPr>
            <w:tcW w:w="3690" w:type="dxa"/>
            <w:shd w:val="clear" w:color="auto" w:fill="auto"/>
          </w:tcPr>
          <w:p w14:paraId="252A5145" w14:textId="16487F6E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วัฒนพัฒน์เทรดดิ้ง จำกัด</w:t>
            </w:r>
          </w:p>
        </w:tc>
        <w:tc>
          <w:tcPr>
            <w:tcW w:w="1440" w:type="dxa"/>
            <w:shd w:val="clear" w:color="auto" w:fill="auto"/>
          </w:tcPr>
          <w:p w14:paraId="637C91FD" w14:textId="0FE1BE8B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CF99384" w14:textId="54D450C8" w:rsidR="00FE4B3F" w:rsidRPr="002C5644" w:rsidRDefault="00FE4B3F" w:rsidP="00D05501">
            <w:pPr>
              <w:spacing w:line="240" w:lineRule="auto"/>
              <w:ind w:left="432" w:hanging="17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ผู้ถือหุ้นรายใหญ่ทางอ้อมเป็นบุคคลที่เกี่ยวข้องกันกับกรรมการของบริษัท</w:t>
            </w:r>
          </w:p>
        </w:tc>
      </w:tr>
      <w:tr w:rsidR="00FE4B3F" w:rsidRPr="002C5644" w14:paraId="3809A2F4" w14:textId="77777777" w:rsidTr="00E0740C">
        <w:trPr>
          <w:trHeight w:val="20"/>
        </w:trPr>
        <w:tc>
          <w:tcPr>
            <w:tcW w:w="3690" w:type="dxa"/>
            <w:shd w:val="clear" w:color="auto" w:fill="auto"/>
          </w:tcPr>
          <w:p w14:paraId="0D8C0429" w14:textId="2F08BD32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2C5644">
              <w:rPr>
                <w:rFonts w:ascii="Angsana New" w:hAnsi="Angsana New"/>
                <w:color w:val="000000"/>
                <w:sz w:val="30"/>
                <w:szCs w:val="30"/>
              </w:rPr>
              <w:lastRenderedPageBreak/>
              <w:t>Liquorland</w:t>
            </w:r>
            <w:proofErr w:type="spellEnd"/>
            <w:r w:rsidRPr="002C5644">
              <w:rPr>
                <w:rFonts w:ascii="Angsana New" w:hAnsi="Angsana New"/>
                <w:color w:val="000000"/>
                <w:sz w:val="30"/>
                <w:szCs w:val="30"/>
              </w:rPr>
              <w:t xml:space="preserve"> Limited</w:t>
            </w:r>
          </w:p>
        </w:tc>
        <w:tc>
          <w:tcPr>
            <w:tcW w:w="1440" w:type="dxa"/>
            <w:shd w:val="clear" w:color="auto" w:fill="auto"/>
          </w:tcPr>
          <w:p w14:paraId="4F8852E3" w14:textId="57685D41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นิวซีแลนด์</w:t>
            </w:r>
          </w:p>
        </w:tc>
        <w:tc>
          <w:tcPr>
            <w:tcW w:w="4320" w:type="dxa"/>
            <w:shd w:val="clear" w:color="auto" w:fill="auto"/>
          </w:tcPr>
          <w:p w14:paraId="3BE0BEEF" w14:textId="5FA1796E" w:rsidR="00FE4B3F" w:rsidRPr="002C5644" w:rsidRDefault="00FE4B3F" w:rsidP="00D05501">
            <w:pPr>
              <w:spacing w:line="240" w:lineRule="auto"/>
              <w:ind w:left="432" w:hanging="17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กรรมการมีความเกี่ยวโยงเป็น</w:t>
            </w:r>
            <w:r w:rsidRPr="002C56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บุคคลที่เกี่ยวข้องกัน</w:t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กับกรรมการของ</w:t>
            </w:r>
            <w:r w:rsidRPr="002C56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กลุ่ม</w:t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</w:t>
            </w:r>
          </w:p>
        </w:tc>
      </w:tr>
      <w:tr w:rsidR="00FE4B3F" w:rsidRPr="002C5644" w14:paraId="5E5D3EC4" w14:textId="77777777" w:rsidTr="00E0740C">
        <w:trPr>
          <w:trHeight w:val="20"/>
        </w:trPr>
        <w:tc>
          <w:tcPr>
            <w:tcW w:w="3690" w:type="dxa"/>
            <w:shd w:val="clear" w:color="auto" w:fill="auto"/>
          </w:tcPr>
          <w:p w14:paraId="09192C32" w14:textId="3C85CE30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เบอร์ลี่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ยุคเกอร์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จำกัด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</w:t>
            </w:r>
            <w:r w:rsidRPr="00FE4B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มหาชน</w:t>
            </w:r>
            <w:r w:rsidRPr="00FE4B3F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5C13309" w14:textId="7F20017E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4B3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7FCFB4EF" w14:textId="09E641AD" w:rsidR="00FE4B3F" w:rsidRPr="002C5644" w:rsidRDefault="00FE4B3F" w:rsidP="00D05501">
            <w:pPr>
              <w:tabs>
                <w:tab w:val="clear" w:pos="227"/>
              </w:tabs>
              <w:spacing w:line="240" w:lineRule="auto"/>
              <w:ind w:left="432" w:right="-18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E4B3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กรรมการมีความเกี่ยวโยงเป็นบุคคลที่เกี่ยวข้องกันกับกรรมการของกลุ่มบริษัท</w:t>
            </w:r>
          </w:p>
        </w:tc>
      </w:tr>
      <w:tr w:rsidR="00FE4B3F" w:rsidRPr="002C5644" w14:paraId="45996970" w14:textId="77777777" w:rsidTr="00EA4158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C8653C5" w14:textId="0A808F79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แพนอินเตอร์เนชั่นแนล</w:t>
            </w:r>
            <w:r w:rsidRPr="002C5644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</w:t>
            </w: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ทย) จำกัด</w:t>
            </w:r>
          </w:p>
        </w:tc>
        <w:tc>
          <w:tcPr>
            <w:tcW w:w="1440" w:type="dxa"/>
            <w:shd w:val="clear" w:color="auto" w:fill="auto"/>
          </w:tcPr>
          <w:p w14:paraId="68486642" w14:textId="662D103D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3C87ECEF" w14:textId="255417A3" w:rsidR="00FE4B3F" w:rsidRPr="002C5644" w:rsidRDefault="00FE4B3F" w:rsidP="00D05501">
            <w:pPr>
              <w:tabs>
                <w:tab w:val="clear" w:pos="227"/>
              </w:tabs>
              <w:spacing w:line="240" w:lineRule="auto"/>
              <w:ind w:left="432" w:right="-18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กรรมการมีความเกี่ยวโยงเป็น</w:t>
            </w:r>
            <w:r w:rsidRPr="002C56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บุคคลที่เกี่ยวข้องกัน</w:t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กับกรรมการของ</w:t>
            </w:r>
            <w:r w:rsidRPr="002C56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กลุ่ม</w:t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</w:t>
            </w:r>
          </w:p>
        </w:tc>
      </w:tr>
      <w:tr w:rsidR="00FE4B3F" w:rsidRPr="002C5644" w14:paraId="6EAAFBDB" w14:textId="77777777" w:rsidTr="00E0740C">
        <w:trPr>
          <w:trHeight w:val="20"/>
        </w:trPr>
        <w:tc>
          <w:tcPr>
            <w:tcW w:w="3690" w:type="dxa"/>
            <w:shd w:val="clear" w:color="auto" w:fill="auto"/>
          </w:tcPr>
          <w:p w14:paraId="5C1883ED" w14:textId="6DCDF5A0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แสงโสม จำกัด</w:t>
            </w:r>
          </w:p>
        </w:tc>
        <w:tc>
          <w:tcPr>
            <w:tcW w:w="1440" w:type="dxa"/>
            <w:shd w:val="clear" w:color="auto" w:fill="auto"/>
          </w:tcPr>
          <w:p w14:paraId="3389F490" w14:textId="00FEBC83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4E780D81" w14:textId="5FD7F3BC" w:rsidR="00FE4B3F" w:rsidRPr="002C5644" w:rsidRDefault="00FE4B3F" w:rsidP="00D05501">
            <w:pPr>
              <w:tabs>
                <w:tab w:val="clear" w:pos="227"/>
              </w:tabs>
              <w:spacing w:line="240" w:lineRule="auto"/>
              <w:ind w:left="432" w:right="-18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กรรมการมีความเกี่ยวโยงเป็น</w:t>
            </w:r>
            <w:r w:rsidRPr="002C56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บุคคลที่เกี่ยวข้องกัน</w:t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กับกรรมการของ</w:t>
            </w:r>
            <w:r w:rsidRPr="002C56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กลุ่ม</w:t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</w:t>
            </w:r>
          </w:p>
        </w:tc>
      </w:tr>
      <w:tr w:rsidR="00FE4B3F" w:rsidRPr="002C5644" w14:paraId="566ADD7D" w14:textId="77777777" w:rsidTr="00E0740C">
        <w:trPr>
          <w:trHeight w:val="20"/>
        </w:trPr>
        <w:tc>
          <w:tcPr>
            <w:tcW w:w="3690" w:type="dxa"/>
            <w:shd w:val="clear" w:color="auto" w:fill="auto"/>
          </w:tcPr>
          <w:p w14:paraId="7204DFB7" w14:textId="677EA31D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  <w:tc>
          <w:tcPr>
            <w:tcW w:w="1440" w:type="dxa"/>
            <w:shd w:val="clear" w:color="auto" w:fill="auto"/>
          </w:tcPr>
          <w:p w14:paraId="400754A2" w14:textId="5E96567F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7446AD14" w14:textId="21BF3FD0" w:rsidR="00FE4B3F" w:rsidRPr="002C5644" w:rsidRDefault="00FE4B3F" w:rsidP="00D05501">
            <w:pPr>
              <w:tabs>
                <w:tab w:val="clear" w:pos="227"/>
              </w:tabs>
              <w:spacing w:line="240" w:lineRule="auto"/>
              <w:ind w:left="432" w:right="-18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กรรมการมีความเกี่ยวโยงเป็น</w:t>
            </w:r>
            <w:r w:rsidRPr="002C56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บุคคลที่เกี่ยวข้องกัน</w:t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กับกรรมการของ</w:t>
            </w:r>
            <w:r w:rsidRPr="002C56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กลุ่ม</w:t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</w:t>
            </w:r>
          </w:p>
        </w:tc>
      </w:tr>
      <w:tr w:rsidR="00FE4B3F" w:rsidRPr="002C5644" w14:paraId="53726AE6" w14:textId="77777777" w:rsidTr="00E0740C">
        <w:trPr>
          <w:trHeight w:val="20"/>
        </w:trPr>
        <w:tc>
          <w:tcPr>
            <w:tcW w:w="3690" w:type="dxa"/>
            <w:shd w:val="clear" w:color="auto" w:fill="auto"/>
          </w:tcPr>
          <w:p w14:paraId="23150A04" w14:textId="183E56ED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ไทยเบฟเวอเรจ จำกัด (มหาชน)</w:t>
            </w:r>
          </w:p>
        </w:tc>
        <w:tc>
          <w:tcPr>
            <w:tcW w:w="1440" w:type="dxa"/>
            <w:shd w:val="clear" w:color="auto" w:fill="auto"/>
          </w:tcPr>
          <w:p w14:paraId="792DFBE3" w14:textId="600ECE3B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74253BC2" w14:textId="393E9436" w:rsidR="00FE4B3F" w:rsidRPr="002C5644" w:rsidRDefault="00FE4B3F" w:rsidP="00D05501">
            <w:pPr>
              <w:tabs>
                <w:tab w:val="clear" w:pos="227"/>
              </w:tabs>
              <w:spacing w:line="240" w:lineRule="auto"/>
              <w:ind w:left="432" w:right="-18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กรรมการมีความเกี่ยวโยงเป็น</w:t>
            </w:r>
            <w:r w:rsidRPr="002C56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บุคคลที่เกี่ยวข้องกัน</w:t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กับกรรมการของ</w:t>
            </w:r>
            <w:r w:rsidRPr="002C56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กลุ่ม</w:t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</w:t>
            </w:r>
          </w:p>
        </w:tc>
      </w:tr>
      <w:tr w:rsidR="00FE4B3F" w:rsidRPr="002C5644" w14:paraId="03528D3B" w14:textId="77777777" w:rsidTr="00E0740C">
        <w:trPr>
          <w:trHeight w:val="20"/>
        </w:trPr>
        <w:tc>
          <w:tcPr>
            <w:tcW w:w="3690" w:type="dxa"/>
            <w:shd w:val="clear" w:color="auto" w:fill="auto"/>
          </w:tcPr>
          <w:p w14:paraId="005B22EB" w14:textId="7B9BB601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กฤตยบุญ จำกัด</w:t>
            </w:r>
          </w:p>
        </w:tc>
        <w:tc>
          <w:tcPr>
            <w:tcW w:w="1440" w:type="dxa"/>
            <w:shd w:val="clear" w:color="auto" w:fill="auto"/>
          </w:tcPr>
          <w:p w14:paraId="4357381C" w14:textId="2C1C83CE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0410607F" w14:textId="619826DB" w:rsidR="00FE4B3F" w:rsidRPr="002C5644" w:rsidRDefault="00FE4B3F" w:rsidP="00D05501">
            <w:pPr>
              <w:tabs>
                <w:tab w:val="clear" w:pos="227"/>
              </w:tabs>
              <w:spacing w:line="240" w:lineRule="auto"/>
              <w:ind w:left="432" w:right="-18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กรรมการมีความเกี่ยวโยงเป็น</w:t>
            </w:r>
            <w:r w:rsidRPr="002C56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บุคคลที่เกี่ยวข้องกัน</w:t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กับกรรมการของ</w:t>
            </w:r>
            <w:r w:rsidRPr="002C56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กลุ่ม</w:t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</w:t>
            </w:r>
          </w:p>
        </w:tc>
      </w:tr>
      <w:tr w:rsidR="00FE4B3F" w:rsidRPr="002C5644" w14:paraId="136E0CC7" w14:textId="77777777" w:rsidTr="00E0740C">
        <w:trPr>
          <w:trHeight w:val="20"/>
        </w:trPr>
        <w:tc>
          <w:tcPr>
            <w:tcW w:w="3690" w:type="dxa"/>
            <w:shd w:val="clear" w:color="auto" w:fill="auto"/>
          </w:tcPr>
          <w:p w14:paraId="44CA25C4" w14:textId="3849C45A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1440" w:type="dxa"/>
            <w:shd w:val="clear" w:color="auto" w:fill="auto"/>
          </w:tcPr>
          <w:p w14:paraId="1A17A71F" w14:textId="34DA5646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18731EB7" w14:textId="4261E104" w:rsidR="00FE4B3F" w:rsidRPr="002C5644" w:rsidRDefault="00FE4B3F" w:rsidP="00D05501">
            <w:pPr>
              <w:tabs>
                <w:tab w:val="clear" w:pos="227"/>
              </w:tabs>
              <w:spacing w:line="240" w:lineRule="auto"/>
              <w:ind w:left="432" w:right="-18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กรรมการมีความเกี่ยวโยงเป็น</w:t>
            </w:r>
            <w:r w:rsidRPr="002C56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บุคคลที่เกี่ยวข้องกัน</w:t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กับกรรมการของ</w:t>
            </w:r>
            <w:r w:rsidRPr="002C56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กลุ่ม</w:t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</w:t>
            </w:r>
          </w:p>
        </w:tc>
      </w:tr>
      <w:tr w:rsidR="00FE4B3F" w:rsidRPr="002C5644" w14:paraId="008CB93A" w14:textId="77777777" w:rsidTr="00E0740C">
        <w:trPr>
          <w:trHeight w:val="20"/>
        </w:trPr>
        <w:tc>
          <w:tcPr>
            <w:tcW w:w="3690" w:type="dxa"/>
            <w:shd w:val="clear" w:color="auto" w:fill="auto"/>
          </w:tcPr>
          <w:p w14:paraId="03C96492" w14:textId="6491399B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ที.ซี.ซี. เทคโนโลยี จำกัด</w:t>
            </w:r>
          </w:p>
        </w:tc>
        <w:tc>
          <w:tcPr>
            <w:tcW w:w="1440" w:type="dxa"/>
            <w:shd w:val="clear" w:color="auto" w:fill="auto"/>
          </w:tcPr>
          <w:p w14:paraId="6023EEE2" w14:textId="0ADDF354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5D9036A1" w14:textId="64F49CAD" w:rsidR="00FE4B3F" w:rsidRPr="002C5644" w:rsidRDefault="00FE4B3F" w:rsidP="00D05501">
            <w:pPr>
              <w:tabs>
                <w:tab w:val="clear" w:pos="227"/>
              </w:tabs>
              <w:spacing w:line="240" w:lineRule="auto"/>
              <w:ind w:left="432" w:right="-18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กรรมการมีความเกี่ยวโยงเป็น</w:t>
            </w:r>
            <w:r w:rsidRPr="002C56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บุคคลที่เกี่ยวข้องกัน</w:t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กับกรรมการของ</w:t>
            </w:r>
            <w:r w:rsidRPr="002C56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กลุ่ม</w:t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</w:t>
            </w:r>
          </w:p>
        </w:tc>
      </w:tr>
      <w:tr w:rsidR="00FE4B3F" w:rsidRPr="002C5644" w14:paraId="40F037EB" w14:textId="77777777" w:rsidTr="00E0740C">
        <w:trPr>
          <w:trHeight w:val="20"/>
        </w:trPr>
        <w:tc>
          <w:tcPr>
            <w:tcW w:w="3690" w:type="dxa"/>
            <w:shd w:val="clear" w:color="auto" w:fill="auto"/>
          </w:tcPr>
          <w:p w14:paraId="26A5BF40" w14:textId="62F9D179" w:rsidR="00FE4B3F" w:rsidRPr="002C5644" w:rsidRDefault="00FE4B3F" w:rsidP="00D05501">
            <w:pPr>
              <w:tabs>
                <w:tab w:val="clear" w:pos="227"/>
                <w:tab w:val="left" w:pos="256"/>
              </w:tabs>
              <w:spacing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</w:t>
            </w:r>
            <w:r w:rsidRPr="002C564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บิ๊กซี ซูเปอร์เซ็นเตอร์ จำกัด (มหาชน)</w:t>
            </w:r>
          </w:p>
        </w:tc>
        <w:tc>
          <w:tcPr>
            <w:tcW w:w="1440" w:type="dxa"/>
            <w:shd w:val="clear" w:color="auto" w:fill="auto"/>
          </w:tcPr>
          <w:p w14:paraId="3FA6B751" w14:textId="2487FB9E" w:rsidR="00FE4B3F" w:rsidRPr="002C5644" w:rsidRDefault="00FE4B3F" w:rsidP="00D0550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79D379AF" w14:textId="38F150EE" w:rsidR="00FE4B3F" w:rsidRPr="002C5644" w:rsidRDefault="00FE4B3F" w:rsidP="00D05501">
            <w:pPr>
              <w:tabs>
                <w:tab w:val="clear" w:pos="227"/>
              </w:tabs>
              <w:spacing w:line="240" w:lineRule="auto"/>
              <w:ind w:left="432" w:right="-18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กรรมการมีความเกี่ยวโยงเป็น</w:t>
            </w:r>
            <w:r w:rsidRPr="002C56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บุคคลที่เกี่ยวข้องกัน</w:t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กับกรรมการของ</w:t>
            </w:r>
            <w:r w:rsidRPr="002C56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กลุ่ม</w:t>
            </w:r>
            <w:r w:rsidRPr="002C5644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</w:t>
            </w:r>
          </w:p>
        </w:tc>
      </w:tr>
    </w:tbl>
    <w:p w14:paraId="0FED1E27" w14:textId="77777777" w:rsidR="00CB2800" w:rsidRPr="00A1224F" w:rsidRDefault="00CB2800" w:rsidP="00C86D1F">
      <w:pPr>
        <w:pStyle w:val="BodyText"/>
        <w:spacing w:after="0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263B3485" w14:textId="77777777" w:rsidR="00AF4123" w:rsidRDefault="00AF4123" w:rsidP="00A1224F">
      <w:pPr>
        <w:pStyle w:val="BodyText"/>
        <w:tabs>
          <w:tab w:val="clear" w:pos="680"/>
          <w:tab w:val="left" w:pos="990"/>
        </w:tabs>
        <w:spacing w:after="0"/>
        <w:ind w:left="540" w:right="27" w:firstLine="90"/>
        <w:jc w:val="thaiDistribute"/>
        <w:rPr>
          <w:rFonts w:ascii="Angsana New" w:hAnsi="Angsana New"/>
          <w:sz w:val="30"/>
          <w:szCs w:val="30"/>
        </w:rPr>
      </w:pPr>
    </w:p>
    <w:p w14:paraId="546107B1" w14:textId="77777777" w:rsidR="00AF4123" w:rsidRDefault="00AF4123" w:rsidP="00A1224F">
      <w:pPr>
        <w:pStyle w:val="BodyText"/>
        <w:tabs>
          <w:tab w:val="clear" w:pos="680"/>
          <w:tab w:val="left" w:pos="990"/>
        </w:tabs>
        <w:spacing w:after="0"/>
        <w:ind w:left="540" w:right="27" w:firstLine="90"/>
        <w:jc w:val="thaiDistribute"/>
        <w:rPr>
          <w:rFonts w:ascii="Angsana New" w:hAnsi="Angsana New"/>
          <w:sz w:val="30"/>
          <w:szCs w:val="30"/>
        </w:rPr>
      </w:pPr>
    </w:p>
    <w:p w14:paraId="5B9B5B66" w14:textId="77777777" w:rsidR="00FE4B3F" w:rsidRDefault="00FE4B3F" w:rsidP="00A1224F">
      <w:pPr>
        <w:pStyle w:val="BodyText"/>
        <w:tabs>
          <w:tab w:val="clear" w:pos="680"/>
          <w:tab w:val="left" w:pos="990"/>
        </w:tabs>
        <w:spacing w:after="0"/>
        <w:ind w:left="540" w:right="27" w:firstLine="9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406BA16" w14:textId="4DAF5D4E" w:rsidR="005101C2" w:rsidRPr="002C5644" w:rsidRDefault="0015312F" w:rsidP="00A1224F">
      <w:pPr>
        <w:pStyle w:val="BodyText"/>
        <w:tabs>
          <w:tab w:val="clear" w:pos="680"/>
          <w:tab w:val="left" w:pos="990"/>
        </w:tabs>
        <w:spacing w:after="0"/>
        <w:ind w:left="540" w:right="27" w:firstLine="9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611D9AD5" w14:textId="77777777" w:rsidR="0015312F" w:rsidRPr="00A1224F" w:rsidRDefault="0015312F" w:rsidP="0015312F">
      <w:pPr>
        <w:pStyle w:val="BodyText"/>
        <w:spacing w:after="0"/>
        <w:ind w:left="540" w:right="2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420"/>
        <w:gridCol w:w="5850"/>
      </w:tblGrid>
      <w:tr w:rsidR="00C05A90" w:rsidRPr="002C5644" w14:paraId="7791FC49" w14:textId="77777777" w:rsidTr="00243154">
        <w:trPr>
          <w:tblHeader/>
        </w:trPr>
        <w:tc>
          <w:tcPr>
            <w:tcW w:w="3420" w:type="dxa"/>
          </w:tcPr>
          <w:p w14:paraId="47C9CA1A" w14:textId="77777777" w:rsidR="00C05A90" w:rsidRPr="002C5644" w:rsidRDefault="00C05A90" w:rsidP="00243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รายการ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5850" w:type="dxa"/>
          </w:tcPr>
          <w:p w14:paraId="235B106D" w14:textId="77777777" w:rsidR="00C05A90" w:rsidRPr="002C5644" w:rsidRDefault="00C05A90" w:rsidP="00243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นโยบายการกำหนดราคา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C05A90" w:rsidRPr="002C5644" w14:paraId="0BE893A4" w14:textId="77777777" w:rsidTr="00243154">
        <w:tc>
          <w:tcPr>
            <w:tcW w:w="3420" w:type="dxa"/>
          </w:tcPr>
          <w:p w14:paraId="368882CB" w14:textId="77777777" w:rsidR="00C05A90" w:rsidRPr="00A76076" w:rsidRDefault="00C05A90" w:rsidP="00243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6076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</w:t>
            </w:r>
            <w:r w:rsidRPr="00A7607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ประกอบกิจการโรงแรม</w:t>
            </w:r>
          </w:p>
          <w:p w14:paraId="2E0E6C68" w14:textId="77777777" w:rsidR="00C05A90" w:rsidRPr="00A76076" w:rsidRDefault="00C82062" w:rsidP="00243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7607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B64940" w:rsidRPr="00A7607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</w:t>
            </w:r>
            <w:r w:rsidR="00C05A90" w:rsidRPr="00A7607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และบริการที่เกี่ยวข้อง</w:t>
            </w:r>
          </w:p>
        </w:tc>
        <w:tc>
          <w:tcPr>
            <w:tcW w:w="5850" w:type="dxa"/>
          </w:tcPr>
          <w:p w14:paraId="7A619045" w14:textId="77777777" w:rsidR="00C05A90" w:rsidRPr="00A76076" w:rsidRDefault="00C05A90" w:rsidP="00243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6076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</w:t>
            </w:r>
            <w:r w:rsidRPr="00A7607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าทางการค้าปกติและตามอัตราที่ตกลงกัน</w:t>
            </w:r>
          </w:p>
        </w:tc>
      </w:tr>
      <w:tr w:rsidR="00C05A90" w:rsidRPr="002C5644" w14:paraId="3261868F" w14:textId="77777777" w:rsidTr="00243154">
        <w:tc>
          <w:tcPr>
            <w:tcW w:w="3420" w:type="dxa"/>
          </w:tcPr>
          <w:p w14:paraId="7474B5B2" w14:textId="77777777" w:rsidR="00C05A90" w:rsidRPr="00A76076" w:rsidRDefault="00C05A90" w:rsidP="00243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6076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รายได้จากการให้เช่าและให้บริการ</w:t>
            </w:r>
          </w:p>
          <w:p w14:paraId="3C6B5391" w14:textId="77777777" w:rsidR="00C05A90" w:rsidRPr="00A76076" w:rsidRDefault="00C82062" w:rsidP="00243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7607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B64940" w:rsidRPr="00A7607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</w:t>
            </w:r>
            <w:r w:rsidR="00C05A90" w:rsidRPr="00A76076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อาคารพาณิชยกรรม</w:t>
            </w:r>
          </w:p>
        </w:tc>
        <w:tc>
          <w:tcPr>
            <w:tcW w:w="5850" w:type="dxa"/>
          </w:tcPr>
          <w:p w14:paraId="7C71BCB6" w14:textId="77777777" w:rsidR="00C05A90" w:rsidRPr="00A76076" w:rsidRDefault="00C05A90" w:rsidP="00243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6076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</w:t>
            </w:r>
            <w:r w:rsidRPr="00A7607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าทางการค้าปกติและตามอัตราที่ตกลงกัน</w:t>
            </w:r>
          </w:p>
        </w:tc>
      </w:tr>
      <w:tr w:rsidR="00C05A90" w:rsidRPr="002C5644" w14:paraId="1D104D1E" w14:textId="77777777" w:rsidTr="00243154">
        <w:tc>
          <w:tcPr>
            <w:tcW w:w="3420" w:type="dxa"/>
          </w:tcPr>
          <w:p w14:paraId="117BC82B" w14:textId="5E03DF5E" w:rsidR="00C05A90" w:rsidRPr="00A76076" w:rsidRDefault="00DB7277" w:rsidP="0024315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607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</w:t>
            </w:r>
            <w:r w:rsidR="008E36CF" w:rsidRPr="00A76076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</w:p>
        </w:tc>
        <w:tc>
          <w:tcPr>
            <w:tcW w:w="5850" w:type="dxa"/>
          </w:tcPr>
          <w:p w14:paraId="54BACB26" w14:textId="394CF2DB" w:rsidR="00C05A90" w:rsidRPr="00A76076" w:rsidRDefault="008E36CF" w:rsidP="00243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607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ตามสิทธิการได้รับเงินปันผล</w:t>
            </w:r>
          </w:p>
        </w:tc>
      </w:tr>
      <w:tr w:rsidR="00DB7277" w:rsidRPr="002C5644" w14:paraId="593A500C" w14:textId="77777777" w:rsidTr="00243154">
        <w:tc>
          <w:tcPr>
            <w:tcW w:w="3420" w:type="dxa"/>
          </w:tcPr>
          <w:p w14:paraId="4408993A" w14:textId="77777777" w:rsidR="00DB7277" w:rsidRPr="00A76076" w:rsidRDefault="00DB7277" w:rsidP="00DB7277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6076">
              <w:rPr>
                <w:rFonts w:ascii="Angsana New" w:hAnsi="Angsana New" w:hint="cs"/>
                <w:sz w:val="30"/>
                <w:szCs w:val="30"/>
                <w:cs/>
              </w:rPr>
              <w:t>ต้นทุนจากการประกอบกิจการโรงแรม</w:t>
            </w:r>
          </w:p>
          <w:p w14:paraId="5B1982B9" w14:textId="18EB27EE" w:rsidR="00DB7277" w:rsidRPr="00A76076" w:rsidRDefault="00DB7277" w:rsidP="00DB7277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607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760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76076">
              <w:rPr>
                <w:rFonts w:ascii="Angsana New" w:hAnsi="Angsana New" w:hint="cs"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5850" w:type="dxa"/>
          </w:tcPr>
          <w:p w14:paraId="7CB8D117" w14:textId="1067917B" w:rsidR="00DB7277" w:rsidRPr="00A76076" w:rsidRDefault="00DB7277" w:rsidP="00DB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76076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</w:t>
            </w:r>
            <w:r w:rsidRPr="00A7607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าทางการค้าปกติและตามอัตราที่ตกลงกัน</w:t>
            </w:r>
          </w:p>
        </w:tc>
      </w:tr>
      <w:tr w:rsidR="00DB7277" w:rsidRPr="002C5644" w14:paraId="62856594" w14:textId="77777777" w:rsidTr="00243154">
        <w:tc>
          <w:tcPr>
            <w:tcW w:w="3420" w:type="dxa"/>
          </w:tcPr>
          <w:p w14:paraId="156B4959" w14:textId="77777777" w:rsidR="00DB7277" w:rsidRPr="00A76076" w:rsidRDefault="00DB7277" w:rsidP="00DB7277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6076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ต้นทุนการให้เช่าและให้บริการ</w:t>
            </w:r>
          </w:p>
          <w:p w14:paraId="4FE99FD1" w14:textId="77777777" w:rsidR="00DB7277" w:rsidRPr="00A76076" w:rsidRDefault="00DB7277" w:rsidP="00DB7277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6076">
              <w:rPr>
                <w:rFonts w:ascii="Angsana New" w:hAnsi="Angsana New" w:hint="cs"/>
                <w:sz w:val="30"/>
                <w:szCs w:val="30"/>
                <w:cs/>
              </w:rPr>
              <w:t xml:space="preserve">   อาคารพาณิชยกรรม</w:t>
            </w:r>
          </w:p>
        </w:tc>
        <w:tc>
          <w:tcPr>
            <w:tcW w:w="5850" w:type="dxa"/>
          </w:tcPr>
          <w:p w14:paraId="50A4EF83" w14:textId="77777777" w:rsidR="00DB7277" w:rsidRPr="00A76076" w:rsidRDefault="00DB7277" w:rsidP="00DB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6076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</w:t>
            </w:r>
            <w:r w:rsidRPr="00A7607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าทางการค้าปกติและตามอัตราที่ตกลงกัน</w:t>
            </w:r>
          </w:p>
        </w:tc>
      </w:tr>
      <w:tr w:rsidR="00DB7277" w:rsidRPr="002C5644" w14:paraId="5CD6F05E" w14:textId="77777777" w:rsidTr="00243154">
        <w:tc>
          <w:tcPr>
            <w:tcW w:w="3420" w:type="dxa"/>
          </w:tcPr>
          <w:p w14:paraId="51320E3D" w14:textId="3AF2FDD7" w:rsidR="00DB7277" w:rsidRPr="00A76076" w:rsidRDefault="00DB7277" w:rsidP="00DB7277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6076">
              <w:rPr>
                <w:rFonts w:ascii="Angsana New" w:hAnsi="Angsana New" w:hint="cs"/>
                <w:sz w:val="30"/>
                <w:szCs w:val="30"/>
                <w:cs/>
              </w:rPr>
              <w:t>ต้นทุนค่าบริหารงาน</w:t>
            </w:r>
          </w:p>
        </w:tc>
        <w:tc>
          <w:tcPr>
            <w:tcW w:w="5850" w:type="dxa"/>
          </w:tcPr>
          <w:p w14:paraId="08591713" w14:textId="788777B0" w:rsidR="00DB7277" w:rsidRPr="00A76076" w:rsidRDefault="00DB7277" w:rsidP="00DB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76076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</w:t>
            </w:r>
            <w:r w:rsidRPr="00A7607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าทางการค้าปกติและตามอัตราที่ตกลงกัน</w:t>
            </w:r>
          </w:p>
        </w:tc>
      </w:tr>
      <w:tr w:rsidR="00DB7277" w:rsidRPr="002C5644" w14:paraId="2FD48268" w14:textId="77777777" w:rsidTr="00243154">
        <w:tc>
          <w:tcPr>
            <w:tcW w:w="3420" w:type="dxa"/>
          </w:tcPr>
          <w:p w14:paraId="3296DBAC" w14:textId="77777777" w:rsidR="00DB7277" w:rsidRPr="00A76076" w:rsidRDefault="00DB7277" w:rsidP="00DB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76076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ซื้อที่ดิน อาคารและอุปกรณ์</w:t>
            </w:r>
          </w:p>
        </w:tc>
        <w:tc>
          <w:tcPr>
            <w:tcW w:w="5850" w:type="dxa"/>
          </w:tcPr>
          <w:p w14:paraId="60762774" w14:textId="77777777" w:rsidR="00DB7277" w:rsidRPr="00A76076" w:rsidRDefault="00DB7277" w:rsidP="00DB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7607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ราคาที่ตกลงกันตามสัญญา</w:t>
            </w:r>
          </w:p>
        </w:tc>
      </w:tr>
      <w:tr w:rsidR="00DB7277" w:rsidRPr="002C5644" w14:paraId="11C300B8" w14:textId="77777777" w:rsidTr="00A76076">
        <w:trPr>
          <w:trHeight w:val="70"/>
        </w:trPr>
        <w:tc>
          <w:tcPr>
            <w:tcW w:w="3420" w:type="dxa"/>
          </w:tcPr>
          <w:p w14:paraId="069B8D87" w14:textId="6CD3585B" w:rsidR="00DB7277" w:rsidRPr="00A76076" w:rsidRDefault="00DB7277" w:rsidP="00DB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7607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</w:t>
            </w:r>
            <w:r w:rsidR="00933661" w:rsidRPr="00A7607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อาคารและ</w:t>
            </w:r>
            <w:r w:rsidRPr="00A7607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อุปกรณ์</w:t>
            </w:r>
          </w:p>
        </w:tc>
        <w:tc>
          <w:tcPr>
            <w:tcW w:w="5850" w:type="dxa"/>
          </w:tcPr>
          <w:p w14:paraId="18911AEF" w14:textId="77777777" w:rsidR="00DB7277" w:rsidRPr="00A76076" w:rsidRDefault="00DB7277" w:rsidP="00DB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7607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ราคาที่ตกลงกันตามสัญญา</w:t>
            </w:r>
          </w:p>
        </w:tc>
      </w:tr>
      <w:tr w:rsidR="00DB7277" w:rsidRPr="002C5644" w14:paraId="674EBF4A" w14:textId="77777777" w:rsidTr="00243154">
        <w:tc>
          <w:tcPr>
            <w:tcW w:w="3420" w:type="dxa"/>
          </w:tcPr>
          <w:p w14:paraId="00FF47AC" w14:textId="77777777" w:rsidR="00DB7277" w:rsidRPr="00942BC5" w:rsidRDefault="00DB7277" w:rsidP="00DB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42BC5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รายได้ค่าบริหารงานและรายได้อื่น </w:t>
            </w:r>
          </w:p>
        </w:tc>
        <w:tc>
          <w:tcPr>
            <w:tcW w:w="5850" w:type="dxa"/>
          </w:tcPr>
          <w:p w14:paraId="5C6D4722" w14:textId="77777777" w:rsidR="00DB7277" w:rsidRPr="002E418B" w:rsidRDefault="00DB7277" w:rsidP="00DB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42BC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ราคาที่ตกลงกันตามสัญญา</w:t>
            </w:r>
          </w:p>
        </w:tc>
      </w:tr>
      <w:tr w:rsidR="00DB7277" w:rsidRPr="002C5644" w14:paraId="5E564481" w14:textId="77777777" w:rsidTr="00243154">
        <w:tc>
          <w:tcPr>
            <w:tcW w:w="3420" w:type="dxa"/>
          </w:tcPr>
          <w:p w14:paraId="530D5A51" w14:textId="77777777" w:rsidR="00DB7277" w:rsidRPr="00942BC5" w:rsidRDefault="00DB7277" w:rsidP="00DB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2BC5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5850" w:type="dxa"/>
          </w:tcPr>
          <w:p w14:paraId="424EA680" w14:textId="77777777" w:rsidR="00DB7277" w:rsidRPr="00942BC5" w:rsidRDefault="00DB7277" w:rsidP="00DB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42BC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ราคาที่ตกลงกันตามสัญญา</w:t>
            </w:r>
          </w:p>
        </w:tc>
      </w:tr>
      <w:tr w:rsidR="00DB7277" w:rsidRPr="002C5644" w14:paraId="4E13530A" w14:textId="77777777" w:rsidTr="00243154">
        <w:tc>
          <w:tcPr>
            <w:tcW w:w="3420" w:type="dxa"/>
          </w:tcPr>
          <w:p w14:paraId="2E8EF80F" w14:textId="77777777" w:rsidR="00DB7277" w:rsidRPr="002C5644" w:rsidRDefault="00DB7277" w:rsidP="00DB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ค่าใช้จ่ายในการบริหาร </w:t>
            </w:r>
          </w:p>
        </w:tc>
        <w:tc>
          <w:tcPr>
            <w:tcW w:w="5850" w:type="dxa"/>
          </w:tcPr>
          <w:p w14:paraId="3DCF2034" w14:textId="77777777" w:rsidR="00DB7277" w:rsidRPr="002C5644" w:rsidRDefault="00DB7277" w:rsidP="00DB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ราคาที่ตกลงกันตามสัญญา</w:t>
            </w:r>
          </w:p>
        </w:tc>
      </w:tr>
      <w:tr w:rsidR="00DB7277" w:rsidRPr="002C5644" w14:paraId="4A5081FB" w14:textId="77777777" w:rsidTr="00243154">
        <w:tc>
          <w:tcPr>
            <w:tcW w:w="3420" w:type="dxa"/>
          </w:tcPr>
          <w:p w14:paraId="566592E7" w14:textId="77777777" w:rsidR="00DB7277" w:rsidRPr="002C5644" w:rsidRDefault="00DB7277" w:rsidP="00DB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  <w:lang w:val="en-GB"/>
              </w:rPr>
              <w:t>ดอกเบี้ยรับ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และต้นทุนทางการเงิน</w:t>
            </w:r>
          </w:p>
        </w:tc>
        <w:tc>
          <w:tcPr>
            <w:tcW w:w="5850" w:type="dxa"/>
          </w:tcPr>
          <w:p w14:paraId="11C193D1" w14:textId="77777777" w:rsidR="00DB7277" w:rsidRPr="002C5644" w:rsidRDefault="00DB7277" w:rsidP="00DB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อัตรา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ตามที่ตกลงร่วมกันโดยอ้างอิงจากอัตราดอกเบี้ยจากสถาบันการเงิน</w:t>
            </w:r>
          </w:p>
        </w:tc>
      </w:tr>
      <w:tr w:rsidR="00DB7277" w:rsidRPr="002C5644" w14:paraId="3282312D" w14:textId="77777777" w:rsidTr="00243154">
        <w:tc>
          <w:tcPr>
            <w:tcW w:w="3420" w:type="dxa"/>
          </w:tcPr>
          <w:p w14:paraId="25303C66" w14:textId="1EA7F98C" w:rsidR="00DB7277" w:rsidRPr="002C5644" w:rsidRDefault="00DB7277" w:rsidP="00DB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50" w:type="dxa"/>
          </w:tcPr>
          <w:p w14:paraId="4689E0CF" w14:textId="1DFD6F6A" w:rsidR="00DB7277" w:rsidRPr="002C5644" w:rsidRDefault="00DB7277" w:rsidP="00DB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</w:tbl>
    <w:p w14:paraId="7CB7C5CB" w14:textId="33C46576" w:rsidR="00AD7443" w:rsidRDefault="00AD7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8ED143E" w14:textId="77777777" w:rsidR="0018146D" w:rsidRDefault="00181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211D543" w14:textId="657086B7" w:rsidR="00B019A5" w:rsidRPr="002C5644" w:rsidRDefault="00B019A5" w:rsidP="00C86D1F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2C5644">
        <w:rPr>
          <w:rFonts w:ascii="Angsana New" w:hAnsi="Angsana New"/>
          <w:sz w:val="30"/>
          <w:szCs w:val="30"/>
        </w:rPr>
        <w:t xml:space="preserve">31 </w:t>
      </w:r>
      <w:r w:rsidRPr="002C5644">
        <w:rPr>
          <w:rFonts w:ascii="Angsana New" w:hAnsi="Angsana New"/>
          <w:sz w:val="30"/>
          <w:szCs w:val="30"/>
          <w:cs/>
        </w:rPr>
        <w:t>ธันวาคม</w:t>
      </w:r>
      <w:r w:rsidR="00C82062" w:rsidRPr="002C5644">
        <w:rPr>
          <w:rFonts w:ascii="Angsana New" w:hAnsi="Angsana New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สรุปได้ดังนี้</w:t>
      </w:r>
      <w:r w:rsidR="00C82062" w:rsidRPr="002C5644">
        <w:rPr>
          <w:rFonts w:ascii="Angsana New" w:hAnsi="Angsana New"/>
          <w:sz w:val="30"/>
          <w:szCs w:val="30"/>
          <w:cs/>
        </w:rPr>
        <w:t xml:space="preserve"> </w:t>
      </w:r>
    </w:p>
    <w:p w14:paraId="012F0C03" w14:textId="77777777" w:rsidR="00B019A5" w:rsidRPr="002C5644" w:rsidRDefault="00B019A5" w:rsidP="0017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0"/>
        <w:gridCol w:w="257"/>
        <w:gridCol w:w="1183"/>
        <w:gridCol w:w="270"/>
        <w:gridCol w:w="1170"/>
      </w:tblGrid>
      <w:tr w:rsidR="00B019A5" w:rsidRPr="002C5644" w14:paraId="0B62BC1A" w14:textId="77777777" w:rsidTr="00917905">
        <w:trPr>
          <w:tblHeader/>
        </w:trPr>
        <w:tc>
          <w:tcPr>
            <w:tcW w:w="3600" w:type="dxa"/>
            <w:shd w:val="clear" w:color="auto" w:fill="auto"/>
          </w:tcPr>
          <w:p w14:paraId="04EC8A11" w14:textId="77777777" w:rsidR="00B019A5" w:rsidRPr="002C5644" w:rsidRDefault="00B019A5" w:rsidP="003254F1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0179506B" w14:textId="77777777" w:rsidR="00B019A5" w:rsidRPr="002C5644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  <w:shd w:val="clear" w:color="auto" w:fill="auto"/>
          </w:tcPr>
          <w:p w14:paraId="260EB999" w14:textId="77777777" w:rsidR="00B019A5" w:rsidRPr="002C5644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3" w:type="dxa"/>
            <w:gridSpan w:val="3"/>
            <w:shd w:val="clear" w:color="auto" w:fill="auto"/>
          </w:tcPr>
          <w:p w14:paraId="1DF2EC5F" w14:textId="77777777" w:rsidR="00B019A5" w:rsidRPr="002C5644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4BA2" w:rsidRPr="002C5644" w14:paraId="70088454" w14:textId="77777777" w:rsidTr="00917905">
        <w:trPr>
          <w:tblHeader/>
        </w:trPr>
        <w:tc>
          <w:tcPr>
            <w:tcW w:w="3600" w:type="dxa"/>
            <w:shd w:val="clear" w:color="auto" w:fill="auto"/>
          </w:tcPr>
          <w:p w14:paraId="65D6DEC6" w14:textId="77777777" w:rsidR="008E4BA2" w:rsidRPr="002C5644" w:rsidRDefault="008E4BA2" w:rsidP="008E4BA2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14:paraId="7F2D4E02" w14:textId="77777777" w:rsidR="008E4BA2" w:rsidRPr="002C5644" w:rsidRDefault="008E4BA2" w:rsidP="008E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8169B24" w14:textId="77777777" w:rsidR="008E4BA2" w:rsidRPr="002C5644" w:rsidRDefault="008E4BA2" w:rsidP="008E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4A63A8" w14:textId="77777777" w:rsidR="008E4BA2" w:rsidRPr="002C5644" w:rsidRDefault="008E4BA2" w:rsidP="008E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7" w:type="dxa"/>
            <w:shd w:val="clear" w:color="auto" w:fill="auto"/>
          </w:tcPr>
          <w:p w14:paraId="4EDE0AFB" w14:textId="77777777" w:rsidR="008E4BA2" w:rsidRPr="002C5644" w:rsidRDefault="008E4BA2" w:rsidP="008E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7582F0D" w14:textId="77777777" w:rsidR="008E4BA2" w:rsidRPr="002C5644" w:rsidRDefault="008E4BA2" w:rsidP="008E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D11E6D4" w14:textId="77777777" w:rsidR="008E4BA2" w:rsidRPr="002C5644" w:rsidRDefault="008E4BA2" w:rsidP="008E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D13C71" w14:textId="77777777" w:rsidR="008E4BA2" w:rsidRPr="002C5644" w:rsidRDefault="008E4BA2" w:rsidP="008E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17905" w:rsidRPr="002C5644" w14:paraId="1418F9C1" w14:textId="77777777" w:rsidTr="00917905">
        <w:trPr>
          <w:tblHeader/>
        </w:trPr>
        <w:tc>
          <w:tcPr>
            <w:tcW w:w="3600" w:type="dxa"/>
            <w:shd w:val="clear" w:color="auto" w:fill="auto"/>
          </w:tcPr>
          <w:p w14:paraId="11C97D16" w14:textId="77777777" w:rsidR="00917905" w:rsidRPr="002C5644" w:rsidRDefault="00917905" w:rsidP="003254F1">
            <w:pPr>
              <w:spacing w:line="235" w:lineRule="auto"/>
              <w:ind w:right="16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D05E20" w14:textId="77777777" w:rsidR="00917905" w:rsidRPr="002C5644" w:rsidRDefault="0091790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B7E71D" w14:textId="77777777" w:rsidR="00917905" w:rsidRPr="002C5644" w:rsidRDefault="0091790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2A162F" w14:textId="77777777" w:rsidR="00917905" w:rsidRPr="002C5644" w:rsidRDefault="00917905" w:rsidP="0091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57" w:type="dxa"/>
            <w:shd w:val="clear" w:color="auto" w:fill="auto"/>
          </w:tcPr>
          <w:p w14:paraId="7CA1C9F5" w14:textId="77777777" w:rsidR="00917905" w:rsidRPr="002C5644" w:rsidRDefault="0091790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5CDC7BE" w14:textId="77777777" w:rsidR="00917905" w:rsidRPr="002C5644" w:rsidRDefault="0091790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74BB16" w14:textId="77777777" w:rsidR="00917905" w:rsidRPr="002C5644" w:rsidRDefault="0091790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3A0684" w14:textId="77777777" w:rsidR="00917905" w:rsidRPr="002C5644" w:rsidRDefault="0091790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19A5" w:rsidRPr="002C5644" w14:paraId="0A86BE02" w14:textId="77777777" w:rsidTr="00917905">
        <w:trPr>
          <w:tblHeader/>
        </w:trPr>
        <w:tc>
          <w:tcPr>
            <w:tcW w:w="3600" w:type="dxa"/>
            <w:shd w:val="clear" w:color="auto" w:fill="auto"/>
          </w:tcPr>
          <w:p w14:paraId="1D322813" w14:textId="77777777" w:rsidR="00B019A5" w:rsidRPr="002C5644" w:rsidRDefault="00B019A5" w:rsidP="003254F1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283814E8" w14:textId="77777777" w:rsidR="00B019A5" w:rsidRPr="002C5644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19A5" w:rsidRPr="002C5644" w14:paraId="150FE8D2" w14:textId="77777777" w:rsidTr="00476904">
        <w:tc>
          <w:tcPr>
            <w:tcW w:w="3600" w:type="dxa"/>
          </w:tcPr>
          <w:p w14:paraId="6E340F44" w14:textId="77777777" w:rsidR="00B019A5" w:rsidRPr="002C5644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5E3A9AEA" w14:textId="77777777" w:rsidR="00B019A5" w:rsidRPr="002C5644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5DC8D" w14:textId="77777777" w:rsidR="00B019A5" w:rsidRPr="002C5644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FAC306" w14:textId="77777777" w:rsidR="00B019A5" w:rsidRPr="002C5644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581880B0" w14:textId="77777777" w:rsidR="00B019A5" w:rsidRPr="002C5644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F0DD307" w14:textId="77777777" w:rsidR="00B019A5" w:rsidRPr="002C5644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658D63" w14:textId="77777777" w:rsidR="00B019A5" w:rsidRPr="002C5644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DBA47" w14:textId="77777777" w:rsidR="00B019A5" w:rsidRPr="002C5644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1963" w:rsidRPr="002C5644" w14:paraId="68075837" w14:textId="77777777" w:rsidTr="00476904">
        <w:tc>
          <w:tcPr>
            <w:tcW w:w="3600" w:type="dxa"/>
          </w:tcPr>
          <w:p w14:paraId="1E638E84" w14:textId="5B8B8775" w:rsidR="00DB1963" w:rsidRPr="002C5644" w:rsidRDefault="00DB1963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</w:t>
            </w:r>
            <w:r w:rsidR="004576B3"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1260" w:type="dxa"/>
          </w:tcPr>
          <w:p w14:paraId="6C5F29B4" w14:textId="17AF6853" w:rsidR="00DB1963" w:rsidRPr="002C5644" w:rsidRDefault="00DB1963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CFD0BC" w14:textId="77777777" w:rsidR="00DB1963" w:rsidRPr="002C5644" w:rsidRDefault="00DB1963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8776F7" w14:textId="5F4CAD68" w:rsidR="00DB1963" w:rsidRPr="002C5644" w:rsidRDefault="00DB1963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6BEBC42F" w14:textId="77777777" w:rsidR="00DB1963" w:rsidRPr="002C5644" w:rsidRDefault="00DB1963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ED232D6" w14:textId="1BA56A1E" w:rsidR="00DB1963" w:rsidRPr="002C5644" w:rsidRDefault="00DB1963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658,100</w:t>
            </w:r>
          </w:p>
        </w:tc>
        <w:tc>
          <w:tcPr>
            <w:tcW w:w="270" w:type="dxa"/>
          </w:tcPr>
          <w:p w14:paraId="70F52E01" w14:textId="77777777" w:rsidR="00DB1963" w:rsidRPr="002C5644" w:rsidRDefault="00DB1963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F2DCA5" w14:textId="77777777" w:rsidR="00DB1963" w:rsidRPr="002C5644" w:rsidRDefault="00DB1963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229,621</w:t>
            </w:r>
          </w:p>
        </w:tc>
      </w:tr>
      <w:tr w:rsidR="00DB1963" w:rsidRPr="002C5644" w14:paraId="2B8A5241" w14:textId="77777777" w:rsidTr="00476904">
        <w:tc>
          <w:tcPr>
            <w:tcW w:w="3600" w:type="dxa"/>
          </w:tcPr>
          <w:p w14:paraId="7CD0319C" w14:textId="77777777" w:rsidR="00DB1963" w:rsidRPr="002C5644" w:rsidRDefault="00DB1963" w:rsidP="00DB196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5A0C22A2" w14:textId="33E4B3A0" w:rsidR="00DB1963" w:rsidRPr="002C5644" w:rsidRDefault="00DB1963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998F86" w14:textId="77777777" w:rsidR="00DB1963" w:rsidRPr="002C5644" w:rsidRDefault="00DB1963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23C606" w14:textId="1270E958" w:rsidR="00DB1963" w:rsidRPr="002C5644" w:rsidRDefault="00DB1963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6B708C73" w14:textId="77777777" w:rsidR="00DB1963" w:rsidRPr="002C5644" w:rsidRDefault="00DB1963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7C9016D" w14:textId="10B49F73" w:rsidR="00DB1963" w:rsidRPr="002C5644" w:rsidRDefault="00DB1963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1,821,441</w:t>
            </w:r>
          </w:p>
        </w:tc>
        <w:tc>
          <w:tcPr>
            <w:tcW w:w="270" w:type="dxa"/>
          </w:tcPr>
          <w:p w14:paraId="554890EE" w14:textId="77777777" w:rsidR="00DB1963" w:rsidRPr="002C5644" w:rsidRDefault="00DB1963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ECEE99" w14:textId="77777777" w:rsidR="00DB1963" w:rsidRPr="002C5644" w:rsidRDefault="00DB1963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1,187,761</w:t>
            </w:r>
          </w:p>
        </w:tc>
      </w:tr>
      <w:tr w:rsidR="00DB1963" w:rsidRPr="002C5644" w14:paraId="313D15C8" w14:textId="77777777" w:rsidTr="00476904">
        <w:tc>
          <w:tcPr>
            <w:tcW w:w="3600" w:type="dxa"/>
          </w:tcPr>
          <w:p w14:paraId="0A81C06F" w14:textId="716F91F3" w:rsidR="00DB1963" w:rsidRPr="002C5644" w:rsidRDefault="00DB1963" w:rsidP="00DB196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ต้นทุนค่าบริ</w:t>
            </w:r>
            <w:r w:rsidR="00FC68A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หารงาน</w:t>
            </w:r>
          </w:p>
        </w:tc>
        <w:tc>
          <w:tcPr>
            <w:tcW w:w="1260" w:type="dxa"/>
          </w:tcPr>
          <w:p w14:paraId="2EC0077D" w14:textId="7C55C761" w:rsidR="00DB1963" w:rsidRPr="002C5644" w:rsidRDefault="00DB1963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EC23D9" w14:textId="77777777" w:rsidR="00DB1963" w:rsidRPr="002C5644" w:rsidRDefault="00DB1963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2802B7" w14:textId="01CED4D2" w:rsidR="00DB1963" w:rsidRPr="002C5644" w:rsidRDefault="00DB1963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6EFCF9E0" w14:textId="77777777" w:rsidR="00DB1963" w:rsidRPr="002C5644" w:rsidRDefault="00DB1963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A0AE694" w14:textId="76C72413" w:rsidR="00DB1963" w:rsidRPr="002C5644" w:rsidRDefault="00DB1963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72,013</w:t>
            </w:r>
          </w:p>
        </w:tc>
        <w:tc>
          <w:tcPr>
            <w:tcW w:w="270" w:type="dxa"/>
          </w:tcPr>
          <w:p w14:paraId="0F3CC4AA" w14:textId="77777777" w:rsidR="00DB1963" w:rsidRPr="002C5644" w:rsidRDefault="00DB1963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515BD7" w14:textId="5B897BAF" w:rsidR="00DB1963" w:rsidRPr="002C5644" w:rsidRDefault="00DB1963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2C5644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DB1963" w:rsidRPr="002C5644" w14:paraId="26D636D1" w14:textId="77777777" w:rsidTr="00476904">
        <w:tc>
          <w:tcPr>
            <w:tcW w:w="3600" w:type="dxa"/>
          </w:tcPr>
          <w:p w14:paraId="748245F3" w14:textId="77777777" w:rsidR="00DB1963" w:rsidRPr="002C5644" w:rsidRDefault="00DB1963" w:rsidP="00DB196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260" w:type="dxa"/>
          </w:tcPr>
          <w:p w14:paraId="44C28046" w14:textId="50BFD80D" w:rsidR="00DB1963" w:rsidRPr="002C5644" w:rsidRDefault="00DB1963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BFE727" w14:textId="77777777" w:rsidR="00DB1963" w:rsidRPr="002C5644" w:rsidRDefault="00DB1963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13A853" w14:textId="54E2C2F7" w:rsidR="00DB1963" w:rsidRPr="002C5644" w:rsidRDefault="00DB1963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6A2D3405" w14:textId="77777777" w:rsidR="00DB1963" w:rsidRPr="002C5644" w:rsidRDefault="00DB1963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33182AD" w14:textId="1A5E527A" w:rsidR="00DB1963" w:rsidRPr="002C5644" w:rsidRDefault="00DB1963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13,805</w:t>
            </w:r>
          </w:p>
        </w:tc>
        <w:tc>
          <w:tcPr>
            <w:tcW w:w="270" w:type="dxa"/>
          </w:tcPr>
          <w:p w14:paraId="7D6F0A80" w14:textId="77777777" w:rsidR="00DB1963" w:rsidRPr="002C5644" w:rsidRDefault="00DB1963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F2C0AB" w14:textId="77777777" w:rsidR="00DB1963" w:rsidRPr="002C5644" w:rsidRDefault="00DB1963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247</w:t>
            </w:r>
          </w:p>
        </w:tc>
      </w:tr>
      <w:tr w:rsidR="00DB1963" w:rsidRPr="002C5644" w14:paraId="4C2DA502" w14:textId="77777777" w:rsidTr="00476904">
        <w:tc>
          <w:tcPr>
            <w:tcW w:w="3600" w:type="dxa"/>
          </w:tcPr>
          <w:p w14:paraId="0301A97A" w14:textId="77777777" w:rsidR="00DB1963" w:rsidRPr="002C5644" w:rsidRDefault="00DB1963" w:rsidP="00DB196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71CF4D9D" w14:textId="2F8ED682" w:rsidR="00DB1963" w:rsidRPr="002C5644" w:rsidRDefault="00DB1963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E164E4" w14:textId="77777777" w:rsidR="00DB1963" w:rsidRPr="002C5644" w:rsidRDefault="00DB1963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E85C1D" w14:textId="337FB3AA" w:rsidR="00DB1963" w:rsidRPr="002C5644" w:rsidRDefault="00DB1963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2222A3D9" w14:textId="77777777" w:rsidR="00DB1963" w:rsidRPr="002C5644" w:rsidRDefault="00DB1963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5F4711C" w14:textId="03A2B4EA" w:rsidR="00DB1963" w:rsidRPr="002C5644" w:rsidRDefault="00DB1963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</w:t>
            </w:r>
            <w:r w:rsidR="00F13A11">
              <w:rPr>
                <w:rFonts w:ascii="Angsana New" w:hAnsi="Angsana New"/>
                <w:sz w:val="30"/>
                <w:szCs w:val="30"/>
              </w:rPr>
              <w:t>1</w:t>
            </w:r>
            <w:r w:rsidRPr="002C5644">
              <w:rPr>
                <w:rFonts w:ascii="Angsana New" w:hAnsi="Angsana New"/>
                <w:sz w:val="30"/>
                <w:szCs w:val="30"/>
              </w:rPr>
              <w:t>,</w:t>
            </w:r>
            <w:r w:rsidR="00F13A11">
              <w:rPr>
                <w:rFonts w:ascii="Angsana New" w:hAnsi="Angsana New"/>
                <w:sz w:val="30"/>
                <w:szCs w:val="30"/>
              </w:rPr>
              <w:t>001</w:t>
            </w:r>
          </w:p>
        </w:tc>
        <w:tc>
          <w:tcPr>
            <w:tcW w:w="270" w:type="dxa"/>
          </w:tcPr>
          <w:p w14:paraId="2DA3F845" w14:textId="77777777" w:rsidR="00DB1963" w:rsidRPr="002C5644" w:rsidRDefault="00DB1963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783248" w14:textId="77777777" w:rsidR="00DB1963" w:rsidRPr="002C5644" w:rsidRDefault="00DB1963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30,879</w:t>
            </w:r>
          </w:p>
        </w:tc>
      </w:tr>
      <w:tr w:rsidR="006D283F" w:rsidRPr="002C5644" w14:paraId="12C8F152" w14:textId="77777777" w:rsidTr="00476904">
        <w:tc>
          <w:tcPr>
            <w:tcW w:w="3600" w:type="dxa"/>
          </w:tcPr>
          <w:p w14:paraId="3258C71C" w14:textId="3F6B375B" w:rsidR="006D283F" w:rsidRPr="002C5644" w:rsidRDefault="006D283F" w:rsidP="006D283F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12DB397E" w14:textId="37D10860" w:rsidR="006D283F" w:rsidRPr="002C5644" w:rsidRDefault="006D283F" w:rsidP="006D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3952B6" w14:textId="77777777" w:rsidR="006D283F" w:rsidRPr="002C5644" w:rsidRDefault="006D283F" w:rsidP="006D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271C4F" w14:textId="693B1101" w:rsidR="006D283F" w:rsidRPr="002C5644" w:rsidRDefault="006D283F" w:rsidP="006D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5875D6D8" w14:textId="77777777" w:rsidR="006D283F" w:rsidRPr="002C5644" w:rsidRDefault="006D283F" w:rsidP="006D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BBFF5A2" w14:textId="20DE600B" w:rsidR="006D283F" w:rsidRPr="002C5644" w:rsidRDefault="006D283F" w:rsidP="006D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476,538</w:t>
            </w:r>
          </w:p>
        </w:tc>
        <w:tc>
          <w:tcPr>
            <w:tcW w:w="270" w:type="dxa"/>
          </w:tcPr>
          <w:p w14:paraId="4E3F2789" w14:textId="77777777" w:rsidR="006D283F" w:rsidRPr="002C5644" w:rsidRDefault="006D283F" w:rsidP="006D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DC8AE2" w14:textId="0CA5165B" w:rsidR="006D283F" w:rsidRPr="002C5644" w:rsidRDefault="006D283F" w:rsidP="006D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283F" w:rsidRPr="002C5644" w14:paraId="2CF79760" w14:textId="77777777" w:rsidTr="00476904">
        <w:tc>
          <w:tcPr>
            <w:tcW w:w="3600" w:type="dxa"/>
          </w:tcPr>
          <w:p w14:paraId="7EE67E5D" w14:textId="77777777" w:rsidR="006D283F" w:rsidRPr="002C5644" w:rsidRDefault="006D283F" w:rsidP="00DB196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B8AAE0B" w14:textId="77777777" w:rsidR="006D283F" w:rsidRPr="002C5644" w:rsidRDefault="006D283F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3CA5E" w14:textId="77777777" w:rsidR="006D283F" w:rsidRPr="002C5644" w:rsidRDefault="006D283F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B7410E" w14:textId="77777777" w:rsidR="006D283F" w:rsidRPr="002C5644" w:rsidRDefault="006D283F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3A4785CF" w14:textId="77777777" w:rsidR="006D283F" w:rsidRPr="002C5644" w:rsidRDefault="006D283F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4E53A3A" w14:textId="77777777" w:rsidR="006D283F" w:rsidRPr="002C5644" w:rsidRDefault="006D283F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F7AFB7" w14:textId="77777777" w:rsidR="006D283F" w:rsidRPr="002C5644" w:rsidRDefault="006D283F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1CE7DB" w14:textId="77777777" w:rsidR="006D283F" w:rsidRPr="002C5644" w:rsidRDefault="006D283F" w:rsidP="00D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A11" w:rsidRPr="002C5644" w14:paraId="073CB080" w14:textId="77777777" w:rsidTr="00476904">
        <w:tc>
          <w:tcPr>
            <w:tcW w:w="3600" w:type="dxa"/>
          </w:tcPr>
          <w:p w14:paraId="0E20280E" w14:textId="1FBA8856" w:rsidR="00F13A11" w:rsidRPr="002C5644" w:rsidRDefault="00F13A11" w:rsidP="00F13A11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02AD4AE6" w14:textId="77777777" w:rsidR="00F13A11" w:rsidRPr="002C5644" w:rsidRDefault="00F13A11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F1AAB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4EE60B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16DC0F43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34239F6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B643D1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54A4A1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A11" w:rsidRPr="002C5644" w14:paraId="26E1C49D" w14:textId="77777777" w:rsidTr="00476904">
        <w:tc>
          <w:tcPr>
            <w:tcW w:w="3600" w:type="dxa"/>
          </w:tcPr>
          <w:p w14:paraId="47C782E6" w14:textId="3E408896" w:rsidR="00F13A11" w:rsidRPr="002C5644" w:rsidRDefault="00F13A11" w:rsidP="00F13A11">
            <w:pPr>
              <w:ind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260" w:type="dxa"/>
          </w:tcPr>
          <w:p w14:paraId="4BF585A0" w14:textId="4CC4BC41" w:rsidR="00F13A11" w:rsidRPr="002C5644" w:rsidRDefault="00F13A11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141D53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B5B699" w14:textId="6F38BB8E" w:rsidR="00F13A11" w:rsidRPr="002C5644" w:rsidRDefault="002F6BF4" w:rsidP="0004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67,962</w:t>
            </w:r>
          </w:p>
        </w:tc>
        <w:tc>
          <w:tcPr>
            <w:tcW w:w="257" w:type="dxa"/>
          </w:tcPr>
          <w:p w14:paraId="492ABCF6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79FF7BF" w14:textId="197BC2B9" w:rsidR="00F13A11" w:rsidRPr="002C5644" w:rsidRDefault="00F13A11" w:rsidP="00FC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F00DB7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4AE936" w14:textId="3BEA010F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953,489</w:t>
            </w:r>
          </w:p>
        </w:tc>
      </w:tr>
      <w:tr w:rsidR="002F6BF4" w:rsidRPr="002C5644" w14:paraId="42540929" w14:textId="77777777" w:rsidTr="00476904">
        <w:tc>
          <w:tcPr>
            <w:tcW w:w="3600" w:type="dxa"/>
          </w:tcPr>
          <w:p w14:paraId="024A0779" w14:textId="2CF039FF" w:rsidR="002F6BF4" w:rsidRPr="002C5644" w:rsidRDefault="002F6BF4" w:rsidP="002F6BF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6D0D67C6" w14:textId="16EDA5C9" w:rsidR="002F6BF4" w:rsidRPr="002C5644" w:rsidRDefault="002F6BF4" w:rsidP="002F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530753" w14:textId="77777777" w:rsidR="002F6BF4" w:rsidRPr="002C5644" w:rsidRDefault="002F6BF4" w:rsidP="002F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4CD764" w14:textId="4E2244A5" w:rsidR="002F6BF4" w:rsidRPr="002C5644" w:rsidRDefault="002F6BF4" w:rsidP="002F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60EFE1CE" w14:textId="6C45DAC2" w:rsidR="002F6BF4" w:rsidRPr="002C5644" w:rsidRDefault="002F6BF4" w:rsidP="002F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DB68ACD" w14:textId="62FCB3E9" w:rsidR="002F6BF4" w:rsidRPr="002C5644" w:rsidRDefault="002F6BF4" w:rsidP="00FC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F7DB0E" w14:textId="77777777" w:rsidR="002F6BF4" w:rsidRPr="002C5644" w:rsidRDefault="002F6BF4" w:rsidP="002F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9B4FDF" w14:textId="138EE137" w:rsidR="002F6BF4" w:rsidRPr="002C5644" w:rsidRDefault="002F6BF4" w:rsidP="002F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433</w:t>
            </w:r>
          </w:p>
        </w:tc>
      </w:tr>
      <w:tr w:rsidR="00F13A11" w:rsidRPr="002C5644" w14:paraId="1D6FBAF9" w14:textId="77777777" w:rsidTr="00476904">
        <w:tc>
          <w:tcPr>
            <w:tcW w:w="3600" w:type="dxa"/>
          </w:tcPr>
          <w:p w14:paraId="150FB240" w14:textId="77777777" w:rsidR="00F13A11" w:rsidRPr="002C5644" w:rsidRDefault="00F13A11" w:rsidP="00F13A11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635F567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43414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1EBDEE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7769250E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7BF82E0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0C775C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4BCFCC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A11" w:rsidRPr="002C5644" w14:paraId="2F8ABB02" w14:textId="77777777" w:rsidTr="00476904">
        <w:tc>
          <w:tcPr>
            <w:tcW w:w="3600" w:type="dxa"/>
          </w:tcPr>
          <w:p w14:paraId="5CCCF321" w14:textId="7834FEAC" w:rsidR="00F13A11" w:rsidRPr="002C5644" w:rsidRDefault="00F13A11" w:rsidP="00F13A11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3D982DCD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1F222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52C1F7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70E802BC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FBDD69E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DF29AB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4E366D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A11" w:rsidRPr="002C5644" w14:paraId="22F8BCD9" w14:textId="77777777" w:rsidTr="00476904">
        <w:tc>
          <w:tcPr>
            <w:tcW w:w="3600" w:type="dxa"/>
          </w:tcPr>
          <w:p w14:paraId="627FDECA" w14:textId="3B718761" w:rsidR="00F13A11" w:rsidRPr="002C5644" w:rsidRDefault="00F13A11" w:rsidP="00F13A11">
            <w:pPr>
              <w:ind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5E92D076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419FB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75873A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01D19C22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15F7295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B9ABF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2C48FC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A11" w:rsidRPr="002C5644" w14:paraId="3343AE63" w14:textId="77777777" w:rsidTr="00476904">
        <w:tc>
          <w:tcPr>
            <w:tcW w:w="3600" w:type="dxa"/>
          </w:tcPr>
          <w:p w14:paraId="5E3FE6F1" w14:textId="4685EB46" w:rsidR="00F13A11" w:rsidRPr="002C5644" w:rsidRDefault="00F13A11" w:rsidP="00F13A11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2C56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60" w:type="dxa"/>
          </w:tcPr>
          <w:p w14:paraId="548BA4DC" w14:textId="75ED5E0C" w:rsidR="00F13A11" w:rsidRPr="002C5644" w:rsidRDefault="007A10E9" w:rsidP="0004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119,577</w:t>
            </w:r>
          </w:p>
        </w:tc>
        <w:tc>
          <w:tcPr>
            <w:tcW w:w="270" w:type="dxa"/>
          </w:tcPr>
          <w:p w14:paraId="0C4068B0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FCD678" w14:textId="7C6543A2" w:rsidR="00F13A11" w:rsidRPr="002C5644" w:rsidRDefault="00F13A11" w:rsidP="0004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90,559</w:t>
            </w:r>
          </w:p>
        </w:tc>
        <w:tc>
          <w:tcPr>
            <w:tcW w:w="257" w:type="dxa"/>
          </w:tcPr>
          <w:p w14:paraId="07BC8BB8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748C851" w14:textId="31037D8A" w:rsidR="00F13A11" w:rsidRPr="002C5644" w:rsidRDefault="007A10E9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119,577</w:t>
            </w:r>
          </w:p>
        </w:tc>
        <w:tc>
          <w:tcPr>
            <w:tcW w:w="270" w:type="dxa"/>
          </w:tcPr>
          <w:p w14:paraId="6E39A749" w14:textId="77777777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D38FE2" w14:textId="67B837E3" w:rsidR="00F13A11" w:rsidRPr="002C5644" w:rsidRDefault="00F13A11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51,602</w:t>
            </w:r>
          </w:p>
        </w:tc>
      </w:tr>
      <w:tr w:rsidR="006727FE" w:rsidRPr="002C5644" w14:paraId="7D9A04A6" w14:textId="77777777" w:rsidTr="00607436">
        <w:tc>
          <w:tcPr>
            <w:tcW w:w="3600" w:type="dxa"/>
          </w:tcPr>
          <w:p w14:paraId="4A30BB16" w14:textId="18B1503D" w:rsidR="006727FE" w:rsidRPr="002C5644" w:rsidRDefault="006727FE" w:rsidP="006727F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2C56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8620BF" w14:textId="69298CCE" w:rsidR="006727FE" w:rsidRPr="002C5644" w:rsidRDefault="006727FE" w:rsidP="00672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5,661</w:t>
            </w:r>
          </w:p>
        </w:tc>
        <w:tc>
          <w:tcPr>
            <w:tcW w:w="270" w:type="dxa"/>
          </w:tcPr>
          <w:p w14:paraId="16A30C7E" w14:textId="77777777" w:rsidR="006727FE" w:rsidRPr="002C5644" w:rsidRDefault="006727FE" w:rsidP="00672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22EDBB" w14:textId="2DCA0CEB" w:rsidR="006727FE" w:rsidRPr="002C5644" w:rsidRDefault="006727FE" w:rsidP="00672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3,522</w:t>
            </w:r>
          </w:p>
        </w:tc>
        <w:tc>
          <w:tcPr>
            <w:tcW w:w="257" w:type="dxa"/>
          </w:tcPr>
          <w:p w14:paraId="3F06DC00" w14:textId="77777777" w:rsidR="006727FE" w:rsidRPr="002C5644" w:rsidRDefault="006727FE" w:rsidP="00672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0532C744" w14:textId="02562C88" w:rsidR="006727FE" w:rsidRPr="002C5644" w:rsidRDefault="006727FE" w:rsidP="00672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5,661</w:t>
            </w:r>
          </w:p>
        </w:tc>
        <w:tc>
          <w:tcPr>
            <w:tcW w:w="270" w:type="dxa"/>
          </w:tcPr>
          <w:p w14:paraId="08133853" w14:textId="77777777" w:rsidR="006727FE" w:rsidRPr="002C5644" w:rsidRDefault="006727FE" w:rsidP="00672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64799A" w14:textId="30234734" w:rsidR="006727FE" w:rsidRPr="002C5644" w:rsidRDefault="006727FE" w:rsidP="00672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2,147</w:t>
            </w:r>
          </w:p>
        </w:tc>
      </w:tr>
      <w:tr w:rsidR="006727FE" w:rsidRPr="002C5644" w14:paraId="28BCFE82" w14:textId="77777777" w:rsidTr="00607436">
        <w:tc>
          <w:tcPr>
            <w:tcW w:w="3600" w:type="dxa"/>
          </w:tcPr>
          <w:p w14:paraId="787C019F" w14:textId="757C7D77" w:rsidR="006727FE" w:rsidRPr="002C5644" w:rsidRDefault="006727FE" w:rsidP="006727F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5715FD" w14:textId="5E4B91F5" w:rsidR="006727FE" w:rsidRPr="002C5644" w:rsidRDefault="006727FE" w:rsidP="00672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A10E9">
              <w:rPr>
                <w:rFonts w:ascii="Angsana New" w:hAnsi="Angsana New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4FF37409" w14:textId="77777777" w:rsidR="006727FE" w:rsidRPr="002C5644" w:rsidRDefault="006727FE" w:rsidP="00672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B7510A" w14:textId="732F777B" w:rsidR="006727FE" w:rsidRPr="000450F5" w:rsidRDefault="006727FE" w:rsidP="00672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50F5">
              <w:rPr>
                <w:rFonts w:ascii="Angsana New" w:hAnsi="Angsana New"/>
                <w:b/>
                <w:bCs/>
                <w:sz w:val="30"/>
                <w:szCs w:val="30"/>
              </w:rPr>
              <w:t>94,081</w:t>
            </w:r>
          </w:p>
        </w:tc>
        <w:tc>
          <w:tcPr>
            <w:tcW w:w="257" w:type="dxa"/>
          </w:tcPr>
          <w:p w14:paraId="18ACC952" w14:textId="77777777" w:rsidR="006727FE" w:rsidRPr="002C5644" w:rsidRDefault="006727FE" w:rsidP="00672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37B41CB7" w14:textId="502C8AD4" w:rsidR="006727FE" w:rsidRPr="002C5644" w:rsidRDefault="007A10E9" w:rsidP="00672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13BE6EBA" w14:textId="77777777" w:rsidR="006727FE" w:rsidRPr="002C5644" w:rsidRDefault="006727FE" w:rsidP="00672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AA8BAC" w14:textId="642CD9DD" w:rsidR="006727FE" w:rsidRPr="002C5644" w:rsidRDefault="006727FE" w:rsidP="00672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53,749</w:t>
            </w:r>
          </w:p>
        </w:tc>
      </w:tr>
    </w:tbl>
    <w:p w14:paraId="599F7AF9" w14:textId="77777777" w:rsidR="00F63544" w:rsidRPr="00FC3D62" w:rsidRDefault="00F63544" w:rsidP="00C304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0"/>
        <w:gridCol w:w="257"/>
        <w:gridCol w:w="1183"/>
        <w:gridCol w:w="270"/>
        <w:gridCol w:w="1170"/>
      </w:tblGrid>
      <w:tr w:rsidR="00F63544" w:rsidRPr="002C5644" w14:paraId="5804E150" w14:textId="77777777" w:rsidTr="004F02ED">
        <w:tc>
          <w:tcPr>
            <w:tcW w:w="3600" w:type="dxa"/>
          </w:tcPr>
          <w:p w14:paraId="5D2EB1FB" w14:textId="77777777" w:rsidR="00F63544" w:rsidRPr="002C5644" w:rsidRDefault="00F63544" w:rsidP="004F0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636ED6FA" w14:textId="77777777" w:rsidR="00F63544" w:rsidRPr="002C5644" w:rsidRDefault="00F63544" w:rsidP="004F0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A2B22" w14:textId="77777777" w:rsidR="00F63544" w:rsidRPr="002C5644" w:rsidRDefault="00F63544" w:rsidP="004F0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9589ED" w14:textId="77777777" w:rsidR="00F63544" w:rsidRPr="002C5644" w:rsidRDefault="00F63544" w:rsidP="004F0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6BD90304" w14:textId="77777777" w:rsidR="00F63544" w:rsidRPr="002C5644" w:rsidRDefault="00F63544" w:rsidP="004F0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F5599F3" w14:textId="77777777" w:rsidR="00F63544" w:rsidRPr="002C5644" w:rsidRDefault="00F63544" w:rsidP="004F0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FF5E4" w14:textId="77777777" w:rsidR="00F63544" w:rsidRPr="002C5644" w:rsidRDefault="00F63544" w:rsidP="004F0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88F3FC" w14:textId="77777777" w:rsidR="00F63544" w:rsidRPr="002C5644" w:rsidRDefault="00F63544" w:rsidP="004F0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04D" w:rsidRPr="002C5644" w14:paraId="2636B8A7" w14:textId="77777777" w:rsidTr="004F02ED">
        <w:tc>
          <w:tcPr>
            <w:tcW w:w="3600" w:type="dxa"/>
          </w:tcPr>
          <w:p w14:paraId="4E44A0F0" w14:textId="77777777" w:rsidR="0004404D" w:rsidRPr="002C5644" w:rsidRDefault="0004404D" w:rsidP="0004404D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ประกอบกิจการโรงแรม</w:t>
            </w:r>
          </w:p>
          <w:p w14:paraId="39DF0016" w14:textId="77777777" w:rsidR="0004404D" w:rsidRPr="002C5644" w:rsidRDefault="0004404D" w:rsidP="0004404D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1260" w:type="dxa"/>
            <w:shd w:val="clear" w:color="auto" w:fill="auto"/>
          </w:tcPr>
          <w:p w14:paraId="2D727873" w14:textId="77777777" w:rsidR="008D2A48" w:rsidRPr="002C5644" w:rsidRDefault="008D2A48" w:rsidP="0004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B133139" w14:textId="2784D1D4" w:rsidR="0004404D" w:rsidRPr="002C5644" w:rsidRDefault="0004404D" w:rsidP="0004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86,380</w:t>
            </w:r>
          </w:p>
        </w:tc>
        <w:tc>
          <w:tcPr>
            <w:tcW w:w="270" w:type="dxa"/>
          </w:tcPr>
          <w:p w14:paraId="6A541A64" w14:textId="77777777" w:rsidR="0004404D" w:rsidRPr="002C5644" w:rsidRDefault="0004404D" w:rsidP="0004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43B4ED" w14:textId="77777777" w:rsidR="008D2A48" w:rsidRPr="002C5644" w:rsidRDefault="008D2A48" w:rsidP="0004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785617E" w14:textId="69F8EA5C" w:rsidR="0004404D" w:rsidRPr="002C5644" w:rsidRDefault="0004404D" w:rsidP="0004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113,561</w:t>
            </w:r>
          </w:p>
        </w:tc>
        <w:tc>
          <w:tcPr>
            <w:tcW w:w="257" w:type="dxa"/>
          </w:tcPr>
          <w:p w14:paraId="12F9FF95" w14:textId="77777777" w:rsidR="0004404D" w:rsidRPr="002C5644" w:rsidRDefault="0004404D" w:rsidP="0004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546D38A1" w14:textId="77777777" w:rsidR="008D2A48" w:rsidRPr="002C5644" w:rsidRDefault="008D2A48" w:rsidP="0004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  <w:p w14:paraId="1BCEC4AF" w14:textId="798091FB" w:rsidR="0004404D" w:rsidRPr="002C5644" w:rsidRDefault="0004404D" w:rsidP="001A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5C20F9" w14:textId="77777777" w:rsidR="0004404D" w:rsidRPr="002C5644" w:rsidRDefault="0004404D" w:rsidP="0004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69E185" w14:textId="77777777" w:rsidR="0004404D" w:rsidRPr="002C5644" w:rsidRDefault="0004404D" w:rsidP="0004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  <w:p w14:paraId="33FDAF31" w14:textId="77777777" w:rsidR="0004404D" w:rsidRPr="002C5644" w:rsidRDefault="0004404D" w:rsidP="0004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404D" w:rsidRPr="002C5644" w14:paraId="36910C81" w14:textId="77777777" w:rsidTr="004F02ED">
        <w:tc>
          <w:tcPr>
            <w:tcW w:w="3600" w:type="dxa"/>
            <w:shd w:val="clear" w:color="auto" w:fill="auto"/>
          </w:tcPr>
          <w:p w14:paraId="1C56ADF2" w14:textId="77777777" w:rsidR="0004404D" w:rsidRPr="002C5644" w:rsidRDefault="0004404D" w:rsidP="0004404D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และให้บริการ</w:t>
            </w:r>
          </w:p>
          <w:p w14:paraId="445BD722" w14:textId="77777777" w:rsidR="0004404D" w:rsidRPr="002C5644" w:rsidRDefault="0004404D" w:rsidP="0004404D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   อาคารพาณิชกรรม</w:t>
            </w:r>
          </w:p>
        </w:tc>
        <w:tc>
          <w:tcPr>
            <w:tcW w:w="1260" w:type="dxa"/>
            <w:shd w:val="clear" w:color="auto" w:fill="auto"/>
          </w:tcPr>
          <w:p w14:paraId="7A1B12D6" w14:textId="77777777" w:rsidR="0004404D" w:rsidRPr="002C5644" w:rsidRDefault="0004404D" w:rsidP="0004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259125D" w14:textId="7BAE980B" w:rsidR="0004404D" w:rsidRPr="002C5644" w:rsidRDefault="0004404D" w:rsidP="0004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177,169</w:t>
            </w:r>
          </w:p>
        </w:tc>
        <w:tc>
          <w:tcPr>
            <w:tcW w:w="270" w:type="dxa"/>
          </w:tcPr>
          <w:p w14:paraId="7E22398C" w14:textId="77777777" w:rsidR="0004404D" w:rsidRPr="002C5644" w:rsidRDefault="0004404D" w:rsidP="0004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0BEB62" w14:textId="77777777" w:rsidR="0004404D" w:rsidRPr="002C5644" w:rsidRDefault="0004404D" w:rsidP="0004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2069FCE" w14:textId="08520584" w:rsidR="0004404D" w:rsidRPr="002C5644" w:rsidRDefault="0004404D" w:rsidP="0004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329,817</w:t>
            </w:r>
          </w:p>
        </w:tc>
        <w:tc>
          <w:tcPr>
            <w:tcW w:w="257" w:type="dxa"/>
          </w:tcPr>
          <w:p w14:paraId="532D63B2" w14:textId="77777777" w:rsidR="0004404D" w:rsidRPr="002C5644" w:rsidRDefault="0004404D" w:rsidP="0004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DAA569E" w14:textId="77777777" w:rsidR="0004404D" w:rsidRPr="002C5644" w:rsidRDefault="0004404D" w:rsidP="0004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  <w:p w14:paraId="0F5696E9" w14:textId="1AC9D80C" w:rsidR="0004404D" w:rsidRPr="002C5644" w:rsidRDefault="0004404D" w:rsidP="0004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270" w:type="dxa"/>
          </w:tcPr>
          <w:p w14:paraId="07E81AB3" w14:textId="77777777" w:rsidR="0004404D" w:rsidRPr="002C5644" w:rsidRDefault="0004404D" w:rsidP="0004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550563" w14:textId="77777777" w:rsidR="0004404D" w:rsidRPr="002C5644" w:rsidRDefault="0004404D" w:rsidP="0004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EBCA84A" w14:textId="77777777" w:rsidR="0004404D" w:rsidRPr="002C5644" w:rsidRDefault="0004404D" w:rsidP="00CB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04404D" w:rsidRPr="002C5644" w14:paraId="02A4352B" w14:textId="77777777" w:rsidTr="004F02ED">
        <w:tc>
          <w:tcPr>
            <w:tcW w:w="3600" w:type="dxa"/>
            <w:shd w:val="clear" w:color="auto" w:fill="auto"/>
          </w:tcPr>
          <w:p w14:paraId="759980BC" w14:textId="77777777" w:rsidR="0004404D" w:rsidRPr="002C5644" w:rsidRDefault="0004404D" w:rsidP="0004404D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ต้นทุนจากการประกอบกิจการโรงแรมและ</w:t>
            </w:r>
          </w:p>
          <w:p w14:paraId="1CEC9E44" w14:textId="77777777" w:rsidR="0004404D" w:rsidRPr="002C5644" w:rsidRDefault="0004404D" w:rsidP="0004404D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บริการที่เกี่ยวข้อง</w:t>
            </w:r>
          </w:p>
        </w:tc>
        <w:tc>
          <w:tcPr>
            <w:tcW w:w="1260" w:type="dxa"/>
            <w:shd w:val="clear" w:color="auto" w:fill="auto"/>
          </w:tcPr>
          <w:p w14:paraId="2E8B20F9" w14:textId="77777777" w:rsidR="008D2A48" w:rsidRPr="002C5644" w:rsidRDefault="008D2A48" w:rsidP="0004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C8054D2" w14:textId="53B3A9EF" w:rsidR="0004404D" w:rsidRPr="002C5644" w:rsidRDefault="0004404D" w:rsidP="0004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115,444</w:t>
            </w:r>
          </w:p>
        </w:tc>
        <w:tc>
          <w:tcPr>
            <w:tcW w:w="270" w:type="dxa"/>
          </w:tcPr>
          <w:p w14:paraId="2242C605" w14:textId="77777777" w:rsidR="0004404D" w:rsidRPr="002C5644" w:rsidRDefault="0004404D" w:rsidP="0004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F3E819" w14:textId="77777777" w:rsidR="008D2A48" w:rsidRPr="002C5644" w:rsidRDefault="008D2A48" w:rsidP="0004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6B37D76" w14:textId="2A7CC08F" w:rsidR="0004404D" w:rsidRPr="002C5644" w:rsidRDefault="0004404D" w:rsidP="0004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116,687</w:t>
            </w:r>
          </w:p>
        </w:tc>
        <w:tc>
          <w:tcPr>
            <w:tcW w:w="257" w:type="dxa"/>
          </w:tcPr>
          <w:p w14:paraId="5EE11B4A" w14:textId="77777777" w:rsidR="0004404D" w:rsidRPr="002C5644" w:rsidRDefault="0004404D" w:rsidP="0004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88BD4BA" w14:textId="77777777" w:rsidR="008D2A48" w:rsidRPr="002C5644" w:rsidRDefault="008D2A48" w:rsidP="001A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  <w:p w14:paraId="7CE0D6CC" w14:textId="3E1BB8C3" w:rsidR="0004404D" w:rsidRPr="002C5644" w:rsidRDefault="0004404D" w:rsidP="001A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35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9D460C" w14:textId="77777777" w:rsidR="0004404D" w:rsidRPr="002C5644" w:rsidRDefault="0004404D" w:rsidP="0004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95109B" w14:textId="77777777" w:rsidR="0004404D" w:rsidRPr="002C5644" w:rsidRDefault="0004404D" w:rsidP="008A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  <w:p w14:paraId="05AAC069" w14:textId="77777777" w:rsidR="0004404D" w:rsidRPr="002C5644" w:rsidRDefault="0004404D" w:rsidP="008A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35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404D" w:rsidRPr="002C5644" w14:paraId="1C2C6AA7" w14:textId="77777777" w:rsidTr="004F02ED">
        <w:tc>
          <w:tcPr>
            <w:tcW w:w="3600" w:type="dxa"/>
            <w:shd w:val="clear" w:color="auto" w:fill="auto"/>
          </w:tcPr>
          <w:p w14:paraId="70986EDC" w14:textId="77777777" w:rsidR="0004404D" w:rsidRPr="002C5644" w:rsidRDefault="0004404D" w:rsidP="0004404D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ต้นทุนการให้เช่าและให้บริการ</w:t>
            </w:r>
          </w:p>
          <w:p w14:paraId="22E1EFA1" w14:textId="77777777" w:rsidR="0004404D" w:rsidRPr="002C5644" w:rsidRDefault="0004404D" w:rsidP="0004404D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   อาคารพาณิชยกรรม</w:t>
            </w:r>
          </w:p>
        </w:tc>
        <w:tc>
          <w:tcPr>
            <w:tcW w:w="1260" w:type="dxa"/>
            <w:shd w:val="clear" w:color="auto" w:fill="auto"/>
          </w:tcPr>
          <w:p w14:paraId="2B3D0A1E" w14:textId="77777777" w:rsidR="0004404D" w:rsidRPr="002C5644" w:rsidRDefault="0004404D" w:rsidP="0004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0B2A7B6" w14:textId="5FB9F3FE" w:rsidR="0004404D" w:rsidRPr="002C5644" w:rsidRDefault="0004404D" w:rsidP="0004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201,267</w:t>
            </w:r>
          </w:p>
        </w:tc>
        <w:tc>
          <w:tcPr>
            <w:tcW w:w="270" w:type="dxa"/>
          </w:tcPr>
          <w:p w14:paraId="70D8E21B" w14:textId="77777777" w:rsidR="0004404D" w:rsidRPr="002C5644" w:rsidRDefault="0004404D" w:rsidP="0004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D241F8" w14:textId="77777777" w:rsidR="0004404D" w:rsidRPr="002C5644" w:rsidRDefault="0004404D" w:rsidP="0004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B6722B7" w14:textId="4C39BA1C" w:rsidR="0004404D" w:rsidRPr="002C5644" w:rsidRDefault="0004404D" w:rsidP="0004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207,981</w:t>
            </w:r>
          </w:p>
        </w:tc>
        <w:tc>
          <w:tcPr>
            <w:tcW w:w="257" w:type="dxa"/>
          </w:tcPr>
          <w:p w14:paraId="4EAB9887" w14:textId="77777777" w:rsidR="0004404D" w:rsidRPr="002C5644" w:rsidRDefault="0004404D" w:rsidP="0004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5DA5971E" w14:textId="77777777" w:rsidR="0004404D" w:rsidRPr="002C5644" w:rsidRDefault="0004404D" w:rsidP="001A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  <w:p w14:paraId="280748EA" w14:textId="34A336A9" w:rsidR="0004404D" w:rsidRPr="002C5644" w:rsidRDefault="0004404D" w:rsidP="001A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35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84F2A1" w14:textId="77777777" w:rsidR="0004404D" w:rsidRPr="002C5644" w:rsidRDefault="0004404D" w:rsidP="0004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5CD81E" w14:textId="77777777" w:rsidR="0004404D" w:rsidRPr="002C5644" w:rsidRDefault="0004404D" w:rsidP="008A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  <w:p w14:paraId="19DBB145" w14:textId="77777777" w:rsidR="0004404D" w:rsidRPr="002C5644" w:rsidRDefault="0004404D" w:rsidP="008A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35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224F" w:rsidRPr="002C5644" w14:paraId="6D4A74EB" w14:textId="77777777" w:rsidTr="00D950B8">
        <w:tc>
          <w:tcPr>
            <w:tcW w:w="3600" w:type="dxa"/>
          </w:tcPr>
          <w:p w14:paraId="1FBD721A" w14:textId="25C7A839" w:rsidR="00A1224F" w:rsidRPr="001E07CE" w:rsidRDefault="00A1224F" w:rsidP="00F13A11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734018B" w14:textId="661834FB" w:rsidR="00A1224F" w:rsidRPr="002C5644" w:rsidRDefault="00A1224F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14:paraId="212C2F14" w14:textId="77777777" w:rsidR="00A1224F" w:rsidRPr="002C5644" w:rsidRDefault="00A1224F" w:rsidP="00F1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3" w:type="dxa"/>
            <w:gridSpan w:val="3"/>
            <w:shd w:val="clear" w:color="auto" w:fill="auto"/>
          </w:tcPr>
          <w:p w14:paraId="69F814FF" w14:textId="458BB581" w:rsidR="00A1224F" w:rsidRPr="002C5644" w:rsidRDefault="00A1224F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224F" w:rsidRPr="002C5644" w14:paraId="133C4DB2" w14:textId="77777777" w:rsidTr="00752D6B">
        <w:tc>
          <w:tcPr>
            <w:tcW w:w="3600" w:type="dxa"/>
          </w:tcPr>
          <w:p w14:paraId="1237383E" w14:textId="787F1859" w:rsidR="00A1224F" w:rsidRPr="002C5644" w:rsidRDefault="00A1224F" w:rsidP="00A1224F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14:paraId="6B754BE2" w14:textId="4CC74D4D" w:rsidR="00A1224F" w:rsidRPr="002C5644" w:rsidRDefault="00A1224F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DED0122" w14:textId="77777777" w:rsidR="00A1224F" w:rsidRPr="002C5644" w:rsidRDefault="00A1224F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513BB5" w14:textId="14ED5D90" w:rsidR="00A1224F" w:rsidRPr="002C5644" w:rsidRDefault="00A1224F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7" w:type="dxa"/>
          </w:tcPr>
          <w:p w14:paraId="3F6C7E19" w14:textId="77777777" w:rsidR="00A1224F" w:rsidRPr="002C5644" w:rsidRDefault="00A1224F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02E5BC6" w14:textId="49C73A43" w:rsidR="00A1224F" w:rsidRPr="002C5644" w:rsidRDefault="00A1224F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35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D839AD6" w14:textId="77777777" w:rsidR="00A1224F" w:rsidRPr="002C5644" w:rsidRDefault="00A1224F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D7F0C3" w14:textId="21AED20F" w:rsidR="00A1224F" w:rsidRPr="002C5644" w:rsidRDefault="00A1224F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35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1224F" w:rsidRPr="002C5644" w14:paraId="2F196D2A" w14:textId="77777777" w:rsidTr="004F02ED">
        <w:tc>
          <w:tcPr>
            <w:tcW w:w="3600" w:type="dxa"/>
          </w:tcPr>
          <w:p w14:paraId="43C79C19" w14:textId="48C3182A" w:rsidR="00A1224F" w:rsidRPr="002C5644" w:rsidRDefault="00A1224F" w:rsidP="00A1224F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BC473E" w14:textId="1625F20A" w:rsidR="00A1224F" w:rsidRPr="002C5644" w:rsidRDefault="00A1224F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05FF65" w14:textId="77777777" w:rsidR="00A1224F" w:rsidRPr="002C5644" w:rsidRDefault="00A1224F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23B8C8" w14:textId="1CBD2AFB" w:rsidR="00A1224F" w:rsidRPr="002C5644" w:rsidRDefault="00A1224F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35" w:lineRule="auto"/>
              <w:ind w:right="-108" w:hanging="394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57" w:type="dxa"/>
          </w:tcPr>
          <w:p w14:paraId="7B74AA7E" w14:textId="77777777" w:rsidR="00A1224F" w:rsidRPr="002C5644" w:rsidRDefault="00A1224F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5BD9BCF" w14:textId="0F80CA7D" w:rsidR="00A1224F" w:rsidRPr="002C5644" w:rsidRDefault="00A1224F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0F2DBE" w14:textId="77777777" w:rsidR="00A1224F" w:rsidRPr="002C5644" w:rsidRDefault="00A1224F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5A87D2" w14:textId="5F81BEC7" w:rsidR="00A1224F" w:rsidRPr="002C5644" w:rsidRDefault="00A1224F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224F" w:rsidRPr="002C5644" w14:paraId="740C553E" w14:textId="77777777" w:rsidTr="00D950B8">
        <w:trPr>
          <w:trHeight w:val="119"/>
        </w:trPr>
        <w:tc>
          <w:tcPr>
            <w:tcW w:w="3600" w:type="dxa"/>
          </w:tcPr>
          <w:p w14:paraId="2555A898" w14:textId="74A37D48" w:rsidR="00A1224F" w:rsidRPr="002C5644" w:rsidRDefault="00A1224F" w:rsidP="00A1224F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0B6D1D5E" w14:textId="2D88EB9E" w:rsidR="00A1224F" w:rsidRPr="002C5644" w:rsidRDefault="00A1224F" w:rsidP="00A1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2BA8" w:rsidRPr="002C5644" w14:paraId="5FC13B73" w14:textId="77777777" w:rsidTr="00A1224F">
        <w:trPr>
          <w:trHeight w:val="119"/>
        </w:trPr>
        <w:tc>
          <w:tcPr>
            <w:tcW w:w="3600" w:type="dxa"/>
          </w:tcPr>
          <w:p w14:paraId="25041E6F" w14:textId="40D49994" w:rsidR="00B02BA8" w:rsidRPr="002C5644" w:rsidRDefault="00B02BA8" w:rsidP="00B02BA8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260" w:type="dxa"/>
            <w:shd w:val="clear" w:color="auto" w:fill="auto"/>
          </w:tcPr>
          <w:p w14:paraId="2A103DAD" w14:textId="3714A4FF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537,435</w:t>
            </w:r>
          </w:p>
        </w:tc>
        <w:tc>
          <w:tcPr>
            <w:tcW w:w="270" w:type="dxa"/>
          </w:tcPr>
          <w:p w14:paraId="4C1AD5E9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8D3119" w14:textId="2E0AA97F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563,489</w:t>
            </w:r>
          </w:p>
        </w:tc>
        <w:tc>
          <w:tcPr>
            <w:tcW w:w="257" w:type="dxa"/>
          </w:tcPr>
          <w:p w14:paraId="0FA163AD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D79A449" w14:textId="6A154553" w:rsidR="00B02BA8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</w:t>
            </w:r>
            <w:r w:rsidRPr="002C5644">
              <w:rPr>
                <w:rFonts w:ascii="Angsana New" w:hAnsi="Angsana New"/>
                <w:sz w:val="30"/>
                <w:szCs w:val="30"/>
              </w:rPr>
              <w:t>,5</w:t>
            </w:r>
            <w:r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270" w:type="dxa"/>
            <w:shd w:val="clear" w:color="auto" w:fill="auto"/>
          </w:tcPr>
          <w:p w14:paraId="7EA06673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873320" w14:textId="4D117956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19,273</w:t>
            </w:r>
          </w:p>
        </w:tc>
      </w:tr>
      <w:tr w:rsidR="00B02BA8" w:rsidRPr="002C5644" w14:paraId="002E4E5E" w14:textId="77777777" w:rsidTr="004F02ED">
        <w:tc>
          <w:tcPr>
            <w:tcW w:w="3600" w:type="dxa"/>
          </w:tcPr>
          <w:p w14:paraId="182F3146" w14:textId="65BE89D6" w:rsidR="00B02BA8" w:rsidRPr="002C5644" w:rsidRDefault="00B02BA8" w:rsidP="00B02BA8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658206BF" w14:textId="68E2CD00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1,780</w:t>
            </w:r>
          </w:p>
        </w:tc>
        <w:tc>
          <w:tcPr>
            <w:tcW w:w="270" w:type="dxa"/>
          </w:tcPr>
          <w:p w14:paraId="4849AFB1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E5FF21" w14:textId="6E1467C2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10,477</w:t>
            </w:r>
          </w:p>
        </w:tc>
        <w:tc>
          <w:tcPr>
            <w:tcW w:w="257" w:type="dxa"/>
          </w:tcPr>
          <w:p w14:paraId="0B796910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BC036A5" w14:textId="1FDD73F1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7FD3BBF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E9E621" w14:textId="0DB59EC6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2BA8" w:rsidRPr="002C5644" w14:paraId="1EDAEC51" w14:textId="77777777" w:rsidTr="004F02ED">
        <w:tc>
          <w:tcPr>
            <w:tcW w:w="3600" w:type="dxa"/>
          </w:tcPr>
          <w:p w14:paraId="0B811F7A" w14:textId="0B98CA94" w:rsidR="00B02BA8" w:rsidRPr="002C5644" w:rsidRDefault="00B02BA8" w:rsidP="00B02BA8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73A14F0E" w14:textId="7FA04F8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0E62BC19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D6C48C" w14:textId="1A7637F4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746,381</w:t>
            </w:r>
          </w:p>
        </w:tc>
        <w:tc>
          <w:tcPr>
            <w:tcW w:w="257" w:type="dxa"/>
          </w:tcPr>
          <w:p w14:paraId="563F3B46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52D1D58E" w14:textId="62ABF4C5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FA7C5B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818BBE" w14:textId="79DA1CCE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39,075</w:t>
            </w:r>
          </w:p>
        </w:tc>
      </w:tr>
      <w:tr w:rsidR="00B02BA8" w:rsidRPr="002C5644" w14:paraId="3F40B922" w14:textId="77777777" w:rsidTr="00066DB3">
        <w:tc>
          <w:tcPr>
            <w:tcW w:w="3600" w:type="dxa"/>
          </w:tcPr>
          <w:p w14:paraId="06F6CFFD" w14:textId="77777777" w:rsidR="00B02BA8" w:rsidRPr="002C5644" w:rsidRDefault="00B02BA8" w:rsidP="00B02BA8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ต้นทุน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ค่าบริหาร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งาน</w:t>
            </w:r>
          </w:p>
        </w:tc>
        <w:tc>
          <w:tcPr>
            <w:tcW w:w="1260" w:type="dxa"/>
            <w:shd w:val="clear" w:color="auto" w:fill="auto"/>
          </w:tcPr>
          <w:p w14:paraId="4595D209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27,046</w:t>
            </w:r>
          </w:p>
        </w:tc>
        <w:tc>
          <w:tcPr>
            <w:tcW w:w="270" w:type="dxa"/>
          </w:tcPr>
          <w:p w14:paraId="1FA774CB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385B32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6B0F89FE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E2DC6CA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2C564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046</w:t>
            </w:r>
          </w:p>
        </w:tc>
        <w:tc>
          <w:tcPr>
            <w:tcW w:w="270" w:type="dxa"/>
          </w:tcPr>
          <w:p w14:paraId="4D30146A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8C08F7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2BA8" w:rsidRPr="002C5644" w14:paraId="1FC41037" w14:textId="77777777" w:rsidTr="004F02ED">
        <w:tc>
          <w:tcPr>
            <w:tcW w:w="3600" w:type="dxa"/>
          </w:tcPr>
          <w:p w14:paraId="17055D5D" w14:textId="53F78ADE" w:rsidR="00B02BA8" w:rsidRPr="002C5644" w:rsidRDefault="00B02BA8" w:rsidP="00B02BA8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43DB74BA" w14:textId="7991760F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65,215</w:t>
            </w:r>
          </w:p>
        </w:tc>
        <w:tc>
          <w:tcPr>
            <w:tcW w:w="270" w:type="dxa"/>
          </w:tcPr>
          <w:p w14:paraId="5519E966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  <w:tab w:val="decimal" w:pos="62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1BC21F" w14:textId="1399EA36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78,800</w:t>
            </w:r>
          </w:p>
        </w:tc>
        <w:tc>
          <w:tcPr>
            <w:tcW w:w="257" w:type="dxa"/>
          </w:tcPr>
          <w:p w14:paraId="69F317D2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DE5B718" w14:textId="64167E95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,131</w:t>
            </w:r>
          </w:p>
        </w:tc>
        <w:tc>
          <w:tcPr>
            <w:tcW w:w="270" w:type="dxa"/>
          </w:tcPr>
          <w:p w14:paraId="60ADEB75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2EDC3F" w14:textId="70461E5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19,901</w:t>
            </w:r>
          </w:p>
        </w:tc>
      </w:tr>
      <w:tr w:rsidR="00B02BA8" w:rsidRPr="002C5644" w14:paraId="0839C882" w14:textId="77777777" w:rsidTr="004F02ED">
        <w:tc>
          <w:tcPr>
            <w:tcW w:w="3600" w:type="dxa"/>
          </w:tcPr>
          <w:p w14:paraId="3FAED1B7" w14:textId="4D06D5F5" w:rsidR="00B02BA8" w:rsidRPr="002C5644" w:rsidRDefault="00B02BA8" w:rsidP="00B02BA8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60" w:type="dxa"/>
            <w:shd w:val="clear" w:color="auto" w:fill="auto"/>
          </w:tcPr>
          <w:p w14:paraId="30B03B1D" w14:textId="1A4AF6A4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990</w:t>
            </w:r>
          </w:p>
        </w:tc>
        <w:tc>
          <w:tcPr>
            <w:tcW w:w="270" w:type="dxa"/>
          </w:tcPr>
          <w:p w14:paraId="73D89502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  <w:tab w:val="decimal" w:pos="62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D966E2" w14:textId="48E4B4DD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10,553</w:t>
            </w:r>
          </w:p>
        </w:tc>
        <w:tc>
          <w:tcPr>
            <w:tcW w:w="257" w:type="dxa"/>
          </w:tcPr>
          <w:p w14:paraId="6D4CE15D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96E90E4" w14:textId="08FB6079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B94814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0F0B86" w14:textId="2EB0C1CC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2BA8" w:rsidRPr="002C5644" w14:paraId="7E93C640" w14:textId="77777777" w:rsidTr="001F77E7">
        <w:tc>
          <w:tcPr>
            <w:tcW w:w="3600" w:type="dxa"/>
          </w:tcPr>
          <w:p w14:paraId="6A097553" w14:textId="77777777" w:rsidR="00B02BA8" w:rsidRPr="002C5644" w:rsidRDefault="00B02BA8" w:rsidP="00B02BA8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77E7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07E6EC1D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270" w:type="dxa"/>
          </w:tcPr>
          <w:p w14:paraId="40FCCAC9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  <w:tab w:val="decimal" w:pos="62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FC47FA" w14:textId="660CDFCA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1,570,610</w:t>
            </w:r>
          </w:p>
        </w:tc>
        <w:tc>
          <w:tcPr>
            <w:tcW w:w="257" w:type="dxa"/>
          </w:tcPr>
          <w:p w14:paraId="35621C2F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0FE0132A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4BEECD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14FF52" w14:textId="77777777" w:rsidR="00B02BA8" w:rsidRPr="002C5644" w:rsidRDefault="00B02BA8" w:rsidP="00B0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BCDD8E0" w14:textId="5AA15105" w:rsidR="00F63544" w:rsidRDefault="00F63544" w:rsidP="0017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AE0F1E" w14:textId="5D2AC352" w:rsidR="00942BC5" w:rsidRDefault="00942BC5" w:rsidP="0017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</w:rPr>
        <w:t>256</w:t>
      </w:r>
      <w:r w:rsidR="006677B7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บริษัทย่อยแห่งหนึ่งของบริษัท ขายสินทรัพย์ระหว่างก่อสร้างและติดตั้งของโครงการอสังหาริมทรัพย์เพื่อการลงทุน ที่มูลค่าสุทธิทางบัญชี </w:t>
      </w:r>
      <w:r>
        <w:rPr>
          <w:rFonts w:ascii="Angsana New" w:hAnsi="Angsana New"/>
          <w:sz w:val="30"/>
          <w:szCs w:val="30"/>
        </w:rPr>
        <w:t xml:space="preserve">126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ไม่มีกำไรหรือขาดทุนเกิดขึ้นจากการทำรายการดังกล่าว </w:t>
      </w:r>
    </w:p>
    <w:p w14:paraId="46CE8C80" w14:textId="77777777" w:rsidR="00942BC5" w:rsidRPr="002C5644" w:rsidRDefault="00942BC5" w:rsidP="0017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305E551" w14:textId="77777777" w:rsidR="00B019A5" w:rsidRPr="002C5644" w:rsidRDefault="00B019A5" w:rsidP="00B019A5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 31 ธันวาคม มีดังนี้</w:t>
      </w:r>
    </w:p>
    <w:p w14:paraId="643B0308" w14:textId="77777777" w:rsidR="00B019A5" w:rsidRPr="002C5644" w:rsidRDefault="00B019A5" w:rsidP="0017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98"/>
        <w:gridCol w:w="1259"/>
        <w:gridCol w:w="265"/>
        <w:gridCol w:w="1266"/>
        <w:gridCol w:w="269"/>
        <w:gridCol w:w="1172"/>
        <w:gridCol w:w="254"/>
        <w:gridCol w:w="1187"/>
      </w:tblGrid>
      <w:tr w:rsidR="00B019A5" w:rsidRPr="002C5644" w14:paraId="25DAECF2" w14:textId="77777777" w:rsidTr="00BD38FD">
        <w:trPr>
          <w:trHeight w:val="20"/>
        </w:trPr>
        <w:tc>
          <w:tcPr>
            <w:tcW w:w="1941" w:type="pct"/>
            <w:shd w:val="clear" w:color="auto" w:fill="auto"/>
          </w:tcPr>
          <w:p w14:paraId="46F022FF" w14:textId="013F4CE9" w:rsidR="00B019A5" w:rsidRPr="002C5644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05" w:type="pct"/>
            <w:gridSpan w:val="3"/>
            <w:shd w:val="clear" w:color="auto" w:fill="auto"/>
          </w:tcPr>
          <w:p w14:paraId="057B695B" w14:textId="77777777" w:rsidR="00B019A5" w:rsidRPr="002C5644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6A857DEE" w14:textId="77777777" w:rsidR="00B019A5" w:rsidRPr="002C5644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09" w:type="pct"/>
            <w:gridSpan w:val="3"/>
            <w:shd w:val="clear" w:color="auto" w:fill="auto"/>
          </w:tcPr>
          <w:p w14:paraId="1E3D044E" w14:textId="77777777" w:rsidR="00B019A5" w:rsidRPr="002C5644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2C5644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8E4BA2" w:rsidRPr="002C5644" w14:paraId="0C2C734F" w14:textId="77777777" w:rsidTr="00BD38FD">
        <w:trPr>
          <w:trHeight w:val="20"/>
        </w:trPr>
        <w:tc>
          <w:tcPr>
            <w:tcW w:w="1941" w:type="pct"/>
            <w:shd w:val="clear" w:color="auto" w:fill="auto"/>
          </w:tcPr>
          <w:p w14:paraId="5AC0B3C3" w14:textId="77777777" w:rsidR="008E4BA2" w:rsidRPr="002C5644" w:rsidRDefault="008E4BA2" w:rsidP="008E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14:paraId="2DBD345B" w14:textId="77777777" w:rsidR="008E4BA2" w:rsidRPr="002C5644" w:rsidRDefault="008E4BA2" w:rsidP="008E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E8E4BD8" w14:textId="77777777" w:rsidR="008E4BA2" w:rsidRPr="002C5644" w:rsidRDefault="008E4BA2" w:rsidP="008E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44006D91" w14:textId="77777777" w:rsidR="008E4BA2" w:rsidRPr="002C5644" w:rsidRDefault="008E4BA2" w:rsidP="008E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5" w:type="pct"/>
            <w:shd w:val="clear" w:color="auto" w:fill="auto"/>
          </w:tcPr>
          <w:p w14:paraId="5F78342F" w14:textId="77777777" w:rsidR="008E4BA2" w:rsidRPr="002C5644" w:rsidRDefault="008E4BA2" w:rsidP="008E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2176C71E" w14:textId="77777777" w:rsidR="008E4BA2" w:rsidRPr="002C5644" w:rsidRDefault="008E4BA2" w:rsidP="008E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64C18DC8" w14:textId="77777777" w:rsidR="008E4BA2" w:rsidRPr="002C5644" w:rsidRDefault="008E4BA2" w:rsidP="008E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center"/>
          </w:tcPr>
          <w:p w14:paraId="70692139" w14:textId="77777777" w:rsidR="008E4BA2" w:rsidRPr="002C5644" w:rsidRDefault="008E4BA2" w:rsidP="008E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2561</w:t>
            </w:r>
          </w:p>
        </w:tc>
      </w:tr>
      <w:tr w:rsidR="00BD38FD" w:rsidRPr="002C5644" w14:paraId="323562B5" w14:textId="77777777" w:rsidTr="00BD38FD">
        <w:trPr>
          <w:trHeight w:val="20"/>
        </w:trPr>
        <w:tc>
          <w:tcPr>
            <w:tcW w:w="1941" w:type="pct"/>
            <w:shd w:val="clear" w:color="auto" w:fill="auto"/>
          </w:tcPr>
          <w:p w14:paraId="20504AE2" w14:textId="77777777" w:rsidR="00BD38FD" w:rsidRPr="002C5644" w:rsidRDefault="00BD38FD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14:paraId="435587E2" w14:textId="77777777" w:rsidR="00BD38FD" w:rsidRPr="002C5644" w:rsidRDefault="00BD38FD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434AC364" w14:textId="77777777" w:rsidR="00BD38FD" w:rsidRPr="002C5644" w:rsidRDefault="00BD38FD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2636A873" w14:textId="77777777" w:rsidR="00BD38FD" w:rsidRPr="002C5644" w:rsidRDefault="00BD38FD" w:rsidP="00BD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5" w:type="pct"/>
            <w:shd w:val="clear" w:color="auto" w:fill="auto"/>
          </w:tcPr>
          <w:p w14:paraId="19E90471" w14:textId="77777777" w:rsidR="00BD38FD" w:rsidRPr="002C5644" w:rsidRDefault="00BD38FD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1B5C3387" w14:textId="77777777" w:rsidR="00BD38FD" w:rsidRPr="002C5644" w:rsidRDefault="00BD38FD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14:paraId="3B3178AB" w14:textId="77777777" w:rsidR="00BD38FD" w:rsidRPr="002C5644" w:rsidRDefault="00BD38FD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center"/>
          </w:tcPr>
          <w:p w14:paraId="73EEFB8E" w14:textId="77777777" w:rsidR="00BD38FD" w:rsidRPr="002C5644" w:rsidRDefault="00BD38FD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B019A5" w:rsidRPr="002C5644" w14:paraId="70E6D118" w14:textId="77777777" w:rsidTr="00BD38FD">
        <w:trPr>
          <w:trHeight w:val="20"/>
        </w:trPr>
        <w:tc>
          <w:tcPr>
            <w:tcW w:w="1941" w:type="pct"/>
            <w:shd w:val="clear" w:color="auto" w:fill="auto"/>
          </w:tcPr>
          <w:p w14:paraId="451897CA" w14:textId="74763399" w:rsidR="00B019A5" w:rsidRPr="002C5644" w:rsidRDefault="001F77E7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ลูกหนี้การค้</w:t>
            </w:r>
            <w:r w:rsidRPr="002C5644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า</w:t>
            </w:r>
          </w:p>
        </w:tc>
        <w:tc>
          <w:tcPr>
            <w:tcW w:w="3059" w:type="pct"/>
            <w:gridSpan w:val="7"/>
            <w:shd w:val="clear" w:color="auto" w:fill="auto"/>
          </w:tcPr>
          <w:p w14:paraId="5B83F8A6" w14:textId="77777777" w:rsidR="00B019A5" w:rsidRPr="002C5644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E4BA2" w:rsidRPr="002C5644" w14:paraId="45EABA16" w14:textId="77777777" w:rsidTr="00BD38FD">
        <w:trPr>
          <w:trHeight w:val="20"/>
        </w:trPr>
        <w:tc>
          <w:tcPr>
            <w:tcW w:w="1941" w:type="pct"/>
            <w:shd w:val="clear" w:color="auto" w:fill="auto"/>
          </w:tcPr>
          <w:p w14:paraId="61F068EC" w14:textId="77777777" w:rsidR="008E4BA2" w:rsidRPr="002C5644" w:rsidRDefault="008E4BA2" w:rsidP="008E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  <w:r w:rsidRPr="002C5644">
              <w:rPr>
                <w:rFonts w:ascii="Angsana New" w:hAnsi="Angsana New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679" w:type="pct"/>
            <w:tcBorders>
              <w:bottom w:val="double" w:sz="4" w:space="0" w:color="auto"/>
            </w:tcBorders>
            <w:shd w:val="clear" w:color="auto" w:fill="auto"/>
          </w:tcPr>
          <w:p w14:paraId="5EF61274" w14:textId="36BDE0F8" w:rsidR="008E4BA2" w:rsidRPr="002C5644" w:rsidRDefault="008F2558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41,460</w:t>
            </w:r>
          </w:p>
        </w:tc>
        <w:tc>
          <w:tcPr>
            <w:tcW w:w="143" w:type="pct"/>
            <w:shd w:val="clear" w:color="auto" w:fill="auto"/>
          </w:tcPr>
          <w:p w14:paraId="212EDB7C" w14:textId="77777777" w:rsidR="008E4BA2" w:rsidRPr="002C5644" w:rsidRDefault="008E4BA2" w:rsidP="008E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  <w:shd w:val="clear" w:color="auto" w:fill="auto"/>
          </w:tcPr>
          <w:p w14:paraId="1DA6FABE" w14:textId="77777777" w:rsidR="008E4BA2" w:rsidRPr="002C5644" w:rsidRDefault="00472527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49,019</w:t>
            </w:r>
          </w:p>
        </w:tc>
        <w:tc>
          <w:tcPr>
            <w:tcW w:w="145" w:type="pct"/>
            <w:shd w:val="clear" w:color="auto" w:fill="auto"/>
          </w:tcPr>
          <w:p w14:paraId="29EE0492" w14:textId="77777777" w:rsidR="008E4BA2" w:rsidRPr="002C5644" w:rsidRDefault="008E4BA2" w:rsidP="008E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2B321BB3" w14:textId="2D6C4E5B" w:rsidR="008E4BA2" w:rsidRPr="002C5644" w:rsidRDefault="008F2558" w:rsidP="003A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35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3C5D6085" w14:textId="77777777" w:rsidR="008E4BA2" w:rsidRPr="002C5644" w:rsidRDefault="008E4BA2" w:rsidP="008E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  <w:shd w:val="clear" w:color="auto" w:fill="auto"/>
          </w:tcPr>
          <w:p w14:paraId="654C9486" w14:textId="77777777" w:rsidR="008E4BA2" w:rsidRPr="002C5644" w:rsidRDefault="008E4BA2" w:rsidP="008E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35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F7E847E" w14:textId="77777777" w:rsidR="003A1A54" w:rsidRPr="002C5644" w:rsidRDefault="003A1A54" w:rsidP="00A12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1"/>
        <w:gridCol w:w="1259"/>
        <w:gridCol w:w="274"/>
        <w:gridCol w:w="1257"/>
        <w:gridCol w:w="280"/>
        <w:gridCol w:w="1159"/>
        <w:gridCol w:w="261"/>
        <w:gridCol w:w="1179"/>
      </w:tblGrid>
      <w:tr w:rsidR="001A2DB0" w:rsidRPr="002C5644" w14:paraId="2040EEB1" w14:textId="77777777" w:rsidTr="001A2DB0">
        <w:trPr>
          <w:trHeight w:val="20"/>
        </w:trPr>
        <w:tc>
          <w:tcPr>
            <w:tcW w:w="1942" w:type="pct"/>
            <w:shd w:val="clear" w:color="auto" w:fill="auto"/>
          </w:tcPr>
          <w:p w14:paraId="042EF494" w14:textId="36F5EDB0" w:rsidR="001A2DB0" w:rsidRPr="002C5644" w:rsidRDefault="00B669FA" w:rsidP="00025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ลูกหนี้</w:t>
            </w:r>
            <w:r w:rsidRPr="002C5644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3058" w:type="pct"/>
            <w:gridSpan w:val="7"/>
            <w:shd w:val="clear" w:color="auto" w:fill="auto"/>
          </w:tcPr>
          <w:p w14:paraId="186971D6" w14:textId="13AC406C" w:rsidR="001A2DB0" w:rsidRPr="002C5644" w:rsidRDefault="001A2DB0" w:rsidP="00025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</w:tr>
      <w:tr w:rsidR="00D91CB4" w:rsidRPr="002C5644" w14:paraId="4A567ED4" w14:textId="77777777" w:rsidTr="001A2DB0">
        <w:trPr>
          <w:trHeight w:val="20"/>
        </w:trPr>
        <w:tc>
          <w:tcPr>
            <w:tcW w:w="1942" w:type="pct"/>
            <w:shd w:val="clear" w:color="auto" w:fill="auto"/>
          </w:tcPr>
          <w:p w14:paraId="7611CEDE" w14:textId="77777777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9" w:type="pct"/>
            <w:shd w:val="clear" w:color="auto" w:fill="auto"/>
          </w:tcPr>
          <w:p w14:paraId="243A214C" w14:textId="2F06BEBE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51C23D1" w14:textId="77777777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14:paraId="03970682" w14:textId="59135910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3E16D30" w14:textId="77777777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0A269A9D" w14:textId="2461F7BB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428,034</w:t>
            </w:r>
          </w:p>
        </w:tc>
        <w:tc>
          <w:tcPr>
            <w:tcW w:w="141" w:type="pct"/>
            <w:shd w:val="clear" w:color="auto" w:fill="auto"/>
          </w:tcPr>
          <w:p w14:paraId="06063A27" w14:textId="77777777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7F197BA" w14:textId="77777777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345,137</w:t>
            </w:r>
          </w:p>
        </w:tc>
      </w:tr>
      <w:tr w:rsidR="00D91CB4" w:rsidRPr="002C5644" w14:paraId="1694DB2F" w14:textId="77777777" w:rsidTr="001A2DB0">
        <w:trPr>
          <w:trHeight w:val="20"/>
        </w:trPr>
        <w:tc>
          <w:tcPr>
            <w:tcW w:w="1942" w:type="pct"/>
            <w:shd w:val="clear" w:color="auto" w:fill="auto"/>
          </w:tcPr>
          <w:p w14:paraId="734C770F" w14:textId="77777777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578077CE" w14:textId="123B9686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134,908</w:t>
            </w:r>
          </w:p>
        </w:tc>
        <w:tc>
          <w:tcPr>
            <w:tcW w:w="148" w:type="pct"/>
            <w:shd w:val="clear" w:color="auto" w:fill="auto"/>
          </w:tcPr>
          <w:p w14:paraId="7680EF53" w14:textId="77777777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4B6A4D05" w14:textId="0182048D" w:rsidR="00D91CB4" w:rsidRPr="002C5644" w:rsidRDefault="00E35253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552,</w:t>
            </w:r>
            <w:r w:rsidR="006058B5">
              <w:rPr>
                <w:rFonts w:asciiTheme="majorBidi" w:hAnsiTheme="majorBidi" w:cstheme="majorBidi"/>
                <w:sz w:val="30"/>
                <w:szCs w:val="30"/>
              </w:rPr>
              <w:t>964</w:t>
            </w:r>
          </w:p>
        </w:tc>
        <w:tc>
          <w:tcPr>
            <w:tcW w:w="151" w:type="pct"/>
            <w:shd w:val="clear" w:color="auto" w:fill="auto"/>
          </w:tcPr>
          <w:p w14:paraId="48199B0C" w14:textId="77777777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95DFA39" w14:textId="5D697409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4,484</w:t>
            </w:r>
          </w:p>
        </w:tc>
        <w:tc>
          <w:tcPr>
            <w:tcW w:w="141" w:type="pct"/>
            <w:shd w:val="clear" w:color="auto" w:fill="auto"/>
          </w:tcPr>
          <w:p w14:paraId="45550E89" w14:textId="77777777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6B1B6F97" w14:textId="77777777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20,558</w:t>
            </w:r>
          </w:p>
        </w:tc>
      </w:tr>
      <w:tr w:rsidR="00D91CB4" w:rsidRPr="002C5644" w14:paraId="7883F3BD" w14:textId="77777777" w:rsidTr="001A2DB0">
        <w:trPr>
          <w:trHeight w:val="20"/>
        </w:trPr>
        <w:tc>
          <w:tcPr>
            <w:tcW w:w="1942" w:type="pct"/>
            <w:shd w:val="clear" w:color="auto" w:fill="auto"/>
          </w:tcPr>
          <w:p w14:paraId="67A96021" w14:textId="77777777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79" w:type="pct"/>
            <w:tcBorders>
              <w:bottom w:val="double" w:sz="4" w:space="0" w:color="auto"/>
            </w:tcBorders>
            <w:shd w:val="clear" w:color="auto" w:fill="auto"/>
          </w:tcPr>
          <w:p w14:paraId="67D9CBD2" w14:textId="0D68B03D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134,908</w:t>
            </w:r>
          </w:p>
        </w:tc>
        <w:tc>
          <w:tcPr>
            <w:tcW w:w="148" w:type="pct"/>
            <w:shd w:val="clear" w:color="auto" w:fill="auto"/>
          </w:tcPr>
          <w:p w14:paraId="296D1E78" w14:textId="77777777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78" w:type="pct"/>
            <w:tcBorders>
              <w:bottom w:val="double" w:sz="4" w:space="0" w:color="auto"/>
            </w:tcBorders>
            <w:shd w:val="clear" w:color="auto" w:fill="auto"/>
          </w:tcPr>
          <w:p w14:paraId="5A3699A4" w14:textId="177B5BAB" w:rsidR="00D91CB4" w:rsidRPr="002C5644" w:rsidRDefault="006058B5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552,964</w:t>
            </w:r>
          </w:p>
        </w:tc>
        <w:tc>
          <w:tcPr>
            <w:tcW w:w="151" w:type="pct"/>
            <w:shd w:val="clear" w:color="auto" w:fill="auto"/>
          </w:tcPr>
          <w:p w14:paraId="7BB0FD52" w14:textId="77777777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shd w:val="clear" w:color="auto" w:fill="auto"/>
          </w:tcPr>
          <w:p w14:paraId="4FF31D56" w14:textId="31955277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432,518</w:t>
            </w:r>
          </w:p>
        </w:tc>
        <w:tc>
          <w:tcPr>
            <w:tcW w:w="141" w:type="pct"/>
            <w:shd w:val="clear" w:color="auto" w:fill="auto"/>
          </w:tcPr>
          <w:p w14:paraId="3CB95179" w14:textId="77777777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  <w:shd w:val="clear" w:color="auto" w:fill="auto"/>
          </w:tcPr>
          <w:p w14:paraId="2C7751A5" w14:textId="77777777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365,695</w:t>
            </w:r>
          </w:p>
        </w:tc>
      </w:tr>
    </w:tbl>
    <w:p w14:paraId="247AC727" w14:textId="3AE2E16E" w:rsidR="00472527" w:rsidRDefault="00472527" w:rsidP="00A12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CEF03AA" w14:textId="77777777" w:rsidR="00B669FA" w:rsidRPr="002C5644" w:rsidRDefault="00B669FA" w:rsidP="00A12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1"/>
        <w:gridCol w:w="1258"/>
        <w:gridCol w:w="254"/>
        <w:gridCol w:w="1280"/>
        <w:gridCol w:w="279"/>
        <w:gridCol w:w="1160"/>
        <w:gridCol w:w="263"/>
        <w:gridCol w:w="1177"/>
      </w:tblGrid>
      <w:tr w:rsidR="004A72C2" w:rsidRPr="002C5644" w14:paraId="2219B613" w14:textId="77777777" w:rsidTr="00B669FA">
        <w:trPr>
          <w:trHeight w:val="20"/>
        </w:trPr>
        <w:tc>
          <w:tcPr>
            <w:tcW w:w="1935" w:type="pct"/>
            <w:shd w:val="clear" w:color="auto" w:fill="auto"/>
          </w:tcPr>
          <w:p w14:paraId="64767882" w14:textId="03DF22F1" w:rsidR="004A72C2" w:rsidRPr="002C5644" w:rsidRDefault="00B669FA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ส</w:t>
            </w:r>
            <w:r w:rsidRPr="002C5644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ินทรัพย์หมุนเวียนอื่น</w:t>
            </w:r>
            <w:r w:rsidRPr="002C5644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  <w:t xml:space="preserve">            </w:t>
            </w:r>
          </w:p>
        </w:tc>
        <w:tc>
          <w:tcPr>
            <w:tcW w:w="3065" w:type="pct"/>
            <w:gridSpan w:val="7"/>
            <w:shd w:val="clear" w:color="auto" w:fill="auto"/>
          </w:tcPr>
          <w:p w14:paraId="2FF9ED84" w14:textId="224C2D80" w:rsidR="004A72C2" w:rsidRPr="002C5644" w:rsidRDefault="004A72C2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</w:tr>
      <w:tr w:rsidR="00D91CB4" w:rsidRPr="002C5644" w14:paraId="1DCACFCB" w14:textId="77777777" w:rsidTr="00B669FA">
        <w:trPr>
          <w:trHeight w:val="20"/>
        </w:trPr>
        <w:tc>
          <w:tcPr>
            <w:tcW w:w="1935" w:type="pct"/>
            <w:shd w:val="clear" w:color="auto" w:fill="auto"/>
          </w:tcPr>
          <w:p w14:paraId="4F6AB791" w14:textId="77777777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14:paraId="4C110626" w14:textId="6C68E110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1,628</w:t>
            </w:r>
          </w:p>
        </w:tc>
        <w:tc>
          <w:tcPr>
            <w:tcW w:w="137" w:type="pct"/>
            <w:shd w:val="clear" w:color="auto" w:fill="auto"/>
          </w:tcPr>
          <w:p w14:paraId="4425BCCA" w14:textId="77777777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tcBorders>
              <w:bottom w:val="double" w:sz="4" w:space="0" w:color="auto"/>
            </w:tcBorders>
            <w:shd w:val="clear" w:color="auto" w:fill="auto"/>
          </w:tcPr>
          <w:p w14:paraId="76C87B2E" w14:textId="1490EEF9" w:rsidR="00D91CB4" w:rsidRPr="002C5644" w:rsidRDefault="006058B5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163,367</w:t>
            </w:r>
          </w:p>
        </w:tc>
        <w:tc>
          <w:tcPr>
            <w:tcW w:w="151" w:type="pct"/>
            <w:shd w:val="clear" w:color="auto" w:fill="auto"/>
          </w:tcPr>
          <w:p w14:paraId="042A7FD6" w14:textId="77777777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shd w:val="clear" w:color="auto" w:fill="auto"/>
          </w:tcPr>
          <w:p w14:paraId="6D76EC69" w14:textId="623588CA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eastAsia="MS Mincho" w:hAnsiTheme="majorBidi" w:cstheme="majorBidi"/>
                <w:b/>
                <w:sz w:val="30"/>
                <w:szCs w:val="30"/>
                <w:cs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</w:p>
        </w:tc>
        <w:tc>
          <w:tcPr>
            <w:tcW w:w="142" w:type="pct"/>
            <w:shd w:val="clear" w:color="auto" w:fill="auto"/>
          </w:tcPr>
          <w:p w14:paraId="065876C7" w14:textId="77777777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  <w:shd w:val="clear" w:color="auto" w:fill="auto"/>
          </w:tcPr>
          <w:p w14:paraId="0AD162E0" w14:textId="7A25633D" w:rsidR="00D91CB4" w:rsidRPr="002C5644" w:rsidRDefault="00D91CB4" w:rsidP="00D9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3B326C2" w14:textId="5D073405" w:rsidR="00B669FA" w:rsidRDefault="00B66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2015403" w14:textId="5F7A58F2" w:rsidR="00472527" w:rsidRPr="002C5644" w:rsidRDefault="00472527" w:rsidP="00472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รายการเคลื่อนไหวของเงินให้กู้ยืมแก่บุคคลหรือกิจการที่เกี่ยวข้องกันสำหรับแต่ละปีสิ้นสุดวันที่ </w:t>
      </w:r>
      <w:r w:rsidRPr="002C5644">
        <w:rPr>
          <w:rFonts w:ascii="Angsana New" w:hAnsi="Angsana New"/>
          <w:sz w:val="30"/>
          <w:szCs w:val="30"/>
        </w:rPr>
        <w:t xml:space="preserve">31 </w:t>
      </w:r>
      <w:r w:rsidRPr="002C5644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56EA8DB4" w14:textId="0B5DB4CD" w:rsidR="00472527" w:rsidRPr="00731126" w:rsidRDefault="00472527" w:rsidP="003B0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88"/>
        <w:gridCol w:w="1294"/>
        <w:gridCol w:w="236"/>
        <w:gridCol w:w="1204"/>
        <w:gridCol w:w="34"/>
        <w:gridCol w:w="236"/>
        <w:gridCol w:w="1170"/>
        <w:gridCol w:w="270"/>
        <w:gridCol w:w="1170"/>
        <w:gridCol w:w="236"/>
        <w:gridCol w:w="1204"/>
      </w:tblGrid>
      <w:tr w:rsidR="007F394A" w:rsidRPr="002C5644" w14:paraId="4E70DAD0" w14:textId="77777777" w:rsidTr="00D27424">
        <w:trPr>
          <w:tblHeader/>
        </w:trPr>
        <w:tc>
          <w:tcPr>
            <w:tcW w:w="2288" w:type="dxa"/>
            <w:shd w:val="clear" w:color="auto" w:fill="auto"/>
            <w:vAlign w:val="bottom"/>
          </w:tcPr>
          <w:p w14:paraId="694F9081" w14:textId="77777777" w:rsidR="007F394A" w:rsidRPr="002C5644" w:rsidRDefault="007F394A" w:rsidP="00D2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C6786B9" w14:textId="77777777" w:rsidR="007F394A" w:rsidRPr="002C5644" w:rsidRDefault="007F394A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A8233A" w14:textId="77777777" w:rsidR="007F394A" w:rsidRPr="002C5644" w:rsidRDefault="007F394A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24" w:type="dxa"/>
            <w:gridSpan w:val="8"/>
            <w:shd w:val="clear" w:color="auto" w:fill="auto"/>
            <w:vAlign w:val="bottom"/>
          </w:tcPr>
          <w:p w14:paraId="3F5C2E81" w14:textId="77777777" w:rsidR="007F394A" w:rsidRPr="002C5644" w:rsidRDefault="007F394A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394A" w:rsidRPr="002C5644" w14:paraId="7FD88B90" w14:textId="77777777" w:rsidTr="00D27424">
        <w:trPr>
          <w:tblHeader/>
        </w:trPr>
        <w:tc>
          <w:tcPr>
            <w:tcW w:w="2288" w:type="dxa"/>
            <w:shd w:val="clear" w:color="auto" w:fill="auto"/>
            <w:vAlign w:val="bottom"/>
          </w:tcPr>
          <w:p w14:paraId="5A873022" w14:textId="739F7AF0" w:rsidR="007F394A" w:rsidRPr="002C5644" w:rsidRDefault="007F394A" w:rsidP="00D2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</w:t>
            </w: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ยืม</w:t>
            </w: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แก่</w:t>
            </w:r>
          </w:p>
          <w:p w14:paraId="0F4E68A3" w14:textId="77777777" w:rsidR="007F394A" w:rsidRPr="002C5644" w:rsidRDefault="007F394A" w:rsidP="00D2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</w:t>
            </w: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294" w:type="dxa"/>
            <w:shd w:val="clear" w:color="auto" w:fill="auto"/>
            <w:vAlign w:val="bottom"/>
            <w:hideMark/>
          </w:tcPr>
          <w:p w14:paraId="4E10F85A" w14:textId="77777777" w:rsidR="007F394A" w:rsidRPr="002C5644" w:rsidRDefault="007F394A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C1464F1" w14:textId="77777777" w:rsidR="007F394A" w:rsidRPr="002C5644" w:rsidRDefault="007F394A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715FFF" w14:textId="77777777" w:rsidR="007F394A" w:rsidRPr="002C5644" w:rsidRDefault="007F394A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  <w:gridSpan w:val="2"/>
            <w:shd w:val="clear" w:color="auto" w:fill="auto"/>
            <w:vAlign w:val="bottom"/>
            <w:hideMark/>
          </w:tcPr>
          <w:p w14:paraId="597C8995" w14:textId="77777777" w:rsidR="007F394A" w:rsidRPr="002C5644" w:rsidRDefault="007F394A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9B71211" w14:textId="77777777" w:rsidR="007F394A" w:rsidRPr="002C5644" w:rsidRDefault="007F394A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3CD019" w14:textId="77777777" w:rsidR="007F394A" w:rsidRPr="002C5644" w:rsidRDefault="007F394A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081237" w14:textId="77777777" w:rsidR="007F394A" w:rsidRPr="002C5644" w:rsidRDefault="007F394A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AFBE97" w14:textId="77777777" w:rsidR="007F394A" w:rsidRPr="002C5644" w:rsidRDefault="007F394A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2F9561" w14:textId="77777777" w:rsidR="007F394A" w:rsidRPr="002C5644" w:rsidRDefault="007F394A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825AB9" w14:textId="77777777" w:rsidR="007F394A" w:rsidRPr="002C5644" w:rsidRDefault="007F394A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23DF0C54" w14:textId="77777777" w:rsidR="007F394A" w:rsidRPr="002C5644" w:rsidRDefault="007F394A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EE8B0EF" w14:textId="77777777" w:rsidR="007F394A" w:rsidRPr="002C5644" w:rsidRDefault="007F394A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1F77E7" w:rsidRPr="002C5644" w14:paraId="1ACE878A" w14:textId="77777777" w:rsidTr="001F77E7">
        <w:trPr>
          <w:tblHeader/>
        </w:trPr>
        <w:tc>
          <w:tcPr>
            <w:tcW w:w="2288" w:type="dxa"/>
            <w:shd w:val="clear" w:color="auto" w:fill="auto"/>
            <w:vAlign w:val="bottom"/>
          </w:tcPr>
          <w:p w14:paraId="316F0774" w14:textId="77777777" w:rsidR="001F77E7" w:rsidRPr="002C5644" w:rsidRDefault="001F77E7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B7DB59A" w14:textId="71156634" w:rsidR="001F77E7" w:rsidRPr="002C5644" w:rsidRDefault="001F77E7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AC7ADB" w14:textId="77777777" w:rsidR="001F77E7" w:rsidRPr="002C5644" w:rsidRDefault="001F77E7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41F9B49" w14:textId="13F1A534" w:rsidR="001F77E7" w:rsidRPr="002C5644" w:rsidRDefault="001F77E7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4320" w:type="dxa"/>
            <w:gridSpan w:val="7"/>
            <w:shd w:val="clear" w:color="auto" w:fill="auto"/>
            <w:vAlign w:val="bottom"/>
          </w:tcPr>
          <w:p w14:paraId="23F22051" w14:textId="20956C0C" w:rsidR="001F77E7" w:rsidRPr="002C5644" w:rsidRDefault="001F77E7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C3D62" w:rsidRPr="002C5644" w14:paraId="553A6D7B" w14:textId="77777777" w:rsidTr="00FC3D62">
        <w:trPr>
          <w:tblHeader/>
        </w:trPr>
        <w:tc>
          <w:tcPr>
            <w:tcW w:w="2288" w:type="dxa"/>
            <w:shd w:val="clear" w:color="auto" w:fill="auto"/>
            <w:vAlign w:val="bottom"/>
          </w:tcPr>
          <w:p w14:paraId="003270E2" w14:textId="0FDDF4B8" w:rsidR="00FC3D62" w:rsidRPr="002C5644" w:rsidRDefault="00FC3D62" w:rsidP="00FC3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A2146F9" w14:textId="2897F7EC" w:rsidR="00FC3D62" w:rsidRPr="002C5644" w:rsidRDefault="00FC3D62" w:rsidP="00FC3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AC9320" w14:textId="77777777" w:rsidR="00FC3D62" w:rsidRPr="002C5644" w:rsidRDefault="00FC3D62" w:rsidP="00FC3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4" w:type="dxa"/>
            <w:gridSpan w:val="8"/>
            <w:shd w:val="clear" w:color="auto" w:fill="auto"/>
            <w:vAlign w:val="bottom"/>
          </w:tcPr>
          <w:p w14:paraId="5E6EA19A" w14:textId="034F9F0D" w:rsidR="00FC3D62" w:rsidRPr="002C5644" w:rsidRDefault="00FC3D62" w:rsidP="00FC3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64C8" w:rsidRPr="002C5644" w14:paraId="63342C09" w14:textId="77777777" w:rsidTr="00FC3D62">
        <w:trPr>
          <w:tblHeader/>
        </w:trPr>
        <w:tc>
          <w:tcPr>
            <w:tcW w:w="2288" w:type="dxa"/>
            <w:shd w:val="clear" w:color="auto" w:fill="auto"/>
            <w:vAlign w:val="bottom"/>
          </w:tcPr>
          <w:p w14:paraId="769609AA" w14:textId="5101ED51" w:rsidR="00F864C8" w:rsidRPr="002C5644" w:rsidRDefault="00F864C8" w:rsidP="00F864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92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4FDA5C8" w14:textId="77777777" w:rsidR="00F864C8" w:rsidRPr="002C5644" w:rsidRDefault="00F864C8" w:rsidP="00F864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92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CDE091" w14:textId="77777777" w:rsidR="00F864C8" w:rsidRPr="002C5644" w:rsidRDefault="00F864C8" w:rsidP="00F864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4" w:type="dxa"/>
            <w:gridSpan w:val="8"/>
            <w:shd w:val="clear" w:color="auto" w:fill="auto"/>
            <w:vAlign w:val="bottom"/>
          </w:tcPr>
          <w:p w14:paraId="122CFEB5" w14:textId="77777777" w:rsidR="00F864C8" w:rsidRPr="002C5644" w:rsidRDefault="00F864C8" w:rsidP="00F864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92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C3D62" w:rsidRPr="002C5644" w14:paraId="6F2A5C7D" w14:textId="77777777" w:rsidTr="001A27F8">
        <w:tc>
          <w:tcPr>
            <w:tcW w:w="2288" w:type="dxa"/>
            <w:shd w:val="clear" w:color="auto" w:fill="auto"/>
            <w:hideMark/>
          </w:tcPr>
          <w:p w14:paraId="3D86EE09" w14:textId="77777777" w:rsidR="00FC3D62" w:rsidRPr="002C5644" w:rsidRDefault="00FC3D62" w:rsidP="00FC3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94" w:type="dxa"/>
            <w:shd w:val="clear" w:color="auto" w:fill="auto"/>
          </w:tcPr>
          <w:p w14:paraId="7C66ADC0" w14:textId="5EE3FDA4" w:rsidR="00FC3D62" w:rsidRPr="002C5644" w:rsidRDefault="00FC3D62" w:rsidP="00FC3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24A0D4" w14:textId="77777777" w:rsidR="00FC3D62" w:rsidRPr="002C5644" w:rsidRDefault="00FC3D62" w:rsidP="00FC3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A3AA514" w14:textId="514B6C72" w:rsidR="00FC3D62" w:rsidRPr="009F68FA" w:rsidRDefault="00FC3D62" w:rsidP="00F9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8FA">
              <w:rPr>
                <w:rFonts w:asciiTheme="majorBidi" w:hAnsiTheme="majorBidi" w:cstheme="majorBidi"/>
                <w:sz w:val="30"/>
                <w:szCs w:val="30"/>
              </w:rPr>
              <w:t>40,580</w:t>
            </w:r>
          </w:p>
        </w:tc>
        <w:tc>
          <w:tcPr>
            <w:tcW w:w="236" w:type="dxa"/>
            <w:shd w:val="clear" w:color="auto" w:fill="auto"/>
          </w:tcPr>
          <w:p w14:paraId="76DBD5B7" w14:textId="77777777" w:rsidR="00FC3D62" w:rsidRPr="002C5644" w:rsidRDefault="00FC3D62" w:rsidP="00FC3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A2CB6F" w14:textId="558C32BF" w:rsidR="00FC3D62" w:rsidRPr="002C5644" w:rsidRDefault="00FC3D62" w:rsidP="00FC3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634834" w14:textId="77777777" w:rsidR="00FC3D62" w:rsidRPr="002C5644" w:rsidRDefault="00FC3D62" w:rsidP="00FC3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D5B56E" w14:textId="7E83A159" w:rsidR="00FC3D62" w:rsidRPr="002C5644" w:rsidRDefault="00FC3D62" w:rsidP="00FC3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(40,580)</w:t>
            </w:r>
          </w:p>
        </w:tc>
        <w:tc>
          <w:tcPr>
            <w:tcW w:w="236" w:type="dxa"/>
            <w:shd w:val="clear" w:color="auto" w:fill="auto"/>
          </w:tcPr>
          <w:p w14:paraId="629DFBD4" w14:textId="77777777" w:rsidR="00FC3D62" w:rsidRPr="002C5644" w:rsidRDefault="00FC3D62" w:rsidP="00FC3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61D2CDB4" w14:textId="1AD1DCFA" w:rsidR="00FC3D62" w:rsidRPr="009F68FA" w:rsidRDefault="00FC3D62" w:rsidP="00FC3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F68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3D62" w:rsidRPr="002C5644" w14:paraId="45D01723" w14:textId="77777777" w:rsidTr="001A27F8">
        <w:tc>
          <w:tcPr>
            <w:tcW w:w="2288" w:type="dxa"/>
            <w:shd w:val="clear" w:color="auto" w:fill="auto"/>
          </w:tcPr>
          <w:p w14:paraId="472B090B" w14:textId="63F02628" w:rsidR="00FC3D62" w:rsidRPr="00F524D6" w:rsidRDefault="00FC3D62" w:rsidP="00F864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44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5906B88C" w14:textId="77777777" w:rsidR="00FC3D62" w:rsidRPr="002C5644" w:rsidRDefault="00FC3D62" w:rsidP="00F864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4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E2AC9F" w14:textId="77777777" w:rsidR="00FC3D62" w:rsidRPr="002C5644" w:rsidRDefault="00FC3D62" w:rsidP="00F864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44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00540D5" w14:textId="77777777" w:rsidR="00FC3D62" w:rsidRPr="009F68FA" w:rsidRDefault="00FC3D62" w:rsidP="00F8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144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94E29B" w14:textId="77777777" w:rsidR="00FC3D62" w:rsidRPr="002C5644" w:rsidRDefault="00FC3D62" w:rsidP="00F864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44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C602C3" w14:textId="77777777" w:rsidR="00FC3D62" w:rsidRPr="002C5644" w:rsidRDefault="00FC3D62" w:rsidP="00F8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144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64E45B" w14:textId="77777777" w:rsidR="00FC3D62" w:rsidRPr="002C5644" w:rsidRDefault="00FC3D62" w:rsidP="00F8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144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995804" w14:textId="77777777" w:rsidR="00FC3D62" w:rsidRPr="002C5644" w:rsidRDefault="00FC3D62" w:rsidP="00F8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888"/>
              </w:tabs>
              <w:spacing w:line="144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D26D17" w14:textId="77777777" w:rsidR="00FC3D62" w:rsidRPr="002C5644" w:rsidRDefault="00FC3D62" w:rsidP="00F8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144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26AFEAD1" w14:textId="77777777" w:rsidR="00FC3D62" w:rsidRPr="009F68FA" w:rsidRDefault="00FC3D62" w:rsidP="00F8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144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3D62" w:rsidRPr="002C5644" w14:paraId="4A8DE2AB" w14:textId="77777777" w:rsidTr="00A1224F">
        <w:tc>
          <w:tcPr>
            <w:tcW w:w="2288" w:type="dxa"/>
            <w:shd w:val="clear" w:color="auto" w:fill="auto"/>
          </w:tcPr>
          <w:p w14:paraId="282C7FB4" w14:textId="0EF4C984" w:rsidR="00FC3D62" w:rsidRPr="00F524D6" w:rsidRDefault="00FC3D62" w:rsidP="00FC3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524D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2561 </w:t>
            </w:r>
            <w:r w:rsidRPr="00F524D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- </w:t>
            </w:r>
            <w:r w:rsidRPr="00F524D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294" w:type="dxa"/>
            <w:shd w:val="clear" w:color="auto" w:fill="auto"/>
          </w:tcPr>
          <w:p w14:paraId="4E2BF615" w14:textId="77777777" w:rsidR="00FC3D62" w:rsidRPr="002C5644" w:rsidRDefault="00FC3D62" w:rsidP="00FC3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78C5E5F" w14:textId="77777777" w:rsidR="00FC3D62" w:rsidRPr="002C5644" w:rsidRDefault="00FC3D62" w:rsidP="00FC3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F0D14B7" w14:textId="77777777" w:rsidR="00FC3D62" w:rsidRPr="009F68FA" w:rsidRDefault="00FC3D62" w:rsidP="00FC3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E07EC8" w14:textId="77777777" w:rsidR="00FC3D62" w:rsidRPr="002C5644" w:rsidRDefault="00FC3D62" w:rsidP="00FC3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6C9160" w14:textId="77777777" w:rsidR="00FC3D62" w:rsidRPr="002C5644" w:rsidRDefault="00FC3D62" w:rsidP="00FC3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11FE18" w14:textId="77777777" w:rsidR="00FC3D62" w:rsidRPr="002C5644" w:rsidRDefault="00FC3D62" w:rsidP="00FC3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4DC00D" w14:textId="77777777" w:rsidR="00FC3D62" w:rsidRPr="002C5644" w:rsidRDefault="00FC3D62" w:rsidP="00FC3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CD8AB0" w14:textId="77777777" w:rsidR="00FC3D62" w:rsidRPr="002C5644" w:rsidRDefault="00FC3D62" w:rsidP="00FC3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04E6538" w14:textId="77777777" w:rsidR="00FC3D62" w:rsidRPr="009F68FA" w:rsidRDefault="00FC3D62" w:rsidP="00FC3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3D62" w:rsidRPr="002C5644" w14:paraId="64014EDD" w14:textId="77777777" w:rsidTr="001A27F8">
        <w:tc>
          <w:tcPr>
            <w:tcW w:w="2288" w:type="dxa"/>
            <w:shd w:val="clear" w:color="auto" w:fill="auto"/>
          </w:tcPr>
          <w:p w14:paraId="5B1470EE" w14:textId="77777777" w:rsidR="00FC3D62" w:rsidRPr="002C5644" w:rsidRDefault="00FC3D62" w:rsidP="00FC3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94" w:type="dxa"/>
            <w:shd w:val="clear" w:color="auto" w:fill="auto"/>
          </w:tcPr>
          <w:p w14:paraId="3A3D44C9" w14:textId="5A49EE15" w:rsidR="00FC3D62" w:rsidRPr="002C5644" w:rsidRDefault="00FC3D62" w:rsidP="00FC3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4.3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5B84A331" w14:textId="77777777" w:rsidR="00FC3D62" w:rsidRPr="002C5644" w:rsidRDefault="00FC3D62" w:rsidP="00FC3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A757648" w14:textId="1D4A48B8" w:rsidR="00FC3D62" w:rsidRPr="009F68FA" w:rsidRDefault="00FC3D62" w:rsidP="00F9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left" w:pos="886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8FA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41,838,400</w:t>
            </w:r>
          </w:p>
        </w:tc>
        <w:tc>
          <w:tcPr>
            <w:tcW w:w="236" w:type="dxa"/>
            <w:shd w:val="clear" w:color="auto" w:fill="auto"/>
          </w:tcPr>
          <w:p w14:paraId="574755B6" w14:textId="77777777" w:rsidR="00FC3D62" w:rsidRPr="002C5644" w:rsidRDefault="00FC3D62" w:rsidP="00FC3D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B011BD" w14:textId="45D47EE6" w:rsidR="00FC3D62" w:rsidRPr="002C5644" w:rsidRDefault="00FC3D62" w:rsidP="00FC3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10,477,011</w:t>
            </w:r>
          </w:p>
        </w:tc>
        <w:tc>
          <w:tcPr>
            <w:tcW w:w="270" w:type="dxa"/>
            <w:shd w:val="clear" w:color="auto" w:fill="auto"/>
          </w:tcPr>
          <w:p w14:paraId="0BA56BB6" w14:textId="77777777" w:rsidR="00FC3D62" w:rsidRPr="002C5644" w:rsidRDefault="00FC3D62" w:rsidP="00FC3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21D5BE" w14:textId="39C10589" w:rsidR="00FC3D62" w:rsidRPr="002C5644" w:rsidRDefault="00FC3D62" w:rsidP="00FC3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(52,274,831</w:t>
            </w:r>
            <w:r w:rsidRPr="002C564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111D5CF" w14:textId="77777777" w:rsidR="00FC3D62" w:rsidRPr="002C5644" w:rsidRDefault="00FC3D62" w:rsidP="00FC3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24441C60" w14:textId="4D3C2997" w:rsidR="00FC3D62" w:rsidRPr="009F68FA" w:rsidRDefault="00FC3D62" w:rsidP="00FC3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8FA">
              <w:rPr>
                <w:rFonts w:asciiTheme="majorBidi" w:hAnsiTheme="majorBidi" w:cstheme="majorBidi"/>
                <w:sz w:val="30"/>
                <w:szCs w:val="30"/>
              </w:rPr>
              <w:t>40,580</w:t>
            </w:r>
          </w:p>
        </w:tc>
      </w:tr>
    </w:tbl>
    <w:p w14:paraId="5B117823" w14:textId="745A5C85" w:rsidR="00372883" w:rsidRPr="00731126" w:rsidRDefault="00372883" w:rsidP="00A12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5F525381" w14:textId="62243373" w:rsidR="00C57579" w:rsidRDefault="00C57579" w:rsidP="00F86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65"/>
        <w:jc w:val="thaiDistribute"/>
        <w:rPr>
          <w:rFonts w:ascii="Angsana New" w:hAnsi="Angsana New"/>
          <w:sz w:val="30"/>
          <w:szCs w:val="30"/>
        </w:rPr>
      </w:pPr>
      <w:r w:rsidRPr="00C57579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C57579">
        <w:rPr>
          <w:rFonts w:ascii="Angsana New" w:hAnsi="Angsana New"/>
          <w:sz w:val="30"/>
          <w:szCs w:val="30"/>
          <w:cs/>
        </w:rPr>
        <w:t xml:space="preserve"> 2561 </w:t>
      </w:r>
      <w:r w:rsidRPr="00C57579">
        <w:rPr>
          <w:rFonts w:ascii="Angsana New" w:hAnsi="Angsana New" w:hint="cs"/>
          <w:sz w:val="30"/>
          <w:szCs w:val="30"/>
          <w:cs/>
        </w:rPr>
        <w:t>บริษัทได้ขาย</w:t>
      </w:r>
      <w:r>
        <w:rPr>
          <w:rFonts w:ascii="Angsana New" w:hAnsi="Angsana New" w:hint="cs"/>
          <w:sz w:val="30"/>
          <w:szCs w:val="30"/>
          <w:cs/>
        </w:rPr>
        <w:t>ส่วนได้เสียในบริษัท</w:t>
      </w:r>
      <w:r w:rsidR="006043E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ซีดับเบิ้ลยู ทาวเวอร์</w:t>
      </w:r>
      <w:r w:rsidR="00731126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C57579">
        <w:rPr>
          <w:rFonts w:ascii="Angsana New" w:hAnsi="Angsana New"/>
          <w:sz w:val="30"/>
          <w:szCs w:val="30"/>
        </w:rPr>
        <w:t xml:space="preserve"> </w:t>
      </w:r>
      <w:r w:rsidRPr="00C57579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="00731126">
        <w:rPr>
          <w:rFonts w:ascii="Angsana New" w:hAnsi="Angsana New" w:hint="cs"/>
          <w:sz w:val="30"/>
          <w:szCs w:val="30"/>
          <w:cs/>
        </w:rPr>
        <w:t>แห่งหนึ่ง</w:t>
      </w:r>
      <w:r w:rsidR="00A07063">
        <w:rPr>
          <w:rFonts w:ascii="Angsana New" w:hAnsi="Angsana New" w:hint="cs"/>
          <w:sz w:val="30"/>
          <w:szCs w:val="30"/>
          <w:cs/>
        </w:rPr>
        <w:t>ของบริษัท</w:t>
      </w:r>
      <w:r w:rsidR="00731126">
        <w:rPr>
          <w:rFonts w:ascii="Angsana New" w:hAnsi="Angsana New" w:hint="cs"/>
          <w:sz w:val="30"/>
          <w:szCs w:val="30"/>
          <w:cs/>
        </w:rPr>
        <w:t xml:space="preserve">ทำให้บริษัทสูญเสียการควบคุมในบริษัทดังกล่าว </w:t>
      </w:r>
      <w:r w:rsidRPr="00C57579">
        <w:rPr>
          <w:rFonts w:ascii="Angsana New" w:hAnsi="Angsana New" w:hint="cs"/>
          <w:sz w:val="30"/>
          <w:szCs w:val="30"/>
          <w:cs/>
        </w:rPr>
        <w:t>โดย</w:t>
      </w:r>
      <w:r w:rsidR="00731126">
        <w:rPr>
          <w:rFonts w:ascii="Angsana New" w:hAnsi="Angsana New" w:hint="cs"/>
          <w:sz w:val="30"/>
          <w:szCs w:val="30"/>
          <w:cs/>
        </w:rPr>
        <w:t>ใน</w:t>
      </w:r>
      <w:r w:rsidRPr="00C57579">
        <w:rPr>
          <w:rFonts w:ascii="Angsana New" w:hAnsi="Angsana New" w:hint="cs"/>
          <w:sz w:val="30"/>
          <w:szCs w:val="30"/>
          <w:cs/>
        </w:rPr>
        <w:t>วันที่ขา</w:t>
      </w:r>
      <w:r w:rsidR="00731126">
        <w:rPr>
          <w:rFonts w:ascii="Angsana New" w:hAnsi="Angsana New" w:hint="cs"/>
          <w:sz w:val="30"/>
          <w:szCs w:val="30"/>
          <w:cs/>
        </w:rPr>
        <w:t>ยส่วนได้เสีย บริษัท</w:t>
      </w:r>
      <w:r w:rsidR="00B44247">
        <w:rPr>
          <w:rFonts w:ascii="Angsana New" w:hAnsi="Angsana New"/>
          <w:sz w:val="30"/>
          <w:szCs w:val="30"/>
        </w:rPr>
        <w:t xml:space="preserve"> </w:t>
      </w:r>
      <w:r w:rsidR="00731126">
        <w:rPr>
          <w:rFonts w:ascii="Angsana New" w:hAnsi="Angsana New" w:hint="cs"/>
          <w:sz w:val="30"/>
          <w:szCs w:val="30"/>
          <w:cs/>
        </w:rPr>
        <w:t>ซีดับเบิ้ลยู ทาวเวอร์จำกัด</w:t>
      </w:r>
      <w:r w:rsidR="00F864C8">
        <w:rPr>
          <w:rFonts w:ascii="Angsana New" w:hAnsi="Angsana New"/>
          <w:sz w:val="30"/>
          <w:szCs w:val="30"/>
        </w:rPr>
        <w:t xml:space="preserve"> </w:t>
      </w:r>
      <w:r w:rsidRPr="00C57579">
        <w:rPr>
          <w:rFonts w:ascii="Angsana New" w:hAnsi="Angsana New" w:hint="cs"/>
          <w:sz w:val="30"/>
          <w:szCs w:val="30"/>
          <w:cs/>
        </w:rPr>
        <w:t>มีภาระผูกพันที่ต้องจ่าย</w:t>
      </w:r>
      <w:r w:rsidR="00731126">
        <w:rPr>
          <w:rFonts w:ascii="Angsana New" w:hAnsi="Angsana New" w:hint="cs"/>
          <w:sz w:val="30"/>
          <w:szCs w:val="30"/>
          <w:cs/>
        </w:rPr>
        <w:t>ชำระ</w:t>
      </w:r>
      <w:r w:rsidRPr="00C57579">
        <w:rPr>
          <w:rFonts w:ascii="Angsana New" w:hAnsi="Angsana New" w:hint="cs"/>
          <w:sz w:val="30"/>
          <w:szCs w:val="30"/>
          <w:cs/>
        </w:rPr>
        <w:t>คืนเงินกู้แก่บริษัท</w:t>
      </w:r>
      <w:r w:rsidR="00731126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731126">
        <w:rPr>
          <w:rFonts w:ascii="Angsana New" w:hAnsi="Angsana New"/>
          <w:sz w:val="30"/>
          <w:szCs w:val="30"/>
        </w:rPr>
        <w:t xml:space="preserve">3,087.14 </w:t>
      </w:r>
      <w:r w:rsidR="00731126">
        <w:rPr>
          <w:rFonts w:ascii="Angsana New" w:hAnsi="Angsana New" w:hint="cs"/>
          <w:sz w:val="30"/>
          <w:szCs w:val="30"/>
          <w:cs/>
        </w:rPr>
        <w:t>ล้านบาท</w:t>
      </w:r>
      <w:r w:rsidRPr="00C57579">
        <w:rPr>
          <w:rFonts w:ascii="Angsana New" w:hAnsi="Angsana New"/>
          <w:sz w:val="30"/>
          <w:szCs w:val="30"/>
          <w:cs/>
        </w:rPr>
        <w:t xml:space="preserve"> </w:t>
      </w:r>
      <w:r w:rsidRPr="00C57579">
        <w:rPr>
          <w:rFonts w:ascii="Angsana New" w:hAnsi="Angsana New" w:hint="cs"/>
          <w:sz w:val="30"/>
          <w:szCs w:val="30"/>
          <w:cs/>
        </w:rPr>
        <w:t>ภายหลัง</w:t>
      </w:r>
      <w:r w:rsidR="00731126">
        <w:rPr>
          <w:rFonts w:ascii="Angsana New" w:hAnsi="Angsana New" w:hint="cs"/>
          <w:sz w:val="30"/>
          <w:szCs w:val="30"/>
          <w:cs/>
        </w:rPr>
        <w:t>บริษัท</w:t>
      </w:r>
      <w:r w:rsidR="00B44247">
        <w:rPr>
          <w:rFonts w:ascii="Angsana New" w:hAnsi="Angsana New"/>
          <w:sz w:val="30"/>
          <w:szCs w:val="30"/>
        </w:rPr>
        <w:t xml:space="preserve"> </w:t>
      </w:r>
      <w:r w:rsidR="00731126">
        <w:rPr>
          <w:rFonts w:ascii="Angsana New" w:hAnsi="Angsana New" w:hint="cs"/>
          <w:sz w:val="30"/>
          <w:szCs w:val="30"/>
          <w:cs/>
        </w:rPr>
        <w:t>ซีดับเบิ้ลยู ทาวเวอร์</w:t>
      </w:r>
      <w:r w:rsidR="00B44247">
        <w:rPr>
          <w:rFonts w:ascii="Angsana New" w:hAnsi="Angsana New"/>
          <w:sz w:val="30"/>
          <w:szCs w:val="30"/>
        </w:rPr>
        <w:t xml:space="preserve"> </w:t>
      </w:r>
      <w:r w:rsidR="00731126">
        <w:rPr>
          <w:rFonts w:ascii="Angsana New" w:hAnsi="Angsana New" w:hint="cs"/>
          <w:sz w:val="30"/>
          <w:szCs w:val="30"/>
          <w:cs/>
        </w:rPr>
        <w:t>จำกัด</w:t>
      </w:r>
      <w:r w:rsidRPr="00C57579">
        <w:rPr>
          <w:rFonts w:ascii="Angsana New" w:hAnsi="Angsana New"/>
          <w:sz w:val="30"/>
          <w:szCs w:val="30"/>
        </w:rPr>
        <w:t xml:space="preserve"> </w:t>
      </w:r>
      <w:r w:rsidRPr="00C57579">
        <w:rPr>
          <w:rFonts w:ascii="Angsana New" w:hAnsi="Angsana New" w:hint="cs"/>
          <w:sz w:val="30"/>
          <w:szCs w:val="30"/>
          <w:cs/>
        </w:rPr>
        <w:t>ได้จ่าย</w:t>
      </w:r>
      <w:r w:rsidR="00731126">
        <w:rPr>
          <w:rFonts w:ascii="Angsana New" w:hAnsi="Angsana New" w:hint="cs"/>
          <w:sz w:val="30"/>
          <w:szCs w:val="30"/>
          <w:cs/>
        </w:rPr>
        <w:t>ชำระ</w:t>
      </w:r>
      <w:r w:rsidRPr="00C57579">
        <w:rPr>
          <w:rFonts w:ascii="Angsana New" w:hAnsi="Angsana New" w:hint="cs"/>
          <w:sz w:val="30"/>
          <w:szCs w:val="30"/>
          <w:cs/>
        </w:rPr>
        <w:t>คืนเงินกู้ให้แก่บริษัทเต็มจำนวน</w:t>
      </w:r>
      <w:r w:rsidR="00731126">
        <w:rPr>
          <w:rFonts w:ascii="Angsana New" w:hAnsi="Angsana New" w:hint="cs"/>
          <w:sz w:val="30"/>
          <w:szCs w:val="30"/>
          <w:cs/>
        </w:rPr>
        <w:t>แล้ว</w:t>
      </w:r>
    </w:p>
    <w:p w14:paraId="496DDD0C" w14:textId="77777777" w:rsidR="00731126" w:rsidRPr="00731126" w:rsidRDefault="00731126" w:rsidP="0073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="Angsana New" w:hAnsi="Angsana New"/>
          <w:sz w:val="10"/>
          <w:szCs w:val="10"/>
        </w:rPr>
      </w:pP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88"/>
        <w:gridCol w:w="1294"/>
        <w:gridCol w:w="236"/>
        <w:gridCol w:w="1238"/>
        <w:gridCol w:w="236"/>
        <w:gridCol w:w="1170"/>
        <w:gridCol w:w="270"/>
        <w:gridCol w:w="1170"/>
        <w:gridCol w:w="236"/>
        <w:gridCol w:w="1204"/>
      </w:tblGrid>
      <w:tr w:rsidR="003B09B3" w:rsidRPr="002C5644" w14:paraId="066953F7" w14:textId="77777777" w:rsidTr="00D27424">
        <w:trPr>
          <w:tblHeader/>
        </w:trPr>
        <w:tc>
          <w:tcPr>
            <w:tcW w:w="2288" w:type="dxa"/>
            <w:shd w:val="clear" w:color="auto" w:fill="auto"/>
            <w:vAlign w:val="bottom"/>
          </w:tcPr>
          <w:p w14:paraId="06F5703E" w14:textId="77777777" w:rsidR="003B09B3" w:rsidRPr="002C5644" w:rsidRDefault="003B09B3" w:rsidP="00D2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0DFC096" w14:textId="77777777" w:rsidR="003B09B3" w:rsidRPr="002C5644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EBE799" w14:textId="77777777" w:rsidR="003B09B3" w:rsidRPr="002C5644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24" w:type="dxa"/>
            <w:gridSpan w:val="7"/>
            <w:shd w:val="clear" w:color="auto" w:fill="auto"/>
            <w:vAlign w:val="bottom"/>
          </w:tcPr>
          <w:p w14:paraId="5F20BFC2" w14:textId="664B57B2" w:rsidR="003B09B3" w:rsidRPr="002C5644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09B3" w:rsidRPr="002C5644" w14:paraId="5352B787" w14:textId="77777777" w:rsidTr="00D27424">
        <w:trPr>
          <w:tblHeader/>
        </w:trPr>
        <w:tc>
          <w:tcPr>
            <w:tcW w:w="2288" w:type="dxa"/>
            <w:shd w:val="clear" w:color="auto" w:fill="auto"/>
            <w:vAlign w:val="bottom"/>
          </w:tcPr>
          <w:p w14:paraId="11C6E015" w14:textId="3AF82A0C" w:rsidR="003B09B3" w:rsidRPr="002C5644" w:rsidRDefault="003B09B3" w:rsidP="00D2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</w:t>
            </w: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ยืม</w:t>
            </w: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ยาวแก่</w:t>
            </w:r>
          </w:p>
          <w:p w14:paraId="158F45B2" w14:textId="77777777" w:rsidR="003B09B3" w:rsidRPr="002C5644" w:rsidRDefault="003B09B3" w:rsidP="00D2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</w:t>
            </w: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294" w:type="dxa"/>
            <w:shd w:val="clear" w:color="auto" w:fill="auto"/>
            <w:vAlign w:val="bottom"/>
            <w:hideMark/>
          </w:tcPr>
          <w:p w14:paraId="34717CC1" w14:textId="77777777" w:rsidR="003B09B3" w:rsidRPr="002C5644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0CBCFB5" w14:textId="77777777" w:rsidR="003B09B3" w:rsidRPr="002C5644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EC1332" w14:textId="77777777" w:rsidR="003B09B3" w:rsidRPr="002C5644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  <w:hideMark/>
          </w:tcPr>
          <w:p w14:paraId="6CA920BB" w14:textId="77777777" w:rsidR="003B09B3" w:rsidRPr="002C5644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F599AC9" w14:textId="77777777" w:rsidR="003B09B3" w:rsidRPr="002C5644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93E205" w14:textId="77777777" w:rsidR="003B09B3" w:rsidRPr="002C5644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529ADB" w14:textId="77777777" w:rsidR="003B09B3" w:rsidRPr="002C5644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0B9082" w14:textId="77777777" w:rsidR="003B09B3" w:rsidRPr="002C5644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B3B9F8" w14:textId="77777777" w:rsidR="003B09B3" w:rsidRPr="002C5644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F24AC5" w14:textId="77777777" w:rsidR="003B09B3" w:rsidRPr="002C5644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242B1BB8" w14:textId="77777777" w:rsidR="003B09B3" w:rsidRPr="002C5644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4D32582" w14:textId="77777777" w:rsidR="003B09B3" w:rsidRPr="002C5644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3B09B3" w:rsidRPr="002C5644" w14:paraId="5D811AE4" w14:textId="77777777" w:rsidTr="00D27424">
        <w:trPr>
          <w:tblHeader/>
        </w:trPr>
        <w:tc>
          <w:tcPr>
            <w:tcW w:w="2288" w:type="dxa"/>
            <w:shd w:val="clear" w:color="auto" w:fill="auto"/>
            <w:vAlign w:val="bottom"/>
          </w:tcPr>
          <w:p w14:paraId="2757A4F0" w14:textId="77777777" w:rsidR="003B09B3" w:rsidRPr="002C5644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85F5E6E" w14:textId="77777777" w:rsidR="003B09B3" w:rsidRPr="002C5644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B69A99" w14:textId="77777777" w:rsidR="003B09B3" w:rsidRPr="002C5644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4" w:type="dxa"/>
            <w:gridSpan w:val="7"/>
            <w:shd w:val="clear" w:color="auto" w:fill="auto"/>
            <w:vAlign w:val="bottom"/>
          </w:tcPr>
          <w:p w14:paraId="5155A3FE" w14:textId="77777777" w:rsidR="003B09B3" w:rsidRPr="002C5644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09B3" w:rsidRPr="002C5644" w14:paraId="7EDBD635" w14:textId="77777777" w:rsidTr="009F68FA">
        <w:trPr>
          <w:tblHeader/>
        </w:trPr>
        <w:tc>
          <w:tcPr>
            <w:tcW w:w="2288" w:type="dxa"/>
            <w:shd w:val="clear" w:color="auto" w:fill="auto"/>
            <w:vAlign w:val="bottom"/>
          </w:tcPr>
          <w:p w14:paraId="3CF191F1" w14:textId="77777777" w:rsidR="003B09B3" w:rsidRPr="002C5644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A78A0B9" w14:textId="77777777" w:rsidR="003B09B3" w:rsidRPr="002C5644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BA8857" w14:textId="77777777" w:rsidR="003B09B3" w:rsidRPr="002C5644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F0D2EC0" w14:textId="77777777" w:rsidR="003B09B3" w:rsidRPr="009F68FA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C7379F" w14:textId="77777777" w:rsidR="003B09B3" w:rsidRPr="009F68FA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AD8743" w14:textId="77777777" w:rsidR="003B09B3" w:rsidRPr="009F68FA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2AC72B" w14:textId="77777777" w:rsidR="003B09B3" w:rsidRPr="009F68FA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278E71" w14:textId="77777777" w:rsidR="003B09B3" w:rsidRPr="009F68FA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906C61" w14:textId="77777777" w:rsidR="003B09B3" w:rsidRPr="009F68FA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779A8B38" w14:textId="77777777" w:rsidR="003B09B3" w:rsidRPr="009F68FA" w:rsidRDefault="003B09B3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E76BB" w:rsidRPr="002C5644" w14:paraId="21457598" w14:textId="77777777" w:rsidTr="009F68FA">
        <w:tc>
          <w:tcPr>
            <w:tcW w:w="2288" w:type="dxa"/>
            <w:shd w:val="clear" w:color="auto" w:fill="auto"/>
            <w:hideMark/>
          </w:tcPr>
          <w:p w14:paraId="52B59AA0" w14:textId="1D9F23AE" w:rsidR="00BE76BB" w:rsidRPr="002C5644" w:rsidRDefault="006909BA" w:rsidP="00BE7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4" w:type="dxa"/>
            <w:shd w:val="clear" w:color="auto" w:fill="auto"/>
          </w:tcPr>
          <w:p w14:paraId="1BF9D135" w14:textId="784C7E25" w:rsidR="00BE76BB" w:rsidRPr="002C5644" w:rsidRDefault="00BE76BB" w:rsidP="00BE7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3.6</w:t>
            </w:r>
            <w:r w:rsidR="0037288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59DB9301" w14:textId="77777777" w:rsidR="00BE76BB" w:rsidRPr="002C5644" w:rsidRDefault="00BE76BB" w:rsidP="00BE7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  <w:shd w:val="clear" w:color="auto" w:fill="auto"/>
          </w:tcPr>
          <w:p w14:paraId="57A36268" w14:textId="4C8FBAE4" w:rsidR="00BE76BB" w:rsidRPr="009F68FA" w:rsidRDefault="00BE76BB" w:rsidP="00BE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8FA">
              <w:rPr>
                <w:rFonts w:asciiTheme="majorBidi" w:hAnsiTheme="majorBidi" w:cstheme="majorBidi"/>
                <w:sz w:val="30"/>
                <w:szCs w:val="30"/>
              </w:rPr>
              <w:t>27,389,836</w:t>
            </w:r>
          </w:p>
        </w:tc>
        <w:tc>
          <w:tcPr>
            <w:tcW w:w="236" w:type="dxa"/>
            <w:shd w:val="clear" w:color="auto" w:fill="auto"/>
          </w:tcPr>
          <w:p w14:paraId="32030FD7" w14:textId="77777777" w:rsidR="00BE76BB" w:rsidRPr="009F68FA" w:rsidRDefault="00BE76BB" w:rsidP="00BE7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837FB3" w14:textId="2571A99F" w:rsidR="00BE76BB" w:rsidRPr="009F68FA" w:rsidRDefault="00BE76BB" w:rsidP="00BE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9F68FA">
              <w:rPr>
                <w:rFonts w:asciiTheme="majorBidi" w:hAnsiTheme="majorBidi" w:cstheme="majorBidi"/>
                <w:sz w:val="30"/>
                <w:szCs w:val="30"/>
              </w:rPr>
              <w:t>72,</w:t>
            </w:r>
            <w:r w:rsidR="00F13A11">
              <w:rPr>
                <w:rFonts w:asciiTheme="majorBidi" w:hAnsiTheme="majorBidi" w:cstheme="majorBidi"/>
                <w:sz w:val="30"/>
                <w:szCs w:val="30"/>
              </w:rPr>
              <w:t>424</w:t>
            </w:r>
            <w:r w:rsidRPr="009F68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13A11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270" w:type="dxa"/>
            <w:shd w:val="clear" w:color="auto" w:fill="auto"/>
          </w:tcPr>
          <w:p w14:paraId="61C6D2A3" w14:textId="77777777" w:rsidR="00BE76BB" w:rsidRPr="009F68FA" w:rsidRDefault="00BE76BB" w:rsidP="00BE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8BA48A" w14:textId="3C24E992" w:rsidR="00BE76BB" w:rsidRPr="009F68FA" w:rsidRDefault="00BE76BB" w:rsidP="00BE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F68FA">
              <w:rPr>
                <w:rFonts w:asciiTheme="majorBidi" w:hAnsiTheme="majorBidi" w:cstheme="majorBidi"/>
                <w:sz w:val="30"/>
                <w:szCs w:val="30"/>
              </w:rPr>
              <w:t>(36,</w:t>
            </w:r>
            <w:r w:rsidR="00F13A11">
              <w:rPr>
                <w:rFonts w:asciiTheme="majorBidi" w:hAnsiTheme="majorBidi" w:cstheme="majorBidi"/>
                <w:sz w:val="30"/>
                <w:szCs w:val="30"/>
              </w:rPr>
              <w:t>636</w:t>
            </w:r>
            <w:r w:rsidRPr="009F68FA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="00F13A1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F68FA">
              <w:rPr>
                <w:rFonts w:asciiTheme="majorBidi" w:hAnsiTheme="majorBidi" w:cstheme="majorBidi"/>
                <w:sz w:val="30"/>
                <w:szCs w:val="30"/>
              </w:rPr>
              <w:t>0)</w:t>
            </w:r>
          </w:p>
        </w:tc>
        <w:tc>
          <w:tcPr>
            <w:tcW w:w="236" w:type="dxa"/>
            <w:shd w:val="clear" w:color="auto" w:fill="auto"/>
          </w:tcPr>
          <w:p w14:paraId="3F33F622" w14:textId="77777777" w:rsidR="00BE76BB" w:rsidRPr="009F68FA" w:rsidRDefault="00BE76BB" w:rsidP="00BE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47765270" w14:textId="5C98AD13" w:rsidR="00BE76BB" w:rsidRPr="009F68FA" w:rsidRDefault="00BE76BB" w:rsidP="00BE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F68FA">
              <w:rPr>
                <w:rFonts w:asciiTheme="majorBidi" w:hAnsiTheme="majorBidi" w:cstheme="majorBidi"/>
                <w:sz w:val="30"/>
                <w:szCs w:val="30"/>
              </w:rPr>
              <w:t>63,177,383</w:t>
            </w:r>
          </w:p>
        </w:tc>
      </w:tr>
      <w:tr w:rsidR="00BE76BB" w:rsidRPr="002C5644" w14:paraId="3C7F51DA" w14:textId="77777777" w:rsidTr="009F68FA">
        <w:tc>
          <w:tcPr>
            <w:tcW w:w="2288" w:type="dxa"/>
            <w:shd w:val="clear" w:color="auto" w:fill="auto"/>
          </w:tcPr>
          <w:p w14:paraId="00BD1912" w14:textId="011B5FA2" w:rsidR="00BE76BB" w:rsidRPr="00F524D6" w:rsidRDefault="00BE76BB" w:rsidP="00F864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44" w:lineRule="auto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71777AA3" w14:textId="77777777" w:rsidR="00BE76BB" w:rsidRPr="002C5644" w:rsidRDefault="00BE76BB" w:rsidP="00F864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4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A8BAC7" w14:textId="77777777" w:rsidR="00BE76BB" w:rsidRPr="002C5644" w:rsidRDefault="00BE76BB" w:rsidP="00F864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44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shd w:val="clear" w:color="auto" w:fill="auto"/>
          </w:tcPr>
          <w:p w14:paraId="5712112D" w14:textId="77777777" w:rsidR="00BE76BB" w:rsidRPr="009F68FA" w:rsidRDefault="00BE76BB" w:rsidP="00F8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144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29BD9E" w14:textId="77777777" w:rsidR="00BE76BB" w:rsidRPr="009F68FA" w:rsidRDefault="00BE76BB" w:rsidP="00F864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44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5C412C" w14:textId="77777777" w:rsidR="00BE76BB" w:rsidRPr="009F68FA" w:rsidRDefault="00BE76BB" w:rsidP="00F8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144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3D08AE" w14:textId="77777777" w:rsidR="00BE76BB" w:rsidRPr="009F68FA" w:rsidRDefault="00BE76BB" w:rsidP="00F8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144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82D0EF" w14:textId="77777777" w:rsidR="00BE76BB" w:rsidRPr="009F68FA" w:rsidRDefault="00BE76BB" w:rsidP="00F8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888"/>
              </w:tabs>
              <w:spacing w:line="144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960C81" w14:textId="77777777" w:rsidR="00BE76BB" w:rsidRPr="009F68FA" w:rsidRDefault="00BE76BB" w:rsidP="00F8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144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696AAD18" w14:textId="77777777" w:rsidR="00BE76BB" w:rsidRPr="009F68FA" w:rsidRDefault="00BE76BB" w:rsidP="00F8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144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24F" w:rsidRPr="002C5644" w14:paraId="1DD61D05" w14:textId="77777777" w:rsidTr="00A1224F">
        <w:tc>
          <w:tcPr>
            <w:tcW w:w="2288" w:type="dxa"/>
            <w:shd w:val="clear" w:color="auto" w:fill="auto"/>
          </w:tcPr>
          <w:p w14:paraId="3AAEB561" w14:textId="07ED67AA" w:rsidR="00A1224F" w:rsidRPr="00F524D6" w:rsidRDefault="00A1224F" w:rsidP="00BE7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524D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294" w:type="dxa"/>
            <w:shd w:val="clear" w:color="auto" w:fill="auto"/>
          </w:tcPr>
          <w:p w14:paraId="5B711743" w14:textId="77777777" w:rsidR="00A1224F" w:rsidRPr="002C5644" w:rsidRDefault="00A1224F" w:rsidP="00BE7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965B0E" w14:textId="77777777" w:rsidR="00A1224F" w:rsidRPr="002C5644" w:rsidRDefault="00A1224F" w:rsidP="00BE7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4F2FE946" w14:textId="77777777" w:rsidR="00A1224F" w:rsidRPr="009F68FA" w:rsidRDefault="00A1224F" w:rsidP="00BE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14FD50" w14:textId="77777777" w:rsidR="00A1224F" w:rsidRPr="009F68FA" w:rsidRDefault="00A1224F" w:rsidP="00BE7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46F2ED" w14:textId="77777777" w:rsidR="00A1224F" w:rsidRPr="009F68FA" w:rsidRDefault="00A1224F" w:rsidP="00BE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E25A85" w14:textId="77777777" w:rsidR="00A1224F" w:rsidRPr="009F68FA" w:rsidRDefault="00A1224F" w:rsidP="00BE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B773C8" w14:textId="77777777" w:rsidR="00A1224F" w:rsidRPr="009F68FA" w:rsidRDefault="00A1224F" w:rsidP="00BE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E1CD32" w14:textId="77777777" w:rsidR="00A1224F" w:rsidRPr="009F68FA" w:rsidRDefault="00A1224F" w:rsidP="00BE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789D5A7" w14:textId="77777777" w:rsidR="00A1224F" w:rsidRPr="009F68FA" w:rsidRDefault="00A1224F" w:rsidP="00BE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76BB" w:rsidRPr="002C5644" w14:paraId="50420077" w14:textId="77777777" w:rsidTr="009F68FA">
        <w:tc>
          <w:tcPr>
            <w:tcW w:w="2288" w:type="dxa"/>
            <w:shd w:val="clear" w:color="auto" w:fill="auto"/>
          </w:tcPr>
          <w:p w14:paraId="7B73F3C1" w14:textId="73176AE9" w:rsidR="00BE76BB" w:rsidRPr="002C5644" w:rsidRDefault="006909BA" w:rsidP="00BE7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4" w:type="dxa"/>
            <w:shd w:val="clear" w:color="auto" w:fill="auto"/>
          </w:tcPr>
          <w:p w14:paraId="2A5B31F8" w14:textId="0B1F0E16" w:rsidR="00BE76BB" w:rsidRPr="002C5644" w:rsidRDefault="00BE76BB" w:rsidP="00BE7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4.2</w:t>
            </w:r>
            <w:r w:rsidR="0037288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0798BE81" w14:textId="77777777" w:rsidR="00BE76BB" w:rsidRPr="002C5644" w:rsidRDefault="00BE76BB" w:rsidP="00BE7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  <w:shd w:val="clear" w:color="auto" w:fill="auto"/>
          </w:tcPr>
          <w:p w14:paraId="09D11250" w14:textId="6329C095" w:rsidR="00BE76BB" w:rsidRPr="009F68FA" w:rsidRDefault="00BE76BB" w:rsidP="00BE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8FA">
              <w:rPr>
                <w:rFonts w:asciiTheme="majorBidi" w:hAnsiTheme="majorBidi" w:cstheme="majorBidi"/>
                <w:sz w:val="30"/>
                <w:szCs w:val="30"/>
              </w:rPr>
              <w:t>20,412,325</w:t>
            </w:r>
          </w:p>
        </w:tc>
        <w:tc>
          <w:tcPr>
            <w:tcW w:w="236" w:type="dxa"/>
            <w:shd w:val="clear" w:color="auto" w:fill="auto"/>
          </w:tcPr>
          <w:p w14:paraId="34B84A6D" w14:textId="77777777" w:rsidR="00BE76BB" w:rsidRPr="009F68FA" w:rsidRDefault="00BE76BB" w:rsidP="00BE7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0BF664" w14:textId="53CE0379" w:rsidR="00BE76BB" w:rsidRPr="009F68FA" w:rsidRDefault="00BE76BB" w:rsidP="00BE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9F68FA">
              <w:rPr>
                <w:rFonts w:asciiTheme="majorBidi" w:hAnsiTheme="majorBidi" w:cstheme="majorBidi"/>
                <w:sz w:val="30"/>
                <w:szCs w:val="30"/>
              </w:rPr>
              <w:t>99,424,726</w:t>
            </w:r>
          </w:p>
        </w:tc>
        <w:tc>
          <w:tcPr>
            <w:tcW w:w="270" w:type="dxa"/>
            <w:shd w:val="clear" w:color="auto" w:fill="auto"/>
          </w:tcPr>
          <w:p w14:paraId="6EF8160B" w14:textId="77777777" w:rsidR="00BE76BB" w:rsidRPr="009F68FA" w:rsidRDefault="00BE76BB" w:rsidP="00BE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729B48" w14:textId="21680FA7" w:rsidR="00BE76BB" w:rsidRPr="009F68FA" w:rsidRDefault="00BE76BB" w:rsidP="00BE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68FA">
              <w:rPr>
                <w:rFonts w:asciiTheme="majorBidi" w:hAnsiTheme="majorBidi" w:cstheme="majorBidi"/>
                <w:sz w:val="30"/>
                <w:szCs w:val="30"/>
              </w:rPr>
              <w:t>(92,447,215)</w:t>
            </w:r>
          </w:p>
        </w:tc>
        <w:tc>
          <w:tcPr>
            <w:tcW w:w="236" w:type="dxa"/>
            <w:shd w:val="clear" w:color="auto" w:fill="auto"/>
          </w:tcPr>
          <w:p w14:paraId="4DBBF997" w14:textId="77777777" w:rsidR="00BE76BB" w:rsidRPr="009F68FA" w:rsidRDefault="00BE76BB" w:rsidP="00BE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3F62E6EE" w14:textId="51128BA3" w:rsidR="00BE76BB" w:rsidRPr="009F68FA" w:rsidRDefault="00BE76BB" w:rsidP="00BE7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8FA">
              <w:rPr>
                <w:rFonts w:asciiTheme="majorBidi" w:hAnsiTheme="majorBidi" w:cstheme="majorBidi"/>
                <w:sz w:val="30"/>
                <w:szCs w:val="30"/>
              </w:rPr>
              <w:t>27,389,836</w:t>
            </w:r>
          </w:p>
        </w:tc>
      </w:tr>
    </w:tbl>
    <w:p w14:paraId="5C4246D6" w14:textId="77777777" w:rsidR="00B669FA" w:rsidRPr="00731126" w:rsidRDefault="00B669FA" w:rsidP="004C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tbl>
      <w:tblPr>
        <w:tblW w:w="93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7"/>
        <w:gridCol w:w="1259"/>
        <w:gridCol w:w="253"/>
        <w:gridCol w:w="13"/>
        <w:gridCol w:w="1252"/>
        <w:gridCol w:w="22"/>
        <w:gridCol w:w="256"/>
        <w:gridCol w:w="9"/>
        <w:gridCol w:w="1267"/>
        <w:gridCol w:w="251"/>
        <w:gridCol w:w="9"/>
        <w:gridCol w:w="1269"/>
      </w:tblGrid>
      <w:tr w:rsidR="009F34C6" w:rsidRPr="002C5644" w14:paraId="51B35833" w14:textId="77777777" w:rsidTr="00A07063">
        <w:trPr>
          <w:trHeight w:val="20"/>
        </w:trPr>
        <w:tc>
          <w:tcPr>
            <w:tcW w:w="1868" w:type="pct"/>
            <w:shd w:val="clear" w:color="auto" w:fill="auto"/>
          </w:tcPr>
          <w:p w14:paraId="6D77D857" w14:textId="5AA8D955" w:rsidR="009F34C6" w:rsidRPr="002C5644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84" w:type="pct"/>
            <w:gridSpan w:val="4"/>
            <w:shd w:val="clear" w:color="auto" w:fill="auto"/>
          </w:tcPr>
          <w:p w14:paraId="29B38615" w14:textId="77777777" w:rsidR="009F34C6" w:rsidRPr="002C5644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672B8C7F" w14:textId="77777777" w:rsidR="009F34C6" w:rsidRPr="002C5644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0" w:type="pct"/>
            <w:gridSpan w:val="5"/>
            <w:shd w:val="clear" w:color="auto" w:fill="auto"/>
          </w:tcPr>
          <w:p w14:paraId="0CB9DF2C" w14:textId="77777777" w:rsidR="009F34C6" w:rsidRPr="002C5644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2C5644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954A56" w:rsidRPr="002C5644" w14:paraId="3C718A19" w14:textId="77777777" w:rsidTr="00A07063">
        <w:trPr>
          <w:trHeight w:val="20"/>
        </w:trPr>
        <w:tc>
          <w:tcPr>
            <w:tcW w:w="1868" w:type="pct"/>
            <w:shd w:val="clear" w:color="auto" w:fill="auto"/>
          </w:tcPr>
          <w:p w14:paraId="684B85B9" w14:textId="77777777" w:rsidR="00954A56" w:rsidRPr="002C5644" w:rsidRDefault="00954A56" w:rsidP="0095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34560B4F" w14:textId="77777777" w:rsidR="00954A56" w:rsidRPr="002C5644" w:rsidRDefault="00954A56" w:rsidP="0095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63FCAE43" w14:textId="77777777" w:rsidR="00954A56" w:rsidRPr="002C5644" w:rsidRDefault="00954A56" w:rsidP="0095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shd w:val="clear" w:color="auto" w:fill="auto"/>
            <w:vAlign w:val="center"/>
          </w:tcPr>
          <w:p w14:paraId="6FB63500" w14:textId="77777777" w:rsidR="00954A56" w:rsidRPr="002C5644" w:rsidRDefault="00954A56" w:rsidP="0095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3C1C3A16" w14:textId="77777777" w:rsidR="00954A56" w:rsidRPr="002C5644" w:rsidRDefault="00954A56" w:rsidP="0095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82" w:type="pct"/>
            <w:gridSpan w:val="2"/>
            <w:shd w:val="clear" w:color="auto" w:fill="auto"/>
            <w:vAlign w:val="center"/>
          </w:tcPr>
          <w:p w14:paraId="21ED25DA" w14:textId="77777777" w:rsidR="00954A56" w:rsidRPr="002C5644" w:rsidRDefault="00954A56" w:rsidP="0095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21D1D717" w14:textId="77777777" w:rsidR="00954A56" w:rsidRPr="002C5644" w:rsidRDefault="00954A56" w:rsidP="0095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14:paraId="0A355E5B" w14:textId="77777777" w:rsidR="00954A56" w:rsidRPr="002C5644" w:rsidRDefault="00954A56" w:rsidP="0095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2561</w:t>
            </w:r>
          </w:p>
        </w:tc>
      </w:tr>
      <w:tr w:rsidR="009F34C6" w:rsidRPr="002C5644" w14:paraId="28F9DE22" w14:textId="77777777" w:rsidTr="00A07063">
        <w:trPr>
          <w:trHeight w:val="20"/>
        </w:trPr>
        <w:tc>
          <w:tcPr>
            <w:tcW w:w="1868" w:type="pct"/>
            <w:shd w:val="clear" w:color="auto" w:fill="auto"/>
          </w:tcPr>
          <w:p w14:paraId="6ACBAE08" w14:textId="77777777" w:rsidR="009F34C6" w:rsidRPr="002C5644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22E057A7" w14:textId="77777777" w:rsidR="009F34C6" w:rsidRPr="002C5644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14:paraId="138F6721" w14:textId="77777777" w:rsidR="009F34C6" w:rsidRPr="002C5644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shd w:val="clear" w:color="auto" w:fill="auto"/>
            <w:vAlign w:val="center"/>
          </w:tcPr>
          <w:p w14:paraId="7F741F12" w14:textId="77777777" w:rsidR="009F34C6" w:rsidRPr="002C5644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24D8FDB0" w14:textId="77777777" w:rsidR="009F34C6" w:rsidRPr="002C5644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82" w:type="pct"/>
            <w:gridSpan w:val="2"/>
            <w:shd w:val="clear" w:color="auto" w:fill="auto"/>
            <w:vAlign w:val="center"/>
          </w:tcPr>
          <w:p w14:paraId="3388FE10" w14:textId="77777777" w:rsidR="009F34C6" w:rsidRPr="002C5644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29877D56" w14:textId="77777777" w:rsidR="009F34C6" w:rsidRPr="002C5644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14:paraId="4DE017B2" w14:textId="77777777" w:rsidR="009F34C6" w:rsidRPr="002C5644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9F34C6" w:rsidRPr="002C5644" w14:paraId="302451FF" w14:textId="77777777" w:rsidTr="00A07063">
        <w:trPr>
          <w:trHeight w:val="20"/>
        </w:trPr>
        <w:tc>
          <w:tcPr>
            <w:tcW w:w="1868" w:type="pct"/>
            <w:shd w:val="clear" w:color="auto" w:fill="auto"/>
          </w:tcPr>
          <w:p w14:paraId="14CB895C" w14:textId="1AA68665" w:rsidR="009F34C6" w:rsidRPr="002C5644" w:rsidRDefault="006909BA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ส</w:t>
            </w:r>
            <w:r w:rsidRPr="002C5644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ินทรัพย์ไม่หมุนเวียนอื่น</w:t>
            </w:r>
          </w:p>
        </w:tc>
        <w:tc>
          <w:tcPr>
            <w:tcW w:w="3132" w:type="pct"/>
            <w:gridSpan w:val="11"/>
            <w:shd w:val="clear" w:color="auto" w:fill="auto"/>
          </w:tcPr>
          <w:p w14:paraId="5F613B14" w14:textId="77777777" w:rsidR="009F34C6" w:rsidRPr="002C5644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8392C" w:rsidRPr="002C5644" w14:paraId="6378C0C4" w14:textId="77777777" w:rsidTr="00A07063">
        <w:trPr>
          <w:trHeight w:val="333"/>
        </w:trPr>
        <w:tc>
          <w:tcPr>
            <w:tcW w:w="1868" w:type="pct"/>
            <w:shd w:val="clear" w:color="auto" w:fill="auto"/>
          </w:tcPr>
          <w:p w14:paraId="7C6A7468" w14:textId="77777777" w:rsidR="00C8392C" w:rsidRPr="002C5644" w:rsidRDefault="00C8392C" w:rsidP="00C8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1B00B2A5" w14:textId="594D67B8" w:rsidR="00C8392C" w:rsidRPr="002C5644" w:rsidRDefault="00C8392C" w:rsidP="0037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68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04D216F9" w14:textId="77777777" w:rsidR="00C8392C" w:rsidRPr="002C5644" w:rsidRDefault="00C8392C" w:rsidP="00C8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shd w:val="clear" w:color="auto" w:fill="auto"/>
          </w:tcPr>
          <w:p w14:paraId="0AC7F653" w14:textId="13DA6FD2" w:rsidR="00C8392C" w:rsidRPr="002C5644" w:rsidRDefault="00C8392C" w:rsidP="0037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708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3441738B" w14:textId="77777777" w:rsidR="00C8392C" w:rsidRPr="002C5644" w:rsidRDefault="00C8392C" w:rsidP="00C8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gridSpan w:val="2"/>
            <w:shd w:val="clear" w:color="auto" w:fill="auto"/>
          </w:tcPr>
          <w:p w14:paraId="4DFA6779" w14:textId="3E007C5E" w:rsidR="00C8392C" w:rsidRPr="002C5644" w:rsidRDefault="00C8392C" w:rsidP="0019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5" w:hanging="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22,945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1A606DD8" w14:textId="77777777" w:rsidR="00C8392C" w:rsidRPr="002C5644" w:rsidRDefault="00C8392C" w:rsidP="00C8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0062A5A1" w14:textId="77777777" w:rsidR="00C8392C" w:rsidRPr="002C5644" w:rsidRDefault="00C8392C" w:rsidP="00C8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7,937</w:t>
            </w:r>
          </w:p>
        </w:tc>
      </w:tr>
      <w:tr w:rsidR="00C8392C" w:rsidRPr="002C5644" w14:paraId="1E2BC04D" w14:textId="77777777" w:rsidTr="00A07063">
        <w:trPr>
          <w:trHeight w:val="20"/>
        </w:trPr>
        <w:tc>
          <w:tcPr>
            <w:tcW w:w="1868" w:type="pct"/>
            <w:shd w:val="clear" w:color="auto" w:fill="auto"/>
          </w:tcPr>
          <w:p w14:paraId="2A8810A6" w14:textId="77777777" w:rsidR="00C8392C" w:rsidRPr="002C5644" w:rsidRDefault="00C8392C" w:rsidP="00C8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40F37251" w14:textId="33AFFB04" w:rsidR="00C8392C" w:rsidRPr="002C5644" w:rsidRDefault="00C8392C" w:rsidP="00C8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8,043</w:t>
            </w:r>
          </w:p>
        </w:tc>
        <w:tc>
          <w:tcPr>
            <w:tcW w:w="135" w:type="pct"/>
            <w:shd w:val="clear" w:color="auto" w:fill="auto"/>
          </w:tcPr>
          <w:p w14:paraId="5675683D" w14:textId="77777777" w:rsidR="00C8392C" w:rsidRPr="002C5644" w:rsidRDefault="00C8392C" w:rsidP="00C8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51" w:firstLine="5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2CCBB1" w14:textId="313ACEF1" w:rsidR="00C8392C" w:rsidRPr="002C5644" w:rsidRDefault="00C8392C" w:rsidP="00C8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6,038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5E8F35D7" w14:textId="77777777" w:rsidR="00C8392C" w:rsidRPr="002C5644" w:rsidRDefault="00C8392C" w:rsidP="00C8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551" w:firstLine="5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1172B7" w14:textId="7CD97132" w:rsidR="00C8392C" w:rsidRPr="002C5644" w:rsidRDefault="000615E1" w:rsidP="0019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5" w:hanging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1,011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336AA8C1" w14:textId="77777777" w:rsidR="00C8392C" w:rsidRPr="002C5644" w:rsidRDefault="00C8392C" w:rsidP="00C8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1DD8B886" w14:textId="77777777" w:rsidR="00C8392C" w:rsidRPr="002C5644" w:rsidRDefault="00C8392C" w:rsidP="00C8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 xml:space="preserve">   129</w:t>
            </w:r>
          </w:p>
        </w:tc>
      </w:tr>
      <w:tr w:rsidR="00C8392C" w:rsidRPr="002C5644" w14:paraId="4F90F028" w14:textId="77777777" w:rsidTr="00A07063">
        <w:trPr>
          <w:trHeight w:val="20"/>
        </w:trPr>
        <w:tc>
          <w:tcPr>
            <w:tcW w:w="1868" w:type="pct"/>
            <w:shd w:val="clear" w:color="auto" w:fill="auto"/>
          </w:tcPr>
          <w:p w14:paraId="0F7D18BA" w14:textId="77777777" w:rsidR="00C8392C" w:rsidRPr="002C5644" w:rsidRDefault="00C8392C" w:rsidP="00C8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A4760" w14:textId="0158EEF5" w:rsidR="00C8392C" w:rsidRPr="002C5644" w:rsidRDefault="00C8392C" w:rsidP="00C8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8,043</w:t>
            </w:r>
          </w:p>
        </w:tc>
        <w:tc>
          <w:tcPr>
            <w:tcW w:w="135" w:type="pct"/>
            <w:shd w:val="clear" w:color="auto" w:fill="auto"/>
          </w:tcPr>
          <w:p w14:paraId="6A01035E" w14:textId="77777777" w:rsidR="00C8392C" w:rsidRPr="002C5644" w:rsidRDefault="00C8392C" w:rsidP="00C8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51" w:firstLine="5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B10A7" w14:textId="1A5A803B" w:rsidR="00C8392C" w:rsidRPr="002C5644" w:rsidRDefault="00C8392C" w:rsidP="00C8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6,038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2BEAB8E7" w14:textId="77777777" w:rsidR="00C8392C" w:rsidRPr="002C5644" w:rsidRDefault="00C8392C" w:rsidP="00C8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551" w:firstLine="5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42E69" w14:textId="7FA8370F" w:rsidR="00C8392C" w:rsidRPr="002C5644" w:rsidRDefault="000615E1" w:rsidP="00191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5" w:hanging="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23,956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F3570B4" w14:textId="77777777" w:rsidR="00C8392C" w:rsidRPr="002C5644" w:rsidRDefault="00C8392C" w:rsidP="00C8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154DA" w14:textId="77777777" w:rsidR="00C8392C" w:rsidRPr="002C5644" w:rsidRDefault="00C8392C" w:rsidP="00C8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8,066</w:t>
            </w:r>
          </w:p>
        </w:tc>
      </w:tr>
      <w:tr w:rsidR="00B669FA" w:rsidRPr="002C5644" w14:paraId="62914D24" w14:textId="77777777" w:rsidTr="00A07063">
        <w:trPr>
          <w:trHeight w:val="20"/>
        </w:trPr>
        <w:tc>
          <w:tcPr>
            <w:tcW w:w="1868" w:type="pct"/>
            <w:shd w:val="clear" w:color="auto" w:fill="auto"/>
          </w:tcPr>
          <w:p w14:paraId="4CD891E7" w14:textId="5E5C9E61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cs/>
              </w:rPr>
            </w:pPr>
            <w:r w:rsidRPr="002C5644">
              <w:lastRenderedPageBreak/>
              <w:br w:type="page"/>
            </w:r>
          </w:p>
        </w:tc>
        <w:tc>
          <w:tcPr>
            <w:tcW w:w="1496" w:type="pct"/>
            <w:gridSpan w:val="5"/>
            <w:shd w:val="clear" w:color="auto" w:fill="auto"/>
          </w:tcPr>
          <w:p w14:paraId="2B622E46" w14:textId="1F1D077A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709607B9" w14:textId="77777777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5" w:type="pct"/>
            <w:gridSpan w:val="4"/>
            <w:shd w:val="clear" w:color="auto" w:fill="auto"/>
          </w:tcPr>
          <w:p w14:paraId="46B32B4F" w14:textId="37B48C57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2C5644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B669FA" w:rsidRPr="002C5644" w14:paraId="40839C40" w14:textId="77777777" w:rsidTr="00A07063">
        <w:trPr>
          <w:trHeight w:val="20"/>
        </w:trPr>
        <w:tc>
          <w:tcPr>
            <w:tcW w:w="1868" w:type="pct"/>
            <w:shd w:val="clear" w:color="auto" w:fill="auto"/>
          </w:tcPr>
          <w:p w14:paraId="217B8710" w14:textId="77777777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1AF92F3B" w14:textId="77777777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6495A9AC" w14:textId="77777777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shd w:val="clear" w:color="auto" w:fill="auto"/>
            <w:vAlign w:val="center"/>
          </w:tcPr>
          <w:p w14:paraId="5C9B1103" w14:textId="77777777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43E87EA6" w14:textId="77777777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494F88FC" w14:textId="77777777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4" w:type="pct"/>
            <w:shd w:val="clear" w:color="auto" w:fill="auto"/>
            <w:vAlign w:val="center"/>
          </w:tcPr>
          <w:p w14:paraId="0B470DDB" w14:textId="77777777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84" w:type="pct"/>
            <w:gridSpan w:val="2"/>
            <w:shd w:val="clear" w:color="auto" w:fill="auto"/>
            <w:vAlign w:val="center"/>
          </w:tcPr>
          <w:p w14:paraId="3FEB4A06" w14:textId="77777777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2561</w:t>
            </w:r>
          </w:p>
        </w:tc>
      </w:tr>
      <w:tr w:rsidR="00B669FA" w:rsidRPr="002C5644" w14:paraId="73768B90" w14:textId="77777777" w:rsidTr="00A07063">
        <w:trPr>
          <w:trHeight w:val="20"/>
        </w:trPr>
        <w:tc>
          <w:tcPr>
            <w:tcW w:w="1868" w:type="pct"/>
            <w:shd w:val="clear" w:color="auto" w:fill="auto"/>
          </w:tcPr>
          <w:p w14:paraId="140E1573" w14:textId="77777777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7B599A37" w14:textId="77777777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377E2E16" w14:textId="77777777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shd w:val="clear" w:color="auto" w:fill="auto"/>
            <w:vAlign w:val="center"/>
          </w:tcPr>
          <w:p w14:paraId="7EBAD070" w14:textId="77777777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5FDB5FB5" w14:textId="77777777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7DF388E1" w14:textId="77777777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14:paraId="02D70FAF" w14:textId="77777777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84" w:type="pct"/>
            <w:gridSpan w:val="2"/>
            <w:shd w:val="clear" w:color="auto" w:fill="auto"/>
            <w:vAlign w:val="center"/>
          </w:tcPr>
          <w:p w14:paraId="0F816E71" w14:textId="77777777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B669FA" w:rsidRPr="002C5644" w14:paraId="4DCB7797" w14:textId="77777777" w:rsidTr="00A07063">
        <w:trPr>
          <w:trHeight w:val="20"/>
        </w:trPr>
        <w:tc>
          <w:tcPr>
            <w:tcW w:w="1868" w:type="pct"/>
            <w:shd w:val="clear" w:color="auto" w:fill="auto"/>
          </w:tcPr>
          <w:p w14:paraId="25D51218" w14:textId="2234D2D2" w:rsidR="00B669FA" w:rsidRPr="002C5644" w:rsidRDefault="006909B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เจ้า</w:t>
            </w:r>
            <w:r w:rsidRPr="002C5644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หนี้การค้</w:t>
            </w:r>
            <w:r w:rsidRPr="002C5644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า</w:t>
            </w:r>
          </w:p>
        </w:tc>
        <w:tc>
          <w:tcPr>
            <w:tcW w:w="3132" w:type="pct"/>
            <w:gridSpan w:val="11"/>
            <w:shd w:val="clear" w:color="auto" w:fill="auto"/>
          </w:tcPr>
          <w:p w14:paraId="7A23E314" w14:textId="77777777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669FA" w:rsidRPr="002C5644" w14:paraId="6C9133FE" w14:textId="77777777" w:rsidTr="00A07063">
        <w:trPr>
          <w:trHeight w:val="20"/>
        </w:trPr>
        <w:tc>
          <w:tcPr>
            <w:tcW w:w="1868" w:type="pct"/>
            <w:shd w:val="clear" w:color="auto" w:fill="auto"/>
          </w:tcPr>
          <w:p w14:paraId="11B7C97B" w14:textId="77777777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  <w:r w:rsidRPr="002C5644">
              <w:rPr>
                <w:rFonts w:ascii="Angsana New" w:hAnsi="Angsana New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673" w:type="pct"/>
            <w:tcBorders>
              <w:bottom w:val="double" w:sz="4" w:space="0" w:color="auto"/>
            </w:tcBorders>
            <w:shd w:val="clear" w:color="auto" w:fill="auto"/>
          </w:tcPr>
          <w:p w14:paraId="52B91D31" w14:textId="43F77C3B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7,125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22A1D2C5" w14:textId="77777777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51F8D9C" w14:textId="4334AB6D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69,702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16885C70" w14:textId="77777777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  <w:shd w:val="clear" w:color="auto" w:fill="auto"/>
          </w:tcPr>
          <w:p w14:paraId="084EE219" w14:textId="56A1601E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5448F67" w14:textId="77777777" w:rsidR="00B669FA" w:rsidRPr="002C5644" w:rsidRDefault="00B669FA" w:rsidP="00B66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23E56B5" w14:textId="77777777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9849A1A" w14:textId="77777777" w:rsidR="00FF327D" w:rsidRPr="00731126" w:rsidRDefault="00FF327D">
      <w:pPr>
        <w:rPr>
          <w:rFonts w:ascii="Angsana New" w:hAnsi="Angsana New"/>
          <w:sz w:val="30"/>
          <w:szCs w:val="30"/>
        </w:rPr>
      </w:pPr>
    </w:p>
    <w:tbl>
      <w:tblPr>
        <w:tblW w:w="933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265"/>
        <w:gridCol w:w="263"/>
        <w:gridCol w:w="1263"/>
        <w:gridCol w:w="263"/>
        <w:gridCol w:w="1265"/>
        <w:gridCol w:w="256"/>
        <w:gridCol w:w="1272"/>
      </w:tblGrid>
      <w:tr w:rsidR="00B019A5" w:rsidRPr="002C5644" w14:paraId="18C72992" w14:textId="77777777" w:rsidTr="00B669FA">
        <w:trPr>
          <w:trHeight w:val="20"/>
        </w:trPr>
        <w:tc>
          <w:tcPr>
            <w:tcW w:w="1870" w:type="pct"/>
            <w:shd w:val="clear" w:color="auto" w:fill="auto"/>
          </w:tcPr>
          <w:p w14:paraId="0FB925E5" w14:textId="4D27E9E8" w:rsidR="00B019A5" w:rsidRPr="002C5644" w:rsidRDefault="009F68FA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เจ้า</w:t>
            </w:r>
            <w:r w:rsidRPr="002C5644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หนี้</w:t>
            </w:r>
            <w:r w:rsidRPr="002C5644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3130" w:type="pct"/>
            <w:gridSpan w:val="7"/>
            <w:shd w:val="clear" w:color="auto" w:fill="auto"/>
          </w:tcPr>
          <w:p w14:paraId="4CEF70CC" w14:textId="2F7F4B7D" w:rsidR="00B019A5" w:rsidRPr="002C5644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</w:tr>
      <w:tr w:rsidR="00447B38" w:rsidRPr="002C5644" w14:paraId="2003E730" w14:textId="77777777" w:rsidTr="00B669FA">
        <w:trPr>
          <w:trHeight w:val="20"/>
        </w:trPr>
        <w:tc>
          <w:tcPr>
            <w:tcW w:w="1870" w:type="pct"/>
            <w:shd w:val="clear" w:color="auto" w:fill="auto"/>
          </w:tcPr>
          <w:p w14:paraId="2B927B77" w14:textId="77777777" w:rsidR="00447B38" w:rsidRPr="002C5644" w:rsidRDefault="00447B38" w:rsidP="0044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7" w:type="pct"/>
            <w:shd w:val="clear" w:color="auto" w:fill="auto"/>
          </w:tcPr>
          <w:p w14:paraId="2D974B44" w14:textId="7C40A74D" w:rsidR="00447B38" w:rsidRPr="002C5644" w:rsidRDefault="00520CA4" w:rsidP="00520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 xml:space="preserve">     </w:t>
            </w:r>
            <w:r w:rsidR="00447B38" w:rsidRPr="002C5644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02F2AAD" w14:textId="77777777" w:rsidR="00447B38" w:rsidRPr="002C5644" w:rsidRDefault="00447B38" w:rsidP="00520CA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4C84E073" w14:textId="1A756C82" w:rsidR="00447B38" w:rsidRPr="002C5644" w:rsidRDefault="00447B38" w:rsidP="00520CA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32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0A37F0F" w14:textId="77777777" w:rsidR="00447B38" w:rsidRPr="002C5644" w:rsidRDefault="00447B38" w:rsidP="0044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3B4E2FC7" w14:textId="14EA3206" w:rsidR="00447B38" w:rsidRPr="002C5644" w:rsidRDefault="00447B38" w:rsidP="0044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6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</w:rPr>
              <w:t>49,345</w:t>
            </w:r>
          </w:p>
        </w:tc>
        <w:tc>
          <w:tcPr>
            <w:tcW w:w="137" w:type="pct"/>
            <w:shd w:val="clear" w:color="auto" w:fill="auto"/>
          </w:tcPr>
          <w:p w14:paraId="418BAA27" w14:textId="77777777" w:rsidR="00447B38" w:rsidRPr="002C5644" w:rsidRDefault="00447B38" w:rsidP="0044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81" w:type="pct"/>
            <w:shd w:val="clear" w:color="auto" w:fill="auto"/>
          </w:tcPr>
          <w:p w14:paraId="260B713D" w14:textId="77777777" w:rsidR="00447B38" w:rsidRPr="002C5644" w:rsidRDefault="00447B38" w:rsidP="0044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6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</w:rPr>
              <w:t>1,512</w:t>
            </w:r>
          </w:p>
        </w:tc>
      </w:tr>
      <w:tr w:rsidR="00447B38" w:rsidRPr="002C5644" w14:paraId="32F06B15" w14:textId="77777777" w:rsidTr="00B669FA">
        <w:trPr>
          <w:trHeight w:val="20"/>
        </w:trPr>
        <w:tc>
          <w:tcPr>
            <w:tcW w:w="1870" w:type="pct"/>
            <w:shd w:val="clear" w:color="auto" w:fill="auto"/>
          </w:tcPr>
          <w:p w14:paraId="076970B0" w14:textId="7E1F08BD" w:rsidR="00447B38" w:rsidRPr="002C5644" w:rsidRDefault="00172E14" w:rsidP="0044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บุคคลหรือ</w:t>
            </w:r>
            <w:r w:rsidR="00447B38" w:rsidRPr="002C5644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7314B52D" w14:textId="10F00795" w:rsidR="00447B38" w:rsidRPr="002C5644" w:rsidRDefault="002E5F1A" w:rsidP="0044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26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1</w:t>
            </w:r>
            <w:r w:rsidR="00F51105">
              <w:rPr>
                <w:rFonts w:ascii="Angsana New" w:hAnsi="Angsana New"/>
                <w:bCs/>
                <w:color w:val="000000"/>
                <w:sz w:val="30"/>
                <w:szCs w:val="30"/>
              </w:rPr>
              <w:t>42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,</w:t>
            </w:r>
            <w:r w:rsidR="00F5110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281</w:t>
            </w:r>
          </w:p>
        </w:tc>
        <w:tc>
          <w:tcPr>
            <w:tcW w:w="141" w:type="pct"/>
            <w:shd w:val="clear" w:color="auto" w:fill="auto"/>
          </w:tcPr>
          <w:p w14:paraId="7C7763C0" w14:textId="77777777" w:rsidR="00447B38" w:rsidRPr="002C5644" w:rsidRDefault="00447B38" w:rsidP="0044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0B3AA5E1" w14:textId="377B9330" w:rsidR="00447B38" w:rsidRPr="002C5644" w:rsidRDefault="00447B38" w:rsidP="0044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26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</w:rPr>
              <w:t>62,626</w:t>
            </w:r>
          </w:p>
        </w:tc>
        <w:tc>
          <w:tcPr>
            <w:tcW w:w="141" w:type="pct"/>
            <w:shd w:val="clear" w:color="auto" w:fill="auto"/>
          </w:tcPr>
          <w:p w14:paraId="63FA5638" w14:textId="77777777" w:rsidR="00447B38" w:rsidRPr="002C5644" w:rsidRDefault="00447B38" w:rsidP="0044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15CA8600" w14:textId="5EABCDA0" w:rsidR="00447B38" w:rsidRPr="002C5644" w:rsidRDefault="00264365" w:rsidP="0044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6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50,874</w:t>
            </w:r>
          </w:p>
        </w:tc>
        <w:tc>
          <w:tcPr>
            <w:tcW w:w="137" w:type="pct"/>
            <w:shd w:val="clear" w:color="auto" w:fill="auto"/>
          </w:tcPr>
          <w:p w14:paraId="158377CF" w14:textId="77777777" w:rsidR="00447B38" w:rsidRPr="002C5644" w:rsidRDefault="00447B38" w:rsidP="0044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6F97F073" w14:textId="77777777" w:rsidR="00447B38" w:rsidRPr="002C5644" w:rsidRDefault="00447B38" w:rsidP="0044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6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</w:rPr>
              <w:t>1,904</w:t>
            </w:r>
          </w:p>
        </w:tc>
      </w:tr>
      <w:tr w:rsidR="00447B38" w:rsidRPr="002C5644" w14:paraId="3AB86654" w14:textId="77777777" w:rsidTr="00B669FA">
        <w:trPr>
          <w:trHeight w:val="20"/>
        </w:trPr>
        <w:tc>
          <w:tcPr>
            <w:tcW w:w="1870" w:type="pct"/>
            <w:shd w:val="clear" w:color="auto" w:fill="auto"/>
          </w:tcPr>
          <w:p w14:paraId="4C48CF7B" w14:textId="77777777" w:rsidR="00447B38" w:rsidRPr="002C5644" w:rsidRDefault="00447B38" w:rsidP="0044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C8D22" w14:textId="350150F6" w:rsidR="00447B38" w:rsidRPr="002C5644" w:rsidRDefault="002E5F1A" w:rsidP="0044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2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color w:val="000000"/>
                <w:sz w:val="30"/>
                <w:szCs w:val="30"/>
              </w:rPr>
              <w:t>1</w:t>
            </w:r>
            <w:r w:rsidR="00F51105">
              <w:rPr>
                <w:rFonts w:ascii="Angsana New" w:hAnsi="Angsana New"/>
                <w:b/>
                <w:color w:val="000000"/>
                <w:sz w:val="30"/>
                <w:szCs w:val="30"/>
              </w:rPr>
              <w:t>42</w:t>
            </w:r>
            <w:r>
              <w:rPr>
                <w:rFonts w:ascii="Angsana New" w:hAnsi="Angsana New"/>
                <w:b/>
                <w:color w:val="000000"/>
                <w:sz w:val="30"/>
                <w:szCs w:val="30"/>
              </w:rPr>
              <w:t>,</w:t>
            </w:r>
            <w:r w:rsidR="00F51105">
              <w:rPr>
                <w:rFonts w:ascii="Angsana New" w:hAnsi="Angsana New"/>
                <w:b/>
                <w:color w:val="000000"/>
                <w:sz w:val="30"/>
                <w:szCs w:val="30"/>
              </w:rPr>
              <w:t>281</w:t>
            </w:r>
          </w:p>
        </w:tc>
        <w:tc>
          <w:tcPr>
            <w:tcW w:w="141" w:type="pct"/>
            <w:shd w:val="clear" w:color="auto" w:fill="auto"/>
          </w:tcPr>
          <w:p w14:paraId="33CF16F6" w14:textId="77777777" w:rsidR="00447B38" w:rsidRPr="002C5644" w:rsidRDefault="00447B38" w:rsidP="0044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0AB64" w14:textId="3F532A24" w:rsidR="00447B38" w:rsidRPr="002C5644" w:rsidRDefault="00447B38" w:rsidP="0044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2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color w:val="000000"/>
                <w:sz w:val="30"/>
                <w:szCs w:val="30"/>
              </w:rPr>
              <w:t>62,626</w:t>
            </w:r>
          </w:p>
        </w:tc>
        <w:tc>
          <w:tcPr>
            <w:tcW w:w="141" w:type="pct"/>
            <w:shd w:val="clear" w:color="auto" w:fill="auto"/>
          </w:tcPr>
          <w:p w14:paraId="56ABF4DE" w14:textId="77777777" w:rsidR="00447B38" w:rsidRPr="002C5644" w:rsidRDefault="00447B38" w:rsidP="0044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DC4D0" w14:textId="49133E5C" w:rsidR="00447B38" w:rsidRPr="002C5644" w:rsidRDefault="00264365" w:rsidP="0044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color w:val="000000"/>
                <w:sz w:val="30"/>
                <w:szCs w:val="30"/>
              </w:rPr>
              <w:t>100,219</w:t>
            </w:r>
          </w:p>
        </w:tc>
        <w:tc>
          <w:tcPr>
            <w:tcW w:w="137" w:type="pct"/>
            <w:shd w:val="clear" w:color="auto" w:fill="auto"/>
          </w:tcPr>
          <w:p w14:paraId="5FD42312" w14:textId="77777777" w:rsidR="00447B38" w:rsidRPr="002C5644" w:rsidRDefault="00447B38" w:rsidP="0044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25CA0" w14:textId="77777777" w:rsidR="00447B38" w:rsidRPr="002C5644" w:rsidRDefault="00447B38" w:rsidP="0044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color w:val="000000"/>
                <w:sz w:val="30"/>
                <w:szCs w:val="30"/>
              </w:rPr>
              <w:t>3,416</w:t>
            </w:r>
          </w:p>
        </w:tc>
      </w:tr>
    </w:tbl>
    <w:p w14:paraId="4F3A7630" w14:textId="77777777" w:rsidR="00B019A5" w:rsidRPr="00731126" w:rsidRDefault="00B019A5" w:rsidP="0017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D4E8D5" w14:textId="77777777" w:rsidR="009B4A19" w:rsidRPr="002C5644" w:rsidRDefault="009B4A19" w:rsidP="009B4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 xml:space="preserve">รายการเคลื่อนไหวของเงินกู้ยืมจากบุคคลหรือกิจการที่เกี่ยวข้องกันสำหรับแต่ละปีสิ้นสุดวันที่ </w:t>
      </w:r>
      <w:r w:rsidRPr="002C5644">
        <w:rPr>
          <w:rFonts w:ascii="Angsana New" w:hAnsi="Angsana New"/>
          <w:sz w:val="30"/>
          <w:szCs w:val="30"/>
        </w:rPr>
        <w:t xml:space="preserve">31 </w:t>
      </w:r>
      <w:r w:rsidRPr="002C5644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2A7A1373" w14:textId="4DBE7AF3" w:rsidR="00FF327D" w:rsidRPr="00731126" w:rsidRDefault="00FF327D" w:rsidP="001E5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88"/>
        <w:gridCol w:w="1294"/>
        <w:gridCol w:w="236"/>
        <w:gridCol w:w="1238"/>
        <w:gridCol w:w="236"/>
        <w:gridCol w:w="1170"/>
        <w:gridCol w:w="270"/>
        <w:gridCol w:w="1170"/>
        <w:gridCol w:w="236"/>
        <w:gridCol w:w="1204"/>
      </w:tblGrid>
      <w:tr w:rsidR="001E5581" w:rsidRPr="002C5644" w14:paraId="57B3C7F3" w14:textId="77777777" w:rsidTr="008E2DED">
        <w:trPr>
          <w:tblHeader/>
        </w:trPr>
        <w:tc>
          <w:tcPr>
            <w:tcW w:w="2288" w:type="dxa"/>
            <w:shd w:val="clear" w:color="auto" w:fill="auto"/>
            <w:vAlign w:val="bottom"/>
          </w:tcPr>
          <w:p w14:paraId="0472C4B6" w14:textId="77777777" w:rsidR="001E5581" w:rsidRPr="002C5644" w:rsidRDefault="001E5581" w:rsidP="006B0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1F12414" w14:textId="69A8C632" w:rsidR="001E5581" w:rsidRPr="002C5644" w:rsidRDefault="001E5581" w:rsidP="006B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01E250" w14:textId="77777777" w:rsidR="001E5581" w:rsidRPr="002C5644" w:rsidRDefault="001E5581" w:rsidP="006B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24" w:type="dxa"/>
            <w:gridSpan w:val="7"/>
            <w:shd w:val="clear" w:color="auto" w:fill="auto"/>
            <w:vAlign w:val="bottom"/>
          </w:tcPr>
          <w:p w14:paraId="19B1DE8F" w14:textId="3F27E6CF" w:rsidR="001E5581" w:rsidRPr="002C5644" w:rsidRDefault="001E5581" w:rsidP="006B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A004E" w:rsidRPr="002C5644" w14:paraId="7DCF0CBA" w14:textId="77777777" w:rsidTr="008E2DED">
        <w:trPr>
          <w:tblHeader/>
        </w:trPr>
        <w:tc>
          <w:tcPr>
            <w:tcW w:w="2288" w:type="dxa"/>
            <w:shd w:val="clear" w:color="auto" w:fill="auto"/>
            <w:vAlign w:val="bottom"/>
          </w:tcPr>
          <w:p w14:paraId="152B08C4" w14:textId="77777777" w:rsidR="00DA004E" w:rsidRPr="002C5644" w:rsidRDefault="00DA004E" w:rsidP="00DA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</w:t>
            </w: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ยืม</w:t>
            </w: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ระยะสั้นจาก</w:t>
            </w:r>
          </w:p>
          <w:p w14:paraId="2EFC0D43" w14:textId="77777777" w:rsidR="00DA004E" w:rsidRPr="002C5644" w:rsidRDefault="00DA004E" w:rsidP="00DA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</w:t>
            </w: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294" w:type="dxa"/>
            <w:shd w:val="clear" w:color="auto" w:fill="auto"/>
            <w:vAlign w:val="bottom"/>
            <w:hideMark/>
          </w:tcPr>
          <w:p w14:paraId="169596D0" w14:textId="77777777" w:rsidR="00DA004E" w:rsidRPr="002C5644" w:rsidRDefault="00DA004E" w:rsidP="00DA00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3C76A61" w14:textId="77777777" w:rsidR="00DA004E" w:rsidRPr="002C5644" w:rsidRDefault="00DA004E" w:rsidP="00DA00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48C34A" w14:textId="77777777" w:rsidR="00DA004E" w:rsidRPr="002C5644" w:rsidRDefault="00DA004E" w:rsidP="00DA00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  <w:hideMark/>
          </w:tcPr>
          <w:p w14:paraId="6326F49B" w14:textId="77777777" w:rsidR="00DA004E" w:rsidRPr="002C5644" w:rsidRDefault="00DA004E" w:rsidP="00DA00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882D9B7" w14:textId="4C2224D0" w:rsidR="00DA004E" w:rsidRPr="002C5644" w:rsidRDefault="00DA004E" w:rsidP="00DA00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E72189" w14:textId="77777777" w:rsidR="00DA004E" w:rsidRPr="002C5644" w:rsidRDefault="00DA004E" w:rsidP="00DA00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FE7FBB" w14:textId="5C1B14DB" w:rsidR="00DA004E" w:rsidRPr="002C5644" w:rsidRDefault="00DA004E" w:rsidP="00DA00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76DF41" w14:textId="77777777" w:rsidR="00DA004E" w:rsidRPr="002C5644" w:rsidRDefault="00DA004E" w:rsidP="00DA00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5FB4E7" w14:textId="15FC062E" w:rsidR="00DA004E" w:rsidRPr="002C5644" w:rsidRDefault="00DA004E" w:rsidP="00DA00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ABD82A" w14:textId="77777777" w:rsidR="00DA004E" w:rsidRPr="002C5644" w:rsidRDefault="00DA004E" w:rsidP="00DA00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7190795A" w14:textId="77777777" w:rsidR="00DA004E" w:rsidRPr="002C5644" w:rsidRDefault="00DA004E" w:rsidP="00DA00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E8C7771" w14:textId="77777777" w:rsidR="00DA004E" w:rsidRPr="002C5644" w:rsidRDefault="00DA004E" w:rsidP="00DA00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AB404B" w:rsidRPr="002C5644" w14:paraId="677548E0" w14:textId="77777777" w:rsidTr="008E2DED">
        <w:trPr>
          <w:tblHeader/>
        </w:trPr>
        <w:tc>
          <w:tcPr>
            <w:tcW w:w="2288" w:type="dxa"/>
            <w:shd w:val="clear" w:color="auto" w:fill="auto"/>
            <w:vAlign w:val="bottom"/>
          </w:tcPr>
          <w:p w14:paraId="28F5FA11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871B2A" w14:textId="69093DC8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2A14E9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52713C2F" w14:textId="32C393F9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1EB58F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280AA8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2DDBD2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56ECD1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C7EC7D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CC833BA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B404B" w:rsidRPr="002C5644" w14:paraId="625B2534" w14:textId="77777777" w:rsidTr="00D27424">
        <w:trPr>
          <w:tblHeader/>
        </w:trPr>
        <w:tc>
          <w:tcPr>
            <w:tcW w:w="2288" w:type="dxa"/>
            <w:shd w:val="clear" w:color="auto" w:fill="auto"/>
            <w:vAlign w:val="bottom"/>
          </w:tcPr>
          <w:p w14:paraId="3F25E836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C4A2920" w14:textId="22940876" w:rsidR="00AB404B" w:rsidRPr="002C5644" w:rsidRDefault="00F864C8" w:rsidP="00AB40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186B5F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4" w:type="dxa"/>
            <w:gridSpan w:val="7"/>
            <w:shd w:val="clear" w:color="auto" w:fill="auto"/>
            <w:vAlign w:val="bottom"/>
          </w:tcPr>
          <w:p w14:paraId="4EC7CEF3" w14:textId="6D860C08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404B" w:rsidRPr="002C5644" w14:paraId="139E5CBA" w14:textId="77777777" w:rsidTr="00372883">
        <w:trPr>
          <w:tblHeader/>
        </w:trPr>
        <w:tc>
          <w:tcPr>
            <w:tcW w:w="2288" w:type="dxa"/>
            <w:shd w:val="clear" w:color="auto" w:fill="auto"/>
            <w:vAlign w:val="bottom"/>
          </w:tcPr>
          <w:p w14:paraId="0B28443E" w14:textId="734981D4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2CEBDFD" w14:textId="16F545AA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5B66FA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193B1BAF" w14:textId="6606A669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A1D9CD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2D3D0D" w14:textId="7A866A70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8C02AC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4F705B" w14:textId="7DEFFB3E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960DE1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4C9F3AC4" w14:textId="0085C66A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B404B" w:rsidRPr="002C5644" w14:paraId="4789DAAD" w14:textId="77777777" w:rsidTr="00372883">
        <w:tc>
          <w:tcPr>
            <w:tcW w:w="2288" w:type="dxa"/>
            <w:shd w:val="clear" w:color="auto" w:fill="auto"/>
            <w:hideMark/>
          </w:tcPr>
          <w:p w14:paraId="1E378040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94" w:type="dxa"/>
            <w:shd w:val="clear" w:color="auto" w:fill="auto"/>
          </w:tcPr>
          <w:p w14:paraId="523FCF12" w14:textId="559C24E3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 w:right="16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F7CBBD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  <w:shd w:val="clear" w:color="auto" w:fill="auto"/>
          </w:tcPr>
          <w:p w14:paraId="15AD51D3" w14:textId="1A8B8773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19,778</w:t>
            </w:r>
          </w:p>
        </w:tc>
        <w:tc>
          <w:tcPr>
            <w:tcW w:w="236" w:type="dxa"/>
            <w:shd w:val="clear" w:color="auto" w:fill="auto"/>
          </w:tcPr>
          <w:p w14:paraId="3528CDAA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66CD91" w14:textId="2D43FA2A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4,200</w:t>
            </w:r>
          </w:p>
        </w:tc>
        <w:tc>
          <w:tcPr>
            <w:tcW w:w="270" w:type="dxa"/>
            <w:shd w:val="clear" w:color="auto" w:fill="auto"/>
          </w:tcPr>
          <w:p w14:paraId="77E93992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737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5286A8" w14:textId="04F0943D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(23,978)</w:t>
            </w:r>
          </w:p>
        </w:tc>
        <w:tc>
          <w:tcPr>
            <w:tcW w:w="236" w:type="dxa"/>
            <w:shd w:val="clear" w:color="auto" w:fill="auto"/>
          </w:tcPr>
          <w:p w14:paraId="7E04B52B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15A7202B" w14:textId="62099566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B404B" w:rsidRPr="002C5644" w14:paraId="7C52F34B" w14:textId="77777777" w:rsidTr="00372883">
        <w:tc>
          <w:tcPr>
            <w:tcW w:w="2288" w:type="dxa"/>
            <w:shd w:val="clear" w:color="auto" w:fill="auto"/>
          </w:tcPr>
          <w:p w14:paraId="57599C46" w14:textId="6B943E9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23CD1A59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16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7897E9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shd w:val="clear" w:color="auto" w:fill="auto"/>
          </w:tcPr>
          <w:p w14:paraId="43687560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6BB267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A7DAAE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7D2711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737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509990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879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C1FC963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3A7D848D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404B" w:rsidRPr="002C5644" w14:paraId="10F458E9" w14:textId="77777777" w:rsidTr="00B669FA">
        <w:tc>
          <w:tcPr>
            <w:tcW w:w="2288" w:type="dxa"/>
            <w:shd w:val="clear" w:color="auto" w:fill="auto"/>
          </w:tcPr>
          <w:p w14:paraId="57621CF3" w14:textId="353DC75A" w:rsidR="00AB404B" w:rsidRPr="00B669FA" w:rsidRDefault="00AB404B" w:rsidP="00AB40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669F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2561 </w:t>
            </w: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-</w:t>
            </w:r>
            <w:r w:rsidRPr="00B669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B669F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294" w:type="dxa"/>
            <w:shd w:val="clear" w:color="auto" w:fill="auto"/>
          </w:tcPr>
          <w:p w14:paraId="69FD73DC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16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52BA1B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6FBA68F6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598653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82F9CA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B599D8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737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DBB6AD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879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FC086D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8DC27EB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404B" w:rsidRPr="002C5644" w14:paraId="20E03C8F" w14:textId="77777777" w:rsidTr="00372883">
        <w:tc>
          <w:tcPr>
            <w:tcW w:w="2288" w:type="dxa"/>
            <w:shd w:val="clear" w:color="auto" w:fill="auto"/>
          </w:tcPr>
          <w:p w14:paraId="695A16F9" w14:textId="67C5D6F3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94" w:type="dxa"/>
            <w:shd w:val="clear" w:color="auto" w:fill="auto"/>
          </w:tcPr>
          <w:p w14:paraId="403039C1" w14:textId="5739BFFE" w:rsidR="00AB404B" w:rsidRPr="002C5644" w:rsidRDefault="00AB404B" w:rsidP="00A66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16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4.0</w:t>
            </w:r>
            <w:r>
              <w:rPr>
                <w:rFonts w:ascii="Angsana New" w:eastAsia="MS Mincho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5247F27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  <w:shd w:val="clear" w:color="auto" w:fill="auto"/>
          </w:tcPr>
          <w:p w14:paraId="342EAD12" w14:textId="1B61C69D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70,698,675</w:t>
            </w:r>
          </w:p>
        </w:tc>
        <w:tc>
          <w:tcPr>
            <w:tcW w:w="236" w:type="dxa"/>
            <w:shd w:val="clear" w:color="auto" w:fill="auto"/>
          </w:tcPr>
          <w:p w14:paraId="7DB26453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BFCDB9" w14:textId="466C2CB8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173,782,060</w:t>
            </w:r>
          </w:p>
        </w:tc>
        <w:tc>
          <w:tcPr>
            <w:tcW w:w="270" w:type="dxa"/>
            <w:shd w:val="clear" w:color="auto" w:fill="auto"/>
          </w:tcPr>
          <w:p w14:paraId="3C43F891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737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A39BA9" w14:textId="594224BD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(244,460,957)</w:t>
            </w:r>
          </w:p>
        </w:tc>
        <w:tc>
          <w:tcPr>
            <w:tcW w:w="236" w:type="dxa"/>
            <w:shd w:val="clear" w:color="auto" w:fill="auto"/>
          </w:tcPr>
          <w:p w14:paraId="1D9752BA" w14:textId="7777777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514D631D" w14:textId="663973F7" w:rsidR="00AB404B" w:rsidRPr="002C5644" w:rsidRDefault="00AB404B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19,778</w:t>
            </w:r>
          </w:p>
        </w:tc>
      </w:tr>
    </w:tbl>
    <w:p w14:paraId="1F7FA16F" w14:textId="2CB06777" w:rsidR="00B669FA" w:rsidRPr="00731126" w:rsidRDefault="00B669FA" w:rsidP="002E2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88"/>
        <w:gridCol w:w="1293"/>
        <w:gridCol w:w="241"/>
        <w:gridCol w:w="1237"/>
        <w:gridCol w:w="236"/>
        <w:gridCol w:w="1169"/>
        <w:gridCol w:w="270"/>
        <w:gridCol w:w="1169"/>
        <w:gridCol w:w="236"/>
        <w:gridCol w:w="1203"/>
      </w:tblGrid>
      <w:tr w:rsidR="00AB3CE3" w:rsidRPr="002C5644" w14:paraId="76A9A88D" w14:textId="77777777" w:rsidTr="00AB3CE3">
        <w:trPr>
          <w:tblHeader/>
        </w:trPr>
        <w:tc>
          <w:tcPr>
            <w:tcW w:w="2288" w:type="dxa"/>
            <w:shd w:val="clear" w:color="auto" w:fill="auto"/>
            <w:vAlign w:val="bottom"/>
          </w:tcPr>
          <w:p w14:paraId="7B8EC9A5" w14:textId="4B63712F" w:rsidR="00AB3CE3" w:rsidRPr="00B015A1" w:rsidRDefault="00AB3CE3" w:rsidP="00F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015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</w:t>
            </w:r>
            <w:r w:rsidRPr="00B015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ยืม</w:t>
            </w:r>
            <w:r w:rsidRPr="00B015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 w:rsidRPr="00B015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  <w:r w:rsidRPr="00B015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</w:p>
          <w:p w14:paraId="2FDAC73D" w14:textId="77777777" w:rsidR="00AB3CE3" w:rsidRPr="00B015A1" w:rsidRDefault="00AB3CE3" w:rsidP="00F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B015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</w:t>
            </w:r>
            <w:r w:rsidRPr="00B015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3057DFD" w14:textId="5EAD4CAE" w:rsidR="00AB3CE3" w:rsidRPr="00B015A1" w:rsidRDefault="00AB3CE3" w:rsidP="00FB76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4BF1F43" w14:textId="77777777" w:rsidR="00AB3CE3" w:rsidRPr="00B015A1" w:rsidRDefault="00AB3CE3" w:rsidP="00FB76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0DB5FB4F" w14:textId="0AC5BB40" w:rsidR="00AB3CE3" w:rsidRPr="00B015A1" w:rsidRDefault="00AB3CE3" w:rsidP="00FB76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76B6EE" w14:textId="77777777" w:rsidR="00AB3CE3" w:rsidRPr="00B015A1" w:rsidRDefault="00AB3CE3" w:rsidP="00FB76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A5488E5" w14:textId="143D3277" w:rsidR="00AB3CE3" w:rsidRPr="00B015A1" w:rsidRDefault="00AB3CE3" w:rsidP="00FB76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14C17D" w14:textId="77777777" w:rsidR="00AB3CE3" w:rsidRPr="00B015A1" w:rsidRDefault="00AB3CE3" w:rsidP="00FB76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F4F9B78" w14:textId="4A0DF357" w:rsidR="00AB3CE3" w:rsidRPr="00B015A1" w:rsidRDefault="00AB3CE3" w:rsidP="00FB76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0C3A3C" w14:textId="77777777" w:rsidR="00AB3CE3" w:rsidRPr="00B015A1" w:rsidRDefault="00AB3CE3" w:rsidP="00FB76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62438F3" w14:textId="03F43124" w:rsidR="00AB3CE3" w:rsidRPr="00B015A1" w:rsidRDefault="00AB3CE3" w:rsidP="00FB76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CE3" w:rsidRPr="002C5644" w14:paraId="16129A54" w14:textId="77777777" w:rsidTr="00AB3CE3">
        <w:trPr>
          <w:tblHeader/>
        </w:trPr>
        <w:tc>
          <w:tcPr>
            <w:tcW w:w="2288" w:type="dxa"/>
            <w:shd w:val="clear" w:color="auto" w:fill="auto"/>
            <w:vAlign w:val="bottom"/>
          </w:tcPr>
          <w:p w14:paraId="45C46D1A" w14:textId="093DD8AC" w:rsidR="00AB3CE3" w:rsidRPr="00B015A1" w:rsidRDefault="00AB3CE3" w:rsidP="00FB76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015A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256</w:t>
            </w:r>
            <w:r w:rsidR="00B015A1" w:rsidRPr="00B015A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1</w:t>
            </w:r>
            <w:r w:rsidR="001E07C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  <w:r w:rsidR="001E07C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-</w:t>
            </w:r>
            <w:r w:rsidR="001E07CE" w:rsidRPr="00B669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1E07CE" w:rsidRPr="00B669F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B9A4841" w14:textId="77777777" w:rsidR="00AB3CE3" w:rsidRPr="00B015A1" w:rsidRDefault="00AB3CE3" w:rsidP="00FB76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8D295DF" w14:textId="77777777" w:rsidR="00AB3CE3" w:rsidRPr="00B015A1" w:rsidRDefault="00AB3CE3" w:rsidP="00FB76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11CC3E97" w14:textId="77777777" w:rsidR="00AB3CE3" w:rsidRPr="00B015A1" w:rsidRDefault="00AB3CE3" w:rsidP="00FB76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89F1A2" w14:textId="77777777" w:rsidR="00AB3CE3" w:rsidRPr="00B015A1" w:rsidRDefault="00AB3CE3" w:rsidP="00FB76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E07B855" w14:textId="77777777" w:rsidR="00AB3CE3" w:rsidRPr="00B015A1" w:rsidRDefault="00AB3CE3" w:rsidP="00FB76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375E9C" w14:textId="77777777" w:rsidR="00AB3CE3" w:rsidRPr="00B015A1" w:rsidRDefault="00AB3CE3" w:rsidP="00FB76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C355651" w14:textId="77777777" w:rsidR="00AB3CE3" w:rsidRPr="00B015A1" w:rsidRDefault="00AB3CE3" w:rsidP="00FB76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3D64D9" w14:textId="77777777" w:rsidR="00AB3CE3" w:rsidRPr="00B015A1" w:rsidRDefault="00AB3CE3" w:rsidP="00FB76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  <w:hideMark/>
          </w:tcPr>
          <w:p w14:paraId="2F52C9C0" w14:textId="77777777" w:rsidR="00AB3CE3" w:rsidRPr="00B015A1" w:rsidRDefault="00AB3CE3" w:rsidP="00FB76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B3CE3" w:rsidRPr="002C5644" w14:paraId="53D204EA" w14:textId="77777777" w:rsidTr="00AB3CE3">
        <w:tc>
          <w:tcPr>
            <w:tcW w:w="2288" w:type="dxa"/>
            <w:shd w:val="clear" w:color="auto" w:fill="auto"/>
            <w:hideMark/>
          </w:tcPr>
          <w:p w14:paraId="62B7383E" w14:textId="77777777" w:rsidR="00AB3CE3" w:rsidRPr="00B015A1" w:rsidRDefault="00AB3CE3" w:rsidP="00FB76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015A1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93" w:type="dxa"/>
            <w:shd w:val="clear" w:color="auto" w:fill="auto"/>
          </w:tcPr>
          <w:p w14:paraId="29F5976A" w14:textId="79FF8F50" w:rsidR="00AB3CE3" w:rsidRPr="00B015A1" w:rsidRDefault="00B015A1" w:rsidP="0000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16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 xml:space="preserve">- </w:t>
            </w:r>
          </w:p>
        </w:tc>
        <w:tc>
          <w:tcPr>
            <w:tcW w:w="241" w:type="dxa"/>
            <w:shd w:val="clear" w:color="auto" w:fill="auto"/>
          </w:tcPr>
          <w:p w14:paraId="4DBE7EC5" w14:textId="77777777" w:rsidR="00AB3CE3" w:rsidRPr="00B015A1" w:rsidRDefault="00AB3CE3" w:rsidP="00F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shd w:val="clear" w:color="auto" w:fill="auto"/>
          </w:tcPr>
          <w:p w14:paraId="20122D6D" w14:textId="19ADE16D" w:rsidR="00AB3CE3" w:rsidRPr="00B015A1" w:rsidRDefault="00B015A1" w:rsidP="00F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B015A1">
              <w:rPr>
                <w:rFonts w:ascii="Angsana New" w:eastAsia="MS Mincho" w:hAnsi="Angsana New"/>
                <w:sz w:val="30"/>
                <w:szCs w:val="30"/>
              </w:rPr>
              <w:t>9,692,607</w:t>
            </w:r>
          </w:p>
        </w:tc>
        <w:tc>
          <w:tcPr>
            <w:tcW w:w="236" w:type="dxa"/>
            <w:shd w:val="clear" w:color="auto" w:fill="auto"/>
          </w:tcPr>
          <w:p w14:paraId="74656A9D" w14:textId="77777777" w:rsidR="00AB3CE3" w:rsidRPr="00B015A1" w:rsidRDefault="00AB3CE3" w:rsidP="00F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1B7F5D4" w14:textId="11877C5A" w:rsidR="00AB3CE3" w:rsidRPr="00B015A1" w:rsidRDefault="00B015A1" w:rsidP="00F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B015A1">
              <w:rPr>
                <w:rFonts w:ascii="Angsana New" w:eastAsia="MS Mincho" w:hAnsi="Angsana New"/>
                <w:sz w:val="30"/>
                <w:szCs w:val="30"/>
              </w:rPr>
              <w:t>1,805,238</w:t>
            </w:r>
          </w:p>
        </w:tc>
        <w:tc>
          <w:tcPr>
            <w:tcW w:w="270" w:type="dxa"/>
            <w:shd w:val="clear" w:color="auto" w:fill="auto"/>
          </w:tcPr>
          <w:p w14:paraId="395EBC54" w14:textId="77777777" w:rsidR="00AB3CE3" w:rsidRPr="00B015A1" w:rsidRDefault="00AB3CE3" w:rsidP="00F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737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26BB52A" w14:textId="4D0967CB" w:rsidR="00AB3CE3" w:rsidRPr="00B015A1" w:rsidRDefault="00B015A1" w:rsidP="00F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B015A1">
              <w:rPr>
                <w:rFonts w:ascii="Angsana New" w:eastAsia="MS Mincho" w:hAnsi="Angsana New"/>
                <w:sz w:val="30"/>
                <w:szCs w:val="30"/>
              </w:rPr>
              <w:t>(11,497,845)</w:t>
            </w:r>
          </w:p>
        </w:tc>
        <w:tc>
          <w:tcPr>
            <w:tcW w:w="236" w:type="dxa"/>
            <w:shd w:val="clear" w:color="auto" w:fill="auto"/>
          </w:tcPr>
          <w:p w14:paraId="7911CD24" w14:textId="77777777" w:rsidR="00AB3CE3" w:rsidRPr="00B015A1" w:rsidRDefault="00AB3CE3" w:rsidP="00F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3AF7E9D3" w14:textId="7CDFA8B7" w:rsidR="00AB3CE3" w:rsidRPr="00B015A1" w:rsidRDefault="00B015A1" w:rsidP="00F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015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67E18F3" w14:textId="2E8FD827" w:rsidR="00AB3CE3" w:rsidRDefault="00AB3CE3" w:rsidP="002E2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0F453503" w14:textId="77777777" w:rsidR="00B669FA" w:rsidRDefault="00B66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tbl>
      <w:tblPr>
        <w:tblW w:w="970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052"/>
        <w:gridCol w:w="1260"/>
        <w:gridCol w:w="236"/>
        <w:gridCol w:w="844"/>
        <w:gridCol w:w="236"/>
        <w:gridCol w:w="934"/>
        <w:gridCol w:w="270"/>
        <w:gridCol w:w="1080"/>
        <w:gridCol w:w="236"/>
        <w:gridCol w:w="1024"/>
        <w:gridCol w:w="270"/>
        <w:gridCol w:w="1260"/>
      </w:tblGrid>
      <w:tr w:rsidR="000615E1" w:rsidRPr="002C5644" w14:paraId="58EE4688" w14:textId="35F3A4B2" w:rsidTr="004728CB">
        <w:tc>
          <w:tcPr>
            <w:tcW w:w="2052" w:type="dxa"/>
            <w:shd w:val="clear" w:color="auto" w:fill="auto"/>
            <w:vAlign w:val="bottom"/>
          </w:tcPr>
          <w:p w14:paraId="2BD4F255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617794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35344A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4" w:type="dxa"/>
            <w:gridSpan w:val="9"/>
            <w:shd w:val="clear" w:color="auto" w:fill="auto"/>
            <w:vAlign w:val="bottom"/>
          </w:tcPr>
          <w:p w14:paraId="5F022152" w14:textId="136D4562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15E1" w:rsidRPr="002C5644" w14:paraId="7EB31D36" w14:textId="6FC52CC4" w:rsidTr="001353DD">
        <w:tc>
          <w:tcPr>
            <w:tcW w:w="2052" w:type="dxa"/>
            <w:shd w:val="clear" w:color="auto" w:fill="auto"/>
            <w:vAlign w:val="bottom"/>
          </w:tcPr>
          <w:p w14:paraId="552F5514" w14:textId="77777777" w:rsidR="00560358" w:rsidRPr="002C5644" w:rsidRDefault="00560358" w:rsidP="00560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</w:t>
            </w: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ยืม</w:t>
            </w: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</w:p>
          <w:p w14:paraId="5BC1C6A7" w14:textId="13DFD6A8" w:rsidR="000615E1" w:rsidRPr="002C5644" w:rsidRDefault="00560358" w:rsidP="00560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</w:t>
            </w: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33EED793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CD0F33F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10B7B7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4764BCD3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EACC038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570ED1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AE0461C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EE865F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A5E16D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C5D030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0DA7F01C" w14:textId="0AC56A01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 จัดประเภทใหม่</w:t>
            </w:r>
          </w:p>
        </w:tc>
        <w:tc>
          <w:tcPr>
            <w:tcW w:w="270" w:type="dxa"/>
          </w:tcPr>
          <w:p w14:paraId="13E56198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E1F1297" w14:textId="77777777" w:rsidR="000615E1" w:rsidRPr="002C5644" w:rsidRDefault="000615E1" w:rsidP="000615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A533D35" w14:textId="69190DD5" w:rsidR="000615E1" w:rsidRPr="002C5644" w:rsidRDefault="000615E1" w:rsidP="000615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615E1" w:rsidRPr="002C5644" w14:paraId="1D8B5D2E" w14:textId="66600A92" w:rsidTr="004728CB">
        <w:tc>
          <w:tcPr>
            <w:tcW w:w="2052" w:type="dxa"/>
            <w:shd w:val="clear" w:color="auto" w:fill="auto"/>
            <w:vAlign w:val="bottom"/>
          </w:tcPr>
          <w:p w14:paraId="3874A5EA" w14:textId="4D47C3CC" w:rsidR="000615E1" w:rsidRPr="002C5644" w:rsidRDefault="000615E1" w:rsidP="007469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0DE13D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86DC32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4" w:type="dxa"/>
            <w:gridSpan w:val="9"/>
            <w:shd w:val="clear" w:color="auto" w:fill="auto"/>
            <w:vAlign w:val="bottom"/>
          </w:tcPr>
          <w:p w14:paraId="0D8267AC" w14:textId="6FC29FC3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15E1" w:rsidRPr="002C5644" w14:paraId="1CF36EA9" w14:textId="5ECFE2C9" w:rsidTr="001353DD">
        <w:tc>
          <w:tcPr>
            <w:tcW w:w="2052" w:type="dxa"/>
            <w:shd w:val="clear" w:color="auto" w:fill="auto"/>
            <w:vAlign w:val="bottom"/>
          </w:tcPr>
          <w:p w14:paraId="06828036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7D4A91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A28A4B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2A0557D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FC41CC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7752173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9130A9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04B536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A8AF15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0951AA00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57FB46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83C26CA" w14:textId="77777777" w:rsidR="000615E1" w:rsidRPr="002C5644" w:rsidRDefault="000615E1" w:rsidP="00D27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615E1" w:rsidRPr="002C5644" w14:paraId="511CAB30" w14:textId="66A8F131" w:rsidTr="004728CB">
        <w:tc>
          <w:tcPr>
            <w:tcW w:w="2052" w:type="dxa"/>
            <w:shd w:val="clear" w:color="auto" w:fill="auto"/>
            <w:hideMark/>
          </w:tcPr>
          <w:p w14:paraId="41E906C3" w14:textId="0AA3F045" w:rsidR="000615E1" w:rsidRPr="002C5644" w:rsidRDefault="000615E1" w:rsidP="00A426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23B5379D" w14:textId="65E00E3D" w:rsidR="000615E1" w:rsidRPr="002C5644" w:rsidRDefault="000615E1" w:rsidP="00A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2.0</w:t>
            </w:r>
            <w:r w:rsidR="00695036">
              <w:rPr>
                <w:rFonts w:ascii="Angsana New" w:eastAsia="MS Mincho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7A235487" w14:textId="77777777" w:rsidR="000615E1" w:rsidRPr="002C5644" w:rsidRDefault="000615E1" w:rsidP="00A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386EBEB9" w14:textId="1034825D" w:rsidR="000615E1" w:rsidRPr="002C5644" w:rsidRDefault="000615E1" w:rsidP="007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978678" w14:textId="77777777" w:rsidR="000615E1" w:rsidRPr="002C5644" w:rsidRDefault="000615E1" w:rsidP="00A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F0E531A" w14:textId="4979DEAF" w:rsidR="000615E1" w:rsidRPr="002C5644" w:rsidRDefault="000615E1" w:rsidP="0006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1,888,975</w:t>
            </w:r>
          </w:p>
        </w:tc>
        <w:tc>
          <w:tcPr>
            <w:tcW w:w="270" w:type="dxa"/>
            <w:shd w:val="clear" w:color="auto" w:fill="auto"/>
          </w:tcPr>
          <w:p w14:paraId="7396FE69" w14:textId="77777777" w:rsidR="000615E1" w:rsidRPr="002C5644" w:rsidRDefault="000615E1" w:rsidP="00A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AAE68D" w14:textId="6360C28D" w:rsidR="000615E1" w:rsidRPr="002C5644" w:rsidRDefault="000615E1" w:rsidP="0006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(607,183)</w:t>
            </w:r>
          </w:p>
        </w:tc>
        <w:tc>
          <w:tcPr>
            <w:tcW w:w="236" w:type="dxa"/>
            <w:shd w:val="clear" w:color="auto" w:fill="auto"/>
          </w:tcPr>
          <w:p w14:paraId="715B71FB" w14:textId="77777777" w:rsidR="000615E1" w:rsidRPr="002C5644" w:rsidRDefault="000615E1" w:rsidP="00A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C30A451" w14:textId="56CD0811" w:rsidR="000615E1" w:rsidRPr="002C5644" w:rsidRDefault="000615E1" w:rsidP="0047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22</w:t>
            </w:r>
            <w:r w:rsidRPr="002C5644">
              <w:rPr>
                <w:rFonts w:ascii="Angsana New" w:hAnsi="Angsana New"/>
                <w:sz w:val="30"/>
                <w:szCs w:val="30"/>
                <w:lang w:eastAsia="zh-CN"/>
              </w:rPr>
              <w:t>,270</w:t>
            </w:r>
          </w:p>
        </w:tc>
        <w:tc>
          <w:tcPr>
            <w:tcW w:w="270" w:type="dxa"/>
          </w:tcPr>
          <w:p w14:paraId="6FB61604" w14:textId="77777777" w:rsidR="000615E1" w:rsidRPr="002C5644" w:rsidRDefault="000615E1" w:rsidP="00A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A39CE85" w14:textId="415D1B05" w:rsidR="000615E1" w:rsidRPr="002C5644" w:rsidRDefault="000615E1" w:rsidP="0006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 w:firstLine="384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1,304,062</w:t>
            </w:r>
          </w:p>
        </w:tc>
      </w:tr>
      <w:tr w:rsidR="004728CB" w:rsidRPr="002C5644" w14:paraId="70F20E9E" w14:textId="77777777" w:rsidTr="004728CB">
        <w:tc>
          <w:tcPr>
            <w:tcW w:w="2052" w:type="dxa"/>
            <w:shd w:val="clear" w:color="auto" w:fill="auto"/>
          </w:tcPr>
          <w:p w14:paraId="3091E8BC" w14:textId="77777777" w:rsidR="004728CB" w:rsidRPr="002C5644" w:rsidRDefault="004728CB" w:rsidP="00A426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89A44EB" w14:textId="77777777" w:rsidR="004728CB" w:rsidRPr="002C5644" w:rsidRDefault="004728CB" w:rsidP="00A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52D64C" w14:textId="77777777" w:rsidR="004728CB" w:rsidRPr="002C5644" w:rsidRDefault="004728CB" w:rsidP="00A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61F3DCCD" w14:textId="77777777" w:rsidR="004728CB" w:rsidRPr="002C5644" w:rsidRDefault="004728CB" w:rsidP="007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6A9158" w14:textId="77777777" w:rsidR="004728CB" w:rsidRPr="002C5644" w:rsidRDefault="004728CB" w:rsidP="00A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A56BF5A" w14:textId="77777777" w:rsidR="004728CB" w:rsidRPr="002C5644" w:rsidRDefault="004728CB" w:rsidP="0006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F7A621" w14:textId="77777777" w:rsidR="004728CB" w:rsidRPr="002C5644" w:rsidRDefault="004728CB" w:rsidP="00A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AD0FF1" w14:textId="77777777" w:rsidR="004728CB" w:rsidRPr="002C5644" w:rsidRDefault="004728CB" w:rsidP="0006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493CC3" w14:textId="77777777" w:rsidR="004728CB" w:rsidRPr="002C5644" w:rsidRDefault="004728CB" w:rsidP="00A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1ACBEC3" w14:textId="77777777" w:rsidR="004728CB" w:rsidRPr="002C5644" w:rsidRDefault="004728CB" w:rsidP="00F9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1F01FA" w14:textId="77777777" w:rsidR="004728CB" w:rsidRPr="002C5644" w:rsidRDefault="004728CB" w:rsidP="00A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F9BA411" w14:textId="77777777" w:rsidR="004728CB" w:rsidRPr="002C5644" w:rsidRDefault="004728CB" w:rsidP="0006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 w:firstLine="384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F9054E" w:rsidRPr="002C5644" w14:paraId="30E2C669" w14:textId="77777777" w:rsidTr="00F9054E">
        <w:tc>
          <w:tcPr>
            <w:tcW w:w="2052" w:type="dxa"/>
            <w:shd w:val="clear" w:color="auto" w:fill="auto"/>
          </w:tcPr>
          <w:p w14:paraId="0476F19A" w14:textId="7A32DEF5" w:rsidR="00F9054E" w:rsidRPr="002C5644" w:rsidRDefault="004728CB" w:rsidP="00A426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621F667A" w14:textId="77777777" w:rsidR="00F9054E" w:rsidRPr="002C5644" w:rsidRDefault="00F9054E" w:rsidP="00A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AB45BD" w14:textId="77777777" w:rsidR="00F9054E" w:rsidRPr="002C5644" w:rsidRDefault="00F9054E" w:rsidP="00A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6A9F4151" w14:textId="77777777" w:rsidR="00F9054E" w:rsidRPr="002C5644" w:rsidRDefault="00F9054E" w:rsidP="007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99C293" w14:textId="77777777" w:rsidR="00F9054E" w:rsidRPr="002C5644" w:rsidRDefault="00F9054E" w:rsidP="00A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7CA6ECB" w14:textId="77777777" w:rsidR="00F9054E" w:rsidRPr="002C5644" w:rsidRDefault="00F9054E" w:rsidP="0006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096971" w14:textId="77777777" w:rsidR="00F9054E" w:rsidRPr="002C5644" w:rsidRDefault="00F9054E" w:rsidP="00A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1EEC19" w14:textId="77777777" w:rsidR="00F9054E" w:rsidRPr="002C5644" w:rsidRDefault="00F9054E" w:rsidP="0006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54189B" w14:textId="77777777" w:rsidR="00F9054E" w:rsidRPr="002C5644" w:rsidRDefault="00F9054E" w:rsidP="00A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E40BB83" w14:textId="77777777" w:rsidR="00F9054E" w:rsidRPr="002C5644" w:rsidRDefault="00F9054E" w:rsidP="00F9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668A92" w14:textId="77777777" w:rsidR="00F9054E" w:rsidRPr="002C5644" w:rsidRDefault="00F9054E" w:rsidP="00A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DEF828" w14:textId="77777777" w:rsidR="00F9054E" w:rsidRPr="002C5644" w:rsidRDefault="00F9054E" w:rsidP="0006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 w:firstLine="384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4728CB" w:rsidRPr="002C5644" w14:paraId="7358C4AB" w14:textId="77777777" w:rsidTr="001353DD">
        <w:tc>
          <w:tcPr>
            <w:tcW w:w="2052" w:type="dxa"/>
            <w:shd w:val="clear" w:color="auto" w:fill="auto"/>
          </w:tcPr>
          <w:p w14:paraId="568A8BF0" w14:textId="2F6FFB80" w:rsidR="004728CB" w:rsidRPr="002C5644" w:rsidRDefault="004728CB" w:rsidP="004728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1C274D08" w14:textId="133E2082" w:rsidR="004728CB" w:rsidRPr="002C5644" w:rsidRDefault="004728CB" w:rsidP="0047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2.0</w:t>
            </w:r>
            <w:r>
              <w:rPr>
                <w:rFonts w:ascii="Angsana New" w:eastAsia="MS Mincho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AC2F364" w14:textId="77777777" w:rsidR="004728CB" w:rsidRPr="002C5644" w:rsidRDefault="004728CB" w:rsidP="0047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140001BF" w14:textId="4BA1B792" w:rsidR="004728CB" w:rsidRPr="002C5644" w:rsidRDefault="004728CB" w:rsidP="0047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4FBBA0" w14:textId="77777777" w:rsidR="004728CB" w:rsidRPr="002C5644" w:rsidRDefault="004728CB" w:rsidP="0047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0DDCEA8" w14:textId="1F8D043B" w:rsidR="004728CB" w:rsidRPr="002C5644" w:rsidRDefault="004728CB" w:rsidP="0047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43,588</w:t>
            </w:r>
          </w:p>
        </w:tc>
        <w:tc>
          <w:tcPr>
            <w:tcW w:w="270" w:type="dxa"/>
            <w:shd w:val="clear" w:color="auto" w:fill="auto"/>
          </w:tcPr>
          <w:p w14:paraId="284DBB3B" w14:textId="77777777" w:rsidR="004728CB" w:rsidRPr="002C5644" w:rsidRDefault="004728CB" w:rsidP="0047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1482C0" w14:textId="44DA4CBB" w:rsidR="004728CB" w:rsidRPr="002C5644" w:rsidRDefault="004728CB" w:rsidP="0047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(43,588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2E8E20F" w14:textId="77777777" w:rsidR="004728CB" w:rsidRPr="002C5644" w:rsidRDefault="004728CB" w:rsidP="0047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B3518EA" w14:textId="60DBF1CF" w:rsidR="004728CB" w:rsidRPr="002C5644" w:rsidRDefault="004728CB" w:rsidP="0047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099D14" w14:textId="77777777" w:rsidR="004728CB" w:rsidRPr="002C5644" w:rsidRDefault="004728CB" w:rsidP="0047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EDBDA77" w14:textId="530D8EC8" w:rsidR="004728CB" w:rsidRPr="002C5644" w:rsidRDefault="00844FA5" w:rsidP="00844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94"/>
              </w:tabs>
              <w:spacing w:line="240" w:lineRule="auto"/>
              <w:ind w:left="-95" w:right="-1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</w:tbl>
    <w:p w14:paraId="7A632294" w14:textId="48327E27" w:rsidR="00B669FA" w:rsidRPr="00731126" w:rsidRDefault="00B669FA">
      <w:pPr>
        <w:rPr>
          <w:sz w:val="30"/>
          <w:szCs w:val="30"/>
        </w:rPr>
      </w:pPr>
    </w:p>
    <w:tbl>
      <w:tblPr>
        <w:tblW w:w="970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052"/>
        <w:gridCol w:w="1170"/>
        <w:gridCol w:w="270"/>
        <w:gridCol w:w="900"/>
        <w:gridCol w:w="236"/>
        <w:gridCol w:w="934"/>
        <w:gridCol w:w="270"/>
        <w:gridCol w:w="1080"/>
        <w:gridCol w:w="270"/>
        <w:gridCol w:w="990"/>
        <w:gridCol w:w="270"/>
        <w:gridCol w:w="1260"/>
      </w:tblGrid>
      <w:tr w:rsidR="00B669FA" w:rsidRPr="00D01F04" w14:paraId="612CA179" w14:textId="77777777" w:rsidTr="001353DD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14:paraId="572604FE" w14:textId="77777777" w:rsidR="00746923" w:rsidRPr="00F524D6" w:rsidRDefault="00746923" w:rsidP="007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524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</w:t>
            </w:r>
            <w:r w:rsidRPr="00F524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ยืม</w:t>
            </w:r>
            <w:r w:rsidRPr="00F524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 w:rsidRPr="00F524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  <w:r w:rsidRPr="00F524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</w:p>
          <w:p w14:paraId="44D002E4" w14:textId="689A6860" w:rsidR="00B669FA" w:rsidRPr="00D01F04" w:rsidRDefault="00746923" w:rsidP="007469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F524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</w:t>
            </w:r>
            <w:r w:rsidRPr="00F524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0BC063" w14:textId="3AD585AA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E094D2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shd w:val="clear" w:color="auto" w:fill="auto"/>
            <w:vAlign w:val="bottom"/>
          </w:tcPr>
          <w:p w14:paraId="1EBA03B3" w14:textId="06A31E7E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69FA" w:rsidRPr="00D01F04" w14:paraId="29E2B851" w14:textId="77777777" w:rsidTr="001353DD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14:paraId="083B88AF" w14:textId="77777777" w:rsidR="00B669FA" w:rsidRPr="00F524D6" w:rsidRDefault="00B669FA" w:rsidP="00B66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524D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F7605D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38B1DE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0C62A5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313B57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2BE6BEB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3F051E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B4155C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A42C82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424C5902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FF7D38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5737881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69FA" w:rsidRPr="00D01F04" w14:paraId="1C75F79B" w14:textId="77777777" w:rsidTr="001353DD">
        <w:trPr>
          <w:tblHeader/>
        </w:trPr>
        <w:tc>
          <w:tcPr>
            <w:tcW w:w="2052" w:type="dxa"/>
            <w:shd w:val="clear" w:color="auto" w:fill="auto"/>
          </w:tcPr>
          <w:p w14:paraId="0D699E30" w14:textId="4CE124A6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D01F0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7E63F4D" w14:textId="5DEAFE09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D01F04">
              <w:rPr>
                <w:rFonts w:ascii="Angsana New" w:eastAsia="MS Mincho" w:hAnsi="Angsana New"/>
                <w:sz w:val="30"/>
                <w:szCs w:val="30"/>
              </w:rPr>
              <w:t>2.0</w:t>
            </w:r>
            <w:r>
              <w:rPr>
                <w:rFonts w:ascii="Angsana New" w:eastAsia="MS Mincho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71738BA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60E8038C" w14:textId="122F8F4E" w:rsidR="00B669FA" w:rsidRPr="0094399D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4399D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16,570</w:t>
            </w:r>
          </w:p>
        </w:tc>
        <w:tc>
          <w:tcPr>
            <w:tcW w:w="236" w:type="dxa"/>
            <w:shd w:val="clear" w:color="auto" w:fill="auto"/>
          </w:tcPr>
          <w:p w14:paraId="3FDCF2BE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A59378C" w14:textId="05DF4B45" w:rsidR="00B669FA" w:rsidRPr="0094399D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399D">
              <w:rPr>
                <w:rFonts w:asciiTheme="majorBidi" w:hAnsiTheme="majorBidi" w:cstheme="majorBidi"/>
                <w:sz w:val="30"/>
                <w:szCs w:val="30"/>
              </w:rPr>
              <w:t>5,700</w:t>
            </w:r>
          </w:p>
        </w:tc>
        <w:tc>
          <w:tcPr>
            <w:tcW w:w="270" w:type="dxa"/>
            <w:shd w:val="clear" w:color="auto" w:fill="auto"/>
          </w:tcPr>
          <w:p w14:paraId="6BB4A523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302129" w14:textId="2855D563" w:rsidR="00B669FA" w:rsidRPr="0094399D" w:rsidRDefault="00B669FA" w:rsidP="0060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94399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74D5AC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35EEAA" w14:textId="55C37B6E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Pr="00D01F04">
              <w:rPr>
                <w:rFonts w:ascii="Angsana New" w:eastAsia="MS Mincho" w:hAnsi="Angsana New" w:hint="cs"/>
                <w:sz w:val="30"/>
                <w:szCs w:val="30"/>
                <w:cs/>
              </w:rPr>
              <w:t>22</w:t>
            </w:r>
            <w:r w:rsidRPr="00D01F04">
              <w:rPr>
                <w:rFonts w:ascii="Angsana New" w:hAnsi="Angsana New"/>
                <w:sz w:val="30"/>
                <w:szCs w:val="30"/>
                <w:lang w:eastAsia="zh-CN"/>
              </w:rPr>
              <w:t>,270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</w:tcPr>
          <w:p w14:paraId="0E11DF08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EA5DF57" w14:textId="5F0E0B84" w:rsidR="00B669FA" w:rsidRPr="00D01F04" w:rsidRDefault="001353DD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4"/>
              </w:tabs>
              <w:spacing w:line="240" w:lineRule="auto"/>
              <w:ind w:left="-95" w:right="-1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99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B669FA" w:rsidRPr="00D01F04" w14:paraId="368CCE8D" w14:textId="77777777" w:rsidTr="001353DD">
        <w:tc>
          <w:tcPr>
            <w:tcW w:w="2052" w:type="dxa"/>
            <w:shd w:val="clear" w:color="auto" w:fill="auto"/>
          </w:tcPr>
          <w:p w14:paraId="79C5D1E4" w14:textId="7B4DD3BF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120932" w14:textId="4FE244AA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F79643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84C4CAD" w14:textId="4F10BAFC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265581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3AAE25E" w14:textId="7CFB484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BB2C4E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9F855B" w14:textId="0D8330FE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CB9F72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B09269" w14:textId="3AA2AAE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08ED9BC0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E7CD890" w14:textId="659C5CD8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 w:firstLine="384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B669FA" w:rsidRPr="00D01F04" w14:paraId="1FA2530A" w14:textId="77777777" w:rsidTr="001353DD">
        <w:tc>
          <w:tcPr>
            <w:tcW w:w="2052" w:type="dxa"/>
            <w:shd w:val="clear" w:color="auto" w:fill="auto"/>
          </w:tcPr>
          <w:p w14:paraId="00930EA6" w14:textId="21F9EE7D" w:rsidR="00B669FA" w:rsidRPr="002C5644" w:rsidRDefault="00B669FA" w:rsidP="00B66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14:paraId="24A59793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B4AEC0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1A10AFA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2EE76C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470E277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ACCCF7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40027C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AC3853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F9837F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0F367396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FCE9CE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 w:firstLine="384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B669FA" w:rsidRPr="00D01F04" w14:paraId="78C305D4" w14:textId="77777777" w:rsidTr="001353DD">
        <w:tc>
          <w:tcPr>
            <w:tcW w:w="2052" w:type="dxa"/>
            <w:shd w:val="clear" w:color="auto" w:fill="auto"/>
          </w:tcPr>
          <w:p w14:paraId="54C8CA52" w14:textId="7B13415B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1F0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3606942A" w14:textId="3B4CBD83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D01F04">
              <w:rPr>
                <w:rFonts w:ascii="Angsana New" w:eastAsia="MS Mincho" w:hAnsi="Angsana New"/>
                <w:sz w:val="30"/>
                <w:szCs w:val="30"/>
              </w:rPr>
              <w:t>2.0</w:t>
            </w:r>
            <w:r>
              <w:rPr>
                <w:rFonts w:ascii="Angsana New" w:eastAsia="MS Mincho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56EEA12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7B169412" w14:textId="46910AF8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15,213,830</w:t>
            </w:r>
          </w:p>
        </w:tc>
        <w:tc>
          <w:tcPr>
            <w:tcW w:w="236" w:type="dxa"/>
            <w:shd w:val="clear" w:color="auto" w:fill="auto"/>
          </w:tcPr>
          <w:p w14:paraId="2C3B6715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DEE63DF" w14:textId="20F97C14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68,218,305</w:t>
            </w:r>
          </w:p>
        </w:tc>
        <w:tc>
          <w:tcPr>
            <w:tcW w:w="270" w:type="dxa"/>
            <w:shd w:val="clear" w:color="auto" w:fill="auto"/>
          </w:tcPr>
          <w:p w14:paraId="3D7A5AA6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F456DE" w14:textId="1E19C423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(83,415,565)</w:t>
            </w:r>
          </w:p>
        </w:tc>
        <w:tc>
          <w:tcPr>
            <w:tcW w:w="270" w:type="dxa"/>
            <w:shd w:val="clear" w:color="auto" w:fill="auto"/>
          </w:tcPr>
          <w:p w14:paraId="4DB53DD7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124DFA" w14:textId="29945A96" w:rsidR="00B669FA" w:rsidRPr="00D01F04" w:rsidRDefault="00B669FA" w:rsidP="0060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4646BE" w14:textId="77777777" w:rsidR="00B669FA" w:rsidRPr="00D01F04" w:rsidRDefault="00B669F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D148F1C" w14:textId="325B85FF" w:rsidR="00B669FA" w:rsidRPr="00D01F04" w:rsidRDefault="00B669FA" w:rsidP="00F9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129" w:right="-86" w:firstLine="384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16,570</w:t>
            </w:r>
          </w:p>
        </w:tc>
      </w:tr>
    </w:tbl>
    <w:p w14:paraId="5AC523DF" w14:textId="555A1213" w:rsidR="002E2B90" w:rsidRPr="00731126" w:rsidRDefault="002E2B90">
      <w:pPr>
        <w:rPr>
          <w:rFonts w:ascii="Angsana New" w:hAnsi="Angsana New"/>
          <w:sz w:val="30"/>
          <w:szCs w:val="30"/>
        </w:rPr>
      </w:pPr>
    </w:p>
    <w:tbl>
      <w:tblPr>
        <w:tblW w:w="96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261"/>
        <w:gridCol w:w="254"/>
        <w:gridCol w:w="1261"/>
        <w:gridCol w:w="281"/>
        <w:gridCol w:w="1160"/>
        <w:gridCol w:w="261"/>
        <w:gridCol w:w="1174"/>
      </w:tblGrid>
      <w:tr w:rsidR="009F34C6" w:rsidRPr="002C5644" w14:paraId="3B3C83B9" w14:textId="77777777" w:rsidTr="001353DD">
        <w:trPr>
          <w:trHeight w:val="20"/>
        </w:trPr>
        <w:tc>
          <w:tcPr>
            <w:tcW w:w="2082" w:type="pct"/>
            <w:shd w:val="clear" w:color="auto" w:fill="auto"/>
          </w:tcPr>
          <w:p w14:paraId="57FE100B" w14:textId="4C4B0C6D" w:rsidR="009F34C6" w:rsidRPr="002C5644" w:rsidRDefault="009F34C6" w:rsidP="00B13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11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33" w:type="pct"/>
            <w:gridSpan w:val="3"/>
            <w:shd w:val="clear" w:color="auto" w:fill="auto"/>
          </w:tcPr>
          <w:p w14:paraId="48BA590D" w14:textId="77777777" w:rsidR="009F34C6" w:rsidRPr="002C5644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2FF72682" w14:textId="77777777" w:rsidR="009F34C6" w:rsidRPr="002C5644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0" w:type="pct"/>
            <w:gridSpan w:val="3"/>
            <w:shd w:val="clear" w:color="auto" w:fill="auto"/>
          </w:tcPr>
          <w:p w14:paraId="378D1A73" w14:textId="77777777" w:rsidR="009F34C6" w:rsidRPr="002C5644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2C5644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3D33A4" w:rsidRPr="002C5644" w14:paraId="7AD6D41A" w14:textId="77777777" w:rsidTr="001353DD">
        <w:trPr>
          <w:trHeight w:val="20"/>
        </w:trPr>
        <w:tc>
          <w:tcPr>
            <w:tcW w:w="2082" w:type="pct"/>
            <w:shd w:val="clear" w:color="auto" w:fill="auto"/>
          </w:tcPr>
          <w:p w14:paraId="1B9610CC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  <w:vAlign w:val="center"/>
          </w:tcPr>
          <w:p w14:paraId="670F2B9D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4C090724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  <w:vAlign w:val="center"/>
          </w:tcPr>
          <w:p w14:paraId="1163D981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5" w:type="pct"/>
            <w:shd w:val="clear" w:color="auto" w:fill="auto"/>
          </w:tcPr>
          <w:p w14:paraId="3E9BF325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7FCB9EA4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4191EF5E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1698B14F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2561</w:t>
            </w:r>
          </w:p>
        </w:tc>
      </w:tr>
      <w:tr w:rsidR="009F34C6" w:rsidRPr="002C5644" w14:paraId="60321560" w14:textId="77777777" w:rsidTr="001353DD">
        <w:trPr>
          <w:trHeight w:val="20"/>
        </w:trPr>
        <w:tc>
          <w:tcPr>
            <w:tcW w:w="2082" w:type="pct"/>
            <w:shd w:val="clear" w:color="auto" w:fill="auto"/>
          </w:tcPr>
          <w:p w14:paraId="1E93D053" w14:textId="77777777" w:rsidR="009F34C6" w:rsidRPr="002C5644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  <w:vAlign w:val="center"/>
          </w:tcPr>
          <w:p w14:paraId="27ABC2C4" w14:textId="77777777" w:rsidR="009F34C6" w:rsidRPr="002C5644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  <w:vAlign w:val="center"/>
          </w:tcPr>
          <w:p w14:paraId="035B9F0A" w14:textId="77777777" w:rsidR="009F34C6" w:rsidRPr="002C5644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  <w:vAlign w:val="center"/>
          </w:tcPr>
          <w:p w14:paraId="6CF10132" w14:textId="77777777" w:rsidR="009F34C6" w:rsidRPr="002C5644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5" w:type="pct"/>
            <w:shd w:val="clear" w:color="auto" w:fill="auto"/>
          </w:tcPr>
          <w:p w14:paraId="74C7CEB3" w14:textId="77777777" w:rsidR="009F34C6" w:rsidRPr="002C5644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3051ACD4" w14:textId="77777777" w:rsidR="009F34C6" w:rsidRPr="002C5644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14:paraId="486007F9" w14:textId="77777777" w:rsidR="009F34C6" w:rsidRPr="002C5644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271EB5D3" w14:textId="77777777" w:rsidR="009F34C6" w:rsidRPr="002C5644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9F34C6" w:rsidRPr="002C5644" w14:paraId="093DC968" w14:textId="77777777" w:rsidTr="001353DD">
        <w:trPr>
          <w:trHeight w:val="20"/>
        </w:trPr>
        <w:tc>
          <w:tcPr>
            <w:tcW w:w="2082" w:type="pct"/>
            <w:shd w:val="clear" w:color="auto" w:fill="auto"/>
          </w:tcPr>
          <w:p w14:paraId="7C6AE6C7" w14:textId="77777777" w:rsidR="009F34C6" w:rsidRPr="002C5644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18" w:type="pct"/>
            <w:gridSpan w:val="7"/>
            <w:shd w:val="clear" w:color="auto" w:fill="auto"/>
          </w:tcPr>
          <w:p w14:paraId="2C245781" w14:textId="77777777" w:rsidR="009F34C6" w:rsidRPr="002C5644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D33A4" w:rsidRPr="002C5644" w14:paraId="3A872AD1" w14:textId="77777777" w:rsidTr="001353DD">
        <w:trPr>
          <w:trHeight w:val="20"/>
        </w:trPr>
        <w:tc>
          <w:tcPr>
            <w:tcW w:w="2082" w:type="pct"/>
            <w:shd w:val="clear" w:color="auto" w:fill="auto"/>
          </w:tcPr>
          <w:p w14:paraId="22645095" w14:textId="762886B7" w:rsidR="003D33A4" w:rsidRPr="002C5644" w:rsidRDefault="00080B4A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51" w:type="pct"/>
            <w:shd w:val="clear" w:color="auto" w:fill="auto"/>
          </w:tcPr>
          <w:p w14:paraId="7D7427A3" w14:textId="7A0E85B4" w:rsidR="003D33A4" w:rsidRPr="0094399D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C218B4D" w14:textId="77777777" w:rsidR="003D33A4" w:rsidRPr="0094399D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5DEA092C" w14:textId="1A3EE61C" w:rsidR="003D33A4" w:rsidRPr="0094399D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66ED517" w14:textId="77777777" w:rsidR="003D33A4" w:rsidRPr="0094399D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4F1DA14" w14:textId="5697D7CE" w:rsidR="003D33A4" w:rsidRPr="0094399D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1D47FB86" w14:textId="77777777" w:rsidR="003D33A4" w:rsidRPr="0094399D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6D88F761" w14:textId="078363C9" w:rsidR="003D33A4" w:rsidRPr="0094399D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0B4A" w:rsidRPr="002C5644" w14:paraId="048A79B9" w14:textId="77777777" w:rsidTr="001353DD">
        <w:trPr>
          <w:trHeight w:val="20"/>
        </w:trPr>
        <w:tc>
          <w:tcPr>
            <w:tcW w:w="2082" w:type="pct"/>
            <w:shd w:val="clear" w:color="auto" w:fill="auto"/>
          </w:tcPr>
          <w:p w14:paraId="27B49136" w14:textId="179AF00D" w:rsidR="00080B4A" w:rsidRPr="002C5644" w:rsidRDefault="00080B4A" w:rsidP="00080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1" w:type="pct"/>
            <w:tcBorders>
              <w:bottom w:val="double" w:sz="4" w:space="0" w:color="auto"/>
            </w:tcBorders>
            <w:shd w:val="clear" w:color="auto" w:fill="auto"/>
          </w:tcPr>
          <w:p w14:paraId="553395D7" w14:textId="2DF7F166" w:rsidR="00080B4A" w:rsidRPr="00B669FA" w:rsidRDefault="00080B4A" w:rsidP="00B6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69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37082F0D" w14:textId="77777777" w:rsidR="00080B4A" w:rsidRPr="00B669FA" w:rsidRDefault="00080B4A" w:rsidP="00080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double" w:sz="4" w:space="0" w:color="auto"/>
            </w:tcBorders>
            <w:shd w:val="clear" w:color="auto" w:fill="auto"/>
          </w:tcPr>
          <w:p w14:paraId="5001C64F" w14:textId="583FAC4C" w:rsidR="00080B4A" w:rsidRPr="00B669FA" w:rsidRDefault="006058B5" w:rsidP="00080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7,364</w:t>
            </w:r>
          </w:p>
        </w:tc>
        <w:tc>
          <w:tcPr>
            <w:tcW w:w="145" w:type="pct"/>
            <w:shd w:val="clear" w:color="auto" w:fill="auto"/>
          </w:tcPr>
          <w:p w14:paraId="6F21B491" w14:textId="77777777" w:rsidR="00080B4A" w:rsidRPr="00B669FA" w:rsidRDefault="00080B4A" w:rsidP="00080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  <w:shd w:val="clear" w:color="auto" w:fill="auto"/>
          </w:tcPr>
          <w:p w14:paraId="7B18FFC8" w14:textId="1374883B" w:rsidR="00080B4A" w:rsidRPr="00B669FA" w:rsidRDefault="00080B4A" w:rsidP="00080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69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09198516" w14:textId="77777777" w:rsidR="00080B4A" w:rsidRPr="00B669FA" w:rsidRDefault="00080B4A" w:rsidP="00080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14:paraId="33133FFC" w14:textId="789AFC33" w:rsidR="00080B4A" w:rsidRPr="00B669FA" w:rsidRDefault="00080B4A" w:rsidP="00080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69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E826106" w14:textId="77777777" w:rsidR="009F34C6" w:rsidRPr="00731126" w:rsidRDefault="009F34C6" w:rsidP="00B019A5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6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26"/>
        <w:gridCol w:w="1261"/>
        <w:gridCol w:w="254"/>
        <w:gridCol w:w="1261"/>
        <w:gridCol w:w="281"/>
        <w:gridCol w:w="1160"/>
        <w:gridCol w:w="261"/>
        <w:gridCol w:w="1180"/>
      </w:tblGrid>
      <w:tr w:rsidR="009F34C6" w:rsidRPr="002C5644" w14:paraId="0FB0D608" w14:textId="77777777" w:rsidTr="003B779C">
        <w:trPr>
          <w:trHeight w:val="20"/>
        </w:trPr>
        <w:tc>
          <w:tcPr>
            <w:tcW w:w="2079" w:type="pct"/>
            <w:shd w:val="clear" w:color="auto" w:fill="auto"/>
          </w:tcPr>
          <w:p w14:paraId="73208451" w14:textId="396947B1" w:rsidR="009F34C6" w:rsidRPr="002C5644" w:rsidRDefault="0094399D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เงินมัดจำรับจากผู้เช่า</w:t>
            </w:r>
          </w:p>
        </w:tc>
        <w:tc>
          <w:tcPr>
            <w:tcW w:w="2921" w:type="pct"/>
            <w:gridSpan w:val="7"/>
            <w:shd w:val="clear" w:color="auto" w:fill="auto"/>
          </w:tcPr>
          <w:p w14:paraId="41811288" w14:textId="16F01484" w:rsidR="009F34C6" w:rsidRPr="002C5644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</w:tr>
      <w:tr w:rsidR="004D5FBB" w:rsidRPr="002C5644" w14:paraId="1CD3F6EF" w14:textId="77777777" w:rsidTr="003B779C">
        <w:trPr>
          <w:trHeight w:val="20"/>
        </w:trPr>
        <w:tc>
          <w:tcPr>
            <w:tcW w:w="2079" w:type="pct"/>
            <w:shd w:val="clear" w:color="auto" w:fill="auto"/>
          </w:tcPr>
          <w:p w14:paraId="0E0FB698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1" w:type="pct"/>
            <w:tcBorders>
              <w:bottom w:val="double" w:sz="4" w:space="0" w:color="auto"/>
            </w:tcBorders>
            <w:shd w:val="clear" w:color="auto" w:fill="auto"/>
          </w:tcPr>
          <w:p w14:paraId="0BDC95DA" w14:textId="588AE518" w:rsidR="004D5FBB" w:rsidRPr="00B669FA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69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29,192</w:t>
            </w:r>
          </w:p>
        </w:tc>
        <w:tc>
          <w:tcPr>
            <w:tcW w:w="131" w:type="pct"/>
            <w:shd w:val="clear" w:color="auto" w:fill="auto"/>
          </w:tcPr>
          <w:p w14:paraId="286D7B41" w14:textId="77777777" w:rsidR="004D5FBB" w:rsidRPr="00B669FA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double" w:sz="4" w:space="0" w:color="auto"/>
            </w:tcBorders>
            <w:shd w:val="clear" w:color="auto" w:fill="auto"/>
          </w:tcPr>
          <w:p w14:paraId="0B1E22CA" w14:textId="0093041C" w:rsidR="004D5FBB" w:rsidRPr="00B669FA" w:rsidRDefault="006058B5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3,268</w:t>
            </w:r>
          </w:p>
        </w:tc>
        <w:tc>
          <w:tcPr>
            <w:tcW w:w="145" w:type="pct"/>
            <w:shd w:val="clear" w:color="auto" w:fill="auto"/>
          </w:tcPr>
          <w:p w14:paraId="1E295F60" w14:textId="77777777" w:rsidR="004D5FBB" w:rsidRPr="00B669FA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  <w:shd w:val="clear" w:color="auto" w:fill="auto"/>
          </w:tcPr>
          <w:p w14:paraId="343C9DFF" w14:textId="23114711" w:rsidR="004D5FBB" w:rsidRPr="00B669FA" w:rsidRDefault="004D5FBB" w:rsidP="0060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69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135" w:type="pct"/>
            <w:shd w:val="clear" w:color="auto" w:fill="auto"/>
          </w:tcPr>
          <w:p w14:paraId="14861B5A" w14:textId="77777777" w:rsidR="004D5FBB" w:rsidRPr="00B669FA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auto"/>
          </w:tcPr>
          <w:p w14:paraId="77D40BC2" w14:textId="58ECBA69" w:rsidR="004D5FBB" w:rsidRPr="00B669FA" w:rsidRDefault="004D5FBB" w:rsidP="0060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69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</w:t>
            </w:r>
          </w:p>
        </w:tc>
      </w:tr>
    </w:tbl>
    <w:p w14:paraId="2EA35076" w14:textId="0BCCC347" w:rsidR="00096C1E" w:rsidRPr="00731126" w:rsidRDefault="00096C1E" w:rsidP="003B779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6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90"/>
        <w:gridCol w:w="1269"/>
        <w:gridCol w:w="256"/>
        <w:gridCol w:w="1272"/>
        <w:gridCol w:w="281"/>
        <w:gridCol w:w="1166"/>
        <w:gridCol w:w="261"/>
        <w:gridCol w:w="1189"/>
      </w:tblGrid>
      <w:tr w:rsidR="003B779C" w:rsidRPr="002C5644" w14:paraId="63B19F66" w14:textId="77777777" w:rsidTr="00066DB3">
        <w:trPr>
          <w:trHeight w:val="290"/>
        </w:trPr>
        <w:tc>
          <w:tcPr>
            <w:tcW w:w="2045" w:type="pct"/>
            <w:shd w:val="clear" w:color="auto" w:fill="auto"/>
          </w:tcPr>
          <w:p w14:paraId="550FCC0F" w14:textId="77777777" w:rsidR="003B779C" w:rsidRPr="002C5644" w:rsidRDefault="003B779C" w:rsidP="0006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50" w:type="pct"/>
            <w:shd w:val="clear" w:color="auto" w:fill="auto"/>
          </w:tcPr>
          <w:p w14:paraId="5A14374F" w14:textId="77777777" w:rsidR="003B779C" w:rsidRPr="0094399D" w:rsidRDefault="003B779C" w:rsidP="0006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549AC610" w14:textId="77777777" w:rsidR="003B779C" w:rsidRPr="0094399D" w:rsidRDefault="003B779C" w:rsidP="0006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50AD3106" w14:textId="77777777" w:rsidR="003B779C" w:rsidRPr="0094399D" w:rsidRDefault="003B779C" w:rsidP="0006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F3E8B86" w14:textId="77777777" w:rsidR="003B779C" w:rsidRPr="0094399D" w:rsidRDefault="003B779C" w:rsidP="0006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D7B4D13" w14:textId="77777777" w:rsidR="003B779C" w:rsidRPr="0094399D" w:rsidRDefault="003B779C" w:rsidP="0006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3E48B0FD" w14:textId="77777777" w:rsidR="003B779C" w:rsidRPr="0094399D" w:rsidRDefault="003B779C" w:rsidP="0006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05BAA0A5" w14:textId="77777777" w:rsidR="003B779C" w:rsidRPr="0094399D" w:rsidRDefault="003B779C" w:rsidP="0006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79C" w:rsidRPr="002C5644" w14:paraId="5CB09C05" w14:textId="77777777" w:rsidTr="00066DB3">
        <w:trPr>
          <w:trHeight w:val="20"/>
        </w:trPr>
        <w:tc>
          <w:tcPr>
            <w:tcW w:w="2045" w:type="pct"/>
            <w:shd w:val="clear" w:color="auto" w:fill="auto"/>
          </w:tcPr>
          <w:p w14:paraId="303CF482" w14:textId="77777777" w:rsidR="003B779C" w:rsidRPr="002C5644" w:rsidRDefault="003B779C" w:rsidP="0006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0" w:type="pct"/>
            <w:tcBorders>
              <w:bottom w:val="double" w:sz="4" w:space="0" w:color="auto"/>
            </w:tcBorders>
            <w:shd w:val="clear" w:color="auto" w:fill="auto"/>
          </w:tcPr>
          <w:p w14:paraId="2D7CDAA5" w14:textId="77777777" w:rsidR="003B779C" w:rsidRPr="00280019" w:rsidRDefault="003B779C" w:rsidP="0006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00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3,619</w:t>
            </w:r>
          </w:p>
        </w:tc>
        <w:tc>
          <w:tcPr>
            <w:tcW w:w="131" w:type="pct"/>
            <w:shd w:val="clear" w:color="auto" w:fill="auto"/>
          </w:tcPr>
          <w:p w14:paraId="29DCC75B" w14:textId="77777777" w:rsidR="003B779C" w:rsidRPr="00280019" w:rsidRDefault="003B779C" w:rsidP="0006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  <w:shd w:val="clear" w:color="auto" w:fill="auto"/>
          </w:tcPr>
          <w:p w14:paraId="15D8B89D" w14:textId="77777777" w:rsidR="003B779C" w:rsidRPr="00280019" w:rsidRDefault="003B779C" w:rsidP="0006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00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62F2E9C" w14:textId="77777777" w:rsidR="003B779C" w:rsidRPr="00280019" w:rsidRDefault="003B779C" w:rsidP="0006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  <w:shd w:val="clear" w:color="auto" w:fill="auto"/>
          </w:tcPr>
          <w:p w14:paraId="4B1BECC4" w14:textId="77777777" w:rsidR="003B779C" w:rsidRPr="00280019" w:rsidRDefault="003B779C" w:rsidP="0006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00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956E9BB" w14:textId="77777777" w:rsidR="003B779C" w:rsidRPr="00280019" w:rsidRDefault="003B779C" w:rsidP="0006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</w:tcPr>
          <w:p w14:paraId="66516C32" w14:textId="77777777" w:rsidR="003B779C" w:rsidRPr="00280019" w:rsidRDefault="003B779C" w:rsidP="0006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00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96C268D" w14:textId="77777777" w:rsidR="003B779C" w:rsidRPr="002C5644" w:rsidRDefault="003B7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2E46B72" w14:textId="35E38F00" w:rsidR="00B019A5" w:rsidRPr="002C5644" w:rsidRDefault="00B019A5" w:rsidP="00B019A5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  <w:r w:rsidR="00C82062"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0FFA9B15" w14:textId="77777777" w:rsidR="00B019A5" w:rsidRPr="002C5644" w:rsidRDefault="00B019A5" w:rsidP="00B019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77181E3" w14:textId="77777777" w:rsidR="00682DEF" w:rsidRPr="002C5644" w:rsidRDefault="00682DEF" w:rsidP="00682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12" w:name="_Hlk877604"/>
      <w:r w:rsidRPr="002C5644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สัญญาให้คำปรึกษาเกี่ยวกับการดำเนินธุรกิจและการลงทุน</w:t>
      </w:r>
    </w:p>
    <w:p w14:paraId="5890C69E" w14:textId="77777777" w:rsidR="00682DEF" w:rsidRPr="002C5644" w:rsidRDefault="00682DEF" w:rsidP="00682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5207DA1" w14:textId="426D924A" w:rsidR="00682DEF" w:rsidRPr="002C5644" w:rsidRDefault="00682DEF" w:rsidP="00682DE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 xml:space="preserve">ในปี </w:t>
      </w:r>
      <w:r w:rsidRPr="002C5644">
        <w:rPr>
          <w:rFonts w:ascii="Angsana New" w:hAnsi="Angsana New"/>
          <w:sz w:val="30"/>
          <w:szCs w:val="30"/>
        </w:rPr>
        <w:t xml:space="preserve">2562 </w:t>
      </w:r>
      <w:r w:rsidRPr="002C5644">
        <w:rPr>
          <w:rFonts w:ascii="Angsana New" w:hAnsi="Angsana New"/>
          <w:sz w:val="30"/>
          <w:szCs w:val="30"/>
          <w:cs/>
        </w:rPr>
        <w:t>บริษัทได้ทำสัญญาบริหารโครงการหลายสัญญา เพื่อให้บริ</w:t>
      </w:r>
      <w:r w:rsidRPr="002C5644">
        <w:rPr>
          <w:rFonts w:ascii="Angsana New" w:hAnsi="Angsana New" w:hint="cs"/>
          <w:sz w:val="30"/>
          <w:szCs w:val="30"/>
          <w:cs/>
        </w:rPr>
        <w:t>ก</w:t>
      </w:r>
      <w:r w:rsidRPr="002C5644">
        <w:rPr>
          <w:rFonts w:ascii="Angsana New" w:hAnsi="Angsana New"/>
          <w:sz w:val="30"/>
          <w:szCs w:val="30"/>
          <w:cs/>
        </w:rPr>
        <w:t>ารศึกษาความเป็นไปได้ของโครงการ บริหารโครงการและบริหารการก่อสร้างแก่บริษัทย่อยและบริษัทที่เกี่ยวข้องกัน ซึ่งบริษัทจะได้รับค่าบริการตามอัตราที่ตกลงไว้ในสัญญา</w:t>
      </w:r>
    </w:p>
    <w:p w14:paraId="0A80685A" w14:textId="77777777" w:rsidR="00682DEF" w:rsidRPr="002C5644" w:rsidRDefault="00682DEF" w:rsidP="00682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B2FF685" w14:textId="77777777" w:rsidR="00682DEF" w:rsidRPr="002C5644" w:rsidRDefault="00682DEF" w:rsidP="00682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เมื่อวันที่</w:t>
      </w:r>
      <w:r w:rsidRPr="002C5644">
        <w:rPr>
          <w:rFonts w:ascii="Angsana New" w:hAnsi="Angsana New"/>
          <w:sz w:val="30"/>
          <w:szCs w:val="30"/>
        </w:rPr>
        <w:t> </w:t>
      </w:r>
      <w:r w:rsidRPr="002C5644">
        <w:rPr>
          <w:rFonts w:ascii="Angsana New" w:hAnsi="Angsana New"/>
          <w:sz w:val="30"/>
          <w:szCs w:val="30"/>
          <w:cs/>
        </w:rPr>
        <w:t>1</w:t>
      </w:r>
      <w:r w:rsidRPr="002C5644">
        <w:rPr>
          <w:rFonts w:ascii="Angsana New" w:hAnsi="Angsana New"/>
          <w:sz w:val="30"/>
          <w:szCs w:val="30"/>
        </w:rPr>
        <w:t> </w:t>
      </w:r>
      <w:r w:rsidRPr="002C5644">
        <w:rPr>
          <w:rFonts w:ascii="Angsana New" w:hAnsi="Angsana New"/>
          <w:sz w:val="30"/>
          <w:szCs w:val="30"/>
          <w:cs/>
        </w:rPr>
        <w:t>เมษายน</w:t>
      </w:r>
      <w:r w:rsidRPr="002C5644">
        <w:rPr>
          <w:rFonts w:ascii="Angsana New" w:hAnsi="Angsana New"/>
          <w:sz w:val="30"/>
          <w:szCs w:val="30"/>
        </w:rPr>
        <w:t> </w:t>
      </w:r>
      <w:r w:rsidRPr="002C5644">
        <w:rPr>
          <w:rFonts w:ascii="Angsana New" w:hAnsi="Angsana New"/>
          <w:sz w:val="30"/>
          <w:szCs w:val="30"/>
          <w:cs/>
        </w:rPr>
        <w:t>2562</w:t>
      </w:r>
      <w:r w:rsidRPr="002C5644">
        <w:rPr>
          <w:rFonts w:ascii="Angsana New" w:hAnsi="Angsana New"/>
          <w:sz w:val="30"/>
          <w:szCs w:val="30"/>
        </w:rPr>
        <w:t> </w:t>
      </w:r>
      <w:r w:rsidRPr="002C5644">
        <w:rPr>
          <w:rFonts w:ascii="Angsana New" w:hAnsi="Angsana New"/>
          <w:sz w:val="30"/>
          <w:szCs w:val="30"/>
          <w:cs/>
        </w:rPr>
        <w:t xml:space="preserve">บริษัทได้จัดทำบันทึกข้อความสำหรับสัญญาจ้างบริหารทุกฉบับ ในการเปลี่ยนอัตราค่าบริการและเปลี่ยนผู้ให้บริการ จากบริษัท ทีซีซี โฮเทล แอสเสท แมนเนจเม้นท์ จำกัด และ บริษัท แอสเสท เวิรด์ </w:t>
      </w:r>
      <w:r w:rsidRPr="002C5644">
        <w:rPr>
          <w:rFonts w:ascii="Angsana New" w:hAnsi="Angsana New"/>
          <w:sz w:val="30"/>
          <w:szCs w:val="30"/>
          <w:cs/>
        </w:rPr>
        <w:br/>
        <w:t xml:space="preserve">รีเทล จำกัด ซึ่งเป็นบริษัทย่อยของบริษัท มาเป็นบริษัท เนื่องจากการปรับโครงสร้างของกลุ่มกิจการ </w:t>
      </w:r>
    </w:p>
    <w:p w14:paraId="7A114480" w14:textId="77777777" w:rsidR="00682DEF" w:rsidRPr="002C5644" w:rsidRDefault="00682DEF" w:rsidP="00682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5F703D" w14:textId="16CCF558" w:rsidR="00B9139F" w:rsidRPr="002C5644" w:rsidRDefault="00682DEF" w:rsidP="00B9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bookmarkStart w:id="13" w:name="_Hlk32495321"/>
      <w:r w:rsidRPr="00044EE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044EE9">
        <w:rPr>
          <w:rFonts w:ascii="Angsana New" w:hAnsi="Angsana New"/>
          <w:sz w:val="30"/>
          <w:szCs w:val="30"/>
        </w:rPr>
        <w:t xml:space="preserve">5 </w:t>
      </w:r>
      <w:r w:rsidRPr="00044EE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044EE9">
        <w:rPr>
          <w:rFonts w:ascii="Angsana New" w:hAnsi="Angsana New"/>
          <w:sz w:val="30"/>
          <w:szCs w:val="30"/>
        </w:rPr>
        <w:t xml:space="preserve">2562 </w:t>
      </w:r>
      <w:r w:rsidRPr="00044EE9">
        <w:rPr>
          <w:rFonts w:ascii="Angsana New" w:hAnsi="Angsana New"/>
          <w:sz w:val="30"/>
          <w:szCs w:val="30"/>
          <w:cs/>
        </w:rPr>
        <w:t xml:space="preserve">บริษัทได้ทำสัญญาให้คำปรึกษาเกี่ยวกับการดำเนินธุรกิจและการลงทุนกับบริษัทย่อย </w:t>
      </w:r>
      <w:r w:rsidRPr="00044EE9">
        <w:rPr>
          <w:rFonts w:ascii="Angsana New" w:hAnsi="Angsana New" w:hint="cs"/>
          <w:sz w:val="30"/>
          <w:szCs w:val="30"/>
          <w:cs/>
        </w:rPr>
        <w:t xml:space="preserve">         </w:t>
      </w:r>
      <w:r w:rsidRPr="00044EE9">
        <w:rPr>
          <w:rFonts w:ascii="Angsana New" w:hAnsi="Angsana New"/>
          <w:sz w:val="30"/>
          <w:szCs w:val="30"/>
          <w:cs/>
        </w:rPr>
        <w:t xml:space="preserve">ซึ่งให้บริการให้คำปรึกษา คำแนะนำ ประสานงาน และวางนโยบาย กรอบการดำเนินธุรกิจในด้านต่างๆ เกี่ยวกับการดำเนินธุรกิจและการลงทุน มีกำหนดระยะเวลาตั้งแต่วันที่ </w:t>
      </w:r>
      <w:r w:rsidRPr="00044EE9">
        <w:rPr>
          <w:rFonts w:ascii="Angsana New" w:hAnsi="Angsana New"/>
          <w:sz w:val="30"/>
          <w:szCs w:val="30"/>
        </w:rPr>
        <w:t xml:space="preserve">1 </w:t>
      </w:r>
      <w:r w:rsidRPr="00044EE9">
        <w:rPr>
          <w:rFonts w:ascii="Angsana New" w:hAnsi="Angsana New"/>
          <w:sz w:val="30"/>
          <w:szCs w:val="30"/>
          <w:cs/>
        </w:rPr>
        <w:t xml:space="preserve">มกราคม </w:t>
      </w:r>
      <w:r w:rsidRPr="00044EE9">
        <w:rPr>
          <w:rFonts w:ascii="Angsana New" w:hAnsi="Angsana New"/>
          <w:sz w:val="30"/>
          <w:szCs w:val="30"/>
        </w:rPr>
        <w:t xml:space="preserve">2562 </w:t>
      </w:r>
      <w:r w:rsidRPr="00044EE9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044EE9">
        <w:rPr>
          <w:rFonts w:ascii="Angsana New" w:hAnsi="Angsana New"/>
          <w:sz w:val="30"/>
          <w:szCs w:val="30"/>
        </w:rPr>
        <w:t xml:space="preserve">31 </w:t>
      </w:r>
      <w:r w:rsidRPr="00044EE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44EE9">
        <w:rPr>
          <w:rFonts w:ascii="Angsana New" w:hAnsi="Angsana New"/>
          <w:sz w:val="30"/>
          <w:szCs w:val="30"/>
        </w:rPr>
        <w:t xml:space="preserve">2562 </w:t>
      </w:r>
      <w:r w:rsidRPr="00044EE9">
        <w:rPr>
          <w:rFonts w:ascii="Angsana New" w:hAnsi="Angsana New"/>
          <w:sz w:val="30"/>
          <w:szCs w:val="30"/>
          <w:cs/>
        </w:rPr>
        <w:t>โดยบริษัท</w:t>
      </w:r>
      <w:r w:rsidRPr="00044EE9">
        <w:rPr>
          <w:rFonts w:ascii="Angsana New" w:hAnsi="Angsana New" w:hint="cs"/>
          <w:sz w:val="30"/>
          <w:szCs w:val="30"/>
          <w:cs/>
        </w:rPr>
        <w:t>จะ</w:t>
      </w:r>
      <w:r w:rsidRPr="00044EE9">
        <w:rPr>
          <w:rFonts w:ascii="Angsana New" w:hAnsi="Angsana New"/>
          <w:sz w:val="30"/>
          <w:szCs w:val="30"/>
          <w:cs/>
        </w:rPr>
        <w:t>ได้รับค่าบริการในอัตราที่ตกลงกันในสัญญา</w:t>
      </w:r>
      <w:r w:rsidR="00B9139F" w:rsidRPr="00044EE9">
        <w:rPr>
          <w:rFonts w:ascii="Angsana New" w:hAnsi="Angsana New"/>
          <w:sz w:val="30"/>
          <w:szCs w:val="30"/>
        </w:rPr>
        <w:t xml:space="preserve"> </w:t>
      </w:r>
      <w:r w:rsidR="00B9139F" w:rsidRPr="00044EE9">
        <w:rPr>
          <w:rFonts w:ascii="Angsana New" w:hAnsi="Angsana New" w:hint="cs"/>
          <w:sz w:val="30"/>
          <w:szCs w:val="30"/>
          <w:cs/>
        </w:rPr>
        <w:t>โดยปัจจุบันสัญญาใหม่อยู่</w:t>
      </w:r>
      <w:r w:rsidR="00044EE9" w:rsidRPr="00044EE9">
        <w:rPr>
          <w:rFonts w:ascii="Angsana New" w:hAnsi="Angsana New" w:hint="cs"/>
          <w:sz w:val="30"/>
          <w:szCs w:val="30"/>
          <w:cs/>
        </w:rPr>
        <w:t>ในขั้นตอนการพิจารณาจากบริษัทและบริษัทย่อย</w:t>
      </w:r>
    </w:p>
    <w:p w14:paraId="0BB49014" w14:textId="413CE30A" w:rsidR="00682DEF" w:rsidRDefault="00682DEF" w:rsidP="00682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448618B" w14:textId="77777777" w:rsidR="003D5801" w:rsidRPr="00EE16D2" w:rsidRDefault="003D5801" w:rsidP="003D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E16D2">
        <w:rPr>
          <w:rFonts w:ascii="Angsana New" w:hAnsi="Angsana New" w:hint="cs"/>
          <w:i/>
          <w:iCs/>
          <w:sz w:val="30"/>
          <w:szCs w:val="30"/>
          <w:cs/>
        </w:rPr>
        <w:t>สัญญาเช่าอาคารพาณิชยกรรม</w:t>
      </w:r>
    </w:p>
    <w:p w14:paraId="57D2EC28" w14:textId="77777777" w:rsidR="003D5801" w:rsidRPr="00EE16D2" w:rsidRDefault="003D5801" w:rsidP="003D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1BAB27E" w14:textId="77777777" w:rsidR="003D5801" w:rsidRPr="00D941AD" w:rsidRDefault="003D5801" w:rsidP="003D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941AD">
        <w:rPr>
          <w:rFonts w:ascii="Angsana New" w:hAnsi="Angsana New"/>
          <w:sz w:val="30"/>
          <w:szCs w:val="30"/>
          <w:cs/>
        </w:rPr>
        <w:t>กลุ่มบริษัทเข้าทำสัญญาเช่าอาคารพาณิชยกรรมและบริการที่เกี่ยวข้องกับกิจการที่เกี่ยวข้องกันหลายแห่ง กิจการที่เกี่ยวข้องกันเหล่านั้นตกลงที่จะจ่ายเงินค่าเช่ารายเดือนและค่าธรรมเนียมบริการ สัญญาแต่ละฉบับไม่สามารถยกเลิกได้เป็นระยะเวลา 3 ปี</w:t>
      </w:r>
    </w:p>
    <w:p w14:paraId="26FC334A" w14:textId="77777777" w:rsidR="003D5801" w:rsidRDefault="003D5801" w:rsidP="000E2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96C4995" w14:textId="43B8E37E" w:rsidR="000E28A7" w:rsidRPr="00F82892" w:rsidRDefault="000E28A7" w:rsidP="000E2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82892">
        <w:rPr>
          <w:rFonts w:ascii="Angsana New" w:hAnsi="Angsana New" w:hint="cs"/>
          <w:i/>
          <w:iCs/>
          <w:sz w:val="30"/>
          <w:szCs w:val="30"/>
          <w:cs/>
        </w:rPr>
        <w:t>สัญญาเช่าช่วงพื้นที่และบริการ</w:t>
      </w:r>
    </w:p>
    <w:p w14:paraId="57DECD06" w14:textId="77777777" w:rsidR="000E28A7" w:rsidRPr="00F82892" w:rsidRDefault="000E28A7" w:rsidP="00682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E4F775A" w14:textId="70871F6C" w:rsidR="000E28A7" w:rsidRPr="00F82892" w:rsidRDefault="000E28A7" w:rsidP="000E2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2892">
        <w:rPr>
          <w:rFonts w:ascii="Angsana New" w:hAnsi="Angsana New" w:hint="cs"/>
          <w:sz w:val="30"/>
          <w:szCs w:val="30"/>
          <w:cs/>
        </w:rPr>
        <w:t xml:space="preserve">บริษัทได้ทำสัญญาเช่าพื้นที่และบริการกับบริษัทย่อยทางตรงแห่งหนึ่ง โดยมีกำหนดระยะเวลาตั้งแต่วันที่ </w:t>
      </w:r>
      <w:r w:rsidRPr="00F82892">
        <w:rPr>
          <w:rFonts w:ascii="Angsana New" w:hAnsi="Angsana New"/>
          <w:sz w:val="30"/>
          <w:szCs w:val="30"/>
        </w:rPr>
        <w:t xml:space="preserve">1 </w:t>
      </w:r>
      <w:r w:rsidRPr="00F82892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F82892">
        <w:rPr>
          <w:rFonts w:ascii="Angsana New" w:hAnsi="Angsana New"/>
          <w:sz w:val="30"/>
          <w:szCs w:val="30"/>
        </w:rPr>
        <w:t xml:space="preserve">2562 </w:t>
      </w:r>
      <w:r w:rsidRPr="00F82892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F82892">
        <w:rPr>
          <w:rFonts w:ascii="Angsana New" w:hAnsi="Angsana New"/>
          <w:sz w:val="30"/>
          <w:szCs w:val="30"/>
        </w:rPr>
        <w:t xml:space="preserve">31 </w:t>
      </w:r>
      <w:r w:rsidRPr="00F8289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82892">
        <w:rPr>
          <w:rFonts w:ascii="Angsana New" w:hAnsi="Angsana New"/>
          <w:sz w:val="30"/>
          <w:szCs w:val="30"/>
        </w:rPr>
        <w:t>256</w:t>
      </w:r>
      <w:r w:rsidR="00F82892" w:rsidRPr="00F82892">
        <w:rPr>
          <w:rFonts w:ascii="Angsana New" w:hAnsi="Angsana New"/>
          <w:sz w:val="30"/>
          <w:szCs w:val="30"/>
        </w:rPr>
        <w:t>4</w:t>
      </w:r>
      <w:r w:rsidRPr="00F82892">
        <w:rPr>
          <w:rFonts w:ascii="Angsana New" w:hAnsi="Angsana New"/>
          <w:sz w:val="30"/>
          <w:szCs w:val="30"/>
        </w:rPr>
        <w:t xml:space="preserve"> </w:t>
      </w:r>
      <w:r w:rsidRPr="00F82892">
        <w:rPr>
          <w:rFonts w:ascii="Angsana New" w:hAnsi="Angsana New" w:hint="cs"/>
          <w:sz w:val="30"/>
          <w:szCs w:val="30"/>
          <w:cs/>
        </w:rPr>
        <w:t>ซึ่งบริษัทต้องชำระค่าบริการเป็นรายเดือนตามอัตราที่ระบุไว้ในสัญญา</w:t>
      </w:r>
    </w:p>
    <w:p w14:paraId="321CF2CF" w14:textId="77777777" w:rsidR="000E28A7" w:rsidRPr="00F82892" w:rsidRDefault="000E28A7" w:rsidP="000E2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907FC60" w14:textId="2A9BB289" w:rsidR="00682DEF" w:rsidRPr="00F82892" w:rsidRDefault="00682DEF" w:rsidP="00682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82892">
        <w:rPr>
          <w:rFonts w:ascii="Angsana New" w:hAnsi="Angsana New" w:hint="cs"/>
          <w:i/>
          <w:iCs/>
          <w:sz w:val="30"/>
          <w:szCs w:val="30"/>
          <w:cs/>
        </w:rPr>
        <w:t>สัญญาบริการ</w:t>
      </w:r>
    </w:p>
    <w:p w14:paraId="3269AFB0" w14:textId="77777777" w:rsidR="00682DEF" w:rsidRPr="00F82892" w:rsidRDefault="00682DEF" w:rsidP="00682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973C75" w14:textId="774BF2AB" w:rsidR="000E28A7" w:rsidRPr="003D5801" w:rsidRDefault="00682DEF" w:rsidP="003D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82892">
        <w:rPr>
          <w:rFonts w:ascii="Angsana New" w:hAnsi="Angsana New" w:hint="cs"/>
          <w:sz w:val="30"/>
          <w:szCs w:val="30"/>
          <w:cs/>
        </w:rPr>
        <w:t xml:space="preserve">กลุ่มบริษัทได้ทำสัญญาบริการกับบริษัทย่อยทางตรงและกิจการที่เกี่ยวข้องกันหลายแห่ง เกี่ยวกับการบริการสาธารณูปโภคต่างๆ โดยมีกำหนดระยะเวลาตั้งแต่วันที่ </w:t>
      </w:r>
      <w:r w:rsidRPr="00F82892">
        <w:rPr>
          <w:rFonts w:ascii="Angsana New" w:hAnsi="Angsana New"/>
          <w:sz w:val="30"/>
          <w:szCs w:val="30"/>
        </w:rPr>
        <w:t xml:space="preserve">1 </w:t>
      </w:r>
      <w:r w:rsidRPr="00F8289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F82892">
        <w:rPr>
          <w:rFonts w:ascii="Angsana New" w:hAnsi="Angsana New"/>
          <w:sz w:val="30"/>
          <w:szCs w:val="30"/>
        </w:rPr>
        <w:t xml:space="preserve">2562 </w:t>
      </w:r>
      <w:r w:rsidRPr="00F82892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F82892">
        <w:rPr>
          <w:rFonts w:ascii="Angsana New" w:hAnsi="Angsana New"/>
          <w:sz w:val="30"/>
          <w:szCs w:val="30"/>
        </w:rPr>
        <w:t xml:space="preserve">31 </w:t>
      </w:r>
      <w:r w:rsidRPr="00F8289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82892">
        <w:rPr>
          <w:rFonts w:ascii="Angsana New" w:hAnsi="Angsana New"/>
          <w:sz w:val="30"/>
          <w:szCs w:val="30"/>
        </w:rPr>
        <w:t>256</w:t>
      </w:r>
      <w:r w:rsidR="000E28A7" w:rsidRPr="00F82892">
        <w:rPr>
          <w:rFonts w:ascii="Angsana New" w:hAnsi="Angsana New"/>
          <w:sz w:val="30"/>
          <w:szCs w:val="30"/>
        </w:rPr>
        <w:t>3</w:t>
      </w:r>
      <w:r w:rsidRPr="00F82892">
        <w:rPr>
          <w:rFonts w:ascii="Angsana New" w:hAnsi="Angsana New"/>
          <w:sz w:val="30"/>
          <w:szCs w:val="30"/>
        </w:rPr>
        <w:t xml:space="preserve"> </w:t>
      </w:r>
      <w:r w:rsidRPr="00F82892">
        <w:rPr>
          <w:rFonts w:ascii="Angsana New" w:hAnsi="Angsana New" w:hint="cs"/>
          <w:sz w:val="30"/>
          <w:szCs w:val="30"/>
          <w:cs/>
        </w:rPr>
        <w:t>ทั้งนี้ กลุ่มบริษัทต้องชำระค่าบริการเป็นรายเดือนตามอัตราที่ระบุไว้ในสัญญา</w:t>
      </w:r>
      <w:bookmarkEnd w:id="13"/>
    </w:p>
    <w:p w14:paraId="0A2C8234" w14:textId="4E44D474" w:rsidR="008D3059" w:rsidRDefault="008D3059" w:rsidP="00E10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สัญญาเช่าช่วงที่ดิน</w:t>
      </w:r>
      <w:r w:rsidR="00172E14">
        <w:rPr>
          <w:rFonts w:ascii="Angsana New" w:hAnsi="Angsana New" w:hint="cs"/>
          <w:i/>
          <w:iCs/>
          <w:sz w:val="30"/>
          <w:szCs w:val="30"/>
          <w:cs/>
        </w:rPr>
        <w:t>และสิ่งปลูกสร้าง</w:t>
      </w:r>
    </w:p>
    <w:p w14:paraId="6B3724EB" w14:textId="093EA436" w:rsidR="00E109F1" w:rsidRDefault="00E109F1" w:rsidP="00E10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6E9A33B" w14:textId="0D3A9E36" w:rsidR="00E0059A" w:rsidRPr="00E109F1" w:rsidRDefault="00172E14" w:rsidP="00E00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 ที</w:t>
      </w:r>
      <w:r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 w:hint="cs"/>
          <w:sz w:val="30"/>
          <w:szCs w:val="30"/>
          <w:cs/>
        </w:rPr>
        <w:t>ซี</w:t>
      </w:r>
      <w:r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 w:hint="cs"/>
          <w:sz w:val="30"/>
          <w:szCs w:val="30"/>
          <w:cs/>
        </w:rPr>
        <w:t>ซี</w:t>
      </w:r>
      <w:r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 w:hint="cs"/>
          <w:sz w:val="30"/>
          <w:szCs w:val="30"/>
          <w:cs/>
        </w:rPr>
        <w:t xml:space="preserve"> คอมเมอร์เชียล พร็อพเพอร์ตี้ แมนเนจเม้นท์ จำกัด ซึ่งเป็นบริษัทย่อยของบริษัท</w:t>
      </w:r>
      <w:r w:rsidR="00E0059A">
        <w:rPr>
          <w:rFonts w:ascii="Angsana New" w:hAnsi="Angsana New" w:hint="cs"/>
          <w:sz w:val="30"/>
          <w:szCs w:val="30"/>
          <w:cs/>
        </w:rPr>
        <w:t>มีสัญญาการเช่าช่วงที่ดินและสิ่งปลูกสร้างของโครงการอาคารสำนักงานกับกิจการที่เกี่ยวข้องกันโดยได้ซื้อสิทธิการเช่าช่วงที่ดินและ</w:t>
      </w:r>
      <w:r w:rsidR="00A07063">
        <w:rPr>
          <w:rFonts w:ascii="Angsana New" w:hAnsi="Angsana New"/>
          <w:sz w:val="30"/>
          <w:szCs w:val="30"/>
        </w:rPr>
        <w:br/>
      </w:r>
      <w:r w:rsidR="00E0059A">
        <w:rPr>
          <w:rFonts w:ascii="Angsana New" w:hAnsi="Angsana New" w:hint="cs"/>
          <w:sz w:val="30"/>
          <w:szCs w:val="30"/>
          <w:cs/>
        </w:rPr>
        <w:t xml:space="preserve">สิ่งปลูกสร้างของโครงการอาคารสำนักงานจากกกองทุนรวมอสังหาริมทรัพย์และสิทธิการเช่าไทยคอมเมอร์เชียลอินเวสเม้นต์ เมื่อวันที่ </w:t>
      </w:r>
      <w:r w:rsidR="00E0059A">
        <w:rPr>
          <w:rFonts w:ascii="Angsana New" w:hAnsi="Angsana New"/>
          <w:sz w:val="30"/>
          <w:szCs w:val="30"/>
        </w:rPr>
        <w:t xml:space="preserve">19 </w:t>
      </w:r>
      <w:r w:rsidR="00E0059A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E0059A">
        <w:rPr>
          <w:rFonts w:ascii="Angsana New" w:hAnsi="Angsana New"/>
          <w:sz w:val="30"/>
          <w:szCs w:val="30"/>
        </w:rPr>
        <w:t>2560</w:t>
      </w:r>
      <w:r w:rsidR="00E0059A">
        <w:rPr>
          <w:rFonts w:ascii="Angsana New" w:hAnsi="Angsana New" w:hint="cs"/>
          <w:sz w:val="30"/>
          <w:szCs w:val="30"/>
          <w:cs/>
        </w:rPr>
        <w:t xml:space="preserve"> โดยกองทุนรวมได้โอนสิทธิและหน้าที่ตามสัญญาเช่าเดิมให้แก่บริษัท และบริษัทตกลงเข้าผูกพันและถือปฏิบัติตามสิทธิและหน้าที่ภายใต้ สัญญาเช่าเดิมแทนกองทุนรวมตามระยะเวลาเช่าช่วงที่เหลืออยู่ </w:t>
      </w:r>
      <w:r w:rsidR="00E0059A">
        <w:rPr>
          <w:rFonts w:ascii="Angsana New" w:hAnsi="Angsana New"/>
          <w:sz w:val="30"/>
          <w:szCs w:val="30"/>
        </w:rPr>
        <w:t xml:space="preserve">32 </w:t>
      </w:r>
      <w:r w:rsidR="00E0059A">
        <w:rPr>
          <w:rFonts w:ascii="Angsana New" w:hAnsi="Angsana New" w:hint="cs"/>
          <w:sz w:val="30"/>
          <w:szCs w:val="30"/>
          <w:cs/>
        </w:rPr>
        <w:t xml:space="preserve">ปี สัญญาเช่าช่วงจะครบกำหนดในปี </w:t>
      </w:r>
      <w:r w:rsidR="00E0059A">
        <w:rPr>
          <w:rFonts w:ascii="Angsana New" w:hAnsi="Angsana New"/>
          <w:sz w:val="30"/>
          <w:szCs w:val="30"/>
        </w:rPr>
        <w:t xml:space="preserve">2592 </w:t>
      </w:r>
      <w:r w:rsidR="00E0059A">
        <w:rPr>
          <w:rFonts w:ascii="Angsana New" w:hAnsi="Angsana New" w:hint="cs"/>
          <w:sz w:val="30"/>
          <w:szCs w:val="30"/>
          <w:cs/>
        </w:rPr>
        <w:t xml:space="preserve">ทั้งนี้บริษัทต้องชำระค่าเช่าช่วงเป็นรายเดือนตามอัตราที่ระบุไว้ในสัญญา </w:t>
      </w:r>
    </w:p>
    <w:p w14:paraId="2822E8A3" w14:textId="77777777" w:rsidR="00172E14" w:rsidRDefault="00172E14" w:rsidP="00335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jc w:val="thaiDistribute"/>
        <w:rPr>
          <w:rFonts w:ascii="Angsana New" w:hAnsi="Angsana New"/>
          <w:sz w:val="30"/>
          <w:szCs w:val="30"/>
        </w:rPr>
      </w:pPr>
    </w:p>
    <w:p w14:paraId="2C517B74" w14:textId="19ECFD29" w:rsidR="00682DEF" w:rsidRPr="002C5644" w:rsidRDefault="00682DEF" w:rsidP="00682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>สัญญาเ</w:t>
      </w:r>
      <w:r w:rsidRPr="002C5644">
        <w:rPr>
          <w:rFonts w:ascii="Angsana New" w:hAnsi="Angsana New" w:hint="cs"/>
          <w:i/>
          <w:iCs/>
          <w:sz w:val="30"/>
          <w:szCs w:val="30"/>
          <w:cs/>
        </w:rPr>
        <w:t>งินให้กู้ยืม</w:t>
      </w:r>
    </w:p>
    <w:p w14:paraId="4CF9D001" w14:textId="77777777" w:rsidR="00682DEF" w:rsidRPr="002C5644" w:rsidRDefault="00682DEF" w:rsidP="00682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AD9F6A" w14:textId="3421515D" w:rsidR="00682DEF" w:rsidRPr="002C5644" w:rsidRDefault="00682DEF" w:rsidP="00682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บริษัทได้ทำสัญญาเงินให้กู้ยืมแก่บริษัทย่อย</w:t>
      </w:r>
      <w:r w:rsidRPr="002C5644">
        <w:rPr>
          <w:rFonts w:ascii="Angsana New" w:hAnsi="Angsana New" w:hint="cs"/>
          <w:sz w:val="30"/>
          <w:szCs w:val="30"/>
          <w:cs/>
        </w:rPr>
        <w:t>และบริษัทย่อยทางอ้อม</w:t>
      </w:r>
      <w:r w:rsidRPr="002C5644">
        <w:rPr>
          <w:rFonts w:ascii="Angsana New" w:hAnsi="Angsana New"/>
          <w:sz w:val="30"/>
          <w:szCs w:val="30"/>
          <w:cs/>
        </w:rPr>
        <w:t>ในรูปแบบตั๋วสัญญาใช้เงิน มีอัตราดอกเบี้ย</w:t>
      </w:r>
      <w:r w:rsidRPr="002C5644">
        <w:rPr>
          <w:rFonts w:ascii="Angsana New" w:hAnsi="Angsana New"/>
          <w:sz w:val="30"/>
          <w:szCs w:val="30"/>
        </w:rPr>
        <w:t xml:space="preserve">          </w:t>
      </w:r>
      <w:r w:rsidRPr="002C5644">
        <w:rPr>
          <w:rFonts w:ascii="Angsana New" w:hAnsi="Angsana New"/>
          <w:sz w:val="30"/>
          <w:szCs w:val="30"/>
          <w:cs/>
        </w:rPr>
        <w:t>ร้อยละ 4.2</w:t>
      </w:r>
      <w:r w:rsidRPr="002C5644">
        <w:rPr>
          <w:rFonts w:ascii="Angsana New" w:hAnsi="Angsana New"/>
          <w:sz w:val="30"/>
          <w:szCs w:val="30"/>
        </w:rPr>
        <w:t>0</w:t>
      </w:r>
      <w:r w:rsidRPr="002C5644">
        <w:rPr>
          <w:rFonts w:ascii="Angsana New" w:hAnsi="Angsana New"/>
          <w:sz w:val="30"/>
          <w:szCs w:val="30"/>
          <w:cs/>
        </w:rPr>
        <w:t xml:space="preserve"> ต่อปี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/>
          <w:i/>
          <w:iCs/>
          <w:sz w:val="30"/>
          <w:szCs w:val="30"/>
        </w:rPr>
        <w:t xml:space="preserve">(2561: </w:t>
      </w:r>
      <w:r w:rsidRPr="002C5644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2C5644">
        <w:rPr>
          <w:rFonts w:ascii="Angsana New" w:hAnsi="Angsana New"/>
          <w:i/>
          <w:iCs/>
          <w:sz w:val="30"/>
          <w:szCs w:val="30"/>
        </w:rPr>
        <w:t xml:space="preserve"> 4.20 </w:t>
      </w:r>
      <w:r w:rsidRPr="002C5644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2C5644">
        <w:rPr>
          <w:rFonts w:ascii="Angsana New" w:hAnsi="Angsana New"/>
          <w:i/>
          <w:iCs/>
          <w:sz w:val="30"/>
          <w:szCs w:val="30"/>
        </w:rPr>
        <w:t>)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>ต่อมาบริษัทได้</w:t>
      </w:r>
      <w:r w:rsidR="00210DDF">
        <w:rPr>
          <w:rFonts w:ascii="Angsana New" w:hAnsi="Angsana New" w:hint="cs"/>
          <w:sz w:val="30"/>
          <w:szCs w:val="30"/>
          <w:cs/>
        </w:rPr>
        <w:t>เปลี่ยน</w:t>
      </w:r>
      <w:r w:rsidRPr="002C5644">
        <w:rPr>
          <w:rFonts w:ascii="Angsana New" w:hAnsi="Angsana New" w:hint="cs"/>
          <w:sz w:val="30"/>
          <w:szCs w:val="30"/>
          <w:cs/>
        </w:rPr>
        <w:t>อัตราดอกเบี้ยจากร้อยละ 4.2</w:t>
      </w:r>
      <w:r w:rsidRPr="002C5644">
        <w:rPr>
          <w:rFonts w:ascii="Angsana New" w:hAnsi="Angsana New"/>
          <w:sz w:val="30"/>
          <w:szCs w:val="30"/>
        </w:rPr>
        <w:t>0</w:t>
      </w:r>
      <w:r w:rsidRPr="002C5644">
        <w:rPr>
          <w:rFonts w:ascii="Angsana New" w:hAnsi="Angsana New" w:hint="cs"/>
          <w:sz w:val="30"/>
          <w:szCs w:val="30"/>
          <w:cs/>
        </w:rPr>
        <w:t xml:space="preserve"> ต่อปี เป็นร้อยละ 3.60 ต่อปี ซึ่งมีผลตั้งแต่วันที่ 1 กันยายน 2562</w:t>
      </w:r>
      <w:r w:rsidRPr="002C5644">
        <w:rPr>
          <w:szCs w:val="22"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 xml:space="preserve">เงื่อนไขการรับชำระคืนเงินกู้เมื่อทวงถาม </w:t>
      </w:r>
      <w:r w:rsidRPr="002C5644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2C5644">
        <w:rPr>
          <w:rFonts w:ascii="Angsana New" w:hAnsi="Angsana New" w:hint="cs"/>
          <w:spacing w:val="-6"/>
          <w:sz w:val="30"/>
          <w:szCs w:val="30"/>
          <w:cs/>
        </w:rPr>
        <w:t>บริษัทได้ทำข้อตกลงเพิ่มเติมว่าจะไม่ทวงถามให้</w:t>
      </w:r>
      <w:r w:rsidRPr="002C5644">
        <w:rPr>
          <w:rFonts w:ascii="Angsana New" w:hAnsi="Angsana New"/>
          <w:spacing w:val="-6"/>
          <w:sz w:val="30"/>
          <w:szCs w:val="30"/>
          <w:cs/>
        </w:rPr>
        <w:t>บริษัทย่อย</w:t>
      </w:r>
      <w:r w:rsidRPr="002C5644">
        <w:rPr>
          <w:rFonts w:ascii="Angsana New" w:hAnsi="Angsana New" w:hint="cs"/>
          <w:spacing w:val="-6"/>
          <w:sz w:val="30"/>
          <w:szCs w:val="30"/>
          <w:cs/>
        </w:rPr>
        <w:t>และบริษัทย่อยทางอ้อมชำระเงินกู้ภายใน</w:t>
      </w:r>
      <w:r w:rsidRPr="002C5644">
        <w:rPr>
          <w:rFonts w:ascii="Angsana New" w:hAnsi="Angsana New"/>
          <w:spacing w:val="-6"/>
          <w:sz w:val="30"/>
          <w:szCs w:val="30"/>
        </w:rPr>
        <w:t xml:space="preserve"> 12</w:t>
      </w:r>
      <w:r w:rsidRPr="002C5644">
        <w:rPr>
          <w:rFonts w:ascii="Angsana New" w:hAnsi="Angsana New" w:hint="cs"/>
          <w:spacing w:val="-6"/>
          <w:sz w:val="30"/>
          <w:szCs w:val="30"/>
          <w:cs/>
        </w:rPr>
        <w:t xml:space="preserve"> เดือนนับจาก</w:t>
      </w:r>
      <w:r w:rsidRPr="002C5644">
        <w:rPr>
          <w:rFonts w:ascii="Angsana New" w:hAnsi="Angsana New" w:hint="cs"/>
          <w:sz w:val="30"/>
          <w:szCs w:val="30"/>
          <w:cs/>
        </w:rPr>
        <w:t xml:space="preserve"> วันที่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="00210DDF">
        <w:rPr>
          <w:rFonts w:ascii="Angsana New" w:hAnsi="Angsana New"/>
          <w:sz w:val="30"/>
          <w:szCs w:val="30"/>
        </w:rPr>
        <w:t xml:space="preserve">31 </w:t>
      </w:r>
      <w:r w:rsidR="00210DDF">
        <w:rPr>
          <w:rFonts w:ascii="Angsana New" w:hAnsi="Angsana New" w:hint="cs"/>
          <w:sz w:val="30"/>
          <w:szCs w:val="30"/>
          <w:cs/>
        </w:rPr>
        <w:t>ธันวาคม</w:t>
      </w:r>
      <w:r w:rsidRPr="002C5644">
        <w:rPr>
          <w:rFonts w:ascii="Angsana New" w:hAnsi="Angsana New"/>
          <w:sz w:val="30"/>
          <w:szCs w:val="30"/>
        </w:rPr>
        <w:t xml:space="preserve"> 2562 </w:t>
      </w:r>
      <w:r w:rsidRPr="002C5644">
        <w:rPr>
          <w:rFonts w:ascii="Angsana New" w:hAnsi="Angsana New"/>
          <w:sz w:val="30"/>
          <w:szCs w:val="30"/>
          <w:cs/>
        </w:rPr>
        <w:t>เงินให้กู้ยืมดังกล่าวถูกจัดประเภทเป็นสินทรัพย์ไม่หมุนเวียน</w:t>
      </w:r>
    </w:p>
    <w:p w14:paraId="789468FF" w14:textId="77777777" w:rsidR="00431CF7" w:rsidRPr="002C5644" w:rsidRDefault="00431CF7" w:rsidP="00682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bookmarkStart w:id="14" w:name="_Hlk8144238"/>
    </w:p>
    <w:p w14:paraId="189945C8" w14:textId="4549A68B" w:rsidR="00682DEF" w:rsidRDefault="00682DEF" w:rsidP="00682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 w:hint="cs"/>
          <w:i/>
          <w:iCs/>
          <w:sz w:val="30"/>
          <w:szCs w:val="30"/>
          <w:cs/>
        </w:rPr>
        <w:t>สัญญาเงินกู้ยืม</w:t>
      </w:r>
    </w:p>
    <w:p w14:paraId="35870780" w14:textId="77777777" w:rsidR="00032CE8" w:rsidRPr="002C5644" w:rsidRDefault="00032CE8" w:rsidP="00682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B16BD0F" w14:textId="77777777" w:rsidR="00682DEF" w:rsidRPr="002C5644" w:rsidRDefault="00682DEF" w:rsidP="00682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25FB327" w14:textId="4FB023E2" w:rsidR="00682DEF" w:rsidRPr="002C5644" w:rsidRDefault="00682DEF" w:rsidP="00682DEF">
      <w:pPr>
        <w:tabs>
          <w:tab w:val="clear" w:pos="454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t>บริษัทได้ทำสัญญาเงินกู้ยืมจาก</w:t>
      </w:r>
      <w:r w:rsidR="006043E5" w:rsidRPr="002C5644">
        <w:rPr>
          <w:rFonts w:ascii="Angsana New" w:hAnsi="Angsana New"/>
          <w:sz w:val="30"/>
          <w:szCs w:val="30"/>
          <w:cs/>
        </w:rPr>
        <w:t>บริษัทย่อย</w:t>
      </w:r>
      <w:r w:rsidR="006043E5" w:rsidRPr="002C5644">
        <w:rPr>
          <w:rFonts w:ascii="Angsana New" w:hAnsi="Angsana New" w:hint="cs"/>
          <w:sz w:val="30"/>
          <w:szCs w:val="30"/>
          <w:cs/>
        </w:rPr>
        <w:t>และบริษัทย่อยทางอ้อม</w:t>
      </w:r>
      <w:r w:rsidRPr="002C5644">
        <w:rPr>
          <w:rFonts w:ascii="Angsana New" w:hAnsi="Angsana New" w:hint="cs"/>
          <w:sz w:val="30"/>
          <w:szCs w:val="30"/>
          <w:cs/>
        </w:rPr>
        <w:t xml:space="preserve">ในรูปแบบตั๋วสัญญาใช้เงิน มีอัตราดอกเบี้ยร้อยละ </w:t>
      </w:r>
      <w:r w:rsidRPr="002C5644">
        <w:rPr>
          <w:rFonts w:ascii="Angsana New" w:hAnsi="Angsana New"/>
          <w:sz w:val="30"/>
          <w:szCs w:val="30"/>
        </w:rPr>
        <w:t>2.00</w:t>
      </w:r>
      <w:r w:rsidRPr="002C5644">
        <w:rPr>
          <w:rFonts w:ascii="Angsana New" w:hAnsi="Angsana New" w:hint="cs"/>
          <w:sz w:val="30"/>
          <w:szCs w:val="30"/>
          <w:cs/>
        </w:rPr>
        <w:t xml:space="preserve"> ต่อปี </w:t>
      </w:r>
      <w:r w:rsidRPr="002C5644">
        <w:rPr>
          <w:rFonts w:ascii="Angsana New" w:hAnsi="Angsana New"/>
          <w:i/>
          <w:iCs/>
          <w:sz w:val="30"/>
          <w:szCs w:val="30"/>
        </w:rPr>
        <w:t xml:space="preserve">(2561: </w:t>
      </w:r>
      <w:r w:rsidRPr="002C5644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2C5644">
        <w:rPr>
          <w:rFonts w:ascii="Angsana New" w:hAnsi="Angsana New"/>
          <w:i/>
          <w:iCs/>
          <w:sz w:val="30"/>
          <w:szCs w:val="30"/>
        </w:rPr>
        <w:t xml:space="preserve">2.00 </w:t>
      </w:r>
      <w:r w:rsidRPr="002C5644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2C5644">
        <w:rPr>
          <w:rFonts w:ascii="Angsana New" w:hAnsi="Angsana New"/>
          <w:i/>
          <w:iCs/>
          <w:sz w:val="30"/>
          <w:szCs w:val="30"/>
        </w:rPr>
        <w:t>)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>เงื่อนไข</w:t>
      </w:r>
      <w:r w:rsidRPr="002C5644">
        <w:rPr>
          <w:rFonts w:ascii="Angsana New" w:hAnsi="Angsana New"/>
          <w:sz w:val="30"/>
          <w:szCs w:val="30"/>
          <w:cs/>
        </w:rPr>
        <w:t xml:space="preserve">การจ่ายชำระคืนเงินกู้เมื่อทวงถาม </w:t>
      </w:r>
    </w:p>
    <w:p w14:paraId="6C68BCAD" w14:textId="77777777" w:rsidR="00682DEF" w:rsidRPr="002C5644" w:rsidRDefault="00682DEF" w:rsidP="00682DEF">
      <w:pPr>
        <w:spacing w:line="23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091B2D11" w14:textId="1A0789AA" w:rsidR="00682DEF" w:rsidRPr="002C5644" w:rsidRDefault="00682DEF" w:rsidP="00682DEF">
      <w:pPr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2C5644">
        <w:rPr>
          <w:rFonts w:ascii="Angsana New" w:hAnsi="Angsana New"/>
          <w:spacing w:val="-6"/>
          <w:sz w:val="30"/>
          <w:szCs w:val="30"/>
        </w:rPr>
        <w:t xml:space="preserve">31 </w:t>
      </w:r>
      <w:r w:rsidRPr="002C5644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2C5644">
        <w:rPr>
          <w:rFonts w:ascii="Angsana New" w:hAnsi="Angsana New"/>
          <w:spacing w:val="-6"/>
          <w:sz w:val="30"/>
          <w:szCs w:val="30"/>
        </w:rPr>
        <w:t xml:space="preserve">2561 </w:t>
      </w:r>
      <w:r w:rsidRPr="002C5644">
        <w:rPr>
          <w:rFonts w:ascii="Angsana New" w:hAnsi="Angsana New"/>
          <w:spacing w:val="-6"/>
          <w:sz w:val="30"/>
          <w:szCs w:val="30"/>
          <w:cs/>
        </w:rPr>
        <w:t>กลุ่มบริษัทได้ทำสัญญาเงินกู้ยืมจากกิจการที่เกี่ยวข้องกัน</w:t>
      </w:r>
      <w:r w:rsidRPr="002C5644">
        <w:rPr>
          <w:rFonts w:ascii="Angsana New" w:hAnsi="Angsana New" w:hint="cs"/>
          <w:spacing w:val="-6"/>
          <w:sz w:val="30"/>
          <w:szCs w:val="30"/>
          <w:cs/>
        </w:rPr>
        <w:t>สองแห่ง</w:t>
      </w:r>
      <w:r w:rsidRPr="002C5644">
        <w:rPr>
          <w:rFonts w:ascii="Angsana New" w:hAnsi="Angsana New"/>
          <w:spacing w:val="-6"/>
          <w:sz w:val="30"/>
          <w:szCs w:val="30"/>
          <w:cs/>
        </w:rPr>
        <w:t>ในรูปแบบตั๋วสัญญาใช้เงิน</w:t>
      </w:r>
      <w:r w:rsidRPr="002C5644">
        <w:rPr>
          <w:rFonts w:ascii="Angsana New" w:hAnsi="Angsana New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</w:rPr>
        <w:t xml:space="preserve">     </w:t>
      </w:r>
      <w:r w:rsidRPr="002C5644">
        <w:rPr>
          <w:rFonts w:ascii="Angsana New" w:hAnsi="Angsana New"/>
          <w:sz w:val="30"/>
          <w:szCs w:val="30"/>
          <w:cs/>
        </w:rPr>
        <w:t xml:space="preserve">มีอัตราดอกเบี้ยร้อยละ </w:t>
      </w:r>
      <w:r w:rsidRPr="002C5644">
        <w:rPr>
          <w:rFonts w:ascii="Angsana New" w:hAnsi="Angsana New"/>
          <w:sz w:val="30"/>
          <w:szCs w:val="30"/>
        </w:rPr>
        <w:t xml:space="preserve">3.70 </w:t>
      </w:r>
      <w:r w:rsidRPr="002C5644">
        <w:rPr>
          <w:rFonts w:ascii="Angsana New" w:hAnsi="Angsana New"/>
          <w:sz w:val="30"/>
          <w:szCs w:val="30"/>
          <w:cs/>
        </w:rPr>
        <w:t xml:space="preserve">ถึงร้อยละ </w:t>
      </w:r>
      <w:r w:rsidRPr="002C5644">
        <w:rPr>
          <w:rFonts w:ascii="Angsana New" w:hAnsi="Angsana New"/>
          <w:sz w:val="30"/>
          <w:szCs w:val="30"/>
        </w:rPr>
        <w:t xml:space="preserve">4.00 </w:t>
      </w:r>
      <w:r w:rsidRPr="002C5644">
        <w:rPr>
          <w:rFonts w:ascii="Angsana New" w:hAnsi="Angsana New"/>
          <w:sz w:val="30"/>
          <w:szCs w:val="30"/>
          <w:cs/>
        </w:rPr>
        <w:t xml:space="preserve">ต่อปี </w:t>
      </w:r>
      <w:r w:rsidRPr="002C5644">
        <w:rPr>
          <w:rFonts w:ascii="Angsana New" w:hAnsi="Angsana New" w:hint="cs"/>
          <w:sz w:val="30"/>
          <w:szCs w:val="30"/>
          <w:cs/>
        </w:rPr>
        <w:t>เงินกู้ยืมดังกล่าวจ่ายชำระคืนทั้งจำนวนแล้วในระหว่าง</w:t>
      </w:r>
      <w:r w:rsidR="00431CF7" w:rsidRPr="002C5644">
        <w:rPr>
          <w:rFonts w:ascii="Angsana New" w:hAnsi="Angsana New" w:hint="cs"/>
          <w:sz w:val="30"/>
          <w:szCs w:val="30"/>
          <w:cs/>
        </w:rPr>
        <w:t>ปี</w:t>
      </w:r>
      <w:r w:rsidRPr="002C564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31CF7" w:rsidRPr="002C5644">
        <w:rPr>
          <w:rFonts w:ascii="Angsana New" w:hAnsi="Angsana New"/>
          <w:sz w:val="30"/>
          <w:szCs w:val="30"/>
        </w:rPr>
        <w:t xml:space="preserve">31 </w:t>
      </w:r>
      <w:r w:rsidR="00431CF7" w:rsidRPr="002C564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31CF7" w:rsidRPr="002C5644">
        <w:rPr>
          <w:rFonts w:ascii="Angsana New" w:hAnsi="Angsana New"/>
          <w:sz w:val="30"/>
          <w:szCs w:val="30"/>
          <w:lang w:eastAsia="zh-CN"/>
        </w:rPr>
        <w:t>2</w:t>
      </w:r>
      <w:r w:rsidRPr="002C5644">
        <w:rPr>
          <w:rFonts w:ascii="Angsana New" w:hAnsi="Angsana New"/>
          <w:sz w:val="30"/>
          <w:szCs w:val="30"/>
        </w:rPr>
        <w:t>562</w:t>
      </w:r>
    </w:p>
    <w:bookmarkEnd w:id="14"/>
    <w:p w14:paraId="20FC3107" w14:textId="77777777" w:rsidR="00E506F8" w:rsidRPr="002C5644" w:rsidRDefault="00E506F8" w:rsidP="0017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8F7C4C2" w14:textId="77777777" w:rsidR="007F66FC" w:rsidRDefault="007F6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5F19BB5" w14:textId="465B55CF" w:rsidR="00171D04" w:rsidRPr="002C5644" w:rsidRDefault="00171D04" w:rsidP="0017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C5644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ภาระผูกพันที่มีกับบุคคลหรือกิจการที่เกี่ยวข้องกัน</w:t>
      </w:r>
    </w:p>
    <w:p w14:paraId="20EF3125" w14:textId="77777777" w:rsidR="00171D04" w:rsidRPr="002C5644" w:rsidRDefault="00171D04" w:rsidP="0017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6"/>
        <w:gridCol w:w="1105"/>
        <w:gridCol w:w="272"/>
        <w:gridCol w:w="1237"/>
        <w:gridCol w:w="272"/>
        <w:gridCol w:w="1170"/>
        <w:gridCol w:w="252"/>
        <w:gridCol w:w="1096"/>
      </w:tblGrid>
      <w:tr w:rsidR="00171D04" w:rsidRPr="002C5644" w14:paraId="7E79FC01" w14:textId="77777777" w:rsidTr="00D43959">
        <w:trPr>
          <w:cantSplit/>
          <w:trHeight w:val="420"/>
          <w:tblHeader/>
        </w:trPr>
        <w:tc>
          <w:tcPr>
            <w:tcW w:w="2057" w:type="pct"/>
          </w:tcPr>
          <w:p w14:paraId="133D095F" w14:textId="77777777" w:rsidR="00171D04" w:rsidRPr="002C5644" w:rsidRDefault="00171D04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14:paraId="279D4C71" w14:textId="77777777" w:rsidR="00171D04" w:rsidRPr="002C5644" w:rsidRDefault="00171D04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88A571A" w14:textId="77777777" w:rsidR="00171D04" w:rsidRPr="002C5644" w:rsidRDefault="00171D04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4E3C684C" w14:textId="77777777" w:rsidR="00171D04" w:rsidRPr="002C5644" w:rsidRDefault="00171D04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33A4" w:rsidRPr="002C5644" w14:paraId="29F1A1EE" w14:textId="77777777" w:rsidTr="009B40A4">
        <w:trPr>
          <w:cantSplit/>
          <w:trHeight w:val="420"/>
          <w:tblHeader/>
        </w:trPr>
        <w:tc>
          <w:tcPr>
            <w:tcW w:w="2057" w:type="pct"/>
          </w:tcPr>
          <w:p w14:paraId="28C5AEBF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2CD9CF2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  <w:vAlign w:val="bottom"/>
          </w:tcPr>
          <w:p w14:paraId="650AB54C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66DA0617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14:paraId="55288642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0EB36D05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7" w:type="pct"/>
            <w:vAlign w:val="bottom"/>
          </w:tcPr>
          <w:p w14:paraId="146A0088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1A31F39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C61EF" w:rsidRPr="002C5644" w14:paraId="2E83AC95" w14:textId="77777777" w:rsidTr="009B40A4">
        <w:trPr>
          <w:cantSplit/>
          <w:trHeight w:val="420"/>
          <w:tblHeader/>
        </w:trPr>
        <w:tc>
          <w:tcPr>
            <w:tcW w:w="2057" w:type="pct"/>
          </w:tcPr>
          <w:p w14:paraId="35DDE13B" w14:textId="77777777" w:rsidR="007C61EF" w:rsidRPr="002C5644" w:rsidRDefault="007C61EF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1C167000" w14:textId="77777777" w:rsidR="007C61EF" w:rsidRPr="002C5644" w:rsidRDefault="007C61EF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23D36221" w14:textId="77777777" w:rsidR="007C61EF" w:rsidRPr="002C5644" w:rsidRDefault="007C61EF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7F685351" w14:textId="77777777" w:rsidR="007C61EF" w:rsidRPr="002C5644" w:rsidRDefault="007C61EF" w:rsidP="007C6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8" w:type="pct"/>
          </w:tcPr>
          <w:p w14:paraId="605147A1" w14:textId="77777777" w:rsidR="007C61EF" w:rsidRPr="002C5644" w:rsidRDefault="007C61EF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2935D969" w14:textId="77777777" w:rsidR="007C61EF" w:rsidRPr="002C5644" w:rsidRDefault="007C61EF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11E25688" w14:textId="77777777" w:rsidR="007C61EF" w:rsidRPr="002C5644" w:rsidRDefault="007C61EF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331E5A87" w14:textId="77777777" w:rsidR="007C61EF" w:rsidRPr="002C5644" w:rsidRDefault="007C61EF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D04" w:rsidRPr="002C5644" w14:paraId="30C4B6D8" w14:textId="77777777" w:rsidTr="007C61EF">
        <w:trPr>
          <w:cantSplit/>
          <w:trHeight w:val="420"/>
        </w:trPr>
        <w:tc>
          <w:tcPr>
            <w:tcW w:w="2057" w:type="pct"/>
          </w:tcPr>
          <w:p w14:paraId="0C80AB2C" w14:textId="77777777" w:rsidR="00171D04" w:rsidRPr="002C5644" w:rsidRDefault="00171D04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3" w:type="pct"/>
            <w:gridSpan w:val="7"/>
          </w:tcPr>
          <w:p w14:paraId="3F335EB2" w14:textId="77777777" w:rsidR="00171D04" w:rsidRPr="002C5644" w:rsidRDefault="00171D04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61EF" w:rsidRPr="002C5644" w14:paraId="1054923D" w14:textId="77777777" w:rsidTr="009B40A4">
        <w:trPr>
          <w:trHeight w:val="420"/>
        </w:trPr>
        <w:tc>
          <w:tcPr>
            <w:tcW w:w="2057" w:type="pct"/>
          </w:tcPr>
          <w:p w14:paraId="05A750B1" w14:textId="77777777" w:rsidR="00171D04" w:rsidRPr="002C5644" w:rsidRDefault="00171D04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02" w:type="pct"/>
          </w:tcPr>
          <w:p w14:paraId="7ECF5011" w14:textId="77777777" w:rsidR="00171D04" w:rsidRPr="002C5644" w:rsidRDefault="00171D04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23F9E19" w14:textId="77777777" w:rsidR="00171D04" w:rsidRPr="002C5644" w:rsidRDefault="00171D04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0DA12417" w14:textId="77777777" w:rsidR="00171D04" w:rsidRPr="002C5644" w:rsidRDefault="00171D04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9F23555" w14:textId="77777777" w:rsidR="00171D04" w:rsidRPr="002C5644" w:rsidRDefault="00171D04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BF4F9CF" w14:textId="77777777" w:rsidR="00171D04" w:rsidRPr="002C5644" w:rsidRDefault="00171D04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02064D2" w14:textId="77777777" w:rsidR="00171D04" w:rsidRPr="002C5644" w:rsidRDefault="00171D04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5C8B856" w14:textId="77777777" w:rsidR="00171D04" w:rsidRPr="002C5644" w:rsidRDefault="00171D04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61EF" w:rsidRPr="002C5644" w14:paraId="7568B628" w14:textId="77777777" w:rsidTr="009B40A4">
        <w:trPr>
          <w:trHeight w:val="420"/>
        </w:trPr>
        <w:tc>
          <w:tcPr>
            <w:tcW w:w="2057" w:type="pct"/>
          </w:tcPr>
          <w:p w14:paraId="177ADD38" w14:textId="77777777" w:rsidR="00171D04" w:rsidRPr="002C5644" w:rsidRDefault="00171D04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56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02" w:type="pct"/>
          </w:tcPr>
          <w:p w14:paraId="5F856384" w14:textId="77777777" w:rsidR="00171D04" w:rsidRPr="002C5644" w:rsidRDefault="00171D04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B47A54F" w14:textId="77777777" w:rsidR="00171D04" w:rsidRPr="002C5644" w:rsidRDefault="00171D04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269D7FD3" w14:textId="77777777" w:rsidR="00171D04" w:rsidRPr="002C5644" w:rsidRDefault="00171D04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33D7701" w14:textId="77777777" w:rsidR="00171D04" w:rsidRPr="002C5644" w:rsidRDefault="00171D04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80B216D" w14:textId="77777777" w:rsidR="00171D04" w:rsidRPr="002C5644" w:rsidRDefault="00171D04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E0E380E" w14:textId="77777777" w:rsidR="00171D04" w:rsidRPr="002C5644" w:rsidRDefault="00171D04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2893951" w14:textId="77777777" w:rsidR="00171D04" w:rsidRPr="002C5644" w:rsidRDefault="00171D04" w:rsidP="0017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FBB" w:rsidRPr="002C5644" w14:paraId="0AC6A273" w14:textId="77777777" w:rsidTr="009B40A4">
        <w:trPr>
          <w:trHeight w:val="420"/>
        </w:trPr>
        <w:tc>
          <w:tcPr>
            <w:tcW w:w="2057" w:type="pct"/>
          </w:tcPr>
          <w:p w14:paraId="4D2125A6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งานระบบ</w:t>
            </w:r>
          </w:p>
        </w:tc>
        <w:tc>
          <w:tcPr>
            <w:tcW w:w="602" w:type="pct"/>
            <w:shd w:val="clear" w:color="auto" w:fill="FFFFFF"/>
          </w:tcPr>
          <w:p w14:paraId="0BAE3ABB" w14:textId="2FC37FCE" w:rsidR="004D5FBB" w:rsidRPr="002C5644" w:rsidRDefault="0035536D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D20D10" w:rsidRPr="00D20D1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148" w:type="pct"/>
          </w:tcPr>
          <w:p w14:paraId="360FE137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1A3FC72F" w14:textId="6B9299CF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23,845</w:t>
            </w:r>
          </w:p>
        </w:tc>
        <w:tc>
          <w:tcPr>
            <w:tcW w:w="148" w:type="pct"/>
          </w:tcPr>
          <w:p w14:paraId="1BC92580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EB067A9" w14:textId="72238C03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0856ECD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9F86EFD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5FBB" w:rsidRPr="002C5644" w14:paraId="5A605020" w14:textId="77777777" w:rsidTr="009B40A4">
        <w:trPr>
          <w:trHeight w:val="420"/>
        </w:trPr>
        <w:tc>
          <w:tcPr>
            <w:tcW w:w="2057" w:type="pct"/>
          </w:tcPr>
          <w:p w14:paraId="647F512D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02" w:type="pct"/>
            <w:shd w:val="clear" w:color="auto" w:fill="FFFFFF"/>
          </w:tcPr>
          <w:p w14:paraId="035A258F" w14:textId="43D60109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10,096</w:t>
            </w:r>
          </w:p>
        </w:tc>
        <w:tc>
          <w:tcPr>
            <w:tcW w:w="148" w:type="pct"/>
          </w:tcPr>
          <w:p w14:paraId="345F9C3E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52F9C054" w14:textId="03F283F9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4,145</w:t>
            </w:r>
          </w:p>
        </w:tc>
        <w:tc>
          <w:tcPr>
            <w:tcW w:w="148" w:type="pct"/>
          </w:tcPr>
          <w:p w14:paraId="52542D22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2544A4C" w14:textId="09BDA8CC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6B2EA06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8C8CCA9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5FBB" w:rsidRPr="002C5644" w14:paraId="52C7D31D" w14:textId="77777777" w:rsidTr="009B40A4">
        <w:trPr>
          <w:trHeight w:val="420"/>
        </w:trPr>
        <w:tc>
          <w:tcPr>
            <w:tcW w:w="2057" w:type="pct"/>
          </w:tcPr>
          <w:p w14:paraId="3BEEC892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29166EC" w14:textId="3D96DA79" w:rsidR="004D5FBB" w:rsidRPr="002C5644" w:rsidRDefault="00D20D10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5536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A4961">
              <w:rPr>
                <w:rFonts w:ascii="Angsana New" w:hAnsi="Angsana New"/>
                <w:b/>
                <w:bCs/>
                <w:sz w:val="30"/>
                <w:szCs w:val="30"/>
              </w:rPr>
              <w:t>363</w:t>
            </w:r>
          </w:p>
        </w:tc>
        <w:tc>
          <w:tcPr>
            <w:tcW w:w="148" w:type="pct"/>
          </w:tcPr>
          <w:p w14:paraId="2F265C6E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6DB4A2A1" w14:textId="6B492B4C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27,990</w:t>
            </w:r>
          </w:p>
        </w:tc>
        <w:tc>
          <w:tcPr>
            <w:tcW w:w="148" w:type="pct"/>
          </w:tcPr>
          <w:p w14:paraId="45CFDCF2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525BFD77" w14:textId="710EEFC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E1797FF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A2EDC57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D5FBB" w:rsidRPr="002C5644" w14:paraId="07D25E84" w14:textId="77777777" w:rsidTr="009B40A4">
        <w:trPr>
          <w:trHeight w:val="420"/>
        </w:trPr>
        <w:tc>
          <w:tcPr>
            <w:tcW w:w="2057" w:type="pct"/>
          </w:tcPr>
          <w:p w14:paraId="09C067D6" w14:textId="4B3F811C" w:rsidR="00280019" w:rsidRPr="002C5644" w:rsidRDefault="00280019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355C32D7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D17417E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  <w:tab w:val="decimal" w:pos="8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70383B03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83CE3CB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  <w:tab w:val="decimal" w:pos="8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12FBA669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  <w:tab w:val="decimal" w:pos="8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5B2BBE71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3835ED03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D5FBB" w:rsidRPr="002C5644" w14:paraId="601956D2" w14:textId="77777777" w:rsidTr="009B40A4">
        <w:trPr>
          <w:trHeight w:val="420"/>
        </w:trPr>
        <w:tc>
          <w:tcPr>
            <w:tcW w:w="2057" w:type="pct"/>
          </w:tcPr>
          <w:p w14:paraId="2C8099F0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02" w:type="pct"/>
          </w:tcPr>
          <w:p w14:paraId="5C9E5790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192252D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1EA8FE79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4373A9A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5D00D32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9971C8A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352ED11F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D5FBB" w:rsidRPr="002C5644" w14:paraId="741756C2" w14:textId="77777777" w:rsidTr="009B40A4">
        <w:trPr>
          <w:trHeight w:val="420"/>
        </w:trPr>
        <w:tc>
          <w:tcPr>
            <w:tcW w:w="2057" w:type="pct"/>
          </w:tcPr>
          <w:p w14:paraId="472497D8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ภายใต้สัญญาเช่าดำเนินงานที่บอกเลิกไม่ได้</w:t>
            </w:r>
          </w:p>
        </w:tc>
        <w:tc>
          <w:tcPr>
            <w:tcW w:w="602" w:type="pct"/>
          </w:tcPr>
          <w:p w14:paraId="61E22656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BE5AE86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75651920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281E7A5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0CA08B12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0603FB1F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61C595F9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4277F" w:rsidRPr="002C5644" w14:paraId="0CE41A73" w14:textId="77777777" w:rsidTr="00EA4158">
        <w:trPr>
          <w:trHeight w:val="420"/>
        </w:trPr>
        <w:tc>
          <w:tcPr>
            <w:tcW w:w="2057" w:type="pct"/>
          </w:tcPr>
          <w:p w14:paraId="3E68407F" w14:textId="3CB6CA8D" w:rsidR="00F4277F" w:rsidRPr="002C5644" w:rsidRDefault="00F4277F" w:rsidP="00F4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02" w:type="pct"/>
            <w:shd w:val="clear" w:color="auto" w:fill="FFFFFF"/>
          </w:tcPr>
          <w:p w14:paraId="407F10E4" w14:textId="071586AE" w:rsidR="00F4277F" w:rsidRPr="002C5644" w:rsidRDefault="00F4277F" w:rsidP="00F4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Pr="002C56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3D57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148" w:type="pct"/>
          </w:tcPr>
          <w:p w14:paraId="65B7E2FA" w14:textId="77777777" w:rsidR="00F4277F" w:rsidRPr="002C5644" w:rsidRDefault="00F4277F" w:rsidP="00F4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5A8B7D17" w14:textId="4DF4C709" w:rsidR="00F4277F" w:rsidRPr="002C5644" w:rsidRDefault="00F4277F" w:rsidP="0063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630DB7">
              <w:rPr>
                <w:rFonts w:asciiTheme="majorBidi" w:hAnsiTheme="majorBidi" w:cstheme="majorBidi"/>
                <w:sz w:val="30"/>
                <w:szCs w:val="30"/>
              </w:rPr>
              <w:t xml:space="preserve"> 73,018 </w:t>
            </w:r>
          </w:p>
        </w:tc>
        <w:tc>
          <w:tcPr>
            <w:tcW w:w="148" w:type="pct"/>
          </w:tcPr>
          <w:p w14:paraId="344AC741" w14:textId="77777777" w:rsidR="00F4277F" w:rsidRPr="002C5644" w:rsidRDefault="00F4277F" w:rsidP="0063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33CAD1AB" w14:textId="0681BC8D" w:rsidR="00F4277F" w:rsidRPr="002C5644" w:rsidRDefault="00F4277F" w:rsidP="00F4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2C56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137" w:type="pct"/>
          </w:tcPr>
          <w:p w14:paraId="06DA6AC9" w14:textId="77777777" w:rsidR="00F4277F" w:rsidRPr="002C5644" w:rsidRDefault="00F4277F" w:rsidP="00F4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43F5673" w14:textId="21317ED4" w:rsidR="00F4277F" w:rsidRPr="002C5644" w:rsidRDefault="00F4277F" w:rsidP="00F4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31,951</w:t>
            </w:r>
          </w:p>
        </w:tc>
      </w:tr>
      <w:tr w:rsidR="00F4277F" w:rsidRPr="002C5644" w14:paraId="277369F5" w14:textId="77777777" w:rsidTr="00EA4158">
        <w:trPr>
          <w:trHeight w:val="420"/>
        </w:trPr>
        <w:tc>
          <w:tcPr>
            <w:tcW w:w="2057" w:type="pct"/>
          </w:tcPr>
          <w:p w14:paraId="25D768BF" w14:textId="4ACB3E12" w:rsidR="00F4277F" w:rsidRPr="002C5644" w:rsidRDefault="00F4277F" w:rsidP="00F4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02" w:type="pct"/>
            <w:shd w:val="clear" w:color="auto" w:fill="FFFFFF"/>
          </w:tcPr>
          <w:p w14:paraId="53DA3F5A" w14:textId="18134D20" w:rsidR="00F4277F" w:rsidRPr="002C5644" w:rsidRDefault="00F4277F" w:rsidP="00F4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 w:rsidRPr="002C56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20D10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148" w:type="pct"/>
          </w:tcPr>
          <w:p w14:paraId="76BD42F9" w14:textId="77777777" w:rsidR="00F4277F" w:rsidRPr="002C5644" w:rsidRDefault="00F4277F" w:rsidP="00F4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55BF3E25" w14:textId="30EEFA81" w:rsidR="00F4277F" w:rsidRPr="002C5644" w:rsidRDefault="00F4277F" w:rsidP="0063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630DB7">
              <w:rPr>
                <w:rFonts w:asciiTheme="majorBidi" w:hAnsiTheme="majorBidi" w:cstheme="majorBidi"/>
                <w:sz w:val="30"/>
                <w:szCs w:val="30"/>
              </w:rPr>
              <w:t xml:space="preserve"> 181,148 </w:t>
            </w:r>
          </w:p>
        </w:tc>
        <w:tc>
          <w:tcPr>
            <w:tcW w:w="148" w:type="pct"/>
          </w:tcPr>
          <w:p w14:paraId="24BFFCAA" w14:textId="77777777" w:rsidR="00F4277F" w:rsidRPr="002C5644" w:rsidRDefault="00F4277F" w:rsidP="00F4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44CDCD2" w14:textId="52794B1C" w:rsidR="00F4277F" w:rsidRPr="002C5644" w:rsidRDefault="00F4277F" w:rsidP="00F4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2C56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137" w:type="pct"/>
          </w:tcPr>
          <w:p w14:paraId="43C0670A" w14:textId="77777777" w:rsidR="00F4277F" w:rsidRPr="002C5644" w:rsidRDefault="00F4277F" w:rsidP="00F4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73DC31F" w14:textId="2DC33A8B" w:rsidR="00F4277F" w:rsidRPr="002C5644" w:rsidRDefault="00F4277F" w:rsidP="00F4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56,986</w:t>
            </w:r>
          </w:p>
        </w:tc>
      </w:tr>
      <w:tr w:rsidR="00F4277F" w:rsidRPr="002C5644" w14:paraId="1BB3795C" w14:textId="77777777" w:rsidTr="00EA4158">
        <w:trPr>
          <w:trHeight w:val="420"/>
        </w:trPr>
        <w:tc>
          <w:tcPr>
            <w:tcW w:w="2057" w:type="pct"/>
          </w:tcPr>
          <w:p w14:paraId="11B4B2D9" w14:textId="24DC99B2" w:rsidR="00F4277F" w:rsidRPr="002C5644" w:rsidRDefault="00F4277F" w:rsidP="00F4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602" w:type="pct"/>
            <w:shd w:val="clear" w:color="auto" w:fill="FFFFFF"/>
          </w:tcPr>
          <w:p w14:paraId="5C3DF650" w14:textId="35A9AD14" w:rsidR="00F4277F" w:rsidRPr="002C5644" w:rsidRDefault="00F4277F" w:rsidP="00F4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1,203,459</w:t>
            </w:r>
          </w:p>
        </w:tc>
        <w:tc>
          <w:tcPr>
            <w:tcW w:w="148" w:type="pct"/>
          </w:tcPr>
          <w:p w14:paraId="501F3FD7" w14:textId="77777777" w:rsidR="00F4277F" w:rsidRPr="002C5644" w:rsidRDefault="00F4277F" w:rsidP="00F4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59E100B5" w14:textId="6359A122" w:rsidR="00F4277F" w:rsidRPr="002C5644" w:rsidRDefault="00F4277F" w:rsidP="0063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630DB7">
              <w:rPr>
                <w:rFonts w:asciiTheme="majorBidi" w:hAnsiTheme="majorBidi" w:cstheme="majorBidi"/>
                <w:sz w:val="30"/>
                <w:szCs w:val="30"/>
              </w:rPr>
              <w:t xml:space="preserve"> 1,235,613 </w:t>
            </w:r>
          </w:p>
        </w:tc>
        <w:tc>
          <w:tcPr>
            <w:tcW w:w="148" w:type="pct"/>
          </w:tcPr>
          <w:p w14:paraId="27E50549" w14:textId="77777777" w:rsidR="00F4277F" w:rsidRPr="002C5644" w:rsidRDefault="00F4277F" w:rsidP="00F4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80879B8" w14:textId="4495C07F" w:rsidR="00F4277F" w:rsidRPr="002C5644" w:rsidRDefault="00F4277F" w:rsidP="00F4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" w:type="pct"/>
          </w:tcPr>
          <w:p w14:paraId="1832442A" w14:textId="77777777" w:rsidR="00F4277F" w:rsidRPr="002C5644" w:rsidRDefault="00F4277F" w:rsidP="00F4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B6DBB33" w14:textId="5A94B913" w:rsidR="00F4277F" w:rsidRPr="002C5644" w:rsidRDefault="00F4277F" w:rsidP="00F4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4D5FBB" w:rsidRPr="002C5644" w14:paraId="4E9457A4" w14:textId="77777777" w:rsidTr="00EA4158">
        <w:trPr>
          <w:trHeight w:val="420"/>
        </w:trPr>
        <w:tc>
          <w:tcPr>
            <w:tcW w:w="2057" w:type="pct"/>
          </w:tcPr>
          <w:p w14:paraId="4F436C21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898002F" w14:textId="23D547B4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CD6B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</w:t>
            </w: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43D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</w:t>
            </w:r>
          </w:p>
        </w:tc>
        <w:tc>
          <w:tcPr>
            <w:tcW w:w="148" w:type="pct"/>
          </w:tcPr>
          <w:p w14:paraId="2A4BEEE1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3E18057B" w14:textId="1F0C08FB" w:rsidR="004D5FBB" w:rsidRPr="00630DB7" w:rsidRDefault="004D5FBB" w:rsidP="0013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</w:t>
            </w:r>
            <w:r w:rsidR="00630D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489,779</w:t>
            </w:r>
          </w:p>
        </w:tc>
        <w:tc>
          <w:tcPr>
            <w:tcW w:w="148" w:type="pct"/>
          </w:tcPr>
          <w:p w14:paraId="3A970E0F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50032F23" w14:textId="7DFD05ED" w:rsidR="004D5FBB" w:rsidRPr="002C5644" w:rsidRDefault="00CD6B43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  <w:r w:rsidR="004D5FBB"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</w:t>
            </w:r>
          </w:p>
        </w:tc>
        <w:tc>
          <w:tcPr>
            <w:tcW w:w="137" w:type="pct"/>
          </w:tcPr>
          <w:p w14:paraId="25343BD1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FE77C31" w14:textId="56BE087D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88,937</w:t>
            </w:r>
          </w:p>
        </w:tc>
      </w:tr>
      <w:tr w:rsidR="004D5FBB" w:rsidRPr="002C5644" w14:paraId="1113F6B9" w14:textId="77777777" w:rsidTr="005A38CC">
        <w:trPr>
          <w:trHeight w:val="44"/>
        </w:trPr>
        <w:tc>
          <w:tcPr>
            <w:tcW w:w="2057" w:type="pct"/>
          </w:tcPr>
          <w:p w14:paraId="2BF30160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24888EB4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5D7462A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4EAB8AA1" w14:textId="77777777" w:rsidR="004D5FBB" w:rsidRPr="002C5644" w:rsidRDefault="004D5FBB" w:rsidP="0013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5F2265F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55B6C2DB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5F5E3C2D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3D376469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5FBB" w:rsidRPr="002C5644" w14:paraId="4E8EFD8B" w14:textId="77777777" w:rsidTr="009B40A4">
        <w:trPr>
          <w:trHeight w:val="420"/>
        </w:trPr>
        <w:tc>
          <w:tcPr>
            <w:tcW w:w="2057" w:type="pct"/>
          </w:tcPr>
          <w:p w14:paraId="45ECE43C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02" w:type="pct"/>
          </w:tcPr>
          <w:p w14:paraId="2BFCA126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5BEEFFF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5909BE29" w14:textId="77777777" w:rsidR="004D5FBB" w:rsidRPr="002C5644" w:rsidRDefault="004D5FBB" w:rsidP="0013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2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5D11165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20953C1D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182FF802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034A258B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5FBB" w:rsidRPr="002C5644" w14:paraId="5B60D6B9" w14:textId="77777777" w:rsidTr="00EA4158">
        <w:trPr>
          <w:trHeight w:val="420"/>
        </w:trPr>
        <w:tc>
          <w:tcPr>
            <w:tcW w:w="2057" w:type="pct"/>
            <w:shd w:val="clear" w:color="auto" w:fill="auto"/>
          </w:tcPr>
          <w:p w14:paraId="5EA1923E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77742FB5" w14:textId="2FEE8AB5" w:rsidR="004D5FBB" w:rsidRPr="002C5644" w:rsidRDefault="00D20D10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</w:t>
            </w:r>
            <w:r w:rsidR="00343D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343D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467</w:t>
            </w:r>
          </w:p>
        </w:tc>
        <w:tc>
          <w:tcPr>
            <w:tcW w:w="148" w:type="pct"/>
          </w:tcPr>
          <w:p w14:paraId="3F573521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0F9E0EEE" w14:textId="03A1BF3F" w:rsidR="004D5FBB" w:rsidRPr="002C5644" w:rsidRDefault="004D5FBB" w:rsidP="0013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231,257</w:t>
            </w:r>
          </w:p>
        </w:tc>
        <w:tc>
          <w:tcPr>
            <w:tcW w:w="148" w:type="pct"/>
          </w:tcPr>
          <w:p w14:paraId="3DAF6F11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0E44B845" w14:textId="72925D32" w:rsidR="004D5FBB" w:rsidRPr="002C5644" w:rsidRDefault="00CD6B43" w:rsidP="00CD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88,350</w:t>
            </w:r>
          </w:p>
        </w:tc>
        <w:tc>
          <w:tcPr>
            <w:tcW w:w="137" w:type="pct"/>
          </w:tcPr>
          <w:p w14:paraId="7D5DE16A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159DA21C" w14:textId="6340A904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47,622</w:t>
            </w:r>
          </w:p>
        </w:tc>
      </w:tr>
      <w:bookmarkEnd w:id="12"/>
    </w:tbl>
    <w:p w14:paraId="04A22A61" w14:textId="7E62F26F" w:rsidR="000F7580" w:rsidRPr="002C5644" w:rsidRDefault="000F7580" w:rsidP="006A4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24"/>
          <w:szCs w:val="24"/>
        </w:rPr>
      </w:pPr>
    </w:p>
    <w:p w14:paraId="73BD7C22" w14:textId="274F535C" w:rsidR="00210DDF" w:rsidRDefault="00D32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="00210DDF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9D9FA88" w14:textId="5B5F57F0" w:rsidR="00991C18" w:rsidRPr="002C5644" w:rsidRDefault="00991C18" w:rsidP="00C9702A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2C5644">
        <w:rPr>
          <w:rFonts w:ascii="Angsana New" w:hAnsi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6A6D284B" w14:textId="77777777" w:rsidR="00991C18" w:rsidRPr="002C5644" w:rsidRDefault="00991C18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170"/>
        <w:gridCol w:w="270"/>
        <w:gridCol w:w="1260"/>
        <w:gridCol w:w="270"/>
        <w:gridCol w:w="1080"/>
        <w:gridCol w:w="270"/>
        <w:gridCol w:w="1080"/>
      </w:tblGrid>
      <w:tr w:rsidR="006029FC" w:rsidRPr="002C5644" w14:paraId="6E9EA955" w14:textId="77777777" w:rsidTr="001353DD">
        <w:tc>
          <w:tcPr>
            <w:tcW w:w="3762" w:type="dxa"/>
          </w:tcPr>
          <w:p w14:paraId="78AFACDE" w14:textId="77777777" w:rsidR="006029FC" w:rsidRPr="002C5644" w:rsidRDefault="006029FC" w:rsidP="006029FC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687C8DF" w14:textId="77777777" w:rsidR="006029FC" w:rsidRPr="002C5644" w:rsidRDefault="006029FC" w:rsidP="00602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231CF2E" w14:textId="77777777" w:rsidR="006029FC" w:rsidRPr="002C5644" w:rsidRDefault="006029FC" w:rsidP="006029FC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BE5EC14" w14:textId="77777777" w:rsidR="006029FC" w:rsidRPr="002C5644" w:rsidRDefault="006029FC" w:rsidP="00602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3D33A4" w:rsidRPr="002C5644" w14:paraId="55601D2E" w14:textId="77777777" w:rsidTr="001353DD">
        <w:tc>
          <w:tcPr>
            <w:tcW w:w="3762" w:type="dxa"/>
          </w:tcPr>
          <w:p w14:paraId="57D31BA3" w14:textId="77777777" w:rsidR="003D33A4" w:rsidRPr="002C5644" w:rsidRDefault="003D33A4" w:rsidP="003D33A4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D81C7F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75CA1DA2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DFC676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4CD8B63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692BBB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19BF8BD0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636D2C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C5ADF" w:rsidRPr="002C5644" w14:paraId="575A90F0" w14:textId="77777777" w:rsidTr="001353DD">
        <w:tc>
          <w:tcPr>
            <w:tcW w:w="3762" w:type="dxa"/>
          </w:tcPr>
          <w:p w14:paraId="634C52A3" w14:textId="77777777" w:rsidR="001C5ADF" w:rsidRPr="002C5644" w:rsidRDefault="001C5ADF" w:rsidP="006029FC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0B2AC2" w14:textId="77777777" w:rsidR="001C5ADF" w:rsidRPr="002C5644" w:rsidRDefault="001C5ADF" w:rsidP="006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740B67" w14:textId="77777777" w:rsidR="001C5ADF" w:rsidRPr="002C5644" w:rsidRDefault="001C5ADF" w:rsidP="006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E6275D" w14:textId="77777777" w:rsidR="001C5ADF" w:rsidRPr="002C5644" w:rsidRDefault="001C5ADF" w:rsidP="006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27810D6C" w14:textId="77777777" w:rsidR="001C5ADF" w:rsidRPr="002C5644" w:rsidRDefault="001C5ADF" w:rsidP="006029FC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CECAB86" w14:textId="77777777" w:rsidR="001C5ADF" w:rsidRPr="002C5644" w:rsidRDefault="001C5ADF" w:rsidP="006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7CEB80" w14:textId="77777777" w:rsidR="001C5ADF" w:rsidRPr="002C5644" w:rsidRDefault="001C5ADF" w:rsidP="006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6373B3" w14:textId="77777777" w:rsidR="001C5ADF" w:rsidRPr="002C5644" w:rsidRDefault="001C5ADF" w:rsidP="0060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6029FC" w:rsidRPr="002C5644" w14:paraId="1D1A7D9D" w14:textId="77777777" w:rsidTr="001353DD">
        <w:tc>
          <w:tcPr>
            <w:tcW w:w="3762" w:type="dxa"/>
          </w:tcPr>
          <w:p w14:paraId="48772B24" w14:textId="77777777" w:rsidR="006029FC" w:rsidRPr="002C5644" w:rsidRDefault="006029FC" w:rsidP="006029FC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EBEE9C2" w14:textId="77777777" w:rsidR="006029FC" w:rsidRPr="002C5644" w:rsidRDefault="006029FC" w:rsidP="00602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="00595672"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D5FBB" w:rsidRPr="002C5644" w14:paraId="0AAD967B" w14:textId="77777777" w:rsidTr="001353DD">
        <w:tc>
          <w:tcPr>
            <w:tcW w:w="3762" w:type="dxa"/>
          </w:tcPr>
          <w:p w14:paraId="1C51A41D" w14:textId="77777777" w:rsidR="004D5FBB" w:rsidRPr="002C5644" w:rsidRDefault="004D5FBB" w:rsidP="004D5FB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เงินสด</w:t>
            </w: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170" w:type="dxa"/>
            <w:shd w:val="clear" w:color="auto" w:fill="auto"/>
          </w:tcPr>
          <w:p w14:paraId="0311A93B" w14:textId="033786D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15,112</w:t>
            </w:r>
          </w:p>
        </w:tc>
        <w:tc>
          <w:tcPr>
            <w:tcW w:w="270" w:type="dxa"/>
          </w:tcPr>
          <w:p w14:paraId="5795F4DA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DF46C9" w14:textId="043C9384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17,763</w:t>
            </w:r>
          </w:p>
        </w:tc>
        <w:tc>
          <w:tcPr>
            <w:tcW w:w="270" w:type="dxa"/>
          </w:tcPr>
          <w:p w14:paraId="46AB539A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B318D5" w14:textId="22F3E548" w:rsidR="004D5FBB" w:rsidRPr="002C5644" w:rsidRDefault="004D5FBB" w:rsidP="0013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217</w:t>
            </w:r>
          </w:p>
        </w:tc>
        <w:tc>
          <w:tcPr>
            <w:tcW w:w="270" w:type="dxa"/>
          </w:tcPr>
          <w:p w14:paraId="32CC6DB5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79999C9" w14:textId="77777777" w:rsidR="004D5FBB" w:rsidRPr="002C5644" w:rsidRDefault="004D5FBB" w:rsidP="0013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214</w:t>
            </w:r>
          </w:p>
        </w:tc>
      </w:tr>
      <w:tr w:rsidR="004D5FBB" w:rsidRPr="002C5644" w14:paraId="0D06804C" w14:textId="77777777" w:rsidTr="001353DD">
        <w:tc>
          <w:tcPr>
            <w:tcW w:w="3762" w:type="dxa"/>
          </w:tcPr>
          <w:p w14:paraId="407293B9" w14:textId="77777777" w:rsidR="004D5FBB" w:rsidRPr="002C5644" w:rsidRDefault="004D5FBB" w:rsidP="004D5FB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เงินฝากธนาคารประเภท</w:t>
            </w: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0699EC0A" w14:textId="01AFB9B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28,130</w:t>
            </w:r>
          </w:p>
        </w:tc>
        <w:tc>
          <w:tcPr>
            <w:tcW w:w="270" w:type="dxa"/>
          </w:tcPr>
          <w:p w14:paraId="5A00E837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D962BD" w14:textId="12308594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E24E14" w:rsidRPr="002C5644">
              <w:rPr>
                <w:rFonts w:ascii="Angsana New" w:eastAsia="MS Mincho" w:hAnsi="Angsana New"/>
                <w:sz w:val="30"/>
                <w:szCs w:val="30"/>
              </w:rPr>
              <w:t>4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,390</w:t>
            </w:r>
          </w:p>
        </w:tc>
        <w:tc>
          <w:tcPr>
            <w:tcW w:w="270" w:type="dxa"/>
          </w:tcPr>
          <w:p w14:paraId="01ADE7EC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A6F492" w14:textId="047D0AA4" w:rsidR="004D5FBB" w:rsidRPr="002C5644" w:rsidRDefault="004D5FBB" w:rsidP="0013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2B01427C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A60576A" w14:textId="77777777" w:rsidR="004D5FBB" w:rsidRPr="002C5644" w:rsidRDefault="004D5FBB" w:rsidP="0013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30</w:t>
            </w:r>
          </w:p>
        </w:tc>
      </w:tr>
      <w:tr w:rsidR="004D5FBB" w:rsidRPr="002C5644" w14:paraId="23306D8D" w14:textId="77777777" w:rsidTr="001353DD">
        <w:tc>
          <w:tcPr>
            <w:tcW w:w="3762" w:type="dxa"/>
          </w:tcPr>
          <w:p w14:paraId="4D74AC4A" w14:textId="77777777" w:rsidR="004D5FBB" w:rsidRPr="002C5644" w:rsidRDefault="004D5FBB" w:rsidP="004D5FB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027411" w14:textId="4C0DECF3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14,319,194</w:t>
            </w:r>
          </w:p>
        </w:tc>
        <w:tc>
          <w:tcPr>
            <w:tcW w:w="270" w:type="dxa"/>
          </w:tcPr>
          <w:p w14:paraId="492B7A34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FC086A" w14:textId="4D480908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1,183,339</w:t>
            </w:r>
          </w:p>
        </w:tc>
        <w:tc>
          <w:tcPr>
            <w:tcW w:w="270" w:type="dxa"/>
          </w:tcPr>
          <w:p w14:paraId="16DB9716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3FF2E6" w14:textId="5F8F612E" w:rsidR="004D5FBB" w:rsidRPr="002C5644" w:rsidRDefault="004D5FBB" w:rsidP="0013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13,795,151</w:t>
            </w:r>
          </w:p>
        </w:tc>
        <w:tc>
          <w:tcPr>
            <w:tcW w:w="270" w:type="dxa"/>
          </w:tcPr>
          <w:p w14:paraId="0D56151C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748573" w14:textId="77777777" w:rsidR="004D5FBB" w:rsidRPr="002C5644" w:rsidRDefault="004D5FBB" w:rsidP="0013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88,926</w:t>
            </w:r>
          </w:p>
        </w:tc>
      </w:tr>
      <w:tr w:rsidR="004D5FBB" w:rsidRPr="002C5644" w14:paraId="3DFE78BD" w14:textId="77777777" w:rsidTr="001353DD">
        <w:tc>
          <w:tcPr>
            <w:tcW w:w="3762" w:type="dxa"/>
          </w:tcPr>
          <w:p w14:paraId="13E77113" w14:textId="77777777" w:rsidR="004D5FBB" w:rsidRPr="002C5644" w:rsidRDefault="004D5FBB" w:rsidP="004D5FB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E997E1" w14:textId="1A90036C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14,362,436</w:t>
            </w:r>
          </w:p>
        </w:tc>
        <w:tc>
          <w:tcPr>
            <w:tcW w:w="270" w:type="dxa"/>
          </w:tcPr>
          <w:p w14:paraId="0C747280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595138" w14:textId="21DFF451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1,215,492</w:t>
            </w:r>
          </w:p>
        </w:tc>
        <w:tc>
          <w:tcPr>
            <w:tcW w:w="270" w:type="dxa"/>
          </w:tcPr>
          <w:p w14:paraId="7F8DBE70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CFBA82" w14:textId="27AC961A" w:rsidR="004D5FBB" w:rsidRPr="002C5644" w:rsidRDefault="004D5FBB" w:rsidP="0013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13,795,391</w:t>
            </w:r>
          </w:p>
        </w:tc>
        <w:tc>
          <w:tcPr>
            <w:tcW w:w="270" w:type="dxa"/>
          </w:tcPr>
          <w:p w14:paraId="6B32F5C0" w14:textId="77777777" w:rsidR="004D5FBB" w:rsidRPr="002C5644" w:rsidRDefault="004D5FBB" w:rsidP="004D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0AAF94" w14:textId="77777777" w:rsidR="004D5FBB" w:rsidRPr="002C5644" w:rsidRDefault="004D5FBB" w:rsidP="0013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89,170</w:t>
            </w:r>
          </w:p>
        </w:tc>
      </w:tr>
    </w:tbl>
    <w:p w14:paraId="666AB86F" w14:textId="77777777" w:rsidR="00B42E9E" w:rsidRPr="002C5644" w:rsidRDefault="00B42E9E" w:rsidP="0074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sz w:val="30"/>
          <w:szCs w:val="30"/>
        </w:rPr>
      </w:pPr>
      <w:bookmarkStart w:id="15" w:name="_Hlk877939"/>
    </w:p>
    <w:p w14:paraId="1D31CB92" w14:textId="2E9004B8" w:rsidR="003D0608" w:rsidRPr="002C5644" w:rsidRDefault="00123F50" w:rsidP="00491946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2C5644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bookmarkEnd w:id="15"/>
    <w:p w14:paraId="1A5B5FE1" w14:textId="77777777" w:rsidR="00123F50" w:rsidRPr="002C5644" w:rsidRDefault="00123F50" w:rsidP="00D40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1260"/>
        <w:gridCol w:w="270"/>
        <w:gridCol w:w="1260"/>
        <w:gridCol w:w="270"/>
        <w:gridCol w:w="1260"/>
        <w:gridCol w:w="270"/>
        <w:gridCol w:w="1260"/>
      </w:tblGrid>
      <w:tr w:rsidR="0088464C" w:rsidRPr="002C5644" w14:paraId="48D3B383" w14:textId="77777777" w:rsidTr="00453BF1">
        <w:tc>
          <w:tcPr>
            <w:tcW w:w="2340" w:type="dxa"/>
          </w:tcPr>
          <w:p w14:paraId="3E7A0B49" w14:textId="77777777" w:rsidR="0088464C" w:rsidRPr="002C5644" w:rsidRDefault="0088464C" w:rsidP="008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0FD379" w14:textId="77777777" w:rsidR="0088464C" w:rsidRPr="002C5644" w:rsidRDefault="0088464C" w:rsidP="0088464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930AEA2" w14:textId="77777777" w:rsidR="0088464C" w:rsidRPr="002C5644" w:rsidRDefault="0088464C" w:rsidP="0088464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BA8696C" w14:textId="77777777" w:rsidR="0088464C" w:rsidRPr="002C5644" w:rsidRDefault="0088464C" w:rsidP="0088464C">
            <w:pPr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46E135A4" w14:textId="77777777" w:rsidR="0088464C" w:rsidRPr="002C5644" w:rsidRDefault="0088464C" w:rsidP="0088464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33A4" w:rsidRPr="002C5644" w14:paraId="6B40B710" w14:textId="77777777" w:rsidTr="00453BF1">
        <w:tc>
          <w:tcPr>
            <w:tcW w:w="2340" w:type="dxa"/>
          </w:tcPr>
          <w:p w14:paraId="7C9A87BF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569E73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14:paraId="4909898E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DEED605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953198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5C9C5B66" w14:textId="77777777" w:rsidR="003D33A4" w:rsidRPr="002C5644" w:rsidRDefault="003D33A4" w:rsidP="003D33A4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56B4752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F9C0AE1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5A1768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61</w:t>
            </w:r>
          </w:p>
        </w:tc>
      </w:tr>
      <w:tr w:rsidR="00935120" w:rsidRPr="002C5644" w14:paraId="003828FD" w14:textId="77777777" w:rsidTr="00453BF1">
        <w:tc>
          <w:tcPr>
            <w:tcW w:w="2340" w:type="dxa"/>
          </w:tcPr>
          <w:p w14:paraId="2CBBC930" w14:textId="77777777" w:rsidR="00935120" w:rsidRPr="002C5644" w:rsidRDefault="00935120" w:rsidP="003D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221153" w14:textId="77777777" w:rsidR="00935120" w:rsidRPr="002C5644" w:rsidRDefault="00935120" w:rsidP="003D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4FF83A8" w14:textId="77777777" w:rsidR="00935120" w:rsidRPr="002C5644" w:rsidRDefault="00935120" w:rsidP="003D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6A8A16" w14:textId="77777777" w:rsidR="00935120" w:rsidRPr="002C5644" w:rsidRDefault="00935120" w:rsidP="003D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4067D4" w14:textId="77777777" w:rsidR="00935120" w:rsidRPr="002C5644" w:rsidRDefault="00935120" w:rsidP="003D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4CDBF0FA" w14:textId="77777777" w:rsidR="00935120" w:rsidRPr="002C5644" w:rsidRDefault="00935120" w:rsidP="003D169C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CB8932B" w14:textId="77777777" w:rsidR="00935120" w:rsidRPr="002C5644" w:rsidRDefault="00935120" w:rsidP="003D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F2A520" w14:textId="77777777" w:rsidR="00935120" w:rsidRPr="002C5644" w:rsidRDefault="00935120" w:rsidP="003D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B5818F" w14:textId="77777777" w:rsidR="00935120" w:rsidRPr="002C5644" w:rsidRDefault="00935120" w:rsidP="003D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3D169C" w:rsidRPr="002C5644" w14:paraId="488E1794" w14:textId="77777777" w:rsidTr="00453BF1">
        <w:tc>
          <w:tcPr>
            <w:tcW w:w="2340" w:type="dxa"/>
          </w:tcPr>
          <w:p w14:paraId="058923D1" w14:textId="77777777" w:rsidR="003D169C" w:rsidRPr="002C5644" w:rsidRDefault="003D169C" w:rsidP="003D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2FBB5A" w14:textId="77777777" w:rsidR="003D169C" w:rsidRPr="002C5644" w:rsidRDefault="003D169C" w:rsidP="003D16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37335D46" w14:textId="77777777" w:rsidR="003D169C" w:rsidRPr="002C5644" w:rsidRDefault="003D169C" w:rsidP="003D169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E23F5" w:rsidRPr="002C5644" w14:paraId="4043B16D" w14:textId="77777777" w:rsidTr="00EA4158">
        <w:tc>
          <w:tcPr>
            <w:tcW w:w="2340" w:type="dxa"/>
          </w:tcPr>
          <w:p w14:paraId="0E2B57BE" w14:textId="77777777" w:rsidR="004E23F5" w:rsidRPr="002C5644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2FD1D8BC" w14:textId="7D315AFF" w:rsidR="004E23F5" w:rsidRPr="002C5644" w:rsidRDefault="00E24E14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20746D6E" w14:textId="229631B4" w:rsidR="004E23F5" w:rsidRPr="002C5644" w:rsidRDefault="004E23F5" w:rsidP="0088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41,460</w:t>
            </w:r>
          </w:p>
        </w:tc>
        <w:tc>
          <w:tcPr>
            <w:tcW w:w="270" w:type="dxa"/>
          </w:tcPr>
          <w:p w14:paraId="2D96D33A" w14:textId="77777777" w:rsidR="004E23F5" w:rsidRPr="002C5644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322FBD" w14:textId="09DD9C44" w:rsidR="004E23F5" w:rsidRPr="002C5644" w:rsidRDefault="004E23F5" w:rsidP="0088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49,01</w:t>
            </w:r>
            <w:r w:rsidR="00774912">
              <w:rPr>
                <w:rFonts w:ascii="Angsana New" w:eastAsia="MS Mincho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365E2D11" w14:textId="77777777" w:rsidR="004E23F5" w:rsidRPr="002C5644" w:rsidRDefault="004E23F5" w:rsidP="0088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F3C2FC" w14:textId="29DE91F7" w:rsidR="004E23F5" w:rsidRPr="002C5644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8C2746" w14:textId="77777777" w:rsidR="004E23F5" w:rsidRPr="002C5644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CB6739" w14:textId="77777777" w:rsidR="004E23F5" w:rsidRPr="002C5644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4E23F5" w:rsidRPr="002C5644" w14:paraId="220337B7" w14:textId="77777777" w:rsidTr="00EA4158">
        <w:tc>
          <w:tcPr>
            <w:tcW w:w="2340" w:type="dxa"/>
          </w:tcPr>
          <w:p w14:paraId="7FFA7384" w14:textId="77777777" w:rsidR="004E23F5" w:rsidRPr="002C5644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90" w:type="dxa"/>
          </w:tcPr>
          <w:p w14:paraId="462E95C0" w14:textId="77777777" w:rsidR="004E23F5" w:rsidRPr="002C5644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33B7E7" w14:textId="5A9288C5" w:rsidR="004E23F5" w:rsidRPr="002C5644" w:rsidRDefault="004E23F5" w:rsidP="0088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738,962</w:t>
            </w:r>
          </w:p>
        </w:tc>
        <w:tc>
          <w:tcPr>
            <w:tcW w:w="270" w:type="dxa"/>
          </w:tcPr>
          <w:p w14:paraId="4F22C187" w14:textId="77777777" w:rsidR="004E23F5" w:rsidRPr="002C5644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67431F" w14:textId="18F4B48A" w:rsidR="004E23F5" w:rsidRPr="002C5644" w:rsidRDefault="004E23F5" w:rsidP="0088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664,06</w:t>
            </w:r>
            <w:r w:rsidR="00774912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2B869F08" w14:textId="77777777" w:rsidR="004E23F5" w:rsidRPr="002C5644" w:rsidRDefault="004E23F5" w:rsidP="0088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8FB42B" w14:textId="567A7B96" w:rsidR="004E23F5" w:rsidRPr="002C5644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FFD3A7" w14:textId="77777777" w:rsidR="004E23F5" w:rsidRPr="002C5644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677513" w14:textId="77777777" w:rsidR="004E23F5" w:rsidRPr="002C5644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4E23F5" w:rsidRPr="002C5644" w14:paraId="18A1A4F1" w14:textId="77777777" w:rsidTr="00EA4158">
        <w:tc>
          <w:tcPr>
            <w:tcW w:w="2340" w:type="dxa"/>
          </w:tcPr>
          <w:p w14:paraId="707D2AD7" w14:textId="77777777" w:rsidR="004E23F5" w:rsidRPr="002C5644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CE15F43" w14:textId="77777777" w:rsidR="004E23F5" w:rsidRPr="002C5644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104935" w14:textId="33E3FD0A" w:rsidR="004E23F5" w:rsidRPr="0094399D" w:rsidRDefault="004E23F5" w:rsidP="0088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4399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780,422</w:t>
            </w:r>
          </w:p>
        </w:tc>
        <w:tc>
          <w:tcPr>
            <w:tcW w:w="270" w:type="dxa"/>
          </w:tcPr>
          <w:p w14:paraId="34D5551D" w14:textId="77777777" w:rsidR="004E23F5" w:rsidRPr="0094399D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2F11B9" w14:textId="60A12CCB" w:rsidR="004E23F5" w:rsidRPr="0094399D" w:rsidRDefault="004E23F5" w:rsidP="0088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4399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713,085</w:t>
            </w:r>
          </w:p>
        </w:tc>
        <w:tc>
          <w:tcPr>
            <w:tcW w:w="270" w:type="dxa"/>
            <w:vAlign w:val="bottom"/>
          </w:tcPr>
          <w:p w14:paraId="63C7DE64" w14:textId="77777777" w:rsidR="004E23F5" w:rsidRPr="002C5644" w:rsidRDefault="004E23F5" w:rsidP="0088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5AB89A8" w14:textId="2240633B" w:rsidR="004E23F5" w:rsidRPr="00080B4A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80B4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CCB804" w14:textId="77777777" w:rsidR="004E23F5" w:rsidRPr="002C5644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8BC3DF4" w14:textId="77777777" w:rsidR="004E23F5" w:rsidRPr="002C5644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E23F5" w:rsidRPr="002C5644" w14:paraId="084E42F6" w14:textId="77777777" w:rsidTr="00EA4158">
        <w:tc>
          <w:tcPr>
            <w:tcW w:w="2340" w:type="dxa"/>
          </w:tcPr>
          <w:p w14:paraId="0C41693A" w14:textId="77777777" w:rsidR="004E23F5" w:rsidRPr="002C5644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</w:tcPr>
          <w:p w14:paraId="446E87F9" w14:textId="77777777" w:rsidR="004E23F5" w:rsidRPr="002C5644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63343F" w14:textId="1B2B8F19" w:rsidR="004E23F5" w:rsidRPr="002C5644" w:rsidRDefault="004E23F5" w:rsidP="004E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(104,462)</w:t>
            </w:r>
          </w:p>
        </w:tc>
        <w:tc>
          <w:tcPr>
            <w:tcW w:w="270" w:type="dxa"/>
          </w:tcPr>
          <w:p w14:paraId="7BD83817" w14:textId="77777777" w:rsidR="004E23F5" w:rsidRPr="002C5644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ECB714" w14:textId="14265E93" w:rsidR="004E23F5" w:rsidRPr="002C5644" w:rsidRDefault="004E23F5" w:rsidP="004E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(60,502)</w:t>
            </w:r>
          </w:p>
        </w:tc>
        <w:tc>
          <w:tcPr>
            <w:tcW w:w="270" w:type="dxa"/>
            <w:vAlign w:val="bottom"/>
          </w:tcPr>
          <w:p w14:paraId="04384353" w14:textId="77777777" w:rsidR="004E23F5" w:rsidRPr="002C5644" w:rsidRDefault="004E23F5" w:rsidP="0088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7B7E72" w14:textId="1F06F0EA" w:rsidR="004E23F5" w:rsidRPr="002C5644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AEDD92" w14:textId="77777777" w:rsidR="004E23F5" w:rsidRPr="002C5644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76CAC9" w14:textId="77777777" w:rsidR="004E23F5" w:rsidRPr="002C5644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4E23F5" w:rsidRPr="002C5644" w14:paraId="09421A85" w14:textId="77777777" w:rsidTr="00EA4158">
        <w:tc>
          <w:tcPr>
            <w:tcW w:w="2340" w:type="dxa"/>
          </w:tcPr>
          <w:p w14:paraId="3D6B84D9" w14:textId="77777777" w:rsidR="004E23F5" w:rsidRPr="002C5644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60D45C7C" w14:textId="77777777" w:rsidR="004E23F5" w:rsidRPr="002C5644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ECF137" w14:textId="68550DBB" w:rsidR="004E23F5" w:rsidRPr="002C5644" w:rsidRDefault="004E23F5" w:rsidP="0088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675,960</w:t>
            </w:r>
          </w:p>
        </w:tc>
        <w:tc>
          <w:tcPr>
            <w:tcW w:w="270" w:type="dxa"/>
          </w:tcPr>
          <w:p w14:paraId="15EEA19A" w14:textId="77777777" w:rsidR="004E23F5" w:rsidRPr="002C5644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BA4385" w14:textId="783D7362" w:rsidR="004E23F5" w:rsidRPr="002C5644" w:rsidRDefault="004E23F5" w:rsidP="0088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652,583</w:t>
            </w:r>
          </w:p>
        </w:tc>
        <w:tc>
          <w:tcPr>
            <w:tcW w:w="270" w:type="dxa"/>
            <w:vAlign w:val="bottom"/>
          </w:tcPr>
          <w:p w14:paraId="4ABD3675" w14:textId="77777777" w:rsidR="004E23F5" w:rsidRPr="002C5644" w:rsidRDefault="004E23F5" w:rsidP="0088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DF0B22" w14:textId="6880765A" w:rsidR="004E23F5" w:rsidRPr="00080B4A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80B4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BAEF05" w14:textId="77777777" w:rsidR="004E23F5" w:rsidRPr="002C5644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705A38" w14:textId="77777777" w:rsidR="004E23F5" w:rsidRPr="002C5644" w:rsidRDefault="004E23F5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E602A" w:rsidRPr="002C5644" w14:paraId="0FDFE01C" w14:textId="77777777" w:rsidTr="001E602A">
        <w:tc>
          <w:tcPr>
            <w:tcW w:w="2340" w:type="dxa"/>
          </w:tcPr>
          <w:p w14:paraId="0FB0168F" w14:textId="77777777" w:rsidR="001E602A" w:rsidRPr="002C5644" w:rsidRDefault="001E602A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15E34ED" w14:textId="77777777" w:rsidR="001E602A" w:rsidRPr="002C5644" w:rsidRDefault="001E602A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216527" w14:textId="77777777" w:rsidR="001E602A" w:rsidRPr="002C5644" w:rsidRDefault="001E602A" w:rsidP="0088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326928" w14:textId="77777777" w:rsidR="001E602A" w:rsidRPr="002C5644" w:rsidRDefault="001E602A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F8CACB" w14:textId="77777777" w:rsidR="001E602A" w:rsidRPr="002C5644" w:rsidRDefault="001E602A" w:rsidP="0088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88AE7A" w14:textId="77777777" w:rsidR="001E602A" w:rsidRPr="002C5644" w:rsidRDefault="001E602A" w:rsidP="0088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9A6B45" w14:textId="77777777" w:rsidR="001E602A" w:rsidRPr="002C5644" w:rsidRDefault="001E602A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1ED96" w14:textId="77777777" w:rsidR="001E602A" w:rsidRPr="002C5644" w:rsidRDefault="001E602A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CD4842F" w14:textId="77777777" w:rsidR="001E602A" w:rsidRPr="002C5644" w:rsidRDefault="001E602A" w:rsidP="004E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99784D" w:rsidRPr="002C5644" w14:paraId="20970489" w14:textId="77777777" w:rsidTr="001E602A">
        <w:tc>
          <w:tcPr>
            <w:tcW w:w="3330" w:type="dxa"/>
            <w:gridSpan w:val="2"/>
          </w:tcPr>
          <w:p w14:paraId="6E818ABE" w14:textId="104C3C48" w:rsidR="0099784D" w:rsidRPr="002C5644" w:rsidRDefault="0099784D" w:rsidP="00335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26" w:firstLine="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AB488A4" w14:textId="261684E8" w:rsidR="0099784D" w:rsidRPr="002C5644" w:rsidRDefault="00003D74" w:rsidP="0088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</w:t>
            </w:r>
            <w:r w:rsidR="00A07063">
              <w:rPr>
                <w:rFonts w:ascii="Angsana New" w:eastAsia="MS Mincho" w:hAnsi="Angsana New"/>
                <w:sz w:val="30"/>
                <w:szCs w:val="30"/>
              </w:rPr>
              <w:t>4</w:t>
            </w:r>
            <w:r w:rsidR="00050C08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A07063">
              <w:rPr>
                <w:rFonts w:ascii="Angsana New" w:eastAsia="MS Mincho" w:hAnsi="Angsana New"/>
                <w:sz w:val="30"/>
                <w:szCs w:val="30"/>
              </w:rPr>
              <w:t>769</w:t>
            </w:r>
          </w:p>
        </w:tc>
        <w:tc>
          <w:tcPr>
            <w:tcW w:w="270" w:type="dxa"/>
          </w:tcPr>
          <w:p w14:paraId="7AEAF1E3" w14:textId="77777777" w:rsidR="0099784D" w:rsidRPr="002C5644" w:rsidRDefault="0099784D" w:rsidP="0025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24E8A7A" w14:textId="50C8E612" w:rsidR="0099784D" w:rsidRPr="002C5644" w:rsidRDefault="0099784D" w:rsidP="0088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24,347</w:t>
            </w:r>
          </w:p>
        </w:tc>
        <w:tc>
          <w:tcPr>
            <w:tcW w:w="270" w:type="dxa"/>
            <w:vAlign w:val="bottom"/>
          </w:tcPr>
          <w:p w14:paraId="3A232B49" w14:textId="77777777" w:rsidR="0099784D" w:rsidRPr="002C5644" w:rsidRDefault="0099784D" w:rsidP="0088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2405580" w14:textId="77777777" w:rsidR="0099784D" w:rsidRPr="002C5644" w:rsidRDefault="0099784D" w:rsidP="0025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1D025E" w14:textId="77777777" w:rsidR="0099784D" w:rsidRPr="002C5644" w:rsidRDefault="0099784D" w:rsidP="0025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8F09528" w14:textId="77777777" w:rsidR="0099784D" w:rsidRPr="002C5644" w:rsidRDefault="0099784D" w:rsidP="0025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</w:tbl>
    <w:p w14:paraId="1EADACB3" w14:textId="77777777" w:rsidR="00E66CEC" w:rsidRPr="002C5644" w:rsidRDefault="00E66CEC" w:rsidP="00280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907C538" w14:textId="77777777" w:rsidR="00600191" w:rsidRDefault="0060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6C9DE07" w14:textId="40243B67" w:rsidR="00935120" w:rsidRPr="002C5644" w:rsidRDefault="00553890" w:rsidP="0085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08F917DB" w14:textId="77777777" w:rsidR="00520CA4" w:rsidRPr="00AB404B" w:rsidRDefault="00520CA4" w:rsidP="0085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4"/>
          <w:szCs w:val="4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57"/>
        <w:gridCol w:w="1233"/>
        <w:gridCol w:w="297"/>
        <w:gridCol w:w="1260"/>
        <w:gridCol w:w="270"/>
        <w:gridCol w:w="1260"/>
        <w:gridCol w:w="270"/>
        <w:gridCol w:w="1260"/>
      </w:tblGrid>
      <w:tr w:rsidR="003D169C" w:rsidRPr="002C5644" w14:paraId="238FB611" w14:textId="77777777" w:rsidTr="0030652D">
        <w:trPr>
          <w:tblHeader/>
        </w:trPr>
        <w:tc>
          <w:tcPr>
            <w:tcW w:w="3357" w:type="dxa"/>
          </w:tcPr>
          <w:p w14:paraId="78818487" w14:textId="77777777" w:rsidR="003D169C" w:rsidRPr="002C5644" w:rsidRDefault="003D169C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432" w:hanging="43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BC63611" w14:textId="77777777" w:rsidR="003D169C" w:rsidRPr="002C5644" w:rsidRDefault="003D169C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14E9F1" w14:textId="77777777" w:rsidR="003D169C" w:rsidRPr="002C5644" w:rsidRDefault="003D169C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35F8C22" w14:textId="77777777" w:rsidR="003D169C" w:rsidRPr="002C5644" w:rsidRDefault="003D169C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33A4" w:rsidRPr="002C5644" w14:paraId="43C7C0E3" w14:textId="77777777" w:rsidTr="0030652D">
        <w:trPr>
          <w:tblHeader/>
        </w:trPr>
        <w:tc>
          <w:tcPr>
            <w:tcW w:w="3357" w:type="dxa"/>
          </w:tcPr>
          <w:p w14:paraId="5B48691D" w14:textId="77777777" w:rsidR="003D33A4" w:rsidRPr="002C5644" w:rsidRDefault="003D33A4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432" w:hanging="43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3F56D8F" w14:textId="77777777" w:rsidR="003D33A4" w:rsidRPr="002C5644" w:rsidRDefault="003D33A4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  <w:tc>
          <w:tcPr>
            <w:tcW w:w="297" w:type="dxa"/>
          </w:tcPr>
          <w:p w14:paraId="7978A943" w14:textId="77777777" w:rsidR="003D33A4" w:rsidRPr="002C5644" w:rsidRDefault="003D33A4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0276E3" w14:textId="77777777" w:rsidR="003D33A4" w:rsidRPr="002C5644" w:rsidRDefault="003D33A4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6A97AC91" w14:textId="77777777" w:rsidR="003D33A4" w:rsidRPr="002C5644" w:rsidRDefault="003D33A4" w:rsidP="00600191">
            <w:pPr>
              <w:spacing w:line="216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7C4292A" w14:textId="77777777" w:rsidR="003D33A4" w:rsidRPr="002C5644" w:rsidRDefault="003D33A4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B6C1F14" w14:textId="77777777" w:rsidR="003D33A4" w:rsidRPr="002C5644" w:rsidRDefault="003D33A4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F10E8C" w14:textId="77777777" w:rsidR="003D33A4" w:rsidRPr="002C5644" w:rsidRDefault="003D33A4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61</w:t>
            </w:r>
          </w:p>
        </w:tc>
      </w:tr>
      <w:tr w:rsidR="003D33A4" w:rsidRPr="002C5644" w14:paraId="51DCAC72" w14:textId="77777777" w:rsidTr="0030652D">
        <w:trPr>
          <w:tblHeader/>
        </w:trPr>
        <w:tc>
          <w:tcPr>
            <w:tcW w:w="3357" w:type="dxa"/>
          </w:tcPr>
          <w:p w14:paraId="613FAEDC" w14:textId="77777777" w:rsidR="003D33A4" w:rsidRPr="002C5644" w:rsidRDefault="003D33A4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432" w:hanging="43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63242B6D" w14:textId="77777777" w:rsidR="003D33A4" w:rsidRPr="002C5644" w:rsidRDefault="003D33A4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97" w:type="dxa"/>
          </w:tcPr>
          <w:p w14:paraId="7DA2D7F3" w14:textId="77777777" w:rsidR="003D33A4" w:rsidRPr="002C5644" w:rsidRDefault="003D33A4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437FEF" w14:textId="77777777" w:rsidR="003D33A4" w:rsidRPr="002C5644" w:rsidRDefault="003D33A4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70" w:type="dxa"/>
          </w:tcPr>
          <w:p w14:paraId="178FDB01" w14:textId="77777777" w:rsidR="003D33A4" w:rsidRPr="002C5644" w:rsidRDefault="003D33A4" w:rsidP="00600191">
            <w:pPr>
              <w:spacing w:line="216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4D16D7D" w14:textId="77777777" w:rsidR="003D33A4" w:rsidRPr="002C5644" w:rsidRDefault="003D33A4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6209C2" w14:textId="77777777" w:rsidR="003D33A4" w:rsidRPr="002C5644" w:rsidRDefault="003D33A4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1D3DE7" w14:textId="77777777" w:rsidR="003D33A4" w:rsidRPr="002C5644" w:rsidRDefault="003D33A4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3D33A4" w:rsidRPr="002C5644" w14:paraId="677ACF05" w14:textId="77777777" w:rsidTr="0030652D">
        <w:trPr>
          <w:tblHeader/>
        </w:trPr>
        <w:tc>
          <w:tcPr>
            <w:tcW w:w="3357" w:type="dxa"/>
          </w:tcPr>
          <w:p w14:paraId="19D06FFA" w14:textId="77777777" w:rsidR="003D33A4" w:rsidRPr="002C5644" w:rsidRDefault="003D33A4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432" w:hanging="432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6C648623" w14:textId="77777777" w:rsidR="003D33A4" w:rsidRPr="002C5644" w:rsidRDefault="003D33A4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D33A4" w:rsidRPr="002C5644" w14:paraId="75BE5A30" w14:textId="77777777" w:rsidTr="0030652D">
        <w:tc>
          <w:tcPr>
            <w:tcW w:w="3357" w:type="dxa"/>
          </w:tcPr>
          <w:p w14:paraId="6D64D8A4" w14:textId="77777777" w:rsidR="003D33A4" w:rsidRPr="002C5644" w:rsidRDefault="003D33A4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432" w:hanging="432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3" w:type="dxa"/>
          </w:tcPr>
          <w:p w14:paraId="50D80603" w14:textId="77777777" w:rsidR="003D33A4" w:rsidRPr="002C5644" w:rsidRDefault="003D33A4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97" w:type="dxa"/>
          </w:tcPr>
          <w:p w14:paraId="0A6B7371" w14:textId="77777777" w:rsidR="003D33A4" w:rsidRPr="002C5644" w:rsidRDefault="003D33A4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385B10" w14:textId="77777777" w:rsidR="003D33A4" w:rsidRPr="002C5644" w:rsidRDefault="003D33A4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0A6AAD" w14:textId="77777777" w:rsidR="003D33A4" w:rsidRPr="002C5644" w:rsidRDefault="003D33A4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AB3DF9" w14:textId="77777777" w:rsidR="003D33A4" w:rsidRPr="002C5644" w:rsidRDefault="003D33A4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754C1A" w14:textId="77777777" w:rsidR="003D33A4" w:rsidRPr="002C5644" w:rsidRDefault="003D33A4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F568B3" w14:textId="77777777" w:rsidR="003D33A4" w:rsidRPr="002C5644" w:rsidRDefault="003D33A4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16" w:lineRule="auto"/>
              <w:ind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11130A" w:rsidRPr="002C5644" w14:paraId="1407F57E" w14:textId="77777777" w:rsidTr="0030652D">
        <w:tc>
          <w:tcPr>
            <w:tcW w:w="3357" w:type="dxa"/>
          </w:tcPr>
          <w:p w14:paraId="2296E85D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432" w:hanging="432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233" w:type="dxa"/>
          </w:tcPr>
          <w:p w14:paraId="125CF441" w14:textId="7BC9F17E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23,249</w:t>
            </w:r>
          </w:p>
        </w:tc>
        <w:tc>
          <w:tcPr>
            <w:tcW w:w="297" w:type="dxa"/>
          </w:tcPr>
          <w:p w14:paraId="13132B7F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785E5B" w14:textId="6E2361B2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16,3</w:t>
            </w:r>
            <w:r w:rsidR="00E66C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0" w:type="dxa"/>
          </w:tcPr>
          <w:p w14:paraId="61C8C43D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1D49AD" w14:textId="54105221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A052CD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958479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1130A" w:rsidRPr="002C5644" w14:paraId="64643F6A" w14:textId="77777777" w:rsidTr="0030652D">
        <w:tc>
          <w:tcPr>
            <w:tcW w:w="3357" w:type="dxa"/>
          </w:tcPr>
          <w:p w14:paraId="1061ACF5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432" w:hanging="432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233" w:type="dxa"/>
          </w:tcPr>
          <w:p w14:paraId="0E34DFBD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97" w:type="dxa"/>
          </w:tcPr>
          <w:p w14:paraId="1D7819FF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8A184A" w14:textId="77777777" w:rsidR="0011130A" w:rsidRPr="002C5644" w:rsidRDefault="0011130A" w:rsidP="00600191">
            <w:pPr>
              <w:pStyle w:val="acctfourfigures"/>
              <w:tabs>
                <w:tab w:val="clear" w:pos="765"/>
                <w:tab w:val="decimal" w:pos="641"/>
                <w:tab w:val="left" w:pos="813"/>
              </w:tabs>
              <w:spacing w:line="21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D2A1C2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943EE8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E234C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DCEC5C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1130A" w:rsidRPr="002C5644" w14:paraId="38EB2A58" w14:textId="77777777" w:rsidTr="0030652D">
        <w:tc>
          <w:tcPr>
            <w:tcW w:w="3357" w:type="dxa"/>
          </w:tcPr>
          <w:p w14:paraId="74E1B5F9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 xml:space="preserve">   </w:t>
            </w: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น้อยกว่า 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 xml:space="preserve">3 </w:t>
            </w: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33" w:type="dxa"/>
          </w:tcPr>
          <w:p w14:paraId="120F03F3" w14:textId="0D42720D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10,116</w:t>
            </w:r>
          </w:p>
        </w:tc>
        <w:tc>
          <w:tcPr>
            <w:tcW w:w="297" w:type="dxa"/>
          </w:tcPr>
          <w:p w14:paraId="651749BB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16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747D93" w14:textId="3F506C6E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14,30</w:t>
            </w:r>
            <w:r w:rsidR="00E66C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50246CC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62C426" w14:textId="112B9202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0B9695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9CB57D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1130A" w:rsidRPr="002C5644" w14:paraId="54A7E926" w14:textId="77777777" w:rsidTr="0030652D">
        <w:tc>
          <w:tcPr>
            <w:tcW w:w="3357" w:type="dxa"/>
          </w:tcPr>
          <w:p w14:paraId="30C432B5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 xml:space="preserve">   3 - 6 </w:t>
            </w: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33" w:type="dxa"/>
          </w:tcPr>
          <w:p w14:paraId="71DA2131" w14:textId="491E1931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3,371</w:t>
            </w:r>
          </w:p>
        </w:tc>
        <w:tc>
          <w:tcPr>
            <w:tcW w:w="297" w:type="dxa"/>
          </w:tcPr>
          <w:p w14:paraId="58385407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FC7ADF" w14:textId="77777777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6,131</w:t>
            </w:r>
          </w:p>
        </w:tc>
        <w:tc>
          <w:tcPr>
            <w:tcW w:w="270" w:type="dxa"/>
          </w:tcPr>
          <w:p w14:paraId="080266D3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2F6DC3" w14:textId="4F8D1E48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92CC20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ADABE2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1130A" w:rsidRPr="002C5644" w14:paraId="2026278E" w14:textId="77777777" w:rsidTr="0030652D">
        <w:tc>
          <w:tcPr>
            <w:tcW w:w="3357" w:type="dxa"/>
          </w:tcPr>
          <w:p w14:paraId="48A82DCC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 xml:space="preserve">   6 - 12 </w:t>
            </w: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33" w:type="dxa"/>
          </w:tcPr>
          <w:p w14:paraId="76F1C086" w14:textId="22B936AF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488</w:t>
            </w:r>
          </w:p>
        </w:tc>
        <w:tc>
          <w:tcPr>
            <w:tcW w:w="297" w:type="dxa"/>
          </w:tcPr>
          <w:p w14:paraId="3373D795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222F30" w14:textId="77777777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5,752</w:t>
            </w:r>
          </w:p>
        </w:tc>
        <w:tc>
          <w:tcPr>
            <w:tcW w:w="270" w:type="dxa"/>
          </w:tcPr>
          <w:p w14:paraId="00795042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08A55B" w14:textId="73CF9BE6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BC626F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19217A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1130A" w:rsidRPr="002C5644" w14:paraId="084974C4" w14:textId="77777777" w:rsidTr="0030652D">
        <w:tc>
          <w:tcPr>
            <w:tcW w:w="3357" w:type="dxa"/>
          </w:tcPr>
          <w:p w14:paraId="72C82B14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 xml:space="preserve">   </w:t>
            </w: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มากกว่า 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 xml:space="preserve">12 </w:t>
            </w: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4299CD3" w14:textId="36738ECC" w:rsidR="0011130A" w:rsidRPr="002C5644" w:rsidDel="00CF3381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1,042</w:t>
            </w:r>
          </w:p>
        </w:tc>
        <w:tc>
          <w:tcPr>
            <w:tcW w:w="297" w:type="dxa"/>
          </w:tcPr>
          <w:p w14:paraId="4B71F62F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FE575E" w14:textId="77777777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3,306</w:t>
            </w:r>
          </w:p>
        </w:tc>
        <w:tc>
          <w:tcPr>
            <w:tcW w:w="270" w:type="dxa"/>
          </w:tcPr>
          <w:p w14:paraId="516A995F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8AC4D5" w14:textId="7E9CCE65" w:rsidR="0011130A" w:rsidRPr="002C5644" w:rsidDel="00CF3381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ADC165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E12B5C" w14:textId="77777777" w:rsidR="0011130A" w:rsidRPr="002C5644" w:rsidDel="00CF3381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1130A" w:rsidRPr="002C5644" w14:paraId="29DAD8B8" w14:textId="77777777" w:rsidTr="00520CA4">
        <w:tc>
          <w:tcPr>
            <w:tcW w:w="3357" w:type="dxa"/>
          </w:tcPr>
          <w:p w14:paraId="05113EED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432" w:hanging="432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01A7B4A9" w14:textId="0A39FCEF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38,266</w:t>
            </w:r>
          </w:p>
        </w:tc>
        <w:tc>
          <w:tcPr>
            <w:tcW w:w="297" w:type="dxa"/>
          </w:tcPr>
          <w:p w14:paraId="19CA7177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6FB34F" w14:textId="79CAF1B6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45,8</w:t>
            </w:r>
            <w:r w:rsidR="00E66C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24E14"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63E8AD9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6157F3" w14:textId="60A70508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77CE72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37C058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1130A" w:rsidRPr="002C5644" w14:paraId="03C9993B" w14:textId="77777777" w:rsidTr="00520CA4">
        <w:tc>
          <w:tcPr>
            <w:tcW w:w="3357" w:type="dxa"/>
          </w:tcPr>
          <w:p w14:paraId="4BB8E223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รายได้ค้างรับจากการให้เช่าและบริการ</w:t>
            </w:r>
          </w:p>
        </w:tc>
        <w:tc>
          <w:tcPr>
            <w:tcW w:w="1233" w:type="dxa"/>
          </w:tcPr>
          <w:p w14:paraId="0EC823A5" w14:textId="07AFC4FF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2,331</w:t>
            </w:r>
          </w:p>
        </w:tc>
        <w:tc>
          <w:tcPr>
            <w:tcW w:w="297" w:type="dxa"/>
          </w:tcPr>
          <w:p w14:paraId="2F0C3CFF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38CC421" w14:textId="5287BF9F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2,9</w:t>
            </w:r>
            <w:r w:rsidR="00E66CEC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4A4CD006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D54C32" w14:textId="0278E5FE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D90816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517F974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1130A" w:rsidRPr="002C5644" w14:paraId="7E29B741" w14:textId="77777777" w:rsidTr="00520CA4">
        <w:tc>
          <w:tcPr>
            <w:tcW w:w="3357" w:type="dxa"/>
          </w:tcPr>
          <w:p w14:paraId="680827DA" w14:textId="77777777" w:rsidR="0011130A" w:rsidRPr="002C5644" w:rsidRDefault="0011130A" w:rsidP="00AB404B">
            <w:pPr>
              <w:spacing w:line="228" w:lineRule="auto"/>
              <w:ind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ลูกหนี้ตามสัญญาเช่าดำเนินงาน</w:t>
            </w:r>
          </w:p>
          <w:p w14:paraId="1BEDB19C" w14:textId="77777777" w:rsidR="0011130A" w:rsidRPr="002C5644" w:rsidRDefault="0011130A" w:rsidP="00AB404B">
            <w:pPr>
              <w:spacing w:line="228" w:lineRule="auto"/>
              <w:ind w:right="-108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ที่ยังไม่เรียกชำระ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D251FE8" w14:textId="77777777" w:rsidR="0011130A" w:rsidRPr="002C5644" w:rsidRDefault="0011130A" w:rsidP="00AB404B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8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8C3783B" w14:textId="14460D1B" w:rsidR="0011130A" w:rsidRPr="002C5644" w:rsidRDefault="0011130A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863</w:t>
            </w:r>
          </w:p>
        </w:tc>
        <w:tc>
          <w:tcPr>
            <w:tcW w:w="297" w:type="dxa"/>
          </w:tcPr>
          <w:p w14:paraId="4DE818A5" w14:textId="77777777" w:rsidR="0011130A" w:rsidRPr="002C5644" w:rsidRDefault="0011130A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8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064808" w14:textId="77777777" w:rsidR="0011130A" w:rsidRPr="002C5644" w:rsidRDefault="0011130A" w:rsidP="00AB404B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8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br/>
              <w:t>252</w:t>
            </w:r>
          </w:p>
        </w:tc>
        <w:tc>
          <w:tcPr>
            <w:tcW w:w="270" w:type="dxa"/>
          </w:tcPr>
          <w:p w14:paraId="78064FCB" w14:textId="77777777" w:rsidR="0011130A" w:rsidRPr="002C5644" w:rsidRDefault="0011130A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8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1BEBD4" w14:textId="77777777" w:rsidR="0011130A" w:rsidRPr="002C5644" w:rsidRDefault="0011130A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28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5300660" w14:textId="11332AD1" w:rsidR="0011130A" w:rsidRPr="002C5644" w:rsidRDefault="0011130A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28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714C72" w14:textId="77777777" w:rsidR="0011130A" w:rsidRPr="002C5644" w:rsidRDefault="0011130A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8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8E7467" w14:textId="77777777" w:rsidR="0011130A" w:rsidRPr="002C5644" w:rsidRDefault="0011130A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28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31455BB" w14:textId="77777777" w:rsidR="0011130A" w:rsidRPr="002C5644" w:rsidRDefault="0011130A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28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1130A" w:rsidRPr="002C5644" w14:paraId="0D9F1946" w14:textId="77777777" w:rsidTr="00F73101">
        <w:tc>
          <w:tcPr>
            <w:tcW w:w="3357" w:type="dxa"/>
          </w:tcPr>
          <w:p w14:paraId="21682E07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432" w:hanging="432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34BA8E4C" w14:textId="5E71882B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41,460</w:t>
            </w:r>
          </w:p>
        </w:tc>
        <w:tc>
          <w:tcPr>
            <w:tcW w:w="297" w:type="dxa"/>
          </w:tcPr>
          <w:p w14:paraId="73F1C595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D35EC60" w14:textId="6F85EC90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49,01</w:t>
            </w:r>
            <w:r w:rsidR="00E66C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8B9F378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BE1F34" w14:textId="72FE55A3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BFFB36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81520FB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1130A" w:rsidRPr="002C5644" w14:paraId="0928C4CE" w14:textId="77777777" w:rsidTr="00F06FEF">
        <w:tc>
          <w:tcPr>
            <w:tcW w:w="3357" w:type="dxa"/>
          </w:tcPr>
          <w:p w14:paraId="2B994EF9" w14:textId="55BD5891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432" w:hanging="432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850" w:type="dxa"/>
            <w:gridSpan w:val="7"/>
          </w:tcPr>
          <w:p w14:paraId="3377774E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</w:tr>
      <w:tr w:rsidR="0011130A" w:rsidRPr="002C5644" w14:paraId="57846F8C" w14:textId="77777777" w:rsidTr="0030652D">
        <w:tc>
          <w:tcPr>
            <w:tcW w:w="3357" w:type="dxa"/>
          </w:tcPr>
          <w:p w14:paraId="7C12C1AA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432" w:hanging="432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233" w:type="dxa"/>
          </w:tcPr>
          <w:p w14:paraId="769C84C0" w14:textId="764D2611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238,608</w:t>
            </w:r>
          </w:p>
        </w:tc>
        <w:tc>
          <w:tcPr>
            <w:tcW w:w="297" w:type="dxa"/>
          </w:tcPr>
          <w:p w14:paraId="6D9DAC76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EE2EAA" w14:textId="77777777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245,183</w:t>
            </w:r>
          </w:p>
        </w:tc>
        <w:tc>
          <w:tcPr>
            <w:tcW w:w="270" w:type="dxa"/>
          </w:tcPr>
          <w:p w14:paraId="50811D14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4562A2" w14:textId="71DA229A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E59692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CE684F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1130A" w:rsidRPr="002C5644" w14:paraId="11C54703" w14:textId="77777777" w:rsidTr="0030652D">
        <w:tc>
          <w:tcPr>
            <w:tcW w:w="3357" w:type="dxa"/>
          </w:tcPr>
          <w:p w14:paraId="0EB82754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432" w:hanging="432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:</w:t>
            </w:r>
          </w:p>
        </w:tc>
        <w:tc>
          <w:tcPr>
            <w:tcW w:w="1233" w:type="dxa"/>
          </w:tcPr>
          <w:p w14:paraId="49C97058" w14:textId="05A3E2F8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7" w:type="dxa"/>
          </w:tcPr>
          <w:p w14:paraId="4FE7CDF6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D54916" w14:textId="77777777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187FE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AADB30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797F5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7D4B79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1130A" w:rsidRPr="002C5644" w14:paraId="502C6A48" w14:textId="77777777" w:rsidTr="0030652D">
        <w:tc>
          <w:tcPr>
            <w:tcW w:w="3357" w:type="dxa"/>
          </w:tcPr>
          <w:p w14:paraId="584200DA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น้อยกว่า 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 xml:space="preserve">3 </w:t>
            </w: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33" w:type="dxa"/>
          </w:tcPr>
          <w:p w14:paraId="77277EF6" w14:textId="08BA5031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120,555</w:t>
            </w:r>
          </w:p>
        </w:tc>
        <w:tc>
          <w:tcPr>
            <w:tcW w:w="297" w:type="dxa"/>
          </w:tcPr>
          <w:p w14:paraId="413EA66B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8324E0" w14:textId="77777777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131,089</w:t>
            </w:r>
          </w:p>
        </w:tc>
        <w:tc>
          <w:tcPr>
            <w:tcW w:w="270" w:type="dxa"/>
          </w:tcPr>
          <w:p w14:paraId="112A5C3A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20CF0D" w14:textId="586E50A0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B3DF1F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8360FB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1130A" w:rsidRPr="002C5644" w14:paraId="2B214704" w14:textId="77777777" w:rsidTr="0030652D">
        <w:tc>
          <w:tcPr>
            <w:tcW w:w="3357" w:type="dxa"/>
          </w:tcPr>
          <w:p w14:paraId="52F6289E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 xml:space="preserve"> 3 - 6 </w:t>
            </w: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33" w:type="dxa"/>
          </w:tcPr>
          <w:p w14:paraId="488114C8" w14:textId="6EA31E92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55,203</w:t>
            </w:r>
          </w:p>
        </w:tc>
        <w:tc>
          <w:tcPr>
            <w:tcW w:w="297" w:type="dxa"/>
          </w:tcPr>
          <w:p w14:paraId="1B071F44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4728AD" w14:textId="77777777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46,113</w:t>
            </w:r>
          </w:p>
        </w:tc>
        <w:tc>
          <w:tcPr>
            <w:tcW w:w="270" w:type="dxa"/>
          </w:tcPr>
          <w:p w14:paraId="73F05ECB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718BF4" w14:textId="1B17EC82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12F360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0F544A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1130A" w:rsidRPr="002C5644" w14:paraId="68B7F101" w14:textId="77777777" w:rsidTr="0030652D">
        <w:tc>
          <w:tcPr>
            <w:tcW w:w="3357" w:type="dxa"/>
          </w:tcPr>
          <w:p w14:paraId="36AE3DC5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 xml:space="preserve"> 6 - 12 </w:t>
            </w: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33" w:type="dxa"/>
          </w:tcPr>
          <w:p w14:paraId="558475D2" w14:textId="02D8BEC7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83,501</w:t>
            </w:r>
          </w:p>
        </w:tc>
        <w:tc>
          <w:tcPr>
            <w:tcW w:w="297" w:type="dxa"/>
          </w:tcPr>
          <w:p w14:paraId="55A8EF86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9D9A5" w14:textId="77777777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70,663</w:t>
            </w:r>
          </w:p>
        </w:tc>
        <w:tc>
          <w:tcPr>
            <w:tcW w:w="270" w:type="dxa"/>
          </w:tcPr>
          <w:p w14:paraId="281F7359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98E018" w14:textId="7FD8FDA8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D9CC7D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86B419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1130A" w:rsidRPr="002C5644" w14:paraId="59ED5480" w14:textId="77777777" w:rsidTr="0030652D">
        <w:tc>
          <w:tcPr>
            <w:tcW w:w="3357" w:type="dxa"/>
          </w:tcPr>
          <w:p w14:paraId="73A5AFF7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มากกว่า 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 xml:space="preserve">12 </w:t>
            </w: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365C998E" w14:textId="501B95F5" w:rsidR="0011130A" w:rsidRPr="002C5644" w:rsidDel="00CF3381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134,255</w:t>
            </w:r>
          </w:p>
        </w:tc>
        <w:tc>
          <w:tcPr>
            <w:tcW w:w="297" w:type="dxa"/>
          </w:tcPr>
          <w:p w14:paraId="197BBC1F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ECBB71" w14:textId="77777777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</w:rPr>
              <w:t>67,864</w:t>
            </w:r>
          </w:p>
        </w:tc>
        <w:tc>
          <w:tcPr>
            <w:tcW w:w="270" w:type="dxa"/>
          </w:tcPr>
          <w:p w14:paraId="26DFB126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9BC323" w14:textId="42880C58" w:rsidR="0011130A" w:rsidRPr="002C5644" w:rsidDel="00CF3381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9A08BA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4DC0E0" w14:textId="77777777" w:rsidR="0011130A" w:rsidRPr="002C5644" w:rsidDel="00CF3381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1130A" w:rsidRPr="002C5644" w14:paraId="7CB6AED7" w14:textId="77777777" w:rsidTr="0030652D">
        <w:tc>
          <w:tcPr>
            <w:tcW w:w="3357" w:type="dxa"/>
          </w:tcPr>
          <w:p w14:paraId="00CF878C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432" w:hanging="432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48FBF8E" w14:textId="4D54C4A7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632,122</w:t>
            </w:r>
          </w:p>
        </w:tc>
        <w:tc>
          <w:tcPr>
            <w:tcW w:w="297" w:type="dxa"/>
          </w:tcPr>
          <w:p w14:paraId="09B47F2F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C7FEFD2" w14:textId="77777777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560,912</w:t>
            </w:r>
          </w:p>
        </w:tc>
        <w:tc>
          <w:tcPr>
            <w:tcW w:w="270" w:type="dxa"/>
          </w:tcPr>
          <w:p w14:paraId="03204743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5A89DE" w14:textId="784E5E9D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67C9CB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B5276F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1130A" w:rsidRPr="002C5644" w14:paraId="5301AECE" w14:textId="77777777" w:rsidTr="0030652D">
        <w:tc>
          <w:tcPr>
            <w:tcW w:w="3357" w:type="dxa"/>
          </w:tcPr>
          <w:p w14:paraId="075E6AB7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รายได้ค้างรับจากการให้เช่าและบริการ</w:t>
            </w:r>
          </w:p>
        </w:tc>
        <w:tc>
          <w:tcPr>
            <w:tcW w:w="1233" w:type="dxa"/>
          </w:tcPr>
          <w:p w14:paraId="4C30A4A7" w14:textId="1F44F253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</w:rPr>
              <w:t>71,101</w:t>
            </w:r>
          </w:p>
        </w:tc>
        <w:tc>
          <w:tcPr>
            <w:tcW w:w="297" w:type="dxa"/>
          </w:tcPr>
          <w:p w14:paraId="01298106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0477B4D" w14:textId="78A1387A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</w:rPr>
              <w:t>74,06</w:t>
            </w:r>
            <w:r w:rsidR="00774912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15214B0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F06F82" w14:textId="71909449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F275A4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E97DCE2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1130A" w:rsidRPr="002C5644" w14:paraId="6175F53E" w14:textId="77777777" w:rsidTr="0030652D">
        <w:tc>
          <w:tcPr>
            <w:tcW w:w="3357" w:type="dxa"/>
            <w:shd w:val="clear" w:color="auto" w:fill="auto"/>
          </w:tcPr>
          <w:p w14:paraId="029BF379" w14:textId="77777777" w:rsidR="0011130A" w:rsidRPr="002C5644" w:rsidRDefault="0011130A" w:rsidP="00AB404B">
            <w:pPr>
              <w:spacing w:line="228" w:lineRule="auto"/>
              <w:ind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ลูกหนี้ตามสัญญาเช่าดำเนินงาน</w:t>
            </w:r>
          </w:p>
          <w:p w14:paraId="33D82C3E" w14:textId="77777777" w:rsidR="0011130A" w:rsidRPr="002C5644" w:rsidRDefault="0011130A" w:rsidP="00AB404B">
            <w:pPr>
              <w:spacing w:line="228" w:lineRule="auto"/>
              <w:ind w:right="-108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ที่ยังไม่เรียกชำระ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33111426" w14:textId="77777777" w:rsidR="0011130A" w:rsidRPr="002C5644" w:rsidRDefault="0011130A" w:rsidP="00AB404B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8" w:lineRule="auto"/>
              <w:ind w:left="11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72624B7" w14:textId="313EBFE9" w:rsidR="0011130A" w:rsidRPr="002C5644" w:rsidRDefault="0011130A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4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C5644">
              <w:rPr>
                <w:rFonts w:ascii="Angsana New" w:hAnsi="Angsana New"/>
                <w:sz w:val="30"/>
                <w:szCs w:val="30"/>
                <w:lang w:val="en-GB" w:bidi="ar-SA"/>
              </w:rPr>
              <w:t>35,739</w:t>
            </w:r>
          </w:p>
        </w:tc>
        <w:tc>
          <w:tcPr>
            <w:tcW w:w="297" w:type="dxa"/>
          </w:tcPr>
          <w:p w14:paraId="5D5B30F5" w14:textId="77777777" w:rsidR="0011130A" w:rsidRPr="002C5644" w:rsidRDefault="0011130A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8" w:lineRule="auto"/>
              <w:ind w:left="-79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7214DA" w14:textId="77777777" w:rsidR="0011130A" w:rsidRPr="002C5644" w:rsidRDefault="0011130A" w:rsidP="00AB404B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8" w:lineRule="auto"/>
              <w:ind w:left="11" w:right="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996AD9C" w14:textId="77777777" w:rsidR="0011130A" w:rsidRPr="002C5644" w:rsidRDefault="0011130A" w:rsidP="00AB404B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28" w:lineRule="auto"/>
              <w:ind w:left="11" w:right="47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29,094</w:t>
            </w:r>
          </w:p>
        </w:tc>
        <w:tc>
          <w:tcPr>
            <w:tcW w:w="270" w:type="dxa"/>
          </w:tcPr>
          <w:p w14:paraId="348F1F47" w14:textId="77777777" w:rsidR="0011130A" w:rsidRPr="002C5644" w:rsidRDefault="0011130A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8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959A0C" w14:textId="77777777" w:rsidR="0011130A" w:rsidRPr="002C5644" w:rsidRDefault="0011130A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28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1AFA5F4" w14:textId="50439CFE" w:rsidR="0011130A" w:rsidRPr="002C5644" w:rsidRDefault="0011130A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28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7E868F" w14:textId="77777777" w:rsidR="0011130A" w:rsidRPr="002C5644" w:rsidRDefault="0011130A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8" w:lineRule="auto"/>
              <w:ind w:left="-79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FD2524" w14:textId="77777777" w:rsidR="0011130A" w:rsidRPr="002C5644" w:rsidRDefault="0011130A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28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486C666" w14:textId="77777777" w:rsidR="0011130A" w:rsidRPr="002C5644" w:rsidRDefault="0011130A" w:rsidP="00A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28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1130A" w:rsidRPr="002C5644" w14:paraId="1194B0F1" w14:textId="77777777" w:rsidTr="0030652D">
        <w:tc>
          <w:tcPr>
            <w:tcW w:w="3357" w:type="dxa"/>
          </w:tcPr>
          <w:p w14:paraId="054E4297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432" w:hanging="432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65D4006" w14:textId="27100176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</w:t>
            </w:r>
            <w:r w:rsidR="005F4DD5" w:rsidRPr="002C56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8,962</w:t>
            </w:r>
          </w:p>
        </w:tc>
        <w:tc>
          <w:tcPr>
            <w:tcW w:w="297" w:type="dxa"/>
          </w:tcPr>
          <w:p w14:paraId="626DDD40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CDCD7F" w14:textId="1EED087F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664,06</w:t>
            </w:r>
            <w:r w:rsidR="0077491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1515489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24C59C" w14:textId="4CEAA5EC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BDFA91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42611E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1130A" w:rsidRPr="004E4FE6" w14:paraId="2A69EABD" w14:textId="77777777" w:rsidTr="0030652D">
        <w:tc>
          <w:tcPr>
            <w:tcW w:w="3357" w:type="dxa"/>
          </w:tcPr>
          <w:p w14:paraId="1054B664" w14:textId="77777777" w:rsidR="0011130A" w:rsidRPr="004E4FE6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432" w:hanging="432"/>
              <w:rPr>
                <w:rFonts w:ascii="Angsana New" w:eastAsia="MS Mincho" w:hAnsi="Angsana New"/>
                <w:sz w:val="16"/>
                <w:szCs w:val="1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1CE5CD95" w14:textId="147BF16A" w:rsidR="0011130A" w:rsidRPr="004E4FE6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7" w:type="dxa"/>
          </w:tcPr>
          <w:p w14:paraId="370C89E6" w14:textId="77777777" w:rsidR="0011130A" w:rsidRPr="004E4FE6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12FBF1" w14:textId="77777777" w:rsidR="0011130A" w:rsidRPr="004E4FE6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16" w:lineRule="auto"/>
              <w:ind w:left="-108" w:right="-126"/>
              <w:rPr>
                <w:rFonts w:ascii="Angsana New" w:eastAsia="MS Mincho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E584004" w14:textId="77777777" w:rsidR="0011130A" w:rsidRPr="004E4FE6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9CAFD9" w14:textId="77777777" w:rsidR="0011130A" w:rsidRPr="004E4FE6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26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812DBDE" w14:textId="77777777" w:rsidR="0011130A" w:rsidRPr="004E4FE6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89AACA" w14:textId="77777777" w:rsidR="0011130A" w:rsidRPr="004E4FE6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26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</w:tr>
      <w:tr w:rsidR="0011130A" w:rsidRPr="002C5644" w14:paraId="54C89609" w14:textId="77777777" w:rsidTr="0030652D">
        <w:tc>
          <w:tcPr>
            <w:tcW w:w="3357" w:type="dxa"/>
          </w:tcPr>
          <w:p w14:paraId="3C5F28F4" w14:textId="77777777" w:rsidR="0011130A" w:rsidRPr="002C5644" w:rsidRDefault="0011130A" w:rsidP="00F8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8" w:lineRule="auto"/>
              <w:ind w:left="432" w:hanging="432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9B2FFBE" w14:textId="3B445525" w:rsidR="0011130A" w:rsidRPr="00F524D6" w:rsidRDefault="00F524D6" w:rsidP="00F8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524D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11130A" w:rsidRPr="00F524D6">
              <w:rPr>
                <w:rFonts w:asciiTheme="majorBidi" w:hAnsiTheme="majorBidi" w:cstheme="majorBidi"/>
                <w:sz w:val="30"/>
                <w:szCs w:val="30"/>
              </w:rPr>
              <w:t>(104,462)</w:t>
            </w:r>
          </w:p>
        </w:tc>
        <w:tc>
          <w:tcPr>
            <w:tcW w:w="297" w:type="dxa"/>
          </w:tcPr>
          <w:p w14:paraId="5309F377" w14:textId="77777777" w:rsidR="0011130A" w:rsidRPr="002C5644" w:rsidRDefault="0011130A" w:rsidP="00F8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38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CDF519" w14:textId="77777777" w:rsidR="0011130A" w:rsidRPr="002C5644" w:rsidRDefault="0011130A" w:rsidP="00F864C8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8" w:lineRule="auto"/>
              <w:ind w:left="11" w:right="-17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</w:rPr>
              <w:t>(60,502)</w:t>
            </w:r>
          </w:p>
        </w:tc>
        <w:tc>
          <w:tcPr>
            <w:tcW w:w="270" w:type="dxa"/>
          </w:tcPr>
          <w:p w14:paraId="5B4083E4" w14:textId="77777777" w:rsidR="0011130A" w:rsidRPr="002C5644" w:rsidRDefault="0011130A" w:rsidP="00F8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38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10AA6D" w14:textId="60EC2CEB" w:rsidR="0011130A" w:rsidRPr="002C5644" w:rsidRDefault="0011130A" w:rsidP="00F8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38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670750" w14:textId="77777777" w:rsidR="0011130A" w:rsidRPr="002C5644" w:rsidRDefault="0011130A" w:rsidP="00F8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38" w:lineRule="auto"/>
              <w:ind w:left="-79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908199" w14:textId="77777777" w:rsidR="0011130A" w:rsidRPr="002C5644" w:rsidRDefault="0011130A" w:rsidP="00F8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38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1130A" w:rsidRPr="002C5644" w14:paraId="451A029D" w14:textId="77777777" w:rsidTr="0030652D">
        <w:tc>
          <w:tcPr>
            <w:tcW w:w="3357" w:type="dxa"/>
          </w:tcPr>
          <w:p w14:paraId="2E30ADBD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432" w:hanging="432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C85F6AA" w14:textId="5F7BCDEB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5F4DD5" w:rsidRPr="002C56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34,500</w:t>
            </w:r>
          </w:p>
        </w:tc>
        <w:tc>
          <w:tcPr>
            <w:tcW w:w="297" w:type="dxa"/>
          </w:tcPr>
          <w:p w14:paraId="5A54AAC7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D287805" w14:textId="6F8C74DC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603,56</w:t>
            </w:r>
            <w:r w:rsidR="007749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4914EF5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58EB94A" w14:textId="5F841992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670CC5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61C6F1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1130A" w:rsidRPr="002C5644" w14:paraId="0562A1CF" w14:textId="77777777" w:rsidTr="0030652D">
        <w:tc>
          <w:tcPr>
            <w:tcW w:w="3357" w:type="dxa"/>
          </w:tcPr>
          <w:p w14:paraId="11E30C91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432" w:hanging="432"/>
              <w:rPr>
                <w:rFonts w:ascii="Angsana New" w:eastAsia="MS Mincho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4E65CDBF" w14:textId="1B6DE700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</w:tcPr>
          <w:p w14:paraId="329305A2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4BEB3F" w14:textId="77777777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="Angsana New" w:eastAsia="MS Mincho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748CB017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4C6B40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16" w:lineRule="auto"/>
              <w:ind w:left="-79" w:right="-108"/>
              <w:rPr>
                <w:rFonts w:ascii="Angsana New" w:eastAsia="MS Mincho" w:hAnsi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270" w:type="dxa"/>
          </w:tcPr>
          <w:p w14:paraId="12BB4AB3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2D5D57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16" w:lineRule="auto"/>
              <w:ind w:left="-79" w:right="-108"/>
              <w:rPr>
                <w:rFonts w:ascii="Angsana New" w:eastAsia="MS Mincho" w:hAnsi="Angsana New"/>
                <w:b/>
                <w:bCs/>
                <w:sz w:val="10"/>
                <w:szCs w:val="10"/>
                <w:lang w:val="en-GB" w:bidi="ar-SA"/>
              </w:rPr>
            </w:pPr>
          </w:p>
        </w:tc>
      </w:tr>
      <w:tr w:rsidR="0011130A" w:rsidRPr="002C5644" w14:paraId="609BC943" w14:textId="77777777" w:rsidTr="0030652D">
        <w:tc>
          <w:tcPr>
            <w:tcW w:w="3357" w:type="dxa"/>
          </w:tcPr>
          <w:p w14:paraId="33E63574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432" w:hanging="432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bookmarkStart w:id="16" w:name="_Hlk877953"/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219D5FE9" w14:textId="69568BEA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675,960</w:t>
            </w:r>
          </w:p>
        </w:tc>
        <w:tc>
          <w:tcPr>
            <w:tcW w:w="297" w:type="dxa"/>
          </w:tcPr>
          <w:p w14:paraId="2D752D09" w14:textId="77777777" w:rsidR="0011130A" w:rsidRPr="002C5644" w:rsidRDefault="0011130A" w:rsidP="00600191">
            <w:pPr>
              <w:spacing w:line="216" w:lineRule="auto"/>
              <w:rPr>
                <w:rFonts w:eastAsia="MS Mincho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34D7F60" w14:textId="77777777" w:rsidR="0011130A" w:rsidRPr="002C5644" w:rsidRDefault="0011130A" w:rsidP="00600191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16" w:lineRule="auto"/>
              <w:ind w:left="11" w:right="47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652,583</w:t>
            </w:r>
          </w:p>
        </w:tc>
        <w:tc>
          <w:tcPr>
            <w:tcW w:w="270" w:type="dxa"/>
          </w:tcPr>
          <w:p w14:paraId="4F1C35D4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849E974" w14:textId="69D5ECF3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68DACAF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1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4266920" w14:textId="77777777" w:rsidR="0011130A" w:rsidRPr="002C5644" w:rsidRDefault="0011130A" w:rsidP="0060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1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</w:tbl>
    <w:bookmarkEnd w:id="16"/>
    <w:p w14:paraId="3202C10F" w14:textId="0253F6F8" w:rsidR="00744239" w:rsidRPr="002C5644" w:rsidRDefault="004E4FE6" w:rsidP="0074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E4FE6">
        <w:rPr>
          <w:rFonts w:ascii="Angsana New" w:hAnsi="Angsana New"/>
          <w:sz w:val="12"/>
          <w:szCs w:val="12"/>
        </w:rPr>
        <w:br/>
      </w:r>
      <w:r w:rsidR="00DF6527" w:rsidRPr="002C5644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 มีระยะเวลาตั้ง</w:t>
      </w:r>
      <w:r w:rsidR="00F24BF4" w:rsidRPr="002C5644">
        <w:rPr>
          <w:rFonts w:ascii="Angsana New" w:hAnsi="Angsana New" w:hint="cs"/>
          <w:sz w:val="30"/>
          <w:szCs w:val="30"/>
          <w:cs/>
        </w:rPr>
        <w:t xml:space="preserve">แต่ </w:t>
      </w:r>
      <w:r w:rsidR="00B42E9E" w:rsidRPr="002C5644">
        <w:rPr>
          <w:rFonts w:ascii="Angsana New" w:hAnsi="Angsana New"/>
          <w:sz w:val="30"/>
          <w:szCs w:val="30"/>
        </w:rPr>
        <w:t xml:space="preserve">10 </w:t>
      </w:r>
      <w:r w:rsidR="00B42E9E" w:rsidRPr="002C5644">
        <w:rPr>
          <w:rFonts w:ascii="Angsana New" w:hAnsi="Angsana New"/>
          <w:sz w:val="30"/>
          <w:szCs w:val="30"/>
          <w:cs/>
        </w:rPr>
        <w:t xml:space="preserve">วันถึง </w:t>
      </w:r>
      <w:r w:rsidR="00B42E9E" w:rsidRPr="002C5644">
        <w:rPr>
          <w:rFonts w:ascii="Angsana New" w:hAnsi="Angsana New"/>
          <w:sz w:val="30"/>
          <w:szCs w:val="30"/>
        </w:rPr>
        <w:t xml:space="preserve">30 </w:t>
      </w:r>
      <w:r w:rsidR="00B42E9E" w:rsidRPr="002C5644">
        <w:rPr>
          <w:rFonts w:ascii="Angsana New" w:hAnsi="Angsana New"/>
          <w:sz w:val="30"/>
          <w:szCs w:val="30"/>
          <w:cs/>
        </w:rPr>
        <w:t>วัน</w:t>
      </w:r>
    </w:p>
    <w:p w14:paraId="50FC7F90" w14:textId="77777777" w:rsidR="00280019" w:rsidRPr="00600191" w:rsidRDefault="00280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4"/>
          <w:szCs w:val="4"/>
          <w:cs/>
        </w:rPr>
      </w:pPr>
      <w:r w:rsidRPr="00600191">
        <w:rPr>
          <w:rFonts w:ascii="Angsana New" w:hAnsi="Angsana New"/>
          <w:b/>
          <w:bCs/>
          <w:sz w:val="4"/>
          <w:szCs w:val="4"/>
          <w:cs/>
        </w:rPr>
        <w:br w:type="page"/>
      </w:r>
    </w:p>
    <w:p w14:paraId="764D04F1" w14:textId="5C981222" w:rsidR="00D63476" w:rsidRPr="002C5644" w:rsidRDefault="00D63476" w:rsidP="008F1351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2C564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ลูกหนี้อื่น</w:t>
      </w:r>
    </w:p>
    <w:p w14:paraId="03C39AAC" w14:textId="77777777" w:rsidR="00D63476" w:rsidRPr="002C5644" w:rsidRDefault="00D63476" w:rsidP="00123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tbl>
      <w:tblPr>
        <w:tblW w:w="946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520"/>
        <w:gridCol w:w="855"/>
        <w:gridCol w:w="241"/>
        <w:gridCol w:w="1255"/>
        <w:gridCol w:w="270"/>
        <w:gridCol w:w="1260"/>
        <w:gridCol w:w="270"/>
        <w:gridCol w:w="1260"/>
        <w:gridCol w:w="270"/>
        <w:gridCol w:w="1260"/>
      </w:tblGrid>
      <w:tr w:rsidR="004C2160" w:rsidRPr="002C5644" w14:paraId="1B6CC1A6" w14:textId="77777777" w:rsidTr="004C3B9B">
        <w:tc>
          <w:tcPr>
            <w:tcW w:w="2520" w:type="dxa"/>
          </w:tcPr>
          <w:p w14:paraId="02117B8D" w14:textId="77777777" w:rsidR="004C2160" w:rsidRPr="002C5644" w:rsidRDefault="004C2160" w:rsidP="007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73BD7323" w14:textId="77777777" w:rsidR="004C2160" w:rsidRPr="002C5644" w:rsidRDefault="004C2160" w:rsidP="007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1" w:type="dxa"/>
          </w:tcPr>
          <w:p w14:paraId="45F6F848" w14:textId="77777777" w:rsidR="004C2160" w:rsidRPr="002C5644" w:rsidRDefault="004C2160" w:rsidP="007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85" w:type="dxa"/>
            <w:gridSpan w:val="3"/>
          </w:tcPr>
          <w:p w14:paraId="2E9FC896" w14:textId="77777777" w:rsidR="004C2160" w:rsidRPr="002C5644" w:rsidRDefault="004C2160" w:rsidP="007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eastAsia="MS Mincho" w:hAnsi="Angsana New"/>
                <w:bCs/>
                <w:sz w:val="30"/>
                <w:szCs w:val="30"/>
                <w:lang w:val="en-GB"/>
              </w:rPr>
            </w:pPr>
            <w:r w:rsidRPr="002C5644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42DEE195" w14:textId="77777777" w:rsidR="004C2160" w:rsidRPr="002C5644" w:rsidRDefault="004C2160" w:rsidP="007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eastAsia="MS Mincho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90" w:type="dxa"/>
            <w:gridSpan w:val="3"/>
          </w:tcPr>
          <w:p w14:paraId="7B80E8B7" w14:textId="77777777" w:rsidR="004C2160" w:rsidRPr="002C5644" w:rsidRDefault="004C2160" w:rsidP="007F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</w:pPr>
            <w:r w:rsidRPr="002C5644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งบการเงินเฉพาะ</w:t>
            </w:r>
            <w:r w:rsidRPr="002C5644">
              <w:rPr>
                <w:rFonts w:ascii="Angsana New" w:eastAsia="MS Mincho" w:hAnsi="Angsana New" w:hint="cs"/>
                <w:bCs/>
                <w:sz w:val="30"/>
                <w:szCs w:val="30"/>
                <w:cs/>
                <w:lang w:val="en-GB"/>
              </w:rPr>
              <w:t>กิจการ</w:t>
            </w:r>
          </w:p>
        </w:tc>
      </w:tr>
      <w:tr w:rsidR="003D33A4" w:rsidRPr="002C5644" w14:paraId="59B83188" w14:textId="77777777" w:rsidTr="004C3B9B">
        <w:tc>
          <w:tcPr>
            <w:tcW w:w="2520" w:type="dxa"/>
          </w:tcPr>
          <w:p w14:paraId="364DB8E0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855" w:type="dxa"/>
          </w:tcPr>
          <w:p w14:paraId="5EBA2C5C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1" w:type="dxa"/>
          </w:tcPr>
          <w:p w14:paraId="2744AE19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14:paraId="10D7C569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0BCF5D5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2FB80F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3DB4DC75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E7A5981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6C8A460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56A9AE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61</w:t>
            </w:r>
          </w:p>
        </w:tc>
      </w:tr>
      <w:tr w:rsidR="003D33A4" w:rsidRPr="002C5644" w14:paraId="59C4E46D" w14:textId="77777777" w:rsidTr="004C3B9B">
        <w:tc>
          <w:tcPr>
            <w:tcW w:w="2520" w:type="dxa"/>
          </w:tcPr>
          <w:p w14:paraId="0A510687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855" w:type="dxa"/>
          </w:tcPr>
          <w:p w14:paraId="61740D88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3C3805DB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14:paraId="4C45682B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BA09A6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10D87C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724DC2D8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C38C258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8476C6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CD4460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3D33A4" w:rsidRPr="002C5644" w14:paraId="399ABFA8" w14:textId="77777777" w:rsidTr="004C3B9B">
        <w:tc>
          <w:tcPr>
            <w:tcW w:w="2520" w:type="dxa"/>
          </w:tcPr>
          <w:p w14:paraId="717C035C" w14:textId="77777777" w:rsidR="003D33A4" w:rsidRPr="002C5644" w:rsidRDefault="003D33A4" w:rsidP="003D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</w:tcPr>
          <w:p w14:paraId="3D99D17D" w14:textId="77777777" w:rsidR="003D33A4" w:rsidRPr="002C5644" w:rsidRDefault="003D33A4" w:rsidP="003D33A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510685FF" w14:textId="77777777" w:rsidR="003D33A4" w:rsidRPr="002C5644" w:rsidRDefault="003D33A4" w:rsidP="003D33A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5" w:type="dxa"/>
            <w:gridSpan w:val="7"/>
          </w:tcPr>
          <w:p w14:paraId="024F5C76" w14:textId="77777777" w:rsidR="003D33A4" w:rsidRPr="002C5644" w:rsidRDefault="003D33A4" w:rsidP="003D33A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D1EEC" w:rsidRPr="002C5644" w14:paraId="721DE202" w14:textId="77777777" w:rsidTr="004C3B9B">
        <w:tc>
          <w:tcPr>
            <w:tcW w:w="2520" w:type="dxa"/>
          </w:tcPr>
          <w:p w14:paraId="00B770FF" w14:textId="77777777" w:rsidR="00DD1EEC" w:rsidRPr="002C5644" w:rsidRDefault="00DD1EEC" w:rsidP="00DD1EEC">
            <w:pPr>
              <w:spacing w:line="380" w:lineRule="exac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5" w:type="dxa"/>
          </w:tcPr>
          <w:p w14:paraId="18768C67" w14:textId="2FF7C9A5" w:rsidR="00DD1EEC" w:rsidRPr="00721B84" w:rsidRDefault="00721B84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721B84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14:paraId="16F513E1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53085027" w14:textId="6DCFEE52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134,9</w:t>
            </w:r>
            <w:r w:rsidR="00520CA4"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270" w:type="dxa"/>
          </w:tcPr>
          <w:p w14:paraId="00F7CD37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88551A" w14:textId="76F8C008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7749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749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964</w:t>
            </w:r>
          </w:p>
        </w:tc>
        <w:tc>
          <w:tcPr>
            <w:tcW w:w="270" w:type="dxa"/>
          </w:tcPr>
          <w:p w14:paraId="3235A109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6FAC5D" w14:textId="11CD7AB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432,518</w:t>
            </w:r>
          </w:p>
        </w:tc>
        <w:tc>
          <w:tcPr>
            <w:tcW w:w="270" w:type="dxa"/>
          </w:tcPr>
          <w:p w14:paraId="2D343A50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ADD053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365,695</w:t>
            </w:r>
          </w:p>
        </w:tc>
      </w:tr>
      <w:tr w:rsidR="00DD1EEC" w:rsidRPr="002C5644" w14:paraId="2AC9BE49" w14:textId="77777777" w:rsidTr="004C3B9B">
        <w:tc>
          <w:tcPr>
            <w:tcW w:w="2520" w:type="dxa"/>
          </w:tcPr>
          <w:p w14:paraId="7F74491B" w14:textId="77777777" w:rsidR="00DD1EEC" w:rsidRPr="002C5644" w:rsidRDefault="00DD1EEC" w:rsidP="00DD1EEC">
            <w:pPr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855" w:type="dxa"/>
          </w:tcPr>
          <w:p w14:paraId="2B257DAE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8535334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0FABC750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9FE3C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6B2A26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3CD24A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5C3C98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D8D79A5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7809465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DD1EEC" w:rsidRPr="002C5644" w14:paraId="3392F7A5" w14:textId="77777777" w:rsidTr="004C3B9B">
        <w:tc>
          <w:tcPr>
            <w:tcW w:w="2520" w:type="dxa"/>
          </w:tcPr>
          <w:p w14:paraId="1895B6F6" w14:textId="77777777" w:rsidR="00DD1EEC" w:rsidRPr="002C5644" w:rsidRDefault="00DD1EEC" w:rsidP="00DD1EEC">
            <w:pPr>
              <w:spacing w:line="380" w:lineRule="exac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855" w:type="dxa"/>
          </w:tcPr>
          <w:p w14:paraId="4298B6EF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7AED82C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</w:tcPr>
          <w:p w14:paraId="09A7F8AA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FB3BCC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031B0C4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5716C2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110FC3A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3A8F831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4462F58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DD1EEC" w:rsidRPr="002C5644" w14:paraId="470990F7" w14:textId="77777777" w:rsidTr="004C3B9B">
        <w:tc>
          <w:tcPr>
            <w:tcW w:w="2520" w:type="dxa"/>
          </w:tcPr>
          <w:p w14:paraId="28334305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855" w:type="dxa"/>
          </w:tcPr>
          <w:p w14:paraId="519ED4A2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55501F12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</w:tcPr>
          <w:p w14:paraId="7DC4D5AB" w14:textId="6B74418B" w:rsidR="00DD1EEC" w:rsidRPr="002C5644" w:rsidRDefault="00DD1EEC" w:rsidP="00F3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54,416</w:t>
            </w:r>
          </w:p>
        </w:tc>
        <w:tc>
          <w:tcPr>
            <w:tcW w:w="270" w:type="dxa"/>
          </w:tcPr>
          <w:p w14:paraId="0346030D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  <w:tab w:val="decimal" w:pos="855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EFBC00" w14:textId="66035885" w:rsidR="00DD1EEC" w:rsidRPr="002C5644" w:rsidRDefault="00DD1EEC" w:rsidP="00F3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127,787</w:t>
            </w:r>
          </w:p>
        </w:tc>
        <w:tc>
          <w:tcPr>
            <w:tcW w:w="270" w:type="dxa"/>
          </w:tcPr>
          <w:p w14:paraId="1B0C2146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  <w:tab w:val="decimal" w:pos="855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6539AB" w14:textId="2967DD3B" w:rsidR="00DD1EEC" w:rsidRPr="002C5644" w:rsidRDefault="00DD1EEC" w:rsidP="00080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623AA6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470D0DE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DD1EEC" w:rsidRPr="002C5644" w14:paraId="14D4DB6B" w14:textId="77777777" w:rsidTr="004C3B9B">
        <w:tc>
          <w:tcPr>
            <w:tcW w:w="2520" w:type="dxa"/>
          </w:tcPr>
          <w:p w14:paraId="550B3609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55" w:type="dxa"/>
          </w:tcPr>
          <w:p w14:paraId="2A24DD19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342DC26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</w:tcPr>
          <w:p w14:paraId="1704965E" w14:textId="109EDE07" w:rsidR="00DD1EEC" w:rsidRPr="002C5644" w:rsidRDefault="00DD1EEC" w:rsidP="00F3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44,882</w:t>
            </w:r>
          </w:p>
        </w:tc>
        <w:tc>
          <w:tcPr>
            <w:tcW w:w="270" w:type="dxa"/>
          </w:tcPr>
          <w:p w14:paraId="26095197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  <w:tab w:val="decimal" w:pos="855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8BE599" w14:textId="39B871DC" w:rsidR="00DD1EEC" w:rsidRPr="002C5644" w:rsidRDefault="00DD1EEC" w:rsidP="00F3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42,703</w:t>
            </w:r>
          </w:p>
        </w:tc>
        <w:tc>
          <w:tcPr>
            <w:tcW w:w="270" w:type="dxa"/>
          </w:tcPr>
          <w:p w14:paraId="67F3ECF4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  <w:tab w:val="decimal" w:pos="855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D64CB2" w14:textId="5503E92F" w:rsidR="00DD1EEC" w:rsidRPr="002C5644" w:rsidRDefault="00DD1EEC" w:rsidP="00F3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2,9</w:t>
            </w:r>
            <w:r w:rsidR="00520CA4" w:rsidRPr="002C5644">
              <w:rPr>
                <w:rFonts w:ascii="Angsana New" w:eastAsia="MS Mincho" w:hAnsi="Angsana New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1F490C67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06D86B0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574</w:t>
            </w:r>
          </w:p>
        </w:tc>
      </w:tr>
      <w:tr w:rsidR="00DD1EEC" w:rsidRPr="002C5644" w14:paraId="12425B0B" w14:textId="77777777" w:rsidTr="004C3B9B">
        <w:tc>
          <w:tcPr>
            <w:tcW w:w="2520" w:type="dxa"/>
          </w:tcPr>
          <w:p w14:paraId="2A7C2A2D" w14:textId="7F745B88" w:rsidR="00DD1EEC" w:rsidRPr="002C5644" w:rsidRDefault="007D1033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855" w:type="dxa"/>
          </w:tcPr>
          <w:p w14:paraId="786ADC5B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3694915C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</w:tcPr>
          <w:p w14:paraId="7C994B76" w14:textId="17F25E0E" w:rsidR="00DD1EEC" w:rsidRPr="002C5644" w:rsidRDefault="00DD1EEC" w:rsidP="00F3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13,426</w:t>
            </w:r>
          </w:p>
        </w:tc>
        <w:tc>
          <w:tcPr>
            <w:tcW w:w="270" w:type="dxa"/>
          </w:tcPr>
          <w:p w14:paraId="1FF0F44A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  <w:tab w:val="decimal" w:pos="855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D88FA0" w14:textId="20FAAD09" w:rsidR="00DD1EEC" w:rsidRPr="002C5644" w:rsidRDefault="00774912" w:rsidP="00F3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2,874</w:t>
            </w:r>
          </w:p>
        </w:tc>
        <w:tc>
          <w:tcPr>
            <w:tcW w:w="270" w:type="dxa"/>
          </w:tcPr>
          <w:p w14:paraId="040AD7AD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  <w:tab w:val="decimal" w:pos="855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00C6B7" w14:textId="01BE4181" w:rsidR="00DD1EEC" w:rsidRPr="002C5644" w:rsidRDefault="00DD1EEC" w:rsidP="00080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D41D2B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36FC76D" w14:textId="12892BD3" w:rsidR="00DD1EEC" w:rsidRPr="002C5644" w:rsidRDefault="00374EC1" w:rsidP="00080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79"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2C5644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DD1EEC" w:rsidRPr="002C5644" w14:paraId="1886FEC4" w14:textId="77777777" w:rsidTr="004C3B9B">
        <w:tc>
          <w:tcPr>
            <w:tcW w:w="2520" w:type="dxa"/>
          </w:tcPr>
          <w:p w14:paraId="44F2444E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855" w:type="dxa"/>
          </w:tcPr>
          <w:p w14:paraId="1D33332A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503E8908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</w:tcPr>
          <w:p w14:paraId="0A1BC948" w14:textId="7AE3A3B0" w:rsidR="00DD1EEC" w:rsidRPr="002C5644" w:rsidRDefault="00DD1EEC" w:rsidP="00F3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3,553</w:t>
            </w:r>
          </w:p>
        </w:tc>
        <w:tc>
          <w:tcPr>
            <w:tcW w:w="270" w:type="dxa"/>
          </w:tcPr>
          <w:p w14:paraId="67058CAC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  <w:tab w:val="decimal" w:pos="855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F28131" w14:textId="3E071B75" w:rsidR="00DD1EEC" w:rsidRPr="002C5644" w:rsidRDefault="00DD1EEC" w:rsidP="00F3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774912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774912">
              <w:rPr>
                <w:rFonts w:ascii="Angsana New" w:eastAsia="MS Mincho" w:hAnsi="Angsana New"/>
                <w:sz w:val="30"/>
                <w:szCs w:val="30"/>
              </w:rPr>
              <w:t>722</w:t>
            </w:r>
          </w:p>
        </w:tc>
        <w:tc>
          <w:tcPr>
            <w:tcW w:w="270" w:type="dxa"/>
          </w:tcPr>
          <w:p w14:paraId="2453256C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  <w:tab w:val="decimal" w:pos="855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CF53F0" w14:textId="787E96AA" w:rsidR="00DD1EEC" w:rsidRPr="002C5644" w:rsidRDefault="00DD1EEC" w:rsidP="00080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D3DE67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B07E272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318</w:t>
            </w:r>
          </w:p>
        </w:tc>
      </w:tr>
      <w:tr w:rsidR="00DD1EEC" w:rsidRPr="002C5644" w14:paraId="32C24BD9" w14:textId="77777777" w:rsidTr="004C3B9B">
        <w:tc>
          <w:tcPr>
            <w:tcW w:w="2520" w:type="dxa"/>
          </w:tcPr>
          <w:p w14:paraId="0DE86665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55" w:type="dxa"/>
          </w:tcPr>
          <w:p w14:paraId="27ACE538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2EE2557C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3BF63C1B" w14:textId="2B66E202" w:rsidR="00DD1EEC" w:rsidRPr="002C5644" w:rsidRDefault="00DD1EEC" w:rsidP="00F3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69,496</w:t>
            </w:r>
          </w:p>
        </w:tc>
        <w:tc>
          <w:tcPr>
            <w:tcW w:w="270" w:type="dxa"/>
          </w:tcPr>
          <w:p w14:paraId="706CAB47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  <w:tab w:val="decimal" w:pos="855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3F3A9F9" w14:textId="7EECBAFF" w:rsidR="00DD1EEC" w:rsidRPr="002C5644" w:rsidRDefault="00DD1EEC" w:rsidP="00F3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11</w:t>
            </w:r>
            <w:r w:rsidR="00774912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774912">
              <w:rPr>
                <w:rFonts w:ascii="Angsana New" w:eastAsia="MS Mincho" w:hAnsi="Angsana New"/>
                <w:sz w:val="30"/>
                <w:szCs w:val="30"/>
              </w:rPr>
              <w:t>134</w:t>
            </w:r>
          </w:p>
        </w:tc>
        <w:tc>
          <w:tcPr>
            <w:tcW w:w="270" w:type="dxa"/>
          </w:tcPr>
          <w:p w14:paraId="05CC6D95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  <w:tab w:val="decimal" w:pos="855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94A27B" w14:textId="06B668CE" w:rsidR="00DD1EEC" w:rsidRPr="002C5644" w:rsidRDefault="00DD1EEC" w:rsidP="00F3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772A08BF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9E6CD7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441</w:t>
            </w:r>
          </w:p>
        </w:tc>
      </w:tr>
      <w:tr w:rsidR="00DD1EEC" w:rsidRPr="002C5644" w14:paraId="1194F827" w14:textId="77777777" w:rsidTr="004C3B9B">
        <w:tc>
          <w:tcPr>
            <w:tcW w:w="2520" w:type="dxa"/>
          </w:tcPr>
          <w:p w14:paraId="62E49235" w14:textId="77777777" w:rsidR="00DD1EEC" w:rsidRPr="002C5644" w:rsidRDefault="00DD1EEC" w:rsidP="00DD1EEC">
            <w:pPr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</w:tcPr>
          <w:p w14:paraId="75C9D4F1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AFB0BA6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BFAC0EF" w14:textId="1EDF4BC7" w:rsidR="00DD1EEC" w:rsidRPr="002C5644" w:rsidRDefault="00DD1EEC" w:rsidP="00F3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185,773</w:t>
            </w:r>
          </w:p>
        </w:tc>
        <w:tc>
          <w:tcPr>
            <w:tcW w:w="270" w:type="dxa"/>
          </w:tcPr>
          <w:p w14:paraId="0DC884AB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  <w:tab w:val="decimal" w:pos="855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9640B4" w14:textId="0AEEF063" w:rsidR="00DD1EEC" w:rsidRPr="002C5644" w:rsidRDefault="00DD1EEC" w:rsidP="00F3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  <w:r w:rsidR="0077491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08</w:t>
            </w: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77491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270" w:type="dxa"/>
          </w:tcPr>
          <w:p w14:paraId="7F3D1626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  <w:tab w:val="decimal" w:pos="855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587AB0F" w14:textId="3B7B4998" w:rsidR="00DD1EEC" w:rsidRPr="002C5644" w:rsidRDefault="00DD1EEC" w:rsidP="00F3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3,0</w:t>
            </w:r>
            <w:r w:rsidR="00520CA4"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14:paraId="20BA5703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A8CB88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1,333</w:t>
            </w:r>
          </w:p>
        </w:tc>
      </w:tr>
      <w:tr w:rsidR="00DD1EEC" w:rsidRPr="002C5644" w14:paraId="3634E5F9" w14:textId="77777777" w:rsidTr="00853B26">
        <w:tc>
          <w:tcPr>
            <w:tcW w:w="2520" w:type="dxa"/>
          </w:tcPr>
          <w:p w14:paraId="1B00982F" w14:textId="77777777" w:rsidR="00DD1EEC" w:rsidRPr="002C5644" w:rsidRDefault="00DD1EEC" w:rsidP="00DD1EEC">
            <w:pP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5" w:type="dxa"/>
          </w:tcPr>
          <w:p w14:paraId="00DAF667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B2B9127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016C66CE" w14:textId="1F33B7E7" w:rsidR="00DD1EEC" w:rsidRPr="002C5644" w:rsidRDefault="00DD1EEC" w:rsidP="00F3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320,681</w:t>
            </w:r>
          </w:p>
        </w:tc>
        <w:tc>
          <w:tcPr>
            <w:tcW w:w="270" w:type="dxa"/>
          </w:tcPr>
          <w:p w14:paraId="36B09F90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  <w:tab w:val="decimal" w:pos="855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E63008" w14:textId="3654D5D9" w:rsidR="00DD1EEC" w:rsidRPr="002C5644" w:rsidRDefault="00DD1EEC" w:rsidP="00F3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861,1</w:t>
            </w:r>
            <w:r w:rsidR="0077491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09CD643F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  <w:tab w:val="decimal" w:pos="855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8B875A" w14:textId="6EA7714E" w:rsidR="00DD1EEC" w:rsidRPr="002C5644" w:rsidRDefault="00520CA4" w:rsidP="00F3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435,594</w:t>
            </w:r>
          </w:p>
        </w:tc>
        <w:tc>
          <w:tcPr>
            <w:tcW w:w="270" w:type="dxa"/>
          </w:tcPr>
          <w:p w14:paraId="2ED43F98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987107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367,028</w:t>
            </w:r>
          </w:p>
        </w:tc>
      </w:tr>
      <w:tr w:rsidR="00DD1EEC" w:rsidRPr="002C5644" w14:paraId="4E7FDAED" w14:textId="77777777" w:rsidTr="00853B26">
        <w:tc>
          <w:tcPr>
            <w:tcW w:w="2520" w:type="dxa"/>
          </w:tcPr>
          <w:p w14:paraId="26673F6D" w14:textId="77777777" w:rsidR="00DD1EEC" w:rsidRPr="002C5644" w:rsidRDefault="00DD1EEC" w:rsidP="00DD1EEC">
            <w:pPr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หัก</w:t>
            </w: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855" w:type="dxa"/>
          </w:tcPr>
          <w:p w14:paraId="61F8F464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6C47839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5A44D8A7" w14:textId="12268C4D" w:rsidR="00DD1EEC" w:rsidRPr="002C5644" w:rsidRDefault="00DD1EEC" w:rsidP="00F3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(16,608)</w:t>
            </w:r>
          </w:p>
        </w:tc>
        <w:tc>
          <w:tcPr>
            <w:tcW w:w="270" w:type="dxa"/>
          </w:tcPr>
          <w:p w14:paraId="1E38767B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  <w:tab w:val="decimal" w:pos="855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26112A" w14:textId="34CF4478" w:rsidR="00DD1EEC" w:rsidRPr="002C5644" w:rsidRDefault="00DD1EEC" w:rsidP="00F3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(14,5</w:t>
            </w:r>
            <w:r w:rsidR="00774912">
              <w:rPr>
                <w:rFonts w:ascii="Angsana New" w:eastAsia="MS Mincho" w:hAnsi="Angsana New"/>
                <w:sz w:val="30"/>
                <w:szCs w:val="30"/>
              </w:rPr>
              <w:t>65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6D7937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  <w:tab w:val="decimal" w:pos="855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CFD753" w14:textId="34862EDE" w:rsidR="00DD1EEC" w:rsidRPr="002C5644" w:rsidRDefault="00DD1EEC" w:rsidP="00080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84424C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F051D2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DD1EEC" w:rsidRPr="002C5644" w14:paraId="45A400C9" w14:textId="77777777" w:rsidTr="00853B26">
        <w:tc>
          <w:tcPr>
            <w:tcW w:w="2520" w:type="dxa"/>
          </w:tcPr>
          <w:p w14:paraId="19FE96D5" w14:textId="77777777" w:rsidR="00DD1EEC" w:rsidRPr="002C5644" w:rsidRDefault="00DD1EEC" w:rsidP="00DD1EEC">
            <w:pP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55" w:type="dxa"/>
          </w:tcPr>
          <w:p w14:paraId="56ED2FF6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455CE40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4AD65DF1" w14:textId="1AC0B9D1" w:rsidR="00DD1EEC" w:rsidRPr="002C5644" w:rsidRDefault="00DD1EEC" w:rsidP="00F3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304,073</w:t>
            </w:r>
          </w:p>
        </w:tc>
        <w:tc>
          <w:tcPr>
            <w:tcW w:w="270" w:type="dxa"/>
          </w:tcPr>
          <w:p w14:paraId="1CDEC796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  <w:tab w:val="decimal" w:pos="855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9B8196" w14:textId="6EA53F1F" w:rsidR="00DD1EEC" w:rsidRPr="002C5644" w:rsidRDefault="00DD1EEC" w:rsidP="00F3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846,619</w:t>
            </w:r>
          </w:p>
        </w:tc>
        <w:tc>
          <w:tcPr>
            <w:tcW w:w="270" w:type="dxa"/>
          </w:tcPr>
          <w:p w14:paraId="4DC724E5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  <w:tab w:val="decimal" w:pos="855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DF3104" w14:textId="54D2074A" w:rsidR="00DD1EEC" w:rsidRPr="002C5644" w:rsidRDefault="00DD1EEC" w:rsidP="00F35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435,5</w:t>
            </w:r>
            <w:r w:rsidR="00520CA4"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6C685FC2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2E98AC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367,028</w:t>
            </w:r>
          </w:p>
        </w:tc>
      </w:tr>
      <w:tr w:rsidR="00DD1EEC" w:rsidRPr="002C5644" w14:paraId="41F7B40D" w14:textId="77777777" w:rsidTr="00774912">
        <w:tc>
          <w:tcPr>
            <w:tcW w:w="2520" w:type="dxa"/>
          </w:tcPr>
          <w:p w14:paraId="35A6B424" w14:textId="77777777" w:rsidR="00DD1EEC" w:rsidRPr="002C5644" w:rsidRDefault="00DD1EEC" w:rsidP="00DD1EEC">
            <w:pP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5" w:type="dxa"/>
          </w:tcPr>
          <w:p w14:paraId="57599A73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238711A9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0FBD38BE" w14:textId="733EF4C3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369B46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  <w:tab w:val="decimal" w:pos="855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EFCCDB" w14:textId="3CC1D61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2D424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  <w:tab w:val="decimal" w:pos="855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E10FD2" w14:textId="24391405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  <w:tab w:val="decimal" w:pos="104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289B3F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D88874" w14:textId="77777777" w:rsidR="00DD1EEC" w:rsidRPr="002C5644" w:rsidRDefault="00DD1EEC" w:rsidP="00DD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0B205F" w:rsidRPr="002C5644" w14:paraId="39492FFC" w14:textId="77777777" w:rsidTr="00433817">
        <w:tc>
          <w:tcPr>
            <w:tcW w:w="2520" w:type="dxa"/>
          </w:tcPr>
          <w:p w14:paraId="47F65BCD" w14:textId="77777777" w:rsidR="0067537E" w:rsidRPr="00774912" w:rsidRDefault="000B205F" w:rsidP="000B205F">
            <w:pPr>
              <w:rPr>
                <w:rFonts w:ascii="Angsana New" w:eastAsia="MS Mincho" w:hAnsi="Angsana New"/>
                <w:sz w:val="30"/>
                <w:szCs w:val="30"/>
              </w:rPr>
            </w:pPr>
            <w:r w:rsidRPr="00774912">
              <w:rPr>
                <w:rFonts w:ascii="Angsana New" w:eastAsia="MS Mincho" w:hAnsi="Angsana New" w:hint="cs"/>
                <w:sz w:val="30"/>
                <w:szCs w:val="30"/>
                <w:cs/>
              </w:rPr>
              <w:t>หนี้สูญและหนี้สงสัยจะสูญ</w:t>
            </w:r>
          </w:p>
          <w:p w14:paraId="216DF99E" w14:textId="7929B901" w:rsidR="000B205F" w:rsidRPr="00774912" w:rsidRDefault="0067537E" w:rsidP="000B205F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74912">
              <w:rPr>
                <w:rFonts w:ascii="Angsana New" w:eastAsia="MS Mincho" w:hAnsi="Angsana New"/>
                <w:sz w:val="30"/>
                <w:szCs w:val="30"/>
              </w:rPr>
              <w:t xml:space="preserve">   </w:t>
            </w:r>
            <w:r w:rsidR="000B205F" w:rsidRPr="00774912">
              <w:rPr>
                <w:rFonts w:ascii="Angsana New" w:eastAsia="MS Mincho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855" w:type="dxa"/>
          </w:tcPr>
          <w:p w14:paraId="130DEB15" w14:textId="77777777" w:rsidR="000B205F" w:rsidRPr="002C5644" w:rsidRDefault="000B205F" w:rsidP="000B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8003F73" w14:textId="77777777" w:rsidR="000B205F" w:rsidRPr="002C5644" w:rsidRDefault="000B205F" w:rsidP="000B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19CD4A3C" w14:textId="77777777" w:rsidR="000B205F" w:rsidRPr="00774912" w:rsidRDefault="000B205F" w:rsidP="0023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left="-79"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  <w:p w14:paraId="5C8EE8CE" w14:textId="39A67866" w:rsidR="000B205F" w:rsidRPr="00774912" w:rsidRDefault="000B205F" w:rsidP="007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79"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74912">
              <w:rPr>
                <w:rFonts w:ascii="Angsana New" w:hAnsi="Angsana New"/>
                <w:sz w:val="30"/>
                <w:szCs w:val="30"/>
                <w:lang w:eastAsia="zh-CN"/>
              </w:rPr>
              <w:t>2,0</w:t>
            </w:r>
            <w:r w:rsidR="00080B4A">
              <w:rPr>
                <w:rFonts w:ascii="Angsana New" w:hAnsi="Angsana New"/>
                <w:sz w:val="30"/>
                <w:szCs w:val="30"/>
                <w:lang w:eastAsia="zh-CN"/>
              </w:rPr>
              <w:t>43</w:t>
            </w:r>
          </w:p>
        </w:tc>
        <w:tc>
          <w:tcPr>
            <w:tcW w:w="270" w:type="dxa"/>
            <w:tcBorders>
              <w:bottom w:val="nil"/>
            </w:tcBorders>
          </w:tcPr>
          <w:p w14:paraId="7186125B" w14:textId="77777777" w:rsidR="000B205F" w:rsidRPr="00774912" w:rsidRDefault="000B205F" w:rsidP="000B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  <w:tab w:val="decimal" w:pos="855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063739" w14:textId="77777777" w:rsidR="000B205F" w:rsidRPr="00774912" w:rsidRDefault="000B205F" w:rsidP="000B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F7B2000" w14:textId="6030D47D" w:rsidR="000B205F" w:rsidRPr="00774912" w:rsidRDefault="000B205F" w:rsidP="0077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774912">
              <w:rPr>
                <w:rFonts w:ascii="Angsana New" w:eastAsia="MS Mincho" w:hAnsi="Angsana New"/>
                <w:sz w:val="30"/>
                <w:szCs w:val="30"/>
              </w:rPr>
              <w:t>14,5</w:t>
            </w:r>
            <w:r w:rsidR="00774912" w:rsidRPr="00774912">
              <w:rPr>
                <w:rFonts w:ascii="Angsana New" w:eastAsia="MS Mincho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  <w:tcBorders>
              <w:bottom w:val="nil"/>
            </w:tcBorders>
          </w:tcPr>
          <w:p w14:paraId="71876C0D" w14:textId="77777777" w:rsidR="000B205F" w:rsidRPr="002C5644" w:rsidRDefault="000B205F" w:rsidP="000B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  <w:tab w:val="decimal" w:pos="855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AFCF185" w14:textId="77777777" w:rsidR="002332C5" w:rsidRPr="002C5644" w:rsidRDefault="002332C5" w:rsidP="0023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3491692" w14:textId="6CB44661" w:rsidR="000B205F" w:rsidRPr="002C5644" w:rsidRDefault="000B205F" w:rsidP="00080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5F3D5F3" w14:textId="77777777" w:rsidR="000B205F" w:rsidRPr="002C5644" w:rsidRDefault="000B205F" w:rsidP="000B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3B5943C" w14:textId="77777777" w:rsidR="002332C5" w:rsidRPr="002C5644" w:rsidRDefault="002332C5" w:rsidP="000B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663AF4F" w14:textId="34CA65F1" w:rsidR="000B205F" w:rsidRPr="002C5644" w:rsidRDefault="000B205F" w:rsidP="00080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</w:tbl>
    <w:p w14:paraId="3FBEF410" w14:textId="50AB46A9" w:rsidR="00FF327D" w:rsidRPr="002C5644" w:rsidRDefault="00FF327D" w:rsidP="00C7742A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0"/>
        <w:rPr>
          <w:rFonts w:ascii="Angsana New" w:hAnsi="Angsana New"/>
          <w:b/>
          <w:bCs/>
          <w:sz w:val="30"/>
          <w:szCs w:val="30"/>
        </w:rPr>
      </w:pPr>
    </w:p>
    <w:p w14:paraId="55C29F6E" w14:textId="266B173A" w:rsidR="0067537E" w:rsidRPr="002C5644" w:rsidRDefault="0067537E" w:rsidP="00C7742A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0"/>
        <w:rPr>
          <w:rFonts w:ascii="Angsana New" w:hAnsi="Angsana New"/>
          <w:b/>
          <w:bCs/>
          <w:sz w:val="30"/>
          <w:szCs w:val="30"/>
        </w:rPr>
      </w:pPr>
    </w:p>
    <w:p w14:paraId="7566E4DB" w14:textId="0766AF21" w:rsidR="0067537E" w:rsidRPr="002C5644" w:rsidRDefault="0067537E" w:rsidP="00C7742A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0"/>
        <w:rPr>
          <w:rFonts w:ascii="Angsana New" w:hAnsi="Angsana New"/>
          <w:b/>
          <w:bCs/>
          <w:sz w:val="30"/>
          <w:szCs w:val="30"/>
        </w:rPr>
      </w:pPr>
    </w:p>
    <w:p w14:paraId="09594B5A" w14:textId="41AC5E50" w:rsidR="0067537E" w:rsidRPr="002C5644" w:rsidRDefault="0067537E" w:rsidP="00C7742A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0"/>
        <w:rPr>
          <w:rFonts w:ascii="Angsana New" w:hAnsi="Angsana New"/>
          <w:b/>
          <w:bCs/>
          <w:sz w:val="30"/>
          <w:szCs w:val="30"/>
        </w:rPr>
      </w:pPr>
    </w:p>
    <w:p w14:paraId="53B1D96D" w14:textId="77777777" w:rsidR="00280019" w:rsidRDefault="00280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BA5E9E0" w14:textId="01B68FA8" w:rsidR="00F25B22" w:rsidRPr="002C5644" w:rsidRDefault="00F25B22" w:rsidP="00EE5D3B">
      <w:pPr>
        <w:pStyle w:val="BodyTextIndent3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C5644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4709E49B" w14:textId="77777777" w:rsidR="00F25B22" w:rsidRPr="002C5644" w:rsidRDefault="00F25B22" w:rsidP="00F25B22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="Angsana New" w:hAnsi="Angsana New" w:cs="Angsana New"/>
          <w:b w:val="0"/>
          <w:bCs w:val="0"/>
          <w:sz w:val="22"/>
          <w:szCs w:val="22"/>
          <w:u w:val="none"/>
          <w:cs/>
        </w:rPr>
      </w:pP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440"/>
        <w:gridCol w:w="270"/>
        <w:gridCol w:w="1350"/>
        <w:gridCol w:w="270"/>
        <w:gridCol w:w="1305"/>
      </w:tblGrid>
      <w:tr w:rsidR="006D0EB7" w:rsidRPr="002C5644" w14:paraId="697B575E" w14:textId="77777777" w:rsidTr="006D0EB7">
        <w:tc>
          <w:tcPr>
            <w:tcW w:w="4500" w:type="dxa"/>
          </w:tcPr>
          <w:p w14:paraId="6193EAEB" w14:textId="77777777" w:rsidR="006D0EB7" w:rsidRPr="002C5644" w:rsidRDefault="006D0EB7" w:rsidP="00AB2D49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A826B2" w14:textId="77777777" w:rsidR="006D0EB7" w:rsidRPr="002C5644" w:rsidRDefault="006D0EB7" w:rsidP="00AB2D49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E12EAB" w14:textId="77777777" w:rsidR="006D0EB7" w:rsidRPr="002C5644" w:rsidRDefault="006D0EB7" w:rsidP="00AB2D49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25" w:type="dxa"/>
            <w:gridSpan w:val="3"/>
          </w:tcPr>
          <w:p w14:paraId="64C80BD8" w14:textId="77777777" w:rsidR="006D0EB7" w:rsidRPr="002C5644" w:rsidRDefault="006D0EB7" w:rsidP="00AB2D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6D0EB7" w:rsidRPr="002C5644" w14:paraId="5A8EDF31" w14:textId="77777777" w:rsidTr="006D0EB7">
        <w:tc>
          <w:tcPr>
            <w:tcW w:w="4500" w:type="dxa"/>
          </w:tcPr>
          <w:p w14:paraId="3BD39002" w14:textId="77777777" w:rsidR="006D0EB7" w:rsidRPr="002C5644" w:rsidRDefault="006D0EB7" w:rsidP="00AB2D49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4874EB" w14:textId="77777777" w:rsidR="006D0EB7" w:rsidRPr="002C5644" w:rsidRDefault="006D0EB7" w:rsidP="00AB2D49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7CBA2D30" w14:textId="77777777" w:rsidR="006D0EB7" w:rsidRPr="002C5644" w:rsidRDefault="006D0EB7" w:rsidP="00AB2D4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D649821" w14:textId="77777777" w:rsidR="006D0EB7" w:rsidRPr="002C5644" w:rsidRDefault="006D0EB7" w:rsidP="00AB2D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BE4919" w:rsidRPr="002C5644"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72CF00B" w14:textId="77777777" w:rsidR="006D0EB7" w:rsidRPr="002C5644" w:rsidRDefault="006D0EB7" w:rsidP="00AB2D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201CFD4" w14:textId="77777777" w:rsidR="006D0EB7" w:rsidRPr="002C5644" w:rsidRDefault="006D0EB7" w:rsidP="00AB2D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25</w:t>
            </w:r>
            <w:r w:rsidR="00893E1F" w:rsidRPr="002C5644">
              <w:rPr>
                <w:rFonts w:ascii="Angsana New" w:eastAsia="MS Mincho" w:hAnsi="Angsana New"/>
                <w:sz w:val="30"/>
                <w:szCs w:val="30"/>
              </w:rPr>
              <w:t>6</w:t>
            </w:r>
            <w:r w:rsidR="00BE4919" w:rsidRPr="002C564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</w:tr>
      <w:tr w:rsidR="006D0EB7" w:rsidRPr="002C5644" w14:paraId="2AA59619" w14:textId="77777777" w:rsidTr="006D0EB7">
        <w:tc>
          <w:tcPr>
            <w:tcW w:w="4500" w:type="dxa"/>
          </w:tcPr>
          <w:p w14:paraId="36153936" w14:textId="77777777" w:rsidR="006D0EB7" w:rsidRPr="002C5644" w:rsidRDefault="006D0EB7" w:rsidP="00AB2D49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40A15C" w14:textId="77777777" w:rsidR="006D0EB7" w:rsidRPr="002C5644" w:rsidRDefault="006D0EB7" w:rsidP="00AB2D4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7B30F9" w14:textId="77777777" w:rsidR="006D0EB7" w:rsidRPr="002C5644" w:rsidRDefault="006D0EB7" w:rsidP="00AB2D4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925" w:type="dxa"/>
            <w:gridSpan w:val="3"/>
          </w:tcPr>
          <w:p w14:paraId="52127F2C" w14:textId="77777777" w:rsidR="006D0EB7" w:rsidRPr="002C5644" w:rsidRDefault="006D0EB7" w:rsidP="00AB2D49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74EC1" w:rsidRPr="002C5644" w14:paraId="22FCFB8F" w14:textId="77777777" w:rsidTr="006D0EB7">
        <w:tc>
          <w:tcPr>
            <w:tcW w:w="4500" w:type="dxa"/>
          </w:tcPr>
          <w:p w14:paraId="2D7C1221" w14:textId="77777777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 xml:space="preserve">1 </w:t>
            </w: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14:paraId="0BD035B0" w14:textId="77777777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DA84F2B" w14:textId="77777777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CF2013B" w14:textId="204F9ACF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70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24,773,953</w:t>
            </w:r>
          </w:p>
        </w:tc>
        <w:tc>
          <w:tcPr>
            <w:tcW w:w="270" w:type="dxa"/>
          </w:tcPr>
          <w:p w14:paraId="7B2621C0" w14:textId="77777777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00E9C37B" w14:textId="77777777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70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3,862,85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</w:tr>
      <w:tr w:rsidR="00374EC1" w:rsidRPr="002C5644" w14:paraId="3DB12BE0" w14:textId="77777777" w:rsidTr="00B349A1">
        <w:tc>
          <w:tcPr>
            <w:tcW w:w="4500" w:type="dxa"/>
          </w:tcPr>
          <w:p w14:paraId="5E4B676D" w14:textId="77777777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440" w:type="dxa"/>
          </w:tcPr>
          <w:p w14:paraId="0DCBBB12" w14:textId="77777777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BD46413" w14:textId="77777777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E101221" w14:textId="3B9652A2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70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96,27</w:t>
            </w:r>
            <w:r w:rsidR="007A5C50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0" w:type="dxa"/>
          </w:tcPr>
          <w:p w14:paraId="4994650A" w14:textId="77777777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5CF4FD95" w14:textId="77777777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1,648,101</w:t>
            </w:r>
          </w:p>
        </w:tc>
      </w:tr>
      <w:tr w:rsidR="00374EC1" w:rsidRPr="002C5644" w14:paraId="11A30D4D" w14:textId="77777777" w:rsidTr="006D0EB7">
        <w:tc>
          <w:tcPr>
            <w:tcW w:w="4500" w:type="dxa"/>
          </w:tcPr>
          <w:p w14:paraId="50ECF5AF" w14:textId="1C02E3FE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</w:t>
            </w:r>
            <w:r w:rsidR="00EA187F">
              <w:rPr>
                <w:rFonts w:ascii="Angsana New" w:eastAsia="MS Mincho" w:hAnsi="Angsana New" w:hint="cs"/>
                <w:sz w:val="30"/>
                <w:szCs w:val="30"/>
                <w:cs/>
              </w:rPr>
              <w:t>(ลด)</w:t>
            </w: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ทุนในบริษัทย่อย</w:t>
            </w:r>
          </w:p>
        </w:tc>
        <w:tc>
          <w:tcPr>
            <w:tcW w:w="1440" w:type="dxa"/>
          </w:tcPr>
          <w:p w14:paraId="2D9A1517" w14:textId="77777777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B27D705" w14:textId="77777777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12708F1F" w14:textId="6BA0FDB9" w:rsidR="00374EC1" w:rsidRPr="002C5644" w:rsidRDefault="00374EC1" w:rsidP="004F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(90,23</w:t>
            </w:r>
            <w:r w:rsidR="007A5C50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6</w:t>
            </w:r>
            <w:r w:rsidRPr="002C5644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032F4380" w14:textId="77777777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473D318F" w14:textId="77777777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19,363,000</w:t>
            </w:r>
          </w:p>
        </w:tc>
      </w:tr>
      <w:tr w:rsidR="00374EC1" w:rsidRPr="002C5644" w14:paraId="29D02B08" w14:textId="77777777" w:rsidTr="006D0EB7">
        <w:tc>
          <w:tcPr>
            <w:tcW w:w="4500" w:type="dxa"/>
          </w:tcPr>
          <w:p w14:paraId="3741FEFE" w14:textId="77777777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โอนจัดประเภทจากเงินลงทุนในบริษัทร่วม</w:t>
            </w:r>
          </w:p>
        </w:tc>
        <w:tc>
          <w:tcPr>
            <w:tcW w:w="1440" w:type="dxa"/>
          </w:tcPr>
          <w:p w14:paraId="79E01CB4" w14:textId="70B7E9EB" w:rsidR="00374EC1" w:rsidRPr="002C5644" w:rsidRDefault="00374EC1" w:rsidP="00374EC1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5BA1BB4" w14:textId="77777777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6FC59B09" w14:textId="525341DA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70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25</w:t>
            </w:r>
          </w:p>
        </w:tc>
        <w:tc>
          <w:tcPr>
            <w:tcW w:w="270" w:type="dxa"/>
          </w:tcPr>
          <w:p w14:paraId="0AD98F86" w14:textId="77777777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5763C6D8" w14:textId="77777777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374EC1" w:rsidRPr="002C5644" w14:paraId="62EB8167" w14:textId="77777777" w:rsidTr="006D0EB7">
        <w:tc>
          <w:tcPr>
            <w:tcW w:w="4500" w:type="dxa"/>
          </w:tcPr>
          <w:p w14:paraId="29DF7B43" w14:textId="77777777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14:paraId="7D889366" w14:textId="77777777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B8BBCFE" w14:textId="77777777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ADE4FBD" w14:textId="56575471" w:rsidR="00374EC1" w:rsidRPr="002C5644" w:rsidRDefault="00374EC1" w:rsidP="00C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DA5DC0D" w14:textId="77777777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5EF7C91F" w14:textId="5D6548E9" w:rsidR="00374EC1" w:rsidRPr="002C5644" w:rsidRDefault="00374EC1" w:rsidP="004F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(</w:t>
            </w:r>
            <w:r w:rsidR="00CB2C8F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100</w:t>
            </w:r>
            <w:r w:rsidRPr="002C5644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,000)</w:t>
            </w:r>
          </w:p>
        </w:tc>
      </w:tr>
      <w:tr w:rsidR="00374EC1" w:rsidRPr="002C5644" w14:paraId="57BEDFE1" w14:textId="77777777" w:rsidTr="006D0EB7">
        <w:tc>
          <w:tcPr>
            <w:tcW w:w="4500" w:type="dxa"/>
          </w:tcPr>
          <w:p w14:paraId="7FD02FC5" w14:textId="77777777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70C59339" w14:textId="77777777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6ADD8E2" w14:textId="77777777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663496" w14:textId="0051F30D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7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  <w:t>24,780,0</w:t>
            </w:r>
            <w:r w:rsidR="00367680"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  <w:t>20</w:t>
            </w:r>
          </w:p>
        </w:tc>
        <w:tc>
          <w:tcPr>
            <w:tcW w:w="270" w:type="dxa"/>
          </w:tcPr>
          <w:p w14:paraId="09FC3A35" w14:textId="77777777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2C51C352" w14:textId="77777777" w:rsidR="00374EC1" w:rsidRPr="002C5644" w:rsidRDefault="00374EC1" w:rsidP="00374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24,773,953</w:t>
            </w:r>
          </w:p>
        </w:tc>
      </w:tr>
    </w:tbl>
    <w:p w14:paraId="0F6380C4" w14:textId="77777777" w:rsidR="00433817" w:rsidRPr="002C5644" w:rsidRDefault="00433817" w:rsidP="00C7742A">
      <w:pPr>
        <w:tabs>
          <w:tab w:val="clear" w:pos="454"/>
          <w:tab w:val="left" w:pos="540"/>
        </w:tabs>
        <w:ind w:left="313" w:firstLine="227"/>
        <w:rPr>
          <w:rFonts w:ascii="Angsana New" w:hAnsi="Angsana New"/>
          <w:i/>
          <w:iCs/>
          <w:sz w:val="30"/>
          <w:szCs w:val="30"/>
        </w:rPr>
      </w:pPr>
    </w:p>
    <w:p w14:paraId="45FD105B" w14:textId="47C2988F" w:rsidR="0067728B" w:rsidRPr="002C5644" w:rsidRDefault="0067728B" w:rsidP="00C7742A">
      <w:pPr>
        <w:tabs>
          <w:tab w:val="clear" w:pos="454"/>
          <w:tab w:val="left" w:pos="540"/>
        </w:tabs>
        <w:ind w:left="313" w:firstLine="227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การซื้อเงินลงทุนและการเพิ่มทุนในบริษัทย่อย</w:t>
      </w:r>
      <w:r w:rsidRPr="002C5644">
        <w:rPr>
          <w:rFonts w:ascii="Angsana New" w:hAnsi="Angsana New"/>
          <w:i/>
          <w:iCs/>
          <w:sz w:val="30"/>
          <w:szCs w:val="30"/>
          <w:cs/>
        </w:rPr>
        <w:t>ในระหว่าง</w:t>
      </w:r>
      <w:r w:rsidRPr="002C5644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2C5644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Pr="002C5644">
        <w:rPr>
          <w:rFonts w:ascii="Angsana New" w:hAnsi="Angsana New"/>
          <w:i/>
          <w:iCs/>
          <w:sz w:val="30"/>
          <w:szCs w:val="30"/>
        </w:rPr>
        <w:t xml:space="preserve">31 </w:t>
      </w:r>
      <w:r w:rsidRPr="002C5644">
        <w:rPr>
          <w:rFonts w:ascii="Angsana New" w:hAnsi="Angsana New" w:hint="cs"/>
          <w:i/>
          <w:iCs/>
          <w:sz w:val="30"/>
          <w:szCs w:val="30"/>
          <w:cs/>
        </w:rPr>
        <w:t>ธันว</w:t>
      </w:r>
      <w:r w:rsidRPr="002C5644">
        <w:rPr>
          <w:rFonts w:ascii="Angsana New" w:hAnsi="Angsana New"/>
          <w:i/>
          <w:iCs/>
          <w:sz w:val="30"/>
          <w:szCs w:val="30"/>
          <w:cs/>
        </w:rPr>
        <w:t xml:space="preserve">าคม </w:t>
      </w:r>
      <w:r w:rsidRPr="002C5644">
        <w:rPr>
          <w:rFonts w:ascii="Angsana New" w:hAnsi="Angsana New"/>
          <w:i/>
          <w:iCs/>
          <w:sz w:val="30"/>
          <w:szCs w:val="30"/>
        </w:rPr>
        <w:t>2562</w:t>
      </w:r>
    </w:p>
    <w:p w14:paraId="18695C69" w14:textId="05611236" w:rsidR="0067728B" w:rsidRPr="002C5644" w:rsidRDefault="0067728B" w:rsidP="00342588">
      <w:pPr>
        <w:tabs>
          <w:tab w:val="clear" w:pos="454"/>
          <w:tab w:val="left" w:pos="540"/>
        </w:tabs>
        <w:rPr>
          <w:rFonts w:ascii="Angsana New" w:hAnsi="Angsana New"/>
          <w:sz w:val="30"/>
          <w:szCs w:val="30"/>
        </w:rPr>
      </w:pPr>
    </w:p>
    <w:p w14:paraId="208E759A" w14:textId="193CA9E2" w:rsidR="004E7C52" w:rsidRPr="002C5644" w:rsidRDefault="004E7C52" w:rsidP="004E7C5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C5644">
        <w:rPr>
          <w:rFonts w:ascii="Angsana New" w:hAnsi="Angsana New"/>
          <w:sz w:val="30"/>
          <w:szCs w:val="30"/>
        </w:rPr>
        <w:t xml:space="preserve">15 </w:t>
      </w:r>
      <w:r w:rsidRPr="002C5644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2C5644">
        <w:rPr>
          <w:rFonts w:ascii="Angsana New" w:hAnsi="Angsana New"/>
          <w:sz w:val="30"/>
          <w:szCs w:val="30"/>
        </w:rPr>
        <w:t xml:space="preserve">2562 </w:t>
      </w:r>
      <w:r w:rsidRPr="002C5644">
        <w:rPr>
          <w:rFonts w:ascii="Angsana New" w:hAnsi="Angsana New" w:hint="cs"/>
          <w:sz w:val="30"/>
          <w:szCs w:val="30"/>
          <w:cs/>
        </w:rPr>
        <w:t>บริษัท และ บริษัท แอสเสท เวิรด์ รีเทล จำกัด ซึ่งเป็นบริษัทย่อยทางตรงของบริษัทได้ซื้อส่วนได้เสียใน บริษัท แอสเสท เวิรด์ เทรดดิ้ง จำกัด ซึ่งเป็น</w:t>
      </w:r>
      <w:r w:rsidR="00774912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2C5644"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 w:rsidRPr="002C564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ในสัดส่วนร้อยละ 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25.0 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และ 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75.0 </w:t>
      </w:r>
      <w:r w:rsidRPr="002C5644">
        <w:rPr>
          <w:rFonts w:ascii="Angsana New" w:hAnsi="Angsana New"/>
          <w:sz w:val="30"/>
          <w:szCs w:val="30"/>
          <w:cs/>
        </w:rPr>
        <w:t xml:space="preserve">ของทุนที่ออกและชำระแล้วเป็นจำนวนเงิน </w:t>
      </w:r>
      <w:r w:rsidRPr="002C5644">
        <w:rPr>
          <w:rFonts w:ascii="Angsana New" w:hAnsi="Angsana New"/>
          <w:sz w:val="30"/>
          <w:szCs w:val="30"/>
        </w:rPr>
        <w:t xml:space="preserve">25,000 </w:t>
      </w:r>
      <w:r w:rsidRPr="002C5644">
        <w:rPr>
          <w:rFonts w:ascii="Angsana New" w:hAnsi="Angsana New" w:hint="cs"/>
          <w:sz w:val="30"/>
          <w:szCs w:val="30"/>
          <w:cs/>
        </w:rPr>
        <w:t xml:space="preserve">บาท และ </w:t>
      </w:r>
      <w:r w:rsidRPr="002C5644">
        <w:rPr>
          <w:rFonts w:ascii="Angsana New" w:hAnsi="Angsana New"/>
          <w:sz w:val="30"/>
          <w:szCs w:val="30"/>
        </w:rPr>
        <w:t xml:space="preserve">75,000 </w:t>
      </w:r>
      <w:r w:rsidRPr="002C5644">
        <w:rPr>
          <w:rFonts w:ascii="Angsana New" w:hAnsi="Angsana New" w:hint="cs"/>
          <w:sz w:val="30"/>
          <w:szCs w:val="30"/>
          <w:cs/>
        </w:rPr>
        <w:t xml:space="preserve">บาท ตามลำดับ </w:t>
      </w:r>
      <w:r w:rsidRPr="002C5644">
        <w:rPr>
          <w:rFonts w:ascii="Angsana New" w:hAnsi="Angsana New"/>
          <w:snapToGrid w:val="0"/>
          <w:sz w:val="30"/>
          <w:szCs w:val="30"/>
          <w:cs/>
          <w:lang w:eastAsia="th-TH"/>
        </w:rPr>
        <w:t>ทำให้กลุ่มบริษัทมี</w:t>
      </w:r>
      <w:r w:rsidRPr="002C5644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สัดส่วนการถือหุ้นร้อยละ 100</w:t>
      </w:r>
      <w:r w:rsidRPr="002C5644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.0</w:t>
      </w:r>
      <w:r w:rsidRPr="002C5644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="00774912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ในบริษัท แอสเสท เวิรด์ เทรดดิ้ง จำกัด </w:t>
      </w:r>
      <w:r w:rsidR="004F3425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 xml:space="preserve"> </w:t>
      </w:r>
      <w:r w:rsidR="004F3425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และถือเป็นบริษัทย่อยทางอ้อมของบริษัท </w:t>
      </w:r>
      <w:r w:rsidRPr="002C5644">
        <w:rPr>
          <w:rFonts w:ascii="Angsana New" w:hAnsi="Angsana New" w:hint="cs"/>
          <w:spacing w:val="-2"/>
          <w:sz w:val="30"/>
          <w:szCs w:val="30"/>
          <w:cs/>
        </w:rPr>
        <w:t xml:space="preserve">(ดูหมายเหตุข้อ </w:t>
      </w:r>
      <w:r w:rsidRPr="002C5644">
        <w:rPr>
          <w:rFonts w:ascii="Angsana New" w:hAnsi="Angsana New"/>
          <w:spacing w:val="-2"/>
          <w:sz w:val="30"/>
          <w:szCs w:val="30"/>
        </w:rPr>
        <w:t>4)</w:t>
      </w:r>
    </w:p>
    <w:p w14:paraId="14425DA1" w14:textId="77777777" w:rsidR="004E7C52" w:rsidRPr="002C5644" w:rsidRDefault="004E7C52" w:rsidP="004E7C5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10EA44E" w14:textId="3E1A79D3" w:rsidR="004E7C52" w:rsidRPr="002C5644" w:rsidRDefault="004E7C52" w:rsidP="004E7C5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2C5644">
        <w:rPr>
          <w:rFonts w:ascii="Angsana New" w:hAnsi="Angsana New"/>
          <w:spacing w:val="-6"/>
          <w:sz w:val="30"/>
          <w:szCs w:val="30"/>
        </w:rPr>
        <w:t xml:space="preserve">15 </w:t>
      </w:r>
      <w:r w:rsidRPr="002C5644">
        <w:rPr>
          <w:rFonts w:ascii="Angsana New" w:hAnsi="Angsana New" w:hint="cs"/>
          <w:spacing w:val="-6"/>
          <w:sz w:val="30"/>
          <w:szCs w:val="30"/>
          <w:cs/>
        </w:rPr>
        <w:t xml:space="preserve">กุมภาพันธ์ </w:t>
      </w:r>
      <w:r w:rsidRPr="002C5644">
        <w:rPr>
          <w:rFonts w:ascii="Angsana New" w:hAnsi="Angsana New"/>
          <w:spacing w:val="-6"/>
          <w:sz w:val="30"/>
          <w:szCs w:val="30"/>
        </w:rPr>
        <w:t>2562</w:t>
      </w:r>
      <w:r w:rsidRPr="002C5644">
        <w:rPr>
          <w:rFonts w:ascii="Angsana New" w:hAnsi="Angsana New" w:hint="cs"/>
          <w:spacing w:val="-6"/>
          <w:sz w:val="30"/>
          <w:szCs w:val="30"/>
          <w:cs/>
        </w:rPr>
        <w:t xml:space="preserve"> บริษัท แอสเสท เวิรด์ รีเทล จำกัด</w:t>
      </w:r>
      <w:r w:rsidRPr="002C5644">
        <w:rPr>
          <w:rFonts w:ascii="Angsana New" w:hAnsi="Angsana New"/>
          <w:spacing w:val="-6"/>
          <w:sz w:val="30"/>
          <w:szCs w:val="30"/>
        </w:rPr>
        <w:t xml:space="preserve"> </w:t>
      </w:r>
      <w:r w:rsidRPr="002C5644">
        <w:rPr>
          <w:rFonts w:ascii="Angsana New" w:hAnsi="Angsana New" w:hint="cs"/>
          <w:spacing w:val="-6"/>
          <w:sz w:val="30"/>
          <w:szCs w:val="30"/>
          <w:cs/>
        </w:rPr>
        <w:t>ซึ่งเป็นบริษัทย่อยทางตรงของบริษัทได้ซื้อส่วนได้เสีย</w:t>
      </w:r>
      <w:r w:rsidRPr="002C5644">
        <w:rPr>
          <w:rFonts w:ascii="Angsana New" w:hAnsi="Angsana New"/>
          <w:sz w:val="30"/>
          <w:szCs w:val="30"/>
          <w:cs/>
        </w:rPr>
        <w:t xml:space="preserve">   ในบริษัท </w:t>
      </w:r>
      <w:r w:rsidRPr="002C564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วรรณเจริญกิจ </w:t>
      </w:r>
      <w:r w:rsidRPr="002C5644">
        <w:rPr>
          <w:rFonts w:ascii="Angsana New" w:hAnsi="Angsana New"/>
          <w:sz w:val="30"/>
          <w:szCs w:val="30"/>
          <w:cs/>
        </w:rPr>
        <w:t>จำกัด ซึ่งเป็นบริษัทร่วมของบริษัท</w:t>
      </w:r>
      <w:r w:rsidRPr="002C5644">
        <w:rPr>
          <w:rFonts w:ascii="Angsana New" w:hAnsi="Angsana New"/>
          <w:spacing w:val="-6"/>
          <w:sz w:val="30"/>
          <w:szCs w:val="30"/>
          <w:cs/>
        </w:rPr>
        <w:t xml:space="preserve">เพิ่มเติมร้อยละ </w:t>
      </w:r>
      <w:r w:rsidRPr="002C5644">
        <w:rPr>
          <w:rFonts w:ascii="Angsana New" w:hAnsi="Angsana New"/>
          <w:spacing w:val="-6"/>
          <w:sz w:val="30"/>
          <w:szCs w:val="30"/>
        </w:rPr>
        <w:t>75.0</w:t>
      </w:r>
      <w:r w:rsidRPr="002C5644">
        <w:rPr>
          <w:rFonts w:ascii="Angsana New" w:hAnsi="Angsana New" w:hint="cs"/>
          <w:spacing w:val="-6"/>
          <w:sz w:val="30"/>
          <w:szCs w:val="30"/>
          <w:cs/>
        </w:rPr>
        <w:t xml:space="preserve"> เป็นเงินสดจำนวน </w:t>
      </w:r>
      <w:r w:rsidRPr="002C5644">
        <w:rPr>
          <w:rFonts w:ascii="Angsana New" w:hAnsi="Angsana New"/>
          <w:spacing w:val="-6"/>
          <w:sz w:val="30"/>
          <w:szCs w:val="30"/>
        </w:rPr>
        <w:t xml:space="preserve">6.26 </w:t>
      </w:r>
      <w:r w:rsidRPr="002C5644">
        <w:rPr>
          <w:rFonts w:ascii="Angsana New" w:hAnsi="Angsana New" w:hint="cs"/>
          <w:spacing w:val="-6"/>
          <w:sz w:val="30"/>
          <w:szCs w:val="30"/>
          <w:cs/>
        </w:rPr>
        <w:t>ล้านบาท ทำให้</w:t>
      </w:r>
      <w:r w:rsidR="00E95F70" w:rsidRPr="002C5644">
        <w:rPr>
          <w:rFonts w:ascii="Angsana New" w:hAnsi="Angsana New" w:hint="cs"/>
          <w:spacing w:val="-6"/>
          <w:sz w:val="30"/>
          <w:szCs w:val="30"/>
          <w:cs/>
        </w:rPr>
        <w:t>กลุ่มบริษัท</w:t>
      </w:r>
      <w:r w:rsidR="00335154">
        <w:rPr>
          <w:rFonts w:ascii="Angsana New" w:hAnsi="Angsana New" w:hint="cs"/>
          <w:spacing w:val="-6"/>
          <w:sz w:val="30"/>
          <w:szCs w:val="30"/>
          <w:cs/>
        </w:rPr>
        <w:t>มี</w:t>
      </w:r>
      <w:r w:rsidRPr="002C5644">
        <w:rPr>
          <w:rFonts w:ascii="Angsana New" w:hAnsi="Angsana New" w:hint="cs"/>
          <w:spacing w:val="-6"/>
          <w:sz w:val="30"/>
          <w:szCs w:val="30"/>
          <w:cs/>
        </w:rPr>
        <w:t>สัดส่วนความเป็นเจ้าของ</w:t>
      </w:r>
      <w:r w:rsidR="00E95F70" w:rsidRPr="002C5644">
        <w:rPr>
          <w:rFonts w:ascii="Angsana New" w:hAnsi="Angsana New"/>
          <w:sz w:val="30"/>
          <w:szCs w:val="30"/>
          <w:cs/>
        </w:rPr>
        <w:t xml:space="preserve">ในบริษัท </w:t>
      </w:r>
      <w:r w:rsidR="00E95F70" w:rsidRPr="002C564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วรรณเจริญกิจ </w:t>
      </w:r>
      <w:r w:rsidR="00E95F70" w:rsidRPr="002C5644">
        <w:rPr>
          <w:rFonts w:ascii="Angsana New" w:hAnsi="Angsana New"/>
          <w:sz w:val="30"/>
          <w:szCs w:val="30"/>
          <w:cs/>
        </w:rPr>
        <w:t xml:space="preserve">จำกัด </w:t>
      </w:r>
      <w:r w:rsidRPr="002C5644">
        <w:rPr>
          <w:rFonts w:ascii="Angsana New" w:hAnsi="Angsana New"/>
          <w:sz w:val="30"/>
          <w:szCs w:val="30"/>
          <w:cs/>
        </w:rPr>
        <w:t xml:space="preserve">เพิ่มขึ้นเป็นร้อยละ </w:t>
      </w:r>
      <w:r w:rsidR="001E07CE">
        <w:rPr>
          <w:rFonts w:ascii="Angsana New" w:hAnsi="Angsana New"/>
          <w:sz w:val="30"/>
          <w:szCs w:val="30"/>
        </w:rPr>
        <w:t>100.0</w:t>
      </w:r>
      <w:r w:rsidRPr="002C5644">
        <w:rPr>
          <w:rFonts w:ascii="Angsana New" w:hAnsi="Angsana New" w:hint="cs"/>
          <w:sz w:val="30"/>
          <w:szCs w:val="30"/>
          <w:cs/>
        </w:rPr>
        <w:t xml:space="preserve"> </w:t>
      </w:r>
      <w:r w:rsidR="00E95F70">
        <w:rPr>
          <w:rFonts w:ascii="Angsana New" w:hAnsi="Angsana New" w:hint="cs"/>
          <w:sz w:val="30"/>
          <w:szCs w:val="30"/>
          <w:cs/>
        </w:rPr>
        <w:t>และ</w:t>
      </w:r>
      <w:r w:rsidRPr="002C5644">
        <w:rPr>
          <w:rFonts w:ascii="Angsana New" w:hAnsi="Angsana New"/>
          <w:sz w:val="30"/>
          <w:szCs w:val="30"/>
          <w:cs/>
        </w:rPr>
        <w:t>ถือเป็นบริษัทย่อย</w:t>
      </w:r>
      <w:r w:rsidR="00540795">
        <w:rPr>
          <w:rFonts w:ascii="Angsana New" w:hAnsi="Angsana New" w:hint="cs"/>
          <w:sz w:val="30"/>
          <w:szCs w:val="30"/>
          <w:cs/>
        </w:rPr>
        <w:t>ทางอ้อม</w:t>
      </w:r>
      <w:r w:rsidRPr="002C5644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Pr="002C5644">
        <w:rPr>
          <w:rFonts w:ascii="Angsana New" w:hAnsi="Angsana New" w:hint="cs"/>
          <w:spacing w:val="-2"/>
          <w:sz w:val="30"/>
          <w:szCs w:val="30"/>
          <w:cs/>
        </w:rPr>
        <w:t xml:space="preserve">(ดูหมายเหตุข้อ </w:t>
      </w:r>
      <w:r w:rsidRPr="002C5644">
        <w:rPr>
          <w:rFonts w:ascii="Angsana New" w:hAnsi="Angsana New"/>
          <w:spacing w:val="-2"/>
          <w:sz w:val="30"/>
          <w:szCs w:val="30"/>
        </w:rPr>
        <w:t>4)</w:t>
      </w:r>
    </w:p>
    <w:p w14:paraId="39C234BB" w14:textId="77777777" w:rsidR="004E7C52" w:rsidRPr="00E95F70" w:rsidRDefault="004E7C52" w:rsidP="004E7C5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A6DAF17" w14:textId="2700C0BF" w:rsidR="004E7C52" w:rsidRPr="002C5644" w:rsidRDefault="004E7C52" w:rsidP="004E7C5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napToGrid w:val="0"/>
          <w:spacing w:val="-6"/>
          <w:sz w:val="30"/>
          <w:szCs w:val="30"/>
          <w:cs/>
          <w:lang w:eastAsia="th-TH"/>
        </w:rPr>
        <w:t xml:space="preserve">เมื่อวันที่ </w:t>
      </w:r>
      <w:r w:rsidRPr="002C5644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 xml:space="preserve">10 </w:t>
      </w:r>
      <w:r w:rsidRPr="002C5644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 xml:space="preserve">เมษายน </w:t>
      </w:r>
      <w:r w:rsidRPr="002C5644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 xml:space="preserve">2562 </w:t>
      </w:r>
      <w:r w:rsidRPr="002C5644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>บริษัทได้จดทะเบียนจัดตั้งบริษัท เอเชียทีค ริเวอร์ฟร้อนท์ จำกัด</w:t>
      </w:r>
      <w:r w:rsidRPr="002C5644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 xml:space="preserve"> </w:t>
      </w:r>
      <w:r w:rsidRPr="002C5644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 xml:space="preserve">เป็นบริษัทย่อยแห่งใหม่      โดยมีทุนจดทะเบียนจำนวน </w:t>
      </w:r>
      <w:r w:rsidRPr="002C5644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>385</w:t>
      </w:r>
      <w:r w:rsidR="00367680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>.00</w:t>
      </w:r>
      <w:r w:rsidRPr="002C5644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 xml:space="preserve"> </w:t>
      </w:r>
      <w:r w:rsidRPr="002C5644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 xml:space="preserve">ล้านบาท </w:t>
      </w:r>
      <w:r w:rsidRPr="002C5644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>(</w:t>
      </w:r>
      <w:r w:rsidRPr="002C5644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 xml:space="preserve">จำนวน 38.50 ล้านหุ้น มูลค่าหุ้นละ </w:t>
      </w:r>
      <w:r w:rsidRPr="002C5644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 xml:space="preserve">10 </w:t>
      </w:r>
      <w:r w:rsidRPr="002C5644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>บาท</w:t>
      </w:r>
      <w:r w:rsidRPr="002C5644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>)</w:t>
      </w:r>
      <w:r w:rsidRPr="002C5644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 xml:space="preserve"> 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ทั้งนี้ </w:t>
      </w:r>
      <w:r w:rsidRPr="002C5644">
        <w:rPr>
          <w:rFonts w:ascii="Angsana New" w:hAnsi="Angsana New" w:hint="cs"/>
          <w:sz w:val="30"/>
          <w:szCs w:val="30"/>
          <w:cs/>
        </w:rPr>
        <w:t>บริษัทและบริษัท</w:t>
      </w:r>
      <w:r w:rsidR="00E95F70">
        <w:rPr>
          <w:rFonts w:ascii="Angsana New" w:hAnsi="Angsana New"/>
          <w:sz w:val="30"/>
          <w:szCs w:val="30"/>
          <w:cs/>
        </w:rPr>
        <w:br/>
      </w:r>
      <w:r w:rsidRPr="002C5644">
        <w:rPr>
          <w:rFonts w:ascii="Angsana New" w:hAnsi="Angsana New" w:hint="cs"/>
          <w:sz w:val="30"/>
          <w:szCs w:val="30"/>
          <w:cs/>
        </w:rPr>
        <w:t>แอสเสท เวิรด์ รีเทล จำกัด ซึ่งเป็นบริษัทย่อยทางตรงของบริษัทได้มีส่วนได้เสียในบริษัทย่อยแห่งใหม่</w:t>
      </w:r>
      <w:r w:rsidRPr="002C564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ในสัดส่วนร้อยละ 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25.0 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และร้อยละ 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75.0 </w:t>
      </w:r>
      <w:r w:rsidRPr="002C5644">
        <w:rPr>
          <w:rFonts w:ascii="Angsana New" w:hAnsi="Angsana New"/>
          <w:sz w:val="30"/>
          <w:szCs w:val="30"/>
          <w:cs/>
        </w:rPr>
        <w:t xml:space="preserve">ของทุนที่ออกและชำระแล้วเป็นจำนวนเงิน </w:t>
      </w:r>
      <w:r w:rsidRPr="002C5644">
        <w:rPr>
          <w:rFonts w:ascii="Angsana New" w:hAnsi="Angsana New"/>
          <w:sz w:val="30"/>
          <w:szCs w:val="30"/>
        </w:rPr>
        <w:t xml:space="preserve">96.25 </w:t>
      </w:r>
      <w:r w:rsidRPr="002C5644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2C5644">
        <w:rPr>
          <w:rFonts w:ascii="Angsana New" w:hAnsi="Angsana New"/>
          <w:sz w:val="30"/>
          <w:szCs w:val="30"/>
        </w:rPr>
        <w:t xml:space="preserve">288.75 </w:t>
      </w:r>
      <w:r w:rsidRPr="002C5644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ทำให้กลุ่ม</w:t>
      </w:r>
      <w:r w:rsidRPr="002C5644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บริษัทมีสัดส่วนการถือหุ้นร้อยละ 100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>.0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ในบริษัท เอเชียทีค ริเวอร์ฟร้อนท์ จำกัด</w:t>
      </w:r>
    </w:p>
    <w:p w14:paraId="0CE2F84D" w14:textId="77777777" w:rsidR="004E7C52" w:rsidRPr="002C5644" w:rsidRDefault="004E7C52" w:rsidP="004E7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5535C4F" w14:textId="77777777" w:rsidR="00280019" w:rsidRDefault="00280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sz w:val="30"/>
          <w:szCs w:val="30"/>
          <w:cs/>
          <w:lang w:eastAsia="th-TH"/>
        </w:rPr>
        <w:br w:type="page"/>
      </w:r>
    </w:p>
    <w:p w14:paraId="7A5C4782" w14:textId="68EF09AF" w:rsidR="004E7C52" w:rsidRPr="002C5644" w:rsidRDefault="004E7C52" w:rsidP="004E7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lastRenderedPageBreak/>
        <w:t xml:space="preserve">เมื่อวันที่ 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6 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สิงหาคม 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2562 </w:t>
      </w:r>
      <w:r w:rsidRPr="002C564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 เอเชียทีค ริเวอร์ฟร้อนท์ จำกัด 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ซึ่งเป็นบริษัทย่อยแห่งหนึ่งได้จดทะเบียนลดทุน           ที่ออกและชำระแล้วจากจำนวน 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385.00 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(38.5 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ล้านหุ้น มูลค่าหุ้นละ 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10 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บาท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) 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เป็นจำนวน 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96.25 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(จำนวน 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9.625 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ล้านหุ้น มูลค่าหุ้นละ 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10 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บาท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) 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บริษัทย่อยได้จดทะเบียนลดทุนต่อกระทรวงพาณิชย์แล้วเมื่อวันที่ 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          6 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สิงหาคม 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>2562</w:t>
      </w:r>
    </w:p>
    <w:p w14:paraId="41304681" w14:textId="77777777" w:rsidR="004E7C52" w:rsidRPr="002C5644" w:rsidRDefault="004E7C52" w:rsidP="004E7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napToGrid w:val="0"/>
          <w:sz w:val="22"/>
          <w:szCs w:val="22"/>
          <w:lang w:eastAsia="th-TH"/>
        </w:rPr>
      </w:pPr>
    </w:p>
    <w:p w14:paraId="2F07DD5E" w14:textId="4887D076" w:rsidR="004E7C52" w:rsidRPr="002C5644" w:rsidRDefault="004E7C52" w:rsidP="00E00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bookmarkStart w:id="17" w:name="_Hlk23858148"/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30 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กันยายน 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2562 </w:t>
      </w:r>
      <w:r w:rsidRPr="002C564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 เอเชียทีค ริเวอร์ฟร้อนท์ จำกัด 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ซึ่งเป็นบริษัทย่อยแห่งหนึ่งได้จดทะเบียนลดทุน           ที่ออกและชำระแล้วจากจำนวน 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96.25 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(9.625 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ล้านหุ้น มูลค่าหุ้นละ 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10 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บาท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) 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เป็นจำนวน 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24.06 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(จำนวน 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2.406 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ล้านหุ้น มูลค่าหุ้นละ 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10 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บาท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) 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บริษัทย่อยได้จดทะเบียนลดทุนต่อกระทรวงพาณิชย์แล้วเมื่อวันที่ </w:t>
      </w:r>
      <w:r w:rsidRPr="002C5644">
        <w:rPr>
          <w:rFonts w:ascii="Angsana New" w:hAnsi="Angsana New"/>
          <w:snapToGrid w:val="0"/>
          <w:sz w:val="30"/>
          <w:szCs w:val="30"/>
          <w:cs/>
          <w:lang w:eastAsia="th-TH"/>
        </w:rPr>
        <w:br/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 xml:space="preserve">30 </w:t>
      </w:r>
      <w:r w:rsidRPr="002C564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กันยายน </w:t>
      </w:r>
      <w:r w:rsidRPr="002C5644">
        <w:rPr>
          <w:rFonts w:ascii="Angsana New" w:hAnsi="Angsana New"/>
          <w:snapToGrid w:val="0"/>
          <w:sz w:val="30"/>
          <w:szCs w:val="30"/>
          <w:lang w:eastAsia="th-TH"/>
        </w:rPr>
        <w:t>2562</w:t>
      </w:r>
      <w:bookmarkEnd w:id="17"/>
    </w:p>
    <w:p w14:paraId="48F75CFD" w14:textId="77777777" w:rsidR="002D13CE" w:rsidRPr="002C5644" w:rsidRDefault="004E7C52" w:rsidP="004E7C52">
      <w:pPr>
        <w:tabs>
          <w:tab w:val="clear" w:pos="454"/>
          <w:tab w:val="left" w:pos="540"/>
        </w:tabs>
        <w:rPr>
          <w:rFonts w:ascii="Angsana New" w:hAnsi="Angsana New"/>
          <w:i/>
          <w:iCs/>
          <w:sz w:val="22"/>
          <w:szCs w:val="22"/>
        </w:rPr>
      </w:pPr>
      <w:r w:rsidRPr="002C5644">
        <w:rPr>
          <w:rFonts w:ascii="Angsana New" w:hAnsi="Angsana New"/>
          <w:i/>
          <w:iCs/>
          <w:sz w:val="22"/>
          <w:szCs w:val="22"/>
        </w:rPr>
        <w:tab/>
      </w:r>
      <w:r w:rsidRPr="002C5644">
        <w:rPr>
          <w:rFonts w:ascii="Angsana New" w:hAnsi="Angsana New"/>
          <w:i/>
          <w:iCs/>
          <w:sz w:val="22"/>
          <w:szCs w:val="22"/>
        </w:rPr>
        <w:tab/>
      </w:r>
    </w:p>
    <w:p w14:paraId="46D15AD4" w14:textId="1267CDA8" w:rsidR="00D86CFC" w:rsidRPr="002C5644" w:rsidRDefault="002D13CE" w:rsidP="004E7C52">
      <w:pPr>
        <w:tabs>
          <w:tab w:val="clear" w:pos="454"/>
          <w:tab w:val="left" w:pos="540"/>
        </w:tabs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ab/>
      </w:r>
      <w:r w:rsidRPr="002C5644">
        <w:rPr>
          <w:rFonts w:ascii="Angsana New" w:hAnsi="Angsana New"/>
          <w:i/>
          <w:iCs/>
          <w:sz w:val="30"/>
          <w:szCs w:val="30"/>
          <w:cs/>
        </w:rPr>
        <w:tab/>
      </w:r>
      <w:r w:rsidR="00A14D73" w:rsidRPr="002C5644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</w:t>
      </w:r>
      <w:r w:rsidR="00DD0675" w:rsidRPr="002C5644">
        <w:rPr>
          <w:rFonts w:ascii="Angsana New" w:hAnsi="Angsana New" w:hint="cs"/>
          <w:i/>
          <w:iCs/>
          <w:sz w:val="30"/>
          <w:szCs w:val="30"/>
          <w:cs/>
        </w:rPr>
        <w:t>และการเพิ่มทุนในบริษัทย่อย</w:t>
      </w:r>
      <w:r w:rsidR="00A6159E" w:rsidRPr="002C5644">
        <w:rPr>
          <w:rFonts w:ascii="Angsana New" w:hAnsi="Angsana New"/>
          <w:i/>
          <w:iCs/>
          <w:sz w:val="30"/>
          <w:szCs w:val="30"/>
          <w:cs/>
        </w:rPr>
        <w:t>ในระหว่าง</w:t>
      </w:r>
      <w:r w:rsidR="00A6159E" w:rsidRPr="002C5644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="00A6159E" w:rsidRPr="002C5644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="00A6159E" w:rsidRPr="002C5644">
        <w:rPr>
          <w:rFonts w:ascii="Angsana New" w:hAnsi="Angsana New"/>
          <w:i/>
          <w:iCs/>
          <w:sz w:val="30"/>
          <w:szCs w:val="30"/>
        </w:rPr>
        <w:t xml:space="preserve">31 </w:t>
      </w:r>
      <w:r w:rsidR="00A6159E" w:rsidRPr="002C5644">
        <w:rPr>
          <w:rFonts w:ascii="Angsana New" w:hAnsi="Angsana New" w:hint="cs"/>
          <w:i/>
          <w:iCs/>
          <w:sz w:val="30"/>
          <w:szCs w:val="30"/>
          <w:cs/>
        </w:rPr>
        <w:t>ธันว</w:t>
      </w:r>
      <w:r w:rsidR="00A6159E" w:rsidRPr="002C5644">
        <w:rPr>
          <w:rFonts w:ascii="Angsana New" w:hAnsi="Angsana New"/>
          <w:i/>
          <w:iCs/>
          <w:sz w:val="30"/>
          <w:szCs w:val="30"/>
          <w:cs/>
        </w:rPr>
        <w:t xml:space="preserve">าคม </w:t>
      </w:r>
      <w:r w:rsidR="00A6159E" w:rsidRPr="002C5644">
        <w:rPr>
          <w:rFonts w:ascii="Angsana New" w:hAnsi="Angsana New"/>
          <w:i/>
          <w:iCs/>
          <w:sz w:val="30"/>
          <w:szCs w:val="30"/>
        </w:rPr>
        <w:t>2561</w:t>
      </w:r>
    </w:p>
    <w:p w14:paraId="4AE9DA72" w14:textId="77777777" w:rsidR="004E7C52" w:rsidRPr="002C5644" w:rsidRDefault="004E7C52" w:rsidP="00D86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i/>
          <w:iCs/>
          <w:sz w:val="22"/>
          <w:szCs w:val="22"/>
        </w:rPr>
      </w:pPr>
    </w:p>
    <w:p w14:paraId="68964610" w14:textId="0C3E3E54" w:rsidR="00A551BC" w:rsidRPr="002C5644" w:rsidRDefault="00A551BC" w:rsidP="00D86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 xml:space="preserve">บริษัท </w:t>
      </w:r>
      <w:r w:rsidRPr="002C5644">
        <w:rPr>
          <w:rFonts w:ascii="Angsana New" w:hAnsi="Angsana New" w:hint="cs"/>
          <w:i/>
          <w:iCs/>
          <w:sz w:val="30"/>
          <w:szCs w:val="30"/>
          <w:cs/>
        </w:rPr>
        <w:t xml:space="preserve">แอสเสท เวิรด์ คอร์ป จำกัด </w:t>
      </w:r>
      <w:r w:rsidRPr="002C5644">
        <w:rPr>
          <w:rFonts w:ascii="Angsana New" w:hAnsi="Angsana New"/>
          <w:i/>
          <w:iCs/>
          <w:sz w:val="30"/>
          <w:szCs w:val="30"/>
        </w:rPr>
        <w:t>(</w:t>
      </w:r>
      <w:r w:rsidRPr="002C5644">
        <w:rPr>
          <w:rFonts w:ascii="Angsana New" w:hAnsi="Angsana New" w:hint="cs"/>
          <w:i/>
          <w:iCs/>
          <w:sz w:val="30"/>
          <w:szCs w:val="30"/>
          <w:cs/>
        </w:rPr>
        <w:t>มหาชน</w:t>
      </w:r>
      <w:r w:rsidRPr="002C5644">
        <w:rPr>
          <w:rFonts w:ascii="Angsana New" w:hAnsi="Angsana New"/>
          <w:i/>
          <w:iCs/>
          <w:sz w:val="30"/>
          <w:szCs w:val="30"/>
        </w:rPr>
        <w:t>)</w:t>
      </w:r>
    </w:p>
    <w:p w14:paraId="680AC5DA" w14:textId="77777777" w:rsidR="00A551BC" w:rsidRPr="002C5644" w:rsidRDefault="00A551BC" w:rsidP="00B40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i/>
          <w:iCs/>
          <w:sz w:val="22"/>
          <w:szCs w:val="22"/>
        </w:rPr>
      </w:pPr>
    </w:p>
    <w:p w14:paraId="00552792" w14:textId="77777777" w:rsidR="00A551BC" w:rsidRPr="002C5644" w:rsidRDefault="00A551BC" w:rsidP="00A55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C564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C5644">
        <w:rPr>
          <w:rFonts w:ascii="Angsana New" w:hAnsi="Angsana New"/>
          <w:sz w:val="30"/>
          <w:szCs w:val="30"/>
        </w:rPr>
        <w:t xml:space="preserve">14 </w:t>
      </w:r>
      <w:r w:rsidRPr="002C564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C5644">
        <w:rPr>
          <w:rFonts w:ascii="Angsana New" w:hAnsi="Angsana New"/>
          <w:sz w:val="30"/>
          <w:szCs w:val="30"/>
        </w:rPr>
        <w:t xml:space="preserve">2561 </w:t>
      </w:r>
      <w:r w:rsidRPr="002C5644">
        <w:rPr>
          <w:rFonts w:ascii="Angsana New" w:hAnsi="Angsana New" w:hint="cs"/>
          <w:sz w:val="30"/>
          <w:szCs w:val="30"/>
          <w:cs/>
        </w:rPr>
        <w:t xml:space="preserve">บริษัทได้ลงทุนในบริษัทย่อยทางอ้อมจำนวน </w:t>
      </w:r>
      <w:r w:rsidRPr="002C5644">
        <w:rPr>
          <w:rFonts w:ascii="Angsana New" w:hAnsi="Angsana New"/>
          <w:sz w:val="30"/>
          <w:szCs w:val="30"/>
        </w:rPr>
        <w:t xml:space="preserve">38 </w:t>
      </w:r>
      <w:r w:rsidRPr="002C5644">
        <w:rPr>
          <w:rFonts w:ascii="Angsana New" w:hAnsi="Angsana New" w:hint="cs"/>
          <w:sz w:val="30"/>
          <w:szCs w:val="30"/>
          <w:cs/>
        </w:rPr>
        <w:t xml:space="preserve">บริษัท ร้อยละ </w:t>
      </w:r>
      <w:r w:rsidRPr="002C5644">
        <w:rPr>
          <w:rFonts w:ascii="Angsana New" w:hAnsi="Angsana New"/>
          <w:sz w:val="30"/>
          <w:szCs w:val="30"/>
        </w:rPr>
        <w:t xml:space="preserve">25 </w:t>
      </w:r>
      <w:r w:rsidRPr="002C5644">
        <w:rPr>
          <w:rFonts w:ascii="Angsana New" w:hAnsi="Angsana New" w:hint="cs"/>
          <w:sz w:val="30"/>
          <w:szCs w:val="30"/>
          <w:cs/>
        </w:rPr>
        <w:t>ของทุนที่ออก</w:t>
      </w:r>
      <w:r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 w:hint="cs"/>
          <w:sz w:val="30"/>
          <w:szCs w:val="30"/>
          <w:cs/>
        </w:rPr>
        <w:t xml:space="preserve">และชำระแล้ว เป็นจำนวนเงิน </w:t>
      </w:r>
      <w:r w:rsidRPr="002C5644">
        <w:rPr>
          <w:rFonts w:ascii="Angsana New" w:hAnsi="Angsana New"/>
          <w:sz w:val="30"/>
          <w:szCs w:val="30"/>
        </w:rPr>
        <w:t xml:space="preserve">22.23 </w:t>
      </w:r>
      <w:r w:rsidRPr="002C5644">
        <w:rPr>
          <w:rFonts w:ascii="Angsana New" w:hAnsi="Angsana New" w:hint="cs"/>
          <w:sz w:val="30"/>
          <w:szCs w:val="30"/>
          <w:cs/>
        </w:rPr>
        <w:t>ล้านบาท โดย</w:t>
      </w:r>
      <w:r w:rsidRPr="002C5644">
        <w:rPr>
          <w:rFonts w:ascii="Angsana New" w:hAnsi="Angsana New"/>
          <w:sz w:val="30"/>
          <w:szCs w:val="30"/>
          <w:cs/>
        </w:rPr>
        <w:t>กลุ่มบริษัท</w:t>
      </w:r>
      <w:r w:rsidRPr="002C5644">
        <w:rPr>
          <w:rFonts w:ascii="Angsana New" w:hAnsi="Angsana New" w:hint="cs"/>
          <w:sz w:val="30"/>
          <w:szCs w:val="30"/>
          <w:cs/>
        </w:rPr>
        <w:t>ยังคง</w:t>
      </w:r>
      <w:r w:rsidRPr="002C5644">
        <w:rPr>
          <w:rFonts w:ascii="Angsana New" w:hAnsi="Angsana New"/>
          <w:sz w:val="30"/>
          <w:szCs w:val="30"/>
          <w:cs/>
        </w:rPr>
        <w:t>มีส่วนได้เสียในบริษัท</w:t>
      </w:r>
      <w:r w:rsidRPr="002C5644">
        <w:rPr>
          <w:rFonts w:ascii="Angsana New" w:hAnsi="Angsana New" w:hint="cs"/>
          <w:sz w:val="30"/>
          <w:szCs w:val="30"/>
          <w:cs/>
        </w:rPr>
        <w:t xml:space="preserve">ย่อยเหล่านี้ร้อยละ </w:t>
      </w:r>
      <w:r w:rsidRPr="002C5644">
        <w:rPr>
          <w:rFonts w:ascii="Angsana New" w:hAnsi="Angsana New"/>
          <w:sz w:val="30"/>
          <w:szCs w:val="30"/>
        </w:rPr>
        <w:t>100</w:t>
      </w:r>
      <w:r w:rsidRPr="002C5644">
        <w:rPr>
          <w:rFonts w:ascii="Angsana New" w:hAnsi="Angsana New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ณ วันที่ 31 ธันวาคม 2561</w:t>
      </w:r>
    </w:p>
    <w:p w14:paraId="5DDBCAAD" w14:textId="77777777" w:rsidR="00A551BC" w:rsidRPr="002C5644" w:rsidRDefault="00A551BC" w:rsidP="00A55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2"/>
          <w:szCs w:val="22"/>
          <w:cs/>
        </w:rPr>
      </w:pPr>
    </w:p>
    <w:p w14:paraId="53FB495B" w14:textId="77777777" w:rsidR="00A551BC" w:rsidRPr="002C5644" w:rsidRDefault="00A551BC" w:rsidP="00A55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C564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C5644">
        <w:rPr>
          <w:rFonts w:ascii="Angsana New" w:hAnsi="Angsana New"/>
          <w:sz w:val="30"/>
          <w:szCs w:val="30"/>
        </w:rPr>
        <w:t xml:space="preserve">14 </w:t>
      </w:r>
      <w:r w:rsidRPr="002C564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C5644">
        <w:rPr>
          <w:rFonts w:ascii="Angsana New" w:hAnsi="Angsana New"/>
          <w:sz w:val="30"/>
          <w:szCs w:val="30"/>
        </w:rPr>
        <w:t xml:space="preserve">2561 </w:t>
      </w:r>
      <w:r w:rsidRPr="002C5644">
        <w:rPr>
          <w:rFonts w:ascii="Angsana New" w:hAnsi="Angsana New" w:hint="cs"/>
          <w:sz w:val="30"/>
          <w:szCs w:val="30"/>
          <w:cs/>
        </w:rPr>
        <w:t xml:space="preserve">บริษัทได้ลงทุนในบริษัทต่างๆจำนวน </w:t>
      </w:r>
      <w:r w:rsidRPr="002C5644">
        <w:rPr>
          <w:rFonts w:ascii="Angsana New" w:hAnsi="Angsana New"/>
          <w:sz w:val="30"/>
          <w:szCs w:val="30"/>
        </w:rPr>
        <w:t xml:space="preserve">6 </w:t>
      </w:r>
      <w:r w:rsidRPr="002C5644">
        <w:rPr>
          <w:rFonts w:ascii="Angsana New" w:hAnsi="Angsana New" w:hint="cs"/>
          <w:sz w:val="30"/>
          <w:szCs w:val="30"/>
          <w:cs/>
        </w:rPr>
        <w:t>บริษัท ซึ่งอยู่ภายใต้การควบคุม</w:t>
      </w:r>
      <w:r w:rsidRPr="002C5644">
        <w:rPr>
          <w:rFonts w:ascii="Angsana New" w:hAnsi="Angsana New"/>
          <w:sz w:val="30"/>
          <w:szCs w:val="30"/>
          <w:cs/>
        </w:rPr>
        <w:t>สูงสุดเดียวกันทั้งก่อนและหลังจากวันซื้อบริษัทย่อย</w:t>
      </w:r>
      <w:r w:rsidRPr="002C5644">
        <w:rPr>
          <w:rFonts w:ascii="Angsana New" w:hAnsi="Angsana New" w:hint="cs"/>
          <w:sz w:val="30"/>
          <w:szCs w:val="30"/>
          <w:cs/>
        </w:rPr>
        <w:t xml:space="preserve"> ร้อยละ </w:t>
      </w:r>
      <w:r w:rsidRPr="002C5644">
        <w:rPr>
          <w:rFonts w:ascii="Angsana New" w:hAnsi="Angsana New"/>
          <w:sz w:val="30"/>
          <w:szCs w:val="30"/>
        </w:rPr>
        <w:t xml:space="preserve">25 </w:t>
      </w:r>
      <w:r w:rsidRPr="002C5644">
        <w:rPr>
          <w:rFonts w:ascii="Angsana New" w:hAnsi="Angsana New" w:hint="cs"/>
          <w:sz w:val="30"/>
          <w:szCs w:val="30"/>
          <w:cs/>
        </w:rPr>
        <w:t xml:space="preserve">ของทุนที่ออกและชำระแล้วเป็นจำนวนเงิน </w:t>
      </w:r>
      <w:r w:rsidRPr="002C5644">
        <w:rPr>
          <w:rFonts w:ascii="Angsana New" w:hAnsi="Angsana New"/>
          <w:sz w:val="30"/>
          <w:szCs w:val="30"/>
        </w:rPr>
        <w:t xml:space="preserve">798.47 </w:t>
      </w:r>
      <w:r w:rsidRPr="002C5644">
        <w:rPr>
          <w:rFonts w:ascii="Angsana New" w:hAnsi="Angsana New" w:hint="cs"/>
          <w:sz w:val="30"/>
          <w:szCs w:val="30"/>
          <w:cs/>
        </w:rPr>
        <w:t xml:space="preserve">ล้านบาท ทำให้กลุ่มบริษัทยังคงมีส่วนได้เสียในบริษัทดังกล่าวเป็นร้อยละ </w:t>
      </w:r>
      <w:r w:rsidRPr="002C5644">
        <w:rPr>
          <w:rFonts w:ascii="Angsana New" w:hAnsi="Angsana New"/>
          <w:sz w:val="30"/>
          <w:szCs w:val="30"/>
        </w:rPr>
        <w:t xml:space="preserve">99.99 </w:t>
      </w:r>
      <w:r w:rsidRPr="002C5644">
        <w:rPr>
          <w:rFonts w:ascii="Angsana New" w:hAnsi="Angsana New"/>
          <w:sz w:val="30"/>
          <w:szCs w:val="30"/>
          <w:cs/>
        </w:rPr>
        <w:t>ณ วันที่ 31 ธันวาคม 2561</w:t>
      </w:r>
    </w:p>
    <w:p w14:paraId="6A3A0F9B" w14:textId="77777777" w:rsidR="00A551BC" w:rsidRPr="002C5644" w:rsidRDefault="00A551BC" w:rsidP="00A55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sz w:val="22"/>
          <w:szCs w:val="22"/>
        </w:rPr>
      </w:pPr>
    </w:p>
    <w:p w14:paraId="5075AE8F" w14:textId="77777777" w:rsidR="00B40285" w:rsidRPr="002C5644" w:rsidRDefault="00C7742A" w:rsidP="00C77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</w:rPr>
        <w:tab/>
      </w:r>
      <w:r w:rsidR="00B40285" w:rsidRPr="002C5644">
        <w:rPr>
          <w:rFonts w:ascii="Angsana New" w:hAnsi="Angsana New"/>
          <w:i/>
          <w:iCs/>
          <w:sz w:val="30"/>
          <w:szCs w:val="30"/>
          <w:cs/>
        </w:rPr>
        <w:t>บริษัท ทีซีซี โฮเทล แอสเสท แมนเนจเม้นท์ จำกัด</w:t>
      </w:r>
    </w:p>
    <w:p w14:paraId="4DB68A73" w14:textId="77777777" w:rsidR="00786C9E" w:rsidRPr="002C5644" w:rsidRDefault="00786C9E" w:rsidP="00B40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i/>
          <w:iCs/>
          <w:sz w:val="22"/>
          <w:szCs w:val="22"/>
        </w:rPr>
      </w:pPr>
    </w:p>
    <w:p w14:paraId="6EEA4A32" w14:textId="77777777" w:rsidR="00B40285" w:rsidRPr="002C5644" w:rsidRDefault="00B40285" w:rsidP="00786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C5644">
        <w:rPr>
          <w:rFonts w:ascii="Angsana New" w:hAnsi="Angsana New"/>
          <w:sz w:val="30"/>
          <w:szCs w:val="30"/>
        </w:rPr>
        <w:t>13</w:t>
      </w:r>
      <w:r w:rsidRPr="002C5644">
        <w:rPr>
          <w:rFonts w:ascii="Angsana New" w:hAnsi="Angsana New"/>
          <w:sz w:val="30"/>
          <w:szCs w:val="30"/>
          <w:cs/>
        </w:rPr>
        <w:t xml:space="preserve"> มีนาคม </w:t>
      </w:r>
      <w:r w:rsidRPr="002C5644">
        <w:rPr>
          <w:rFonts w:ascii="Angsana New" w:hAnsi="Angsana New"/>
          <w:sz w:val="30"/>
          <w:szCs w:val="30"/>
        </w:rPr>
        <w:t>2561</w:t>
      </w:r>
      <w:r w:rsidRPr="002C5644">
        <w:rPr>
          <w:rFonts w:ascii="Angsana New" w:hAnsi="Angsana New"/>
          <w:sz w:val="30"/>
          <w:szCs w:val="30"/>
          <w:cs/>
        </w:rPr>
        <w:t xml:space="preserve"> บริษัท ทีซีซี โฮเทล แอสเสท แมนเนจเม้นท์ จำกัด ซึ่งเป็นบริษัทย่อยได้ลงนามในสัญญาโอนหุ้น</w:t>
      </w:r>
      <w:r w:rsidR="00424A2E" w:rsidRPr="002C5644">
        <w:rPr>
          <w:rFonts w:ascii="Angsana New" w:hAnsi="Angsana New"/>
          <w:sz w:val="30"/>
          <w:szCs w:val="30"/>
          <w:cs/>
        </w:rPr>
        <w:t xml:space="preserve">บริษัท เดอะ โฮเทล สุขุมวิท 50 จำกัด (เดิมชื่อ บริษัท แผ่นดินธรรม พร็อพเพอร์ตี้ ดีเวลลอปเม้นท์ จำกัด) </w:t>
      </w:r>
      <w:r w:rsidRPr="002C5644">
        <w:rPr>
          <w:rFonts w:ascii="Angsana New" w:hAnsi="Angsana New"/>
          <w:sz w:val="30"/>
          <w:szCs w:val="30"/>
          <w:cs/>
        </w:rPr>
        <w:t xml:space="preserve">กับผู้ถือหุ้นรายเดิมหลายราย เพื่อซื้อหุ้นจำนวน </w:t>
      </w:r>
      <w:r w:rsidRPr="002C5644">
        <w:rPr>
          <w:rFonts w:ascii="Angsana New" w:hAnsi="Angsana New"/>
          <w:sz w:val="30"/>
          <w:szCs w:val="30"/>
        </w:rPr>
        <w:t>9,999,998</w:t>
      </w:r>
      <w:r w:rsidRPr="002C5644">
        <w:rPr>
          <w:rFonts w:ascii="Angsana New" w:hAnsi="Angsana New"/>
          <w:sz w:val="30"/>
          <w:szCs w:val="30"/>
          <w:cs/>
        </w:rPr>
        <w:t xml:space="preserve"> หุ้น หรือร้อยละ </w:t>
      </w:r>
      <w:r w:rsidRPr="002C5644">
        <w:rPr>
          <w:rFonts w:ascii="Angsana New" w:hAnsi="Angsana New"/>
          <w:sz w:val="30"/>
          <w:szCs w:val="30"/>
        </w:rPr>
        <w:t>99.99</w:t>
      </w:r>
      <w:r w:rsidRPr="002C5644">
        <w:rPr>
          <w:rFonts w:ascii="Angsana New" w:hAnsi="Angsana New"/>
          <w:sz w:val="30"/>
          <w:szCs w:val="30"/>
          <w:cs/>
        </w:rPr>
        <w:t xml:space="preserve"> ของจำนวนหุ้นทั้งหมดใน</w:t>
      </w:r>
      <w:r w:rsidR="00424A2E" w:rsidRPr="002C5644">
        <w:rPr>
          <w:rFonts w:ascii="Angsana New" w:hAnsi="Angsana New"/>
          <w:sz w:val="30"/>
          <w:szCs w:val="30"/>
          <w:cs/>
        </w:rPr>
        <w:t xml:space="preserve">บริษัท เดอะ โฮเทล สุขุมวิท 50 จำกัด </w:t>
      </w:r>
      <w:r w:rsidRPr="002C5644">
        <w:rPr>
          <w:rFonts w:ascii="Angsana New" w:hAnsi="Angsana New"/>
          <w:sz w:val="30"/>
          <w:szCs w:val="30"/>
          <w:cs/>
        </w:rPr>
        <w:t xml:space="preserve">ในราคารวม </w:t>
      </w:r>
      <w:r w:rsidRPr="002C5644">
        <w:rPr>
          <w:rFonts w:ascii="Angsana New" w:hAnsi="Angsana New"/>
          <w:sz w:val="30"/>
          <w:szCs w:val="30"/>
        </w:rPr>
        <w:t>49.07</w:t>
      </w:r>
      <w:r w:rsidRPr="002C5644">
        <w:rPr>
          <w:rFonts w:ascii="Angsana New" w:hAnsi="Angsana New"/>
          <w:sz w:val="30"/>
          <w:szCs w:val="30"/>
          <w:cs/>
        </w:rPr>
        <w:t xml:space="preserve"> ล้านบาท ทำให้กลุ่มบริษัทมีส่วนได้เสียใน</w:t>
      </w:r>
      <w:r w:rsidR="00424A2E" w:rsidRPr="002C5644">
        <w:rPr>
          <w:rFonts w:ascii="Angsana New" w:hAnsi="Angsana New"/>
          <w:sz w:val="30"/>
          <w:szCs w:val="30"/>
          <w:cs/>
        </w:rPr>
        <w:t>บริษ</w:t>
      </w:r>
      <w:r w:rsidR="004A73E9" w:rsidRPr="002C5644">
        <w:rPr>
          <w:rFonts w:ascii="Angsana New" w:hAnsi="Angsana New"/>
          <w:sz w:val="30"/>
          <w:szCs w:val="30"/>
          <w:cs/>
        </w:rPr>
        <w:t xml:space="preserve">ัท เดอะ โฮเทล สุขุมวิท 50 จำกัด </w:t>
      </w:r>
      <w:r w:rsidRPr="002C5644">
        <w:rPr>
          <w:rFonts w:ascii="Angsana New" w:hAnsi="Angsana New"/>
          <w:sz w:val="30"/>
          <w:szCs w:val="30"/>
          <w:cs/>
        </w:rPr>
        <w:t xml:space="preserve">จำกัด ร้อยละ </w:t>
      </w:r>
      <w:r w:rsidR="00E6037E" w:rsidRPr="002C5644">
        <w:rPr>
          <w:rFonts w:ascii="Angsana New" w:hAnsi="Angsana New"/>
          <w:sz w:val="30"/>
          <w:szCs w:val="30"/>
        </w:rPr>
        <w:t>100</w:t>
      </w:r>
      <w:r w:rsidRPr="002C5644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786C9E" w:rsidRPr="002C5644">
        <w:rPr>
          <w:rFonts w:ascii="Angsana New" w:hAnsi="Angsana New"/>
          <w:sz w:val="30"/>
          <w:szCs w:val="30"/>
        </w:rPr>
        <w:t>31</w:t>
      </w:r>
      <w:r w:rsidRPr="002C5644">
        <w:rPr>
          <w:rFonts w:ascii="Angsana New" w:hAnsi="Angsana New"/>
          <w:sz w:val="30"/>
          <w:szCs w:val="30"/>
          <w:cs/>
        </w:rPr>
        <w:t xml:space="preserve"> </w:t>
      </w:r>
      <w:r w:rsidR="00786C9E" w:rsidRPr="002C5644">
        <w:rPr>
          <w:rFonts w:ascii="Angsana New" w:hAnsi="Angsana New" w:hint="cs"/>
          <w:sz w:val="30"/>
          <w:szCs w:val="30"/>
          <w:cs/>
        </w:rPr>
        <w:t>ธันวาคม</w:t>
      </w:r>
      <w:r w:rsidRPr="002C5644">
        <w:rPr>
          <w:rFonts w:ascii="Angsana New" w:hAnsi="Angsana New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</w:rPr>
        <w:t>2561</w:t>
      </w:r>
    </w:p>
    <w:p w14:paraId="7487A117" w14:textId="77777777" w:rsidR="002D13CE" w:rsidRPr="002C5644" w:rsidRDefault="002D13CE" w:rsidP="00B40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3FE272F7" w14:textId="2E45ABA8" w:rsidR="00B40285" w:rsidRPr="002C5644" w:rsidRDefault="00B40285" w:rsidP="00F05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C5644">
        <w:rPr>
          <w:rFonts w:ascii="Angsana New" w:hAnsi="Angsana New"/>
          <w:sz w:val="30"/>
          <w:szCs w:val="30"/>
        </w:rPr>
        <w:t>22</w:t>
      </w:r>
      <w:r w:rsidRPr="002C5644">
        <w:rPr>
          <w:rFonts w:ascii="Angsana New" w:hAnsi="Angsana New"/>
          <w:sz w:val="30"/>
          <w:szCs w:val="30"/>
          <w:cs/>
        </w:rPr>
        <w:t xml:space="preserve"> มีนาคม </w:t>
      </w:r>
      <w:r w:rsidRPr="002C5644">
        <w:rPr>
          <w:rFonts w:ascii="Angsana New" w:hAnsi="Angsana New"/>
          <w:sz w:val="30"/>
          <w:szCs w:val="30"/>
        </w:rPr>
        <w:t>2561</w:t>
      </w:r>
      <w:r w:rsidRPr="002C5644">
        <w:rPr>
          <w:rFonts w:ascii="Angsana New" w:hAnsi="Angsana New"/>
          <w:sz w:val="30"/>
          <w:szCs w:val="30"/>
          <w:cs/>
        </w:rPr>
        <w:t xml:space="preserve"> บริษัทได้ลงทุนในบริษัท ทีซีซี โฮเทล แอสเสท แมนเนจเม้นท์ จำกัด ซึ่งเป็นบริษัทย่อย เพิ่มอีกร้อยละ </w:t>
      </w:r>
      <w:r w:rsidRPr="002C5644">
        <w:rPr>
          <w:rFonts w:ascii="Angsana New" w:hAnsi="Angsana New"/>
          <w:sz w:val="30"/>
          <w:szCs w:val="30"/>
        </w:rPr>
        <w:t>25</w:t>
      </w:r>
      <w:r w:rsidRPr="002C5644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ของทุนที่ออกและชำระแล้วเป็นจำนวนเงิน </w:t>
      </w:r>
      <w:r w:rsidRPr="002C5644">
        <w:rPr>
          <w:rFonts w:ascii="Angsana New" w:hAnsi="Angsana New"/>
          <w:sz w:val="30"/>
          <w:szCs w:val="30"/>
        </w:rPr>
        <w:t>827.40</w:t>
      </w:r>
      <w:r w:rsidRPr="002C5644">
        <w:rPr>
          <w:rFonts w:ascii="Angsana New" w:hAnsi="Angsana New"/>
          <w:sz w:val="30"/>
          <w:szCs w:val="30"/>
          <w:cs/>
        </w:rPr>
        <w:t xml:space="preserve"> ล้านบาท ทำให้กลุ่มบริษัทมีส่วนได้เสีย</w:t>
      </w:r>
      <w:r w:rsidR="00B93A24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pacing w:val="-4"/>
          <w:sz w:val="30"/>
          <w:szCs w:val="30"/>
          <w:cs/>
        </w:rPr>
        <w:t xml:space="preserve">ในบริษัท ทีซีซี โฮเทล แอสเสท แมนเนจเม้นท์ จำกัด เพิ่มจากร้อยละ </w:t>
      </w:r>
      <w:r w:rsidRPr="002C5644">
        <w:rPr>
          <w:rFonts w:ascii="Angsana New" w:hAnsi="Angsana New"/>
          <w:spacing w:val="-4"/>
          <w:sz w:val="30"/>
          <w:szCs w:val="30"/>
        </w:rPr>
        <w:t>7</w:t>
      </w:r>
      <w:r w:rsidR="00552B11" w:rsidRPr="002C5644">
        <w:rPr>
          <w:rFonts w:ascii="Angsana New" w:hAnsi="Angsana New"/>
          <w:spacing w:val="-4"/>
          <w:sz w:val="30"/>
          <w:szCs w:val="30"/>
        </w:rPr>
        <w:t>4.99</w:t>
      </w:r>
      <w:r w:rsidRPr="002C5644">
        <w:rPr>
          <w:rFonts w:ascii="Angsana New" w:hAnsi="Angsana New"/>
          <w:spacing w:val="-4"/>
          <w:sz w:val="30"/>
          <w:szCs w:val="30"/>
          <w:cs/>
        </w:rPr>
        <w:t xml:space="preserve"> เป็นร้อยละ </w:t>
      </w:r>
      <w:r w:rsidR="00552B11" w:rsidRPr="002C5644">
        <w:rPr>
          <w:rFonts w:ascii="Angsana New" w:hAnsi="Angsana New"/>
          <w:spacing w:val="-4"/>
          <w:sz w:val="30"/>
          <w:szCs w:val="30"/>
        </w:rPr>
        <w:t>100</w:t>
      </w:r>
      <w:r w:rsidRPr="002C5644">
        <w:rPr>
          <w:rFonts w:ascii="Angsana New" w:hAnsi="Angsana New"/>
          <w:spacing w:val="-4"/>
          <w:sz w:val="30"/>
          <w:szCs w:val="30"/>
          <w:cs/>
        </w:rPr>
        <w:t xml:space="preserve"> ณ วันที่ </w:t>
      </w:r>
      <w:r w:rsidRPr="002C5644">
        <w:rPr>
          <w:rFonts w:ascii="Angsana New" w:hAnsi="Angsana New"/>
          <w:spacing w:val="-4"/>
          <w:sz w:val="30"/>
          <w:szCs w:val="30"/>
        </w:rPr>
        <w:t>3</w:t>
      </w:r>
      <w:r w:rsidR="00F059A6" w:rsidRPr="002C5644">
        <w:rPr>
          <w:rFonts w:ascii="Angsana New" w:hAnsi="Angsana New"/>
          <w:spacing w:val="-4"/>
          <w:sz w:val="30"/>
          <w:szCs w:val="30"/>
        </w:rPr>
        <w:t>1</w:t>
      </w:r>
      <w:r w:rsidRPr="002C564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059A6" w:rsidRPr="002C5644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2C564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pacing w:val="-4"/>
          <w:sz w:val="30"/>
          <w:szCs w:val="30"/>
        </w:rPr>
        <w:t>2561</w:t>
      </w:r>
      <w:r w:rsidRPr="002C5644">
        <w:rPr>
          <w:rFonts w:ascii="Angsana New" w:hAnsi="Angsana New"/>
          <w:sz w:val="30"/>
          <w:szCs w:val="30"/>
          <w:cs/>
        </w:rPr>
        <w:t xml:space="preserve"> </w:t>
      </w:r>
    </w:p>
    <w:p w14:paraId="4509BFFB" w14:textId="123BEE23" w:rsidR="00B40285" w:rsidRPr="002C5644" w:rsidRDefault="00B40285" w:rsidP="00F05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2C5644">
        <w:rPr>
          <w:rFonts w:ascii="Angsana New" w:hAnsi="Angsana New"/>
          <w:sz w:val="30"/>
          <w:szCs w:val="30"/>
        </w:rPr>
        <w:t xml:space="preserve">14 </w:t>
      </w:r>
      <w:r w:rsidRPr="002C5644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2C5644">
        <w:rPr>
          <w:rFonts w:ascii="Angsana New" w:hAnsi="Angsana New"/>
          <w:sz w:val="30"/>
          <w:szCs w:val="30"/>
        </w:rPr>
        <w:t xml:space="preserve">2561 </w:t>
      </w:r>
      <w:r w:rsidRPr="002C5644">
        <w:rPr>
          <w:rFonts w:ascii="Angsana New" w:hAnsi="Angsana New"/>
          <w:sz w:val="30"/>
          <w:szCs w:val="30"/>
          <w:cs/>
        </w:rPr>
        <w:t>บริษัท ทีซีซี โฮลเทล แอสเสท แมนเนจเม้นท์ จำกัด ซึ่งเป็นบริษัทย่อยได้จดทะเบียน</w:t>
      </w:r>
      <w:r w:rsidR="00CB412D" w:rsidRPr="002C5644">
        <w:rPr>
          <w:rFonts w:ascii="Angsana New" w:hAnsi="Angsana New" w:hint="cs"/>
          <w:sz w:val="30"/>
          <w:szCs w:val="30"/>
          <w:cs/>
        </w:rPr>
        <w:t xml:space="preserve">         </w:t>
      </w:r>
      <w:r w:rsidRPr="002C5644">
        <w:rPr>
          <w:rFonts w:ascii="Angsana New" w:hAnsi="Angsana New"/>
          <w:spacing w:val="-4"/>
          <w:sz w:val="30"/>
          <w:szCs w:val="30"/>
          <w:cs/>
        </w:rPr>
        <w:t xml:space="preserve">เพิ่มทุนจากจำนวน </w:t>
      </w:r>
      <w:r w:rsidRPr="002C5644">
        <w:rPr>
          <w:rFonts w:ascii="Angsana New" w:hAnsi="Angsana New"/>
          <w:spacing w:val="-4"/>
          <w:sz w:val="30"/>
          <w:szCs w:val="30"/>
        </w:rPr>
        <w:t xml:space="preserve">4,137 </w:t>
      </w:r>
      <w:r w:rsidRPr="002C5644">
        <w:rPr>
          <w:rFonts w:ascii="Angsana New" w:hAnsi="Angsana New"/>
          <w:spacing w:val="-4"/>
          <w:sz w:val="30"/>
          <w:szCs w:val="30"/>
          <w:cs/>
        </w:rPr>
        <w:t xml:space="preserve">ล้านบาท เป็น </w:t>
      </w:r>
      <w:r w:rsidRPr="002C5644">
        <w:rPr>
          <w:rFonts w:ascii="Angsana New" w:hAnsi="Angsana New"/>
          <w:spacing w:val="-4"/>
          <w:sz w:val="30"/>
          <w:szCs w:val="30"/>
        </w:rPr>
        <w:t xml:space="preserve">9,000 </w:t>
      </w:r>
      <w:r w:rsidRPr="002C5644">
        <w:rPr>
          <w:rFonts w:ascii="Angsana New" w:hAnsi="Angsana New"/>
          <w:spacing w:val="-4"/>
          <w:sz w:val="30"/>
          <w:szCs w:val="30"/>
          <w:cs/>
        </w:rPr>
        <w:t xml:space="preserve">ล้านบาท โดยการออกหุ้นสามัญใหม่จำนวน </w:t>
      </w:r>
      <w:r w:rsidRPr="002C5644">
        <w:rPr>
          <w:rFonts w:ascii="Angsana New" w:hAnsi="Angsana New"/>
          <w:spacing w:val="-4"/>
          <w:sz w:val="30"/>
          <w:szCs w:val="30"/>
        </w:rPr>
        <w:t xml:space="preserve">486.3 </w:t>
      </w:r>
      <w:r w:rsidRPr="002C5644">
        <w:rPr>
          <w:rFonts w:ascii="Angsana New" w:hAnsi="Angsana New"/>
          <w:spacing w:val="-4"/>
          <w:sz w:val="30"/>
          <w:szCs w:val="30"/>
          <w:cs/>
        </w:rPr>
        <w:t>ล้านหุ้น มูลค่าหุ้นละ</w:t>
      </w:r>
      <w:r w:rsidRPr="002C5644">
        <w:rPr>
          <w:rFonts w:ascii="Angsana New" w:hAnsi="Angsana New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</w:rPr>
        <w:t xml:space="preserve">10 </w:t>
      </w:r>
      <w:r w:rsidRPr="002C5644">
        <w:rPr>
          <w:rFonts w:ascii="Angsana New" w:hAnsi="Angsana New"/>
          <w:sz w:val="30"/>
          <w:szCs w:val="30"/>
          <w:cs/>
        </w:rPr>
        <w:t xml:space="preserve">บาท บริษัทได้ชำระค่าหุ้นดังกล่าวจนครบจำนวนแล้วรวมเป็นจำนวนเงินทั้งสิ้น </w:t>
      </w:r>
      <w:r w:rsidRPr="002C5644">
        <w:rPr>
          <w:rFonts w:ascii="Angsana New" w:hAnsi="Angsana New"/>
          <w:sz w:val="30"/>
          <w:szCs w:val="30"/>
        </w:rPr>
        <w:t xml:space="preserve">4,863 </w:t>
      </w:r>
      <w:r w:rsidRPr="002C5644">
        <w:rPr>
          <w:rFonts w:ascii="Angsana New" w:hAnsi="Angsana New"/>
          <w:sz w:val="30"/>
          <w:szCs w:val="30"/>
          <w:cs/>
        </w:rPr>
        <w:t>ล้านบาท</w:t>
      </w:r>
    </w:p>
    <w:p w14:paraId="64578B96" w14:textId="77777777" w:rsidR="00C7742A" w:rsidRPr="002C5644" w:rsidRDefault="00C7742A" w:rsidP="00F05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59A77D2A" w14:textId="75F5370D" w:rsidR="00C53445" w:rsidRPr="002C5644" w:rsidRDefault="00C53445" w:rsidP="004E7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C5644">
        <w:rPr>
          <w:rFonts w:ascii="Angsana New" w:hAnsi="Angsana New"/>
          <w:sz w:val="30"/>
          <w:szCs w:val="30"/>
        </w:rPr>
        <w:t xml:space="preserve">11 </w:t>
      </w:r>
      <w:r w:rsidRPr="002C5644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2C5644">
        <w:rPr>
          <w:rFonts w:ascii="Angsana New" w:hAnsi="Angsana New"/>
          <w:sz w:val="30"/>
          <w:szCs w:val="30"/>
        </w:rPr>
        <w:t xml:space="preserve">2561 </w:t>
      </w:r>
      <w:r w:rsidRPr="002C5644">
        <w:rPr>
          <w:rFonts w:ascii="Angsana New" w:hAnsi="Angsana New"/>
          <w:sz w:val="30"/>
          <w:szCs w:val="30"/>
          <w:cs/>
        </w:rPr>
        <w:t>บริษัท ทีซีซี โฮลเทล แอสเสท แมนเนจเม้นท์ จำกัด ซึ่งเป็นบริษัทย่อยได้จดทะเบียน</w:t>
      </w:r>
      <w:r w:rsidRPr="002C5644">
        <w:rPr>
          <w:rFonts w:ascii="Angsana New" w:hAnsi="Angsana New"/>
          <w:spacing w:val="-2"/>
          <w:sz w:val="30"/>
          <w:szCs w:val="30"/>
          <w:cs/>
        </w:rPr>
        <w:t xml:space="preserve">เพิ่มทุนจากจำนวน </w:t>
      </w:r>
      <w:r w:rsidRPr="002C5644">
        <w:rPr>
          <w:rFonts w:ascii="Angsana New" w:hAnsi="Angsana New"/>
          <w:spacing w:val="-2"/>
          <w:sz w:val="30"/>
          <w:szCs w:val="30"/>
        </w:rPr>
        <w:t xml:space="preserve">9,000 </w:t>
      </w:r>
      <w:r w:rsidRPr="002C5644">
        <w:rPr>
          <w:rFonts w:ascii="Angsana New" w:hAnsi="Angsana New"/>
          <w:spacing w:val="-2"/>
          <w:sz w:val="30"/>
          <w:szCs w:val="30"/>
          <w:cs/>
        </w:rPr>
        <w:t xml:space="preserve">ล้านบาท เป็น </w:t>
      </w:r>
      <w:r w:rsidRPr="002C5644">
        <w:rPr>
          <w:rFonts w:ascii="Angsana New" w:hAnsi="Angsana New"/>
          <w:spacing w:val="-2"/>
          <w:sz w:val="30"/>
          <w:szCs w:val="30"/>
        </w:rPr>
        <w:t xml:space="preserve">15,000 </w:t>
      </w:r>
      <w:r w:rsidRPr="002C5644">
        <w:rPr>
          <w:rFonts w:ascii="Angsana New" w:hAnsi="Angsana New"/>
          <w:spacing w:val="-2"/>
          <w:sz w:val="30"/>
          <w:szCs w:val="30"/>
          <w:cs/>
        </w:rPr>
        <w:t xml:space="preserve">ล้านบาท โดยการออกหุ้นสามัญใหม่จำนวน </w:t>
      </w:r>
      <w:r w:rsidRPr="002C5644">
        <w:rPr>
          <w:rFonts w:ascii="Angsana New" w:hAnsi="Angsana New"/>
          <w:spacing w:val="-2"/>
          <w:sz w:val="30"/>
          <w:szCs w:val="30"/>
        </w:rPr>
        <w:t xml:space="preserve">600 </w:t>
      </w:r>
      <w:r w:rsidRPr="002C5644">
        <w:rPr>
          <w:rFonts w:ascii="Angsana New" w:hAnsi="Angsana New"/>
          <w:spacing w:val="-2"/>
          <w:sz w:val="30"/>
          <w:szCs w:val="30"/>
          <w:cs/>
        </w:rPr>
        <w:t>ล้านหุ้น มูลค่าหุ้นละ</w:t>
      </w:r>
      <w:r w:rsidRPr="002C5644">
        <w:rPr>
          <w:rFonts w:ascii="Angsana New" w:hAnsi="Angsana New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</w:rPr>
        <w:t xml:space="preserve">10 </w:t>
      </w:r>
      <w:r w:rsidRPr="002C5644">
        <w:rPr>
          <w:rFonts w:ascii="Angsana New" w:hAnsi="Angsana New"/>
          <w:sz w:val="30"/>
          <w:szCs w:val="30"/>
          <w:cs/>
        </w:rPr>
        <w:t xml:space="preserve">บาท จำนวนงิน </w:t>
      </w:r>
      <w:r w:rsidRPr="002C5644">
        <w:rPr>
          <w:rFonts w:ascii="Angsana New" w:hAnsi="Angsana New"/>
          <w:sz w:val="30"/>
          <w:szCs w:val="30"/>
        </w:rPr>
        <w:t xml:space="preserve">6,000 </w:t>
      </w:r>
      <w:r w:rsidRPr="002C5644">
        <w:rPr>
          <w:rFonts w:ascii="Angsana New" w:hAnsi="Angsana New"/>
          <w:sz w:val="30"/>
          <w:szCs w:val="30"/>
          <w:cs/>
        </w:rPr>
        <w:t xml:space="preserve">ล้านบาท บริษัทได้ชำระเงินค่าหุ้นดังกล่าวจนครบจำนวนแล้วรวมเป็นจำนวนเงินทั้งสิ้น </w:t>
      </w:r>
      <w:r w:rsidRPr="002C5644">
        <w:rPr>
          <w:rFonts w:ascii="Angsana New" w:hAnsi="Angsana New"/>
          <w:sz w:val="30"/>
          <w:szCs w:val="30"/>
        </w:rPr>
        <w:t xml:space="preserve">6,000 </w:t>
      </w:r>
      <w:r w:rsidRPr="002C5644">
        <w:rPr>
          <w:rFonts w:ascii="Angsana New" w:hAnsi="Angsana New"/>
          <w:sz w:val="30"/>
          <w:szCs w:val="30"/>
          <w:cs/>
        </w:rPr>
        <w:t>ล้านบาท</w:t>
      </w:r>
    </w:p>
    <w:p w14:paraId="5B4DEB27" w14:textId="77777777" w:rsidR="002D13CE" w:rsidRPr="002C5644" w:rsidRDefault="002D13CE" w:rsidP="004E7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097993F2" w14:textId="77777777" w:rsidR="00C53445" w:rsidRPr="002C5644" w:rsidRDefault="00C53445" w:rsidP="00C53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>บริษัท แอสเสท เวิรด์ รีเทล จำกัด</w:t>
      </w:r>
    </w:p>
    <w:p w14:paraId="182D5CAB" w14:textId="77777777" w:rsidR="00C53445" w:rsidRPr="002C5644" w:rsidRDefault="00C53445" w:rsidP="00C53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i/>
          <w:iCs/>
          <w:sz w:val="28"/>
          <w:szCs w:val="28"/>
        </w:rPr>
      </w:pPr>
    </w:p>
    <w:p w14:paraId="1F48D6FA" w14:textId="77777777" w:rsidR="00C53445" w:rsidRPr="002C5644" w:rsidRDefault="00C53445" w:rsidP="00F05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C5644">
        <w:rPr>
          <w:rFonts w:ascii="Angsana New" w:hAnsi="Angsana New"/>
          <w:sz w:val="30"/>
          <w:szCs w:val="30"/>
        </w:rPr>
        <w:t>15</w:t>
      </w:r>
      <w:r w:rsidRPr="002C5644">
        <w:rPr>
          <w:rFonts w:ascii="Angsana New" w:hAnsi="Angsana New"/>
          <w:sz w:val="30"/>
          <w:szCs w:val="30"/>
          <w:cs/>
        </w:rPr>
        <w:t xml:space="preserve"> มีนาคม </w:t>
      </w:r>
      <w:r w:rsidRPr="002C5644">
        <w:rPr>
          <w:rFonts w:ascii="Angsana New" w:hAnsi="Angsana New"/>
          <w:sz w:val="30"/>
          <w:szCs w:val="30"/>
        </w:rPr>
        <w:t>2561</w:t>
      </w:r>
      <w:r w:rsidRPr="002C5644">
        <w:rPr>
          <w:rFonts w:ascii="Angsana New" w:hAnsi="Angsana New"/>
          <w:sz w:val="30"/>
          <w:szCs w:val="30"/>
          <w:cs/>
        </w:rPr>
        <w:t xml:space="preserve"> บริษัท แอสเสท เวิรด์ รีเทล จำกัด ซึ่งเป็นบริษัทย่อยได้จดทะเบียนเพิ่มทุนจากจำนวน </w:t>
      </w:r>
      <w:r w:rsidRPr="002C5644">
        <w:rPr>
          <w:rFonts w:ascii="Angsana New" w:hAnsi="Angsana New"/>
          <w:sz w:val="30"/>
          <w:szCs w:val="30"/>
        </w:rPr>
        <w:t>500</w:t>
      </w:r>
      <w:r w:rsidRPr="002C5644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Pr="002C5644">
        <w:rPr>
          <w:rFonts w:ascii="Angsana New" w:hAnsi="Angsana New"/>
          <w:sz w:val="30"/>
          <w:szCs w:val="30"/>
        </w:rPr>
        <w:t>2,500</w:t>
      </w:r>
      <w:r w:rsidRPr="002C5644">
        <w:rPr>
          <w:rFonts w:ascii="Angsana New" w:hAnsi="Angsana New"/>
          <w:sz w:val="30"/>
          <w:szCs w:val="30"/>
          <w:cs/>
        </w:rPr>
        <w:t xml:space="preserve"> ล้านบาท โดยออกหุ้นสามัญใหม่จำนวน </w:t>
      </w:r>
      <w:r w:rsidRPr="002C5644">
        <w:rPr>
          <w:rFonts w:ascii="Angsana New" w:hAnsi="Angsana New"/>
          <w:sz w:val="30"/>
          <w:szCs w:val="30"/>
        </w:rPr>
        <w:t>200</w:t>
      </w:r>
      <w:r w:rsidRPr="002C5644">
        <w:rPr>
          <w:rFonts w:ascii="Angsana New" w:hAnsi="Angsana New"/>
          <w:sz w:val="30"/>
          <w:szCs w:val="30"/>
          <w:cs/>
        </w:rPr>
        <w:t xml:space="preserve"> ล้านหุ้น มูลค่าหุ้นละ </w:t>
      </w:r>
      <w:r w:rsidRPr="002C5644">
        <w:rPr>
          <w:rFonts w:ascii="Angsana New" w:hAnsi="Angsana New"/>
          <w:sz w:val="30"/>
          <w:szCs w:val="30"/>
        </w:rPr>
        <w:t>10</w:t>
      </w:r>
      <w:r w:rsidRPr="002C5644">
        <w:rPr>
          <w:rFonts w:ascii="Angsana New" w:hAnsi="Angsana New"/>
          <w:sz w:val="30"/>
          <w:szCs w:val="30"/>
          <w:cs/>
        </w:rPr>
        <w:t xml:space="preserve"> บาท บริษัทได้ชำระค่าหุ้นดังกล่าวจนครบจำนวนแล้วรวมเป็นจำนวนเงินทั้งสิ้น </w:t>
      </w:r>
      <w:r w:rsidRPr="002C5644">
        <w:rPr>
          <w:rFonts w:ascii="Angsana New" w:hAnsi="Angsana New"/>
          <w:sz w:val="30"/>
          <w:szCs w:val="30"/>
        </w:rPr>
        <w:t>2,000</w:t>
      </w:r>
      <w:r w:rsidRPr="002C5644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486BF9E7" w14:textId="77777777" w:rsidR="00C53445" w:rsidRPr="002C5644" w:rsidRDefault="00C53445" w:rsidP="00C53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715EFEE3" w14:textId="77777777" w:rsidR="00C53445" w:rsidRPr="002C5644" w:rsidRDefault="00C53445" w:rsidP="00F05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C5644">
        <w:rPr>
          <w:rFonts w:ascii="Angsana New" w:hAnsi="Angsana New"/>
          <w:sz w:val="30"/>
          <w:szCs w:val="30"/>
        </w:rPr>
        <w:t>14</w:t>
      </w:r>
      <w:r w:rsidRPr="002C5644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2C5644">
        <w:rPr>
          <w:rFonts w:ascii="Angsana New" w:hAnsi="Angsana New"/>
          <w:sz w:val="30"/>
          <w:szCs w:val="30"/>
        </w:rPr>
        <w:t>2561</w:t>
      </w:r>
      <w:r w:rsidRPr="002C5644">
        <w:rPr>
          <w:rFonts w:ascii="Angsana New" w:hAnsi="Angsana New"/>
          <w:sz w:val="30"/>
          <w:szCs w:val="30"/>
          <w:cs/>
        </w:rPr>
        <w:t xml:space="preserve"> บริษัท แอสเสท เวิรด์ รีเทล จำกัด ซึ่งเป็นบริษัทย่อยได้จดทะเบียนเพิ่มทุนจากจำนวน </w:t>
      </w:r>
      <w:r w:rsidRPr="002C5644">
        <w:rPr>
          <w:rFonts w:ascii="Angsana New" w:hAnsi="Angsana New"/>
          <w:sz w:val="30"/>
          <w:szCs w:val="30"/>
        </w:rPr>
        <w:t>2,500</w:t>
      </w:r>
      <w:r w:rsidRPr="002C5644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Pr="002C5644">
        <w:rPr>
          <w:rFonts w:ascii="Angsana New" w:hAnsi="Angsana New"/>
          <w:sz w:val="30"/>
          <w:szCs w:val="30"/>
        </w:rPr>
        <w:t>6,000</w:t>
      </w:r>
      <w:r w:rsidRPr="002C5644">
        <w:rPr>
          <w:rFonts w:ascii="Angsana New" w:hAnsi="Angsana New"/>
          <w:sz w:val="30"/>
          <w:szCs w:val="30"/>
          <w:cs/>
        </w:rPr>
        <w:t xml:space="preserve"> ล้านบาท โดยการออกหุ้นสามัญใหม่จำนวน </w:t>
      </w:r>
      <w:r w:rsidRPr="002C5644">
        <w:rPr>
          <w:rFonts w:ascii="Angsana New" w:hAnsi="Angsana New"/>
          <w:sz w:val="30"/>
          <w:szCs w:val="30"/>
        </w:rPr>
        <w:t>350</w:t>
      </w:r>
      <w:r w:rsidRPr="002C5644">
        <w:rPr>
          <w:rFonts w:ascii="Angsana New" w:hAnsi="Angsana New"/>
          <w:sz w:val="30"/>
          <w:szCs w:val="30"/>
          <w:cs/>
        </w:rPr>
        <w:t xml:space="preserve"> ล้านหุ้น มูลค่าหุ้นละ </w:t>
      </w:r>
      <w:r w:rsidRPr="002C5644">
        <w:rPr>
          <w:rFonts w:ascii="Angsana New" w:hAnsi="Angsana New"/>
          <w:sz w:val="30"/>
          <w:szCs w:val="30"/>
        </w:rPr>
        <w:t>10</w:t>
      </w:r>
      <w:r w:rsidRPr="002C5644">
        <w:rPr>
          <w:rFonts w:ascii="Angsana New" w:hAnsi="Angsana New"/>
          <w:sz w:val="30"/>
          <w:szCs w:val="30"/>
          <w:cs/>
        </w:rPr>
        <w:t xml:space="preserve"> บาท บริษัทได้ชำระเงินค่าหุ้นดังกล่าวจนครบจำนวนแล้วรวมเป็นจำนวนเงินทั้งสิ้น </w:t>
      </w:r>
      <w:r w:rsidRPr="002C5644">
        <w:rPr>
          <w:rFonts w:ascii="Angsana New" w:hAnsi="Angsana New"/>
          <w:sz w:val="30"/>
          <w:szCs w:val="30"/>
        </w:rPr>
        <w:t>3,500</w:t>
      </w:r>
      <w:r w:rsidRPr="002C5644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646540DA" w14:textId="77777777" w:rsidR="00C53445" w:rsidRPr="002C5644" w:rsidRDefault="00C53445" w:rsidP="00C53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1B75C4BD" w14:textId="77777777" w:rsidR="00C53445" w:rsidRPr="002C5644" w:rsidRDefault="00C53445" w:rsidP="00F05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C5644">
        <w:rPr>
          <w:rFonts w:ascii="Angsana New" w:hAnsi="Angsana New"/>
          <w:sz w:val="30"/>
          <w:szCs w:val="30"/>
        </w:rPr>
        <w:t xml:space="preserve">11 </w:t>
      </w:r>
      <w:r w:rsidRPr="002C5644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2C5644">
        <w:rPr>
          <w:rFonts w:ascii="Angsana New" w:hAnsi="Angsana New"/>
          <w:sz w:val="30"/>
          <w:szCs w:val="30"/>
        </w:rPr>
        <w:t xml:space="preserve">2561 </w:t>
      </w:r>
      <w:r w:rsidRPr="002C5644">
        <w:rPr>
          <w:rFonts w:ascii="Angsana New" w:hAnsi="Angsana New"/>
          <w:sz w:val="30"/>
          <w:szCs w:val="30"/>
          <w:cs/>
        </w:rPr>
        <w:t xml:space="preserve">บริษัท แอสเสท เวิรด์ รีเทล จำกัด ซึ่งเป็นบริษัทย่อย ได้จดทะเบียนเพิ่มทุนจากจำนวน </w:t>
      </w:r>
      <w:r w:rsidRPr="002C5644">
        <w:rPr>
          <w:rFonts w:ascii="Angsana New" w:hAnsi="Angsana New"/>
          <w:sz w:val="30"/>
          <w:szCs w:val="30"/>
        </w:rPr>
        <w:t xml:space="preserve">6,000 </w:t>
      </w:r>
      <w:r w:rsidRPr="002C5644">
        <w:rPr>
          <w:rFonts w:ascii="Angsana New" w:hAnsi="Angsana New"/>
          <w:sz w:val="30"/>
          <w:szCs w:val="30"/>
          <w:cs/>
        </w:rPr>
        <w:t xml:space="preserve">ล้านบาท เป็น </w:t>
      </w:r>
      <w:r w:rsidRPr="002C5644">
        <w:rPr>
          <w:rFonts w:ascii="Angsana New" w:hAnsi="Angsana New"/>
          <w:sz w:val="30"/>
          <w:szCs w:val="30"/>
        </w:rPr>
        <w:t xml:space="preserve">9,000 </w:t>
      </w:r>
      <w:r w:rsidRPr="002C5644">
        <w:rPr>
          <w:rFonts w:ascii="Angsana New" w:hAnsi="Angsana New"/>
          <w:sz w:val="30"/>
          <w:szCs w:val="30"/>
          <w:cs/>
        </w:rPr>
        <w:t xml:space="preserve">ล้านบาท โดยการออกหุ้นสามัญใหม่จำนวน </w:t>
      </w:r>
      <w:r w:rsidRPr="002C5644">
        <w:rPr>
          <w:rFonts w:ascii="Angsana New" w:hAnsi="Angsana New"/>
          <w:sz w:val="30"/>
          <w:szCs w:val="30"/>
        </w:rPr>
        <w:t xml:space="preserve">300 </w:t>
      </w:r>
      <w:r w:rsidRPr="002C5644">
        <w:rPr>
          <w:rFonts w:ascii="Angsana New" w:hAnsi="Angsana New"/>
          <w:sz w:val="30"/>
          <w:szCs w:val="30"/>
          <w:cs/>
        </w:rPr>
        <w:t xml:space="preserve">ล้านหุ้น มูลค่าหุ้นละ </w:t>
      </w:r>
      <w:r w:rsidRPr="002C5644">
        <w:rPr>
          <w:rFonts w:ascii="Angsana New" w:hAnsi="Angsana New"/>
          <w:sz w:val="30"/>
          <w:szCs w:val="30"/>
        </w:rPr>
        <w:t xml:space="preserve">10 </w:t>
      </w:r>
      <w:r w:rsidRPr="002C5644">
        <w:rPr>
          <w:rFonts w:ascii="Angsana New" w:hAnsi="Angsana New"/>
          <w:sz w:val="30"/>
          <w:szCs w:val="30"/>
          <w:cs/>
        </w:rPr>
        <w:t xml:space="preserve">บาท บริษัทได้ชำระเงินค่าหุ้นดังกล่าวจนครบจำนวนแล้วรวมเป็นจำนวนเงินทั้งสิ้น </w:t>
      </w:r>
      <w:r w:rsidRPr="002C5644">
        <w:rPr>
          <w:rFonts w:ascii="Angsana New" w:hAnsi="Angsana New"/>
          <w:sz w:val="30"/>
          <w:szCs w:val="30"/>
        </w:rPr>
        <w:t xml:space="preserve">3,000 </w:t>
      </w:r>
      <w:r w:rsidRPr="002C5644">
        <w:rPr>
          <w:rFonts w:ascii="Angsana New" w:hAnsi="Angsana New"/>
          <w:sz w:val="30"/>
          <w:szCs w:val="30"/>
          <w:cs/>
        </w:rPr>
        <w:t>ล้านบาท</w:t>
      </w:r>
    </w:p>
    <w:p w14:paraId="6E821115" w14:textId="3EFC73DA" w:rsidR="002D13CE" w:rsidRPr="002C5644" w:rsidRDefault="002D13CE" w:rsidP="0067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sz w:val="28"/>
          <w:szCs w:val="28"/>
        </w:rPr>
      </w:pPr>
    </w:p>
    <w:p w14:paraId="4D613E61" w14:textId="3B225DCC" w:rsidR="00255077" w:rsidRPr="002C5644" w:rsidRDefault="002D13CE" w:rsidP="0067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ab/>
      </w:r>
      <w:r w:rsidR="00C53445" w:rsidRPr="002C5644">
        <w:rPr>
          <w:rFonts w:ascii="Angsana New" w:hAnsi="Angsana New"/>
          <w:i/>
          <w:iCs/>
          <w:sz w:val="30"/>
          <w:szCs w:val="30"/>
          <w:cs/>
        </w:rPr>
        <w:t>การจำหน่าย</w:t>
      </w:r>
      <w:r w:rsidR="00E95F70">
        <w:rPr>
          <w:rFonts w:ascii="Angsana New" w:hAnsi="Angsana New" w:hint="cs"/>
          <w:i/>
          <w:iCs/>
          <w:sz w:val="30"/>
          <w:szCs w:val="30"/>
          <w:cs/>
        </w:rPr>
        <w:t>ส่วนได้เสียในบริษัทย่อย</w:t>
      </w:r>
    </w:p>
    <w:p w14:paraId="26A2DBF7" w14:textId="77777777" w:rsidR="00C53445" w:rsidRPr="002C5644" w:rsidRDefault="00255077" w:rsidP="00C53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8"/>
          <w:szCs w:val="28"/>
        </w:rPr>
      </w:pPr>
      <w:r w:rsidRPr="002C5644">
        <w:rPr>
          <w:rFonts w:ascii="Angsana New" w:hAnsi="Angsana New"/>
          <w:i/>
          <w:iCs/>
          <w:sz w:val="28"/>
          <w:szCs w:val="28"/>
        </w:rPr>
        <w:t xml:space="preserve"> </w:t>
      </w:r>
    </w:p>
    <w:p w14:paraId="50DD6C92" w14:textId="4C212979" w:rsidR="00A1232A" w:rsidRPr="002C5644" w:rsidRDefault="00A1232A" w:rsidP="00A12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C5644">
        <w:rPr>
          <w:rFonts w:ascii="Angsana New" w:hAnsi="Angsana New"/>
          <w:sz w:val="30"/>
          <w:szCs w:val="30"/>
        </w:rPr>
        <w:t>29</w:t>
      </w:r>
      <w:r w:rsidRPr="002C5644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2C5644">
        <w:rPr>
          <w:rFonts w:ascii="Angsana New" w:hAnsi="Angsana New"/>
          <w:sz w:val="30"/>
          <w:szCs w:val="30"/>
        </w:rPr>
        <w:t>2561</w:t>
      </w:r>
      <w:r w:rsidRPr="002C5644">
        <w:rPr>
          <w:rFonts w:ascii="Angsana New" w:hAnsi="Angsana New"/>
          <w:sz w:val="30"/>
          <w:szCs w:val="30"/>
          <w:cs/>
        </w:rPr>
        <w:t xml:space="preserve"> บริษัทได้ขายส่วนได้เสียในบริษัท ซีดับเบิ้ลยู ทาวเวอร์ จำกัด ซึ่งเป็นบริษัทย่อยแห่งหนึ่งออกไปร้อยละ </w:t>
      </w:r>
      <w:r w:rsidRPr="002C5644">
        <w:rPr>
          <w:rFonts w:ascii="Angsana New" w:hAnsi="Angsana New"/>
          <w:sz w:val="30"/>
          <w:szCs w:val="30"/>
        </w:rPr>
        <w:t>75</w:t>
      </w:r>
      <w:r w:rsidRPr="002C5644">
        <w:rPr>
          <w:rFonts w:ascii="Angsana New" w:hAnsi="Angsana New"/>
          <w:sz w:val="30"/>
          <w:szCs w:val="30"/>
          <w:cs/>
        </w:rPr>
        <w:t xml:space="preserve"> เป็นเงินสดจำนวน </w:t>
      </w:r>
      <w:r w:rsidRPr="002C5644">
        <w:rPr>
          <w:rFonts w:ascii="Angsana New" w:hAnsi="Angsana New"/>
          <w:sz w:val="30"/>
          <w:szCs w:val="30"/>
        </w:rPr>
        <w:t>75</w:t>
      </w:r>
      <w:r w:rsidRPr="002C5644">
        <w:rPr>
          <w:rFonts w:ascii="Angsana New" w:hAnsi="Angsana New"/>
          <w:sz w:val="30"/>
          <w:szCs w:val="30"/>
          <w:cs/>
        </w:rPr>
        <w:t xml:space="preserve"> ล้านบาท ทำให้ส่วนได้เสียลดลงเหลือร้อยละ </w:t>
      </w:r>
      <w:r w:rsidRPr="002C5644">
        <w:rPr>
          <w:rFonts w:ascii="Angsana New" w:hAnsi="Angsana New"/>
          <w:sz w:val="30"/>
          <w:szCs w:val="30"/>
        </w:rPr>
        <w:t>25</w:t>
      </w:r>
      <w:r w:rsidRPr="002C5644">
        <w:rPr>
          <w:rFonts w:ascii="Angsana New" w:hAnsi="Angsana New"/>
          <w:sz w:val="30"/>
          <w:szCs w:val="30"/>
          <w:cs/>
        </w:rPr>
        <w:t xml:space="preserve"> บริษัทสูญเสียการควบคุมแต่มีอิทธิพลอย่างมีนัยสำคัญในบริษัทดังกล่าว อย่างไรก็ตามบริษัททั้งสองอยู่ภายใต้การควบคุม</w:t>
      </w:r>
      <w:r w:rsidR="00387045" w:rsidRPr="002C5644">
        <w:rPr>
          <w:rFonts w:ascii="Angsana New" w:hAnsi="Angsana New" w:hint="cs"/>
          <w:sz w:val="30"/>
          <w:szCs w:val="30"/>
          <w:cs/>
        </w:rPr>
        <w:t>ของ</w:t>
      </w:r>
      <w:r w:rsidR="00387045" w:rsidRPr="002C5644">
        <w:rPr>
          <w:rFonts w:ascii="Angsana New" w:hAnsi="Angsana New"/>
          <w:sz w:val="30"/>
          <w:szCs w:val="30"/>
          <w:cs/>
        </w:rPr>
        <w:t>ผู้ถือหุ้นในลำดับสูงสุดเดียวกัน</w:t>
      </w:r>
      <w:r w:rsidRPr="002C5644">
        <w:rPr>
          <w:rFonts w:ascii="Angsana New" w:hAnsi="Angsana New"/>
          <w:sz w:val="30"/>
          <w:szCs w:val="30"/>
          <w:cs/>
        </w:rPr>
        <w:t xml:space="preserve"> </w:t>
      </w:r>
      <w:r w:rsidR="001E57A3" w:rsidRPr="002C5644">
        <w:rPr>
          <w:rFonts w:ascii="Angsana New" w:hAnsi="Angsana New" w:hint="cs"/>
          <w:sz w:val="30"/>
          <w:szCs w:val="30"/>
          <w:cs/>
        </w:rPr>
        <w:t xml:space="preserve">บริษัทมีการโอนจัดประเภทใหม่เงินลงทุนดังกล่าวจากเงินลงทุนในบริษัทย่อยเป็นเงินลงทุนในบริษัทร่วม </w:t>
      </w:r>
      <w:r w:rsidRPr="002C5644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2C5644">
        <w:rPr>
          <w:rFonts w:ascii="Angsana New" w:hAnsi="Angsana New"/>
          <w:sz w:val="30"/>
          <w:szCs w:val="30"/>
        </w:rPr>
        <w:t xml:space="preserve">21 </w:t>
      </w:r>
      <w:r w:rsidRPr="002C564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C5644">
        <w:rPr>
          <w:rFonts w:ascii="Angsana New" w:hAnsi="Angsana New"/>
          <w:sz w:val="30"/>
          <w:szCs w:val="30"/>
        </w:rPr>
        <w:t xml:space="preserve">2561 </w:t>
      </w:r>
      <w:r w:rsidRPr="002C5644">
        <w:rPr>
          <w:rFonts w:ascii="Angsana New" w:hAnsi="Angsana New"/>
          <w:sz w:val="30"/>
          <w:szCs w:val="30"/>
          <w:cs/>
        </w:rPr>
        <w:t>บริษัทได้ขายส่วนได้เสียที่เหลือในบริษัท ซี</w:t>
      </w:r>
      <w:r w:rsidR="00321554" w:rsidRPr="002C5644">
        <w:rPr>
          <w:rFonts w:ascii="Angsana New" w:hAnsi="Angsana New"/>
          <w:sz w:val="30"/>
          <w:szCs w:val="30"/>
          <w:cs/>
        </w:rPr>
        <w:t>ดับเบิ้ลยู ทาวเวอร์ จำกัด ออกไป</w:t>
      </w:r>
      <w:r w:rsidRPr="002C5644">
        <w:rPr>
          <w:rFonts w:ascii="Angsana New" w:hAnsi="Angsana New"/>
          <w:sz w:val="30"/>
          <w:szCs w:val="30"/>
          <w:cs/>
        </w:rPr>
        <w:t xml:space="preserve">อีกร้อยละ </w:t>
      </w:r>
      <w:r w:rsidRPr="002C5644">
        <w:rPr>
          <w:rFonts w:ascii="Angsana New" w:hAnsi="Angsana New"/>
          <w:sz w:val="30"/>
          <w:szCs w:val="30"/>
        </w:rPr>
        <w:t xml:space="preserve">25 </w:t>
      </w:r>
      <w:r w:rsidRPr="002C5644">
        <w:rPr>
          <w:rFonts w:ascii="Angsana New" w:hAnsi="Angsana New"/>
          <w:sz w:val="30"/>
          <w:szCs w:val="30"/>
          <w:cs/>
        </w:rPr>
        <w:t xml:space="preserve">เป็นเงินสดจำนวน </w:t>
      </w:r>
      <w:r w:rsidRPr="002C5644">
        <w:rPr>
          <w:rFonts w:ascii="Angsana New" w:hAnsi="Angsana New"/>
          <w:sz w:val="30"/>
          <w:szCs w:val="30"/>
        </w:rPr>
        <w:t xml:space="preserve">25 </w:t>
      </w:r>
      <w:r w:rsidRPr="002C5644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599AEEB6" w14:textId="77777777" w:rsidR="00172373" w:rsidRPr="002C5644" w:rsidRDefault="00172373" w:rsidP="00EE4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7C49582" w14:textId="77777777" w:rsidR="00E51581" w:rsidRPr="002C5644" w:rsidRDefault="00E51581" w:rsidP="0066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  <w:sectPr w:rsidR="00E51581" w:rsidRPr="002C5644" w:rsidSect="00EB2AE7">
          <w:headerReference w:type="default" r:id="rId1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BA86A74" w14:textId="613160CC" w:rsidR="006E767F" w:rsidRPr="002E5DB7" w:rsidRDefault="006E767F" w:rsidP="00297C18">
      <w:pPr>
        <w:pStyle w:val="BodyText"/>
        <w:tabs>
          <w:tab w:val="clear" w:pos="227"/>
          <w:tab w:val="clear" w:pos="454"/>
          <w:tab w:val="clear" w:pos="680"/>
          <w:tab w:val="left" w:pos="0"/>
        </w:tabs>
        <w:spacing w:after="0"/>
        <w:ind w:right="-405" w:firstLine="540"/>
        <w:jc w:val="thaiDistribute"/>
        <w:rPr>
          <w:rFonts w:asciiTheme="majorBidi" w:hAnsiTheme="majorBidi" w:cstheme="majorBidi"/>
          <w:sz w:val="26"/>
          <w:szCs w:val="26"/>
        </w:rPr>
      </w:pPr>
      <w:bookmarkStart w:id="18" w:name="_Hlk16248"/>
      <w:r w:rsidRPr="002E5DB7">
        <w:rPr>
          <w:rFonts w:asciiTheme="majorBidi" w:hAnsiTheme="majorBidi" w:cstheme="majorBidi"/>
          <w:sz w:val="26"/>
          <w:szCs w:val="26"/>
          <w:cs/>
        </w:rPr>
        <w:lastRenderedPageBreak/>
        <w:t>เงินลงทุน</w:t>
      </w:r>
      <w:r w:rsidR="00B07B82" w:rsidRPr="002E5DB7">
        <w:rPr>
          <w:rFonts w:asciiTheme="majorBidi" w:hAnsiTheme="majorBidi" w:cstheme="majorBidi"/>
          <w:sz w:val="26"/>
          <w:szCs w:val="26"/>
          <w:cs/>
        </w:rPr>
        <w:t>ใน</w:t>
      </w:r>
      <w:r w:rsidR="00516898" w:rsidRPr="002E5DB7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B07B82" w:rsidRPr="002E5DB7">
        <w:rPr>
          <w:rFonts w:asciiTheme="majorBidi" w:hAnsiTheme="majorBidi" w:cstheme="majorBidi"/>
          <w:sz w:val="26"/>
          <w:szCs w:val="26"/>
          <w:cs/>
        </w:rPr>
        <w:t>ย่อย</w:t>
      </w:r>
      <w:r w:rsidRPr="002E5DB7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Pr="002E5DB7">
        <w:rPr>
          <w:rFonts w:asciiTheme="majorBidi" w:hAnsiTheme="majorBidi" w:cstheme="majorBidi"/>
          <w:sz w:val="26"/>
          <w:szCs w:val="26"/>
        </w:rPr>
        <w:t xml:space="preserve">31 </w:t>
      </w:r>
      <w:r w:rsidRPr="002E5DB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4D7911" w:rsidRPr="002E5DB7">
        <w:rPr>
          <w:rFonts w:asciiTheme="majorBidi" w:hAnsiTheme="majorBidi" w:cstheme="majorBidi"/>
          <w:sz w:val="26"/>
          <w:szCs w:val="26"/>
        </w:rPr>
        <w:t>256</w:t>
      </w:r>
      <w:r w:rsidR="00BE4919" w:rsidRPr="002E5DB7">
        <w:rPr>
          <w:rFonts w:asciiTheme="majorBidi" w:hAnsiTheme="majorBidi" w:cstheme="majorBidi"/>
          <w:sz w:val="26"/>
          <w:szCs w:val="26"/>
        </w:rPr>
        <w:t>2</w:t>
      </w:r>
      <w:r w:rsidR="00B15CA8" w:rsidRPr="002E5DB7">
        <w:rPr>
          <w:rFonts w:asciiTheme="majorBidi" w:hAnsiTheme="majorBidi" w:cstheme="majorBidi"/>
          <w:sz w:val="26"/>
          <w:szCs w:val="26"/>
        </w:rPr>
        <w:t xml:space="preserve"> </w:t>
      </w:r>
      <w:r w:rsidRPr="002E5D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2E5DB7">
        <w:rPr>
          <w:rFonts w:asciiTheme="majorBidi" w:hAnsiTheme="majorBidi" w:cstheme="majorBidi"/>
          <w:sz w:val="26"/>
          <w:szCs w:val="26"/>
        </w:rPr>
        <w:t>25</w:t>
      </w:r>
      <w:r w:rsidR="00941735" w:rsidRPr="002E5DB7">
        <w:rPr>
          <w:rFonts w:asciiTheme="majorBidi" w:hAnsiTheme="majorBidi" w:cstheme="majorBidi"/>
          <w:sz w:val="26"/>
          <w:szCs w:val="26"/>
        </w:rPr>
        <w:t>6</w:t>
      </w:r>
      <w:r w:rsidR="00BE4919" w:rsidRPr="002E5DB7">
        <w:rPr>
          <w:rFonts w:asciiTheme="majorBidi" w:hAnsiTheme="majorBidi" w:cstheme="majorBidi"/>
          <w:sz w:val="26"/>
          <w:szCs w:val="26"/>
        </w:rPr>
        <w:t>1</w:t>
      </w:r>
      <w:r w:rsidR="00B15CA8" w:rsidRPr="002E5DB7">
        <w:rPr>
          <w:rFonts w:asciiTheme="majorBidi" w:hAnsiTheme="majorBidi" w:cstheme="majorBidi"/>
          <w:sz w:val="26"/>
          <w:szCs w:val="26"/>
        </w:rPr>
        <w:t xml:space="preserve"> </w:t>
      </w:r>
      <w:r w:rsidRPr="002E5DB7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3E5B595C" w14:textId="77777777" w:rsidR="00971F84" w:rsidRPr="002E5DB7" w:rsidRDefault="00971F84" w:rsidP="00297C18">
      <w:pPr>
        <w:pStyle w:val="BodyText"/>
        <w:tabs>
          <w:tab w:val="clear" w:pos="227"/>
          <w:tab w:val="clear" w:pos="454"/>
          <w:tab w:val="clear" w:pos="680"/>
          <w:tab w:val="left" w:pos="0"/>
        </w:tabs>
        <w:spacing w:after="0"/>
        <w:ind w:right="-405" w:firstLine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1467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890"/>
        <w:gridCol w:w="180"/>
        <w:gridCol w:w="990"/>
        <w:gridCol w:w="183"/>
        <w:gridCol w:w="989"/>
        <w:gridCol w:w="184"/>
        <w:gridCol w:w="986"/>
        <w:gridCol w:w="178"/>
        <w:gridCol w:w="902"/>
        <w:gridCol w:w="184"/>
        <w:gridCol w:w="896"/>
        <w:gridCol w:w="180"/>
        <w:gridCol w:w="900"/>
        <w:gridCol w:w="180"/>
        <w:gridCol w:w="988"/>
        <w:gridCol w:w="270"/>
        <w:gridCol w:w="1081"/>
      </w:tblGrid>
      <w:tr w:rsidR="00EE18B0" w:rsidRPr="002E5DB7" w14:paraId="698631C1" w14:textId="6D63E167" w:rsidTr="00000A74">
        <w:trPr>
          <w:cantSplit/>
          <w:tblHeader/>
        </w:trPr>
        <w:tc>
          <w:tcPr>
            <w:tcW w:w="3510" w:type="dxa"/>
          </w:tcPr>
          <w:p w14:paraId="23167812" w14:textId="77777777" w:rsidR="00EE18B0" w:rsidRPr="002E5DB7" w:rsidRDefault="00EE18B0" w:rsidP="00DD502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19" w:name="_Hlk16116"/>
            <w:bookmarkEnd w:id="18"/>
          </w:p>
        </w:tc>
        <w:tc>
          <w:tcPr>
            <w:tcW w:w="11161" w:type="dxa"/>
            <w:gridSpan w:val="17"/>
            <w:vAlign w:val="center"/>
          </w:tcPr>
          <w:p w14:paraId="2BCB274D" w14:textId="2236FA25" w:rsidR="00EE18B0" w:rsidRPr="002E5DB7" w:rsidRDefault="00EE18B0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E5D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A674F" w:rsidRPr="002E5DB7" w14:paraId="5019A37C" w14:textId="2BAF8A9E" w:rsidTr="002D186C">
        <w:trPr>
          <w:cantSplit/>
          <w:tblHeader/>
        </w:trPr>
        <w:tc>
          <w:tcPr>
            <w:tcW w:w="3510" w:type="dxa"/>
          </w:tcPr>
          <w:p w14:paraId="5C2FA070" w14:textId="77777777" w:rsidR="009A674F" w:rsidRPr="002E5DB7" w:rsidRDefault="009A674F" w:rsidP="00DD502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center"/>
          </w:tcPr>
          <w:p w14:paraId="2A2AD509" w14:textId="77777777" w:rsidR="009A674F" w:rsidRPr="002E5DB7" w:rsidDel="00685444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E5D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483B86C5" w14:textId="77777777" w:rsidR="009A674F" w:rsidRPr="002E5DB7" w:rsidDel="00685444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162" w:type="dxa"/>
            <w:gridSpan w:val="3"/>
          </w:tcPr>
          <w:p w14:paraId="2EAE1EDD" w14:textId="77777777" w:rsidR="009A674F" w:rsidRPr="002E5DB7" w:rsidDel="00685444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E5D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68E2E251" w14:textId="77777777" w:rsidR="009A674F" w:rsidRPr="002E5DB7" w:rsidDel="00685444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66" w:type="dxa"/>
            <w:gridSpan w:val="3"/>
          </w:tcPr>
          <w:p w14:paraId="63113C0E" w14:textId="77777777" w:rsidR="009A674F" w:rsidRPr="002E5DB7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E5D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</w:tcPr>
          <w:p w14:paraId="2739BDE1" w14:textId="77777777" w:rsidR="009A674F" w:rsidRPr="002E5DB7" w:rsidDel="00685444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976" w:type="dxa"/>
            <w:gridSpan w:val="3"/>
          </w:tcPr>
          <w:p w14:paraId="6D361D94" w14:textId="77777777" w:rsidR="009A674F" w:rsidRPr="002E5DB7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E5D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519" w:type="dxa"/>
            <w:gridSpan w:val="4"/>
          </w:tcPr>
          <w:p w14:paraId="08659A7B" w14:textId="298A8AD8" w:rsidR="009A674F" w:rsidRPr="002E5DB7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ind w:right="9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E5DB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เงินปันผลรับสำหรับปี</w:t>
            </w:r>
          </w:p>
        </w:tc>
      </w:tr>
      <w:tr w:rsidR="009A674F" w:rsidRPr="002E5DB7" w14:paraId="1D0F37E1" w14:textId="3CE4144F" w:rsidTr="002D186C">
        <w:trPr>
          <w:cantSplit/>
          <w:tblHeader/>
        </w:trPr>
        <w:tc>
          <w:tcPr>
            <w:tcW w:w="3510" w:type="dxa"/>
          </w:tcPr>
          <w:p w14:paraId="02A1BB78" w14:textId="77777777" w:rsidR="009A674F" w:rsidRPr="002E5DB7" w:rsidRDefault="009A674F" w:rsidP="00DD502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11A1A1E5" w14:textId="77777777" w:rsidR="009A674F" w:rsidRPr="002E5DB7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0CC839F" w14:textId="77777777" w:rsidR="009A674F" w:rsidRPr="002E5DB7" w:rsidRDefault="009A674F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0E2226F" w14:textId="77777777" w:rsidR="009A674F" w:rsidRPr="002E5DB7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5D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3" w:type="dxa"/>
            <w:vAlign w:val="center"/>
          </w:tcPr>
          <w:p w14:paraId="3E4FD497" w14:textId="77777777" w:rsidR="009A674F" w:rsidRPr="002E5DB7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center"/>
          </w:tcPr>
          <w:p w14:paraId="179B891D" w14:textId="77777777" w:rsidR="009A674F" w:rsidRPr="002E5DB7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E5D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4" w:type="dxa"/>
          </w:tcPr>
          <w:p w14:paraId="44E7D25C" w14:textId="77777777" w:rsidR="009A674F" w:rsidRPr="002E5DB7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0C7DEF70" w14:textId="77777777" w:rsidR="009A674F" w:rsidRPr="002E5DB7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5D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56575143" w14:textId="77777777" w:rsidR="009A674F" w:rsidRPr="002E5DB7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center"/>
          </w:tcPr>
          <w:p w14:paraId="6ED54C4E" w14:textId="77777777" w:rsidR="009A674F" w:rsidRPr="002E5DB7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E5D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4" w:type="dxa"/>
          </w:tcPr>
          <w:p w14:paraId="07DD4BCB" w14:textId="77777777" w:rsidR="009A674F" w:rsidRPr="002E5DB7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vAlign w:val="center"/>
          </w:tcPr>
          <w:p w14:paraId="4FB15D2C" w14:textId="77777777" w:rsidR="009A674F" w:rsidRPr="002E5DB7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5D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62504430" w14:textId="77777777" w:rsidR="009A674F" w:rsidRPr="002E5DB7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C54D229" w14:textId="77777777" w:rsidR="009A674F" w:rsidRPr="002E5DB7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E5D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  <w:vAlign w:val="center"/>
          </w:tcPr>
          <w:p w14:paraId="7D26E31C" w14:textId="6CBD591F" w:rsidR="009A674F" w:rsidRPr="002E5DB7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8" w:type="dxa"/>
            <w:vAlign w:val="center"/>
          </w:tcPr>
          <w:p w14:paraId="57E3960B" w14:textId="2E2F6EE0" w:rsidR="009A674F" w:rsidRPr="002E5DB7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5D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70" w:type="dxa"/>
            <w:vAlign w:val="center"/>
          </w:tcPr>
          <w:p w14:paraId="4F8DE613" w14:textId="25374D1C" w:rsidR="009A674F" w:rsidRPr="002E5DB7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14EBFA50" w14:textId="5595E8C3" w:rsidR="009A674F" w:rsidRPr="002E5DB7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5D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</w:tr>
      <w:tr w:rsidR="009A674F" w:rsidRPr="002E5DB7" w14:paraId="78287D54" w14:textId="3BEE79D9" w:rsidTr="002D186C">
        <w:trPr>
          <w:cantSplit/>
          <w:tblHeader/>
        </w:trPr>
        <w:tc>
          <w:tcPr>
            <w:tcW w:w="3510" w:type="dxa"/>
          </w:tcPr>
          <w:p w14:paraId="6BDF6311" w14:textId="77777777" w:rsidR="009A674F" w:rsidRPr="002E5DB7" w:rsidRDefault="009A674F" w:rsidP="00DD502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73E86315" w14:textId="77777777" w:rsidR="009A674F" w:rsidRPr="002E5DB7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52E09A7" w14:textId="77777777" w:rsidR="009A674F" w:rsidRPr="002E5DB7" w:rsidRDefault="009A674F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2" w:type="dxa"/>
            <w:gridSpan w:val="3"/>
          </w:tcPr>
          <w:p w14:paraId="42350A3C" w14:textId="77777777" w:rsidR="009A674F" w:rsidRPr="002E5DB7" w:rsidRDefault="009A674F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2E5D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07D66CFA" w14:textId="77777777" w:rsidR="009A674F" w:rsidRPr="002E5DB7" w:rsidRDefault="009A674F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664" w:type="dxa"/>
            <w:gridSpan w:val="10"/>
          </w:tcPr>
          <w:p w14:paraId="183B624B" w14:textId="66E7DA62" w:rsidR="009A674F" w:rsidRPr="002E5DB7" w:rsidRDefault="009A674F" w:rsidP="00DD5023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2E5D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1081" w:type="dxa"/>
          </w:tcPr>
          <w:p w14:paraId="46C548CE" w14:textId="77777777" w:rsidR="009A674F" w:rsidRPr="002E5DB7" w:rsidRDefault="009A674F" w:rsidP="00DD5023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9A674F" w:rsidRPr="002E5DB7" w14:paraId="4709C2C4" w14:textId="1986F1E9" w:rsidTr="002D186C">
        <w:trPr>
          <w:cantSplit/>
        </w:trPr>
        <w:tc>
          <w:tcPr>
            <w:tcW w:w="3510" w:type="dxa"/>
          </w:tcPr>
          <w:p w14:paraId="445D0184" w14:textId="77777777" w:rsidR="009A674F" w:rsidRPr="002E5DB7" w:rsidRDefault="009A674F" w:rsidP="00DD502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E5D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3F10047D" w14:textId="77777777" w:rsidR="009A674F" w:rsidRPr="002E5DB7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ind w:left="-264" w:right="467" w:hanging="45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488F996" w14:textId="77777777" w:rsidR="009A674F" w:rsidRPr="002E5DB7" w:rsidRDefault="009A674F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DBE8F3" w14:textId="77777777" w:rsidR="009A674F" w:rsidRPr="002E5DB7" w:rsidRDefault="009A674F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10849CFA" w14:textId="77777777" w:rsidR="009A674F" w:rsidRPr="002E5DB7" w:rsidRDefault="009A674F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4A86EF79" w14:textId="77777777" w:rsidR="009A674F" w:rsidRPr="002E5DB7" w:rsidRDefault="009A674F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359DC7D4" w14:textId="77777777" w:rsidR="009A674F" w:rsidRPr="002E5DB7" w:rsidRDefault="009A674F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0107E5D0" w14:textId="77777777" w:rsidR="009A674F" w:rsidRPr="002E5DB7" w:rsidRDefault="009A674F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27080F37" w14:textId="77777777" w:rsidR="009A674F" w:rsidRPr="002E5DB7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2" w:type="dxa"/>
          </w:tcPr>
          <w:p w14:paraId="7B3C82BA" w14:textId="77777777" w:rsidR="009A674F" w:rsidRPr="002E5DB7" w:rsidRDefault="009A674F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5B70056E" w14:textId="77777777" w:rsidR="009A674F" w:rsidRPr="002E5DB7" w:rsidRDefault="009A674F" w:rsidP="00DD5023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96" w:type="dxa"/>
          </w:tcPr>
          <w:p w14:paraId="738D25C0" w14:textId="77777777" w:rsidR="009A674F" w:rsidRPr="002E5DB7" w:rsidRDefault="009A674F" w:rsidP="00DD5023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8EE19F5" w14:textId="77777777" w:rsidR="009A674F" w:rsidRPr="002E5DB7" w:rsidRDefault="009A674F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3166925D" w14:textId="77777777" w:rsidR="009A674F" w:rsidRPr="002E5DB7" w:rsidRDefault="009A674F" w:rsidP="00DD5023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A53AC62" w14:textId="77777777" w:rsidR="009A674F" w:rsidRPr="002E5DB7" w:rsidRDefault="009A674F" w:rsidP="00DD5023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8" w:type="dxa"/>
          </w:tcPr>
          <w:p w14:paraId="77092DAD" w14:textId="77777777" w:rsidR="009A674F" w:rsidRPr="002E5DB7" w:rsidRDefault="009A674F" w:rsidP="00DD5023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C7D4C7D" w14:textId="2B8A7914" w:rsidR="009A674F" w:rsidRPr="002E5DB7" w:rsidRDefault="009A674F" w:rsidP="00DD5023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</w:tcPr>
          <w:p w14:paraId="68FB40C6" w14:textId="77777777" w:rsidR="009A674F" w:rsidRPr="002E5DB7" w:rsidRDefault="009A674F" w:rsidP="00DD5023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9851DB" w:rsidRPr="00DD5023" w14:paraId="05D19FA8" w14:textId="09F0D090" w:rsidTr="002D186C">
        <w:trPr>
          <w:cantSplit/>
        </w:trPr>
        <w:tc>
          <w:tcPr>
            <w:tcW w:w="3510" w:type="dxa"/>
          </w:tcPr>
          <w:p w14:paraId="3BB38EF7" w14:textId="77777777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แอสเสท เวิรด์ รีเทล จำกัด</w:t>
            </w:r>
          </w:p>
        </w:tc>
        <w:tc>
          <w:tcPr>
            <w:tcW w:w="1890" w:type="dxa"/>
          </w:tcPr>
          <w:p w14:paraId="72807777" w14:textId="77777777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573F2FC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3D96F9" w14:textId="208645DE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3" w:type="dxa"/>
          </w:tcPr>
          <w:p w14:paraId="31D597BD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6A2AF9DC" w14:textId="5B78EC99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4" w:type="dxa"/>
          </w:tcPr>
          <w:p w14:paraId="0DC062B6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2897A846" w14:textId="29C750EC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9,000,000</w:t>
            </w:r>
          </w:p>
        </w:tc>
        <w:tc>
          <w:tcPr>
            <w:tcW w:w="178" w:type="dxa"/>
          </w:tcPr>
          <w:p w14:paraId="5D1F5C32" w14:textId="77777777" w:rsidR="009851DB" w:rsidRPr="00DD5023" w:rsidRDefault="009851DB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2" w:type="dxa"/>
          </w:tcPr>
          <w:p w14:paraId="1720D10B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9</w:t>
            </w:r>
            <w:r w:rsidRPr="00DD502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,000,000</w:t>
            </w:r>
          </w:p>
        </w:tc>
        <w:tc>
          <w:tcPr>
            <w:tcW w:w="184" w:type="dxa"/>
          </w:tcPr>
          <w:p w14:paraId="61005588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64DE27A2" w14:textId="2790A8E4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8,982,000</w:t>
            </w:r>
          </w:p>
        </w:tc>
        <w:tc>
          <w:tcPr>
            <w:tcW w:w="180" w:type="dxa"/>
          </w:tcPr>
          <w:p w14:paraId="39A35AE7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4AE31CB8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8,982,000</w:t>
            </w:r>
          </w:p>
        </w:tc>
        <w:tc>
          <w:tcPr>
            <w:tcW w:w="180" w:type="dxa"/>
          </w:tcPr>
          <w:p w14:paraId="0AF15EF6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8" w:type="dxa"/>
          </w:tcPr>
          <w:p w14:paraId="68D4BB90" w14:textId="13E09E22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342</w:t>
            </w: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CFE69D3" w14:textId="362A2C47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767DD59D" w14:textId="64D0BCF2" w:rsidR="009851DB" w:rsidRPr="00DD5023" w:rsidRDefault="009851DB" w:rsidP="00CB4F42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E21B1" w:rsidRPr="00DD5023" w14:paraId="0F927349" w14:textId="77777777" w:rsidTr="002D186C">
        <w:trPr>
          <w:cantSplit/>
        </w:trPr>
        <w:tc>
          <w:tcPr>
            <w:tcW w:w="3510" w:type="dxa"/>
          </w:tcPr>
          <w:p w14:paraId="2E819D00" w14:textId="77777777" w:rsidR="004E21B1" w:rsidRPr="00DD5023" w:rsidRDefault="004E21B1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D70DE92" w14:textId="77777777" w:rsidR="004E21B1" w:rsidRPr="00DD5023" w:rsidRDefault="004E21B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E174B26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AACEEA" w14:textId="77777777" w:rsidR="004E21B1" w:rsidRPr="00DD5023" w:rsidRDefault="004E21B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09D0C63F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29520D32" w14:textId="77777777" w:rsidR="004E21B1" w:rsidRPr="00DD5023" w:rsidRDefault="004E21B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4BD0F461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2A3C1670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E35A16D" w14:textId="77777777" w:rsidR="004E21B1" w:rsidRPr="00DD5023" w:rsidRDefault="004E21B1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2" w:type="dxa"/>
          </w:tcPr>
          <w:p w14:paraId="4A7EAB2A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7879388E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5D7B98AB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99CC657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3E71D8DD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0996749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8" w:type="dxa"/>
          </w:tcPr>
          <w:p w14:paraId="081C1C90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98066E7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0DF8744D" w14:textId="77777777" w:rsidR="004E21B1" w:rsidRPr="00DD5023" w:rsidRDefault="004E21B1" w:rsidP="00CB4F42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851DB" w:rsidRPr="00DD5023" w14:paraId="7503C078" w14:textId="5478D5CE" w:rsidTr="002D186C">
        <w:trPr>
          <w:cantSplit/>
        </w:trPr>
        <w:tc>
          <w:tcPr>
            <w:tcW w:w="3510" w:type="dxa"/>
          </w:tcPr>
          <w:p w14:paraId="55E69738" w14:textId="5C92621B" w:rsidR="009851DB" w:rsidRPr="00DD5023" w:rsidRDefault="009851DB" w:rsidP="00DD502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282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ทีซีซี โฮเทล แอสเสท แมนเนจเม้นท์ </w:t>
            </w:r>
            <w:r w:rsidR="00DD5023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718411DF" w14:textId="35F151D4" w:rsidR="009851DB" w:rsidRPr="00DD5023" w:rsidRDefault="00EA187F" w:rsidP="00DD502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9851DB"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72AE9BE2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47AC4F" w14:textId="77777777" w:rsidR="002D186C" w:rsidRPr="00DD5023" w:rsidRDefault="002D186C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F9F2151" w14:textId="6C02AA2F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3" w:type="dxa"/>
          </w:tcPr>
          <w:p w14:paraId="06CDEFC7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77B80499" w14:textId="77777777" w:rsidR="002D186C" w:rsidRPr="00DD5023" w:rsidRDefault="002D186C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8C5791" w14:textId="01AA2772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4" w:type="dxa"/>
          </w:tcPr>
          <w:p w14:paraId="0C08628B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1EC4A820" w14:textId="77777777" w:rsidR="002D186C" w:rsidRPr="00DD5023" w:rsidRDefault="002D186C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8B9348E" w14:textId="699546A9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15,000,000</w:t>
            </w:r>
          </w:p>
        </w:tc>
        <w:tc>
          <w:tcPr>
            <w:tcW w:w="178" w:type="dxa"/>
          </w:tcPr>
          <w:p w14:paraId="3421FF0F" w14:textId="77777777" w:rsidR="009851DB" w:rsidRPr="00DD5023" w:rsidRDefault="009851DB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39E0E02E" w14:textId="77777777" w:rsidR="002D186C" w:rsidRPr="00DD5023" w:rsidRDefault="002D186C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27E1FBF" w14:textId="79728839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15,000,000</w:t>
            </w:r>
          </w:p>
        </w:tc>
        <w:tc>
          <w:tcPr>
            <w:tcW w:w="184" w:type="dxa"/>
          </w:tcPr>
          <w:p w14:paraId="6B94DD7E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</w:tcPr>
          <w:p w14:paraId="169072E1" w14:textId="77777777" w:rsidR="002D186C" w:rsidRPr="00DD5023" w:rsidRDefault="002D186C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9021565" w14:textId="0D23195B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14,474,221</w:t>
            </w:r>
          </w:p>
        </w:tc>
        <w:tc>
          <w:tcPr>
            <w:tcW w:w="180" w:type="dxa"/>
          </w:tcPr>
          <w:p w14:paraId="6FFBAFCF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BC8A9BA" w14:textId="77777777" w:rsidR="002D186C" w:rsidRPr="00DD5023" w:rsidRDefault="002D186C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1459220" w14:textId="3E93EBC5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14,474,22</w:t>
            </w:r>
            <w:r w:rsidR="002D186C"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651A394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8" w:type="dxa"/>
          </w:tcPr>
          <w:p w14:paraId="3EB2AAB5" w14:textId="77777777" w:rsidR="002D186C" w:rsidRPr="00DD5023" w:rsidRDefault="002D186C" w:rsidP="00DD5023">
            <w:pPr>
              <w:pStyle w:val="acctfourfigures"/>
              <w:tabs>
                <w:tab w:val="clear" w:pos="765"/>
              </w:tabs>
              <w:spacing w:line="216" w:lineRule="auto"/>
              <w:ind w:left="181" w:right="89" w:firstLine="4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4FD4A98" w14:textId="6C241125" w:rsidR="009851DB" w:rsidRPr="00DD5023" w:rsidRDefault="009851DB" w:rsidP="00CB4F42">
            <w:pPr>
              <w:pStyle w:val="acctfourfigures"/>
              <w:tabs>
                <w:tab w:val="clear" w:pos="765"/>
              </w:tabs>
              <w:spacing w:line="216" w:lineRule="auto"/>
              <w:ind w:left="181" w:right="89" w:firstLine="27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ADE6DC" w14:textId="442C65FE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5F6E47A1" w14:textId="77777777" w:rsidR="002D186C" w:rsidRPr="00DD5023" w:rsidRDefault="002D186C" w:rsidP="00CB4F42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AF1DB9" w14:textId="674BBBBE" w:rsidR="009851DB" w:rsidRPr="00DD5023" w:rsidRDefault="009851DB" w:rsidP="00CB4F42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E21B1" w:rsidRPr="002E5DB7" w14:paraId="6B2F29FB" w14:textId="77777777" w:rsidTr="002D186C">
        <w:trPr>
          <w:cantSplit/>
        </w:trPr>
        <w:tc>
          <w:tcPr>
            <w:tcW w:w="3510" w:type="dxa"/>
          </w:tcPr>
          <w:p w14:paraId="181F5CEB" w14:textId="77777777" w:rsidR="004E21B1" w:rsidRPr="002E5DB7" w:rsidRDefault="004E21B1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63C6550" w14:textId="77777777" w:rsidR="004E21B1" w:rsidRPr="002E5DB7" w:rsidRDefault="004E21B1" w:rsidP="00DD502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6075B8B" w14:textId="77777777" w:rsidR="004E21B1" w:rsidRPr="002E5DB7" w:rsidRDefault="004E21B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4FC726" w14:textId="77777777" w:rsidR="004E21B1" w:rsidRPr="002E5DB7" w:rsidRDefault="004E21B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5697ECF9" w14:textId="77777777" w:rsidR="004E21B1" w:rsidRPr="002E5DB7" w:rsidRDefault="004E21B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1D6AE327" w14:textId="77777777" w:rsidR="004E21B1" w:rsidRPr="002E5DB7" w:rsidRDefault="004E21B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289908B7" w14:textId="77777777" w:rsidR="004E21B1" w:rsidRPr="002E5DB7" w:rsidRDefault="004E21B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11F01B24" w14:textId="77777777" w:rsidR="004E21B1" w:rsidRPr="002E5DB7" w:rsidRDefault="004E21B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34DF292" w14:textId="77777777" w:rsidR="004E21B1" w:rsidRPr="002E5DB7" w:rsidRDefault="004E21B1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205F9140" w14:textId="77777777" w:rsidR="004E21B1" w:rsidRPr="002E5DB7" w:rsidRDefault="004E21B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0D53FF4C" w14:textId="77777777" w:rsidR="004E21B1" w:rsidRPr="002E5DB7" w:rsidRDefault="004E21B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</w:tcPr>
          <w:p w14:paraId="6A75BF2E" w14:textId="77777777" w:rsidR="004E21B1" w:rsidRPr="002E5DB7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23426DF" w14:textId="77777777" w:rsidR="004E21B1" w:rsidRPr="002E5DB7" w:rsidRDefault="004E21B1" w:rsidP="00DD5023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5C406B6" w14:textId="77777777" w:rsidR="004E21B1" w:rsidRPr="002E5DB7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C425BD2" w14:textId="77777777" w:rsidR="004E21B1" w:rsidRPr="002E5DB7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8" w:type="dxa"/>
          </w:tcPr>
          <w:p w14:paraId="08C949C1" w14:textId="77777777" w:rsidR="004E21B1" w:rsidRPr="002E5DB7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D1F2903" w14:textId="77777777" w:rsidR="004E21B1" w:rsidRPr="002E5DB7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1F751EE6" w14:textId="77777777" w:rsidR="004E21B1" w:rsidRPr="002E5DB7" w:rsidRDefault="004E21B1" w:rsidP="00CB4F42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E21B1" w:rsidRPr="002E5DB7" w14:paraId="50BC027A" w14:textId="77777777" w:rsidTr="002D186C">
        <w:trPr>
          <w:cantSplit/>
        </w:trPr>
        <w:tc>
          <w:tcPr>
            <w:tcW w:w="3510" w:type="dxa"/>
          </w:tcPr>
          <w:p w14:paraId="681F6989" w14:textId="707CA408" w:rsidR="004E21B1" w:rsidRPr="002E5DB7" w:rsidRDefault="004E21B1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D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890" w:type="dxa"/>
          </w:tcPr>
          <w:p w14:paraId="1820ACD3" w14:textId="77777777" w:rsidR="004E21B1" w:rsidRPr="002E5DB7" w:rsidRDefault="004E21B1" w:rsidP="00DD502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892DE63" w14:textId="77777777" w:rsidR="004E21B1" w:rsidRPr="002E5DB7" w:rsidRDefault="004E21B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6A5D98" w14:textId="77777777" w:rsidR="004E21B1" w:rsidRPr="002E5DB7" w:rsidRDefault="004E21B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0C958410" w14:textId="77777777" w:rsidR="004E21B1" w:rsidRPr="002E5DB7" w:rsidRDefault="004E21B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5EF80665" w14:textId="77777777" w:rsidR="004E21B1" w:rsidRPr="002E5DB7" w:rsidRDefault="004E21B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6C1A2D73" w14:textId="77777777" w:rsidR="004E21B1" w:rsidRPr="002E5DB7" w:rsidRDefault="004E21B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434E9009" w14:textId="77777777" w:rsidR="004E21B1" w:rsidRPr="002E5DB7" w:rsidRDefault="004E21B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7F87B77" w14:textId="77777777" w:rsidR="004E21B1" w:rsidRPr="002E5DB7" w:rsidRDefault="004E21B1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52A56809" w14:textId="77777777" w:rsidR="004E21B1" w:rsidRPr="002E5DB7" w:rsidRDefault="004E21B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2E94F903" w14:textId="77777777" w:rsidR="004E21B1" w:rsidRPr="002E5DB7" w:rsidRDefault="004E21B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</w:tcPr>
          <w:p w14:paraId="2421B678" w14:textId="77777777" w:rsidR="004E21B1" w:rsidRPr="002E5DB7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C61CCEC" w14:textId="77777777" w:rsidR="004E21B1" w:rsidRPr="002E5DB7" w:rsidRDefault="004E21B1" w:rsidP="00DD5023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EFF3D79" w14:textId="77777777" w:rsidR="004E21B1" w:rsidRPr="002E5DB7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0E60639" w14:textId="77777777" w:rsidR="004E21B1" w:rsidRPr="002E5DB7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8" w:type="dxa"/>
          </w:tcPr>
          <w:p w14:paraId="4389AC8C" w14:textId="77777777" w:rsidR="004E21B1" w:rsidRPr="002E5DB7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3AD49CF" w14:textId="77777777" w:rsidR="004E21B1" w:rsidRPr="002E5DB7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79F54098" w14:textId="77777777" w:rsidR="004E21B1" w:rsidRPr="002E5DB7" w:rsidRDefault="004E21B1" w:rsidP="00CB4F42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E21B1" w:rsidRPr="00DD5023" w14:paraId="6FD71DD3" w14:textId="77777777" w:rsidTr="002D186C">
        <w:trPr>
          <w:cantSplit/>
        </w:trPr>
        <w:tc>
          <w:tcPr>
            <w:tcW w:w="3510" w:type="dxa"/>
          </w:tcPr>
          <w:p w14:paraId="2F96C4F2" w14:textId="59F14971" w:rsidR="004E21B1" w:rsidRPr="00DD5023" w:rsidRDefault="004E21B1" w:rsidP="00DD502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ที.ซี.ซี. คอมเมอร์เชียล พร็อพเพอร์ตี้ </w:t>
            </w:r>
            <w:r w:rsidR="00DD5023"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DD502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แมนเนจเม้นท์ จำกัด</w:t>
            </w:r>
          </w:p>
        </w:tc>
        <w:tc>
          <w:tcPr>
            <w:tcW w:w="1890" w:type="dxa"/>
          </w:tcPr>
          <w:p w14:paraId="71F82690" w14:textId="77777777" w:rsidR="004E21B1" w:rsidRPr="00DD5023" w:rsidRDefault="004E21B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0E4278" w14:textId="57EC66A2" w:rsidR="004E21B1" w:rsidRPr="00DD5023" w:rsidRDefault="004E21B1" w:rsidP="00DD502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C18C52B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2A4CAA" w14:textId="77777777" w:rsidR="004E21B1" w:rsidRPr="00DD5023" w:rsidRDefault="004E21B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D50D8B7" w14:textId="28CBDA3E" w:rsidR="004E21B1" w:rsidRPr="00DD5023" w:rsidRDefault="004E21B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3196B302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2F80571D" w14:textId="77777777" w:rsidR="004E21B1" w:rsidRPr="00DD5023" w:rsidRDefault="004E21B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5E14FC" w14:textId="699ABE29" w:rsidR="004E21B1" w:rsidRPr="00DD5023" w:rsidRDefault="004E21B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1D580FC5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707E27CC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661B4BC" w14:textId="32C9B572" w:rsidR="004E21B1" w:rsidRPr="00DD5023" w:rsidRDefault="004E21B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2,000,000</w:t>
            </w:r>
          </w:p>
        </w:tc>
        <w:tc>
          <w:tcPr>
            <w:tcW w:w="178" w:type="dxa"/>
          </w:tcPr>
          <w:p w14:paraId="7D5F64AA" w14:textId="77777777" w:rsidR="004E21B1" w:rsidRPr="00DD5023" w:rsidRDefault="004E21B1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7F42A576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FA5BBD4" w14:textId="3AD291E9" w:rsidR="004E21B1" w:rsidRPr="00DD5023" w:rsidRDefault="004E21B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2,000,000</w:t>
            </w:r>
          </w:p>
        </w:tc>
        <w:tc>
          <w:tcPr>
            <w:tcW w:w="184" w:type="dxa"/>
          </w:tcPr>
          <w:p w14:paraId="2423876A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</w:tcPr>
          <w:p w14:paraId="3B345CCE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20EA75B" w14:textId="62D91769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497,030</w:t>
            </w:r>
          </w:p>
        </w:tc>
        <w:tc>
          <w:tcPr>
            <w:tcW w:w="180" w:type="dxa"/>
          </w:tcPr>
          <w:p w14:paraId="07370A3B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D640969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5902771" w14:textId="41C9DB0F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497,030</w:t>
            </w:r>
          </w:p>
        </w:tc>
        <w:tc>
          <w:tcPr>
            <w:tcW w:w="180" w:type="dxa"/>
          </w:tcPr>
          <w:p w14:paraId="6645F8C0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8" w:type="dxa"/>
          </w:tcPr>
          <w:p w14:paraId="77E5A716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564BF15" w14:textId="4047F2A0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97,300</w:t>
            </w:r>
          </w:p>
        </w:tc>
        <w:tc>
          <w:tcPr>
            <w:tcW w:w="270" w:type="dxa"/>
          </w:tcPr>
          <w:p w14:paraId="25036099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2333B2E0" w14:textId="77777777" w:rsidR="004E21B1" w:rsidRPr="00DD5023" w:rsidRDefault="004E21B1" w:rsidP="00CB4F42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D9D8A81" w14:textId="1162118C" w:rsidR="004E21B1" w:rsidRPr="00DD5023" w:rsidRDefault="004E21B1" w:rsidP="00CB4F42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E21B1" w:rsidRPr="00DD5023" w14:paraId="7BE1629D" w14:textId="6B140C89" w:rsidTr="002D186C">
        <w:trPr>
          <w:cantSplit/>
        </w:trPr>
        <w:tc>
          <w:tcPr>
            <w:tcW w:w="3510" w:type="dxa"/>
          </w:tcPr>
          <w:p w14:paraId="2BFBBC8C" w14:textId="7A47D6FC" w:rsidR="004E21B1" w:rsidRPr="00DD5023" w:rsidRDefault="004E21B1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พันธุ์ทิพย์ประตูน้ำ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737D118F" w14:textId="310F8B6B" w:rsidR="004E21B1" w:rsidRPr="00DD5023" w:rsidRDefault="004E21B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0179ED3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34D281" w14:textId="3C6443BD" w:rsidR="004E21B1" w:rsidRPr="00DD5023" w:rsidRDefault="004E21B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167C6E24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3E9A154C" w14:textId="6D878884" w:rsidR="004E21B1" w:rsidRPr="00DD5023" w:rsidRDefault="004E21B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82FE39F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203C0A87" w14:textId="038D2E83" w:rsidR="004E21B1" w:rsidRPr="00DD5023" w:rsidRDefault="004E21B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3A6CA6A0" w14:textId="77777777" w:rsidR="004E21B1" w:rsidRPr="00DD5023" w:rsidRDefault="004E21B1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2" w:type="dxa"/>
          </w:tcPr>
          <w:p w14:paraId="754109D6" w14:textId="5A3E031F" w:rsidR="004E21B1" w:rsidRPr="00DD5023" w:rsidRDefault="004E21B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184" w:type="dxa"/>
          </w:tcPr>
          <w:p w14:paraId="5B233C0B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71C36203" w14:textId="180AAA8F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557</w:t>
            </w:r>
          </w:p>
        </w:tc>
        <w:tc>
          <w:tcPr>
            <w:tcW w:w="180" w:type="dxa"/>
          </w:tcPr>
          <w:p w14:paraId="6F93FC22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1B3C85B0" w14:textId="6C3DF1CF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557</w:t>
            </w:r>
          </w:p>
        </w:tc>
        <w:tc>
          <w:tcPr>
            <w:tcW w:w="180" w:type="dxa"/>
          </w:tcPr>
          <w:p w14:paraId="108D31F4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8" w:type="dxa"/>
          </w:tcPr>
          <w:p w14:paraId="13C2171D" w14:textId="1F728571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1,989</w:t>
            </w:r>
          </w:p>
        </w:tc>
        <w:tc>
          <w:tcPr>
            <w:tcW w:w="270" w:type="dxa"/>
          </w:tcPr>
          <w:p w14:paraId="4233FCA1" w14:textId="74237D5C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7B31C4CC" w14:textId="0776019E" w:rsidR="004E21B1" w:rsidRPr="00DD5023" w:rsidRDefault="004E21B1" w:rsidP="00CB4F42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E21B1" w:rsidRPr="00DD5023" w14:paraId="5F98FB09" w14:textId="77777777" w:rsidTr="002D186C">
        <w:trPr>
          <w:cantSplit/>
        </w:trPr>
        <w:tc>
          <w:tcPr>
            <w:tcW w:w="3510" w:type="dxa"/>
          </w:tcPr>
          <w:p w14:paraId="72336F25" w14:textId="5528BB67" w:rsidR="004E21B1" w:rsidRPr="00DD5023" w:rsidRDefault="004E21B1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พันธุ์ทิพย์ประตูน้ำ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A3BDD98" w14:textId="16AA3051" w:rsidR="004E21B1" w:rsidRPr="00DD5023" w:rsidRDefault="004E21B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5B0F380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7A42D4" w14:textId="1A0C5B5C" w:rsidR="004E21B1" w:rsidRPr="00DD5023" w:rsidRDefault="004E21B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3D6283E0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0769FF72" w14:textId="67199A48" w:rsidR="004E21B1" w:rsidRPr="00DD5023" w:rsidRDefault="004E21B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08796E71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358E971B" w14:textId="5C40AF65" w:rsidR="004E21B1" w:rsidRPr="00DD5023" w:rsidRDefault="004E21B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3A47A72C" w14:textId="77777777" w:rsidR="004E21B1" w:rsidRPr="00DD5023" w:rsidRDefault="004E21B1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2" w:type="dxa"/>
          </w:tcPr>
          <w:p w14:paraId="69E51DF2" w14:textId="38959D78" w:rsidR="004E21B1" w:rsidRPr="00DD5023" w:rsidRDefault="004E21B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184" w:type="dxa"/>
          </w:tcPr>
          <w:p w14:paraId="15BABA63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378D29E7" w14:textId="5EC6CE06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346</w:t>
            </w:r>
          </w:p>
        </w:tc>
        <w:tc>
          <w:tcPr>
            <w:tcW w:w="180" w:type="dxa"/>
          </w:tcPr>
          <w:p w14:paraId="3D8D56C3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72465A7E" w14:textId="0BDA9652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346</w:t>
            </w:r>
          </w:p>
        </w:tc>
        <w:tc>
          <w:tcPr>
            <w:tcW w:w="180" w:type="dxa"/>
          </w:tcPr>
          <w:p w14:paraId="100A83F2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8" w:type="dxa"/>
          </w:tcPr>
          <w:p w14:paraId="7E748B3D" w14:textId="5BC58EF8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1,289</w:t>
            </w:r>
          </w:p>
        </w:tc>
        <w:tc>
          <w:tcPr>
            <w:tcW w:w="270" w:type="dxa"/>
          </w:tcPr>
          <w:p w14:paraId="580EA96E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4586CDFB" w14:textId="450AAF5D" w:rsidR="004E21B1" w:rsidRPr="00DD5023" w:rsidRDefault="004E21B1" w:rsidP="00CB4F42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E21B1" w:rsidRPr="00DD5023" w14:paraId="102CD039" w14:textId="77777777" w:rsidTr="002D186C">
        <w:trPr>
          <w:cantSplit/>
        </w:trPr>
        <w:tc>
          <w:tcPr>
            <w:tcW w:w="3510" w:type="dxa"/>
          </w:tcPr>
          <w:p w14:paraId="4C727B14" w14:textId="45F65282" w:rsidR="004E21B1" w:rsidRPr="00DD5023" w:rsidRDefault="004E21B1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เอเชียทีค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5EE89717" w14:textId="15C82942" w:rsidR="004E21B1" w:rsidRPr="00DD5023" w:rsidRDefault="004E21B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BF92B9E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0B1335" w14:textId="3AE38F43" w:rsidR="004E21B1" w:rsidRPr="00DD5023" w:rsidRDefault="004E21B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60ECA4AE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71768B8A" w14:textId="46FBBF5A" w:rsidR="004E21B1" w:rsidRPr="00DD5023" w:rsidRDefault="004E21B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6BD40F49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415B61EC" w14:textId="42E8BA82" w:rsidR="004E21B1" w:rsidRPr="00DD5023" w:rsidRDefault="004E21B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69C8850E" w14:textId="77777777" w:rsidR="004E21B1" w:rsidRPr="00DD5023" w:rsidRDefault="004E21B1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2" w:type="dxa"/>
          </w:tcPr>
          <w:p w14:paraId="4CA5609F" w14:textId="7547ECC2" w:rsidR="004E21B1" w:rsidRPr="00DD5023" w:rsidRDefault="004E21B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184" w:type="dxa"/>
          </w:tcPr>
          <w:p w14:paraId="7F789B3C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50E84714" w14:textId="6352BF04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738</w:t>
            </w:r>
          </w:p>
        </w:tc>
        <w:tc>
          <w:tcPr>
            <w:tcW w:w="180" w:type="dxa"/>
          </w:tcPr>
          <w:p w14:paraId="79FBB4E3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48575483" w14:textId="7876F60F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73</w:t>
            </w: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951FCBB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8" w:type="dxa"/>
          </w:tcPr>
          <w:p w14:paraId="3959754A" w14:textId="06CA9616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1,315</w:t>
            </w:r>
          </w:p>
        </w:tc>
        <w:tc>
          <w:tcPr>
            <w:tcW w:w="270" w:type="dxa"/>
          </w:tcPr>
          <w:p w14:paraId="37F56C2E" w14:textId="77777777" w:rsidR="004E21B1" w:rsidRPr="00DD5023" w:rsidRDefault="004E21B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5D43E173" w14:textId="24EC8E8E" w:rsidR="004E21B1" w:rsidRPr="00DD5023" w:rsidRDefault="004E21B1" w:rsidP="00CB4F42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851DB" w:rsidRPr="00DD5023" w14:paraId="2DD32F61" w14:textId="3F57CF01" w:rsidTr="002D186C">
        <w:trPr>
          <w:cantSplit/>
        </w:trPr>
        <w:tc>
          <w:tcPr>
            <w:tcW w:w="3510" w:type="dxa"/>
          </w:tcPr>
          <w:p w14:paraId="10910B49" w14:textId="07CED7EB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เอเชียทีค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276AB8E0" w14:textId="253E07DF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4433C8C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769229" w14:textId="57C0C403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79D21DC9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0CCDA1A2" w14:textId="192C844E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47BE6FD6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6FD5301E" w14:textId="5BDC5650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60A3E4C2" w14:textId="77777777" w:rsidR="009851DB" w:rsidRPr="00DD5023" w:rsidRDefault="009851DB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2" w:type="dxa"/>
          </w:tcPr>
          <w:p w14:paraId="0A8BDC0B" w14:textId="2EE81AD2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32854540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3DBE6504" w14:textId="1959C960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80" w:type="dxa"/>
          </w:tcPr>
          <w:p w14:paraId="4C363035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55E42E5B" w14:textId="248F2E9C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77</w:t>
            </w: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13A3AAE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8" w:type="dxa"/>
          </w:tcPr>
          <w:p w14:paraId="61EA1168" w14:textId="2CC619FA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1,349</w:t>
            </w:r>
          </w:p>
        </w:tc>
        <w:tc>
          <w:tcPr>
            <w:tcW w:w="270" w:type="dxa"/>
          </w:tcPr>
          <w:p w14:paraId="5413DB1A" w14:textId="17FD733A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26AD2DCF" w14:textId="0B95F80F" w:rsidR="009851DB" w:rsidRPr="00DD5023" w:rsidRDefault="009851DB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851DB" w:rsidRPr="00DD5023" w14:paraId="6495367B" w14:textId="5CC32CDF" w:rsidTr="002D186C">
        <w:trPr>
          <w:cantSplit/>
        </w:trPr>
        <w:tc>
          <w:tcPr>
            <w:tcW w:w="3510" w:type="dxa"/>
          </w:tcPr>
          <w:p w14:paraId="19CD594F" w14:textId="23FBDC22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เอเชียทีค 3 จำกัด</w:t>
            </w:r>
          </w:p>
        </w:tc>
        <w:tc>
          <w:tcPr>
            <w:tcW w:w="1890" w:type="dxa"/>
          </w:tcPr>
          <w:p w14:paraId="5BA03090" w14:textId="1038C671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B73DC34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D39335" w14:textId="6D2198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4DC30356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0C587DF2" w14:textId="3CE30F02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9E4778B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0CCAE60B" w14:textId="6DC38A47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5EE7DF9A" w14:textId="77777777" w:rsidR="009851DB" w:rsidRPr="00DD5023" w:rsidRDefault="009851DB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2" w:type="dxa"/>
          </w:tcPr>
          <w:p w14:paraId="6533315B" w14:textId="019CBBBC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77F963AC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3571AD34" w14:textId="74DACB2C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80" w:type="dxa"/>
          </w:tcPr>
          <w:p w14:paraId="650E7722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6E58ED51" w14:textId="08B159D0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77</w:t>
            </w: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0CF0BE4C" w14:textId="0256D902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8" w:type="dxa"/>
          </w:tcPr>
          <w:p w14:paraId="0AC120AF" w14:textId="73FD6E69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1,349</w:t>
            </w:r>
          </w:p>
        </w:tc>
        <w:tc>
          <w:tcPr>
            <w:tcW w:w="270" w:type="dxa"/>
          </w:tcPr>
          <w:p w14:paraId="7E349388" w14:textId="6BAAA7B5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469D5C93" w14:textId="5C8199B2" w:rsidR="009851DB" w:rsidRPr="00DD5023" w:rsidRDefault="009851DB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851DB" w:rsidRPr="00DD5023" w14:paraId="7B3E2CED" w14:textId="1DF54D05" w:rsidTr="002D186C">
        <w:trPr>
          <w:cantSplit/>
        </w:trPr>
        <w:tc>
          <w:tcPr>
            <w:tcW w:w="3510" w:type="dxa"/>
          </w:tcPr>
          <w:p w14:paraId="4B5808D7" w14:textId="16CF4520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เอเชียทีค 4 จำกัด</w:t>
            </w:r>
          </w:p>
        </w:tc>
        <w:tc>
          <w:tcPr>
            <w:tcW w:w="1890" w:type="dxa"/>
          </w:tcPr>
          <w:p w14:paraId="0B57F920" w14:textId="289B97D2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8FCEC02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F6E916" w14:textId="741C19CB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0058BB1A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670E7A35" w14:textId="75167E06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1733213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2B54DD91" w14:textId="7AEDA0FD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71C4D545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2736B0DA" w14:textId="09461102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782B6D8A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351638E0" w14:textId="60074062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80" w:type="dxa"/>
          </w:tcPr>
          <w:p w14:paraId="3090B906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16F83E" w14:textId="113DD475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77</w:t>
            </w: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88B7BE7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0A1D06C4" w14:textId="72803FCA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</w:t>
            </w:r>
            <w:r w:rsidR="002D186C"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02B1268" w14:textId="2E0FA075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66987595" w14:textId="4D43F3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851DB" w:rsidRPr="00DD5023" w14:paraId="6B94EC75" w14:textId="01E3BAE3" w:rsidTr="002D186C">
        <w:trPr>
          <w:cantSplit/>
        </w:trPr>
        <w:tc>
          <w:tcPr>
            <w:tcW w:w="3510" w:type="dxa"/>
          </w:tcPr>
          <w:p w14:paraId="1B4E681A" w14:textId="0C0C52B7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ตลาดตะวันนา 1 จำกัด</w:t>
            </w:r>
          </w:p>
        </w:tc>
        <w:tc>
          <w:tcPr>
            <w:tcW w:w="1890" w:type="dxa"/>
          </w:tcPr>
          <w:p w14:paraId="29FC656B" w14:textId="4FCDF186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52CB87A5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1FB39C" w14:textId="2AB7809E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0C3A4C61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3390DD83" w14:textId="5CCDE631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578EADE0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17B14890" w14:textId="6204D9DD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07397C28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435CB4B7" w14:textId="6F26DAFC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568DB46F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154FEC01" w14:textId="40ABDE5F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253</w:t>
            </w:r>
          </w:p>
        </w:tc>
        <w:tc>
          <w:tcPr>
            <w:tcW w:w="180" w:type="dxa"/>
          </w:tcPr>
          <w:p w14:paraId="361DA87F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D5EA94" w14:textId="1C7EC0D9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253</w:t>
            </w:r>
          </w:p>
        </w:tc>
        <w:tc>
          <w:tcPr>
            <w:tcW w:w="180" w:type="dxa"/>
          </w:tcPr>
          <w:p w14:paraId="11A095E2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8" w:type="dxa"/>
          </w:tcPr>
          <w:p w14:paraId="58A2C6CF" w14:textId="79DB306E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</w:t>
            </w:r>
            <w:r w:rsidR="002D186C"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07CDD1D" w14:textId="16994960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18853D35" w14:textId="5AF33A76" w:rsidR="009851DB" w:rsidRPr="00DD5023" w:rsidRDefault="009851DB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851DB" w:rsidRPr="00DD5023" w14:paraId="40181AAE" w14:textId="4A89CA36" w:rsidTr="002D186C">
        <w:trPr>
          <w:cantSplit/>
        </w:trPr>
        <w:tc>
          <w:tcPr>
            <w:tcW w:w="3510" w:type="dxa"/>
          </w:tcPr>
          <w:p w14:paraId="4B40234A" w14:textId="45B9129C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ตลาดตะวันนา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76969F2D" w14:textId="680BB2FA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B6584A0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9DAA97" w14:textId="23DE0587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4BA65319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46CEC3AB" w14:textId="1786C451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05354BF2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68AF27B4" w14:textId="28261AB7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2293055A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7D4102D1" w14:textId="58DB964D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421603D0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619D0E03" w14:textId="7B21EE2C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80" w:type="dxa"/>
          </w:tcPr>
          <w:p w14:paraId="612F85EB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73179BC" w14:textId="5FBB04E5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</w:t>
            </w: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A19B58E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4756EF50" w14:textId="0C1B4B4A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588</w:t>
            </w:r>
          </w:p>
        </w:tc>
        <w:tc>
          <w:tcPr>
            <w:tcW w:w="270" w:type="dxa"/>
          </w:tcPr>
          <w:p w14:paraId="6E187832" w14:textId="77B1C684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231F4DB0" w14:textId="0E240145" w:rsidR="009851DB" w:rsidRPr="00DD5023" w:rsidRDefault="009851DB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851DB" w:rsidRPr="00DD5023" w14:paraId="34149E96" w14:textId="77777777" w:rsidTr="002D186C">
        <w:trPr>
          <w:cantSplit/>
        </w:trPr>
        <w:tc>
          <w:tcPr>
            <w:tcW w:w="3510" w:type="dxa"/>
          </w:tcPr>
          <w:p w14:paraId="385BBC3E" w14:textId="24B7A939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ตลาดตะวันนา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2516413" w14:textId="34E3B5FE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77906AA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0198D2" w14:textId="1EC9934A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4D50B43D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2C1F5D0E" w14:textId="36243255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4A41B435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55AB3217" w14:textId="25ABC66A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23AD7838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50E9CA58" w14:textId="49E79AB0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34046F2E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292A100E" w14:textId="55262508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80" w:type="dxa"/>
          </w:tcPr>
          <w:p w14:paraId="4DB6A27B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8427C4" w14:textId="33678E9B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254</w:t>
            </w:r>
          </w:p>
        </w:tc>
        <w:tc>
          <w:tcPr>
            <w:tcW w:w="180" w:type="dxa"/>
          </w:tcPr>
          <w:p w14:paraId="52F6774C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544B8A6E" w14:textId="16516E10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588</w:t>
            </w:r>
          </w:p>
        </w:tc>
        <w:tc>
          <w:tcPr>
            <w:tcW w:w="270" w:type="dxa"/>
          </w:tcPr>
          <w:p w14:paraId="710A8669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3BD34BED" w14:textId="4CF825EB" w:rsidR="009851DB" w:rsidRPr="00DD5023" w:rsidRDefault="009851DB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851DB" w:rsidRPr="00DD5023" w14:paraId="55433424" w14:textId="77777777" w:rsidTr="002D186C">
        <w:trPr>
          <w:cantSplit/>
        </w:trPr>
        <w:tc>
          <w:tcPr>
            <w:tcW w:w="3510" w:type="dxa"/>
          </w:tcPr>
          <w:p w14:paraId="38980BBC" w14:textId="26D69CF6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ตลาดตะวันนา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C06F9D3" w14:textId="12505C3E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2AAD4EA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B6F6DE" w14:textId="2FEF65F4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6C295ED0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0A274C4C" w14:textId="0E271AA9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20A6C778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393F017D" w14:textId="0D3670C8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4128E968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598F222E" w14:textId="7C9162A6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631F3206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3ECEFEED" w14:textId="70826AC5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80" w:type="dxa"/>
          </w:tcPr>
          <w:p w14:paraId="26168F69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88634B" w14:textId="5646FA21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254</w:t>
            </w:r>
          </w:p>
        </w:tc>
        <w:tc>
          <w:tcPr>
            <w:tcW w:w="180" w:type="dxa"/>
          </w:tcPr>
          <w:p w14:paraId="6D561E44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1BD417BB" w14:textId="5865551E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587</w:t>
            </w:r>
          </w:p>
        </w:tc>
        <w:tc>
          <w:tcPr>
            <w:tcW w:w="270" w:type="dxa"/>
          </w:tcPr>
          <w:p w14:paraId="329F32AE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20681D92" w14:textId="59291AF4" w:rsidR="009851DB" w:rsidRPr="00DD5023" w:rsidRDefault="009851DB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851DB" w:rsidRPr="00DD5023" w14:paraId="571BC0E0" w14:textId="77777777" w:rsidTr="002D186C">
        <w:trPr>
          <w:cantSplit/>
        </w:trPr>
        <w:tc>
          <w:tcPr>
            <w:tcW w:w="3510" w:type="dxa"/>
          </w:tcPr>
          <w:p w14:paraId="01108578" w14:textId="7BF6B9D9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บริษัท ทรัพย์ รีเทล โอพีเพลส แบงค็อก จำกัด</w:t>
            </w:r>
          </w:p>
        </w:tc>
        <w:tc>
          <w:tcPr>
            <w:tcW w:w="1890" w:type="dxa"/>
          </w:tcPr>
          <w:p w14:paraId="71DD0C35" w14:textId="4344AF52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82A2F43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63F2D6" w14:textId="3D06AF6F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3667B8E2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442C9855" w14:textId="44851C93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7DDCD3BC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1BB3D1DA" w14:textId="41A618C8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5C866A17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2BA0E2A7" w14:textId="1C118148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5623E287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</w:tcPr>
          <w:p w14:paraId="39B64849" w14:textId="66996BB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180" w:type="dxa"/>
          </w:tcPr>
          <w:p w14:paraId="20FFD9EF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2586F42" w14:textId="26C62D0A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91</w:t>
            </w:r>
          </w:p>
        </w:tc>
        <w:tc>
          <w:tcPr>
            <w:tcW w:w="180" w:type="dxa"/>
          </w:tcPr>
          <w:p w14:paraId="65B0EAC0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4F2AB54B" w14:textId="416F9738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196</w:t>
            </w:r>
          </w:p>
        </w:tc>
        <w:tc>
          <w:tcPr>
            <w:tcW w:w="270" w:type="dxa"/>
          </w:tcPr>
          <w:p w14:paraId="3479ED84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4499B0AD" w14:textId="1CF3FBE2" w:rsidR="009851DB" w:rsidRPr="00DD5023" w:rsidRDefault="009851DB" w:rsidP="00797AB9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851DB" w:rsidRPr="00DD5023" w14:paraId="08E0379D" w14:textId="77777777" w:rsidTr="002D186C">
        <w:trPr>
          <w:cantSplit/>
        </w:trPr>
        <w:tc>
          <w:tcPr>
            <w:tcW w:w="3510" w:type="dxa"/>
          </w:tcPr>
          <w:p w14:paraId="1AED3FB7" w14:textId="1BBA9F25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พันธุ์ทิพย์พลาซ่างามวงศ์วานจำกัด</w:t>
            </w:r>
          </w:p>
        </w:tc>
        <w:tc>
          <w:tcPr>
            <w:tcW w:w="1890" w:type="dxa"/>
          </w:tcPr>
          <w:p w14:paraId="1AB218FD" w14:textId="537E4B16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D755CA8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705C17" w14:textId="1715A549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2389CE00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78B0A233" w14:textId="2C041E3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2B4B7451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08BA0F96" w14:textId="0A7C82B0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64F49DE5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175A4112" w14:textId="68B7A5E1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7C7F1212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</w:tcPr>
          <w:p w14:paraId="31E54822" w14:textId="4F7DB7F1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257</w:t>
            </w:r>
          </w:p>
        </w:tc>
        <w:tc>
          <w:tcPr>
            <w:tcW w:w="180" w:type="dxa"/>
          </w:tcPr>
          <w:p w14:paraId="440D031D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23D434E" w14:textId="04538D03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257</w:t>
            </w:r>
          </w:p>
        </w:tc>
        <w:tc>
          <w:tcPr>
            <w:tcW w:w="180" w:type="dxa"/>
          </w:tcPr>
          <w:p w14:paraId="434BE406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5177881B" w14:textId="74A464BC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2,413</w:t>
            </w:r>
          </w:p>
        </w:tc>
        <w:tc>
          <w:tcPr>
            <w:tcW w:w="270" w:type="dxa"/>
          </w:tcPr>
          <w:p w14:paraId="71AD4A0C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1FFEB130" w14:textId="5712DFF9" w:rsidR="009851DB" w:rsidRPr="00DD5023" w:rsidRDefault="009851DB" w:rsidP="00797AB9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851DB" w:rsidRPr="00DD5023" w14:paraId="3BD19408" w14:textId="77777777" w:rsidTr="002D186C">
        <w:trPr>
          <w:cantSplit/>
        </w:trPr>
        <w:tc>
          <w:tcPr>
            <w:tcW w:w="3510" w:type="dxa"/>
          </w:tcPr>
          <w:p w14:paraId="25FDBC5F" w14:textId="14555A19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รีเทล พันธุ์ทิพย์เชียงใหม่ จำกัด</w:t>
            </w:r>
          </w:p>
        </w:tc>
        <w:tc>
          <w:tcPr>
            <w:tcW w:w="1890" w:type="dxa"/>
          </w:tcPr>
          <w:p w14:paraId="12303EEA" w14:textId="296E38CA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5FEA4589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7A9141" w14:textId="048570B5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2E234773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1A78E2A4" w14:textId="0E4182A2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2A9B7B95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29E0B9FA" w14:textId="023D4125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2D4B842A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4519F8A7" w14:textId="02F8D614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1064FDC1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</w:tcPr>
          <w:p w14:paraId="0D679BD9" w14:textId="1F396223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106</w:t>
            </w:r>
          </w:p>
        </w:tc>
        <w:tc>
          <w:tcPr>
            <w:tcW w:w="180" w:type="dxa"/>
          </w:tcPr>
          <w:p w14:paraId="5AD2994A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C4F9455" w14:textId="77768AE9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106</w:t>
            </w:r>
          </w:p>
        </w:tc>
        <w:tc>
          <w:tcPr>
            <w:tcW w:w="180" w:type="dxa"/>
          </w:tcPr>
          <w:p w14:paraId="73FA62A8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67A7C8CE" w14:textId="13CD7BF1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242</w:t>
            </w:r>
          </w:p>
        </w:tc>
        <w:tc>
          <w:tcPr>
            <w:tcW w:w="270" w:type="dxa"/>
          </w:tcPr>
          <w:p w14:paraId="2ACF77C1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7431F6AF" w14:textId="2EB9E824" w:rsidR="009851DB" w:rsidRPr="00DD5023" w:rsidRDefault="009851DB" w:rsidP="00797AB9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851DB" w:rsidRPr="00DD5023" w14:paraId="308AEA7A" w14:textId="77777777" w:rsidTr="002D186C">
        <w:trPr>
          <w:cantSplit/>
        </w:trPr>
        <w:tc>
          <w:tcPr>
            <w:tcW w:w="3510" w:type="dxa"/>
          </w:tcPr>
          <w:p w14:paraId="634AD261" w14:textId="19BBF9AB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ควีนส์ปาร์ค แบงค็อก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4875B013" w14:textId="5B65D3AF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65F0A4C3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EDC134" w14:textId="6C76D41C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4B19C51A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36AB4EC9" w14:textId="25B439D3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64FA54C7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72933560" w14:textId="0E1B0CAD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47390F9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308D65EB" w14:textId="3EC2051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3B8BAA75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</w:tcPr>
          <w:p w14:paraId="78172C48" w14:textId="344A1EB2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80" w:type="dxa"/>
          </w:tcPr>
          <w:p w14:paraId="2C0AC7EF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4A4E661" w14:textId="1A885641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80" w:type="dxa"/>
          </w:tcPr>
          <w:p w14:paraId="3526E6D0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30718FA8" w14:textId="5C11312D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2,513</w:t>
            </w:r>
          </w:p>
        </w:tc>
        <w:tc>
          <w:tcPr>
            <w:tcW w:w="270" w:type="dxa"/>
          </w:tcPr>
          <w:p w14:paraId="0FA0EE8F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2BECA537" w14:textId="36FA2358" w:rsidR="009851DB" w:rsidRPr="00DD5023" w:rsidRDefault="009851DB" w:rsidP="00797AB9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851DB" w:rsidRPr="00DD5023" w14:paraId="53F2620A" w14:textId="77777777" w:rsidTr="002D186C">
        <w:trPr>
          <w:cantSplit/>
        </w:trPr>
        <w:tc>
          <w:tcPr>
            <w:tcW w:w="3510" w:type="dxa"/>
          </w:tcPr>
          <w:p w14:paraId="44972B94" w14:textId="7B61A8F1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ควีนส์ปาร์ค แบงค็อก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766FB7AF" w14:textId="6C9B21A1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6E6BC7F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DA1ACB" w14:textId="166615E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6642C299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2A305428" w14:textId="6562EE7F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1B193D94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325C0F56" w14:textId="1F64651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0C53568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789E7E1E" w14:textId="6986ECDC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73592C99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</w:tcPr>
          <w:p w14:paraId="3F10D268" w14:textId="7839950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80" w:type="dxa"/>
          </w:tcPr>
          <w:p w14:paraId="0364BE1F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ADE52AC" w14:textId="541716F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11</w:t>
            </w: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E167F27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5018DFDF" w14:textId="75B4ACCD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2,513</w:t>
            </w:r>
          </w:p>
        </w:tc>
        <w:tc>
          <w:tcPr>
            <w:tcW w:w="270" w:type="dxa"/>
          </w:tcPr>
          <w:p w14:paraId="65514CA5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7AF63F96" w14:textId="352AC288" w:rsidR="009851DB" w:rsidRPr="00DD5023" w:rsidRDefault="009851DB" w:rsidP="00797AB9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851DB" w:rsidRPr="00DD5023" w14:paraId="4D390C3E" w14:textId="77777777" w:rsidTr="002D186C">
        <w:trPr>
          <w:cantSplit/>
        </w:trPr>
        <w:tc>
          <w:tcPr>
            <w:tcW w:w="3510" w:type="dxa"/>
          </w:tcPr>
          <w:p w14:paraId="14A7FFEA" w14:textId="5FB7F445" w:rsidR="009851DB" w:rsidRPr="00DD5023" w:rsidRDefault="009851DB" w:rsidP="00DD502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โฮเตล สุขุมวิท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เดิมชื่อ 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บริษัท ทรัพย์ ดับเบิลทรี สุขุมวิท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90" w:type="dxa"/>
          </w:tcPr>
          <w:p w14:paraId="61B39BF2" w14:textId="77777777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371" w:hanging="37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11652A" w14:textId="42728495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262B5BB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5510A9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FE2869F" w14:textId="606CF6A3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60536ABC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4F3EC3D9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B329A91" w14:textId="35EC469B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5F609892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445D7BEE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7CA0876" w14:textId="51682836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3CB34E2A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23DB75C9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5CA7D0C" w14:textId="35427584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042BFC65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</w:tcPr>
          <w:p w14:paraId="51A30618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67E69A9" w14:textId="762DA8F2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139</w:t>
            </w:r>
          </w:p>
        </w:tc>
        <w:tc>
          <w:tcPr>
            <w:tcW w:w="180" w:type="dxa"/>
          </w:tcPr>
          <w:p w14:paraId="5AA8505C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0B75123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61FBCB5" w14:textId="23B0840F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139</w:t>
            </w:r>
          </w:p>
        </w:tc>
        <w:tc>
          <w:tcPr>
            <w:tcW w:w="180" w:type="dxa"/>
          </w:tcPr>
          <w:p w14:paraId="0A9712B8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1832ADFA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0B5E1B4" w14:textId="29BB8DA3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D186C"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3CA08D75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311CEC4F" w14:textId="77777777" w:rsidR="009851DB" w:rsidRPr="00DD5023" w:rsidRDefault="009851DB" w:rsidP="00797AB9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65F9DE3" w14:textId="728345E2" w:rsidR="009851DB" w:rsidRPr="00DD5023" w:rsidRDefault="009851DB" w:rsidP="00797AB9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851DB" w:rsidRPr="00DD5023" w14:paraId="6B3B4AB5" w14:textId="77777777" w:rsidTr="002D186C">
        <w:trPr>
          <w:cantSplit/>
        </w:trPr>
        <w:tc>
          <w:tcPr>
            <w:tcW w:w="3510" w:type="dxa"/>
          </w:tcPr>
          <w:p w14:paraId="366982E6" w14:textId="743F1527" w:rsidR="009851DB" w:rsidRPr="00DD5023" w:rsidRDefault="009851DB" w:rsidP="00DD502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โฮเตล สุขุมวิท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เดิมชื่อ 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DD502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ดับเบิลทรี สุขุมวิท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90" w:type="dxa"/>
          </w:tcPr>
          <w:p w14:paraId="7DF53666" w14:textId="77777777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CF86E7" w14:textId="4334F412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C76FB20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842AAF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B8CBEBD" w14:textId="266654BE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017E1069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3ECDB658" w14:textId="77777777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484504" w14:textId="74D92615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5B8C7F1F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4996E4D8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7F5B74E" w14:textId="3CD61DFE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68860C84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7D4965D9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9B1458" w14:textId="03D5281A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4D685F7E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23702113" w14:textId="77777777" w:rsidR="009851DB" w:rsidRPr="00E05D5F" w:rsidRDefault="009851DB" w:rsidP="00E05D5F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824316D" w14:textId="1FB18F26" w:rsidR="009851DB" w:rsidRPr="00E05D5F" w:rsidRDefault="009851DB" w:rsidP="00E05D5F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05D5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139</w:t>
            </w:r>
          </w:p>
        </w:tc>
        <w:tc>
          <w:tcPr>
            <w:tcW w:w="180" w:type="dxa"/>
          </w:tcPr>
          <w:p w14:paraId="5F88F577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CD75F3" w14:textId="77777777" w:rsidR="009851DB" w:rsidRPr="00E05D5F" w:rsidRDefault="009851DB" w:rsidP="00E05D5F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43DD263" w14:textId="5A32E09D" w:rsidR="009851DB" w:rsidRPr="00DD5023" w:rsidRDefault="009851DB" w:rsidP="00E05D5F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05D5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139</w:t>
            </w:r>
          </w:p>
        </w:tc>
        <w:tc>
          <w:tcPr>
            <w:tcW w:w="180" w:type="dxa"/>
          </w:tcPr>
          <w:p w14:paraId="72BCF8FA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06D6616E" w14:textId="77777777" w:rsidR="009851DB" w:rsidRPr="00DD5023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6A886EE" w14:textId="6E814AA0" w:rsidR="009851DB" w:rsidRPr="00DD5023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="002D186C"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A4D38E5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09171A02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F8C7A44" w14:textId="564D7799" w:rsidR="009851DB" w:rsidRPr="00DD5023" w:rsidRDefault="009851DB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851DB" w:rsidRPr="00DD5023" w14:paraId="7A35089A" w14:textId="77777777" w:rsidTr="002D186C">
        <w:trPr>
          <w:cantSplit/>
        </w:trPr>
        <w:tc>
          <w:tcPr>
            <w:tcW w:w="3510" w:type="dxa"/>
          </w:tcPr>
          <w:p w14:paraId="5CADF0F2" w14:textId="65312A11" w:rsidR="009851DB" w:rsidRPr="00DD5023" w:rsidRDefault="009851DB" w:rsidP="00DD502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โฮเตล สุขุมวิท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 xml:space="preserve"> 3 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เดิมชื่อ 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DD502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ฮิลตัน กรุงเทพ จำกัด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90" w:type="dxa"/>
          </w:tcPr>
          <w:p w14:paraId="6192050B" w14:textId="77777777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016309" w14:textId="39D85389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841120F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096EC2" w14:textId="77777777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5E8F5C" w14:textId="73EAE6F5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1DAE81F5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15AB4715" w14:textId="77777777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BC5D0F" w14:textId="66D2B0B1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74AE61C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3BD15BC1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F6A9BF5" w14:textId="69B9D2B4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47EDF366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18D52A32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E9F7164" w14:textId="44C07BBB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15CDBAEF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27579E49" w14:textId="77777777" w:rsidR="009851DB" w:rsidRPr="00E05D5F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0891FBF" w14:textId="676018D4" w:rsidR="009851DB" w:rsidRPr="00E05D5F" w:rsidRDefault="009851DB" w:rsidP="00E05D5F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05D5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374</w:t>
            </w:r>
          </w:p>
        </w:tc>
        <w:tc>
          <w:tcPr>
            <w:tcW w:w="180" w:type="dxa"/>
          </w:tcPr>
          <w:p w14:paraId="77938959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A573B3" w14:textId="77777777" w:rsidR="009851DB" w:rsidRPr="00DD5023" w:rsidRDefault="009851DB" w:rsidP="00E05D5F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209068D" w14:textId="22548F71" w:rsidR="009851DB" w:rsidRPr="00DD5023" w:rsidRDefault="009851DB" w:rsidP="00E05D5F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374</w:t>
            </w:r>
          </w:p>
        </w:tc>
        <w:tc>
          <w:tcPr>
            <w:tcW w:w="180" w:type="dxa"/>
          </w:tcPr>
          <w:p w14:paraId="5F4D4CBA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2404D034" w14:textId="77777777" w:rsidR="009851DB" w:rsidRPr="00DD5023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3855F00" w14:textId="1E364BC0" w:rsidR="009851DB" w:rsidRPr="00DD5023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417</w:t>
            </w:r>
          </w:p>
        </w:tc>
        <w:tc>
          <w:tcPr>
            <w:tcW w:w="270" w:type="dxa"/>
          </w:tcPr>
          <w:p w14:paraId="1E9A5E44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028D63D5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31F1352" w14:textId="053BA54B" w:rsidR="009851DB" w:rsidRPr="00DD5023" w:rsidRDefault="009851DB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851DB" w:rsidRPr="00DD5023" w14:paraId="5959E062" w14:textId="77777777" w:rsidTr="002D186C">
        <w:trPr>
          <w:cantSplit/>
        </w:trPr>
        <w:tc>
          <w:tcPr>
            <w:tcW w:w="3510" w:type="dxa"/>
          </w:tcPr>
          <w:p w14:paraId="210FADCE" w14:textId="77777777" w:rsidR="009851DB" w:rsidRPr="00DD5023" w:rsidRDefault="009851DB" w:rsidP="00DD502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ทีซีซี โฮเทล บีเคเค จำกัด</w:t>
            </w:r>
          </w:p>
          <w:p w14:paraId="5F97F7A6" w14:textId="4C13B632" w:rsidR="009851DB" w:rsidRPr="00DD5023" w:rsidRDefault="009851DB" w:rsidP="00DD502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DD5023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เดิมชื่อ บริษัท ทรัพย์ เลอ เมอริเดียน โฮเทล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DD502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แบงค็อก จำกัด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90" w:type="dxa"/>
          </w:tcPr>
          <w:p w14:paraId="104CA373" w14:textId="77777777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272102" w14:textId="77777777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04974F" w14:textId="632A2656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F2DA325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30D9E90" w14:textId="77777777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88D4AE" w14:textId="77777777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D87611" w14:textId="4853CCEF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6F3649C8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51E9CFBB" w14:textId="77777777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D309C9" w14:textId="77777777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B9752C" w14:textId="682B171E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5D0C1AC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5822D574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B63B123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4A2AF2A" w14:textId="4A8F5811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026A345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78326189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FD4AB0C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5524CB5" w14:textId="5CB2C2F3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31558FE6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50EDCB14" w14:textId="77777777" w:rsidR="009851DB" w:rsidRPr="00E05D5F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D94A032" w14:textId="77777777" w:rsidR="009851DB" w:rsidRPr="00E05D5F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7E43B8" w14:textId="59D28783" w:rsidR="009851DB" w:rsidRPr="00E05D5F" w:rsidRDefault="009851DB" w:rsidP="00E05D5F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05D5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381</w:t>
            </w:r>
          </w:p>
        </w:tc>
        <w:tc>
          <w:tcPr>
            <w:tcW w:w="180" w:type="dxa"/>
          </w:tcPr>
          <w:p w14:paraId="18F8C988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A59543" w14:textId="77777777" w:rsidR="009851DB" w:rsidRPr="00DD5023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75C2206" w14:textId="77777777" w:rsidR="009851DB" w:rsidRPr="00DD5023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B581829" w14:textId="24923598" w:rsidR="009851DB" w:rsidRPr="00DD5023" w:rsidRDefault="009851DB" w:rsidP="00E05D5F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381</w:t>
            </w:r>
          </w:p>
        </w:tc>
        <w:tc>
          <w:tcPr>
            <w:tcW w:w="180" w:type="dxa"/>
          </w:tcPr>
          <w:p w14:paraId="1DA3A7C0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5DE91889" w14:textId="77777777" w:rsidR="009851DB" w:rsidRPr="00DD5023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5F600E1" w14:textId="77777777" w:rsidR="009851DB" w:rsidRPr="00DD5023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A6735D6" w14:textId="6E5125A1" w:rsidR="009851DB" w:rsidRPr="00DD5023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080B4A"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489185A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414E314B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6392CC1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A7804B8" w14:textId="2A7697FE" w:rsidR="009851DB" w:rsidRPr="00DD5023" w:rsidRDefault="009851DB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851DB" w:rsidRPr="00DD5023" w14:paraId="7960E6B1" w14:textId="77777777" w:rsidTr="002D186C">
        <w:trPr>
          <w:cantSplit/>
        </w:trPr>
        <w:tc>
          <w:tcPr>
            <w:tcW w:w="3510" w:type="dxa"/>
          </w:tcPr>
          <w:p w14:paraId="181ED3F9" w14:textId="77777777" w:rsidR="009851DB" w:rsidRPr="00DD5023" w:rsidRDefault="009851DB" w:rsidP="00DD502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หาดละไม จำกัด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เดิมชื่อ </w:t>
            </w:r>
          </w:p>
          <w:p w14:paraId="71B6C36E" w14:textId="7A950C2B" w:rsidR="009851DB" w:rsidRPr="00DD5023" w:rsidRDefault="009851DB" w:rsidP="00DD502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DD5023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บันยันทรี เกาะสมุย</w:t>
            </w:r>
          </w:p>
          <w:p w14:paraId="6801EBC3" w14:textId="0F1A18E3" w:rsidR="009851DB" w:rsidRPr="00DD5023" w:rsidRDefault="009851DB" w:rsidP="00DD502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DD5023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90" w:type="dxa"/>
          </w:tcPr>
          <w:p w14:paraId="09B577DA" w14:textId="77777777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C39C72" w14:textId="77777777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BE81B7" w14:textId="18558860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3831636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5D7EE1" w14:textId="77777777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D93377" w14:textId="77777777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F7C917" w14:textId="749818C5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1AEA6F65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09FB34C8" w14:textId="77777777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248FD6" w14:textId="77777777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C028DE" w14:textId="66AEBA8A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1CECA8D0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58372A01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7535B74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E14F713" w14:textId="33E84AFB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455760A1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719150DA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ED7BAF2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422DA54" w14:textId="652BCA93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081E9A31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5C07628F" w14:textId="77777777" w:rsidR="009851DB" w:rsidRPr="00E05D5F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25CFD24" w14:textId="77777777" w:rsidR="009851DB" w:rsidRPr="00E05D5F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90DFCD4" w14:textId="646804D9" w:rsidR="009851DB" w:rsidRPr="00E05D5F" w:rsidRDefault="009851DB" w:rsidP="00E05D5F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05D5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685</w:t>
            </w:r>
          </w:p>
        </w:tc>
        <w:tc>
          <w:tcPr>
            <w:tcW w:w="180" w:type="dxa"/>
          </w:tcPr>
          <w:p w14:paraId="48A91F3E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8EF092" w14:textId="77777777" w:rsidR="009851DB" w:rsidRPr="00DD5023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7AFCE8E" w14:textId="77777777" w:rsidR="009851DB" w:rsidRPr="00DD5023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B205947" w14:textId="0E93FC4C" w:rsidR="009851DB" w:rsidRPr="00DD5023" w:rsidRDefault="009851DB" w:rsidP="00E05D5F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685</w:t>
            </w:r>
          </w:p>
        </w:tc>
        <w:tc>
          <w:tcPr>
            <w:tcW w:w="180" w:type="dxa"/>
          </w:tcPr>
          <w:p w14:paraId="430DC4C5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5B37A592" w14:textId="77777777" w:rsidR="009851DB" w:rsidRPr="00DD5023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19E1238" w14:textId="77777777" w:rsidR="009851DB" w:rsidRPr="00DD5023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2429A74" w14:textId="762A5414" w:rsidR="009851DB" w:rsidRPr="00DD5023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810</w:t>
            </w:r>
          </w:p>
        </w:tc>
        <w:tc>
          <w:tcPr>
            <w:tcW w:w="270" w:type="dxa"/>
          </w:tcPr>
          <w:p w14:paraId="502C024C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194856AF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BFAB444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360F341" w14:textId="4BE2584A" w:rsidR="009851DB" w:rsidRPr="00DD5023" w:rsidRDefault="009851DB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851DB" w:rsidRPr="00DD5023" w14:paraId="2B3F2484" w14:textId="77777777" w:rsidTr="002D186C">
        <w:trPr>
          <w:cantSplit/>
        </w:trPr>
        <w:tc>
          <w:tcPr>
            <w:tcW w:w="3510" w:type="dxa"/>
          </w:tcPr>
          <w:p w14:paraId="5E42B9DD" w14:textId="77777777" w:rsidR="009851DB" w:rsidRPr="00DD5023" w:rsidRDefault="009851DB" w:rsidP="00DD502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เฉวง บีช โฮเทล จำกัด</w:t>
            </w:r>
          </w:p>
          <w:p w14:paraId="157F0B97" w14:textId="07B9CB81" w:rsidR="009851DB" w:rsidRPr="00DD5023" w:rsidRDefault="009851DB" w:rsidP="00DD502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DD5023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เดิมชื่อ บริษัท ทรัพย์ เชอราตัน เกาะสมุย 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DD502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90" w:type="dxa"/>
          </w:tcPr>
          <w:p w14:paraId="199595E9" w14:textId="77777777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EC59ED" w14:textId="05DD0198" w:rsidR="009851DB" w:rsidRPr="00DD5023" w:rsidRDefault="00EA187F" w:rsidP="00335154">
            <w:pPr>
              <w:tabs>
                <w:tab w:val="clear" w:pos="227"/>
                <w:tab w:val="clear" w:pos="454"/>
              </w:tabs>
              <w:spacing w:line="216" w:lineRule="auto"/>
              <w:ind w:left="10" w:hanging="1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9851DB"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742AA2C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348BED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FE90459" w14:textId="77777777" w:rsidR="009851DB" w:rsidRPr="00DD5023" w:rsidRDefault="009851DB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38721FD" w14:textId="5958B0E8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222FD61B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3A87A7BF" w14:textId="77777777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3B20B5" w14:textId="77777777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359291" w14:textId="54627CD2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42448677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615B5F8D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96D92AC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9E74923" w14:textId="4BA079EB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8EDAF9D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6672175E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1F759AC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176E316" w14:textId="4938043C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78F2C703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05074918" w14:textId="77777777" w:rsidR="009851DB" w:rsidRPr="00E05D5F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38BC24A" w14:textId="77777777" w:rsidR="009851DB" w:rsidRPr="00E05D5F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4C9C065" w14:textId="23A93693" w:rsidR="009851DB" w:rsidRPr="00E05D5F" w:rsidRDefault="009851DB" w:rsidP="00E05D5F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05D5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86</w:t>
            </w:r>
          </w:p>
        </w:tc>
        <w:tc>
          <w:tcPr>
            <w:tcW w:w="180" w:type="dxa"/>
          </w:tcPr>
          <w:p w14:paraId="1AE69160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9F66E4" w14:textId="77777777" w:rsidR="009851DB" w:rsidRPr="00DD5023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73B093A" w14:textId="77777777" w:rsidR="009851DB" w:rsidRPr="00DD5023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A63C993" w14:textId="0EDDCC17" w:rsidR="009851DB" w:rsidRPr="00DD5023" w:rsidRDefault="009851DB" w:rsidP="00E05D5F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86</w:t>
            </w:r>
          </w:p>
        </w:tc>
        <w:tc>
          <w:tcPr>
            <w:tcW w:w="180" w:type="dxa"/>
          </w:tcPr>
          <w:p w14:paraId="0138BAA3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034D613E" w14:textId="77777777" w:rsidR="009851DB" w:rsidRPr="00DD5023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AC37BB4" w14:textId="77777777" w:rsidR="009851DB" w:rsidRPr="00DD5023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85CB576" w14:textId="4292313F" w:rsidR="009851DB" w:rsidRPr="00DD5023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1,227</w:t>
            </w:r>
          </w:p>
        </w:tc>
        <w:tc>
          <w:tcPr>
            <w:tcW w:w="270" w:type="dxa"/>
          </w:tcPr>
          <w:p w14:paraId="17AA5D31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573E1D7C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CF09E97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C5E069" w14:textId="5600C079" w:rsidR="009851DB" w:rsidRPr="00DD5023" w:rsidRDefault="009851DB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851DB" w:rsidRPr="00DD5023" w14:paraId="4BB988D0" w14:textId="77777777" w:rsidTr="002D186C">
        <w:trPr>
          <w:cantSplit/>
        </w:trPr>
        <w:tc>
          <w:tcPr>
            <w:tcW w:w="3510" w:type="dxa"/>
          </w:tcPr>
          <w:p w14:paraId="3068A5E9" w14:textId="4E778334" w:rsidR="009851DB" w:rsidRPr="00DD5023" w:rsidRDefault="009851DB" w:rsidP="00DD502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วนา เบลล์ เอ ลักซ์ซูรี่ สมุย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จำกัด</w:t>
            </w:r>
          </w:p>
        </w:tc>
        <w:tc>
          <w:tcPr>
            <w:tcW w:w="1890" w:type="dxa"/>
          </w:tcPr>
          <w:p w14:paraId="784BB763" w14:textId="77777777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B199D6" w14:textId="0BC758F7" w:rsidR="009851DB" w:rsidRPr="00DD5023" w:rsidRDefault="009851DB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6D677770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ACA2EA" w14:textId="77777777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5DF594" w14:textId="6EF2EB22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70A30C33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78336891" w14:textId="77777777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17EDC6" w14:textId="673F6E32" w:rsidR="009851DB" w:rsidRPr="00DD5023" w:rsidRDefault="009851DB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4309987A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0773672F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22B481A" w14:textId="714A2294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3179E7BC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441D83EC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CBBEC6B" w14:textId="3B5ACDD3" w:rsidR="009851DB" w:rsidRPr="00DD5023" w:rsidRDefault="009851DB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40698589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2596F05F" w14:textId="77777777" w:rsidR="009851DB" w:rsidRPr="00E05D5F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B34A93E" w14:textId="2A902263" w:rsidR="009851DB" w:rsidRPr="00E05D5F" w:rsidRDefault="009851DB" w:rsidP="00E05D5F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05D5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501</w:t>
            </w:r>
          </w:p>
        </w:tc>
        <w:tc>
          <w:tcPr>
            <w:tcW w:w="180" w:type="dxa"/>
          </w:tcPr>
          <w:p w14:paraId="1E4D8C83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683FA71" w14:textId="77777777" w:rsidR="009851DB" w:rsidRPr="00DD5023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0144107" w14:textId="402BB005" w:rsidR="009851DB" w:rsidRPr="00DD5023" w:rsidRDefault="009851DB" w:rsidP="00E05D5F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501</w:t>
            </w:r>
          </w:p>
        </w:tc>
        <w:tc>
          <w:tcPr>
            <w:tcW w:w="180" w:type="dxa"/>
          </w:tcPr>
          <w:p w14:paraId="440F6F4D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029AB31A" w14:textId="77777777" w:rsidR="009851DB" w:rsidRPr="00DD5023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F2DBAEF" w14:textId="6119FC39" w:rsidR="009851DB" w:rsidRPr="00DD5023" w:rsidRDefault="009851DB" w:rsidP="00E05D5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</w:t>
            </w:r>
            <w:r w:rsidR="002D186C"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869341F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66F085A5" w14:textId="77777777" w:rsidR="009851DB" w:rsidRPr="00DD5023" w:rsidRDefault="009851DB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701662C" w14:textId="5EACB9EA" w:rsidR="009851DB" w:rsidRPr="00DD5023" w:rsidRDefault="009851DB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05301" w:rsidRPr="00DD5023" w14:paraId="6FBAF64B" w14:textId="77777777" w:rsidTr="002D186C">
        <w:trPr>
          <w:cantSplit/>
          <w:trHeight w:val="77"/>
        </w:trPr>
        <w:tc>
          <w:tcPr>
            <w:tcW w:w="3510" w:type="dxa"/>
          </w:tcPr>
          <w:p w14:paraId="06D7615F" w14:textId="2EC43E4A" w:rsidR="00705301" w:rsidRPr="00DD5023" w:rsidRDefault="00705301" w:rsidP="00E37C2F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บริษัท ทรัพย์ โบ๊ทเฮ้าส์ เกาะสมุย จำกัด</w:t>
            </w:r>
          </w:p>
        </w:tc>
        <w:tc>
          <w:tcPr>
            <w:tcW w:w="1890" w:type="dxa"/>
          </w:tcPr>
          <w:p w14:paraId="0FBF2CD7" w14:textId="39966B8F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427F7D7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7C5BD4BC" w14:textId="5AA91C26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69FD2422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2F6025A9" w14:textId="24A9B76C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1691A129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6BE0506C" w14:textId="1DEE6701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77A37B9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46B86AAE" w14:textId="5DF250C0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2BE17113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</w:tcPr>
          <w:p w14:paraId="02BBB3E8" w14:textId="3410C93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281</w:t>
            </w:r>
          </w:p>
        </w:tc>
        <w:tc>
          <w:tcPr>
            <w:tcW w:w="180" w:type="dxa"/>
          </w:tcPr>
          <w:p w14:paraId="75F18220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D1A0455" w14:textId="0304194D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281</w:t>
            </w:r>
          </w:p>
        </w:tc>
        <w:tc>
          <w:tcPr>
            <w:tcW w:w="180" w:type="dxa"/>
          </w:tcPr>
          <w:p w14:paraId="7A250146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78AED6CF" w14:textId="639A4E30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309</w:t>
            </w:r>
          </w:p>
        </w:tc>
        <w:tc>
          <w:tcPr>
            <w:tcW w:w="270" w:type="dxa"/>
          </w:tcPr>
          <w:p w14:paraId="6673B11E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7F5EB7B7" w14:textId="37D05320" w:rsidR="00705301" w:rsidRPr="00DD5023" w:rsidRDefault="00705301" w:rsidP="00797AB9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05301" w:rsidRPr="00DD5023" w14:paraId="3191D97C" w14:textId="77777777" w:rsidTr="002D186C">
        <w:trPr>
          <w:cantSplit/>
        </w:trPr>
        <w:tc>
          <w:tcPr>
            <w:tcW w:w="3510" w:type="dxa"/>
          </w:tcPr>
          <w:p w14:paraId="4F4B5C0A" w14:textId="77777777" w:rsidR="00705301" w:rsidRPr="00DD5023" w:rsidRDefault="00705301" w:rsidP="00E37C2F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ทีซีซี โฮเทล เชียงใหม่ จำกัด</w:t>
            </w:r>
          </w:p>
          <w:p w14:paraId="72877D2D" w14:textId="54D01E18" w:rsidR="00705301" w:rsidRPr="00DD5023" w:rsidRDefault="00705301" w:rsidP="00E37C2F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เดิมชื่อ บริษัท ทรัพย์ เลอ เมอริเดียน โฮเทล 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เชียงใหม่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90" w:type="dxa"/>
          </w:tcPr>
          <w:p w14:paraId="19D9392D" w14:textId="77777777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6316F2" w14:textId="77777777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DA10C5" w14:textId="5FD91763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2C2454A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270" w:right="-79" w:hanging="27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9BB8F41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6D320E7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1E8D4B1" w14:textId="4273FD8F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1C34559B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142CDF88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3114CCF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EC4E3D7" w14:textId="1CA22279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0265825B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394AFC4A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8FAE32A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B4688F8" w14:textId="19BC544E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2C015682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5C2759B9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F1B79F7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A607D7A" w14:textId="7BE9B040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72BA8E1E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</w:tcPr>
          <w:p w14:paraId="4F3D4EC1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F7EF682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EB007E" w14:textId="6C22D62A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342</w:t>
            </w:r>
          </w:p>
        </w:tc>
        <w:tc>
          <w:tcPr>
            <w:tcW w:w="180" w:type="dxa"/>
          </w:tcPr>
          <w:p w14:paraId="477EDBAF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65A4813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C0831ED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8BE906E" w14:textId="14C38669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342</w:t>
            </w:r>
          </w:p>
        </w:tc>
        <w:tc>
          <w:tcPr>
            <w:tcW w:w="180" w:type="dxa"/>
          </w:tcPr>
          <w:p w14:paraId="71B7AD37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3E795E8D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829D936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E7D0E58" w14:textId="5E0ACFF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376</w:t>
            </w:r>
          </w:p>
        </w:tc>
        <w:tc>
          <w:tcPr>
            <w:tcW w:w="270" w:type="dxa"/>
          </w:tcPr>
          <w:p w14:paraId="0E9C0716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188AE92F" w14:textId="77777777" w:rsidR="00705301" w:rsidRPr="00DD5023" w:rsidRDefault="00705301" w:rsidP="00797AB9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E1B75E9" w14:textId="77777777" w:rsidR="00705301" w:rsidRPr="00DD5023" w:rsidRDefault="00705301" w:rsidP="00797AB9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2C8848D" w14:textId="4E8717A0" w:rsidR="00705301" w:rsidRPr="00DD5023" w:rsidRDefault="00705301" w:rsidP="00797AB9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05301" w:rsidRPr="00DD5023" w14:paraId="2A249B2C" w14:textId="77777777" w:rsidTr="002D186C">
        <w:trPr>
          <w:cantSplit/>
        </w:trPr>
        <w:tc>
          <w:tcPr>
            <w:tcW w:w="3510" w:type="dxa"/>
          </w:tcPr>
          <w:p w14:paraId="43512FBB" w14:textId="6FBE036B" w:rsidR="00705301" w:rsidRPr="00DD5023" w:rsidRDefault="00705301" w:rsidP="00E37C2F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เดอะ เมโทรโพล ภูเก็ต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1CA0EFEE" w14:textId="67960FBD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65212C84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B5A07D" w14:textId="659B767F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06DAC1C4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11483454" w14:textId="181DD1AA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1A0C2FDE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609517B6" w14:textId="4B0123F9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52BB8692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7F2666A0" w14:textId="05CDF0A9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7F3C1549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</w:tcPr>
          <w:p w14:paraId="3F0999D1" w14:textId="489637C5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</w:t>
            </w: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E5EA9FC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0AC1831" w14:textId="45E65922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</w:t>
            </w: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528DC28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2B92A188" w14:textId="51702B63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34B9E52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7705874D" w14:textId="448E1056" w:rsidR="00705301" w:rsidRPr="00DD5023" w:rsidRDefault="00705301" w:rsidP="00797AB9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05301" w:rsidRPr="00DD5023" w14:paraId="0E0C8776" w14:textId="77777777" w:rsidTr="002D186C">
        <w:trPr>
          <w:cantSplit/>
        </w:trPr>
        <w:tc>
          <w:tcPr>
            <w:tcW w:w="3510" w:type="dxa"/>
          </w:tcPr>
          <w:p w14:paraId="027A8C98" w14:textId="30F63BA7" w:rsidR="00705301" w:rsidRPr="00DD5023" w:rsidRDefault="00705301" w:rsidP="00E37C2F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เดอะ เมโทรโพล ภูเก็ต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27055F2" w14:textId="715B4863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A9DFDA2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17FCBB" w14:textId="55F4EC2F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45475359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5C5546C3" w14:textId="3015A868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4E8880FA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65C8E45D" w14:textId="49EA75BF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66EDB30D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47FAEFCF" w14:textId="42B403AB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00CEBC3C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</w:tcPr>
          <w:p w14:paraId="1617E9B8" w14:textId="0EFD8473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</w:t>
            </w: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E6DF9DC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C172CDF" w14:textId="2ECEF4A3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</w:t>
            </w: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0215532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09CE29CC" w14:textId="573D4A15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526274A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63BE13DA" w14:textId="191590E8" w:rsidR="00705301" w:rsidRPr="00DD5023" w:rsidRDefault="00705301" w:rsidP="00797AB9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05301" w:rsidRPr="00DD5023" w14:paraId="3502808F" w14:textId="77777777" w:rsidTr="002D186C">
        <w:trPr>
          <w:cantSplit/>
        </w:trPr>
        <w:tc>
          <w:tcPr>
            <w:tcW w:w="3510" w:type="dxa"/>
          </w:tcPr>
          <w:p w14:paraId="11B5779C" w14:textId="548BE848" w:rsidR="00705301" w:rsidRPr="00DD5023" w:rsidRDefault="00705301" w:rsidP="00E37C2F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ทีซีซี อินเตอร์ลิงค์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79BA68EB" w14:textId="165AEE8C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F5809FC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840A3F" w14:textId="397E22EA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3789FCE9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43B85162" w14:textId="370E2B5F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1116F52C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38C840EC" w14:textId="35A2B67A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756F7074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4F3A005C" w14:textId="3E3F2D6D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7F2CAAC0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</w:tcPr>
          <w:p w14:paraId="6F9F8614" w14:textId="18BE96E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5E790B2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FA6D801" w14:textId="62AFC966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EB961F3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18EF7AFA" w14:textId="00A2F9F0" w:rsidR="00705301" w:rsidRPr="00DD5023" w:rsidRDefault="002D186C" w:rsidP="009A42D1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4D782D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55082865" w14:textId="6B64C9B4" w:rsidR="00705301" w:rsidRPr="00DD5023" w:rsidRDefault="00705301" w:rsidP="00797AB9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05301" w:rsidRPr="00DD5023" w14:paraId="26821F7D" w14:textId="77777777" w:rsidTr="002D186C">
        <w:trPr>
          <w:cantSplit/>
        </w:trPr>
        <w:tc>
          <w:tcPr>
            <w:tcW w:w="3510" w:type="dxa"/>
          </w:tcPr>
          <w:p w14:paraId="3C0ACDEF" w14:textId="3DE50D87" w:rsidR="00705301" w:rsidRPr="00DD5023" w:rsidRDefault="00705301" w:rsidP="00E37C2F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อาคารสำนักงาน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208 - 1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058B1774" w14:textId="1744C112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40F7783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68A32D" w14:textId="43AF9EE3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6948ACDE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241CB158" w14:textId="436F5204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7BCC37A2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647F4AAB" w14:textId="20AA3E58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0260760A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499D1109" w14:textId="3E26761C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29A350FA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</w:tcPr>
          <w:p w14:paraId="796654F8" w14:textId="648DD63A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80" w:type="dxa"/>
          </w:tcPr>
          <w:p w14:paraId="65D6993D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4C1AFC5" w14:textId="306068E8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80" w:type="dxa"/>
          </w:tcPr>
          <w:p w14:paraId="45810703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01F6CE0B" w14:textId="4CCE746F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1,553</w:t>
            </w:r>
          </w:p>
        </w:tc>
        <w:tc>
          <w:tcPr>
            <w:tcW w:w="270" w:type="dxa"/>
          </w:tcPr>
          <w:p w14:paraId="744B2833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0252332E" w14:textId="149AEBCA" w:rsidR="00705301" w:rsidRPr="00DD5023" w:rsidRDefault="00705301" w:rsidP="00797AB9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05301" w:rsidRPr="00DD5023" w14:paraId="6749D4DB" w14:textId="77777777" w:rsidTr="002D186C">
        <w:trPr>
          <w:cantSplit/>
        </w:trPr>
        <w:tc>
          <w:tcPr>
            <w:tcW w:w="3510" w:type="dxa"/>
          </w:tcPr>
          <w:p w14:paraId="68FEC598" w14:textId="7DA54D17" w:rsidR="00705301" w:rsidRPr="00DD5023" w:rsidRDefault="00705301" w:rsidP="00E37C2F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อาคารสำนักงาน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208 - 2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10EF3821" w14:textId="498B7021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44910A5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106ECC" w14:textId="055976BC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0B774E52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7B045AD4" w14:textId="542CCE7B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711D7C4F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1336E84D" w14:textId="55FA29C3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3C7A805B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429AE73E" w14:textId="7920F8F3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4BA61A9A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</w:tcPr>
          <w:p w14:paraId="3E57610F" w14:textId="00FB7DB0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80" w:type="dxa"/>
          </w:tcPr>
          <w:p w14:paraId="3933517E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0CA2ED6" w14:textId="4B1182B5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80" w:type="dxa"/>
          </w:tcPr>
          <w:p w14:paraId="677375F9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5381AE12" w14:textId="1B1B245A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1,553</w:t>
            </w:r>
          </w:p>
        </w:tc>
        <w:tc>
          <w:tcPr>
            <w:tcW w:w="270" w:type="dxa"/>
          </w:tcPr>
          <w:p w14:paraId="30FFBAF6" w14:textId="17E1CEFD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5DB441B6" w14:textId="16545F5B" w:rsidR="00705301" w:rsidRPr="00DD5023" w:rsidRDefault="00705301" w:rsidP="00797AB9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05301" w:rsidRPr="00DD5023" w14:paraId="6986B665" w14:textId="77777777" w:rsidTr="002D186C">
        <w:trPr>
          <w:cantSplit/>
        </w:trPr>
        <w:tc>
          <w:tcPr>
            <w:tcW w:w="3510" w:type="dxa"/>
          </w:tcPr>
          <w:p w14:paraId="1677CB6C" w14:textId="79D03550" w:rsidR="00705301" w:rsidRPr="00DD5023" w:rsidRDefault="00705301" w:rsidP="00E37C2F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อาคารเอ็มไพร์ทาวเวอร์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0CC3BD5D" w14:textId="439A4861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C444511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1A846D" w14:textId="10D79712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7E572EF9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71B1FD84" w14:textId="39CB3B3F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5457A2EB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4111F5DA" w14:textId="44ACB215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691175EC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5DE5D4BF" w14:textId="3038B36F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551F8072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</w:tcPr>
          <w:p w14:paraId="348F862F" w14:textId="0A488112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80" w:type="dxa"/>
          </w:tcPr>
          <w:p w14:paraId="011B7AB7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63F7674" w14:textId="1A8C378E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80" w:type="dxa"/>
          </w:tcPr>
          <w:p w14:paraId="1BB00DEB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4C12C42E" w14:textId="78D590A2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2,274</w:t>
            </w:r>
          </w:p>
        </w:tc>
        <w:tc>
          <w:tcPr>
            <w:tcW w:w="270" w:type="dxa"/>
          </w:tcPr>
          <w:p w14:paraId="06FCE5B4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2F04E30A" w14:textId="3DDAD7A9" w:rsidR="00705301" w:rsidRPr="00DD5023" w:rsidRDefault="00705301" w:rsidP="00797AB9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05301" w:rsidRPr="00DD5023" w14:paraId="54CEF83D" w14:textId="77777777" w:rsidTr="002D186C">
        <w:trPr>
          <w:cantSplit/>
        </w:trPr>
        <w:tc>
          <w:tcPr>
            <w:tcW w:w="3510" w:type="dxa"/>
          </w:tcPr>
          <w:p w14:paraId="701030A2" w14:textId="103BF5EA" w:rsidR="00705301" w:rsidRPr="00DD5023" w:rsidRDefault="00705301" w:rsidP="00E37C2F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อาคารเอ็มไพร์ทาวเวอร์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8269EEE" w14:textId="6755D5BE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CABCF7A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434BF2" w14:textId="62F5BBA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7EC54778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7153CE83" w14:textId="082CE983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3726649D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56EE9999" w14:textId="3E06F306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A877620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59CB608C" w14:textId="2BA5FC01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6A43BA2A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</w:tcPr>
          <w:p w14:paraId="4349DF42" w14:textId="19C18F80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80" w:type="dxa"/>
          </w:tcPr>
          <w:p w14:paraId="0406C670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2F779E7" w14:textId="31AAF2E0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80" w:type="dxa"/>
          </w:tcPr>
          <w:p w14:paraId="3B0C43C6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6090C6E3" w14:textId="0CEF7E93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2,274</w:t>
            </w:r>
          </w:p>
        </w:tc>
        <w:tc>
          <w:tcPr>
            <w:tcW w:w="270" w:type="dxa"/>
          </w:tcPr>
          <w:p w14:paraId="2D2AE901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62398C79" w14:textId="0F9051AE" w:rsidR="00705301" w:rsidRPr="00DD5023" w:rsidRDefault="00705301" w:rsidP="00797AB9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05301" w:rsidRPr="00DD5023" w14:paraId="0A1B8C8E" w14:textId="77777777" w:rsidTr="002D186C">
        <w:trPr>
          <w:cantSplit/>
        </w:trPr>
        <w:tc>
          <w:tcPr>
            <w:tcW w:w="3510" w:type="dxa"/>
          </w:tcPr>
          <w:p w14:paraId="5C5464B3" w14:textId="148F8D85" w:rsidR="00705301" w:rsidRPr="00DD5023" w:rsidRDefault="00705301" w:rsidP="00E37C2F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อาคารเอ็มไพร์ทาวเวอร์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2CA80C08" w14:textId="6234EDAC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5E2630D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8FEC2E4" w14:textId="238ECED4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00875E27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6433AFEB" w14:textId="38A171B5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2DF0BB97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07596068" w14:textId="24940CAA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0AD43360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09C3A931" w14:textId="5EB69C6A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323E82EF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</w:tcPr>
          <w:p w14:paraId="2331E544" w14:textId="1E9B735D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80" w:type="dxa"/>
          </w:tcPr>
          <w:p w14:paraId="4C351E65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CDBE77A" w14:textId="4CA57CFE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80" w:type="dxa"/>
          </w:tcPr>
          <w:p w14:paraId="0B4C048C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7E571E6F" w14:textId="3D6352E6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2,274</w:t>
            </w:r>
          </w:p>
        </w:tc>
        <w:tc>
          <w:tcPr>
            <w:tcW w:w="270" w:type="dxa"/>
          </w:tcPr>
          <w:p w14:paraId="6F3795A3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42747E3C" w14:textId="26700F1B" w:rsidR="00705301" w:rsidRPr="00DD5023" w:rsidRDefault="00705301" w:rsidP="00797AB9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05301" w:rsidRPr="00DD5023" w14:paraId="381A3013" w14:textId="77777777" w:rsidTr="002D186C">
        <w:trPr>
          <w:cantSplit/>
        </w:trPr>
        <w:tc>
          <w:tcPr>
            <w:tcW w:w="3510" w:type="dxa"/>
          </w:tcPr>
          <w:p w14:paraId="5DEBE55F" w14:textId="74D5B19E" w:rsidR="00705301" w:rsidRPr="00DD5023" w:rsidRDefault="00705301" w:rsidP="00E37C2F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อาคารเอ็มไพร์ทาวเวอร์ </w:t>
            </w:r>
            <w:r w:rsidRPr="00DD502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DCB59C9" w14:textId="450BEF5D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D40398E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63ECC5A4" w14:textId="75EA8B1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0D67023E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43CDB9F3" w14:textId="41E6D60F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4663664F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6E58C607" w14:textId="4FAEDC15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5EB1F8DF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6CA56670" w14:textId="023DFB48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2057D851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</w:tcPr>
          <w:p w14:paraId="65125831" w14:textId="1EDDB0FB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80" w:type="dxa"/>
          </w:tcPr>
          <w:p w14:paraId="0BCE358F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0E955B1" w14:textId="39DB4D0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80" w:type="dxa"/>
          </w:tcPr>
          <w:p w14:paraId="12891742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304DFC0C" w14:textId="1C6310B3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2,274</w:t>
            </w:r>
          </w:p>
        </w:tc>
        <w:tc>
          <w:tcPr>
            <w:tcW w:w="270" w:type="dxa"/>
          </w:tcPr>
          <w:p w14:paraId="3ACB18C3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1C81BC1C" w14:textId="1F845A2D" w:rsidR="00705301" w:rsidRPr="00DD5023" w:rsidRDefault="00705301" w:rsidP="00797AB9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05301" w:rsidRPr="00DD5023" w14:paraId="236C3DF1" w14:textId="77777777" w:rsidTr="002D186C">
        <w:trPr>
          <w:cantSplit/>
        </w:trPr>
        <w:tc>
          <w:tcPr>
            <w:tcW w:w="3510" w:type="dxa"/>
          </w:tcPr>
          <w:p w14:paraId="4EF9C7E9" w14:textId="7B11FA35" w:rsidR="00705301" w:rsidRPr="00DD5023" w:rsidRDefault="00705301" w:rsidP="00E37C2F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อาคารอินเตอร์ลิงค์ บางนา จำกัด</w:t>
            </w:r>
          </w:p>
        </w:tc>
        <w:tc>
          <w:tcPr>
            <w:tcW w:w="1890" w:type="dxa"/>
          </w:tcPr>
          <w:p w14:paraId="5F771EFE" w14:textId="7BB8C21B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7ECDEF2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31E099" w14:textId="79FB7393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758242FE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2150FC51" w14:textId="3E8DD2A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3AEC7496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1C416B12" w14:textId="61D71B12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4B55D72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0CCE91F8" w14:textId="1436698B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6BC2895E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</w:tcPr>
          <w:p w14:paraId="211CD6C8" w14:textId="067BB179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122</w:t>
            </w:r>
          </w:p>
        </w:tc>
        <w:tc>
          <w:tcPr>
            <w:tcW w:w="180" w:type="dxa"/>
          </w:tcPr>
          <w:p w14:paraId="6A688567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6D2BCF3" w14:textId="5254165E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122</w:t>
            </w:r>
          </w:p>
        </w:tc>
        <w:tc>
          <w:tcPr>
            <w:tcW w:w="180" w:type="dxa"/>
          </w:tcPr>
          <w:p w14:paraId="1DA78BC6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3FA9E812" w14:textId="685CD5D3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1,789</w:t>
            </w:r>
          </w:p>
        </w:tc>
        <w:tc>
          <w:tcPr>
            <w:tcW w:w="270" w:type="dxa"/>
          </w:tcPr>
          <w:p w14:paraId="7438DCC4" w14:textId="77777777" w:rsidR="00705301" w:rsidRPr="00DD5023" w:rsidRDefault="00705301" w:rsidP="00DD502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447A506D" w14:textId="4C83E52E" w:rsidR="00705301" w:rsidRPr="00DD5023" w:rsidRDefault="00705301" w:rsidP="00797AB9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05301" w:rsidRPr="00DD5023" w14:paraId="3308F2B8" w14:textId="77777777" w:rsidTr="002D186C">
        <w:trPr>
          <w:cantSplit/>
        </w:trPr>
        <w:tc>
          <w:tcPr>
            <w:tcW w:w="3510" w:type="dxa"/>
          </w:tcPr>
          <w:p w14:paraId="0A90FFF3" w14:textId="38BE1526" w:rsidR="00705301" w:rsidRPr="00DD5023" w:rsidRDefault="00705301" w:rsidP="00E37C2F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เอเชียทีค โฮเทล จำกัด</w:t>
            </w:r>
            <w:r w:rsidR="00C3544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77B7C5FF" w14:textId="2F372F20" w:rsidR="00705301" w:rsidRPr="00DD5023" w:rsidRDefault="00705301" w:rsidP="00797AB9">
            <w:pPr>
              <w:tabs>
                <w:tab w:val="clear" w:pos="227"/>
                <w:tab w:val="clear" w:pos="454"/>
              </w:tabs>
              <w:spacing w:line="216" w:lineRule="auto"/>
              <w:ind w:left="106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bottom"/>
          </w:tcPr>
          <w:p w14:paraId="6033B4BB" w14:textId="77777777" w:rsidR="00705301" w:rsidRPr="00797AB9" w:rsidRDefault="00705301" w:rsidP="00797AB9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3AA955C2" w14:textId="51460E0E" w:rsidR="00705301" w:rsidRPr="00DD5023" w:rsidRDefault="00705301" w:rsidP="00797AB9">
            <w:pPr>
              <w:spacing w:line="216" w:lineRule="auto"/>
              <w:ind w:left="371" w:hanging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  <w:vAlign w:val="bottom"/>
          </w:tcPr>
          <w:p w14:paraId="0D4BB591" w14:textId="77777777" w:rsidR="00705301" w:rsidRPr="00797AB9" w:rsidRDefault="00705301" w:rsidP="00797AB9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2C813718" w14:textId="01A2BC4C" w:rsidR="00705301" w:rsidRPr="00DD5023" w:rsidRDefault="00705301" w:rsidP="00E52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8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742B6F21" w14:textId="77777777" w:rsidR="00705301" w:rsidRPr="00797AB9" w:rsidRDefault="00705301" w:rsidP="00797AB9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371" w:right="-79" w:hanging="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415335E8" w14:textId="5B1E60D6" w:rsidR="00705301" w:rsidRPr="00DD5023" w:rsidRDefault="00705301" w:rsidP="00797AB9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371" w:hanging="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  <w:vAlign w:val="bottom"/>
          </w:tcPr>
          <w:p w14:paraId="3047D4EE" w14:textId="77777777" w:rsidR="00705301" w:rsidRPr="00797AB9" w:rsidRDefault="00705301" w:rsidP="00797AB9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4EC08B85" w14:textId="3775D88C" w:rsidR="00705301" w:rsidRPr="00DD5023" w:rsidRDefault="00705301" w:rsidP="00797AB9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371" w:hanging="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  <w:vAlign w:val="bottom"/>
          </w:tcPr>
          <w:p w14:paraId="4BB55E15" w14:textId="77777777" w:rsidR="00705301" w:rsidRPr="00797AB9" w:rsidRDefault="00705301" w:rsidP="00797AB9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07E733A2" w14:textId="3F0139E4" w:rsidR="00705301" w:rsidRPr="00DD5023" w:rsidRDefault="00705301" w:rsidP="00797AB9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</w:p>
        </w:tc>
        <w:tc>
          <w:tcPr>
            <w:tcW w:w="180" w:type="dxa"/>
            <w:vAlign w:val="bottom"/>
          </w:tcPr>
          <w:p w14:paraId="4BB485D3" w14:textId="77777777" w:rsidR="00705301" w:rsidRPr="00797AB9" w:rsidRDefault="00705301" w:rsidP="00797AB9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77EBD6D" w14:textId="2D16C129" w:rsidR="00705301" w:rsidRPr="00DD5023" w:rsidRDefault="00705301" w:rsidP="00797AB9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371" w:right="15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0435ED45" w14:textId="77777777" w:rsidR="00705301" w:rsidRPr="00DD5023" w:rsidRDefault="00705301" w:rsidP="00797AB9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23DC2E69" w14:textId="6F3E132A" w:rsidR="00705301" w:rsidRPr="00DD5023" w:rsidRDefault="00705301" w:rsidP="00797AB9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ED2A6A" w14:textId="77777777" w:rsidR="00705301" w:rsidRPr="00DD5023" w:rsidRDefault="00705301" w:rsidP="00797AB9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35810E28" w14:textId="1EA239FA" w:rsidR="00705301" w:rsidRPr="00DD5023" w:rsidRDefault="00705301" w:rsidP="00797AB9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05301" w:rsidRPr="00DD5023" w14:paraId="425FDBDA" w14:textId="77777777" w:rsidTr="002D186C">
        <w:trPr>
          <w:cantSplit/>
        </w:trPr>
        <w:tc>
          <w:tcPr>
            <w:tcW w:w="3510" w:type="dxa"/>
          </w:tcPr>
          <w:p w14:paraId="79543CAE" w14:textId="281DA515" w:rsidR="00705301" w:rsidRPr="00DD5023" w:rsidRDefault="00705301" w:rsidP="00E37C2F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อันดามัน รีสอร์ท แอสเสท จำกัด</w:t>
            </w:r>
          </w:p>
        </w:tc>
        <w:tc>
          <w:tcPr>
            <w:tcW w:w="1890" w:type="dxa"/>
            <w:vAlign w:val="bottom"/>
          </w:tcPr>
          <w:p w14:paraId="2FA8D620" w14:textId="4E6CC837" w:rsidR="00705301" w:rsidRPr="00DD5023" w:rsidRDefault="00705301" w:rsidP="00E52030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7B2B474A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5ACE87" w14:textId="532E990B" w:rsidR="00705301" w:rsidRPr="00DD5023" w:rsidRDefault="00705301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  <w:vAlign w:val="bottom"/>
          </w:tcPr>
          <w:p w14:paraId="24B1F992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5AC0186D" w14:textId="1AB8B9BF" w:rsidR="00705301" w:rsidRPr="00DD5023" w:rsidRDefault="00705301" w:rsidP="00E52030">
            <w:pPr>
              <w:tabs>
                <w:tab w:val="clear" w:pos="454"/>
                <w:tab w:val="clear" w:pos="907"/>
                <w:tab w:val="left" w:pos="0"/>
              </w:tabs>
              <w:spacing w:line="216" w:lineRule="auto"/>
              <w:ind w:right="-711" w:firstLine="458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1675E4E4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43DAC9C2" w14:textId="3BBA94C0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  <w:vAlign w:val="bottom"/>
          </w:tcPr>
          <w:p w14:paraId="3B7AE388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747799E4" w14:textId="7FE964B6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  <w:vAlign w:val="bottom"/>
          </w:tcPr>
          <w:p w14:paraId="2B57B697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vAlign w:val="bottom"/>
          </w:tcPr>
          <w:p w14:paraId="5F0494F2" w14:textId="37C98797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180" w:type="dxa"/>
            <w:vAlign w:val="bottom"/>
          </w:tcPr>
          <w:p w14:paraId="4DD2FCCD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2392C1A" w14:textId="49636DDE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180" w:type="dxa"/>
          </w:tcPr>
          <w:p w14:paraId="565D9CF0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605A8591" w14:textId="3AB6385A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C2F87A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51C309E8" w14:textId="163EE8E4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05301" w:rsidRPr="00DD5023" w14:paraId="11D17FE2" w14:textId="77777777" w:rsidTr="002D186C">
        <w:trPr>
          <w:cantSplit/>
        </w:trPr>
        <w:tc>
          <w:tcPr>
            <w:tcW w:w="3510" w:type="dxa"/>
          </w:tcPr>
          <w:p w14:paraId="5F9B6055" w14:textId="2079CB5D" w:rsidR="00705301" w:rsidRPr="00DD5023" w:rsidRDefault="00705301" w:rsidP="00DD502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พัทยา รีสอร์ท แอสเสท จำกัด </w:t>
            </w:r>
          </w:p>
        </w:tc>
        <w:tc>
          <w:tcPr>
            <w:tcW w:w="1890" w:type="dxa"/>
            <w:vAlign w:val="bottom"/>
          </w:tcPr>
          <w:p w14:paraId="66CB8A0C" w14:textId="2D036667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bottom"/>
          </w:tcPr>
          <w:p w14:paraId="297BE127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795323" w14:textId="767C4798" w:rsidR="00705301" w:rsidRPr="00DD5023" w:rsidRDefault="00705301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  <w:vAlign w:val="bottom"/>
          </w:tcPr>
          <w:p w14:paraId="19772183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A4D501F" w14:textId="18D38BAE" w:rsidR="00705301" w:rsidRPr="00DD5023" w:rsidRDefault="00705301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53076B36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5EA8C810" w14:textId="06A256A0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  <w:vAlign w:val="bottom"/>
          </w:tcPr>
          <w:p w14:paraId="0C0FF8AA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5BC345FB" w14:textId="1CE1E562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4" w:type="dxa"/>
            <w:vAlign w:val="bottom"/>
          </w:tcPr>
          <w:p w14:paraId="6D609F2C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vAlign w:val="bottom"/>
          </w:tcPr>
          <w:p w14:paraId="2EC757E4" w14:textId="2129AF5A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180" w:type="dxa"/>
            <w:vAlign w:val="bottom"/>
          </w:tcPr>
          <w:p w14:paraId="308397E0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366423E" w14:textId="5738E5DD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180" w:type="dxa"/>
          </w:tcPr>
          <w:p w14:paraId="45082482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646D5CDA" w14:textId="716FED3A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8FF7ED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78272C0A" w14:textId="5474DB8D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05301" w:rsidRPr="00DD5023" w14:paraId="31AB118F" w14:textId="77777777" w:rsidTr="002D186C">
        <w:trPr>
          <w:cantSplit/>
        </w:trPr>
        <w:tc>
          <w:tcPr>
            <w:tcW w:w="3510" w:type="dxa"/>
          </w:tcPr>
          <w:p w14:paraId="2D23CB82" w14:textId="3CD724C7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เดอะ โฮเทล สุขุมวิท </w:t>
            </w:r>
            <w:r w:rsidRPr="00DD50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50 </w:t>
            </w:r>
            <w:r w:rsidRPr="00DD50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5142FBDD" w14:textId="24AAC9CD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bottom"/>
          </w:tcPr>
          <w:p w14:paraId="11C52B9F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274089" w14:textId="470C7957" w:rsidR="00705301" w:rsidRPr="00DD5023" w:rsidRDefault="00705301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  <w:vAlign w:val="bottom"/>
          </w:tcPr>
          <w:p w14:paraId="00E3B671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3ADACB64" w14:textId="4497DD77" w:rsidR="00705301" w:rsidRPr="00DD5023" w:rsidRDefault="00705301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76B999F6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4954677B" w14:textId="1117F66D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53,250</w:t>
            </w:r>
          </w:p>
        </w:tc>
        <w:tc>
          <w:tcPr>
            <w:tcW w:w="178" w:type="dxa"/>
            <w:vAlign w:val="bottom"/>
          </w:tcPr>
          <w:p w14:paraId="4612AFED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55F3F38F" w14:textId="5F555F0E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53,250</w:t>
            </w:r>
          </w:p>
        </w:tc>
        <w:tc>
          <w:tcPr>
            <w:tcW w:w="184" w:type="dxa"/>
            <w:vAlign w:val="bottom"/>
          </w:tcPr>
          <w:p w14:paraId="0AD39456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vAlign w:val="bottom"/>
          </w:tcPr>
          <w:p w14:paraId="71EE637B" w14:textId="692C8369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12,550</w:t>
            </w:r>
          </w:p>
        </w:tc>
        <w:tc>
          <w:tcPr>
            <w:tcW w:w="180" w:type="dxa"/>
            <w:vAlign w:val="bottom"/>
          </w:tcPr>
          <w:p w14:paraId="616B6762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06A049F" w14:textId="6BBA3F7D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12,550</w:t>
            </w:r>
          </w:p>
        </w:tc>
        <w:tc>
          <w:tcPr>
            <w:tcW w:w="180" w:type="dxa"/>
          </w:tcPr>
          <w:p w14:paraId="2E4048CA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73353F20" w14:textId="7C296524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C3B558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5B10E196" w14:textId="1D7F2A88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05301" w:rsidRPr="00DD5023" w14:paraId="0788DB39" w14:textId="77777777" w:rsidTr="002D186C">
        <w:trPr>
          <w:cantSplit/>
        </w:trPr>
        <w:tc>
          <w:tcPr>
            <w:tcW w:w="3510" w:type="dxa"/>
          </w:tcPr>
          <w:p w14:paraId="0ACD5B2B" w14:textId="63229146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เอเชียทีค เอ็นเตอร์เทนเม้นท์ จำกัด</w:t>
            </w:r>
          </w:p>
        </w:tc>
        <w:tc>
          <w:tcPr>
            <w:tcW w:w="1890" w:type="dxa"/>
          </w:tcPr>
          <w:p w14:paraId="032F274A" w14:textId="402C15CD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  <w:vAlign w:val="bottom"/>
          </w:tcPr>
          <w:p w14:paraId="4302EADE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F92E33" w14:textId="764D3E79" w:rsidR="00705301" w:rsidRPr="00DD5023" w:rsidRDefault="00705301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  <w:vAlign w:val="bottom"/>
          </w:tcPr>
          <w:p w14:paraId="2F6E4C6B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3576824F" w14:textId="0C62A278" w:rsidR="00705301" w:rsidRPr="00DD5023" w:rsidRDefault="00705301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1E71D795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10684287" w14:textId="3EFF8878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78" w:type="dxa"/>
            <w:vAlign w:val="bottom"/>
          </w:tcPr>
          <w:p w14:paraId="0ACCEEE4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72F55CFE" w14:textId="6C234A3E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84" w:type="dxa"/>
            <w:vAlign w:val="bottom"/>
          </w:tcPr>
          <w:p w14:paraId="49FD7701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vAlign w:val="bottom"/>
          </w:tcPr>
          <w:p w14:paraId="1BCB4F96" w14:textId="20E426E2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61B8E862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DB7EEF7" w14:textId="6BB47767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4573AC4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01766486" w14:textId="7065358B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FB0AB3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7AD63A55" w14:textId="1B64C446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05301" w:rsidRPr="00DD5023" w14:paraId="5D367A06" w14:textId="77777777" w:rsidTr="002D186C">
        <w:trPr>
          <w:cantSplit/>
        </w:trPr>
        <w:tc>
          <w:tcPr>
            <w:tcW w:w="3510" w:type="dxa"/>
          </w:tcPr>
          <w:p w14:paraId="7DF55F6E" w14:textId="4F475F1D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สุรเศรษฐ์ จำกัด</w:t>
            </w:r>
          </w:p>
        </w:tc>
        <w:tc>
          <w:tcPr>
            <w:tcW w:w="1890" w:type="dxa"/>
          </w:tcPr>
          <w:p w14:paraId="495AF98B" w14:textId="0018B24E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22429A1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5DE10E" w14:textId="4E7D1AD9" w:rsidR="00705301" w:rsidRPr="00DD5023" w:rsidRDefault="00705301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2C8F8837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19696D51" w14:textId="307BDFBC" w:rsidR="00705301" w:rsidRPr="00DD5023" w:rsidRDefault="00705301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7C937B4A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40EDAEEF" w14:textId="1B42FBCD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200,000</w:t>
            </w:r>
          </w:p>
        </w:tc>
        <w:tc>
          <w:tcPr>
            <w:tcW w:w="178" w:type="dxa"/>
          </w:tcPr>
          <w:p w14:paraId="795CD3C6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793541AC" w14:textId="73C2AC67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200,000</w:t>
            </w:r>
          </w:p>
        </w:tc>
        <w:tc>
          <w:tcPr>
            <w:tcW w:w="184" w:type="dxa"/>
          </w:tcPr>
          <w:p w14:paraId="0B254F4F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31604BDD" w14:textId="0E5CEFD2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353</w:t>
            </w: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650</w:t>
            </w:r>
          </w:p>
        </w:tc>
        <w:tc>
          <w:tcPr>
            <w:tcW w:w="180" w:type="dxa"/>
          </w:tcPr>
          <w:p w14:paraId="564B1FAC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0AE0C7" w14:textId="1E68FD45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353</w:t>
            </w: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650</w:t>
            </w:r>
          </w:p>
        </w:tc>
        <w:tc>
          <w:tcPr>
            <w:tcW w:w="180" w:type="dxa"/>
          </w:tcPr>
          <w:p w14:paraId="0B5DFD3A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2FC83FC3" w14:textId="35F4476F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42DD54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1031AFEB" w14:textId="77653FD1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141474" w:rsidRPr="00DD5023" w14:paraId="00E5FA52" w14:textId="77777777" w:rsidTr="002D186C">
        <w:trPr>
          <w:cantSplit/>
        </w:trPr>
        <w:tc>
          <w:tcPr>
            <w:tcW w:w="3510" w:type="dxa"/>
          </w:tcPr>
          <w:p w14:paraId="2498608E" w14:textId="77777777" w:rsidR="00141474" w:rsidRPr="00DD5023" w:rsidRDefault="00141474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4BCE328" w14:textId="77777777" w:rsidR="00141474" w:rsidRPr="00DD5023" w:rsidRDefault="00141474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D633884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7C08A1" w14:textId="77777777" w:rsidR="00141474" w:rsidRPr="00DD5023" w:rsidRDefault="00141474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2B63D8D0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3081729D" w14:textId="77777777" w:rsidR="00141474" w:rsidRPr="00DD5023" w:rsidRDefault="00141474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7116BCB6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10527D7E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7A5097D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2169DB86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751778B8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207F3144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A91D272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4349F6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B794772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06B6BB88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B44FF17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10FACF0E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41474" w:rsidRPr="00DD5023" w14:paraId="0BB722EC" w14:textId="77777777" w:rsidTr="002D186C">
        <w:trPr>
          <w:cantSplit/>
        </w:trPr>
        <w:tc>
          <w:tcPr>
            <w:tcW w:w="3510" w:type="dxa"/>
          </w:tcPr>
          <w:p w14:paraId="23568F13" w14:textId="77777777" w:rsidR="00141474" w:rsidRPr="00DD5023" w:rsidRDefault="00141474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4ABB9136" w14:textId="77777777" w:rsidR="00141474" w:rsidRPr="00DD5023" w:rsidRDefault="00141474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8BE9F22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3EB9F03" w14:textId="77777777" w:rsidR="00141474" w:rsidRPr="00DD5023" w:rsidRDefault="00141474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614010C0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71CF8DB5" w14:textId="77777777" w:rsidR="00141474" w:rsidRPr="00DD5023" w:rsidRDefault="00141474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427C518A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3650ED7B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9B3530F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4F865C50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7090382F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67C85C15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C8178F5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0A14FC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3D3FA69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363A7971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C51C215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678F9E41" w14:textId="77777777" w:rsidR="00141474" w:rsidRPr="00DD5023" w:rsidRDefault="00141474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05301" w:rsidRPr="00DD5023" w14:paraId="5AF0FF09" w14:textId="77777777" w:rsidTr="002D186C">
        <w:trPr>
          <w:cantSplit/>
        </w:trPr>
        <w:tc>
          <w:tcPr>
            <w:tcW w:w="3510" w:type="dxa"/>
          </w:tcPr>
          <w:p w14:paraId="21546AB9" w14:textId="1BE92C2D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บริษัท นำทรัพย์พัฒนา 2 จำกัด</w:t>
            </w:r>
          </w:p>
        </w:tc>
        <w:tc>
          <w:tcPr>
            <w:tcW w:w="1890" w:type="dxa"/>
          </w:tcPr>
          <w:p w14:paraId="3E8EF6DA" w14:textId="214F0A70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DA0D327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D13D5B" w14:textId="70503311" w:rsidR="00705301" w:rsidRPr="00DD5023" w:rsidRDefault="00705301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0F2BC31F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1CE947DE" w14:textId="4FC3FED9" w:rsidR="00705301" w:rsidRPr="00DD5023" w:rsidRDefault="00705301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C76CDB1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34BDC210" w14:textId="2D14A56C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5,000</w:t>
            </w:r>
          </w:p>
        </w:tc>
        <w:tc>
          <w:tcPr>
            <w:tcW w:w="178" w:type="dxa"/>
          </w:tcPr>
          <w:p w14:paraId="6ECAB394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715837D0" w14:textId="0C1AEADE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5,000</w:t>
            </w:r>
          </w:p>
        </w:tc>
        <w:tc>
          <w:tcPr>
            <w:tcW w:w="184" w:type="dxa"/>
          </w:tcPr>
          <w:p w14:paraId="60621AED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2EAFD362" w14:textId="7FB0F6D3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125</w:t>
            </w:r>
          </w:p>
        </w:tc>
        <w:tc>
          <w:tcPr>
            <w:tcW w:w="180" w:type="dxa"/>
          </w:tcPr>
          <w:p w14:paraId="2A4D35E9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1A0747" w14:textId="42F9F4FD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125</w:t>
            </w:r>
          </w:p>
        </w:tc>
        <w:tc>
          <w:tcPr>
            <w:tcW w:w="180" w:type="dxa"/>
          </w:tcPr>
          <w:p w14:paraId="5496349D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216D54C3" w14:textId="024E349C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597BA0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55E8B192" w14:textId="0D44E592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05301" w:rsidRPr="00DD5023" w14:paraId="0C790C4D" w14:textId="77777777" w:rsidTr="002D186C">
        <w:trPr>
          <w:cantSplit/>
        </w:trPr>
        <w:tc>
          <w:tcPr>
            <w:tcW w:w="3510" w:type="dxa"/>
          </w:tcPr>
          <w:p w14:paraId="69AE1F1E" w14:textId="1AD995DB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ตลาดต่อยอด เออีซี จำกัด</w:t>
            </w:r>
          </w:p>
        </w:tc>
        <w:tc>
          <w:tcPr>
            <w:tcW w:w="1890" w:type="dxa"/>
          </w:tcPr>
          <w:p w14:paraId="57ECB091" w14:textId="2856A8A9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E3E8F61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0F5AE0" w14:textId="1F91146B" w:rsidR="00705301" w:rsidRPr="00DD5023" w:rsidRDefault="00705301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351E06A9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5BF25F94" w14:textId="1BC9091E" w:rsidR="00705301" w:rsidRPr="00DD5023" w:rsidRDefault="00705301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7C4996F7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2E3178A5" w14:textId="0A6F78E0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78" w:type="dxa"/>
          </w:tcPr>
          <w:p w14:paraId="3AEE0F9C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59D999F4" w14:textId="717CECF5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84" w:type="dxa"/>
          </w:tcPr>
          <w:p w14:paraId="0BF40E05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2CCA8A45" w14:textId="609B6D0F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81,793</w:t>
            </w:r>
          </w:p>
        </w:tc>
        <w:tc>
          <w:tcPr>
            <w:tcW w:w="180" w:type="dxa"/>
          </w:tcPr>
          <w:p w14:paraId="7127323C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BF1858" w14:textId="45B3D49B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81,793</w:t>
            </w:r>
          </w:p>
        </w:tc>
        <w:tc>
          <w:tcPr>
            <w:tcW w:w="180" w:type="dxa"/>
          </w:tcPr>
          <w:p w14:paraId="491594DA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5BFC4177" w14:textId="2727BB8E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685D00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79C4C2FB" w14:textId="3A52F2D2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05301" w:rsidRPr="00DD5023" w14:paraId="49702BC7" w14:textId="77777777" w:rsidTr="002D186C">
        <w:trPr>
          <w:cantSplit/>
        </w:trPr>
        <w:tc>
          <w:tcPr>
            <w:tcW w:w="3510" w:type="dxa"/>
          </w:tcPr>
          <w:p w14:paraId="0E0F1BBE" w14:textId="6F4C60A2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แวลู โฮเทลส์ จำกัด</w:t>
            </w:r>
          </w:p>
        </w:tc>
        <w:tc>
          <w:tcPr>
            <w:tcW w:w="1890" w:type="dxa"/>
          </w:tcPr>
          <w:p w14:paraId="74A812B9" w14:textId="602423E8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6EE34714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2ABE7B" w14:textId="65825B43" w:rsidR="00705301" w:rsidRPr="00DD5023" w:rsidRDefault="00705301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22DA4409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2A70CE75" w14:textId="54F40D54" w:rsidR="00705301" w:rsidRPr="00DD5023" w:rsidRDefault="00705301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44AD3964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447F97D5" w14:textId="31B03040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330,000</w:t>
            </w:r>
          </w:p>
        </w:tc>
        <w:tc>
          <w:tcPr>
            <w:tcW w:w="178" w:type="dxa"/>
          </w:tcPr>
          <w:p w14:paraId="6DF08C6F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40487828" w14:textId="4F37CDD5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330,000</w:t>
            </w:r>
          </w:p>
        </w:tc>
        <w:tc>
          <w:tcPr>
            <w:tcW w:w="184" w:type="dxa"/>
          </w:tcPr>
          <w:p w14:paraId="37367DDC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408726E8" w14:textId="2AE04244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166,469</w:t>
            </w:r>
          </w:p>
        </w:tc>
        <w:tc>
          <w:tcPr>
            <w:tcW w:w="180" w:type="dxa"/>
          </w:tcPr>
          <w:p w14:paraId="1BEC5EC9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5FD09F4" w14:textId="785AF507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166,469</w:t>
            </w:r>
          </w:p>
        </w:tc>
        <w:tc>
          <w:tcPr>
            <w:tcW w:w="180" w:type="dxa"/>
          </w:tcPr>
          <w:p w14:paraId="6773B3AC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5CC0CC1D" w14:textId="1B3A2E62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634D53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5B9A4C5B" w14:textId="2212175B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05301" w:rsidRPr="00DD5023" w14:paraId="460E987E" w14:textId="77777777" w:rsidTr="002D186C">
        <w:trPr>
          <w:cantSplit/>
        </w:trPr>
        <w:tc>
          <w:tcPr>
            <w:tcW w:w="3510" w:type="dxa"/>
          </w:tcPr>
          <w:p w14:paraId="4B59E524" w14:textId="38FCF88F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ทีซีซีซีแอล อันดามัน รีสอร์ท จำกัด</w:t>
            </w:r>
          </w:p>
        </w:tc>
        <w:tc>
          <w:tcPr>
            <w:tcW w:w="1890" w:type="dxa"/>
          </w:tcPr>
          <w:p w14:paraId="52B877C9" w14:textId="5BD8572C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9D82E78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7B59E8" w14:textId="159508EE" w:rsidR="00705301" w:rsidRPr="00DD5023" w:rsidRDefault="00705301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2834E87B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10C7904D" w14:textId="1184530D" w:rsidR="00705301" w:rsidRPr="00DD5023" w:rsidRDefault="00705301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52F796BD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7F5EB669" w14:textId="1C72E33B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492,000</w:t>
            </w:r>
          </w:p>
        </w:tc>
        <w:tc>
          <w:tcPr>
            <w:tcW w:w="178" w:type="dxa"/>
          </w:tcPr>
          <w:p w14:paraId="6F88CD9B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6E44B010" w14:textId="7E84092D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492,000</w:t>
            </w:r>
          </w:p>
        </w:tc>
        <w:tc>
          <w:tcPr>
            <w:tcW w:w="184" w:type="dxa"/>
          </w:tcPr>
          <w:p w14:paraId="5C234049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4F660EB4" w14:textId="2A60ECC6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196,431</w:t>
            </w:r>
          </w:p>
        </w:tc>
        <w:tc>
          <w:tcPr>
            <w:tcW w:w="180" w:type="dxa"/>
          </w:tcPr>
          <w:p w14:paraId="194EF598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3098C5" w14:textId="63683148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196,431</w:t>
            </w:r>
          </w:p>
        </w:tc>
        <w:tc>
          <w:tcPr>
            <w:tcW w:w="180" w:type="dxa"/>
          </w:tcPr>
          <w:p w14:paraId="34617B29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1ABE9336" w14:textId="2B16C8EA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2244C1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69B45430" w14:textId="24267E18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05301" w:rsidRPr="00DD5023" w14:paraId="3172FD3F" w14:textId="77777777" w:rsidTr="002D186C">
        <w:trPr>
          <w:cantSplit/>
        </w:trPr>
        <w:tc>
          <w:tcPr>
            <w:tcW w:w="3510" w:type="dxa"/>
          </w:tcPr>
          <w:p w14:paraId="7655CD32" w14:textId="236A3992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แอสเสท เวิล์ด เทรดดิ้ง จำกัด</w:t>
            </w:r>
          </w:p>
        </w:tc>
        <w:tc>
          <w:tcPr>
            <w:tcW w:w="1890" w:type="dxa"/>
          </w:tcPr>
          <w:p w14:paraId="54ADFB90" w14:textId="3D2F6E28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1989BA7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98356D" w14:textId="5FA1BF62" w:rsidR="00705301" w:rsidRPr="00DD5023" w:rsidRDefault="00705301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584675AE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221D814F" w14:textId="5B37FE0C" w:rsidR="00705301" w:rsidRPr="00DD5023" w:rsidRDefault="00705301" w:rsidP="009A42D1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-</w:t>
            </w:r>
          </w:p>
        </w:tc>
        <w:tc>
          <w:tcPr>
            <w:tcW w:w="184" w:type="dxa"/>
          </w:tcPr>
          <w:p w14:paraId="60F67928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6A92DBFB" w14:textId="0E19FE56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78" w:type="dxa"/>
          </w:tcPr>
          <w:p w14:paraId="1F0E0DF8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793A9824" w14:textId="163ED2E8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-</w:t>
            </w:r>
          </w:p>
        </w:tc>
        <w:tc>
          <w:tcPr>
            <w:tcW w:w="184" w:type="dxa"/>
          </w:tcPr>
          <w:p w14:paraId="57EB8DFE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02B33F4A" w14:textId="032DC176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80" w:type="dxa"/>
          </w:tcPr>
          <w:p w14:paraId="318FB095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760E88" w14:textId="0D6381AB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-</w:t>
            </w:r>
          </w:p>
        </w:tc>
        <w:tc>
          <w:tcPr>
            <w:tcW w:w="180" w:type="dxa"/>
          </w:tcPr>
          <w:p w14:paraId="7C187668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51836F7D" w14:textId="73C02453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58E40E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7F31B829" w14:textId="2D3E7A8A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05301" w:rsidRPr="00DD5023" w14:paraId="188DEB10" w14:textId="77777777" w:rsidTr="002D186C">
        <w:trPr>
          <w:cantSplit/>
        </w:trPr>
        <w:tc>
          <w:tcPr>
            <w:tcW w:w="3510" w:type="dxa"/>
          </w:tcPr>
          <w:p w14:paraId="6E641D15" w14:textId="177F79B7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วรรณเจริญกิจ จำกัด</w:t>
            </w:r>
          </w:p>
        </w:tc>
        <w:tc>
          <w:tcPr>
            <w:tcW w:w="1890" w:type="dxa"/>
          </w:tcPr>
          <w:p w14:paraId="11BCAFBC" w14:textId="106D1E1A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EAE7194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47E9AB" w14:textId="45287CE6" w:rsidR="00705301" w:rsidRPr="00DD5023" w:rsidRDefault="00705301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42DC3A16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15AD263A" w14:textId="3D4C58E6" w:rsidR="00705301" w:rsidRPr="00DD5023" w:rsidRDefault="00705301" w:rsidP="009A42D1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-</w:t>
            </w:r>
          </w:p>
        </w:tc>
        <w:tc>
          <w:tcPr>
            <w:tcW w:w="184" w:type="dxa"/>
          </w:tcPr>
          <w:p w14:paraId="2EA03672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53556FCE" w14:textId="34FB4520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0FAF1B1D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4BAFE2E1" w14:textId="2697A0BD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-</w:t>
            </w:r>
          </w:p>
        </w:tc>
        <w:tc>
          <w:tcPr>
            <w:tcW w:w="184" w:type="dxa"/>
          </w:tcPr>
          <w:p w14:paraId="359FA62F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</w:tcPr>
          <w:p w14:paraId="48B727C0" w14:textId="21FE2A69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80" w:type="dxa"/>
          </w:tcPr>
          <w:p w14:paraId="357CBFF3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DCA6E5" w14:textId="2EADB704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-</w:t>
            </w:r>
          </w:p>
        </w:tc>
        <w:tc>
          <w:tcPr>
            <w:tcW w:w="180" w:type="dxa"/>
          </w:tcPr>
          <w:p w14:paraId="64FB5BF5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</w:tcPr>
          <w:p w14:paraId="1A03ABC2" w14:textId="50EFD9AC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E0FE95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67934A15" w14:textId="1C7E77A6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05301" w:rsidRPr="00DD5023" w14:paraId="778D1AD0" w14:textId="77777777" w:rsidTr="002D186C">
        <w:trPr>
          <w:cantSplit/>
        </w:trPr>
        <w:tc>
          <w:tcPr>
            <w:tcW w:w="3510" w:type="dxa"/>
          </w:tcPr>
          <w:p w14:paraId="2A19F82B" w14:textId="0A92D3F4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เอเชียทีค ริเวอร์ฟร</w:t>
            </w:r>
            <w:r w:rsidR="00EA187F">
              <w:rPr>
                <w:rFonts w:asciiTheme="majorBidi" w:hAnsiTheme="majorBidi" w:cstheme="majorBidi" w:hint="cs"/>
                <w:sz w:val="26"/>
                <w:szCs w:val="26"/>
                <w:cs/>
              </w:rPr>
              <w:t>้</w:t>
            </w: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อนท์ จำกัด</w:t>
            </w:r>
          </w:p>
        </w:tc>
        <w:tc>
          <w:tcPr>
            <w:tcW w:w="1890" w:type="dxa"/>
          </w:tcPr>
          <w:p w14:paraId="41524138" w14:textId="79D24BAB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B9CD2A5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49BA7E" w14:textId="13ADC973" w:rsidR="00705301" w:rsidRPr="00DD5023" w:rsidRDefault="00705301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1984303E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7F3B8466" w14:textId="0D15EAAA" w:rsidR="00705301" w:rsidRPr="00DD5023" w:rsidRDefault="00705301" w:rsidP="009A42D1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-</w:t>
            </w:r>
          </w:p>
        </w:tc>
        <w:tc>
          <w:tcPr>
            <w:tcW w:w="184" w:type="dxa"/>
          </w:tcPr>
          <w:p w14:paraId="29534101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79F19841" w14:textId="1CD843D7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24,063</w:t>
            </w:r>
          </w:p>
        </w:tc>
        <w:tc>
          <w:tcPr>
            <w:tcW w:w="178" w:type="dxa"/>
          </w:tcPr>
          <w:p w14:paraId="446AEE19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553D11EB" w14:textId="2FAF5EE8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-</w:t>
            </w:r>
          </w:p>
        </w:tc>
        <w:tc>
          <w:tcPr>
            <w:tcW w:w="184" w:type="dxa"/>
          </w:tcPr>
          <w:p w14:paraId="22E5403C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4FDE0BCC" w14:textId="75D8AEEA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6,017</w:t>
            </w:r>
          </w:p>
        </w:tc>
        <w:tc>
          <w:tcPr>
            <w:tcW w:w="180" w:type="dxa"/>
          </w:tcPr>
          <w:p w14:paraId="14776E53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4D01821" w14:textId="14BB2F89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-</w:t>
            </w:r>
          </w:p>
        </w:tc>
        <w:tc>
          <w:tcPr>
            <w:tcW w:w="180" w:type="dxa"/>
          </w:tcPr>
          <w:p w14:paraId="7E3A89BE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6C34379" w14:textId="3AC0DED1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003FC4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09B0EA2" w14:textId="1430C4A8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05301" w:rsidRPr="00DD5023" w14:paraId="3A72A1DC" w14:textId="77777777" w:rsidTr="002D186C">
        <w:trPr>
          <w:cantSplit/>
        </w:trPr>
        <w:tc>
          <w:tcPr>
            <w:tcW w:w="3510" w:type="dxa"/>
          </w:tcPr>
          <w:p w14:paraId="585072FA" w14:textId="5AB84EFC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50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</w:tcPr>
          <w:p w14:paraId="2157B5A4" w14:textId="77777777" w:rsidR="00705301" w:rsidRPr="00DD5023" w:rsidRDefault="00705301" w:rsidP="00DD502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CE01FBB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2E29E3" w14:textId="77777777" w:rsidR="00705301" w:rsidRPr="00DD5023" w:rsidRDefault="00705301" w:rsidP="00DD502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6F09EB50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6A955405" w14:textId="77777777" w:rsidR="00705301" w:rsidRPr="009A42D1" w:rsidRDefault="00705301" w:rsidP="009A42D1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DC53CAC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12B5922A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AB51C83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7113C3D3" w14:textId="77777777" w:rsidR="00705301" w:rsidRPr="00DD5023" w:rsidRDefault="00705301" w:rsidP="00DD502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1E4C679F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742FFCE0" w14:textId="6BBB001F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24,780,020</w:t>
            </w:r>
          </w:p>
        </w:tc>
        <w:tc>
          <w:tcPr>
            <w:tcW w:w="180" w:type="dxa"/>
            <w:vAlign w:val="bottom"/>
          </w:tcPr>
          <w:p w14:paraId="70050D77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CE2843F" w14:textId="000098A8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24,773,953</w:t>
            </w:r>
          </w:p>
        </w:tc>
        <w:tc>
          <w:tcPr>
            <w:tcW w:w="180" w:type="dxa"/>
          </w:tcPr>
          <w:p w14:paraId="68F81BA8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149F3C5" w14:textId="70FA6307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476,538</w:t>
            </w:r>
          </w:p>
        </w:tc>
        <w:tc>
          <w:tcPr>
            <w:tcW w:w="270" w:type="dxa"/>
          </w:tcPr>
          <w:p w14:paraId="5D198A15" w14:textId="77777777" w:rsidR="00705301" w:rsidRPr="00DD5023" w:rsidRDefault="00705301" w:rsidP="00DD502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7D32657" w14:textId="47A6B757" w:rsidR="00705301" w:rsidRPr="00DD5023" w:rsidRDefault="00705301" w:rsidP="00DD502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D50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bookmarkEnd w:id="19"/>
    </w:tbl>
    <w:p w14:paraId="695DC55C" w14:textId="49A48E95" w:rsidR="00703CFD" w:rsidRPr="002C5644" w:rsidRDefault="00703CFD" w:rsidP="00000A74">
      <w:pPr>
        <w:pStyle w:val="BodyText"/>
        <w:tabs>
          <w:tab w:val="clear" w:pos="227"/>
          <w:tab w:val="clear" w:pos="454"/>
          <w:tab w:val="clear" w:pos="680"/>
          <w:tab w:val="left" w:pos="0"/>
        </w:tabs>
        <w:spacing w:after="0"/>
        <w:ind w:right="-405"/>
        <w:jc w:val="thaiDistribute"/>
        <w:rPr>
          <w:rFonts w:ascii="Angsana New" w:hAnsi="Angsana New"/>
          <w:sz w:val="30"/>
          <w:szCs w:val="30"/>
        </w:rPr>
      </w:pPr>
    </w:p>
    <w:p w14:paraId="551C3F62" w14:textId="3C851AFF" w:rsidR="00EF6DDF" w:rsidRDefault="00EF6DDF" w:rsidP="00E93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ind w:left="450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บริษัทย่อย</w:t>
      </w:r>
      <w:r w:rsidRPr="002C5644">
        <w:rPr>
          <w:rFonts w:ascii="Angsana New" w:hAnsi="Angsana New" w:hint="cs"/>
          <w:sz w:val="30"/>
          <w:szCs w:val="30"/>
          <w:cs/>
        </w:rPr>
        <w:t>ทั้งหมด</w:t>
      </w:r>
      <w:r w:rsidRPr="002C5644">
        <w:rPr>
          <w:rFonts w:ascii="Angsana New" w:hAnsi="Angsana New"/>
          <w:sz w:val="30"/>
          <w:szCs w:val="30"/>
          <w:cs/>
        </w:rPr>
        <w:t>จดทะเบียนจัดตั้งและดำเนินธุรกิจในประเทศไทย 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  <w:r w:rsidRPr="002C5644">
        <w:rPr>
          <w:rFonts w:ascii="Angsana New" w:hAnsi="Angsana New"/>
          <w:sz w:val="30"/>
          <w:szCs w:val="30"/>
          <w:cs/>
        </w:rPr>
        <w:tab/>
      </w:r>
    </w:p>
    <w:p w14:paraId="59698878" w14:textId="40A549A5" w:rsidR="00000A74" w:rsidRDefault="00000A74" w:rsidP="00A4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06"/>
          <w:tab w:val="left" w:pos="1412"/>
          <w:tab w:val="left" w:pos="2118"/>
          <w:tab w:val="left" w:pos="13065"/>
        </w:tabs>
        <w:ind w:left="540"/>
        <w:rPr>
          <w:rFonts w:ascii="Angsana New" w:hAnsi="Angsana New"/>
          <w:sz w:val="30"/>
          <w:szCs w:val="30"/>
        </w:rPr>
      </w:pPr>
    </w:p>
    <w:p w14:paraId="200727EB" w14:textId="53421773" w:rsidR="00000A74" w:rsidRDefault="00000A74" w:rsidP="00E93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2"/>
          <w:tab w:val="left" w:pos="1440"/>
          <w:tab w:val="left" w:pos="2118"/>
          <w:tab w:val="left" w:pos="13065"/>
        </w:tabs>
        <w:ind w:left="45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ไม่มีการด้อยค่าในเงินลงทุนในบริษัทย่อย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2562 </w:t>
      </w:r>
    </w:p>
    <w:p w14:paraId="08287C2F" w14:textId="77777777" w:rsidR="00BA22E4" w:rsidRPr="002C5644" w:rsidRDefault="00BA22E4" w:rsidP="00321B21">
      <w:pPr>
        <w:framePr w:w="14042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rPr>
          <w:rFonts w:ascii="Angsana New" w:hAnsi="Angsana New"/>
          <w:sz w:val="30"/>
          <w:szCs w:val="30"/>
          <w:cs/>
        </w:rPr>
        <w:sectPr w:rsidR="00BA22E4" w:rsidRPr="002C5644" w:rsidSect="00EB2AE7"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430CC0D" w14:textId="77777777" w:rsidR="00325F72" w:rsidRPr="002C5644" w:rsidRDefault="00F33D90" w:rsidP="00EE5D3B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2C5644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2F10D24F" w14:textId="77777777" w:rsidR="00325F72" w:rsidRPr="002C5644" w:rsidRDefault="00325F72" w:rsidP="00325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270"/>
        <w:gridCol w:w="270"/>
        <w:gridCol w:w="1260"/>
        <w:gridCol w:w="270"/>
        <w:gridCol w:w="1260"/>
        <w:gridCol w:w="270"/>
        <w:gridCol w:w="1170"/>
        <w:gridCol w:w="270"/>
        <w:gridCol w:w="1260"/>
      </w:tblGrid>
      <w:tr w:rsidR="00056D55" w:rsidRPr="002C5644" w14:paraId="7E09631A" w14:textId="77777777" w:rsidTr="001708C0">
        <w:trPr>
          <w:tblHeader/>
        </w:trPr>
        <w:tc>
          <w:tcPr>
            <w:tcW w:w="3330" w:type="dxa"/>
          </w:tcPr>
          <w:p w14:paraId="3360F465" w14:textId="77777777" w:rsidR="00056D55" w:rsidRPr="002C5644" w:rsidRDefault="00056D55" w:rsidP="00E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98C9C69" w14:textId="77777777" w:rsidR="00056D55" w:rsidRPr="002C5644" w:rsidRDefault="00056D55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593A32" w14:textId="77777777" w:rsidR="00056D55" w:rsidRPr="002C5644" w:rsidRDefault="00056D55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041A3FAC" w14:textId="77777777" w:rsidR="00056D55" w:rsidRPr="002C5644" w:rsidRDefault="00056D55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56D55" w:rsidRPr="002C5644" w14:paraId="19712E7C" w14:textId="77777777" w:rsidTr="001708C0">
        <w:trPr>
          <w:tblHeader/>
        </w:trPr>
        <w:tc>
          <w:tcPr>
            <w:tcW w:w="3330" w:type="dxa"/>
          </w:tcPr>
          <w:p w14:paraId="492BD06F" w14:textId="77777777" w:rsidR="00056D55" w:rsidRPr="002C5644" w:rsidRDefault="00056D55" w:rsidP="00E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E8130F" w14:textId="77777777" w:rsidR="00056D55" w:rsidRPr="002C5644" w:rsidRDefault="00056D55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i/>
                <w:iCs/>
                <w:sz w:val="28"/>
                <w:szCs w:val="28"/>
              </w:rPr>
            </w:pPr>
          </w:p>
          <w:p w14:paraId="522FED08" w14:textId="77777777" w:rsidR="00056D55" w:rsidRPr="002C5644" w:rsidRDefault="00056D55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i/>
                <w:iCs/>
                <w:sz w:val="28"/>
                <w:szCs w:val="28"/>
              </w:rPr>
            </w:pPr>
          </w:p>
          <w:p w14:paraId="13A529CB" w14:textId="77777777" w:rsidR="00056D55" w:rsidRPr="002C5644" w:rsidRDefault="00056D55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2411B13" w14:textId="77777777" w:rsidR="00056D55" w:rsidRPr="002C5644" w:rsidRDefault="00056D55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B888EF" w14:textId="77777777" w:rsidR="00056D55" w:rsidRPr="002C5644" w:rsidRDefault="00056D55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006A1B49" w14:textId="77777777" w:rsidR="00056D55" w:rsidRPr="002C5644" w:rsidRDefault="00056D55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C5644">
              <w:rPr>
                <w:rFonts w:ascii="Angsana New" w:eastAsia="MS Mincho" w:hAnsi="Angsana New" w:hint="cs"/>
                <w:sz w:val="28"/>
                <w:szCs w:val="28"/>
                <w:cs/>
              </w:rPr>
              <w:t>ที่ดินและ</w:t>
            </w:r>
          </w:p>
          <w:p w14:paraId="01A56690" w14:textId="77777777" w:rsidR="00056D55" w:rsidRPr="002C5644" w:rsidRDefault="00056D55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C5644">
              <w:rPr>
                <w:rFonts w:ascii="Angsana New" w:eastAsia="MS Mincho" w:hAnsi="Angsana New" w:hint="cs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14:paraId="415C47C7" w14:textId="77777777" w:rsidR="00056D55" w:rsidRPr="002C5644" w:rsidRDefault="00056D55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3A7BBE" w14:textId="77777777" w:rsidR="00056D55" w:rsidRPr="002C5644" w:rsidRDefault="00056D55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3AA9D61B" w14:textId="77777777" w:rsidR="00056D55" w:rsidRPr="002C5644" w:rsidRDefault="00056D55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C5644">
              <w:rPr>
                <w:rFonts w:ascii="Angsana New" w:eastAsia="MS Mincho" w:hAnsi="Angsana New" w:hint="cs"/>
                <w:sz w:val="28"/>
                <w:szCs w:val="28"/>
                <w:cs/>
              </w:rPr>
              <w:t>อาคารและ</w:t>
            </w:r>
          </w:p>
          <w:p w14:paraId="2087987C" w14:textId="77777777" w:rsidR="00056D55" w:rsidRPr="002C5644" w:rsidRDefault="00056D55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C5644">
              <w:rPr>
                <w:rFonts w:ascii="Angsana New" w:eastAsia="MS Mincho" w:hAnsi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0" w:type="dxa"/>
          </w:tcPr>
          <w:p w14:paraId="0CF19C40" w14:textId="77777777" w:rsidR="00056D55" w:rsidRPr="002C5644" w:rsidRDefault="00056D55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03F681" w14:textId="77777777" w:rsidR="00056D55" w:rsidRPr="002C5644" w:rsidRDefault="00056D55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C5644">
              <w:rPr>
                <w:rFonts w:ascii="Angsana New" w:eastAsia="MS Mincho" w:hAnsi="Angsana New" w:hint="cs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</w:tcPr>
          <w:p w14:paraId="2F146FA2" w14:textId="77777777" w:rsidR="00056D55" w:rsidRPr="002C5644" w:rsidRDefault="00056D55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0B593E" w14:textId="77777777" w:rsidR="00056D55" w:rsidRPr="002C5644" w:rsidRDefault="00056D55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546B6CA0" w14:textId="77777777" w:rsidR="00056D55" w:rsidRPr="002C5644" w:rsidRDefault="00056D55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38330C71" w14:textId="77777777" w:rsidR="00056D55" w:rsidRPr="002C5644" w:rsidRDefault="00056D55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C5644">
              <w:rPr>
                <w:rFonts w:ascii="Angsana New" w:eastAsia="MS Mincho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56D55" w:rsidRPr="002C5644" w14:paraId="2C4C002F" w14:textId="77777777" w:rsidTr="001708C0">
        <w:trPr>
          <w:tblHeader/>
        </w:trPr>
        <w:tc>
          <w:tcPr>
            <w:tcW w:w="3330" w:type="dxa"/>
          </w:tcPr>
          <w:p w14:paraId="2610FFF3" w14:textId="77777777" w:rsidR="00056D55" w:rsidRPr="002C5644" w:rsidRDefault="00056D55" w:rsidP="00E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537C9E4" w14:textId="77777777" w:rsidR="00056D55" w:rsidRPr="002C5644" w:rsidRDefault="00056D55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492E01" w14:textId="77777777" w:rsidR="00056D55" w:rsidRPr="002C5644" w:rsidRDefault="00056D55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2A76D812" w14:textId="77777777" w:rsidR="00056D55" w:rsidRPr="002C5644" w:rsidRDefault="00056D55" w:rsidP="00EE2E8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eastAsia="MS Mincho" w:hAnsi="Angsana New"/>
                <w:i/>
                <w:iCs/>
                <w:sz w:val="28"/>
                <w:szCs w:val="28"/>
              </w:rPr>
            </w:pPr>
            <w:r w:rsidRPr="002C5644">
              <w:rPr>
                <w:rFonts w:ascii="Angsana New" w:eastAsia="MS Mincho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56D55" w:rsidRPr="002C5644" w14:paraId="4728049B" w14:textId="77777777" w:rsidTr="001708C0">
        <w:tc>
          <w:tcPr>
            <w:tcW w:w="3330" w:type="dxa"/>
          </w:tcPr>
          <w:p w14:paraId="7AAFD626" w14:textId="77777777" w:rsidR="00056D55" w:rsidRPr="002C5644" w:rsidRDefault="00056D55" w:rsidP="00EE2E83">
            <w:pPr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ราคาทุน</w:t>
            </w:r>
          </w:p>
        </w:tc>
        <w:tc>
          <w:tcPr>
            <w:tcW w:w="270" w:type="dxa"/>
          </w:tcPr>
          <w:p w14:paraId="46B77028" w14:textId="77777777" w:rsidR="00056D55" w:rsidRPr="002C5644" w:rsidRDefault="00056D55" w:rsidP="00E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eastAsia="MS Mincho" w:hAnsi="Angsana New"/>
                <w:i/>
                <w:iCs/>
                <w:sz w:val="27"/>
                <w:szCs w:val="27"/>
                <w:lang w:val="en-GB" w:bidi="ar-SA"/>
              </w:rPr>
            </w:pPr>
          </w:p>
        </w:tc>
        <w:tc>
          <w:tcPr>
            <w:tcW w:w="270" w:type="dxa"/>
          </w:tcPr>
          <w:p w14:paraId="06568E38" w14:textId="77777777" w:rsidR="00056D55" w:rsidRPr="002C5644" w:rsidRDefault="00056D55" w:rsidP="00E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eastAsia="MS Mincho" w:hAnsi="Angsana New"/>
                <w:i/>
                <w:iCs/>
                <w:sz w:val="27"/>
                <w:szCs w:val="27"/>
                <w:lang w:val="en-GB" w:bidi="ar-SA"/>
              </w:rPr>
            </w:pPr>
          </w:p>
        </w:tc>
        <w:tc>
          <w:tcPr>
            <w:tcW w:w="1260" w:type="dxa"/>
          </w:tcPr>
          <w:p w14:paraId="419AAC19" w14:textId="77777777" w:rsidR="00056D55" w:rsidRPr="002C5644" w:rsidRDefault="00056D55" w:rsidP="00E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eastAsia="MS Mincho" w:hAnsi="Angsana New"/>
                <w:i/>
                <w:iCs/>
                <w:sz w:val="27"/>
                <w:szCs w:val="27"/>
                <w:lang w:val="en-GB" w:bidi="ar-SA"/>
              </w:rPr>
            </w:pPr>
          </w:p>
        </w:tc>
        <w:tc>
          <w:tcPr>
            <w:tcW w:w="270" w:type="dxa"/>
          </w:tcPr>
          <w:p w14:paraId="65C905EF" w14:textId="77777777" w:rsidR="00056D55" w:rsidRPr="002C5644" w:rsidRDefault="00056D55" w:rsidP="00E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="Angsana New" w:eastAsia="MS Mincho" w:hAnsi="Angsana New"/>
                <w:i/>
                <w:iCs/>
                <w:sz w:val="27"/>
                <w:szCs w:val="27"/>
                <w:lang w:val="en-GB" w:bidi="ar-SA"/>
              </w:rPr>
            </w:pPr>
          </w:p>
        </w:tc>
        <w:tc>
          <w:tcPr>
            <w:tcW w:w="1260" w:type="dxa"/>
          </w:tcPr>
          <w:p w14:paraId="6BF58D45" w14:textId="77777777" w:rsidR="00056D55" w:rsidRPr="002C5644" w:rsidRDefault="00056D55" w:rsidP="00E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eastAsia="MS Mincho" w:hAnsi="Angsana New"/>
                <w:i/>
                <w:iCs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46397C0A" w14:textId="77777777" w:rsidR="00056D55" w:rsidRPr="002C5644" w:rsidRDefault="00056D55" w:rsidP="00E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="Angsana New" w:eastAsia="MS Mincho" w:hAnsi="Angsana New"/>
                <w:i/>
                <w:iCs/>
                <w:sz w:val="27"/>
                <w:szCs w:val="27"/>
                <w:lang w:val="en-GB" w:bidi="ar-SA"/>
              </w:rPr>
            </w:pPr>
          </w:p>
        </w:tc>
        <w:tc>
          <w:tcPr>
            <w:tcW w:w="1170" w:type="dxa"/>
          </w:tcPr>
          <w:p w14:paraId="26585BBC" w14:textId="77777777" w:rsidR="00056D55" w:rsidRPr="002C5644" w:rsidRDefault="00056D55" w:rsidP="00E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eastAsia="MS Mincho" w:hAnsi="Angsana New"/>
                <w:i/>
                <w:iCs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26C3F571" w14:textId="77777777" w:rsidR="00056D55" w:rsidRPr="002C5644" w:rsidRDefault="00056D55" w:rsidP="00E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eastAsia="MS Mincho" w:hAnsi="Angsana New"/>
                <w:i/>
                <w:i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46ABC817" w14:textId="77777777" w:rsidR="00056D55" w:rsidRPr="002C5644" w:rsidRDefault="00056D55" w:rsidP="00EE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eastAsia="MS Mincho" w:hAnsi="Angsana New"/>
                <w:i/>
                <w:iCs/>
                <w:sz w:val="27"/>
                <w:szCs w:val="27"/>
                <w:lang w:val="en-GB"/>
              </w:rPr>
            </w:pPr>
          </w:p>
        </w:tc>
      </w:tr>
      <w:tr w:rsidR="00A41E73" w:rsidRPr="002C5644" w14:paraId="686D050F" w14:textId="77777777" w:rsidTr="00405458">
        <w:tc>
          <w:tcPr>
            <w:tcW w:w="3330" w:type="dxa"/>
          </w:tcPr>
          <w:p w14:paraId="65457783" w14:textId="0D4F3A3F" w:rsidR="00A41E73" w:rsidRPr="002C5644" w:rsidRDefault="00A41E73" w:rsidP="00A41E73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2C5644">
              <w:rPr>
                <w:rFonts w:ascii="Angsana New" w:hAnsi="Angsana New"/>
                <w:sz w:val="27"/>
                <w:szCs w:val="27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sz w:val="27"/>
                <w:szCs w:val="27"/>
              </w:rPr>
              <w:t>2561</w:t>
            </w:r>
            <w:r w:rsidRPr="002C5644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36768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="00367680">
              <w:rPr>
                <w:rFonts w:ascii="Angsana New" w:hAnsi="Angsana New" w:hint="cs"/>
                <w:sz w:val="27"/>
                <w:szCs w:val="27"/>
                <w:cs/>
              </w:rPr>
              <w:t>ปรับปรุงใหม่</w:t>
            </w:r>
          </w:p>
        </w:tc>
        <w:tc>
          <w:tcPr>
            <w:tcW w:w="270" w:type="dxa"/>
          </w:tcPr>
          <w:p w14:paraId="3506C830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eastAsia="MS Mincho" w:hAnsi="Angsana New"/>
                <w:i/>
                <w:iCs/>
                <w:sz w:val="27"/>
                <w:szCs w:val="27"/>
                <w:lang w:val="en-GB" w:bidi="ar-SA"/>
              </w:rPr>
            </w:pPr>
          </w:p>
        </w:tc>
        <w:tc>
          <w:tcPr>
            <w:tcW w:w="270" w:type="dxa"/>
          </w:tcPr>
          <w:p w14:paraId="603AACFB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eastAsia="MS Mincho" w:hAnsi="Angsana New"/>
                <w:i/>
                <w:iCs/>
                <w:sz w:val="27"/>
                <w:szCs w:val="27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60B0754" w14:textId="3E635FD6" w:rsidR="00A41E73" w:rsidRPr="002C5644" w:rsidRDefault="00A41E73" w:rsidP="00CC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25,467,693</w:t>
            </w:r>
          </w:p>
        </w:tc>
        <w:tc>
          <w:tcPr>
            <w:tcW w:w="270" w:type="dxa"/>
          </w:tcPr>
          <w:p w14:paraId="3024FBCE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5DCE2F5" w14:textId="05606AB0" w:rsidR="00A41E73" w:rsidRPr="002A0C52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27,852,231</w:t>
            </w:r>
          </w:p>
        </w:tc>
        <w:tc>
          <w:tcPr>
            <w:tcW w:w="270" w:type="dxa"/>
          </w:tcPr>
          <w:p w14:paraId="55FB91AA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F101D98" w14:textId="5EE9A286" w:rsidR="00A41E73" w:rsidRPr="002A0C52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91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2A0C52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3,271,842</w:t>
            </w:r>
          </w:p>
        </w:tc>
        <w:tc>
          <w:tcPr>
            <w:tcW w:w="270" w:type="dxa"/>
          </w:tcPr>
          <w:p w14:paraId="184C2D35" w14:textId="77777777" w:rsidR="00A41E73" w:rsidRPr="002A0C52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3D6F0DB1" w14:textId="440CDE8C" w:rsidR="00A41E73" w:rsidRPr="002A0C52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91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2A0C52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56,591,766</w:t>
            </w:r>
          </w:p>
        </w:tc>
      </w:tr>
      <w:tr w:rsidR="00A41E73" w:rsidRPr="002C5644" w14:paraId="0A6B4658" w14:textId="77777777" w:rsidTr="001708C0">
        <w:tc>
          <w:tcPr>
            <w:tcW w:w="3330" w:type="dxa"/>
          </w:tcPr>
          <w:p w14:paraId="3967EE69" w14:textId="77777777" w:rsidR="00A41E73" w:rsidRPr="002C5644" w:rsidRDefault="00A41E73" w:rsidP="00A41E73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3320371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eastAsia="MS Mincho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270" w:type="dxa"/>
          </w:tcPr>
          <w:p w14:paraId="10BAE2F7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eastAsia="MS Mincho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1260" w:type="dxa"/>
          </w:tcPr>
          <w:p w14:paraId="6CA1DA32" w14:textId="3CC281F8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83CA069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260" w:type="dxa"/>
          </w:tcPr>
          <w:p w14:paraId="68E29384" w14:textId="0D00CA28" w:rsidR="00A41E73" w:rsidRPr="002A0C52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124,344</w:t>
            </w:r>
          </w:p>
        </w:tc>
        <w:tc>
          <w:tcPr>
            <w:tcW w:w="270" w:type="dxa"/>
          </w:tcPr>
          <w:p w14:paraId="574211B5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70" w:type="dxa"/>
          </w:tcPr>
          <w:p w14:paraId="1CAE3608" w14:textId="725829CF" w:rsidR="00A41E73" w:rsidRPr="002A0C52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91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2A0C52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2,496,382</w:t>
            </w:r>
          </w:p>
        </w:tc>
        <w:tc>
          <w:tcPr>
            <w:tcW w:w="270" w:type="dxa"/>
          </w:tcPr>
          <w:p w14:paraId="625B8C3F" w14:textId="77777777" w:rsidR="00A41E73" w:rsidRPr="002A0C52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1260" w:type="dxa"/>
          </w:tcPr>
          <w:p w14:paraId="6D2047B1" w14:textId="3B48DCC4" w:rsidR="00A41E73" w:rsidRPr="002A0C52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91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2A0C52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2,620,726</w:t>
            </w:r>
          </w:p>
        </w:tc>
      </w:tr>
      <w:tr w:rsidR="00A41E73" w:rsidRPr="002C5644" w14:paraId="1CD4043D" w14:textId="77777777" w:rsidTr="001708C0">
        <w:tc>
          <w:tcPr>
            <w:tcW w:w="3330" w:type="dxa"/>
          </w:tcPr>
          <w:p w14:paraId="507646F4" w14:textId="77777777" w:rsidR="00A41E73" w:rsidRPr="002C5644" w:rsidRDefault="00A41E73" w:rsidP="00A41E73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 w:hint="cs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270" w:type="dxa"/>
          </w:tcPr>
          <w:p w14:paraId="648CE631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eastAsia="MS Mincho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270" w:type="dxa"/>
          </w:tcPr>
          <w:p w14:paraId="0C67C0B1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eastAsia="MS Mincho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1260" w:type="dxa"/>
          </w:tcPr>
          <w:p w14:paraId="03580672" w14:textId="754A1AB3" w:rsidR="00A41E73" w:rsidRPr="002C5644" w:rsidRDefault="00A41E73" w:rsidP="00CC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(127,230)</w:t>
            </w:r>
          </w:p>
        </w:tc>
        <w:tc>
          <w:tcPr>
            <w:tcW w:w="270" w:type="dxa"/>
          </w:tcPr>
          <w:p w14:paraId="62FBE31B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260" w:type="dxa"/>
          </w:tcPr>
          <w:p w14:paraId="74447CA4" w14:textId="68FDD687" w:rsidR="00A41E73" w:rsidRPr="002C5644" w:rsidRDefault="00D227D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27"/>
                <w:szCs w:val="27"/>
                <w:cs/>
              </w:rPr>
              <w:t xml:space="preserve">  </w:t>
            </w:r>
            <w:r w:rsidR="00A41E73"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(400,082)</w:t>
            </w:r>
          </w:p>
        </w:tc>
        <w:tc>
          <w:tcPr>
            <w:tcW w:w="270" w:type="dxa"/>
          </w:tcPr>
          <w:p w14:paraId="026E86C2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70" w:type="dxa"/>
          </w:tcPr>
          <w:p w14:paraId="65347899" w14:textId="12A4AC9A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2903614C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01B877AE" w14:textId="527E50D5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(527,312)</w:t>
            </w:r>
          </w:p>
        </w:tc>
      </w:tr>
      <w:tr w:rsidR="00A41E73" w:rsidRPr="002C5644" w14:paraId="4887A4AD" w14:textId="77777777" w:rsidTr="001708C0">
        <w:tc>
          <w:tcPr>
            <w:tcW w:w="3330" w:type="dxa"/>
          </w:tcPr>
          <w:p w14:paraId="0CB34A38" w14:textId="77777777" w:rsidR="00A41E73" w:rsidRPr="002C5644" w:rsidRDefault="00A41E73" w:rsidP="00A41E73">
            <w:pPr>
              <w:rPr>
                <w:rFonts w:ascii="Angsana New" w:hAnsi="Angsana New"/>
                <w:sz w:val="27"/>
                <w:szCs w:val="27"/>
              </w:rPr>
            </w:pPr>
            <w:r w:rsidRPr="002C5644">
              <w:rPr>
                <w:rFonts w:ascii="Angsana New" w:hAnsi="Angsana New" w:hint="cs"/>
                <w:sz w:val="27"/>
                <w:szCs w:val="27"/>
                <w:cs/>
              </w:rPr>
              <w:t>โอน</w:t>
            </w:r>
          </w:p>
        </w:tc>
        <w:tc>
          <w:tcPr>
            <w:tcW w:w="270" w:type="dxa"/>
          </w:tcPr>
          <w:p w14:paraId="5532F759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eastAsia="MS Mincho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270" w:type="dxa"/>
          </w:tcPr>
          <w:p w14:paraId="1F47E33B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eastAsia="MS Mincho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1260" w:type="dxa"/>
          </w:tcPr>
          <w:p w14:paraId="23E5165E" w14:textId="52EFE0C2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2697D603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260" w:type="dxa"/>
          </w:tcPr>
          <w:p w14:paraId="29F9FDF8" w14:textId="578E4319" w:rsidR="00A41E73" w:rsidRPr="002A0C52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1,811,215</w:t>
            </w:r>
          </w:p>
        </w:tc>
        <w:tc>
          <w:tcPr>
            <w:tcW w:w="270" w:type="dxa"/>
          </w:tcPr>
          <w:p w14:paraId="7690D481" w14:textId="77777777" w:rsidR="00A41E73" w:rsidRPr="002A0C52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D3548A8" w14:textId="07B10102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(1,811,215)</w:t>
            </w:r>
          </w:p>
        </w:tc>
        <w:tc>
          <w:tcPr>
            <w:tcW w:w="270" w:type="dxa"/>
          </w:tcPr>
          <w:p w14:paraId="70312F2B" w14:textId="77777777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29EB722B" w14:textId="2C8064EC" w:rsidR="00A41E73" w:rsidRPr="002A0C52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</w:tr>
      <w:tr w:rsidR="00A41E73" w:rsidRPr="002C5644" w14:paraId="7B7A08A3" w14:textId="77777777" w:rsidTr="00405458">
        <w:tc>
          <w:tcPr>
            <w:tcW w:w="3330" w:type="dxa"/>
          </w:tcPr>
          <w:p w14:paraId="16C55E83" w14:textId="77777777" w:rsidR="00A41E73" w:rsidRPr="002C5644" w:rsidRDefault="00A41E73" w:rsidP="00A41E73">
            <w:pPr>
              <w:rPr>
                <w:rFonts w:ascii="Angsana New" w:hAnsi="Angsana New"/>
                <w:sz w:val="27"/>
                <w:szCs w:val="27"/>
              </w:rPr>
            </w:pPr>
            <w:r w:rsidRPr="002C5644">
              <w:rPr>
                <w:rFonts w:ascii="Angsana New" w:hAnsi="Angsana New" w:hint="cs"/>
                <w:sz w:val="27"/>
                <w:szCs w:val="27"/>
                <w:cs/>
              </w:rPr>
              <w:t>โอนออกจากการจำหน่ายบริษัทย่อย</w:t>
            </w:r>
          </w:p>
        </w:tc>
        <w:tc>
          <w:tcPr>
            <w:tcW w:w="270" w:type="dxa"/>
          </w:tcPr>
          <w:p w14:paraId="2CC77D04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eastAsia="MS Mincho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270" w:type="dxa"/>
          </w:tcPr>
          <w:p w14:paraId="7C13C97B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eastAsia="MS Mincho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1260" w:type="dxa"/>
          </w:tcPr>
          <w:p w14:paraId="1E257B62" w14:textId="778DB970" w:rsidR="00A41E73" w:rsidRPr="002C5644" w:rsidRDefault="00A41E73" w:rsidP="00CC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(1,374,743)</w:t>
            </w:r>
          </w:p>
        </w:tc>
        <w:tc>
          <w:tcPr>
            <w:tcW w:w="270" w:type="dxa"/>
          </w:tcPr>
          <w:p w14:paraId="1EFB1048" w14:textId="77777777" w:rsidR="00A41E73" w:rsidRPr="00CC0468" w:rsidRDefault="00A41E73" w:rsidP="00CC0468">
            <w:pPr>
              <w:tabs>
                <w:tab w:val="decimal" w:pos="9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20AC5E0B" w14:textId="65D6F93B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(5,402,067)</w:t>
            </w:r>
          </w:p>
        </w:tc>
        <w:tc>
          <w:tcPr>
            <w:tcW w:w="270" w:type="dxa"/>
          </w:tcPr>
          <w:p w14:paraId="0FA09534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70" w:type="dxa"/>
          </w:tcPr>
          <w:p w14:paraId="1E88B120" w14:textId="1FBA1C20" w:rsidR="00A41E73" w:rsidRPr="002A0C52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CFFEC2B" w14:textId="77777777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01141BC5" w14:textId="407EA5AD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(6,776,810)</w:t>
            </w:r>
          </w:p>
        </w:tc>
      </w:tr>
      <w:tr w:rsidR="00A41E73" w:rsidRPr="002C5644" w14:paraId="0FD7C9CA" w14:textId="77777777" w:rsidTr="00405458">
        <w:tc>
          <w:tcPr>
            <w:tcW w:w="3330" w:type="dxa"/>
          </w:tcPr>
          <w:p w14:paraId="13AA5EA3" w14:textId="77777777" w:rsidR="00A41E73" w:rsidRPr="002C5644" w:rsidRDefault="00A41E73" w:rsidP="00A41E73">
            <w:pPr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C564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2C564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ธันวาคม</w:t>
            </w:r>
            <w:r w:rsidRPr="002C564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2561 </w:t>
            </w:r>
            <w:r w:rsidRPr="002C564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และ</w:t>
            </w:r>
          </w:p>
          <w:p w14:paraId="09FD572E" w14:textId="1611364F" w:rsidR="00A41E73" w:rsidRPr="002C5644" w:rsidRDefault="00A41E73" w:rsidP="00A41E73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  </w:t>
            </w:r>
            <w:r w:rsidRPr="002C564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1 </w:t>
            </w:r>
            <w:r w:rsidRPr="002C564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b/>
                <w:bCs/>
                <w:sz w:val="27"/>
                <w:szCs w:val="27"/>
              </w:rPr>
              <w:t>2562</w:t>
            </w:r>
            <w:r w:rsidRPr="002C564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</w:t>
            </w:r>
            <w:r w:rsidR="0036768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="00367680" w:rsidRPr="0036768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ปรับปรุงใหม่</w:t>
            </w:r>
          </w:p>
        </w:tc>
        <w:tc>
          <w:tcPr>
            <w:tcW w:w="270" w:type="dxa"/>
          </w:tcPr>
          <w:p w14:paraId="57062985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2273BACB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44D92B3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</w:p>
          <w:p w14:paraId="4CD1D1AA" w14:textId="2D7D2051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23,965,720</w:t>
            </w:r>
          </w:p>
        </w:tc>
        <w:tc>
          <w:tcPr>
            <w:tcW w:w="270" w:type="dxa"/>
            <w:shd w:val="clear" w:color="auto" w:fill="auto"/>
          </w:tcPr>
          <w:p w14:paraId="28655162" w14:textId="77777777" w:rsidR="00A41E73" w:rsidRPr="002C5644" w:rsidRDefault="00A41E73" w:rsidP="00A41E73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C46A6E3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</w:p>
          <w:p w14:paraId="51EFE249" w14:textId="7C8598DF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23,985,641</w:t>
            </w:r>
          </w:p>
        </w:tc>
        <w:tc>
          <w:tcPr>
            <w:tcW w:w="270" w:type="dxa"/>
            <w:shd w:val="clear" w:color="auto" w:fill="auto"/>
          </w:tcPr>
          <w:p w14:paraId="7AC8E182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454C1D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</w:p>
          <w:p w14:paraId="07803403" w14:textId="28136638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3,957,009</w:t>
            </w:r>
          </w:p>
        </w:tc>
        <w:tc>
          <w:tcPr>
            <w:tcW w:w="270" w:type="dxa"/>
            <w:shd w:val="clear" w:color="auto" w:fill="auto"/>
          </w:tcPr>
          <w:p w14:paraId="5C580D43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6E4F3B7" w14:textId="77777777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</w:p>
          <w:p w14:paraId="3901A9B1" w14:textId="4866BAA7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51,908,370</w:t>
            </w:r>
          </w:p>
        </w:tc>
      </w:tr>
      <w:tr w:rsidR="00381508" w:rsidRPr="002C5644" w14:paraId="40438FA1" w14:textId="77777777" w:rsidTr="001708C0">
        <w:tc>
          <w:tcPr>
            <w:tcW w:w="3330" w:type="dxa"/>
          </w:tcPr>
          <w:p w14:paraId="6464FFBB" w14:textId="77777777" w:rsidR="00381508" w:rsidRPr="002C5644" w:rsidRDefault="00381508" w:rsidP="00381508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1B38F5D" w14:textId="77777777" w:rsidR="00381508" w:rsidRPr="002C5644" w:rsidRDefault="00381508" w:rsidP="003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308FA1E0" w14:textId="77777777" w:rsidR="00381508" w:rsidRPr="002C5644" w:rsidRDefault="00381508" w:rsidP="003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141E5F8" w14:textId="34E5B47D" w:rsidR="00381508" w:rsidRPr="002C5644" w:rsidRDefault="00381508" w:rsidP="00CC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851</w:t>
            </w:r>
          </w:p>
        </w:tc>
        <w:tc>
          <w:tcPr>
            <w:tcW w:w="270" w:type="dxa"/>
            <w:shd w:val="clear" w:color="auto" w:fill="auto"/>
          </w:tcPr>
          <w:p w14:paraId="28201B89" w14:textId="77777777" w:rsidR="00381508" w:rsidRPr="002C5644" w:rsidRDefault="00381508" w:rsidP="003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72CD1256" w14:textId="6E5874AA" w:rsidR="00381508" w:rsidRPr="002C5644" w:rsidRDefault="00CB2C8F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153</w:t>
            </w:r>
            <w:r w:rsidR="00381508"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917</w:t>
            </w:r>
          </w:p>
        </w:tc>
        <w:tc>
          <w:tcPr>
            <w:tcW w:w="270" w:type="dxa"/>
            <w:shd w:val="clear" w:color="auto" w:fill="auto"/>
          </w:tcPr>
          <w:p w14:paraId="40455697" w14:textId="77777777" w:rsidR="00381508" w:rsidRPr="002C5644" w:rsidRDefault="00381508" w:rsidP="003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3F17C7AE" w14:textId="7752BA78" w:rsidR="00381508" w:rsidRPr="002C5644" w:rsidRDefault="00381508" w:rsidP="00CC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9</w:t>
            </w:r>
            <w:r w:rsidR="00CB2C8F">
              <w:rPr>
                <w:rFonts w:asciiTheme="majorBidi" w:eastAsia="MS Mincho" w:hAnsiTheme="majorBidi" w:cstheme="majorBidi"/>
                <w:sz w:val="27"/>
                <w:szCs w:val="27"/>
              </w:rPr>
              <w:t>2</w:t>
            </w: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8,</w:t>
            </w:r>
            <w:r w:rsidR="00CB2C8F">
              <w:rPr>
                <w:rFonts w:asciiTheme="majorBidi" w:eastAsia="MS Mincho" w:hAnsiTheme="majorBidi" w:cstheme="majorBidi"/>
                <w:sz w:val="27"/>
                <w:szCs w:val="27"/>
              </w:rPr>
              <w:t>784</w:t>
            </w:r>
          </w:p>
        </w:tc>
        <w:tc>
          <w:tcPr>
            <w:tcW w:w="270" w:type="dxa"/>
            <w:shd w:val="clear" w:color="auto" w:fill="auto"/>
          </w:tcPr>
          <w:p w14:paraId="0E543C79" w14:textId="77777777" w:rsidR="00381508" w:rsidRPr="002C5644" w:rsidRDefault="00381508" w:rsidP="003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50A0B4C3" w14:textId="15D4377A" w:rsidR="00381508" w:rsidRPr="002C5644" w:rsidRDefault="00381508" w:rsidP="00CC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1,</w:t>
            </w:r>
            <w:r w:rsidR="00CB2C8F">
              <w:rPr>
                <w:rFonts w:asciiTheme="majorBidi" w:eastAsia="MS Mincho" w:hAnsiTheme="majorBidi" w:cstheme="majorBidi"/>
                <w:sz w:val="27"/>
                <w:szCs w:val="27"/>
              </w:rPr>
              <w:t>083</w:t>
            </w: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,</w:t>
            </w:r>
            <w:r w:rsidR="00CB2C8F">
              <w:rPr>
                <w:rFonts w:asciiTheme="majorBidi" w:eastAsia="MS Mincho" w:hAnsiTheme="majorBidi" w:cstheme="majorBidi"/>
                <w:sz w:val="27"/>
                <w:szCs w:val="27"/>
              </w:rPr>
              <w:t>552</w:t>
            </w:r>
          </w:p>
        </w:tc>
      </w:tr>
      <w:tr w:rsidR="00381508" w:rsidRPr="002C5644" w14:paraId="349A83AB" w14:textId="77777777" w:rsidTr="001708C0">
        <w:tc>
          <w:tcPr>
            <w:tcW w:w="3330" w:type="dxa"/>
          </w:tcPr>
          <w:p w14:paraId="7AE9F7D0" w14:textId="77777777" w:rsidR="00381508" w:rsidRPr="002C5644" w:rsidRDefault="00381508" w:rsidP="00381508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 w:hint="cs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270" w:type="dxa"/>
          </w:tcPr>
          <w:p w14:paraId="7CD4EF14" w14:textId="77777777" w:rsidR="00381508" w:rsidRPr="002C5644" w:rsidRDefault="00381508" w:rsidP="003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0FE4D0AC" w14:textId="77777777" w:rsidR="00381508" w:rsidRPr="002C5644" w:rsidRDefault="00381508" w:rsidP="003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8261A71" w14:textId="08D82CA4" w:rsidR="00381508" w:rsidRPr="002C5644" w:rsidRDefault="00381508" w:rsidP="00CC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(18,748)</w:t>
            </w:r>
          </w:p>
        </w:tc>
        <w:tc>
          <w:tcPr>
            <w:tcW w:w="270" w:type="dxa"/>
            <w:shd w:val="clear" w:color="auto" w:fill="auto"/>
          </w:tcPr>
          <w:p w14:paraId="48D15796" w14:textId="77777777" w:rsidR="00381508" w:rsidRPr="002C5644" w:rsidRDefault="00381508" w:rsidP="00CC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  <w:tab w:val="decimal" w:pos="95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2219FCF8" w14:textId="5EBEDD3B" w:rsidR="00381508" w:rsidRPr="002C5644" w:rsidRDefault="00381508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0A8A03" w14:textId="77777777" w:rsidR="00381508" w:rsidRPr="002C5644" w:rsidRDefault="00381508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702"/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615D7FB6" w14:textId="5B9371F8" w:rsidR="00381508" w:rsidRPr="002C5644" w:rsidRDefault="00381508" w:rsidP="003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(126,310)</w:t>
            </w:r>
          </w:p>
        </w:tc>
        <w:tc>
          <w:tcPr>
            <w:tcW w:w="270" w:type="dxa"/>
            <w:shd w:val="clear" w:color="auto" w:fill="auto"/>
          </w:tcPr>
          <w:p w14:paraId="5AF9552A" w14:textId="77777777" w:rsidR="00381508" w:rsidRPr="002C5644" w:rsidRDefault="00381508" w:rsidP="003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2A450340" w14:textId="7B6876B0" w:rsidR="00381508" w:rsidRPr="002C5644" w:rsidRDefault="00381508" w:rsidP="00CC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(145,058)</w:t>
            </w:r>
          </w:p>
        </w:tc>
      </w:tr>
      <w:tr w:rsidR="00813E8B" w:rsidRPr="002C5644" w14:paraId="1B21BD56" w14:textId="77777777" w:rsidTr="001708C0">
        <w:tc>
          <w:tcPr>
            <w:tcW w:w="3330" w:type="dxa"/>
          </w:tcPr>
          <w:p w14:paraId="3C0887D9" w14:textId="7F97A8FD" w:rsidR="00813E8B" w:rsidRPr="002C5644" w:rsidRDefault="00813E8B" w:rsidP="00813E8B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 w:hint="cs"/>
                <w:sz w:val="27"/>
                <w:szCs w:val="27"/>
                <w:cs/>
              </w:rPr>
              <w:t>โอน</w:t>
            </w:r>
          </w:p>
        </w:tc>
        <w:tc>
          <w:tcPr>
            <w:tcW w:w="270" w:type="dxa"/>
          </w:tcPr>
          <w:p w14:paraId="2E506494" w14:textId="77777777" w:rsidR="00813E8B" w:rsidRPr="002C5644" w:rsidRDefault="00813E8B" w:rsidP="0081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5D2F45F3" w14:textId="77777777" w:rsidR="00813E8B" w:rsidRPr="002C5644" w:rsidRDefault="00813E8B" w:rsidP="0081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99B605A" w14:textId="0BAB8575" w:rsidR="00813E8B" w:rsidRPr="002C5644" w:rsidRDefault="00813E8B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CC5E2C" w14:textId="77777777" w:rsidR="00813E8B" w:rsidRPr="002C5644" w:rsidRDefault="00813E8B" w:rsidP="0081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33459307" w14:textId="4E2BA2DC" w:rsidR="00813E8B" w:rsidRPr="002C5644" w:rsidRDefault="00813E8B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436,545</w:t>
            </w:r>
          </w:p>
        </w:tc>
        <w:tc>
          <w:tcPr>
            <w:tcW w:w="270" w:type="dxa"/>
            <w:shd w:val="clear" w:color="auto" w:fill="auto"/>
          </w:tcPr>
          <w:p w14:paraId="0F26539B" w14:textId="77777777" w:rsidR="00813E8B" w:rsidRPr="002C5644" w:rsidRDefault="00813E8B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4C620F8A" w14:textId="7B13A517" w:rsidR="00813E8B" w:rsidRPr="002C5644" w:rsidRDefault="00813E8B" w:rsidP="0081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(436,545)</w:t>
            </w:r>
          </w:p>
        </w:tc>
        <w:tc>
          <w:tcPr>
            <w:tcW w:w="270" w:type="dxa"/>
            <w:shd w:val="clear" w:color="auto" w:fill="auto"/>
          </w:tcPr>
          <w:p w14:paraId="68FAFDBE" w14:textId="77777777" w:rsidR="00813E8B" w:rsidRPr="002C5644" w:rsidRDefault="00813E8B" w:rsidP="0081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7FE54F57" w14:textId="3BB15506" w:rsidR="00813E8B" w:rsidRPr="002C5644" w:rsidRDefault="00813E8B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</w:tr>
      <w:tr w:rsidR="00F80957" w:rsidRPr="002C5644" w14:paraId="5AF654FC" w14:textId="77777777" w:rsidTr="001708C0">
        <w:tc>
          <w:tcPr>
            <w:tcW w:w="3330" w:type="dxa"/>
          </w:tcPr>
          <w:p w14:paraId="1FDB587C" w14:textId="6215BD96" w:rsidR="00F80957" w:rsidRPr="002C5644" w:rsidRDefault="00D227D3" w:rsidP="00D227D3">
            <w:pPr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โอน</w:t>
            </w:r>
            <w:r w:rsidR="001E53EE" w:rsidRPr="002C5644">
              <w:rPr>
                <w:rFonts w:ascii="Angsana New" w:hAnsi="Angsana New" w:hint="cs"/>
                <w:sz w:val="27"/>
                <w:szCs w:val="27"/>
                <w:cs/>
              </w:rPr>
              <w:t>ไป</w:t>
            </w:r>
            <w:r w:rsidR="004F27E9" w:rsidRPr="002C5644">
              <w:rPr>
                <w:rFonts w:ascii="Angsana New" w:hAnsi="Angsana New" w:hint="cs"/>
                <w:sz w:val="27"/>
                <w:szCs w:val="27"/>
                <w:cs/>
              </w:rPr>
              <w:t>ที่ดิน อาคาร</w:t>
            </w:r>
            <w:r w:rsidR="001E53EE" w:rsidRPr="002C5644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4F27E9" w:rsidRPr="002C5644">
              <w:rPr>
                <w:rFonts w:ascii="Angsana New" w:hAnsi="Angsana New" w:hint="cs"/>
                <w:sz w:val="27"/>
                <w:szCs w:val="27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3CDE4A7D" w14:textId="77777777" w:rsidR="00F80957" w:rsidRPr="002C5644" w:rsidRDefault="00F80957" w:rsidP="00F8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36DC7527" w14:textId="77777777" w:rsidR="00F80957" w:rsidRPr="002C5644" w:rsidRDefault="00F80957" w:rsidP="00F8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287278B" w14:textId="5045086F" w:rsidR="00F80957" w:rsidRPr="002C5644" w:rsidRDefault="00F80957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04D92F" w14:textId="77777777" w:rsidR="00F80957" w:rsidRPr="002C5644" w:rsidRDefault="00F80957" w:rsidP="00F8095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30CCA2D" w14:textId="4A9A0D70" w:rsidR="00F80957" w:rsidRPr="002A0C52" w:rsidRDefault="00F80957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B4DB9D" w14:textId="77777777" w:rsidR="00F80957" w:rsidRPr="002A0C52" w:rsidRDefault="00F80957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5A09DF" w14:textId="23DA504F" w:rsidR="00F80957" w:rsidRPr="00D227D3" w:rsidRDefault="00D227D3" w:rsidP="00D2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 w:hint="cs"/>
                <w:sz w:val="27"/>
                <w:szCs w:val="27"/>
                <w:cs/>
              </w:rPr>
              <w:t xml:space="preserve">   </w:t>
            </w:r>
            <w:r w:rsidR="00F80957"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(59,733)</w:t>
            </w:r>
          </w:p>
        </w:tc>
        <w:tc>
          <w:tcPr>
            <w:tcW w:w="270" w:type="dxa"/>
            <w:shd w:val="clear" w:color="auto" w:fill="auto"/>
          </w:tcPr>
          <w:p w14:paraId="2639A953" w14:textId="77777777" w:rsidR="00F80957" w:rsidRPr="002C5644" w:rsidRDefault="00F80957" w:rsidP="00D22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D218BA1" w14:textId="687D97C6" w:rsidR="00F80957" w:rsidRPr="002C5644" w:rsidRDefault="00F80957" w:rsidP="00CC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(59,733)</w:t>
            </w:r>
          </w:p>
        </w:tc>
      </w:tr>
      <w:tr w:rsidR="00A41E73" w:rsidRPr="002C5644" w14:paraId="3839B68A" w14:textId="77777777" w:rsidTr="001708C0">
        <w:tc>
          <w:tcPr>
            <w:tcW w:w="3330" w:type="dxa"/>
          </w:tcPr>
          <w:p w14:paraId="37273BE9" w14:textId="77777777" w:rsidR="00A41E73" w:rsidRPr="002C5644" w:rsidRDefault="00A41E73" w:rsidP="00A41E73">
            <w:pPr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C564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2C564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27"/>
                <w:szCs w:val="27"/>
              </w:rPr>
              <w:t>2562</w:t>
            </w:r>
          </w:p>
        </w:tc>
        <w:tc>
          <w:tcPr>
            <w:tcW w:w="270" w:type="dxa"/>
          </w:tcPr>
          <w:p w14:paraId="773236DA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5C6F47E6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62264" w14:textId="739E496E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23,947,82</w:t>
            </w:r>
            <w:r w:rsidR="00F248B1" w:rsidRPr="002C5644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6021605" w14:textId="77777777" w:rsidR="00A41E73" w:rsidRPr="002C5644" w:rsidRDefault="00A41E73" w:rsidP="00A41E73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3806E" w14:textId="46FA711E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24,576,</w:t>
            </w:r>
            <w:r w:rsidR="00F248B1" w:rsidRPr="002C564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14:paraId="4C32C1CB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16DAC" w14:textId="1E46A895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4,263,</w:t>
            </w:r>
            <w:r w:rsidR="00F80957" w:rsidRPr="002C5644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205</w:t>
            </w:r>
          </w:p>
        </w:tc>
        <w:tc>
          <w:tcPr>
            <w:tcW w:w="270" w:type="dxa"/>
            <w:shd w:val="clear" w:color="auto" w:fill="auto"/>
          </w:tcPr>
          <w:p w14:paraId="33195306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2EA77" w14:textId="1B8ECE5C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52,787,13</w:t>
            </w:r>
            <w:r w:rsidR="00F80957" w:rsidRPr="002C564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</w:p>
        </w:tc>
      </w:tr>
      <w:tr w:rsidR="00A41E73" w:rsidRPr="002C5644" w14:paraId="7021EBA6" w14:textId="77777777" w:rsidTr="001708C0">
        <w:trPr>
          <w:trHeight w:hRule="exact" w:val="317"/>
        </w:trPr>
        <w:tc>
          <w:tcPr>
            <w:tcW w:w="3330" w:type="dxa"/>
          </w:tcPr>
          <w:p w14:paraId="191CA7C6" w14:textId="77777777" w:rsidR="00A41E73" w:rsidRPr="002C5644" w:rsidRDefault="00A41E73" w:rsidP="00A41E73">
            <w:pPr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7B5D1006" w14:textId="77777777" w:rsidR="00A41E73" w:rsidRPr="002C5644" w:rsidRDefault="00A41E73" w:rsidP="00A41E73">
            <w:pPr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3C3C9FC1" w14:textId="77777777" w:rsidR="00A41E73" w:rsidRPr="002C5644" w:rsidRDefault="00A41E73" w:rsidP="00A41E73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7CC98667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5A360EB5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6DF282B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A14E179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E1AAF5B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0C60C13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8CA22D2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DA6BE09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0D540C0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A41E73" w:rsidRPr="002C5644" w14:paraId="4BC171AC" w14:textId="77777777" w:rsidTr="001708C0">
        <w:tc>
          <w:tcPr>
            <w:tcW w:w="3330" w:type="dxa"/>
          </w:tcPr>
          <w:p w14:paraId="605A40B4" w14:textId="77777777" w:rsidR="00A41E73" w:rsidRPr="002C5644" w:rsidRDefault="00A41E73" w:rsidP="00A41E73">
            <w:pPr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01712DE9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6DFAE210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CBF7646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829478D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2AACA30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D1B3E5F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9349F6C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2D4D510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49FEB70E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A41E73" w:rsidRPr="002C5644" w14:paraId="36C9DF8B" w14:textId="77777777" w:rsidTr="00EA4158">
        <w:tc>
          <w:tcPr>
            <w:tcW w:w="3330" w:type="dxa"/>
          </w:tcPr>
          <w:p w14:paraId="5732A84D" w14:textId="0027F144" w:rsidR="00A41E73" w:rsidRPr="002C5644" w:rsidRDefault="00A06C91" w:rsidP="00A41E73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2C5644">
              <w:rPr>
                <w:rFonts w:ascii="Angsana New" w:hAnsi="Angsana New"/>
                <w:sz w:val="27"/>
                <w:szCs w:val="27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sz w:val="27"/>
                <w:szCs w:val="27"/>
              </w:rPr>
              <w:t>2561</w:t>
            </w:r>
            <w:r w:rsidRPr="002C5644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36768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="00367680">
              <w:rPr>
                <w:rFonts w:ascii="Angsana New" w:hAnsi="Angsana New" w:hint="cs"/>
                <w:sz w:val="27"/>
                <w:szCs w:val="27"/>
                <w:cs/>
              </w:rPr>
              <w:t>ปรับปรุงใหม่</w:t>
            </w:r>
          </w:p>
        </w:tc>
        <w:tc>
          <w:tcPr>
            <w:tcW w:w="270" w:type="dxa"/>
          </w:tcPr>
          <w:p w14:paraId="4D6F837D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4A14335E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40378A4" w14:textId="587ECC0B" w:rsidR="00A41E73" w:rsidRPr="002A0C52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37D6BD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D35DC1D" w14:textId="1366ADF9" w:rsidR="00A41E73" w:rsidRPr="002A0C52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1,724,469</w:t>
            </w:r>
          </w:p>
        </w:tc>
        <w:tc>
          <w:tcPr>
            <w:tcW w:w="270" w:type="dxa"/>
            <w:shd w:val="clear" w:color="auto" w:fill="auto"/>
          </w:tcPr>
          <w:p w14:paraId="564A1B00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3FAC05D" w14:textId="652CD31D" w:rsidR="00A41E73" w:rsidRPr="002A0C52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B2A92B" w14:textId="77777777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6210BA59" w14:textId="03ABFF71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1,724,469</w:t>
            </w:r>
          </w:p>
        </w:tc>
      </w:tr>
      <w:tr w:rsidR="00A41E73" w:rsidRPr="002C5644" w14:paraId="1E25D1E1" w14:textId="77777777" w:rsidTr="00033464">
        <w:tc>
          <w:tcPr>
            <w:tcW w:w="3330" w:type="dxa"/>
          </w:tcPr>
          <w:p w14:paraId="7991B0F5" w14:textId="77777777" w:rsidR="00A41E73" w:rsidRPr="002C5644" w:rsidRDefault="00A41E73" w:rsidP="00A41E73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 w:hint="cs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653EA28F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2EEF3605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9F83123" w14:textId="787347D9" w:rsidR="00A41E73" w:rsidRPr="002A0C52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81E4F5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  <w:tab w:val="decimal" w:pos="104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5F394B4A" w14:textId="799839B4" w:rsidR="00A41E73" w:rsidRPr="002C5644" w:rsidRDefault="00A41E73" w:rsidP="00CC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843,789</w:t>
            </w:r>
          </w:p>
        </w:tc>
        <w:tc>
          <w:tcPr>
            <w:tcW w:w="270" w:type="dxa"/>
            <w:shd w:val="clear" w:color="auto" w:fill="auto"/>
          </w:tcPr>
          <w:p w14:paraId="340A503E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  <w:tab w:val="decimal" w:pos="104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0AB525C1" w14:textId="5FEAA18E" w:rsidR="00A41E73" w:rsidRPr="002A0C52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761EAC" w14:textId="77777777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954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6883AA36" w14:textId="4744A578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843,789</w:t>
            </w:r>
          </w:p>
        </w:tc>
      </w:tr>
      <w:tr w:rsidR="00A41E73" w:rsidRPr="002C5644" w14:paraId="4895CE0C" w14:textId="77777777" w:rsidTr="00033464">
        <w:tc>
          <w:tcPr>
            <w:tcW w:w="3330" w:type="dxa"/>
          </w:tcPr>
          <w:p w14:paraId="2BF16CAC" w14:textId="77777777" w:rsidR="00A41E73" w:rsidRPr="002C5644" w:rsidRDefault="00A41E73" w:rsidP="00A41E73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 w:hint="cs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270" w:type="dxa"/>
          </w:tcPr>
          <w:p w14:paraId="67E2C458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01935736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C857408" w14:textId="2F8CC11D" w:rsidR="00A41E73" w:rsidRPr="002A0C52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C12056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  <w:tab w:val="decimal" w:pos="104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6A0268E1" w14:textId="45D94B2E" w:rsidR="00A41E73" w:rsidRPr="002C5644" w:rsidRDefault="00A41E73" w:rsidP="00CC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(37,725)</w:t>
            </w:r>
          </w:p>
        </w:tc>
        <w:tc>
          <w:tcPr>
            <w:tcW w:w="270" w:type="dxa"/>
            <w:shd w:val="clear" w:color="auto" w:fill="auto"/>
          </w:tcPr>
          <w:p w14:paraId="797E7C0B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  <w:tab w:val="decimal" w:pos="104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046998F4" w14:textId="3C25EECA" w:rsidR="00A41E73" w:rsidRPr="002A0C52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1D6BEE" w14:textId="77777777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954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1DC27882" w14:textId="16469560" w:rsidR="00A41E73" w:rsidRPr="002C5644" w:rsidRDefault="00A41E73" w:rsidP="00CC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(37,725)</w:t>
            </w:r>
          </w:p>
        </w:tc>
      </w:tr>
      <w:tr w:rsidR="00A41E73" w:rsidRPr="002C5644" w14:paraId="1AB4B25A" w14:textId="77777777" w:rsidTr="00405458">
        <w:tc>
          <w:tcPr>
            <w:tcW w:w="3330" w:type="dxa"/>
          </w:tcPr>
          <w:p w14:paraId="360E6C64" w14:textId="77777777" w:rsidR="00A41E73" w:rsidRPr="002C5644" w:rsidRDefault="00A41E73" w:rsidP="00A41E73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 w:hint="cs"/>
                <w:sz w:val="27"/>
                <w:szCs w:val="27"/>
                <w:cs/>
              </w:rPr>
              <w:t>โอนออกจากการจำหน่ายบริษัทย่อย</w:t>
            </w:r>
          </w:p>
        </w:tc>
        <w:tc>
          <w:tcPr>
            <w:tcW w:w="270" w:type="dxa"/>
          </w:tcPr>
          <w:p w14:paraId="6260FD7C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3DE970FD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FA065D0" w14:textId="2CDD3D1F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6EB67B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  <w:tab w:val="decimal" w:pos="104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D5B3EF6" w14:textId="1AB64E1F" w:rsidR="00A41E73" w:rsidRPr="002C5644" w:rsidRDefault="00A41E73" w:rsidP="00CC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(380,439)</w:t>
            </w:r>
          </w:p>
        </w:tc>
        <w:tc>
          <w:tcPr>
            <w:tcW w:w="270" w:type="dxa"/>
            <w:shd w:val="clear" w:color="auto" w:fill="auto"/>
          </w:tcPr>
          <w:p w14:paraId="708B38A2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  <w:tab w:val="decimal" w:pos="104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0893D1" w14:textId="5EDFBFF8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1B813B" w14:textId="77777777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954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399922" w14:textId="1ABC6B20" w:rsidR="00A41E73" w:rsidRPr="002C5644" w:rsidRDefault="00A41E73" w:rsidP="00CC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(380,439)</w:t>
            </w:r>
          </w:p>
        </w:tc>
      </w:tr>
      <w:tr w:rsidR="00A41E73" w:rsidRPr="002C5644" w14:paraId="04BC9428" w14:textId="77777777" w:rsidTr="00405458">
        <w:tc>
          <w:tcPr>
            <w:tcW w:w="3330" w:type="dxa"/>
          </w:tcPr>
          <w:p w14:paraId="5A3E7DD5" w14:textId="77777777" w:rsidR="00A06C91" w:rsidRPr="002C5644" w:rsidRDefault="00A06C91" w:rsidP="00A06C91">
            <w:pPr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C564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2C564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ธันวาคม</w:t>
            </w:r>
            <w:r w:rsidRPr="002C564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2561 </w:t>
            </w:r>
            <w:r w:rsidRPr="002C564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และ</w:t>
            </w:r>
          </w:p>
          <w:p w14:paraId="0662003E" w14:textId="175F7D78" w:rsidR="00A41E73" w:rsidRPr="002C5644" w:rsidRDefault="00A06C91" w:rsidP="00A06C91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  </w:t>
            </w:r>
            <w:r w:rsidRPr="002C564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1 </w:t>
            </w:r>
            <w:r w:rsidRPr="002C564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b/>
                <w:bCs/>
                <w:sz w:val="27"/>
                <w:szCs w:val="27"/>
              </w:rPr>
              <w:t>2562</w:t>
            </w:r>
            <w:r w:rsidRPr="002C564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</w:t>
            </w:r>
            <w:r w:rsidR="00367680" w:rsidRPr="0036768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- </w:t>
            </w:r>
            <w:r w:rsidR="00367680" w:rsidRPr="0036768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ปรับปรุงใหม่</w:t>
            </w:r>
          </w:p>
        </w:tc>
        <w:tc>
          <w:tcPr>
            <w:tcW w:w="270" w:type="dxa"/>
          </w:tcPr>
          <w:p w14:paraId="78B0063D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13EC4973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A58071B" w14:textId="77777777" w:rsidR="00A41E73" w:rsidRPr="002A0C52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</w:p>
          <w:p w14:paraId="6ACA7AD8" w14:textId="056121BD" w:rsidR="00A41E73" w:rsidRPr="002A0C52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2A0C52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D7A7E7" w14:textId="77777777" w:rsidR="00A41E73" w:rsidRPr="002A0C5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6E180DD" w14:textId="77777777" w:rsidR="00A41E73" w:rsidRPr="002A0C52" w:rsidRDefault="00A41E73" w:rsidP="002A0C52">
            <w:pPr>
              <w:tabs>
                <w:tab w:val="decimal" w:pos="1039"/>
              </w:tabs>
              <w:spacing w:line="240" w:lineRule="auto"/>
              <w:ind w:left="-79" w:right="-107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</w:p>
          <w:p w14:paraId="10513771" w14:textId="4419A275" w:rsidR="00A41E73" w:rsidRPr="002A0C52" w:rsidRDefault="00A41E73" w:rsidP="00CC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2A0C52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2,150,094</w:t>
            </w:r>
          </w:p>
        </w:tc>
        <w:tc>
          <w:tcPr>
            <w:tcW w:w="270" w:type="dxa"/>
            <w:shd w:val="clear" w:color="auto" w:fill="auto"/>
          </w:tcPr>
          <w:p w14:paraId="16C89A88" w14:textId="77777777" w:rsidR="00A41E73" w:rsidRPr="002A0C5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9F0C6A3" w14:textId="77777777" w:rsidR="00A41E73" w:rsidRPr="002A0C52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</w:p>
          <w:p w14:paraId="28DD1AE4" w14:textId="1E158089" w:rsidR="00A41E73" w:rsidRPr="002A0C52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 w:rsidRPr="002A0C52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5D5B3E" w14:textId="77777777" w:rsidR="00A41E73" w:rsidRPr="002A0C5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CCB3239" w14:textId="77777777" w:rsidR="00A41E73" w:rsidRPr="002A0C52" w:rsidRDefault="00A41E73" w:rsidP="00A41E73">
            <w:pPr>
              <w:tabs>
                <w:tab w:val="decimal" w:pos="1140"/>
              </w:tabs>
              <w:spacing w:line="240" w:lineRule="auto"/>
              <w:ind w:left="-79" w:right="-107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</w:p>
          <w:p w14:paraId="29823F21" w14:textId="5A5296C9" w:rsidR="00A41E73" w:rsidRPr="002A0C52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2A0C52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2,150,094</w:t>
            </w:r>
          </w:p>
        </w:tc>
      </w:tr>
      <w:tr w:rsidR="00A41E73" w:rsidRPr="002C5644" w14:paraId="10E2F267" w14:textId="77777777" w:rsidTr="001708C0">
        <w:tc>
          <w:tcPr>
            <w:tcW w:w="3330" w:type="dxa"/>
          </w:tcPr>
          <w:p w14:paraId="2E477438" w14:textId="77777777" w:rsidR="00A41E73" w:rsidRPr="002C5644" w:rsidRDefault="00A41E73" w:rsidP="00A41E7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C5644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06424B42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84DDE52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E56C43C" w14:textId="68B89EF5" w:rsidR="00A41E73" w:rsidRPr="002A0C52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A0C52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B3007A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  <w:tab w:val="decimal" w:pos="104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B25F128" w14:textId="69EE0C43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742,</w:t>
            </w:r>
            <w:r w:rsidR="00865357">
              <w:rPr>
                <w:rFonts w:asciiTheme="majorBidi" w:eastAsia="MS Mincho" w:hAnsiTheme="majorBidi" w:cstheme="majorBidi"/>
                <w:sz w:val="28"/>
                <w:szCs w:val="28"/>
              </w:rPr>
              <w:t>4</w:t>
            </w:r>
            <w:r w:rsidR="00246D4C">
              <w:rPr>
                <w:rFonts w:asciiTheme="majorBidi" w:eastAsia="MS Mincho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09A16527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  <w:tab w:val="decimal" w:pos="104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B23694" w14:textId="45022AC3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E48217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5F7A48" w14:textId="1CE1D211" w:rsidR="00A41E73" w:rsidRPr="002C5644" w:rsidRDefault="00A41E73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742,</w:t>
            </w:r>
            <w:r w:rsidR="00865357">
              <w:rPr>
                <w:rFonts w:asciiTheme="majorBidi" w:eastAsia="MS Mincho" w:hAnsiTheme="majorBidi" w:cstheme="majorBidi"/>
                <w:sz w:val="28"/>
                <w:szCs w:val="28"/>
              </w:rPr>
              <w:t>4</w:t>
            </w:r>
            <w:r w:rsidR="00246D4C">
              <w:rPr>
                <w:rFonts w:asciiTheme="majorBidi" w:eastAsia="MS Mincho" w:hAnsiTheme="majorBidi" w:cstheme="majorBidi"/>
                <w:sz w:val="28"/>
                <w:szCs w:val="28"/>
              </w:rPr>
              <w:t>16</w:t>
            </w:r>
          </w:p>
        </w:tc>
      </w:tr>
      <w:tr w:rsidR="004F27E9" w:rsidRPr="002C5644" w14:paraId="503C09F6" w14:textId="77777777" w:rsidTr="00FC2E58">
        <w:tc>
          <w:tcPr>
            <w:tcW w:w="3330" w:type="dxa"/>
          </w:tcPr>
          <w:p w14:paraId="71CCC08B" w14:textId="77777777" w:rsidR="004F27E9" w:rsidRPr="002C5644" w:rsidRDefault="004F27E9" w:rsidP="004F27E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564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C564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57039719" w14:textId="77777777" w:rsidR="004F27E9" w:rsidRPr="002C5644" w:rsidRDefault="004F27E9" w:rsidP="004F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FC87B90" w14:textId="77777777" w:rsidR="004F27E9" w:rsidRPr="002C5644" w:rsidRDefault="004F27E9" w:rsidP="004F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92938" w14:textId="1B0C427C" w:rsidR="004F27E9" w:rsidRPr="002A0C52" w:rsidRDefault="004F27E9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2A0C52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EEFE04" w14:textId="77777777" w:rsidR="004F27E9" w:rsidRPr="002A0C52" w:rsidRDefault="004F27E9" w:rsidP="004F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3D3E5" w14:textId="1ADA95AB" w:rsidR="004F27E9" w:rsidRPr="002A0C52" w:rsidRDefault="004F27E9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2A0C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2,892,510</w:t>
            </w:r>
          </w:p>
        </w:tc>
        <w:tc>
          <w:tcPr>
            <w:tcW w:w="270" w:type="dxa"/>
            <w:shd w:val="clear" w:color="auto" w:fill="auto"/>
          </w:tcPr>
          <w:p w14:paraId="1134B629" w14:textId="77777777" w:rsidR="004F27E9" w:rsidRPr="002A0C52" w:rsidRDefault="004F27E9" w:rsidP="004F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CFEB0" w14:textId="22962B33" w:rsidR="004F27E9" w:rsidRPr="002A0C52" w:rsidRDefault="004F27E9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2A0C5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037DD3" w14:textId="77777777" w:rsidR="004F27E9" w:rsidRPr="002A0C52" w:rsidRDefault="004F27E9" w:rsidP="004F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F0A54" w14:textId="3FB3BF03" w:rsidR="004F27E9" w:rsidRPr="002A0C52" w:rsidRDefault="004F27E9" w:rsidP="002A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2A0C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2,892,510</w:t>
            </w:r>
          </w:p>
        </w:tc>
      </w:tr>
      <w:tr w:rsidR="00A06C91" w:rsidRPr="002C5644" w14:paraId="6912944D" w14:textId="77777777" w:rsidTr="00FC2E58">
        <w:tc>
          <w:tcPr>
            <w:tcW w:w="3330" w:type="dxa"/>
          </w:tcPr>
          <w:p w14:paraId="203183CB" w14:textId="77777777" w:rsidR="00A06C91" w:rsidRPr="002C5644" w:rsidRDefault="00A06C91" w:rsidP="00A41E73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699BD6B" w14:textId="77777777" w:rsidR="00A06C91" w:rsidRPr="002C5644" w:rsidRDefault="00A06C91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3046DF6" w14:textId="77777777" w:rsidR="00A06C91" w:rsidRPr="002C5644" w:rsidRDefault="00A06C91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BFB6A23" w14:textId="77777777" w:rsidR="00A06C91" w:rsidRPr="002C5644" w:rsidRDefault="00A06C91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7236641" w14:textId="77777777" w:rsidR="00A06C91" w:rsidRPr="002C5644" w:rsidRDefault="00A06C91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416A587" w14:textId="77777777" w:rsidR="00A06C91" w:rsidRPr="002C5644" w:rsidRDefault="00A06C91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3D904AE" w14:textId="77777777" w:rsidR="00A06C91" w:rsidRPr="002C5644" w:rsidRDefault="00A06C91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79582D8" w14:textId="77777777" w:rsidR="00A06C91" w:rsidRPr="002C5644" w:rsidRDefault="00A06C91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DC96711" w14:textId="77777777" w:rsidR="00A06C91" w:rsidRPr="002C5644" w:rsidRDefault="00A06C91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283E5C6" w14:textId="77777777" w:rsidR="00A06C91" w:rsidRPr="002C5644" w:rsidRDefault="00A06C91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41E73" w:rsidRPr="002C5644" w14:paraId="75A48FAC" w14:textId="77777777" w:rsidTr="00FC2E58">
        <w:tc>
          <w:tcPr>
            <w:tcW w:w="3330" w:type="dxa"/>
          </w:tcPr>
          <w:p w14:paraId="02453C3F" w14:textId="1E44A4A1" w:rsidR="00C35442" w:rsidRDefault="00C35442" w:rsidP="00A41E73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4A6C6EC8" w14:textId="77777777" w:rsidR="00246D4C" w:rsidRDefault="00246D4C" w:rsidP="00A41E73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7653C107" w14:textId="43D29FB2" w:rsidR="00A41E73" w:rsidRPr="002C5644" w:rsidRDefault="00A41E73" w:rsidP="00A41E73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270" w:type="dxa"/>
          </w:tcPr>
          <w:p w14:paraId="062124E1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0907E9D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25633B1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009BAEF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0552E0E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ED4A7A6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F307FF7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2AA1FE4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3963CBA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A41E73" w:rsidRPr="002C5644" w14:paraId="5D42E78B" w14:textId="77777777" w:rsidTr="00FC2E58">
        <w:tc>
          <w:tcPr>
            <w:tcW w:w="3330" w:type="dxa"/>
          </w:tcPr>
          <w:p w14:paraId="4528AD19" w14:textId="542C5E0A" w:rsidR="00A41E73" w:rsidRPr="002C5644" w:rsidRDefault="00A41E73" w:rsidP="00A41E7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2C564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2561 </w:t>
            </w:r>
            <w:r w:rsidR="002862F2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="002862F2" w:rsidRPr="0036768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ปรับปรุงใหม่</w:t>
            </w:r>
          </w:p>
        </w:tc>
        <w:tc>
          <w:tcPr>
            <w:tcW w:w="270" w:type="dxa"/>
          </w:tcPr>
          <w:p w14:paraId="44857C69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002AA4D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14C23DE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108B199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5920C08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EE45364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85FFDEA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59CEAFF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FF0358B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41E73" w:rsidRPr="002C5644" w14:paraId="3D5F3B27" w14:textId="77777777" w:rsidTr="00EA4158">
        <w:tc>
          <w:tcPr>
            <w:tcW w:w="3330" w:type="dxa"/>
          </w:tcPr>
          <w:p w14:paraId="6AB9955D" w14:textId="77777777" w:rsidR="00A41E73" w:rsidRPr="002C5644" w:rsidRDefault="00A41E73" w:rsidP="00A41E73">
            <w:pPr>
              <w:spacing w:line="216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5644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270" w:type="dxa"/>
          </w:tcPr>
          <w:p w14:paraId="6CA3F0C4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8588331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6ADCF89" w14:textId="5FCE6E23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25,467,693</w:t>
            </w:r>
          </w:p>
        </w:tc>
        <w:tc>
          <w:tcPr>
            <w:tcW w:w="270" w:type="dxa"/>
            <w:shd w:val="clear" w:color="auto" w:fill="auto"/>
          </w:tcPr>
          <w:p w14:paraId="74FF8159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9123796" w14:textId="0D64184C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23,320,738</w:t>
            </w:r>
          </w:p>
        </w:tc>
        <w:tc>
          <w:tcPr>
            <w:tcW w:w="270" w:type="dxa"/>
            <w:shd w:val="clear" w:color="auto" w:fill="auto"/>
          </w:tcPr>
          <w:p w14:paraId="1AEB1989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83F5E68" w14:textId="5404DE72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2C5644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3,271,842</w:t>
            </w:r>
          </w:p>
        </w:tc>
        <w:tc>
          <w:tcPr>
            <w:tcW w:w="270" w:type="dxa"/>
            <w:shd w:val="clear" w:color="auto" w:fill="auto"/>
          </w:tcPr>
          <w:p w14:paraId="42159A1E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1C63EAC" w14:textId="59D6962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52,060,273</w:t>
            </w:r>
          </w:p>
        </w:tc>
      </w:tr>
      <w:tr w:rsidR="00A41E73" w:rsidRPr="002C5644" w14:paraId="4F7B27AF" w14:textId="77777777" w:rsidTr="00EA4158">
        <w:tc>
          <w:tcPr>
            <w:tcW w:w="3330" w:type="dxa"/>
          </w:tcPr>
          <w:p w14:paraId="096D2BE0" w14:textId="77777777" w:rsidR="00A41E73" w:rsidRPr="002C5644" w:rsidRDefault="00A41E73" w:rsidP="00A41E7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644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270" w:type="dxa"/>
          </w:tcPr>
          <w:p w14:paraId="3C38E8A6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E41EB96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1F7DE0A" w14:textId="184B2EBC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GB" w:bidi="ar-SA"/>
              </w:rPr>
            </w:pPr>
            <w:r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0E0BE9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EBC13D" w14:textId="174CB09A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2,807,024</w:t>
            </w:r>
          </w:p>
        </w:tc>
        <w:tc>
          <w:tcPr>
            <w:tcW w:w="270" w:type="dxa"/>
            <w:shd w:val="clear" w:color="auto" w:fill="auto"/>
          </w:tcPr>
          <w:p w14:paraId="2561019A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872C84" w14:textId="741FB04D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GB" w:bidi="ar-SA"/>
              </w:rPr>
            </w:pPr>
            <w:r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C386F0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11C8DDD" w14:textId="7EBB6830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2,807,024</w:t>
            </w:r>
          </w:p>
        </w:tc>
      </w:tr>
      <w:tr w:rsidR="00A41E73" w:rsidRPr="002C5644" w14:paraId="1F6FD75C" w14:textId="77777777" w:rsidTr="00EA4158">
        <w:tc>
          <w:tcPr>
            <w:tcW w:w="3330" w:type="dxa"/>
          </w:tcPr>
          <w:p w14:paraId="42AE3A98" w14:textId="77777777" w:rsidR="00A41E73" w:rsidRPr="002C5644" w:rsidRDefault="00A41E73" w:rsidP="00A41E7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10AA0C7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FC6B7AC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814955" w14:textId="76990121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25,467,693</w:t>
            </w:r>
          </w:p>
        </w:tc>
        <w:tc>
          <w:tcPr>
            <w:tcW w:w="270" w:type="dxa"/>
            <w:shd w:val="clear" w:color="auto" w:fill="auto"/>
          </w:tcPr>
          <w:p w14:paraId="4BE7017E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3120C7" w14:textId="66CD4D64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26,127,762</w:t>
            </w:r>
          </w:p>
        </w:tc>
        <w:tc>
          <w:tcPr>
            <w:tcW w:w="270" w:type="dxa"/>
            <w:shd w:val="clear" w:color="auto" w:fill="auto"/>
          </w:tcPr>
          <w:p w14:paraId="0FC3629D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AADF4D" w14:textId="6D1EDFA6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3,271,842</w:t>
            </w:r>
          </w:p>
        </w:tc>
        <w:tc>
          <w:tcPr>
            <w:tcW w:w="270" w:type="dxa"/>
            <w:shd w:val="clear" w:color="auto" w:fill="auto"/>
          </w:tcPr>
          <w:p w14:paraId="174564A4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2AEFC" w14:textId="5476D9D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54,867,297</w:t>
            </w:r>
          </w:p>
        </w:tc>
      </w:tr>
      <w:tr w:rsidR="00A41E73" w:rsidRPr="002C5644" w14:paraId="5199D0DA" w14:textId="77777777" w:rsidTr="00EA4158">
        <w:tc>
          <w:tcPr>
            <w:tcW w:w="3330" w:type="dxa"/>
          </w:tcPr>
          <w:p w14:paraId="20A5A7C9" w14:textId="77777777" w:rsidR="00A41E73" w:rsidRPr="002C5644" w:rsidRDefault="00A41E73" w:rsidP="00A41E7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564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C564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2561 </w:t>
            </w:r>
            <w:r w:rsidRPr="002C564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</w:p>
          <w:p w14:paraId="0E2288D0" w14:textId="0E02F163" w:rsidR="00A41E73" w:rsidRPr="002C5644" w:rsidRDefault="00A41E73" w:rsidP="00A41E7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2C564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2C564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="002862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2862F2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="002862F2" w:rsidRPr="0036768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ปรับปรุงใหม่</w:t>
            </w:r>
          </w:p>
        </w:tc>
        <w:tc>
          <w:tcPr>
            <w:tcW w:w="270" w:type="dxa"/>
          </w:tcPr>
          <w:p w14:paraId="5DE74F47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DD94E15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49535B2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B39E519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716DE75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360D0F9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43DA937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9164C4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0D39F7B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41E73" w:rsidRPr="002C5644" w14:paraId="3C5C60F9" w14:textId="77777777" w:rsidTr="00405458">
        <w:tc>
          <w:tcPr>
            <w:tcW w:w="3330" w:type="dxa"/>
          </w:tcPr>
          <w:p w14:paraId="14EE2A9E" w14:textId="77777777" w:rsidR="00A41E73" w:rsidRPr="002C5644" w:rsidRDefault="00A41E73" w:rsidP="00A41E73">
            <w:pPr>
              <w:spacing w:line="216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5644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270" w:type="dxa"/>
          </w:tcPr>
          <w:p w14:paraId="0FE5B22A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9F0A2A9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F9D3072" w14:textId="6E8FF4BB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23,965,720</w:t>
            </w:r>
          </w:p>
        </w:tc>
        <w:tc>
          <w:tcPr>
            <w:tcW w:w="270" w:type="dxa"/>
            <w:shd w:val="clear" w:color="auto" w:fill="auto"/>
          </w:tcPr>
          <w:p w14:paraId="6C585369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384E6B9" w14:textId="23AC8BCB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19,117,250</w:t>
            </w:r>
          </w:p>
        </w:tc>
        <w:tc>
          <w:tcPr>
            <w:tcW w:w="270" w:type="dxa"/>
            <w:shd w:val="clear" w:color="auto" w:fill="auto"/>
          </w:tcPr>
          <w:p w14:paraId="6C93F92F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3CB5FD6" w14:textId="2D7BA6EA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3,957,009</w:t>
            </w:r>
          </w:p>
        </w:tc>
        <w:tc>
          <w:tcPr>
            <w:tcW w:w="270" w:type="dxa"/>
            <w:shd w:val="clear" w:color="auto" w:fill="auto"/>
          </w:tcPr>
          <w:p w14:paraId="2C284D9D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13654B5" w14:textId="7BBF3360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47,039,979</w:t>
            </w:r>
          </w:p>
        </w:tc>
      </w:tr>
      <w:tr w:rsidR="00A41E73" w:rsidRPr="002C5644" w14:paraId="62DDEE2F" w14:textId="77777777" w:rsidTr="00405458">
        <w:tc>
          <w:tcPr>
            <w:tcW w:w="3330" w:type="dxa"/>
          </w:tcPr>
          <w:p w14:paraId="3F00F34B" w14:textId="77777777" w:rsidR="00A41E73" w:rsidRPr="002C5644" w:rsidRDefault="00A41E73" w:rsidP="00A41E7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644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270" w:type="dxa"/>
          </w:tcPr>
          <w:p w14:paraId="22825EFD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E82C21C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95DA0D5" w14:textId="7122D7F1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GB" w:bidi="ar-SA"/>
              </w:rPr>
            </w:pPr>
            <w:r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F0048A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DEAF108" w14:textId="60C3324F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2,718,297</w:t>
            </w:r>
          </w:p>
        </w:tc>
        <w:tc>
          <w:tcPr>
            <w:tcW w:w="270" w:type="dxa"/>
            <w:shd w:val="clear" w:color="auto" w:fill="auto"/>
          </w:tcPr>
          <w:p w14:paraId="692DA402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F9D458" w14:textId="3B6DE0FC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GB" w:bidi="ar-SA"/>
              </w:rPr>
            </w:pPr>
            <w:r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53F1DD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472601B" w14:textId="015CE6B0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2,718,297</w:t>
            </w:r>
          </w:p>
        </w:tc>
      </w:tr>
      <w:tr w:rsidR="00A41E73" w:rsidRPr="002C5644" w14:paraId="1E915166" w14:textId="77777777" w:rsidTr="00405458">
        <w:tc>
          <w:tcPr>
            <w:tcW w:w="3330" w:type="dxa"/>
          </w:tcPr>
          <w:p w14:paraId="77075D02" w14:textId="77777777" w:rsidR="00A41E73" w:rsidRPr="002C5644" w:rsidRDefault="00A41E73" w:rsidP="00A41E7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88110E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F0345B1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557AA" w14:textId="640A97D2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23,965,720</w:t>
            </w:r>
          </w:p>
        </w:tc>
        <w:tc>
          <w:tcPr>
            <w:tcW w:w="270" w:type="dxa"/>
            <w:shd w:val="clear" w:color="auto" w:fill="auto"/>
          </w:tcPr>
          <w:p w14:paraId="1B50EFB9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095351" w14:textId="056F41BD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21,835,547</w:t>
            </w:r>
          </w:p>
        </w:tc>
        <w:tc>
          <w:tcPr>
            <w:tcW w:w="270" w:type="dxa"/>
            <w:shd w:val="clear" w:color="auto" w:fill="auto"/>
          </w:tcPr>
          <w:p w14:paraId="7FCE0C5C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BD1FA2" w14:textId="1839A490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3,957,009</w:t>
            </w:r>
          </w:p>
        </w:tc>
        <w:tc>
          <w:tcPr>
            <w:tcW w:w="270" w:type="dxa"/>
            <w:shd w:val="clear" w:color="auto" w:fill="auto"/>
          </w:tcPr>
          <w:p w14:paraId="58734737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0001D" w14:textId="766AE4ED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49,758,276</w:t>
            </w:r>
          </w:p>
        </w:tc>
      </w:tr>
      <w:tr w:rsidR="00A41E73" w:rsidRPr="002C5644" w14:paraId="19C013F2" w14:textId="77777777" w:rsidTr="00FC2E58">
        <w:tc>
          <w:tcPr>
            <w:tcW w:w="3330" w:type="dxa"/>
          </w:tcPr>
          <w:p w14:paraId="47EC6901" w14:textId="77777777" w:rsidR="00A41E73" w:rsidRPr="002C5644" w:rsidRDefault="00A41E73" w:rsidP="00A41E7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564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C564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538538FC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8E7EB6C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43F59D7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D664B25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85DB391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DBE9586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37AF2F9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C80444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A5854F5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41E73" w:rsidRPr="002C5644" w14:paraId="0FB6217D" w14:textId="77777777" w:rsidTr="00FC2E58">
        <w:tc>
          <w:tcPr>
            <w:tcW w:w="3330" w:type="dxa"/>
          </w:tcPr>
          <w:p w14:paraId="78C9F5B0" w14:textId="77777777" w:rsidR="00A41E73" w:rsidRPr="002C5644" w:rsidRDefault="00A41E73" w:rsidP="00A41E73">
            <w:pPr>
              <w:spacing w:line="216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5644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270" w:type="dxa"/>
          </w:tcPr>
          <w:p w14:paraId="76E36BC7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DAAA177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601028F" w14:textId="28EEE75D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23,947,82</w:t>
            </w:r>
            <w:r w:rsidR="004F27E9"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FCC07DB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1564994" w14:textId="3F38C02C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19,054,0</w:t>
            </w:r>
            <w:r w:rsidR="004F27E9"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4651979E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33274F8" w14:textId="1001BC2C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4,263,2</w:t>
            </w:r>
            <w:r w:rsidR="004F27E9"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270" w:type="dxa"/>
            <w:shd w:val="clear" w:color="auto" w:fill="auto"/>
          </w:tcPr>
          <w:p w14:paraId="01BE2F81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831206E" w14:textId="42E98780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47,265,051</w:t>
            </w:r>
          </w:p>
        </w:tc>
      </w:tr>
      <w:tr w:rsidR="00A41E73" w:rsidRPr="002C5644" w14:paraId="36C2DEBA" w14:textId="77777777" w:rsidTr="00FC2E58">
        <w:tc>
          <w:tcPr>
            <w:tcW w:w="3330" w:type="dxa"/>
          </w:tcPr>
          <w:p w14:paraId="592F76D3" w14:textId="77777777" w:rsidR="00A41E73" w:rsidRPr="002C5644" w:rsidRDefault="00A41E73" w:rsidP="00A41E7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644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270" w:type="dxa"/>
          </w:tcPr>
          <w:p w14:paraId="0CEE6242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03C3D24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2026CA4" w14:textId="1400137E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GB" w:bidi="ar-SA"/>
              </w:rPr>
            </w:pPr>
            <w:r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0E8BE6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319B280" w14:textId="61F88204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2,629,570</w:t>
            </w:r>
          </w:p>
        </w:tc>
        <w:tc>
          <w:tcPr>
            <w:tcW w:w="270" w:type="dxa"/>
            <w:shd w:val="clear" w:color="auto" w:fill="auto"/>
          </w:tcPr>
          <w:p w14:paraId="0BE197F8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8FC9CC" w14:textId="15A0CAF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GB" w:bidi="ar-SA"/>
              </w:rPr>
            </w:pPr>
            <w:r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14:paraId="6F3D7EFA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53D2BB7" w14:textId="549734B4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2C5644">
              <w:rPr>
                <w:rFonts w:asciiTheme="majorBidi" w:eastAsia="MS Mincho" w:hAnsiTheme="majorBidi" w:cstheme="majorBidi"/>
                <w:sz w:val="28"/>
                <w:szCs w:val="28"/>
              </w:rPr>
              <w:t>2,629,570</w:t>
            </w:r>
          </w:p>
        </w:tc>
      </w:tr>
      <w:tr w:rsidR="00A41E73" w:rsidRPr="002C5644" w14:paraId="2EDCACAF" w14:textId="77777777" w:rsidTr="00FC2E58">
        <w:tc>
          <w:tcPr>
            <w:tcW w:w="3330" w:type="dxa"/>
          </w:tcPr>
          <w:p w14:paraId="6CE757D7" w14:textId="77777777" w:rsidR="00A41E73" w:rsidRPr="002C5644" w:rsidRDefault="00A41E73" w:rsidP="00A41E7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221BDE2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37E346E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AE5C0B" w14:textId="47C949D9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23,947,82</w:t>
            </w:r>
            <w:r w:rsidR="004F27E9" w:rsidRPr="002C564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B0DFB0B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4C850" w14:textId="1BEFEFBE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21,683,</w:t>
            </w:r>
            <w:r w:rsidR="004F27E9" w:rsidRPr="002C564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593</w:t>
            </w:r>
          </w:p>
        </w:tc>
        <w:tc>
          <w:tcPr>
            <w:tcW w:w="270" w:type="dxa"/>
            <w:shd w:val="clear" w:color="auto" w:fill="auto"/>
          </w:tcPr>
          <w:p w14:paraId="3F656D85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275398" w14:textId="6175E781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4,263,2</w:t>
            </w:r>
            <w:r w:rsidR="004F27E9" w:rsidRPr="002C564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270" w:type="dxa"/>
            <w:shd w:val="clear" w:color="auto" w:fill="auto"/>
          </w:tcPr>
          <w:p w14:paraId="4CBEC49C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97F12" w14:textId="3488F664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49,894,621</w:t>
            </w:r>
          </w:p>
        </w:tc>
      </w:tr>
    </w:tbl>
    <w:p w14:paraId="4BB82932" w14:textId="4A4CD81D" w:rsidR="00502684" w:rsidRPr="002C5644" w:rsidRDefault="00502684"/>
    <w:p w14:paraId="010B9BC4" w14:textId="35636FC4" w:rsidR="001E53EE" w:rsidRPr="002C5644" w:rsidRDefault="001E53EE"/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182"/>
        <w:gridCol w:w="270"/>
        <w:gridCol w:w="1890"/>
      </w:tblGrid>
      <w:tr w:rsidR="008832CC" w:rsidRPr="002C5644" w14:paraId="42074B5C" w14:textId="77777777" w:rsidTr="00F074F5">
        <w:trPr>
          <w:tblHeader/>
        </w:trPr>
        <w:tc>
          <w:tcPr>
            <w:tcW w:w="7182" w:type="dxa"/>
          </w:tcPr>
          <w:p w14:paraId="73113A9A" w14:textId="77777777" w:rsidR="008832CC" w:rsidRPr="002C5644" w:rsidRDefault="008832CC" w:rsidP="001805DF">
            <w:pPr>
              <w:tabs>
                <w:tab w:val="left" w:pos="540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02252C" w14:textId="77777777" w:rsidR="008832CC" w:rsidRPr="002C5644" w:rsidRDefault="008832CC" w:rsidP="001805DF">
            <w:pPr>
              <w:spacing w:line="216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858F34F" w14:textId="77777777" w:rsidR="00C7105D" w:rsidRPr="002C5644" w:rsidRDefault="00184EBE" w:rsidP="001805D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77AEDF2" w14:textId="77777777" w:rsidR="008832CC" w:rsidRPr="002C5644" w:rsidRDefault="00184EBE" w:rsidP="001805D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D08AB" w:rsidRPr="002C5644" w14:paraId="01602163" w14:textId="77777777" w:rsidTr="00F074F5">
        <w:trPr>
          <w:tblHeader/>
        </w:trPr>
        <w:tc>
          <w:tcPr>
            <w:tcW w:w="7182" w:type="dxa"/>
          </w:tcPr>
          <w:p w14:paraId="2CE2D85F" w14:textId="77777777" w:rsidR="004D08AB" w:rsidRPr="002C5644" w:rsidRDefault="004D08AB" w:rsidP="001805DF">
            <w:pPr>
              <w:tabs>
                <w:tab w:val="left" w:pos="540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38716" w14:textId="77777777" w:rsidR="004D08AB" w:rsidRPr="002C5644" w:rsidRDefault="004D08AB" w:rsidP="001805DF">
            <w:pPr>
              <w:spacing w:line="216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7B210E9" w14:textId="77777777" w:rsidR="004D08AB" w:rsidRPr="002C5644" w:rsidRDefault="004D08AB" w:rsidP="001805D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อาคารและ</w:t>
            </w:r>
          </w:p>
          <w:p w14:paraId="5588EFB0" w14:textId="34C4A178" w:rsidR="004D08AB" w:rsidRPr="002C5644" w:rsidRDefault="004D08AB" w:rsidP="00F074F5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</w:tr>
      <w:tr w:rsidR="008832CC" w:rsidRPr="002C5644" w14:paraId="29C1F4DA" w14:textId="77777777" w:rsidTr="00F074F5">
        <w:trPr>
          <w:tblHeader/>
        </w:trPr>
        <w:tc>
          <w:tcPr>
            <w:tcW w:w="7182" w:type="dxa"/>
          </w:tcPr>
          <w:p w14:paraId="5FED7C66" w14:textId="77777777" w:rsidR="008832CC" w:rsidRPr="002C5644" w:rsidRDefault="008832CC" w:rsidP="0018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CA400E" w14:textId="77777777" w:rsidR="008832CC" w:rsidRPr="002C5644" w:rsidRDefault="008832CC" w:rsidP="0018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16" w:lineRule="auto"/>
              <w:ind w:left="-108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890" w:type="dxa"/>
          </w:tcPr>
          <w:p w14:paraId="4E0826B6" w14:textId="77777777" w:rsidR="008832CC" w:rsidRPr="002C5644" w:rsidRDefault="00184EBE" w:rsidP="0018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26" w:right="-107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D08AB" w:rsidRPr="002C5644" w14:paraId="51528CAA" w14:textId="77777777" w:rsidTr="00F074F5">
        <w:tc>
          <w:tcPr>
            <w:tcW w:w="7182" w:type="dxa"/>
          </w:tcPr>
          <w:p w14:paraId="10DB15C8" w14:textId="77777777" w:rsidR="004D08AB" w:rsidRPr="002C5644" w:rsidRDefault="004D08AB" w:rsidP="004D08A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3FDF512E" w14:textId="77777777" w:rsidR="004D08AB" w:rsidRPr="002C5644" w:rsidRDefault="004D08AB" w:rsidP="004D0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753A1C09" w14:textId="77777777" w:rsidR="004D08AB" w:rsidRPr="002C5644" w:rsidRDefault="004D08AB" w:rsidP="004D0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A41E73" w:rsidRPr="002C5644" w14:paraId="7BA4091B" w14:textId="77777777" w:rsidTr="00F074F5">
        <w:tc>
          <w:tcPr>
            <w:tcW w:w="7182" w:type="dxa"/>
          </w:tcPr>
          <w:p w14:paraId="66EB3849" w14:textId="77777777" w:rsidR="00A41E73" w:rsidRPr="002C5644" w:rsidRDefault="00A41E73" w:rsidP="00A41E7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8DB4340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EAFDC52" w14:textId="42F1A51A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5,766</w:t>
            </w:r>
          </w:p>
        </w:tc>
      </w:tr>
      <w:tr w:rsidR="00A41E73" w:rsidRPr="002C5644" w14:paraId="1DCC10EE" w14:textId="77777777" w:rsidTr="00F074F5">
        <w:tc>
          <w:tcPr>
            <w:tcW w:w="7182" w:type="dxa"/>
          </w:tcPr>
          <w:p w14:paraId="5EFE5069" w14:textId="77777777" w:rsidR="00A41E73" w:rsidRPr="002C5644" w:rsidRDefault="00A41E73" w:rsidP="00A41E7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D5FB2DF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3B5DEFFA" w14:textId="7C5AE5FA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5,766</w:t>
            </w:r>
          </w:p>
        </w:tc>
      </w:tr>
      <w:tr w:rsidR="00A41E73" w:rsidRPr="002C5644" w14:paraId="3EE4186C" w14:textId="77777777" w:rsidTr="00F074F5">
        <w:tc>
          <w:tcPr>
            <w:tcW w:w="7182" w:type="dxa"/>
          </w:tcPr>
          <w:p w14:paraId="38B23C66" w14:textId="77777777" w:rsidR="00A41E73" w:rsidRPr="002C5644" w:rsidRDefault="00A41E73" w:rsidP="00A41E7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8C3E8E7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7ECAA335" w14:textId="463591EB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5,766 </w:t>
            </w:r>
          </w:p>
        </w:tc>
      </w:tr>
      <w:tr w:rsidR="00A41E73" w:rsidRPr="002C5644" w14:paraId="7ED8B087" w14:textId="77777777" w:rsidTr="00F074F5">
        <w:trPr>
          <w:trHeight w:hRule="exact" w:val="288"/>
        </w:trPr>
        <w:tc>
          <w:tcPr>
            <w:tcW w:w="7182" w:type="dxa"/>
          </w:tcPr>
          <w:p w14:paraId="10E14EBF" w14:textId="77777777" w:rsidR="00A41E73" w:rsidRDefault="00A41E73" w:rsidP="00A41E7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F89BDED" w14:textId="30A3A442" w:rsidR="00000A74" w:rsidRPr="002C5644" w:rsidRDefault="00000A74" w:rsidP="00A41E7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480D01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5127CC62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00A74" w:rsidRPr="002C5644" w14:paraId="20A8B0B5" w14:textId="77777777" w:rsidTr="00F074F5">
        <w:trPr>
          <w:trHeight w:hRule="exact" w:val="288"/>
        </w:trPr>
        <w:tc>
          <w:tcPr>
            <w:tcW w:w="7182" w:type="dxa"/>
          </w:tcPr>
          <w:p w14:paraId="3B10B333" w14:textId="77777777" w:rsidR="00000A74" w:rsidRDefault="00000A74" w:rsidP="00A41E7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77855" w14:textId="77777777" w:rsidR="00000A74" w:rsidRPr="002C5644" w:rsidRDefault="00000A7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3B900F53" w14:textId="77777777" w:rsidR="00000A74" w:rsidRPr="002C5644" w:rsidRDefault="00000A7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41E73" w:rsidRPr="002C5644" w14:paraId="09ED2D59" w14:textId="77777777" w:rsidTr="00F074F5">
        <w:tc>
          <w:tcPr>
            <w:tcW w:w="7182" w:type="dxa"/>
          </w:tcPr>
          <w:p w14:paraId="464E13A9" w14:textId="77777777" w:rsidR="00F074F5" w:rsidRDefault="00F074F5" w:rsidP="00A41E7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9F91E95" w14:textId="0DB72689" w:rsidR="00A41E73" w:rsidRPr="002C5644" w:rsidRDefault="00A41E73" w:rsidP="00A41E7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</w:t>
            </w:r>
          </w:p>
        </w:tc>
        <w:tc>
          <w:tcPr>
            <w:tcW w:w="270" w:type="dxa"/>
          </w:tcPr>
          <w:p w14:paraId="45171791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21EFDC8F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41E73" w:rsidRPr="002C5644" w14:paraId="3F0C62C0" w14:textId="77777777" w:rsidTr="00F074F5">
        <w:tc>
          <w:tcPr>
            <w:tcW w:w="7182" w:type="dxa"/>
          </w:tcPr>
          <w:p w14:paraId="6AF1692D" w14:textId="77777777" w:rsidR="00A41E73" w:rsidRPr="002C5644" w:rsidRDefault="00A41E73" w:rsidP="00A41E7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A5CC5E1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64201D2E" w14:textId="7A57E1D6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2,221</w:t>
            </w:r>
          </w:p>
        </w:tc>
      </w:tr>
      <w:tr w:rsidR="00A41E73" w:rsidRPr="002C5644" w14:paraId="6055D6C1" w14:textId="77777777" w:rsidTr="00F074F5">
        <w:tc>
          <w:tcPr>
            <w:tcW w:w="7182" w:type="dxa"/>
          </w:tcPr>
          <w:p w14:paraId="59352EF3" w14:textId="77777777" w:rsidR="00A41E73" w:rsidRPr="002C5644" w:rsidRDefault="00A41E73" w:rsidP="00A41E73">
            <w:pPr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6856F9E4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BBD82F5" w14:textId="7924B7D0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355</w:t>
            </w:r>
          </w:p>
        </w:tc>
      </w:tr>
      <w:tr w:rsidR="00A41E73" w:rsidRPr="002C5644" w14:paraId="767A351D" w14:textId="77777777" w:rsidTr="00F074F5">
        <w:tc>
          <w:tcPr>
            <w:tcW w:w="7182" w:type="dxa"/>
          </w:tcPr>
          <w:p w14:paraId="581C9DBA" w14:textId="77777777" w:rsidR="00A41E73" w:rsidRPr="002C5644" w:rsidRDefault="00A41E73" w:rsidP="00A41E7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CDBCCD3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74D95D6" w14:textId="4C104D28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2,576</w:t>
            </w:r>
          </w:p>
        </w:tc>
      </w:tr>
      <w:tr w:rsidR="00A41E73" w:rsidRPr="002C5644" w14:paraId="3A5613DC" w14:textId="77777777" w:rsidTr="00F074F5">
        <w:tc>
          <w:tcPr>
            <w:tcW w:w="7182" w:type="dxa"/>
          </w:tcPr>
          <w:p w14:paraId="49549BD6" w14:textId="77777777" w:rsidR="00A41E73" w:rsidRPr="002C5644" w:rsidRDefault="00A41E73" w:rsidP="00A41E73">
            <w:pPr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4DEB35C9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37B4014" w14:textId="286CDBC9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355</w:t>
            </w:r>
          </w:p>
        </w:tc>
      </w:tr>
      <w:tr w:rsidR="00A41E73" w:rsidRPr="002C5644" w14:paraId="4D9DC6E9" w14:textId="77777777" w:rsidTr="00F074F5">
        <w:tc>
          <w:tcPr>
            <w:tcW w:w="7182" w:type="dxa"/>
          </w:tcPr>
          <w:p w14:paraId="1344BB89" w14:textId="77777777" w:rsidR="00A41E73" w:rsidRPr="002C5644" w:rsidRDefault="00A41E73" w:rsidP="00A41E7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EDB3DBA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BDBE2EF" w14:textId="73388934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2,931</w:t>
            </w:r>
          </w:p>
        </w:tc>
      </w:tr>
      <w:tr w:rsidR="00A41E73" w:rsidRPr="002C5644" w14:paraId="195B808F" w14:textId="77777777" w:rsidTr="00F074F5">
        <w:trPr>
          <w:trHeight w:hRule="exact" w:val="288"/>
        </w:trPr>
        <w:tc>
          <w:tcPr>
            <w:tcW w:w="7182" w:type="dxa"/>
          </w:tcPr>
          <w:p w14:paraId="38E4BB8D" w14:textId="77777777" w:rsidR="00A41E73" w:rsidRPr="002C5644" w:rsidRDefault="00A41E73" w:rsidP="00A41E7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FBE112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0EF64902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1E73" w:rsidRPr="002C5644" w14:paraId="2C2FD147" w14:textId="77777777" w:rsidTr="00F074F5">
        <w:tc>
          <w:tcPr>
            <w:tcW w:w="7182" w:type="dxa"/>
          </w:tcPr>
          <w:p w14:paraId="665FB594" w14:textId="77777777" w:rsidR="00A41E73" w:rsidRPr="002C5644" w:rsidRDefault="00A41E73" w:rsidP="00A41E7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00C5E17C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4268090B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1E73" w:rsidRPr="002C5644" w14:paraId="462DB1AF" w14:textId="77777777" w:rsidTr="00F074F5">
        <w:tc>
          <w:tcPr>
            <w:tcW w:w="7182" w:type="dxa"/>
          </w:tcPr>
          <w:p w14:paraId="417C4D69" w14:textId="77777777" w:rsidR="00A41E73" w:rsidRPr="002C5644" w:rsidRDefault="00A41E73" w:rsidP="00A41E7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8B28CF6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54D68EB6" w14:textId="739C16A3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3,545</w:t>
            </w:r>
          </w:p>
        </w:tc>
      </w:tr>
      <w:tr w:rsidR="00A41E73" w:rsidRPr="002C5644" w14:paraId="072B7AB0" w14:textId="77777777" w:rsidTr="00F074F5">
        <w:tc>
          <w:tcPr>
            <w:tcW w:w="7182" w:type="dxa"/>
          </w:tcPr>
          <w:p w14:paraId="6206710C" w14:textId="77777777" w:rsidR="00A41E73" w:rsidRPr="002C5644" w:rsidRDefault="00A41E73" w:rsidP="00A41E7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</w:p>
        </w:tc>
        <w:tc>
          <w:tcPr>
            <w:tcW w:w="270" w:type="dxa"/>
          </w:tcPr>
          <w:p w14:paraId="2C2BB779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</w:tcPr>
          <w:p w14:paraId="242A55D4" w14:textId="70F3E219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3,190</w:t>
            </w:r>
          </w:p>
        </w:tc>
      </w:tr>
      <w:tr w:rsidR="00A41E73" w:rsidRPr="002C5644" w14:paraId="22CEC108" w14:textId="77777777" w:rsidTr="00F074F5">
        <w:tc>
          <w:tcPr>
            <w:tcW w:w="7182" w:type="dxa"/>
          </w:tcPr>
          <w:p w14:paraId="2A0E6F28" w14:textId="77777777" w:rsidR="00A41E73" w:rsidRPr="002C5644" w:rsidRDefault="00A41E73" w:rsidP="00A41E7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6CB145F" w14:textId="77777777" w:rsidR="00A41E73" w:rsidRPr="002C5644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</w:tcPr>
          <w:p w14:paraId="37D934E3" w14:textId="4C7A98A8" w:rsidR="00D815F2" w:rsidRPr="002C5644" w:rsidRDefault="00A41E73" w:rsidP="00F43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2,835</w:t>
            </w:r>
          </w:p>
        </w:tc>
      </w:tr>
    </w:tbl>
    <w:p w14:paraId="70D01E34" w14:textId="40FA82E4" w:rsidR="00323B6D" w:rsidRPr="005F3729" w:rsidRDefault="00323B6D" w:rsidP="002D6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"/>
          <w:szCs w:val="2"/>
        </w:rPr>
      </w:pP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660"/>
        <w:gridCol w:w="1260"/>
        <w:gridCol w:w="236"/>
        <w:gridCol w:w="1204"/>
      </w:tblGrid>
      <w:tr w:rsidR="00F074F5" w:rsidRPr="00D14632" w14:paraId="19E6101C" w14:textId="77777777" w:rsidTr="00F074F5">
        <w:trPr>
          <w:trHeight w:val="20"/>
          <w:tblHeader/>
        </w:trPr>
        <w:tc>
          <w:tcPr>
            <w:tcW w:w="6660" w:type="dxa"/>
          </w:tcPr>
          <w:p w14:paraId="1BBD5329" w14:textId="77777777" w:rsidR="00F074F5" w:rsidRPr="00D14632" w:rsidRDefault="00F074F5" w:rsidP="005F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26D65C5" w14:textId="1A5701A8" w:rsidR="00F074F5" w:rsidRPr="00D14632" w:rsidRDefault="00F074F5" w:rsidP="005F3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A59AB" w:rsidRPr="00D14632" w14:paraId="2EE651CF" w14:textId="77777777" w:rsidTr="00F074F5">
        <w:trPr>
          <w:trHeight w:val="20"/>
          <w:tblHeader/>
        </w:trPr>
        <w:tc>
          <w:tcPr>
            <w:tcW w:w="6660" w:type="dxa"/>
          </w:tcPr>
          <w:p w14:paraId="76CF9496" w14:textId="116D642F" w:rsidR="002A59AB" w:rsidRPr="00D14632" w:rsidRDefault="002A59AB" w:rsidP="005F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0" w:name="_Hlk31905083"/>
            <w:bookmarkStart w:id="21" w:name="_Hlk32275357"/>
            <w:r w:rsidRPr="00D146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146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146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center"/>
          </w:tcPr>
          <w:p w14:paraId="14843FBF" w14:textId="7D3F8485" w:rsidR="002A59AB" w:rsidRPr="00D14632" w:rsidRDefault="002A59AB" w:rsidP="005F3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463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center"/>
          </w:tcPr>
          <w:p w14:paraId="308E429A" w14:textId="77777777" w:rsidR="002A59AB" w:rsidRPr="00D14632" w:rsidRDefault="002A59AB" w:rsidP="005F3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5C9DDAF8" w14:textId="77777777" w:rsidR="002A59AB" w:rsidRPr="00D14632" w:rsidRDefault="002A59AB" w:rsidP="005F3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463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A59AB" w:rsidRPr="00D14632" w14:paraId="0DB08CB3" w14:textId="77777777" w:rsidTr="00F074F5">
        <w:trPr>
          <w:trHeight w:val="20"/>
          <w:tblHeader/>
        </w:trPr>
        <w:tc>
          <w:tcPr>
            <w:tcW w:w="6660" w:type="dxa"/>
          </w:tcPr>
          <w:p w14:paraId="54DD3363" w14:textId="77777777" w:rsidR="002A59AB" w:rsidRPr="00D14632" w:rsidRDefault="002A59AB" w:rsidP="005F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50937DA" w14:textId="38638B35" w:rsidR="002A59AB" w:rsidRPr="00D14632" w:rsidRDefault="002A59AB" w:rsidP="005F3729">
            <w:pPr>
              <w:pStyle w:val="acctfourfigures"/>
              <w:tabs>
                <w:tab w:val="clear" w:pos="765"/>
              </w:tabs>
              <w:spacing w:line="223" w:lineRule="auto"/>
              <w:ind w:left="-160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1463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1463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1463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A59AB" w:rsidRPr="00D14632" w14:paraId="1F72B60C" w14:textId="77777777" w:rsidTr="00F074F5">
        <w:trPr>
          <w:trHeight w:val="20"/>
          <w:tblHeader/>
        </w:trPr>
        <w:tc>
          <w:tcPr>
            <w:tcW w:w="6660" w:type="dxa"/>
          </w:tcPr>
          <w:p w14:paraId="49127516" w14:textId="77777777" w:rsidR="002A59AB" w:rsidRPr="00D14632" w:rsidRDefault="002A59AB" w:rsidP="005F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46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</w:t>
            </w:r>
            <w:r w:rsidRPr="00D146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D146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ขาดทุนที่เกี่ยวกับอสังหาริมทรัพย์เพื่อการลงทุน</w:t>
            </w:r>
          </w:p>
        </w:tc>
        <w:tc>
          <w:tcPr>
            <w:tcW w:w="2700" w:type="dxa"/>
            <w:gridSpan w:val="3"/>
          </w:tcPr>
          <w:p w14:paraId="6422A076" w14:textId="77777777" w:rsidR="002A59AB" w:rsidRPr="00D14632" w:rsidRDefault="002A59AB" w:rsidP="005F3729">
            <w:pPr>
              <w:pStyle w:val="acctfourfigures"/>
              <w:tabs>
                <w:tab w:val="clear" w:pos="765"/>
              </w:tabs>
              <w:spacing w:line="223" w:lineRule="auto"/>
              <w:ind w:left="-160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02079" w:rsidRPr="00D14632" w14:paraId="258795EB" w14:textId="77777777" w:rsidTr="00F074F5">
        <w:trPr>
          <w:trHeight w:val="20"/>
        </w:trPr>
        <w:tc>
          <w:tcPr>
            <w:tcW w:w="6660" w:type="dxa"/>
          </w:tcPr>
          <w:p w14:paraId="0EBEA269" w14:textId="032169AA" w:rsidR="00202079" w:rsidRPr="00D14632" w:rsidRDefault="00202079" w:rsidP="005F3729">
            <w:pPr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  <w:r w:rsidRPr="00D14632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D14632">
              <w:rPr>
                <w:rFonts w:ascii="Angsana New" w:hAnsi="Angsana New" w:hint="cs"/>
                <w:sz w:val="30"/>
                <w:szCs w:val="30"/>
                <w:cs/>
              </w:rPr>
              <w:t>จากการให้เช่าและให้บริการอาคารพาณิชยกรรม</w:t>
            </w:r>
          </w:p>
        </w:tc>
        <w:tc>
          <w:tcPr>
            <w:tcW w:w="1260" w:type="dxa"/>
          </w:tcPr>
          <w:p w14:paraId="42694486" w14:textId="70A395A7" w:rsidR="00202079" w:rsidRPr="00D14632" w:rsidRDefault="00202079" w:rsidP="005F3729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4632">
              <w:rPr>
                <w:rFonts w:ascii="Angsana New" w:hAnsi="Angsana New" w:cs="Angsana New"/>
                <w:sz w:val="30"/>
                <w:szCs w:val="30"/>
              </w:rPr>
              <w:t>4,207,817</w:t>
            </w:r>
          </w:p>
        </w:tc>
        <w:tc>
          <w:tcPr>
            <w:tcW w:w="236" w:type="dxa"/>
          </w:tcPr>
          <w:p w14:paraId="5B76B33A" w14:textId="77777777" w:rsidR="00202079" w:rsidRPr="00D14632" w:rsidRDefault="00202079" w:rsidP="005F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3C69D25" w14:textId="4EB1118B" w:rsidR="00202079" w:rsidRPr="00D14632" w:rsidRDefault="00202079" w:rsidP="005F3729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4632">
              <w:rPr>
                <w:rFonts w:ascii="Angsana New" w:hAnsi="Angsana New" w:cs="Angsana New"/>
                <w:sz w:val="30"/>
                <w:szCs w:val="30"/>
              </w:rPr>
              <w:t>4,369,761</w:t>
            </w:r>
          </w:p>
        </w:tc>
      </w:tr>
      <w:tr w:rsidR="00202079" w:rsidRPr="00D14632" w14:paraId="68FA2F2A" w14:textId="77777777" w:rsidTr="00F074F5">
        <w:trPr>
          <w:trHeight w:val="20"/>
        </w:trPr>
        <w:tc>
          <w:tcPr>
            <w:tcW w:w="6660" w:type="dxa"/>
          </w:tcPr>
          <w:p w14:paraId="5D8F2D6A" w14:textId="77AA2102" w:rsidR="00202079" w:rsidRPr="0032735C" w:rsidRDefault="0032735C" w:rsidP="0032735C">
            <w:pPr>
              <w:spacing w:line="235" w:lineRule="auto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2735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ต้นทุนที่ใช้ในการดำเนินงานทางตรง</w:t>
            </w:r>
            <w:r w:rsidRPr="0032735C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(</w:t>
            </w:r>
            <w:r w:rsidRPr="0032735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รวมทั้งค</w:t>
            </w:r>
            <w:r w:rsidRPr="0032735C">
              <w:rPr>
                <w:rFonts w:ascii="Angsana New" w:hAnsi="Angsana New"/>
                <w:spacing w:val="-2"/>
                <w:sz w:val="30"/>
                <w:szCs w:val="30"/>
                <w:cs/>
              </w:rPr>
              <w:t></w:t>
            </w:r>
            <w:r w:rsidRPr="0032735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าซ</w:t>
            </w:r>
            <w:r w:rsidRPr="0032735C">
              <w:rPr>
                <w:rFonts w:ascii="Angsana New" w:hAnsi="Angsana New"/>
                <w:spacing w:val="-2"/>
                <w:sz w:val="30"/>
                <w:szCs w:val="30"/>
                <w:cs/>
              </w:rPr>
              <w:t></w:t>
            </w:r>
            <w:r w:rsidRPr="0032735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อมแซมและค</w:t>
            </w:r>
            <w:r w:rsidRPr="0032735C">
              <w:rPr>
                <w:rFonts w:ascii="Angsana New" w:hAnsi="Angsana New"/>
                <w:spacing w:val="-2"/>
                <w:sz w:val="30"/>
                <w:szCs w:val="30"/>
                <w:cs/>
              </w:rPr>
              <w:t></w:t>
            </w:r>
            <w:r w:rsidRPr="0032735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าบํารุงรักษา</w:t>
            </w:r>
            <w:r w:rsidRPr="0032735C">
              <w:rPr>
                <w:rFonts w:ascii="Angsana New" w:hAnsi="Angsana New"/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58CE1B91" w14:textId="45723100" w:rsidR="00202079" w:rsidRPr="00D14632" w:rsidRDefault="00202079" w:rsidP="0032735C">
            <w:pPr>
              <w:pStyle w:val="acctfourfigures"/>
              <w:tabs>
                <w:tab w:val="clear" w:pos="765"/>
              </w:tabs>
              <w:spacing w:line="235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045E44" w14:textId="77777777" w:rsidR="00202079" w:rsidRPr="00D14632" w:rsidRDefault="00202079" w:rsidP="0032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0A159AE" w14:textId="2F07486C" w:rsidR="00202079" w:rsidRPr="00D14632" w:rsidRDefault="00202079" w:rsidP="0032735C">
            <w:pPr>
              <w:pStyle w:val="acctfourfigures"/>
              <w:tabs>
                <w:tab w:val="clear" w:pos="765"/>
              </w:tabs>
              <w:spacing w:line="235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0E4D" w:rsidRPr="00D14632" w14:paraId="42B8D61E" w14:textId="77777777" w:rsidTr="00FE4B3F">
        <w:trPr>
          <w:trHeight w:val="20"/>
        </w:trPr>
        <w:tc>
          <w:tcPr>
            <w:tcW w:w="6660" w:type="dxa"/>
          </w:tcPr>
          <w:p w14:paraId="60F05EFC" w14:textId="77777777" w:rsidR="00DE0E4D" w:rsidRPr="0032735C" w:rsidRDefault="00DE0E4D" w:rsidP="00DE0E4D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48" w:hanging="262"/>
              <w:rPr>
                <w:rFonts w:ascii="Angsana New" w:hAnsi="Angsana New"/>
                <w:sz w:val="30"/>
                <w:szCs w:val="30"/>
              </w:rPr>
            </w:pPr>
            <w:r w:rsidRPr="0032735C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1260" w:type="dxa"/>
            <w:vAlign w:val="center"/>
          </w:tcPr>
          <w:p w14:paraId="0078C5A3" w14:textId="0B94458B" w:rsidR="00DE0E4D" w:rsidRPr="00DE0E4D" w:rsidRDefault="00DE0E4D" w:rsidP="00DE0E4D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0E4D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="0032735C">
              <w:rPr>
                <w:rFonts w:ascii="Angsana New" w:hAnsi="Angsana New" w:cs="Angsana New"/>
                <w:color w:val="000000"/>
                <w:sz w:val="30"/>
                <w:szCs w:val="30"/>
              </w:rPr>
              <w:t>54</w:t>
            </w:r>
            <w:r w:rsidRPr="00DE0E4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2735C">
              <w:rPr>
                <w:rFonts w:ascii="Angsana New" w:hAnsi="Angsana New" w:cs="Angsana New"/>
                <w:color w:val="000000"/>
                <w:sz w:val="30"/>
                <w:szCs w:val="30"/>
              </w:rPr>
              <w:t>526</w:t>
            </w:r>
            <w:r w:rsidRPr="00DE0E4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442BAC2" w14:textId="77777777" w:rsidR="00DE0E4D" w:rsidRPr="00FF132B" w:rsidRDefault="00DE0E4D" w:rsidP="00DE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7F037552" w14:textId="41CC0A03" w:rsidR="00DE0E4D" w:rsidRPr="00DE0E4D" w:rsidRDefault="00DE0E4D" w:rsidP="00DE0E4D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E0E4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32735C">
              <w:rPr>
                <w:rFonts w:ascii="Angsana New" w:hAnsi="Angsana New" w:cs="Angsana New"/>
                <w:color w:val="000000"/>
                <w:sz w:val="30"/>
                <w:szCs w:val="30"/>
              </w:rPr>
              <w:t>862</w:t>
            </w:r>
            <w:r w:rsidRPr="00DE0E4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2735C">
              <w:rPr>
                <w:rFonts w:ascii="Angsana New" w:hAnsi="Angsana New" w:cs="Angsana New"/>
                <w:color w:val="000000"/>
                <w:sz w:val="30"/>
                <w:szCs w:val="30"/>
              </w:rPr>
              <w:t>053</w:t>
            </w:r>
            <w:r w:rsidRPr="00DE0E4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DE0E4D" w:rsidRPr="00D14632" w14:paraId="50C8A571" w14:textId="77777777" w:rsidTr="00FE4B3F">
        <w:trPr>
          <w:trHeight w:val="20"/>
        </w:trPr>
        <w:tc>
          <w:tcPr>
            <w:tcW w:w="6660" w:type="dxa"/>
          </w:tcPr>
          <w:p w14:paraId="47FB20C7" w14:textId="77777777" w:rsidR="00DE0E4D" w:rsidRPr="0032735C" w:rsidRDefault="00DE0E4D" w:rsidP="00DE0E4D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48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32735C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อสังหาริมทรัพย์เพื่อการลงทุนที่ไม่มีรายได้ค่าเช่า</w:t>
            </w:r>
          </w:p>
        </w:tc>
        <w:tc>
          <w:tcPr>
            <w:tcW w:w="1260" w:type="dxa"/>
            <w:vAlign w:val="center"/>
          </w:tcPr>
          <w:p w14:paraId="08255102" w14:textId="0CF7EFF8" w:rsidR="00DE0E4D" w:rsidRPr="00DE0E4D" w:rsidRDefault="00DE0E4D" w:rsidP="00DE0E4D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0E4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14,</w:t>
            </w:r>
            <w:r w:rsidR="0032735C">
              <w:rPr>
                <w:rFonts w:ascii="Angsana New" w:hAnsi="Angsana New" w:cs="Angsana New"/>
                <w:color w:val="000000"/>
                <w:sz w:val="30"/>
                <w:szCs w:val="30"/>
              </w:rPr>
              <w:t>369</w:t>
            </w:r>
            <w:r w:rsidRPr="00DE0E4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1AA15D9F" w14:textId="77777777" w:rsidR="00DE0E4D" w:rsidRPr="00FF132B" w:rsidRDefault="00DE0E4D" w:rsidP="00DE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3B915076" w14:textId="13EE11FD" w:rsidR="00DE0E4D" w:rsidRPr="00DE0E4D" w:rsidRDefault="00DE0E4D" w:rsidP="00DE0E4D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DE0E4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14,</w:t>
            </w:r>
            <w:r w:rsidR="0032735C">
              <w:rPr>
                <w:rFonts w:ascii="Angsana New" w:hAnsi="Angsana New" w:cs="Angsana New"/>
                <w:color w:val="000000"/>
                <w:sz w:val="30"/>
                <w:szCs w:val="30"/>
              </w:rPr>
              <w:t>295</w:t>
            </w:r>
            <w:r w:rsidRPr="00DE0E4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</w:tr>
      <w:bookmarkEnd w:id="20"/>
    </w:tbl>
    <w:p w14:paraId="657C4389" w14:textId="016CB0A7" w:rsidR="002A59AB" w:rsidRPr="00D14632" w:rsidRDefault="002A59AB" w:rsidP="002D6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4"/>
          <w:szCs w:val="4"/>
        </w:rPr>
      </w:pP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660"/>
        <w:gridCol w:w="1260"/>
        <w:gridCol w:w="236"/>
        <w:gridCol w:w="1204"/>
      </w:tblGrid>
      <w:tr w:rsidR="00F074F5" w:rsidRPr="00D14632" w14:paraId="1C98C305" w14:textId="77777777" w:rsidTr="00E93BCD">
        <w:trPr>
          <w:trHeight w:val="20"/>
          <w:tblHeader/>
        </w:trPr>
        <w:tc>
          <w:tcPr>
            <w:tcW w:w="6660" w:type="dxa"/>
          </w:tcPr>
          <w:p w14:paraId="3CDA286D" w14:textId="6673F6D6" w:rsidR="00F074F5" w:rsidRPr="00D14632" w:rsidRDefault="00F074F5" w:rsidP="005F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14DDD09D" w14:textId="732688AB" w:rsidR="00F074F5" w:rsidRPr="00D14632" w:rsidRDefault="00F074F5" w:rsidP="005F3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074F5" w:rsidRPr="00D14632" w14:paraId="7B62DDD8" w14:textId="77777777" w:rsidTr="00F074F5">
        <w:trPr>
          <w:trHeight w:val="20"/>
          <w:tblHeader/>
        </w:trPr>
        <w:tc>
          <w:tcPr>
            <w:tcW w:w="6660" w:type="dxa"/>
          </w:tcPr>
          <w:p w14:paraId="2A1D5A88" w14:textId="62B07140" w:rsidR="00F074F5" w:rsidRPr="00D14632" w:rsidRDefault="00F074F5" w:rsidP="005F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46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146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146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center"/>
          </w:tcPr>
          <w:p w14:paraId="4326D2A5" w14:textId="25F599D0" w:rsidR="00F074F5" w:rsidRPr="00D14632" w:rsidRDefault="00F074F5" w:rsidP="005F3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4632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center"/>
          </w:tcPr>
          <w:p w14:paraId="436BE978" w14:textId="77777777" w:rsidR="00F074F5" w:rsidRPr="00D14632" w:rsidRDefault="00F074F5" w:rsidP="005F3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1DE87F28" w14:textId="5A1A9A2D" w:rsidR="00F074F5" w:rsidRPr="00D14632" w:rsidRDefault="00F074F5" w:rsidP="005F3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4632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F074F5" w:rsidRPr="00D14632" w14:paraId="078933E3" w14:textId="77777777" w:rsidTr="00F074F5">
        <w:trPr>
          <w:trHeight w:val="20"/>
          <w:tblHeader/>
        </w:trPr>
        <w:tc>
          <w:tcPr>
            <w:tcW w:w="6660" w:type="dxa"/>
          </w:tcPr>
          <w:p w14:paraId="2B7E6232" w14:textId="77777777" w:rsidR="00F074F5" w:rsidRPr="00D14632" w:rsidRDefault="00F074F5" w:rsidP="005F3729">
            <w:pPr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A89E7AA" w14:textId="1A5FF91B" w:rsidR="00F074F5" w:rsidRPr="00D14632" w:rsidRDefault="00F074F5" w:rsidP="005F3729">
            <w:pPr>
              <w:pStyle w:val="acctfourfigures"/>
              <w:tabs>
                <w:tab w:val="clear" w:pos="765"/>
              </w:tabs>
              <w:spacing w:line="223" w:lineRule="auto"/>
              <w:ind w:left="-160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1463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D1463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F074F5" w:rsidRPr="00D14632" w14:paraId="213D2F98" w14:textId="77777777" w:rsidTr="00F074F5">
        <w:trPr>
          <w:trHeight w:val="20"/>
        </w:trPr>
        <w:tc>
          <w:tcPr>
            <w:tcW w:w="6660" w:type="dxa"/>
          </w:tcPr>
          <w:p w14:paraId="359837C0" w14:textId="0A408B58" w:rsidR="00F074F5" w:rsidRPr="00D14632" w:rsidRDefault="00F074F5" w:rsidP="005F3729">
            <w:pPr>
              <w:spacing w:line="223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46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จำนวนเงินขั้นต่ำที่จะได้รับในอนาคตจากสัญญาให้เช่าดำเนินงาน</w:t>
            </w:r>
          </w:p>
        </w:tc>
        <w:tc>
          <w:tcPr>
            <w:tcW w:w="2700" w:type="dxa"/>
            <w:gridSpan w:val="3"/>
          </w:tcPr>
          <w:p w14:paraId="2B9F81A4" w14:textId="77777777" w:rsidR="00F074F5" w:rsidRPr="00D14632" w:rsidRDefault="00F074F5" w:rsidP="005F3729">
            <w:pPr>
              <w:pStyle w:val="acctfourfigures"/>
              <w:tabs>
                <w:tab w:val="clear" w:pos="765"/>
              </w:tabs>
              <w:spacing w:line="223" w:lineRule="auto"/>
              <w:ind w:left="-160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074F5" w:rsidRPr="00D14632" w14:paraId="2678DD8F" w14:textId="77777777" w:rsidTr="00F074F5">
        <w:trPr>
          <w:trHeight w:val="20"/>
        </w:trPr>
        <w:tc>
          <w:tcPr>
            <w:tcW w:w="6660" w:type="dxa"/>
          </w:tcPr>
          <w:p w14:paraId="4357AAD7" w14:textId="77777777" w:rsidR="00F074F5" w:rsidRPr="00D14632" w:rsidRDefault="00F074F5" w:rsidP="005F3729">
            <w:pPr>
              <w:spacing w:line="223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D14632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D14632">
              <w:rPr>
                <w:rFonts w:ascii="Angsana New" w:hAnsi="Angsana New"/>
                <w:sz w:val="30"/>
                <w:szCs w:val="30"/>
              </w:rPr>
              <w:t>1</w:t>
            </w:r>
            <w:r w:rsidRPr="00D1463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vAlign w:val="center"/>
          </w:tcPr>
          <w:p w14:paraId="1541E508" w14:textId="7BFC73E8" w:rsidR="00F074F5" w:rsidRPr="00D14632" w:rsidRDefault="00F074F5" w:rsidP="005F3729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4632">
              <w:rPr>
                <w:rFonts w:ascii="Angsana New" w:hAnsi="Angsana New" w:cs="Angsana New"/>
                <w:color w:val="000000"/>
                <w:sz w:val="30"/>
                <w:szCs w:val="30"/>
              </w:rPr>
              <w:t>1,0</w:t>
            </w:r>
            <w:r w:rsidR="00BA4FFE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51</w:t>
            </w:r>
            <w:r w:rsidRPr="00D1463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BA4FFE">
              <w:rPr>
                <w:rFonts w:ascii="Angsana New" w:hAnsi="Angsana New" w:cs="Angsana New"/>
                <w:color w:val="000000"/>
                <w:sz w:val="30"/>
                <w:szCs w:val="30"/>
              </w:rPr>
              <w:t>189</w:t>
            </w:r>
            <w:r w:rsidRPr="00D1463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1BFC1F1A" w14:textId="77777777" w:rsidR="00F074F5" w:rsidRPr="00D14632" w:rsidRDefault="00F074F5" w:rsidP="005F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3241EEF4" w14:textId="71F4D5A1" w:rsidR="00F074F5" w:rsidRPr="00D14632" w:rsidRDefault="00E30FB8" w:rsidP="005F3729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1,003</w:t>
            </w:r>
            <w:r w:rsidR="00F074F5" w:rsidRPr="00D1463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108</w:t>
            </w:r>
            <w:r w:rsidR="00F074F5" w:rsidRPr="00D1463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F074F5" w:rsidRPr="00D14632" w14:paraId="0723E987" w14:textId="77777777" w:rsidTr="00F074F5">
        <w:trPr>
          <w:trHeight w:val="20"/>
        </w:trPr>
        <w:tc>
          <w:tcPr>
            <w:tcW w:w="6660" w:type="dxa"/>
          </w:tcPr>
          <w:p w14:paraId="05D88567" w14:textId="77777777" w:rsidR="00F074F5" w:rsidRPr="00D14632" w:rsidRDefault="00F074F5" w:rsidP="005F3729">
            <w:pPr>
              <w:spacing w:line="223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D14632">
              <w:rPr>
                <w:rFonts w:ascii="Angsana New" w:hAnsi="Angsana New"/>
                <w:sz w:val="30"/>
                <w:szCs w:val="30"/>
              </w:rPr>
              <w:t xml:space="preserve">1-5 </w:t>
            </w:r>
            <w:r w:rsidRPr="00D1463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vAlign w:val="center"/>
          </w:tcPr>
          <w:p w14:paraId="5E827AB6" w14:textId="12F9853D" w:rsidR="00F074F5" w:rsidRPr="00D14632" w:rsidRDefault="00BA4FFE" w:rsidP="005F3729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894</w:t>
            </w:r>
            <w:r w:rsidR="00F074F5" w:rsidRPr="00D14632">
              <w:rPr>
                <w:rFonts w:ascii="Angsana New" w:hAnsi="Angsana New" w:cs="Angsana New"/>
                <w:color w:val="000000"/>
                <w:sz w:val="30"/>
                <w:szCs w:val="30"/>
              </w:rPr>
              <w:t>,4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21</w:t>
            </w:r>
            <w:r w:rsidR="00F074F5" w:rsidRPr="00D1463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4EAA7E18" w14:textId="77777777" w:rsidR="00F074F5" w:rsidRPr="00D14632" w:rsidRDefault="00F074F5" w:rsidP="005F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7DB440B9" w14:textId="1B0477E5" w:rsidR="00F074F5" w:rsidRPr="00D14632" w:rsidRDefault="00E30FB8" w:rsidP="005F3729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933</w:t>
            </w:r>
            <w:r w:rsidR="00F074F5" w:rsidRPr="00D1463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="00683A7D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="00F074F5" w:rsidRPr="00D1463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F074F5" w:rsidRPr="00D14632" w14:paraId="2522666B" w14:textId="77777777" w:rsidTr="00F074F5">
        <w:trPr>
          <w:trHeight w:val="20"/>
        </w:trPr>
        <w:tc>
          <w:tcPr>
            <w:tcW w:w="6660" w:type="dxa"/>
          </w:tcPr>
          <w:p w14:paraId="07C29E50" w14:textId="74CC21FA" w:rsidR="00F074F5" w:rsidRPr="00D14632" w:rsidRDefault="00F074F5" w:rsidP="005F3729">
            <w:pPr>
              <w:spacing w:line="223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D14632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D1463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D14632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040145D" w14:textId="5856FA63" w:rsidR="00F074F5" w:rsidRPr="00D14632" w:rsidRDefault="00E30FB8" w:rsidP="005F3729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168</w:t>
            </w:r>
            <w:r w:rsidR="00F074F5" w:rsidRPr="00D1463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792</w:t>
            </w:r>
            <w:r w:rsidR="00F074F5" w:rsidRPr="00D1463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455A218E" w14:textId="77777777" w:rsidR="00F074F5" w:rsidRPr="00D14632" w:rsidRDefault="00F074F5" w:rsidP="005F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2DC62266" w14:textId="38188B33" w:rsidR="00F074F5" w:rsidRPr="00D14632" w:rsidRDefault="00E30FB8" w:rsidP="00E30FB8">
            <w:pPr>
              <w:pStyle w:val="acctfourfigures"/>
              <w:tabs>
                <w:tab w:val="clear" w:pos="765"/>
              </w:tabs>
              <w:spacing w:line="223" w:lineRule="auto"/>
              <w:ind w:left="-258" w:hanging="1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150</w:t>
            </w:r>
            <w:r w:rsidRPr="00D1463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577</w:t>
            </w:r>
          </w:p>
        </w:tc>
      </w:tr>
      <w:tr w:rsidR="00F074F5" w:rsidRPr="00D14632" w14:paraId="428D8388" w14:textId="77777777" w:rsidTr="00F074F5">
        <w:trPr>
          <w:trHeight w:val="60"/>
        </w:trPr>
        <w:tc>
          <w:tcPr>
            <w:tcW w:w="6660" w:type="dxa"/>
          </w:tcPr>
          <w:p w14:paraId="5CF0EBA0" w14:textId="49FBCEF3" w:rsidR="00F074F5" w:rsidRPr="00D14632" w:rsidRDefault="00F074F5" w:rsidP="005F3729">
            <w:pPr>
              <w:spacing w:line="223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D146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18C50F0" w14:textId="260F25B7" w:rsidR="00F074F5" w:rsidRPr="00D14632" w:rsidRDefault="00E30FB8" w:rsidP="005F3729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</w:t>
            </w:r>
            <w:r w:rsidR="00F074F5" w:rsidRPr="00D146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114</w:t>
            </w:r>
            <w:r w:rsidR="00F074F5" w:rsidRPr="00D146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402</w:t>
            </w:r>
          </w:p>
        </w:tc>
        <w:tc>
          <w:tcPr>
            <w:tcW w:w="236" w:type="dxa"/>
          </w:tcPr>
          <w:p w14:paraId="1F09CBAD" w14:textId="77777777" w:rsidR="00F074F5" w:rsidRPr="00D14632" w:rsidRDefault="00F074F5" w:rsidP="005F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5D76012" w14:textId="213E6F79" w:rsidR="00F074F5" w:rsidRPr="00D14632" w:rsidRDefault="00E30FB8" w:rsidP="005F3729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  <w:r w:rsidR="00F074F5" w:rsidRPr="00D1463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086</w:t>
            </w:r>
            <w:r w:rsidR="00F074F5" w:rsidRPr="00D1463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884</w:t>
            </w:r>
          </w:p>
        </w:tc>
      </w:tr>
    </w:tbl>
    <w:p w14:paraId="3D2EEEE4" w14:textId="69A114B0" w:rsidR="00120472" w:rsidRDefault="00120472" w:rsidP="0020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bookmarkStart w:id="22" w:name="_Hlk949287"/>
      <w:bookmarkEnd w:id="21"/>
      <w:r w:rsidRPr="006505C3">
        <w:rPr>
          <w:rFonts w:ascii="Angsana New" w:hAnsi="Angsana New"/>
          <w:sz w:val="30"/>
          <w:szCs w:val="30"/>
          <w:cs/>
        </w:rPr>
        <w:lastRenderedPageBreak/>
        <w:t>อสังหาริมทรัพย์เพื่อการลงทุนประกอบด้วยอสังหาริมทรัพย์เพื่อค้าจำนวนหนึ่งที่ให้เช่าแก่บุคคลที่สาม สัญญา</w:t>
      </w:r>
      <w:r w:rsidRPr="002C5644">
        <w:rPr>
          <w:rFonts w:ascii="Angsana New" w:hAnsi="Angsana New"/>
          <w:sz w:val="30"/>
          <w:szCs w:val="30"/>
          <w:cs/>
        </w:rPr>
        <w:t xml:space="preserve">เช่าแต่ละสัญญานี้ไม่สามารถยกเลิกได้เป็นระยะเวลา </w:t>
      </w:r>
      <w:r w:rsidRPr="002C5644">
        <w:rPr>
          <w:rFonts w:ascii="Angsana New" w:hAnsi="Angsana New"/>
          <w:sz w:val="30"/>
          <w:szCs w:val="30"/>
        </w:rPr>
        <w:t xml:space="preserve">3 </w:t>
      </w:r>
      <w:r w:rsidRPr="002C5644">
        <w:rPr>
          <w:rFonts w:ascii="Angsana New" w:hAnsi="Angsana New"/>
          <w:sz w:val="30"/>
          <w:szCs w:val="30"/>
          <w:cs/>
        </w:rPr>
        <w:t xml:space="preserve">ปี การต่ออายุสัญญาภายหลังจะเป็นไปตามการต่อรองกับผู้เช่า </w:t>
      </w:r>
      <w:r>
        <w:rPr>
          <w:rFonts w:ascii="Angsana New" w:hAnsi="Angsana New" w:hint="cs"/>
          <w:sz w:val="30"/>
          <w:szCs w:val="30"/>
          <w:cs/>
        </w:rPr>
        <w:t>ทั้งนี้ไม่มีค่าเช่าที่อาจเกิดขึ้น</w:t>
      </w:r>
    </w:p>
    <w:p w14:paraId="63A382F2" w14:textId="77777777" w:rsidR="00202079" w:rsidRPr="00202079" w:rsidRDefault="00202079" w:rsidP="0020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7AF187EA" w14:textId="1A9D81BE" w:rsidR="00120472" w:rsidRPr="00120472" w:rsidRDefault="00120472" w:rsidP="00120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120472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การโอนไปที่ดิน อาคาร  และอุปกรณ์</w:t>
      </w:r>
      <w:bookmarkEnd w:id="22"/>
    </w:p>
    <w:p w14:paraId="27871F61" w14:textId="39DB37F2" w:rsidR="00120472" w:rsidRPr="00202079" w:rsidRDefault="00120472" w:rsidP="00120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29FE1130" w14:textId="7E509915" w:rsidR="00120472" w:rsidRDefault="00120472" w:rsidP="00120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กลุ่มบริษัทโอนอสังหาริมทรัพย์เพื่อการลงทุน</w:t>
      </w:r>
      <w:r w:rsidR="00A07063">
        <w:rPr>
          <w:rFonts w:ascii="Angsana New" w:hAnsi="Angsana New" w:hint="cs"/>
          <w:sz w:val="30"/>
          <w:szCs w:val="30"/>
          <w:cs/>
        </w:rPr>
        <w:t>ระหว่างก่อสร้างและติดตั้งมูลค่าตามบัญชี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E2C6E">
        <w:rPr>
          <w:rFonts w:ascii="Angsana New" w:hAnsi="Angsana New"/>
          <w:sz w:val="30"/>
          <w:szCs w:val="30"/>
        </w:rPr>
        <w:t>59.73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ไปเป็นที่ดิน อาคาร และอุปกรณ์ เนื่องจากมีการเปลี่ยนแปลงการใช้งานของสินทรัพย์ดังกล่าว</w:t>
      </w:r>
    </w:p>
    <w:p w14:paraId="453D2D4D" w14:textId="77777777" w:rsidR="00120472" w:rsidRPr="00202079" w:rsidRDefault="00120472" w:rsidP="00120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7DB38DAC" w14:textId="24BEE300" w:rsidR="00037698" w:rsidRPr="002C5644" w:rsidRDefault="00037698" w:rsidP="00502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2C4937D9" w14:textId="77777777" w:rsidR="004E7C52" w:rsidRPr="00202079" w:rsidRDefault="004E7C52" w:rsidP="005E4C05">
      <w:pPr>
        <w:spacing w:line="240" w:lineRule="auto"/>
        <w:ind w:left="540" w:right="63"/>
        <w:jc w:val="thaiDistribute"/>
        <w:rPr>
          <w:rFonts w:ascii="Angsana New" w:hAnsi="Angsana New"/>
          <w:sz w:val="28"/>
          <w:szCs w:val="28"/>
        </w:rPr>
      </w:pPr>
    </w:p>
    <w:p w14:paraId="6C4F0920" w14:textId="1AE43861" w:rsidR="005E4C05" w:rsidRPr="002C5644" w:rsidRDefault="005E4C05" w:rsidP="005E4C05">
      <w:pPr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t>ณ วันที่ 31 ธันวาคม 25</w:t>
      </w:r>
      <w:r w:rsidRPr="002C5644">
        <w:rPr>
          <w:rFonts w:ascii="Angsana New" w:hAnsi="Angsana New"/>
          <w:sz w:val="30"/>
          <w:szCs w:val="30"/>
        </w:rPr>
        <w:t>6</w:t>
      </w:r>
      <w:r w:rsidR="00405458" w:rsidRPr="002C5644">
        <w:rPr>
          <w:rFonts w:ascii="Angsana New" w:hAnsi="Angsana New"/>
          <w:sz w:val="30"/>
          <w:szCs w:val="30"/>
        </w:rPr>
        <w:t>2</w:t>
      </w:r>
      <w:r w:rsidRPr="002C5644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2C5644">
        <w:rPr>
          <w:rFonts w:ascii="Angsana New" w:hAnsi="Angsana New"/>
          <w:sz w:val="30"/>
          <w:szCs w:val="30"/>
          <w:cs/>
        </w:rPr>
        <w:t>บริษัทมีอสังหาริมทรัพย์เพื่อการลงทุนบางส่วน</w:t>
      </w:r>
      <w:r w:rsidRPr="002C5644">
        <w:rPr>
          <w:rFonts w:ascii="Angsana New" w:hAnsi="Angsana New" w:hint="cs"/>
          <w:sz w:val="30"/>
          <w:szCs w:val="30"/>
          <w:cs/>
        </w:rPr>
        <w:t xml:space="preserve"> มูลค่าตามบัญชีจำนวน</w:t>
      </w:r>
      <w:r w:rsidR="00B36AA3" w:rsidRPr="002C5644">
        <w:rPr>
          <w:rFonts w:ascii="Angsana New" w:hAnsi="Angsana New"/>
          <w:sz w:val="30"/>
          <w:szCs w:val="30"/>
        </w:rPr>
        <w:t xml:space="preserve"> </w:t>
      </w:r>
      <w:r w:rsidR="00886FFA">
        <w:rPr>
          <w:rFonts w:ascii="Angsana New" w:hAnsi="Angsana New"/>
          <w:sz w:val="30"/>
          <w:szCs w:val="30"/>
        </w:rPr>
        <w:t>11,386.38</w:t>
      </w:r>
      <w:r w:rsidR="00B36AA3"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>ล้านบาท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2C5644">
        <w:rPr>
          <w:rFonts w:ascii="Angsana New" w:hAnsi="Angsana New"/>
          <w:i/>
          <w:iCs/>
          <w:sz w:val="30"/>
          <w:szCs w:val="30"/>
        </w:rPr>
        <w:t>256</w:t>
      </w:r>
      <w:r w:rsidR="00BE4919" w:rsidRPr="002C5644">
        <w:rPr>
          <w:rFonts w:ascii="Angsana New" w:hAnsi="Angsana New"/>
          <w:i/>
          <w:iCs/>
          <w:sz w:val="30"/>
          <w:szCs w:val="30"/>
        </w:rPr>
        <w:t>1</w:t>
      </w:r>
      <w:r w:rsidRPr="002C5644">
        <w:rPr>
          <w:rFonts w:ascii="Angsana New" w:hAnsi="Angsana New"/>
          <w:i/>
          <w:iCs/>
          <w:sz w:val="30"/>
          <w:szCs w:val="30"/>
        </w:rPr>
        <w:t xml:space="preserve">: </w:t>
      </w:r>
      <w:r w:rsidR="00405458" w:rsidRPr="002C5644">
        <w:rPr>
          <w:rFonts w:ascii="Angsana New" w:hAnsi="Angsana New"/>
          <w:i/>
          <w:iCs/>
          <w:sz w:val="30"/>
          <w:szCs w:val="30"/>
        </w:rPr>
        <w:t>38,904.51</w:t>
      </w:r>
      <w:r w:rsidRPr="002C5644">
        <w:rPr>
          <w:rFonts w:ascii="Angsana New" w:hAnsi="Angsana New"/>
          <w:i/>
          <w:iCs/>
          <w:sz w:val="30"/>
          <w:szCs w:val="30"/>
        </w:rPr>
        <w:t xml:space="preserve"> </w:t>
      </w:r>
      <w:r w:rsidRPr="002C5644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 xml:space="preserve">ได้จดจำนองเพื่อใช้เป็นหลักประกันเงินกู้ยืมจากสถาบันการเงิน (ดูหมายเหตุข้อ </w:t>
      </w:r>
      <w:r w:rsidRPr="002C5644">
        <w:rPr>
          <w:rFonts w:ascii="Angsana New" w:hAnsi="Angsana New"/>
          <w:sz w:val="30"/>
          <w:szCs w:val="30"/>
        </w:rPr>
        <w:t>1</w:t>
      </w:r>
      <w:r w:rsidR="004E7C52" w:rsidRPr="002C5644">
        <w:rPr>
          <w:rFonts w:ascii="Angsana New" w:hAnsi="Angsana New"/>
          <w:sz w:val="30"/>
          <w:szCs w:val="30"/>
        </w:rPr>
        <w:t>5</w:t>
      </w:r>
      <w:r w:rsidRPr="002C5644">
        <w:rPr>
          <w:rFonts w:ascii="Angsana New" w:hAnsi="Angsana New"/>
          <w:sz w:val="30"/>
          <w:szCs w:val="30"/>
        </w:rPr>
        <w:t>)</w:t>
      </w:r>
    </w:p>
    <w:p w14:paraId="2F1E0464" w14:textId="77777777" w:rsidR="005A6231" w:rsidRPr="00202079" w:rsidRDefault="005A6231" w:rsidP="005E4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D0D0D"/>
          <w:sz w:val="28"/>
          <w:szCs w:val="28"/>
        </w:rPr>
      </w:pPr>
    </w:p>
    <w:p w14:paraId="19DABA7B" w14:textId="11F8A247" w:rsidR="00591942" w:rsidRDefault="00281513" w:rsidP="0020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r w:rsidRPr="002C5644">
        <w:rPr>
          <w:rFonts w:ascii="Angsana New" w:hAnsi="Angsana New"/>
          <w:color w:val="0D0D0D"/>
          <w:sz w:val="30"/>
          <w:szCs w:val="30"/>
          <w:cs/>
        </w:rPr>
        <w:t>ต้นทุนการกู้ยืมที่เกี่ยวข้องกับการได้มาซึ่ง</w:t>
      </w:r>
      <w:r w:rsidRPr="002C5644">
        <w:rPr>
          <w:rFonts w:ascii="Angsana New" w:hAnsi="Angsana New" w:hint="cs"/>
          <w:color w:val="0D0D0D"/>
          <w:sz w:val="30"/>
          <w:szCs w:val="30"/>
          <w:cs/>
        </w:rPr>
        <w:t>อสังหาริมทรัพย์เพื่อการลงทุน</w:t>
      </w:r>
      <w:r w:rsidRPr="002C5644">
        <w:rPr>
          <w:rFonts w:ascii="Angsana New" w:hAnsi="Angsana New"/>
          <w:color w:val="0D0D0D"/>
          <w:sz w:val="30"/>
          <w:szCs w:val="30"/>
          <w:cs/>
        </w:rPr>
        <w:t>ได้บันทึกเป็นส่วนหนึ่งของต้นทุนสินทรัพย์จํานวน</w:t>
      </w:r>
      <w:r w:rsidR="00E33F14" w:rsidRPr="002C5644">
        <w:rPr>
          <w:rFonts w:ascii="Angsana New" w:hAnsi="Angsana New"/>
          <w:color w:val="0D0D0D"/>
          <w:sz w:val="30"/>
          <w:szCs w:val="30"/>
        </w:rPr>
        <w:t xml:space="preserve"> 48.46</w:t>
      </w:r>
      <w:r w:rsidR="00B36AA3" w:rsidRPr="002C5644">
        <w:rPr>
          <w:rFonts w:ascii="Angsana New" w:hAnsi="Angsana New"/>
          <w:color w:val="0D0D0D"/>
          <w:sz w:val="30"/>
          <w:szCs w:val="30"/>
        </w:rPr>
        <w:t xml:space="preserve"> </w:t>
      </w:r>
      <w:r w:rsidRPr="002C5644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  <w:r w:rsidRPr="002C5644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2C5644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Pr="002C5644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="00405458" w:rsidRPr="002C5644">
        <w:rPr>
          <w:rFonts w:ascii="Angsana New" w:hAnsi="Angsana New"/>
          <w:i/>
          <w:iCs/>
          <w:color w:val="0D0D0D"/>
          <w:sz w:val="30"/>
          <w:szCs w:val="30"/>
        </w:rPr>
        <w:t>1</w:t>
      </w:r>
      <w:r w:rsidRPr="002C5644">
        <w:rPr>
          <w:rFonts w:ascii="Angsana New" w:hAnsi="Angsana New"/>
          <w:i/>
          <w:iCs/>
          <w:color w:val="0D0D0D"/>
          <w:sz w:val="30"/>
          <w:szCs w:val="30"/>
        </w:rPr>
        <w:t xml:space="preserve">: </w:t>
      </w:r>
      <w:r w:rsidR="00405458" w:rsidRPr="002C5644">
        <w:rPr>
          <w:rFonts w:ascii="Angsana New" w:hAnsi="Angsana New"/>
          <w:i/>
          <w:iCs/>
          <w:color w:val="0D0D0D"/>
          <w:sz w:val="30"/>
          <w:szCs w:val="30"/>
        </w:rPr>
        <w:t>139.50</w:t>
      </w:r>
      <w:r w:rsidRPr="002C5644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Pr="002C5644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Pr="002C5644">
        <w:rPr>
          <w:rFonts w:ascii="Angsana New" w:hAnsi="Angsana New"/>
          <w:i/>
          <w:iCs/>
          <w:color w:val="0D0D0D"/>
          <w:sz w:val="30"/>
          <w:szCs w:val="30"/>
        </w:rPr>
        <w:t xml:space="preserve">) </w:t>
      </w:r>
      <w:r w:rsidRPr="002C5644">
        <w:rPr>
          <w:rFonts w:ascii="Angsana New" w:hAnsi="Angsana New" w:hint="cs"/>
          <w:color w:val="0D0D0D"/>
          <w:sz w:val="30"/>
          <w:szCs w:val="30"/>
          <w:cs/>
        </w:rPr>
        <w:t xml:space="preserve">มีอัตราดอกเบี้ยที่รับรู้ร้อยละ </w:t>
      </w:r>
      <w:r w:rsidRPr="002C5644">
        <w:rPr>
          <w:rFonts w:ascii="Angsana New" w:hAnsi="Angsana New"/>
          <w:color w:val="0D0D0D"/>
          <w:sz w:val="30"/>
          <w:szCs w:val="30"/>
        </w:rPr>
        <w:t>3.</w:t>
      </w:r>
      <w:r w:rsidR="00E93BCD">
        <w:rPr>
          <w:rFonts w:ascii="Angsana New" w:hAnsi="Angsana New"/>
          <w:color w:val="0D0D0D"/>
          <w:sz w:val="30"/>
          <w:szCs w:val="30"/>
        </w:rPr>
        <w:t>6</w:t>
      </w:r>
      <w:r w:rsidRPr="002C5644">
        <w:rPr>
          <w:rFonts w:ascii="Angsana New" w:hAnsi="Angsana New"/>
          <w:color w:val="0D0D0D"/>
          <w:sz w:val="30"/>
          <w:szCs w:val="30"/>
        </w:rPr>
        <w:t xml:space="preserve">0 </w:t>
      </w:r>
      <w:r w:rsidRPr="002C5644">
        <w:rPr>
          <w:rFonts w:ascii="Angsana New" w:hAnsi="Angsana New" w:hint="cs"/>
          <w:color w:val="0D0D0D"/>
          <w:sz w:val="30"/>
          <w:szCs w:val="30"/>
          <w:cs/>
        </w:rPr>
        <w:t xml:space="preserve">ถึง </w:t>
      </w:r>
      <w:r w:rsidRPr="002C5644">
        <w:rPr>
          <w:rFonts w:ascii="Angsana New" w:hAnsi="Angsana New"/>
          <w:color w:val="0D0D0D"/>
          <w:sz w:val="30"/>
          <w:szCs w:val="30"/>
        </w:rPr>
        <w:t xml:space="preserve">4.20 </w:t>
      </w:r>
      <w:r w:rsidRPr="002C5644">
        <w:rPr>
          <w:rFonts w:ascii="Angsana New" w:hAnsi="Angsana New" w:hint="cs"/>
          <w:color w:val="0D0D0D"/>
          <w:sz w:val="30"/>
          <w:szCs w:val="30"/>
          <w:cs/>
        </w:rPr>
        <w:t xml:space="preserve">ต่อปี </w:t>
      </w:r>
      <w:r w:rsidRPr="002C5644">
        <w:rPr>
          <w:rFonts w:ascii="Angsana New" w:hAnsi="Angsana New"/>
          <w:color w:val="0D0D0D"/>
          <w:sz w:val="30"/>
          <w:szCs w:val="30"/>
        </w:rPr>
        <w:br/>
      </w:r>
      <w:r w:rsidRPr="002C5644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2C5644">
        <w:rPr>
          <w:rFonts w:ascii="Angsana New" w:hAnsi="Angsana New"/>
          <w:i/>
          <w:iCs/>
          <w:color w:val="0D0D0D"/>
          <w:sz w:val="30"/>
          <w:szCs w:val="30"/>
        </w:rPr>
        <w:t>256</w:t>
      </w:r>
      <w:r w:rsidR="00405458" w:rsidRPr="002C5644">
        <w:rPr>
          <w:rFonts w:ascii="Angsana New" w:hAnsi="Angsana New"/>
          <w:i/>
          <w:iCs/>
          <w:color w:val="0D0D0D"/>
          <w:sz w:val="30"/>
          <w:szCs w:val="30"/>
        </w:rPr>
        <w:t>1</w:t>
      </w:r>
      <w:r w:rsidRPr="002C5644">
        <w:rPr>
          <w:rFonts w:ascii="Angsana New" w:hAnsi="Angsana New"/>
          <w:i/>
          <w:iCs/>
          <w:color w:val="0D0D0D"/>
          <w:sz w:val="30"/>
          <w:szCs w:val="30"/>
        </w:rPr>
        <w:t xml:space="preserve">: </w:t>
      </w:r>
      <w:r w:rsidRPr="002C5644">
        <w:rPr>
          <w:rFonts w:ascii="Angsana New" w:hAnsi="Angsana New" w:hint="cs"/>
          <w:i/>
          <w:iCs/>
          <w:color w:val="0D0D0D"/>
          <w:sz w:val="30"/>
          <w:szCs w:val="30"/>
          <w:cs/>
        </w:rPr>
        <w:t>ร้อยละ</w:t>
      </w:r>
      <w:r w:rsidRPr="002C5644">
        <w:rPr>
          <w:rFonts w:ascii="Angsana New" w:hAnsi="Angsana New"/>
          <w:i/>
          <w:iCs/>
          <w:color w:val="0D0D0D"/>
          <w:sz w:val="30"/>
          <w:szCs w:val="30"/>
        </w:rPr>
        <w:t xml:space="preserve"> 3.</w:t>
      </w:r>
      <w:r w:rsidR="00405458" w:rsidRPr="002C5644">
        <w:rPr>
          <w:rFonts w:ascii="Angsana New" w:hAnsi="Angsana New"/>
          <w:i/>
          <w:iCs/>
          <w:color w:val="0D0D0D"/>
          <w:sz w:val="30"/>
          <w:szCs w:val="30"/>
        </w:rPr>
        <w:t>7</w:t>
      </w:r>
      <w:r w:rsidRPr="002C5644">
        <w:rPr>
          <w:rFonts w:ascii="Angsana New" w:hAnsi="Angsana New"/>
          <w:i/>
          <w:iCs/>
          <w:color w:val="0D0D0D"/>
          <w:sz w:val="30"/>
          <w:szCs w:val="30"/>
        </w:rPr>
        <w:t xml:space="preserve">0 </w:t>
      </w:r>
      <w:r w:rsidRPr="002C5644">
        <w:rPr>
          <w:rFonts w:ascii="Angsana New" w:hAnsi="Angsana New" w:hint="cs"/>
          <w:i/>
          <w:iCs/>
          <w:color w:val="0D0D0D"/>
          <w:sz w:val="30"/>
          <w:szCs w:val="30"/>
          <w:cs/>
        </w:rPr>
        <w:t>ถึง</w:t>
      </w:r>
      <w:r w:rsidRPr="002C5644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="00405458" w:rsidRPr="002C5644">
        <w:rPr>
          <w:rFonts w:ascii="Angsana New" w:hAnsi="Angsana New"/>
          <w:i/>
          <w:iCs/>
          <w:color w:val="0D0D0D"/>
          <w:sz w:val="30"/>
          <w:szCs w:val="30"/>
        </w:rPr>
        <w:t>4.20</w:t>
      </w:r>
      <w:r w:rsidRPr="002C5644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Pr="002C5644">
        <w:rPr>
          <w:rFonts w:ascii="Angsana New" w:hAnsi="Angsana New" w:hint="cs"/>
          <w:i/>
          <w:iCs/>
          <w:color w:val="0D0D0D"/>
          <w:sz w:val="30"/>
          <w:szCs w:val="30"/>
          <w:cs/>
        </w:rPr>
        <w:t>ต่อปี</w:t>
      </w:r>
      <w:r w:rsidRPr="002C5644">
        <w:rPr>
          <w:rFonts w:ascii="Angsana New" w:hAnsi="Angsana New"/>
          <w:i/>
          <w:iCs/>
          <w:color w:val="0D0D0D"/>
          <w:sz w:val="30"/>
          <w:szCs w:val="30"/>
        </w:rPr>
        <w:t>)</w:t>
      </w:r>
    </w:p>
    <w:p w14:paraId="0A07D562" w14:textId="77777777" w:rsidR="00202079" w:rsidRPr="00202079" w:rsidRDefault="00202079" w:rsidP="0020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i/>
          <w:iCs/>
          <w:color w:val="0D0D0D"/>
          <w:sz w:val="28"/>
          <w:szCs w:val="28"/>
        </w:rPr>
      </w:pPr>
    </w:p>
    <w:p w14:paraId="54DBBCFC" w14:textId="15A96122" w:rsidR="00591942" w:rsidRDefault="00591942" w:rsidP="0020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bCs/>
          <w:color w:val="0D0D0D"/>
          <w:sz w:val="30"/>
          <w:szCs w:val="30"/>
        </w:rPr>
      </w:pPr>
      <w:r w:rsidRPr="005079B3">
        <w:rPr>
          <w:rFonts w:ascii="Angsana New" w:hAnsi="Angsana New" w:hint="cs"/>
          <w:b/>
          <w:bCs/>
          <w:color w:val="0D0D0D"/>
          <w:sz w:val="30"/>
          <w:szCs w:val="30"/>
          <w:cs/>
        </w:rPr>
        <w:t>การวัดมูลค่ายุติธรรม</w:t>
      </w:r>
    </w:p>
    <w:p w14:paraId="1E00186A" w14:textId="77777777" w:rsidR="00202079" w:rsidRPr="00202079" w:rsidRDefault="00202079" w:rsidP="0020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bCs/>
          <w:color w:val="0D0D0D"/>
          <w:sz w:val="28"/>
          <w:szCs w:val="28"/>
        </w:rPr>
      </w:pPr>
    </w:p>
    <w:p w14:paraId="0CEDF800" w14:textId="0B9E2C57" w:rsidR="00591942" w:rsidRDefault="00591942" w:rsidP="00591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079B3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มูลค่ายุติธรรมของอสังหาริมทรัพย์เพื่อการลงทุนของกลุ่มบริษัทและบริษัท ณ วันที่ 31 ธันวาคม 2</w:t>
      </w:r>
      <w:r w:rsidRPr="005079B3">
        <w:rPr>
          <w:rFonts w:asciiTheme="majorBidi" w:hAnsiTheme="majorBidi" w:cstheme="majorBidi"/>
          <w:sz w:val="30"/>
          <w:szCs w:val="30"/>
        </w:rPr>
        <w:t>562</w:t>
      </w:r>
      <w:r w:rsidRPr="005079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651A">
        <w:rPr>
          <w:rFonts w:asciiTheme="majorBidi" w:hAnsiTheme="majorBidi" w:cstheme="majorBidi"/>
          <w:sz w:val="30"/>
          <w:szCs w:val="30"/>
        </w:rPr>
        <w:br/>
      </w:r>
      <w:r w:rsidRPr="005079B3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5079B3">
        <w:rPr>
          <w:rFonts w:asciiTheme="majorBidi" w:hAnsiTheme="majorBidi" w:cstheme="majorBidi"/>
          <w:sz w:val="30"/>
          <w:szCs w:val="30"/>
        </w:rPr>
        <w:t xml:space="preserve"> </w:t>
      </w:r>
      <w:r w:rsidR="00F9651A" w:rsidRPr="00F9651A">
        <w:rPr>
          <w:rFonts w:asciiTheme="majorBidi" w:hAnsiTheme="majorBidi" w:cstheme="majorBidi"/>
          <w:sz w:val="30"/>
          <w:szCs w:val="30"/>
        </w:rPr>
        <w:t>54,</w:t>
      </w:r>
      <w:r w:rsidR="00D516AA">
        <w:rPr>
          <w:rFonts w:asciiTheme="majorBidi" w:hAnsiTheme="majorBidi" w:cstheme="majorBidi"/>
          <w:sz w:val="30"/>
          <w:szCs w:val="30"/>
        </w:rPr>
        <w:t>879.92</w:t>
      </w:r>
      <w:r w:rsidR="00F9651A" w:rsidRPr="00F9651A">
        <w:rPr>
          <w:rFonts w:asciiTheme="majorBidi" w:hAnsiTheme="majorBidi" w:cstheme="majorBidi"/>
          <w:sz w:val="30"/>
          <w:szCs w:val="30"/>
        </w:rPr>
        <w:t xml:space="preserve"> </w:t>
      </w:r>
      <w:r w:rsidRPr="005079B3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F9651A">
        <w:rPr>
          <w:rFonts w:asciiTheme="majorBidi" w:hAnsiTheme="majorBidi" w:cstheme="majorBidi"/>
          <w:sz w:val="30"/>
          <w:szCs w:val="30"/>
        </w:rPr>
        <w:t xml:space="preserve"> </w:t>
      </w:r>
      <w:r w:rsidR="00D516AA">
        <w:rPr>
          <w:rFonts w:asciiTheme="majorBidi" w:hAnsiTheme="majorBidi" w:cstheme="majorBidi"/>
          <w:sz w:val="30"/>
          <w:szCs w:val="30"/>
        </w:rPr>
        <w:t xml:space="preserve">10.68 </w:t>
      </w:r>
      <w:r w:rsidRPr="005079B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079B3">
        <w:rPr>
          <w:rFonts w:asciiTheme="majorBidi" w:hAnsiTheme="majorBidi" w:cstheme="majorBidi"/>
          <w:sz w:val="30"/>
          <w:szCs w:val="30"/>
        </w:rPr>
        <w:t xml:space="preserve"> </w:t>
      </w:r>
      <w:r w:rsidRPr="005079B3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5079B3">
        <w:rPr>
          <w:rFonts w:asciiTheme="majorBidi" w:hAnsiTheme="majorBidi" w:cstheme="majorBidi"/>
          <w:sz w:val="30"/>
          <w:szCs w:val="30"/>
        </w:rPr>
        <w:t xml:space="preserve"> </w:t>
      </w:r>
      <w:r w:rsidRPr="005079B3">
        <w:rPr>
          <w:rFonts w:asciiTheme="majorBidi" w:hAnsiTheme="majorBidi" w:cstheme="majorBidi"/>
          <w:i/>
          <w:iCs/>
          <w:sz w:val="30"/>
          <w:szCs w:val="30"/>
        </w:rPr>
        <w:t xml:space="preserve">(2561: 52,427.67 </w:t>
      </w:r>
      <w:r w:rsidRPr="005079B3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Pr="005079B3">
        <w:rPr>
          <w:rFonts w:asciiTheme="majorBidi" w:hAnsiTheme="majorBidi" w:cstheme="majorBidi"/>
          <w:i/>
          <w:iCs/>
          <w:sz w:val="30"/>
          <w:szCs w:val="30"/>
        </w:rPr>
        <w:t xml:space="preserve"> 10.68 </w:t>
      </w:r>
      <w:r w:rsidRPr="005079B3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สำหรับกลุ่มบริษัทและบริษัทตามลำดับ)</w:t>
      </w:r>
      <w:r w:rsidRPr="00A06C9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7627D59" w14:textId="04B563CB" w:rsidR="00281513" w:rsidRPr="00202079" w:rsidRDefault="00281513" w:rsidP="005E4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D0D0D"/>
          <w:sz w:val="28"/>
          <w:szCs w:val="28"/>
        </w:rPr>
      </w:pPr>
    </w:p>
    <w:p w14:paraId="57D031EA" w14:textId="7C169914" w:rsidR="00202079" w:rsidRPr="005079B3" w:rsidRDefault="00A07063" w:rsidP="0020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color w:val="0D0D0D"/>
          <w:sz w:val="30"/>
          <w:szCs w:val="30"/>
        </w:rPr>
      </w:pPr>
      <w:r>
        <w:rPr>
          <w:rFonts w:ascii="Angsana New" w:hAnsi="Angsana New" w:hint="cs"/>
          <w:color w:val="0D0D0D"/>
          <w:sz w:val="30"/>
          <w:szCs w:val="30"/>
          <w:cs/>
        </w:rPr>
        <w:t>มูลค่ายุติธรรม</w:t>
      </w:r>
      <w:r w:rsidR="00202079" w:rsidRPr="005079B3">
        <w:rPr>
          <w:rFonts w:ascii="Angsana New" w:hAnsi="Angsana New" w:hint="cs"/>
          <w:color w:val="0D0D0D"/>
          <w:sz w:val="30"/>
          <w:szCs w:val="30"/>
          <w:cs/>
        </w:rPr>
        <w:t>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กลุ่มบริษัทเป็นประจำทุกปี</w:t>
      </w:r>
    </w:p>
    <w:p w14:paraId="6917CC86" w14:textId="77777777" w:rsidR="00202079" w:rsidRPr="00202079" w:rsidRDefault="00202079" w:rsidP="0020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color w:val="0D0D0D"/>
          <w:sz w:val="28"/>
          <w:szCs w:val="28"/>
        </w:rPr>
      </w:pPr>
    </w:p>
    <w:p w14:paraId="510E2DCF" w14:textId="77777777" w:rsidR="00202079" w:rsidRPr="005079B3" w:rsidRDefault="00202079" w:rsidP="0020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color w:val="0D0D0D"/>
          <w:sz w:val="30"/>
          <w:szCs w:val="30"/>
        </w:rPr>
      </w:pPr>
      <w:r w:rsidRPr="005079B3">
        <w:rPr>
          <w:rFonts w:ascii="Angsana New" w:hAnsi="Angsana New" w:hint="cs"/>
          <w:color w:val="0D0D0D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5079B3">
        <w:rPr>
          <w:rFonts w:ascii="Angsana New" w:hAnsi="Angsana New"/>
          <w:color w:val="0D0D0D"/>
          <w:sz w:val="30"/>
          <w:szCs w:val="30"/>
        </w:rPr>
        <w:t xml:space="preserve">3 </w:t>
      </w:r>
      <w:r w:rsidRPr="005079B3">
        <w:rPr>
          <w:rFonts w:ascii="Angsana New" w:hAnsi="Angsana New"/>
          <w:color w:val="0D0D0D"/>
          <w:sz w:val="30"/>
          <w:szCs w:val="30"/>
        </w:rPr>
        <w:br/>
      </w:r>
      <w:r w:rsidRPr="005079B3">
        <w:rPr>
          <w:rFonts w:ascii="Angsana New" w:hAnsi="Angsana New" w:hint="cs"/>
          <w:color w:val="0D0D0D"/>
          <w:sz w:val="30"/>
          <w:szCs w:val="30"/>
          <w:cs/>
        </w:rPr>
        <w:t>จากเกณฑ์ข้อมูลที่นำมาใช้ในเทคนิคการประเมินมูลค่ายุติธรรม</w:t>
      </w:r>
    </w:p>
    <w:p w14:paraId="3DC20896" w14:textId="77777777" w:rsidR="00202079" w:rsidRPr="002C5644" w:rsidRDefault="00202079" w:rsidP="005E4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D0D0D"/>
          <w:sz w:val="20"/>
          <w:szCs w:val="20"/>
        </w:rPr>
      </w:pPr>
    </w:p>
    <w:p w14:paraId="7C618351" w14:textId="77777777" w:rsidR="00E240EB" w:rsidRPr="00D815F2" w:rsidRDefault="00E240EB" w:rsidP="00E24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312"/>
        <w:gridCol w:w="5688"/>
      </w:tblGrid>
      <w:tr w:rsidR="00420FF9" w:rsidRPr="00D815F2" w14:paraId="754DEBBF" w14:textId="77777777" w:rsidTr="00DB6948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43F7BC47" w14:textId="77777777" w:rsidR="00420FF9" w:rsidRPr="0032127E" w:rsidRDefault="001374E3" w:rsidP="0032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2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ประเภทของสินทรัพย์</w:t>
            </w:r>
          </w:p>
        </w:tc>
        <w:tc>
          <w:tcPr>
            <w:tcW w:w="5688" w:type="dxa"/>
            <w:shd w:val="clear" w:color="auto" w:fill="auto"/>
            <w:vAlign w:val="bottom"/>
          </w:tcPr>
          <w:p w14:paraId="11FEC165" w14:textId="77777777" w:rsidR="00420FF9" w:rsidRPr="0032127E" w:rsidRDefault="00420FF9" w:rsidP="0032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2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420FF9" w:rsidRPr="0032127E" w14:paraId="6B141847" w14:textId="77777777" w:rsidTr="00281513">
        <w:tc>
          <w:tcPr>
            <w:tcW w:w="3312" w:type="dxa"/>
            <w:shd w:val="clear" w:color="auto" w:fill="auto"/>
          </w:tcPr>
          <w:p w14:paraId="4959F719" w14:textId="2CB6BC6F" w:rsidR="00420FF9" w:rsidRPr="0032127E" w:rsidRDefault="00591942" w:rsidP="0032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127E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อสังหาริมทรัพย์เพิ่อการลงทุน</w:t>
            </w:r>
          </w:p>
        </w:tc>
        <w:tc>
          <w:tcPr>
            <w:tcW w:w="5688" w:type="dxa"/>
            <w:shd w:val="clear" w:color="auto" w:fill="auto"/>
          </w:tcPr>
          <w:p w14:paraId="1B69458A" w14:textId="77777777" w:rsidR="00837DAA" w:rsidRPr="0032127E" w:rsidRDefault="00837DAA" w:rsidP="009E2FC5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35" w:lineRule="auto"/>
              <w:ind w:left="360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127E">
              <w:rPr>
                <w:rFonts w:ascii="Angsana New" w:hAnsi="Angsana New" w:hint="cs"/>
                <w:sz w:val="30"/>
                <w:szCs w:val="30"/>
                <w:cs/>
              </w:rPr>
              <w:t>วิธีการเปรียบเทียบราคาตลาด</w:t>
            </w:r>
          </w:p>
          <w:p w14:paraId="309D6F3D" w14:textId="77777777" w:rsidR="00420FF9" w:rsidRPr="0032127E" w:rsidRDefault="00837DAA" w:rsidP="009E2FC5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35" w:lineRule="auto"/>
              <w:ind w:left="360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32127E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วิธีการรายได้ โดยการคิดลดกระแสเงินสด รูปแบบการประเมินมูลค่า</w:t>
            </w:r>
            <w:r w:rsidR="00420FF9" w:rsidRPr="0032127E">
              <w:rPr>
                <w:rFonts w:ascii="Angsana New" w:hAnsi="Angsana New"/>
                <w:spacing w:val="-2"/>
                <w:sz w:val="30"/>
                <w:szCs w:val="30"/>
                <w:cs/>
              </w:rPr>
              <w:t>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</w:t>
            </w:r>
            <w:r w:rsidR="00AD0A40" w:rsidRPr="0032127E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อัตราผลตอบแทนการลงทุน</w:t>
            </w:r>
            <w:r w:rsidR="00420FF9" w:rsidRPr="0032127E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ค่าใช้จ่ายเพื่อเป็นสิ่งจูงใจในการเช่า เช่น ระยะเวลาที่ให้เช่าฟรี และการยกเว้นค่าใช้จ่ายอื่นๆ แก่ผู้เช่า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การประมาณอัตราคิดลดได้พิจารณาถึงคุณภาพของอาคารและสถานที่ตั้ง (ตำแหน่งที่ดี</w:t>
            </w:r>
            <w:r w:rsidR="00420FF9" w:rsidRPr="0032127E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ที่สุด หรือ รองลงมา) คุณภาพเครดิตของผู้เช่าและระยะเวลาการเช่า</w:t>
            </w:r>
          </w:p>
          <w:p w14:paraId="22C1422A" w14:textId="77777777" w:rsidR="00837DAA" w:rsidRPr="0032127E" w:rsidRDefault="00837DAA" w:rsidP="009E2FC5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35" w:lineRule="auto"/>
              <w:ind w:left="360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127E">
              <w:rPr>
                <w:rFonts w:ascii="Angsana New" w:hAnsi="Angsana New" w:hint="cs"/>
                <w:sz w:val="30"/>
                <w:szCs w:val="30"/>
                <w:cs/>
              </w:rPr>
              <w:t>วิธีต้นทุน</w:t>
            </w:r>
            <w:r w:rsidR="00D530F5" w:rsidRPr="0032127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E4F42" w:rsidRPr="0032127E">
              <w:rPr>
                <w:rFonts w:ascii="Angsana New" w:hAnsi="Angsana New" w:hint="cs"/>
                <w:sz w:val="30"/>
                <w:szCs w:val="30"/>
                <w:cs/>
              </w:rPr>
              <w:t>โดยการประมาณต้นทุนทดแทน</w:t>
            </w:r>
            <w:r w:rsidR="00DB6948" w:rsidRPr="0032127E">
              <w:rPr>
                <w:rFonts w:ascii="Angsana New" w:hAnsi="Angsana New" w:hint="cs"/>
                <w:sz w:val="30"/>
                <w:szCs w:val="30"/>
                <w:cs/>
              </w:rPr>
              <w:t xml:space="preserve"> หักด้วยค่าเสื่อมราคาตามสภาพ อันประกอบด้วยค่าเสื่อมราคาทางกายภาพ ค่าเสื่อมราคาทางการใช้ประโยชน์ใช้สอย และค่าเสื่อมราคาอันเนื่องมาจากปัจจัยภายนอกหรือทางเศรษฐกิจ</w:t>
            </w:r>
          </w:p>
        </w:tc>
      </w:tr>
    </w:tbl>
    <w:p w14:paraId="0DF00849" w14:textId="77777777" w:rsidR="00F43DE4" w:rsidRPr="0032127E" w:rsidRDefault="00F43DE4" w:rsidP="002D1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F43F85" w14:textId="365FA2A9" w:rsidR="00281513" w:rsidRPr="0032127E" w:rsidRDefault="00281513" w:rsidP="00281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32127E">
        <w:rPr>
          <w:rFonts w:ascii="Angsana New" w:hAnsi="Angsana New"/>
          <w:b/>
          <w:bCs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4135C887" w14:textId="77777777" w:rsidR="00281513" w:rsidRPr="0032127E" w:rsidRDefault="00281513" w:rsidP="00010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color w:val="0D0D0D"/>
          <w:sz w:val="30"/>
          <w:szCs w:val="30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1512"/>
        <w:gridCol w:w="2790"/>
        <w:gridCol w:w="2610"/>
        <w:gridCol w:w="2358"/>
      </w:tblGrid>
      <w:tr w:rsidR="00281513" w:rsidRPr="0032127E" w14:paraId="3559DDD3" w14:textId="77777777" w:rsidTr="00141474">
        <w:tc>
          <w:tcPr>
            <w:tcW w:w="1512" w:type="dxa"/>
            <w:shd w:val="clear" w:color="auto" w:fill="auto"/>
          </w:tcPr>
          <w:p w14:paraId="475ABC95" w14:textId="77777777" w:rsidR="00281513" w:rsidRPr="0032127E" w:rsidRDefault="00281513" w:rsidP="0028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F017C4A" w14:textId="77777777" w:rsidR="00281513" w:rsidRPr="0032127E" w:rsidRDefault="00281513" w:rsidP="0028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70A0CC1" w14:textId="77777777" w:rsidR="00281513" w:rsidRPr="0032127E" w:rsidRDefault="00281513" w:rsidP="0028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12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ประเภทของสินทรัพย์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57983B47" w14:textId="77777777" w:rsidR="00281513" w:rsidRPr="0032127E" w:rsidRDefault="00281513" w:rsidP="006D3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2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626F3AE" w14:textId="77777777" w:rsidR="00281513" w:rsidRPr="0032127E" w:rsidRDefault="00281513" w:rsidP="006D3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2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</w:t>
            </w:r>
          </w:p>
          <w:p w14:paraId="1F5F085E" w14:textId="77777777" w:rsidR="00281513" w:rsidRPr="0032127E" w:rsidRDefault="00281513" w:rsidP="006D3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2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  <w:tc>
          <w:tcPr>
            <w:tcW w:w="2358" w:type="dxa"/>
            <w:shd w:val="clear" w:color="auto" w:fill="auto"/>
            <w:vAlign w:val="bottom"/>
          </w:tcPr>
          <w:p w14:paraId="1BD0D3CB" w14:textId="77777777" w:rsidR="00281513" w:rsidRPr="0032127E" w:rsidRDefault="00281513" w:rsidP="006D3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12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281513" w:rsidRPr="002C5644" w14:paraId="6C2D6732" w14:textId="77777777" w:rsidTr="00141474">
        <w:tc>
          <w:tcPr>
            <w:tcW w:w="1512" w:type="dxa"/>
            <w:shd w:val="clear" w:color="auto" w:fill="auto"/>
          </w:tcPr>
          <w:p w14:paraId="539FC1A4" w14:textId="77777777" w:rsidR="00281513" w:rsidRPr="0032127E" w:rsidRDefault="00281513" w:rsidP="006D3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127E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Pr="003212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2127E"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2790" w:type="dxa"/>
            <w:shd w:val="clear" w:color="auto" w:fill="auto"/>
          </w:tcPr>
          <w:p w14:paraId="32D49030" w14:textId="6782ACFB" w:rsidR="00281513" w:rsidRPr="0032127E" w:rsidRDefault="00BB7832" w:rsidP="00D815F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127E">
              <w:rPr>
                <w:rFonts w:ascii="Angsana New" w:hAnsi="Angsana New" w:hint="cs"/>
                <w:sz w:val="30"/>
                <w:szCs w:val="30"/>
                <w:cs/>
              </w:rPr>
              <w:t>วิธีการรายได้ โดยการคิดลดกระแสเงินสด</w:t>
            </w:r>
          </w:p>
        </w:tc>
        <w:tc>
          <w:tcPr>
            <w:tcW w:w="2610" w:type="dxa"/>
            <w:shd w:val="clear" w:color="auto" w:fill="auto"/>
          </w:tcPr>
          <w:p w14:paraId="30E91378" w14:textId="09D02B88" w:rsidR="00281513" w:rsidRPr="00202079" w:rsidRDefault="00281513" w:rsidP="00141474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127E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อัตราการเพิ่มขึ้นของค่า</w:t>
            </w:r>
            <w:r w:rsidRPr="00A07063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เช่าในตลาดที่ประมา</w:t>
            </w:r>
            <w:r w:rsidR="00AB4A7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ณ</w:t>
            </w:r>
            <w:r w:rsidRPr="00A07063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</w:t>
            </w:r>
            <w:r w:rsidRPr="00A07063">
              <w:rPr>
                <w:rFonts w:ascii="Angsana New" w:hAnsi="Angsana New"/>
                <w:spacing w:val="-8"/>
                <w:sz w:val="30"/>
                <w:szCs w:val="30"/>
                <w:cs/>
              </w:rPr>
              <w:t>ไว้</w:t>
            </w:r>
            <w:r w:rsidR="00202079" w:rsidRPr="00A0706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ร้อยละ </w:t>
            </w:r>
            <w:r w:rsidR="003D7AA1">
              <w:rPr>
                <w:rFonts w:ascii="Angsana New" w:hAnsi="Angsana New"/>
                <w:spacing w:val="-8"/>
                <w:sz w:val="30"/>
                <w:szCs w:val="30"/>
              </w:rPr>
              <w:t>1</w:t>
            </w:r>
            <w:r w:rsidR="00202079" w:rsidRPr="00A07063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="00202079" w:rsidRPr="00A0706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ถึง</w:t>
            </w:r>
            <w:r w:rsidR="00246D4C" w:rsidRPr="00A0706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ร้อยละ</w:t>
            </w:r>
            <w:r w:rsidR="002020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D7AA1">
              <w:rPr>
                <w:rFonts w:ascii="Angsana New" w:hAnsi="Angsana New"/>
                <w:sz w:val="30"/>
                <w:szCs w:val="30"/>
              </w:rPr>
              <w:t>25</w:t>
            </w:r>
          </w:p>
          <w:p w14:paraId="789CA74D" w14:textId="046359A0" w:rsidR="00FA1EA6" w:rsidRPr="0032127E" w:rsidRDefault="00FA1EA6" w:rsidP="00141474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127E">
              <w:rPr>
                <w:rFonts w:ascii="Angsana New" w:hAnsi="Angsana New" w:hint="cs"/>
                <w:sz w:val="30"/>
                <w:szCs w:val="30"/>
                <w:cs/>
              </w:rPr>
              <w:t>อัตราคิดล</w:t>
            </w:r>
            <w:r w:rsidR="00E84A21" w:rsidRPr="0032127E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="00202079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202079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="00202079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246D4C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202079">
              <w:rPr>
                <w:rFonts w:ascii="Angsana New" w:hAnsi="Angsana New"/>
                <w:sz w:val="30"/>
                <w:szCs w:val="30"/>
              </w:rPr>
              <w:t>11</w:t>
            </w:r>
          </w:p>
          <w:p w14:paraId="62C3E566" w14:textId="4C7E3A9F" w:rsidR="00202079" w:rsidRPr="0032127E" w:rsidRDefault="00281513" w:rsidP="00141474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127E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="00AD0A40" w:rsidRPr="0032127E">
              <w:rPr>
                <w:rFonts w:ascii="Angsana New" w:hAnsi="Angsana New" w:hint="cs"/>
                <w:sz w:val="30"/>
                <w:szCs w:val="30"/>
                <w:cs/>
              </w:rPr>
              <w:t>ผลตอบแทนการลงทุน</w:t>
            </w:r>
            <w:r w:rsidR="00202079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202079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202079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246D4C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202079">
              <w:rPr>
                <w:rFonts w:ascii="Angsana New" w:hAnsi="Angsana New"/>
                <w:sz w:val="30"/>
                <w:szCs w:val="30"/>
              </w:rPr>
              <w:t>8</w:t>
            </w:r>
          </w:p>
          <w:p w14:paraId="05E04898" w14:textId="2FD3933A" w:rsidR="00281513" w:rsidRPr="0032127E" w:rsidRDefault="00281513" w:rsidP="006D39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8" w:type="dxa"/>
            <w:shd w:val="clear" w:color="auto" w:fill="auto"/>
          </w:tcPr>
          <w:p w14:paraId="084D9044" w14:textId="77777777" w:rsidR="00281513" w:rsidRPr="0032127E" w:rsidRDefault="00281513" w:rsidP="0014147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127E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</w:t>
            </w:r>
            <w:r w:rsidRPr="0032127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2127E">
              <w:rPr>
                <w:rFonts w:ascii="Angsana New" w:hAnsi="Angsana New"/>
                <w:sz w:val="30"/>
                <w:szCs w:val="30"/>
                <w:cs/>
              </w:rPr>
              <w:t>การไว้จะเพิ่มขึ้น (ลดลง) หาก</w:t>
            </w:r>
          </w:p>
          <w:p w14:paraId="22A43827" w14:textId="2FF2A9E6" w:rsidR="00281513" w:rsidRPr="0032127E" w:rsidRDefault="00281513" w:rsidP="00141474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127E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อัตราการเพิ่มขึ้นของค่าเช่าที่ประมาณการไว้สูงขึ้น (ลดลง)</w:t>
            </w:r>
          </w:p>
          <w:p w14:paraId="110AF388" w14:textId="7C8A6D14" w:rsidR="00281513" w:rsidRPr="0032127E" w:rsidRDefault="00281513" w:rsidP="00141474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127E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="00591942" w:rsidRPr="0032127E">
              <w:rPr>
                <w:rFonts w:ascii="Angsana New" w:hAnsi="Angsana New" w:hint="cs"/>
                <w:sz w:val="30"/>
                <w:szCs w:val="30"/>
                <w:cs/>
              </w:rPr>
              <w:t>ผลตอบแทนการลงทุน</w:t>
            </w:r>
            <w:r w:rsidR="00797AB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797AB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2127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="00797AB9">
              <w:rPr>
                <w:rFonts w:ascii="Angsana New" w:hAnsi="Angsana New"/>
                <w:sz w:val="30"/>
                <w:szCs w:val="30"/>
              </w:rPr>
              <w:t>)</w:t>
            </w:r>
            <w:r w:rsidRPr="0032127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</w:tbl>
    <w:p w14:paraId="2824C581" w14:textId="77777777" w:rsidR="00DF589E" w:rsidRPr="0032127E" w:rsidRDefault="00DF589E" w:rsidP="00DF5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color w:val="0D0D0D"/>
          <w:sz w:val="32"/>
          <w:szCs w:val="32"/>
          <w:cs/>
        </w:rPr>
        <w:sectPr w:rsidR="00DF589E" w:rsidRPr="0032127E" w:rsidSect="00EB2AE7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5B9B2D1" w14:textId="77777777" w:rsidR="007A3D56" w:rsidRPr="002C5644" w:rsidRDefault="0039603A" w:rsidP="009A4D4F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firstLine="0"/>
        <w:jc w:val="both"/>
        <w:rPr>
          <w:rFonts w:ascii="Angsana New" w:hAnsi="Angsana New"/>
          <w:b/>
          <w:bCs/>
          <w:sz w:val="30"/>
          <w:szCs w:val="30"/>
        </w:rPr>
      </w:pPr>
      <w:r w:rsidRPr="002C5644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</w:t>
      </w:r>
      <w:r w:rsidR="00F5798A" w:rsidRPr="002C5644">
        <w:rPr>
          <w:rFonts w:ascii="Angsana New" w:hAnsi="Angsana New"/>
          <w:b/>
          <w:bCs/>
          <w:sz w:val="30"/>
          <w:szCs w:val="30"/>
        </w:rPr>
        <w:t xml:space="preserve"> </w:t>
      </w:r>
      <w:r w:rsidRPr="002C5644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</w:p>
    <w:p w14:paraId="600DC44E" w14:textId="77777777" w:rsidR="00271A41" w:rsidRPr="002C5644" w:rsidRDefault="00C82062" w:rsidP="004C1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9"/>
        <w:jc w:val="both"/>
        <w:rPr>
          <w:sz w:val="2"/>
          <w:szCs w:val="2"/>
        </w:rPr>
      </w:pPr>
      <w:r w:rsidRPr="002C5644">
        <w:rPr>
          <w:rFonts w:ascii="Angsana New" w:hAnsi="Angsana New"/>
          <w:b/>
          <w:bCs/>
          <w:sz w:val="30"/>
          <w:szCs w:val="30"/>
        </w:rPr>
        <w:t xml:space="preserve"> </w:t>
      </w:r>
    </w:p>
    <w:tbl>
      <w:tblPr>
        <w:tblW w:w="14472" w:type="dxa"/>
        <w:tblInd w:w="1458" w:type="dxa"/>
        <w:tblLayout w:type="fixed"/>
        <w:tblLook w:val="0020" w:firstRow="1" w:lastRow="0" w:firstColumn="0" w:lastColumn="0" w:noHBand="0" w:noVBand="0"/>
      </w:tblPr>
      <w:tblGrid>
        <w:gridCol w:w="3222"/>
        <w:gridCol w:w="252"/>
        <w:gridCol w:w="270"/>
        <w:gridCol w:w="288"/>
        <w:gridCol w:w="270"/>
        <w:gridCol w:w="702"/>
        <w:gridCol w:w="270"/>
        <w:gridCol w:w="288"/>
        <w:gridCol w:w="270"/>
        <w:gridCol w:w="702"/>
        <w:gridCol w:w="236"/>
        <w:gridCol w:w="322"/>
        <w:gridCol w:w="236"/>
        <w:gridCol w:w="646"/>
        <w:gridCol w:w="253"/>
        <w:gridCol w:w="305"/>
        <w:gridCol w:w="253"/>
        <w:gridCol w:w="719"/>
        <w:gridCol w:w="256"/>
        <w:gridCol w:w="302"/>
        <w:gridCol w:w="256"/>
        <w:gridCol w:w="626"/>
        <w:gridCol w:w="255"/>
        <w:gridCol w:w="303"/>
        <w:gridCol w:w="255"/>
        <w:gridCol w:w="627"/>
        <w:gridCol w:w="252"/>
        <w:gridCol w:w="306"/>
        <w:gridCol w:w="252"/>
        <w:gridCol w:w="720"/>
        <w:gridCol w:w="558"/>
      </w:tblGrid>
      <w:tr w:rsidR="00E33F14" w:rsidRPr="006F5CE2" w14:paraId="1D4BE642" w14:textId="77777777" w:rsidTr="00135E05">
        <w:trPr>
          <w:cantSplit/>
        </w:trPr>
        <w:tc>
          <w:tcPr>
            <w:tcW w:w="4032" w:type="dxa"/>
            <w:gridSpan w:val="4"/>
          </w:tcPr>
          <w:p w14:paraId="0B30D003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left="-98" w:right="63" w:firstLine="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AA8B73D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70" w:type="dxa"/>
            <w:gridSpan w:val="26"/>
          </w:tcPr>
          <w:p w14:paraId="0EBDAABE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E33F14" w:rsidRPr="006F5CE2" w14:paraId="2ABA46D8" w14:textId="77777777" w:rsidTr="00135E05">
        <w:trPr>
          <w:cantSplit/>
        </w:trPr>
        <w:tc>
          <w:tcPr>
            <w:tcW w:w="4032" w:type="dxa"/>
            <w:gridSpan w:val="4"/>
          </w:tcPr>
          <w:p w14:paraId="03CD4467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left="-98" w:right="63" w:firstLine="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4C5CF66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F2AFAC2" w14:textId="05EDD3ED" w:rsidR="00E33F14" w:rsidRPr="006F5CE2" w:rsidRDefault="00E33F14" w:rsidP="008A1F2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gridSpan w:val="3"/>
          </w:tcPr>
          <w:p w14:paraId="1C27958A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5A090C5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BDEB3E6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270" w:type="dxa"/>
          </w:tcPr>
          <w:p w14:paraId="59A872B1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E44DF1F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236" w:type="dxa"/>
            <w:vAlign w:val="bottom"/>
          </w:tcPr>
          <w:p w14:paraId="2330748A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14F3A887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 w:rsidRPr="006F5CE2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  <w:t>อาคารและ</w:t>
            </w:r>
          </w:p>
          <w:p w14:paraId="62950713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F5CE2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253" w:type="dxa"/>
            <w:vAlign w:val="bottom"/>
          </w:tcPr>
          <w:p w14:paraId="0A3D6169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</w:tabs>
              <w:ind w:left="-108" w:right="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7" w:type="dxa"/>
            <w:gridSpan w:val="3"/>
            <w:vAlign w:val="bottom"/>
          </w:tcPr>
          <w:p w14:paraId="6FCEB622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เครื่องตกแต่ง </w:t>
            </w:r>
          </w:p>
          <w:p w14:paraId="682E3102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ติดตั้งและ</w:t>
            </w:r>
          </w:p>
          <w:p w14:paraId="4F1B00E7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อุปกรณ์สำนักงาน</w:t>
            </w:r>
          </w:p>
        </w:tc>
        <w:tc>
          <w:tcPr>
            <w:tcW w:w="256" w:type="dxa"/>
            <w:vAlign w:val="bottom"/>
          </w:tcPr>
          <w:p w14:paraId="59FE7C54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</w:tabs>
              <w:ind w:left="-108" w:right="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4" w:type="dxa"/>
            <w:gridSpan w:val="3"/>
            <w:vAlign w:val="bottom"/>
          </w:tcPr>
          <w:p w14:paraId="12F47743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255" w:type="dxa"/>
            <w:vAlign w:val="bottom"/>
          </w:tcPr>
          <w:p w14:paraId="47900986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gridSpan w:val="3"/>
            <w:vAlign w:val="bottom"/>
          </w:tcPr>
          <w:p w14:paraId="7BCA3EC1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</w:t>
            </w:r>
          </w:p>
          <w:p w14:paraId="18D67398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ระหว่างก่อสร้าง</w:t>
            </w:r>
          </w:p>
          <w:p w14:paraId="761D3CE5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และติดตั้ง</w:t>
            </w:r>
          </w:p>
        </w:tc>
        <w:tc>
          <w:tcPr>
            <w:tcW w:w="252" w:type="dxa"/>
            <w:vAlign w:val="bottom"/>
          </w:tcPr>
          <w:p w14:paraId="5AB6239D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88112C8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E33F14" w:rsidRPr="006F5CE2" w14:paraId="29B4327D" w14:textId="77777777" w:rsidTr="00135E05">
        <w:trPr>
          <w:cantSplit/>
        </w:trPr>
        <w:tc>
          <w:tcPr>
            <w:tcW w:w="4032" w:type="dxa"/>
            <w:gridSpan w:val="4"/>
          </w:tcPr>
          <w:p w14:paraId="473C8B2F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left="-98" w:right="63" w:firstLine="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8B4652F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70" w:type="dxa"/>
            <w:gridSpan w:val="26"/>
          </w:tcPr>
          <w:p w14:paraId="397DC9D1" w14:textId="77777777" w:rsidR="00E33F14" w:rsidRPr="006F5CE2" w:rsidRDefault="00E33F14" w:rsidP="001977F5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6F5CE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E33F14" w:rsidRPr="006F5CE2" w14:paraId="414E8B44" w14:textId="77777777" w:rsidTr="00135E05">
        <w:trPr>
          <w:cantSplit/>
        </w:trPr>
        <w:tc>
          <w:tcPr>
            <w:tcW w:w="4032" w:type="dxa"/>
            <w:gridSpan w:val="4"/>
          </w:tcPr>
          <w:p w14:paraId="0101BDE8" w14:textId="77777777" w:rsidR="00E33F14" w:rsidRPr="006F5CE2" w:rsidRDefault="00E33F14" w:rsidP="004C1E4B">
            <w:pPr>
              <w:tabs>
                <w:tab w:val="left" w:pos="37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  <w:r w:rsidRPr="006F5CE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/ </w:t>
            </w:r>
            <w:r w:rsidRPr="006F5CE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ราคาประเมินใหม่</w:t>
            </w:r>
          </w:p>
        </w:tc>
        <w:tc>
          <w:tcPr>
            <w:tcW w:w="270" w:type="dxa"/>
          </w:tcPr>
          <w:p w14:paraId="3ADF0E40" w14:textId="77777777" w:rsidR="00E33F14" w:rsidRPr="006F5CE2" w:rsidRDefault="00E33F14" w:rsidP="004C1E4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gridSpan w:val="3"/>
          </w:tcPr>
          <w:p w14:paraId="1F025FAB" w14:textId="77777777" w:rsidR="00E33F14" w:rsidRPr="006F5CE2" w:rsidRDefault="00E33F14" w:rsidP="004C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91CD985" w14:textId="77777777" w:rsidR="00E33F14" w:rsidRPr="006F5CE2" w:rsidRDefault="00E33F14" w:rsidP="004C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22D19836" w14:textId="77777777" w:rsidR="00E33F14" w:rsidRPr="006F5CE2" w:rsidRDefault="00E33F14" w:rsidP="004C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DC921BD" w14:textId="77777777" w:rsidR="00E33F14" w:rsidRPr="006F5CE2" w:rsidRDefault="00E33F14" w:rsidP="004C1E4B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</w:tcPr>
          <w:p w14:paraId="08202C80" w14:textId="77777777" w:rsidR="00E33F14" w:rsidRPr="006F5CE2" w:rsidRDefault="00E33F14" w:rsidP="004C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5557DFFF" w14:textId="77777777" w:rsidR="00E33F14" w:rsidRPr="006F5CE2" w:rsidRDefault="00E33F14" w:rsidP="004C1E4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3"/>
          </w:tcPr>
          <w:p w14:paraId="27392E01" w14:textId="77777777" w:rsidR="00E33F14" w:rsidRPr="006F5CE2" w:rsidRDefault="00E33F14" w:rsidP="004C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</w:tcPr>
          <w:p w14:paraId="57A69336" w14:textId="77777777" w:rsidR="00E33F14" w:rsidRPr="006F5CE2" w:rsidRDefault="00E33F14" w:rsidP="004C1E4B">
            <w:pPr>
              <w:pStyle w:val="30"/>
              <w:tabs>
                <w:tab w:val="clear" w:pos="360"/>
                <w:tab w:val="clear" w:pos="720"/>
                <w:tab w:val="decimal" w:pos="71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gridSpan w:val="3"/>
          </w:tcPr>
          <w:p w14:paraId="2C6A56F6" w14:textId="77777777" w:rsidR="00E33F14" w:rsidRPr="006F5CE2" w:rsidRDefault="00E33F14" w:rsidP="004C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255" w:type="dxa"/>
          </w:tcPr>
          <w:p w14:paraId="0696D4C4" w14:textId="77777777" w:rsidR="00E33F14" w:rsidRPr="006F5CE2" w:rsidRDefault="00E33F14" w:rsidP="004C1E4B">
            <w:pPr>
              <w:pStyle w:val="30"/>
              <w:tabs>
                <w:tab w:val="clear" w:pos="360"/>
                <w:tab w:val="clear" w:pos="720"/>
                <w:tab w:val="decimal" w:pos="351"/>
              </w:tabs>
              <w:ind w:right="1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gridSpan w:val="3"/>
          </w:tcPr>
          <w:p w14:paraId="636D1BEC" w14:textId="77777777" w:rsidR="00E33F14" w:rsidRPr="006F5CE2" w:rsidRDefault="00E33F14" w:rsidP="004C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6BD519D4" w14:textId="77777777" w:rsidR="00E33F14" w:rsidRPr="006F5CE2" w:rsidRDefault="00E33F14" w:rsidP="004C1E4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</w:tcPr>
          <w:p w14:paraId="694CC5D6" w14:textId="77777777" w:rsidR="00E33F14" w:rsidRPr="006F5CE2" w:rsidRDefault="00E33F14" w:rsidP="004C1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33F14" w:rsidRPr="006F5CE2" w14:paraId="18792EAB" w14:textId="77777777" w:rsidTr="00135E05">
        <w:trPr>
          <w:cantSplit/>
        </w:trPr>
        <w:tc>
          <w:tcPr>
            <w:tcW w:w="4032" w:type="dxa"/>
            <w:gridSpan w:val="4"/>
          </w:tcPr>
          <w:p w14:paraId="7D419873" w14:textId="77777777" w:rsidR="00E33F14" w:rsidRPr="006F5CE2" w:rsidRDefault="00E33F14" w:rsidP="00A41E73">
            <w:pPr>
              <w:tabs>
                <w:tab w:val="left" w:pos="37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5CE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5CE2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  <w:r w:rsidRPr="006F5CE2">
              <w:rPr>
                <w:rFonts w:asciiTheme="majorBidi" w:hAnsiTheme="majorBidi" w:cstheme="majorBidi"/>
                <w:sz w:val="26"/>
                <w:szCs w:val="26"/>
              </w:rPr>
              <w:t xml:space="preserve"> 2561</w:t>
            </w:r>
            <w:r w:rsidRPr="006F5C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F5CE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F5CE2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270" w:type="dxa"/>
          </w:tcPr>
          <w:p w14:paraId="5882716E" w14:textId="77777777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DCFBB89" w14:textId="55DFD583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11,054,067</w:t>
            </w:r>
          </w:p>
        </w:tc>
        <w:tc>
          <w:tcPr>
            <w:tcW w:w="270" w:type="dxa"/>
          </w:tcPr>
          <w:p w14:paraId="555A5A80" w14:textId="77777777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64EB15A" w14:textId="070EF8E8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5,789</w:t>
            </w:r>
          </w:p>
        </w:tc>
        <w:tc>
          <w:tcPr>
            <w:tcW w:w="236" w:type="dxa"/>
            <w:vAlign w:val="bottom"/>
          </w:tcPr>
          <w:p w14:paraId="13F67CCD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721E734D" w14:textId="646F887D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20,403,745</w:t>
            </w:r>
          </w:p>
        </w:tc>
        <w:tc>
          <w:tcPr>
            <w:tcW w:w="253" w:type="dxa"/>
            <w:vAlign w:val="bottom"/>
          </w:tcPr>
          <w:p w14:paraId="153A3EF8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7" w:type="dxa"/>
            <w:gridSpan w:val="3"/>
            <w:vAlign w:val="bottom"/>
          </w:tcPr>
          <w:p w14:paraId="768E7C71" w14:textId="25D403B2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2,698,329</w:t>
            </w:r>
          </w:p>
        </w:tc>
        <w:tc>
          <w:tcPr>
            <w:tcW w:w="256" w:type="dxa"/>
            <w:vAlign w:val="bottom"/>
          </w:tcPr>
          <w:p w14:paraId="5348FEC6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ind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gridSpan w:val="3"/>
            <w:vAlign w:val="bottom"/>
          </w:tcPr>
          <w:p w14:paraId="3262D85C" w14:textId="519E86CD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17,088</w:t>
            </w:r>
          </w:p>
        </w:tc>
        <w:tc>
          <w:tcPr>
            <w:tcW w:w="255" w:type="dxa"/>
            <w:vAlign w:val="bottom"/>
          </w:tcPr>
          <w:p w14:paraId="15130084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98"/>
              </w:tabs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85" w:type="dxa"/>
            <w:gridSpan w:val="3"/>
            <w:vAlign w:val="bottom"/>
          </w:tcPr>
          <w:p w14:paraId="1507792F" w14:textId="49A636B8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19,312</w:t>
            </w:r>
          </w:p>
        </w:tc>
        <w:tc>
          <w:tcPr>
            <w:tcW w:w="252" w:type="dxa"/>
            <w:vAlign w:val="bottom"/>
          </w:tcPr>
          <w:p w14:paraId="5AC0C083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2FA64386" w14:textId="088E1F4B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34,198,330</w:t>
            </w:r>
          </w:p>
        </w:tc>
      </w:tr>
      <w:tr w:rsidR="00E33F14" w:rsidRPr="006F5CE2" w14:paraId="6B3238DD" w14:textId="77777777" w:rsidTr="00135E05">
        <w:trPr>
          <w:cantSplit/>
        </w:trPr>
        <w:tc>
          <w:tcPr>
            <w:tcW w:w="4032" w:type="dxa"/>
            <w:gridSpan w:val="4"/>
          </w:tcPr>
          <w:p w14:paraId="7C00186E" w14:textId="77777777" w:rsidR="00E33F14" w:rsidRPr="006F5CE2" w:rsidRDefault="00E33F14" w:rsidP="00A41E73">
            <w:pPr>
              <w:tabs>
                <w:tab w:val="left" w:pos="37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2AB62AA6" w14:textId="77777777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6BCDFBBC" w14:textId="4F5329AE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3F46AB" w14:textId="77777777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0E86F334" w14:textId="4472E335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1,417</w:t>
            </w:r>
          </w:p>
        </w:tc>
        <w:tc>
          <w:tcPr>
            <w:tcW w:w="236" w:type="dxa"/>
          </w:tcPr>
          <w:p w14:paraId="6A2CC6A3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</w:tcPr>
          <w:p w14:paraId="52CD569F" w14:textId="068350C8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31,744</w:t>
            </w:r>
          </w:p>
        </w:tc>
        <w:tc>
          <w:tcPr>
            <w:tcW w:w="253" w:type="dxa"/>
          </w:tcPr>
          <w:p w14:paraId="2A80F1D2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3"/>
          </w:tcPr>
          <w:p w14:paraId="2FC9D9E2" w14:textId="76BECB0A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164,269</w:t>
            </w:r>
          </w:p>
        </w:tc>
        <w:tc>
          <w:tcPr>
            <w:tcW w:w="256" w:type="dxa"/>
          </w:tcPr>
          <w:p w14:paraId="6DB88FB6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gridSpan w:val="3"/>
          </w:tcPr>
          <w:p w14:paraId="5C6E2670" w14:textId="10803C4A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1,186</w:t>
            </w:r>
          </w:p>
        </w:tc>
        <w:tc>
          <w:tcPr>
            <w:tcW w:w="255" w:type="dxa"/>
          </w:tcPr>
          <w:p w14:paraId="08C57121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gridSpan w:val="3"/>
          </w:tcPr>
          <w:p w14:paraId="1991BBAF" w14:textId="2295ADE3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563,254</w:t>
            </w:r>
          </w:p>
        </w:tc>
        <w:tc>
          <w:tcPr>
            <w:tcW w:w="252" w:type="dxa"/>
          </w:tcPr>
          <w:p w14:paraId="06D9E100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</w:tcPr>
          <w:p w14:paraId="6F9967DB" w14:textId="633CB07C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761,870</w:t>
            </w:r>
          </w:p>
        </w:tc>
      </w:tr>
      <w:tr w:rsidR="00E33F14" w:rsidRPr="006F5CE2" w14:paraId="1DD201F6" w14:textId="77777777" w:rsidTr="00135E05">
        <w:trPr>
          <w:cantSplit/>
        </w:trPr>
        <w:tc>
          <w:tcPr>
            <w:tcW w:w="4032" w:type="dxa"/>
            <w:gridSpan w:val="4"/>
          </w:tcPr>
          <w:p w14:paraId="00BC5D51" w14:textId="77777777" w:rsidR="00E33F14" w:rsidRPr="006F5CE2" w:rsidRDefault="00E33F14" w:rsidP="00A41E73">
            <w:pPr>
              <w:tabs>
                <w:tab w:val="left" w:pos="37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ส่วนเกินทุนจากการตีราคา</w:t>
            </w:r>
          </w:p>
        </w:tc>
        <w:tc>
          <w:tcPr>
            <w:tcW w:w="270" w:type="dxa"/>
          </w:tcPr>
          <w:p w14:paraId="5554969C" w14:textId="77777777" w:rsidR="00E33F14" w:rsidRPr="006F5CE2" w:rsidRDefault="00E33F14" w:rsidP="00E33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 w:hanging="29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35916545" w14:textId="29FF6B11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6,288,645</w:t>
            </w:r>
          </w:p>
        </w:tc>
        <w:tc>
          <w:tcPr>
            <w:tcW w:w="270" w:type="dxa"/>
          </w:tcPr>
          <w:p w14:paraId="25E6C62F" w14:textId="77777777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3"/>
          </w:tcPr>
          <w:p w14:paraId="214DC2CE" w14:textId="1839C8CD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37287C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</w:tcPr>
          <w:p w14:paraId="4218FA1C" w14:textId="54D600CE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53" w:type="dxa"/>
          </w:tcPr>
          <w:p w14:paraId="533FCE93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3"/>
          </w:tcPr>
          <w:p w14:paraId="51E4C567" w14:textId="1501EC9F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5075DEC1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gridSpan w:val="3"/>
          </w:tcPr>
          <w:p w14:paraId="54EF5FE3" w14:textId="623180AC" w:rsidR="00E33F14" w:rsidRPr="006F5CE2" w:rsidRDefault="00E33F14" w:rsidP="00AE2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7E3E7621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gridSpan w:val="3"/>
          </w:tcPr>
          <w:p w14:paraId="3D46DB0E" w14:textId="5D5DA6DA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624E86B8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</w:tcPr>
          <w:p w14:paraId="79932A7D" w14:textId="087091B0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6,288,645</w:t>
            </w:r>
          </w:p>
        </w:tc>
      </w:tr>
      <w:tr w:rsidR="00E33F14" w:rsidRPr="006F5CE2" w14:paraId="7F435942" w14:textId="77777777" w:rsidTr="00135E05">
        <w:trPr>
          <w:cantSplit/>
        </w:trPr>
        <w:tc>
          <w:tcPr>
            <w:tcW w:w="4032" w:type="dxa"/>
            <w:gridSpan w:val="4"/>
          </w:tcPr>
          <w:p w14:paraId="1CA1FA49" w14:textId="77777777" w:rsidR="00E33F14" w:rsidRPr="006F5CE2" w:rsidRDefault="00E33F14" w:rsidP="00A41E73">
            <w:pPr>
              <w:tabs>
                <w:tab w:val="left" w:pos="37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270" w:type="dxa"/>
          </w:tcPr>
          <w:p w14:paraId="0D0B73AD" w14:textId="77777777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33ABA27B" w14:textId="6191B7B8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850B4B" w14:textId="77777777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3D0F2871" w14:textId="2E42032F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1,503</w:t>
            </w:r>
          </w:p>
        </w:tc>
        <w:tc>
          <w:tcPr>
            <w:tcW w:w="236" w:type="dxa"/>
          </w:tcPr>
          <w:p w14:paraId="098F5BFC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ind w:left="-10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</w:tcPr>
          <w:p w14:paraId="5BC8795C" w14:textId="3580E6C9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167,471</w:t>
            </w:r>
          </w:p>
        </w:tc>
        <w:tc>
          <w:tcPr>
            <w:tcW w:w="253" w:type="dxa"/>
          </w:tcPr>
          <w:p w14:paraId="34E49BB5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ind w:left="-10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3"/>
          </w:tcPr>
          <w:p w14:paraId="41364E10" w14:textId="2D227627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478</w:t>
            </w:r>
          </w:p>
        </w:tc>
        <w:tc>
          <w:tcPr>
            <w:tcW w:w="256" w:type="dxa"/>
          </w:tcPr>
          <w:p w14:paraId="5B5D9773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gridSpan w:val="3"/>
          </w:tcPr>
          <w:p w14:paraId="3087F63D" w14:textId="1E1B7470" w:rsidR="00E33F14" w:rsidRPr="006F5CE2" w:rsidRDefault="00E33F14" w:rsidP="00AE2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6AFE455E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gridSpan w:val="3"/>
          </w:tcPr>
          <w:p w14:paraId="37B824BB" w14:textId="1E4E9DFE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(169,452)</w:t>
            </w:r>
          </w:p>
        </w:tc>
        <w:tc>
          <w:tcPr>
            <w:tcW w:w="252" w:type="dxa"/>
          </w:tcPr>
          <w:p w14:paraId="2E65DDE5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</w:tcPr>
          <w:p w14:paraId="14FE6A5E" w14:textId="490FE0AE" w:rsidR="00E33F14" w:rsidRPr="006F5CE2" w:rsidRDefault="00E33F14" w:rsidP="005B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</w:tr>
      <w:tr w:rsidR="00E33F14" w:rsidRPr="006F5CE2" w14:paraId="45512637" w14:textId="77777777" w:rsidTr="00135E05">
        <w:trPr>
          <w:cantSplit/>
        </w:trPr>
        <w:tc>
          <w:tcPr>
            <w:tcW w:w="4032" w:type="dxa"/>
            <w:gridSpan w:val="4"/>
          </w:tcPr>
          <w:p w14:paraId="55C43342" w14:textId="77777777" w:rsidR="00E33F14" w:rsidRPr="006F5CE2" w:rsidRDefault="00E33F14" w:rsidP="00A41E73">
            <w:pPr>
              <w:tabs>
                <w:tab w:val="left" w:pos="37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F5CE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โอนออกจากการจำหน่ายบริษัทย่อย</w:t>
            </w:r>
          </w:p>
        </w:tc>
        <w:tc>
          <w:tcPr>
            <w:tcW w:w="270" w:type="dxa"/>
          </w:tcPr>
          <w:p w14:paraId="62EF5599" w14:textId="77777777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140B897C" w14:textId="75D0168A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A6091B" w14:textId="77777777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11B806FC" w14:textId="7CBB8B23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F0B189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ind w:left="-10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3BD7B341" w14:textId="41D5B3F4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  <w:vAlign w:val="bottom"/>
          </w:tcPr>
          <w:p w14:paraId="5D04A053" w14:textId="77777777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7" w:type="dxa"/>
            <w:gridSpan w:val="3"/>
            <w:vAlign w:val="bottom"/>
          </w:tcPr>
          <w:p w14:paraId="15877695" w14:textId="3E656365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(6,418)</w:t>
            </w:r>
          </w:p>
        </w:tc>
        <w:tc>
          <w:tcPr>
            <w:tcW w:w="256" w:type="dxa"/>
            <w:vAlign w:val="bottom"/>
          </w:tcPr>
          <w:p w14:paraId="08DCF139" w14:textId="77777777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left" w:pos="37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gridSpan w:val="3"/>
            <w:vAlign w:val="bottom"/>
          </w:tcPr>
          <w:p w14:paraId="1F1EC8F0" w14:textId="4E51B201" w:rsidR="00E33F14" w:rsidRPr="006F5CE2" w:rsidRDefault="00E33F14" w:rsidP="00AE2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  <w:vAlign w:val="bottom"/>
          </w:tcPr>
          <w:p w14:paraId="7B0F5F9F" w14:textId="77777777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5" w:type="dxa"/>
            <w:gridSpan w:val="3"/>
            <w:vAlign w:val="bottom"/>
          </w:tcPr>
          <w:p w14:paraId="17D45F0F" w14:textId="789047BE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494F8583" w14:textId="77777777" w:rsidR="00E33F14" w:rsidRPr="006F5CE2" w:rsidRDefault="00E33F14" w:rsidP="00A41E73">
            <w:pPr>
              <w:tabs>
                <w:tab w:val="left" w:pos="372"/>
              </w:tabs>
              <w:spacing w:line="240" w:lineRule="auto"/>
              <w:ind w:right="63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0AC1BBE0" w14:textId="521D3577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(6,418)</w:t>
            </w:r>
          </w:p>
        </w:tc>
      </w:tr>
      <w:tr w:rsidR="00E33F14" w:rsidRPr="006F5CE2" w14:paraId="6467EC9E" w14:textId="77777777" w:rsidTr="00135E05">
        <w:trPr>
          <w:cantSplit/>
        </w:trPr>
        <w:tc>
          <w:tcPr>
            <w:tcW w:w="4032" w:type="dxa"/>
            <w:gridSpan w:val="4"/>
          </w:tcPr>
          <w:p w14:paraId="5533DB67" w14:textId="77777777" w:rsidR="00E33F14" w:rsidRPr="006F5CE2" w:rsidRDefault="00E33F14" w:rsidP="00A41E73">
            <w:pPr>
              <w:tabs>
                <w:tab w:val="left" w:pos="37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70" w:type="dxa"/>
          </w:tcPr>
          <w:p w14:paraId="4174ECF0" w14:textId="77777777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05633C85" w14:textId="4598F05F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(68,180)</w:t>
            </w:r>
          </w:p>
        </w:tc>
        <w:tc>
          <w:tcPr>
            <w:tcW w:w="270" w:type="dxa"/>
          </w:tcPr>
          <w:p w14:paraId="4B157CDA" w14:textId="77777777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12639C6D" w14:textId="174A33B2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274C449" w14:textId="77777777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3"/>
          </w:tcPr>
          <w:p w14:paraId="249AF153" w14:textId="14ADFC92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(153,019)</w:t>
            </w:r>
          </w:p>
        </w:tc>
        <w:tc>
          <w:tcPr>
            <w:tcW w:w="253" w:type="dxa"/>
          </w:tcPr>
          <w:p w14:paraId="6728B798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ind w:left="-10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3"/>
          </w:tcPr>
          <w:p w14:paraId="20183623" w14:textId="71BF3CC3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(17,481)</w:t>
            </w:r>
          </w:p>
        </w:tc>
        <w:tc>
          <w:tcPr>
            <w:tcW w:w="256" w:type="dxa"/>
          </w:tcPr>
          <w:p w14:paraId="5BE1901D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gridSpan w:val="3"/>
          </w:tcPr>
          <w:p w14:paraId="77629999" w14:textId="508AE8DE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(330)</w:t>
            </w:r>
          </w:p>
        </w:tc>
        <w:tc>
          <w:tcPr>
            <w:tcW w:w="255" w:type="dxa"/>
          </w:tcPr>
          <w:p w14:paraId="1CAB8675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gridSpan w:val="3"/>
          </w:tcPr>
          <w:p w14:paraId="7B52045A" w14:textId="7C14795E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(1,529)</w:t>
            </w:r>
          </w:p>
        </w:tc>
        <w:tc>
          <w:tcPr>
            <w:tcW w:w="252" w:type="dxa"/>
          </w:tcPr>
          <w:p w14:paraId="147DE656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</w:tcPr>
          <w:p w14:paraId="3CFA2B9D" w14:textId="3880FA7E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(240,539)</w:t>
            </w:r>
          </w:p>
        </w:tc>
      </w:tr>
      <w:tr w:rsidR="00E33F14" w:rsidRPr="006F5CE2" w14:paraId="536883FE" w14:textId="77777777" w:rsidTr="00135E05">
        <w:trPr>
          <w:cantSplit/>
        </w:trPr>
        <w:tc>
          <w:tcPr>
            <w:tcW w:w="4032" w:type="dxa"/>
            <w:gridSpan w:val="4"/>
          </w:tcPr>
          <w:p w14:paraId="01ED474A" w14:textId="77777777" w:rsidR="00E33F14" w:rsidRPr="006F5CE2" w:rsidRDefault="00E33F14" w:rsidP="00A41E73">
            <w:pPr>
              <w:tabs>
                <w:tab w:val="left" w:pos="37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</w:t>
            </w:r>
          </w:p>
          <w:p w14:paraId="06D485DA" w14:textId="77777777" w:rsidR="00E33F14" w:rsidRPr="006F5CE2" w:rsidRDefault="00E33F14" w:rsidP="00A41E73">
            <w:pPr>
              <w:tabs>
                <w:tab w:val="left" w:pos="37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</w:t>
            </w: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2562 - </w:t>
            </w: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270" w:type="dxa"/>
          </w:tcPr>
          <w:p w14:paraId="221FB6DE" w14:textId="77777777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47168A9D" w14:textId="77777777" w:rsidR="00E33F14" w:rsidRPr="006F5CE2" w:rsidRDefault="00E33F14" w:rsidP="00A41E73">
            <w:pPr>
              <w:tabs>
                <w:tab w:val="decimal" w:pos="968"/>
              </w:tabs>
              <w:spacing w:line="240" w:lineRule="auto"/>
              <w:ind w:left="-121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  <w:p w14:paraId="509548BF" w14:textId="46D096E1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17,274,532</w:t>
            </w:r>
          </w:p>
        </w:tc>
        <w:tc>
          <w:tcPr>
            <w:tcW w:w="270" w:type="dxa"/>
          </w:tcPr>
          <w:p w14:paraId="0A14A8A6" w14:textId="77777777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4B391A84" w14:textId="77777777" w:rsidR="00E33F14" w:rsidRPr="006F5CE2" w:rsidRDefault="00E33F14" w:rsidP="00A41E73">
            <w:pPr>
              <w:tabs>
                <w:tab w:val="decimal" w:pos="968"/>
              </w:tabs>
              <w:spacing w:line="240" w:lineRule="auto"/>
              <w:ind w:left="-121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  <w:p w14:paraId="559692F0" w14:textId="68BB1F8E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8,709</w:t>
            </w:r>
          </w:p>
        </w:tc>
        <w:tc>
          <w:tcPr>
            <w:tcW w:w="236" w:type="dxa"/>
          </w:tcPr>
          <w:p w14:paraId="0C8FE898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</w:tcBorders>
          </w:tcPr>
          <w:p w14:paraId="6DB6701C" w14:textId="77777777" w:rsidR="00E33F14" w:rsidRPr="006F5CE2" w:rsidRDefault="00E33F14" w:rsidP="00A41E73">
            <w:pPr>
              <w:tabs>
                <w:tab w:val="decimal" w:pos="1074"/>
              </w:tabs>
              <w:spacing w:line="240" w:lineRule="auto"/>
              <w:ind w:left="-121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  <w:p w14:paraId="07DAB5D0" w14:textId="0AF7E719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20,449,941</w:t>
            </w:r>
          </w:p>
        </w:tc>
        <w:tc>
          <w:tcPr>
            <w:tcW w:w="253" w:type="dxa"/>
          </w:tcPr>
          <w:p w14:paraId="6C7D8E94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</w:tcBorders>
          </w:tcPr>
          <w:p w14:paraId="6369668C" w14:textId="77777777" w:rsidR="00E33F14" w:rsidRPr="006F5CE2" w:rsidRDefault="00E33F14" w:rsidP="00A41E73">
            <w:pPr>
              <w:tabs>
                <w:tab w:val="decimal" w:pos="1109"/>
              </w:tabs>
              <w:spacing w:line="240" w:lineRule="auto"/>
              <w:ind w:left="-121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  <w:p w14:paraId="27D3AF70" w14:textId="5D8FF91A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2,839,177</w:t>
            </w:r>
          </w:p>
        </w:tc>
        <w:tc>
          <w:tcPr>
            <w:tcW w:w="256" w:type="dxa"/>
          </w:tcPr>
          <w:p w14:paraId="7EFE3646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</w:tcBorders>
          </w:tcPr>
          <w:p w14:paraId="77543807" w14:textId="77777777" w:rsidR="00E33F14" w:rsidRPr="006F5CE2" w:rsidRDefault="00E33F14" w:rsidP="00A41E73">
            <w:pPr>
              <w:tabs>
                <w:tab w:val="decimal" w:pos="968"/>
              </w:tabs>
              <w:spacing w:line="240" w:lineRule="auto"/>
              <w:ind w:left="-121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  <w:p w14:paraId="79750C6B" w14:textId="74F65FB9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17,944</w:t>
            </w:r>
          </w:p>
        </w:tc>
        <w:tc>
          <w:tcPr>
            <w:tcW w:w="255" w:type="dxa"/>
          </w:tcPr>
          <w:p w14:paraId="1A6A61C7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</w:tcBorders>
          </w:tcPr>
          <w:p w14:paraId="2AC32DBA" w14:textId="77777777" w:rsidR="00E33F14" w:rsidRPr="006F5CE2" w:rsidRDefault="00E33F14" w:rsidP="00A41E73">
            <w:pPr>
              <w:tabs>
                <w:tab w:val="decimal" w:pos="1218"/>
              </w:tabs>
              <w:spacing w:line="240" w:lineRule="auto"/>
              <w:ind w:left="-121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  <w:p w14:paraId="7E35E156" w14:textId="1CBDF33E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411,585</w:t>
            </w:r>
          </w:p>
        </w:tc>
        <w:tc>
          <w:tcPr>
            <w:tcW w:w="252" w:type="dxa"/>
          </w:tcPr>
          <w:p w14:paraId="74129C78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26"/>
              <w:rPr>
                <w:rFonts w:asciiTheme="majorBidi" w:eastAsia="MS Mincho" w:hAnsiTheme="majorBidi" w:cstheme="majorBidi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3E294D9E" w14:textId="77777777" w:rsidR="00E33F14" w:rsidRPr="006F5CE2" w:rsidRDefault="00E33F14" w:rsidP="00A41E73">
            <w:pPr>
              <w:tabs>
                <w:tab w:val="decimal" w:pos="1048"/>
              </w:tabs>
              <w:spacing w:line="240" w:lineRule="auto"/>
              <w:ind w:left="-121" w:right="-126" w:firstLine="222"/>
              <w:jc w:val="both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  <w:p w14:paraId="0909AE18" w14:textId="519373CC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41,001,888</w:t>
            </w:r>
          </w:p>
        </w:tc>
      </w:tr>
      <w:tr w:rsidR="00E33F14" w:rsidRPr="006F5CE2" w14:paraId="48695FD4" w14:textId="77777777" w:rsidTr="00135E05">
        <w:trPr>
          <w:cantSplit/>
        </w:trPr>
        <w:tc>
          <w:tcPr>
            <w:tcW w:w="4032" w:type="dxa"/>
            <w:gridSpan w:val="4"/>
            <w:shd w:val="clear" w:color="auto" w:fill="auto"/>
          </w:tcPr>
          <w:p w14:paraId="6B9C86BB" w14:textId="77777777" w:rsidR="00E33F14" w:rsidRPr="006F5CE2" w:rsidRDefault="00E33F14" w:rsidP="00A41E73">
            <w:pPr>
              <w:tabs>
                <w:tab w:val="left" w:pos="37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14:paraId="6EE99D81" w14:textId="77777777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735FC851" w14:textId="20CE4B4D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94C4CF" w14:textId="77777777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324F1CEE" w14:textId="252B9BEC" w:rsidR="00E33F14" w:rsidRPr="006F5CE2" w:rsidRDefault="00E33F14" w:rsidP="005F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15A73C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79BD7B4A" w14:textId="160736A0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="00BC202D"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6</w:t>
            </w: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BC202D"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551</w:t>
            </w:r>
          </w:p>
        </w:tc>
        <w:tc>
          <w:tcPr>
            <w:tcW w:w="253" w:type="dxa"/>
            <w:shd w:val="clear" w:color="auto" w:fill="auto"/>
          </w:tcPr>
          <w:p w14:paraId="752FC58F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3"/>
            <w:shd w:val="clear" w:color="auto" w:fill="auto"/>
          </w:tcPr>
          <w:p w14:paraId="44BAEC92" w14:textId="0EBF2517" w:rsidR="00E33F14" w:rsidRPr="006F5CE2" w:rsidRDefault="004A4582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126,466</w:t>
            </w:r>
          </w:p>
        </w:tc>
        <w:tc>
          <w:tcPr>
            <w:tcW w:w="256" w:type="dxa"/>
            <w:shd w:val="clear" w:color="auto" w:fill="auto"/>
          </w:tcPr>
          <w:p w14:paraId="52126CFD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gridSpan w:val="3"/>
            <w:shd w:val="clear" w:color="auto" w:fill="auto"/>
          </w:tcPr>
          <w:p w14:paraId="27EBF87C" w14:textId="693D1702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2,538</w:t>
            </w:r>
          </w:p>
        </w:tc>
        <w:tc>
          <w:tcPr>
            <w:tcW w:w="255" w:type="dxa"/>
            <w:shd w:val="clear" w:color="auto" w:fill="auto"/>
          </w:tcPr>
          <w:p w14:paraId="22A866F8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gridSpan w:val="3"/>
            <w:shd w:val="clear" w:color="auto" w:fill="auto"/>
          </w:tcPr>
          <w:p w14:paraId="3182FB3B" w14:textId="26280510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1,196,539</w:t>
            </w:r>
          </w:p>
        </w:tc>
        <w:tc>
          <w:tcPr>
            <w:tcW w:w="252" w:type="dxa"/>
            <w:shd w:val="clear" w:color="auto" w:fill="auto"/>
          </w:tcPr>
          <w:p w14:paraId="08ECD6AF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00F4BFA9" w14:textId="1DC1C36B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1,35</w:t>
            </w:r>
            <w:r w:rsidR="004A4582">
              <w:rPr>
                <w:rFonts w:asciiTheme="majorBidi" w:eastAsia="MS Mincho" w:hAnsiTheme="majorBidi" w:cstheme="majorBidi"/>
                <w:sz w:val="26"/>
                <w:szCs w:val="26"/>
              </w:rPr>
              <w:t>2,094</w:t>
            </w:r>
          </w:p>
        </w:tc>
      </w:tr>
      <w:tr w:rsidR="00E33F14" w:rsidRPr="006F5CE2" w14:paraId="65823217" w14:textId="77777777" w:rsidTr="00135E05">
        <w:trPr>
          <w:cantSplit/>
        </w:trPr>
        <w:tc>
          <w:tcPr>
            <w:tcW w:w="4032" w:type="dxa"/>
            <w:gridSpan w:val="4"/>
            <w:shd w:val="clear" w:color="auto" w:fill="auto"/>
          </w:tcPr>
          <w:p w14:paraId="0D8E3305" w14:textId="77777777" w:rsidR="00E33F14" w:rsidRPr="006F5CE2" w:rsidRDefault="00E33F14" w:rsidP="00A41E73">
            <w:pPr>
              <w:tabs>
                <w:tab w:val="left" w:pos="37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ส่วนเกินทุนจากการตีราคา</w:t>
            </w:r>
          </w:p>
        </w:tc>
        <w:tc>
          <w:tcPr>
            <w:tcW w:w="270" w:type="dxa"/>
            <w:shd w:val="clear" w:color="auto" w:fill="auto"/>
          </w:tcPr>
          <w:p w14:paraId="2347EE15" w14:textId="77F21F6A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gridSpan w:val="3"/>
          </w:tcPr>
          <w:p w14:paraId="2B410496" w14:textId="5BF9E059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2,883,017</w:t>
            </w:r>
          </w:p>
        </w:tc>
        <w:tc>
          <w:tcPr>
            <w:tcW w:w="270" w:type="dxa"/>
          </w:tcPr>
          <w:p w14:paraId="7859A603" w14:textId="77777777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2242B1C9" w14:textId="1C20938C" w:rsidR="00E33F14" w:rsidRPr="006F5CE2" w:rsidRDefault="00E33F14" w:rsidP="005F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AB26B0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07F81066" w14:textId="28C913D7" w:rsidR="00E33F14" w:rsidRPr="006F5CE2" w:rsidRDefault="00E33F14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5299C03E" w14:textId="77777777" w:rsidR="00E33F14" w:rsidRPr="006F5CE2" w:rsidRDefault="00E33F14" w:rsidP="00A41E7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3"/>
            <w:shd w:val="clear" w:color="auto" w:fill="auto"/>
          </w:tcPr>
          <w:p w14:paraId="6F70E449" w14:textId="450AD880" w:rsidR="00E33F14" w:rsidRPr="006F5CE2" w:rsidRDefault="00E33F14" w:rsidP="005B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58F2B596" w14:textId="77777777" w:rsidR="00E33F14" w:rsidRPr="006F5CE2" w:rsidRDefault="00E33F14" w:rsidP="005B388D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gridSpan w:val="3"/>
            <w:shd w:val="clear" w:color="auto" w:fill="auto"/>
          </w:tcPr>
          <w:p w14:paraId="722D1913" w14:textId="4C208595" w:rsidR="00E33F14" w:rsidRPr="006F5CE2" w:rsidRDefault="00E33F14" w:rsidP="005B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727E916" w14:textId="77777777" w:rsidR="00E33F14" w:rsidRPr="006F5CE2" w:rsidRDefault="00E33F14" w:rsidP="005B388D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gridSpan w:val="3"/>
            <w:shd w:val="clear" w:color="auto" w:fill="auto"/>
          </w:tcPr>
          <w:p w14:paraId="6125BC25" w14:textId="16B1923A" w:rsidR="00E33F14" w:rsidRPr="006F5CE2" w:rsidRDefault="00E33F14" w:rsidP="005B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FAFB865" w14:textId="77777777" w:rsidR="00E33F14" w:rsidRPr="006F5CE2" w:rsidRDefault="00E33F14" w:rsidP="005B388D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1341FC8C" w14:textId="35438088" w:rsidR="00E33F14" w:rsidRPr="006F5CE2" w:rsidRDefault="00E33F14" w:rsidP="005B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2,883,017</w:t>
            </w:r>
          </w:p>
        </w:tc>
      </w:tr>
      <w:tr w:rsidR="005B388D" w:rsidRPr="006F5CE2" w14:paraId="2B234778" w14:textId="77777777" w:rsidTr="00135E05">
        <w:trPr>
          <w:cantSplit/>
          <w:trHeight w:val="87"/>
        </w:trPr>
        <w:tc>
          <w:tcPr>
            <w:tcW w:w="4032" w:type="dxa"/>
            <w:gridSpan w:val="4"/>
          </w:tcPr>
          <w:p w14:paraId="4EC89524" w14:textId="77777777" w:rsidR="005B388D" w:rsidRPr="006F5CE2" w:rsidRDefault="005B388D" w:rsidP="005B388D">
            <w:pPr>
              <w:tabs>
                <w:tab w:val="left" w:pos="37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270" w:type="dxa"/>
          </w:tcPr>
          <w:p w14:paraId="000E586E" w14:textId="77777777" w:rsidR="005B388D" w:rsidRPr="006F5CE2" w:rsidRDefault="005B388D" w:rsidP="005B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11C1FE53" w14:textId="161139E6" w:rsidR="005B388D" w:rsidRPr="006F5CE2" w:rsidRDefault="005B388D" w:rsidP="005B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466C8D" w14:textId="77777777" w:rsidR="005B388D" w:rsidRPr="006F5CE2" w:rsidRDefault="005B388D" w:rsidP="005B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5ABF321D" w14:textId="7EEA0720" w:rsidR="005B388D" w:rsidRPr="006F5CE2" w:rsidRDefault="005B388D" w:rsidP="005B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F27B04" w14:textId="77777777" w:rsidR="005B388D" w:rsidRPr="006F5CE2" w:rsidRDefault="005B388D" w:rsidP="005B388D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ind w:left="-10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</w:tcPr>
          <w:p w14:paraId="38664BA7" w14:textId="558BB470" w:rsidR="005B388D" w:rsidRPr="006F5CE2" w:rsidRDefault="005B388D" w:rsidP="005B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53" w:type="dxa"/>
          </w:tcPr>
          <w:p w14:paraId="4771219B" w14:textId="77777777" w:rsidR="005B388D" w:rsidRPr="006F5CE2" w:rsidRDefault="005B388D" w:rsidP="005B388D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ind w:left="-10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3"/>
          </w:tcPr>
          <w:p w14:paraId="5A230C47" w14:textId="1F6EE1AC" w:rsidR="005B388D" w:rsidRPr="006F5CE2" w:rsidRDefault="005B388D" w:rsidP="005B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388D">
              <w:rPr>
                <w:rFonts w:asciiTheme="majorBidi" w:eastAsia="MS Mincho" w:hAnsiTheme="majorBidi" w:cstheme="majorBidi"/>
                <w:sz w:val="26"/>
                <w:szCs w:val="26"/>
              </w:rPr>
              <w:t>16,904</w:t>
            </w:r>
          </w:p>
        </w:tc>
        <w:tc>
          <w:tcPr>
            <w:tcW w:w="256" w:type="dxa"/>
          </w:tcPr>
          <w:p w14:paraId="0D9AD8E3" w14:textId="77777777" w:rsidR="005B388D" w:rsidRPr="006F5CE2" w:rsidRDefault="005B388D" w:rsidP="005B388D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gridSpan w:val="3"/>
          </w:tcPr>
          <w:p w14:paraId="087F2ED2" w14:textId="18CB9BD7" w:rsidR="005B388D" w:rsidRPr="006F5CE2" w:rsidRDefault="005B388D" w:rsidP="005B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388D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1233E42A" w14:textId="77777777" w:rsidR="005B388D" w:rsidRPr="006F5CE2" w:rsidRDefault="005B388D" w:rsidP="005B388D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gridSpan w:val="3"/>
          </w:tcPr>
          <w:p w14:paraId="6BC4E9BC" w14:textId="17AD093F" w:rsidR="005B388D" w:rsidRPr="006F5CE2" w:rsidRDefault="005B388D" w:rsidP="005B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388D">
              <w:rPr>
                <w:rFonts w:asciiTheme="majorBidi" w:eastAsia="MS Mincho" w:hAnsiTheme="majorBidi" w:cstheme="majorBidi"/>
                <w:sz w:val="26"/>
                <w:szCs w:val="26"/>
              </w:rPr>
              <w:t>(16,904)</w:t>
            </w:r>
          </w:p>
        </w:tc>
        <w:tc>
          <w:tcPr>
            <w:tcW w:w="252" w:type="dxa"/>
          </w:tcPr>
          <w:p w14:paraId="7C47C043" w14:textId="77777777" w:rsidR="005B388D" w:rsidRPr="006F5CE2" w:rsidRDefault="005B388D" w:rsidP="005B388D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</w:tcPr>
          <w:p w14:paraId="67A7CAFD" w14:textId="4AD09182" w:rsidR="005B388D" w:rsidRPr="006F5CE2" w:rsidRDefault="005B388D" w:rsidP="005B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5B388D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</w:tr>
      <w:tr w:rsidR="005B388D" w:rsidRPr="006F5CE2" w14:paraId="53532516" w14:textId="77777777" w:rsidTr="00135E05">
        <w:trPr>
          <w:cantSplit/>
          <w:trHeight w:val="87"/>
        </w:trPr>
        <w:tc>
          <w:tcPr>
            <w:tcW w:w="4032" w:type="dxa"/>
            <w:gridSpan w:val="4"/>
          </w:tcPr>
          <w:p w14:paraId="5CE0D882" w14:textId="02A5CF7C" w:rsidR="005B388D" w:rsidRPr="006F5CE2" w:rsidRDefault="005B388D" w:rsidP="005B388D">
            <w:pPr>
              <w:tabs>
                <w:tab w:val="left" w:pos="37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</w:rPr>
              <w:t>โอนจัดประเภทจากอสังหาริมทรัพย์เพื่อการลงทุน</w:t>
            </w:r>
          </w:p>
        </w:tc>
        <w:tc>
          <w:tcPr>
            <w:tcW w:w="270" w:type="dxa"/>
          </w:tcPr>
          <w:p w14:paraId="38DED16A" w14:textId="77777777" w:rsidR="005B388D" w:rsidRPr="006F5CE2" w:rsidRDefault="005B388D" w:rsidP="005B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4ACC19E1" w14:textId="4A23A74D" w:rsidR="005B388D" w:rsidRPr="006F5CE2" w:rsidRDefault="005B388D" w:rsidP="005B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09B0B2" w14:textId="77777777" w:rsidR="005B388D" w:rsidRPr="006F5CE2" w:rsidRDefault="005B388D" w:rsidP="005B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75CC5BFA" w14:textId="35281A89" w:rsidR="005B388D" w:rsidRPr="006F5CE2" w:rsidRDefault="005B388D" w:rsidP="005B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BF17251" w14:textId="77777777" w:rsidR="005B388D" w:rsidRPr="006F5CE2" w:rsidRDefault="005B388D" w:rsidP="005B388D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ind w:left="-10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</w:tcPr>
          <w:p w14:paraId="38BB67DD" w14:textId="254DDC65" w:rsidR="005B388D" w:rsidRPr="006F5CE2" w:rsidRDefault="005B388D" w:rsidP="005B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53" w:type="dxa"/>
          </w:tcPr>
          <w:p w14:paraId="088C6C58" w14:textId="77777777" w:rsidR="005B388D" w:rsidRPr="006F5CE2" w:rsidRDefault="005B388D" w:rsidP="005B388D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ind w:left="-10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3"/>
          </w:tcPr>
          <w:p w14:paraId="0E252465" w14:textId="27D9B344" w:rsidR="005B388D" w:rsidRPr="006F5CE2" w:rsidRDefault="005B388D" w:rsidP="004A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388D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41F1E18D" w14:textId="77777777" w:rsidR="005B388D" w:rsidRPr="006F5CE2" w:rsidRDefault="005B388D" w:rsidP="005B388D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gridSpan w:val="3"/>
          </w:tcPr>
          <w:p w14:paraId="7766B42A" w14:textId="6CB222F1" w:rsidR="005B388D" w:rsidRPr="006F5CE2" w:rsidRDefault="005B388D" w:rsidP="005B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388D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3A1A9636" w14:textId="77777777" w:rsidR="005B388D" w:rsidRPr="006F5CE2" w:rsidRDefault="005B388D" w:rsidP="005B388D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gridSpan w:val="3"/>
          </w:tcPr>
          <w:p w14:paraId="29015F46" w14:textId="7FCFF2A6" w:rsidR="005B388D" w:rsidRPr="006F5CE2" w:rsidRDefault="005B388D" w:rsidP="005B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388D">
              <w:rPr>
                <w:rFonts w:asciiTheme="majorBidi" w:eastAsia="MS Mincho" w:hAnsiTheme="majorBidi" w:cstheme="majorBidi"/>
                <w:sz w:val="26"/>
                <w:szCs w:val="26"/>
              </w:rPr>
              <w:t>59,733</w:t>
            </w:r>
          </w:p>
        </w:tc>
        <w:tc>
          <w:tcPr>
            <w:tcW w:w="252" w:type="dxa"/>
          </w:tcPr>
          <w:p w14:paraId="34B0C91C" w14:textId="77777777" w:rsidR="005B388D" w:rsidRPr="006F5CE2" w:rsidRDefault="005B388D" w:rsidP="005B388D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</w:tcPr>
          <w:p w14:paraId="7D20185A" w14:textId="0525CE26" w:rsidR="005B388D" w:rsidRPr="006F5CE2" w:rsidRDefault="005B388D" w:rsidP="005B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388D">
              <w:rPr>
                <w:rFonts w:asciiTheme="majorBidi" w:eastAsia="MS Mincho" w:hAnsiTheme="majorBidi" w:cstheme="majorBidi"/>
                <w:sz w:val="26"/>
                <w:szCs w:val="26"/>
              </w:rPr>
              <w:t>59,733</w:t>
            </w:r>
          </w:p>
        </w:tc>
      </w:tr>
      <w:tr w:rsidR="00135E05" w:rsidRPr="006F5CE2" w14:paraId="40CC1E6A" w14:textId="77777777" w:rsidTr="00135E05">
        <w:trPr>
          <w:cantSplit/>
          <w:trHeight w:val="87"/>
        </w:trPr>
        <w:tc>
          <w:tcPr>
            <w:tcW w:w="4032" w:type="dxa"/>
            <w:gridSpan w:val="4"/>
          </w:tcPr>
          <w:p w14:paraId="5A608EB9" w14:textId="60BB2BD7" w:rsidR="00135E05" w:rsidRPr="006F5CE2" w:rsidRDefault="00135E05" w:rsidP="00135E05">
            <w:pPr>
              <w:tabs>
                <w:tab w:val="left" w:pos="37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70" w:type="dxa"/>
          </w:tcPr>
          <w:p w14:paraId="45502899" w14:textId="77777777" w:rsidR="00135E05" w:rsidRPr="006F5CE2" w:rsidRDefault="00135E05" w:rsidP="0013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2F3243CF" w14:textId="078DC1E2" w:rsidR="00135E05" w:rsidRPr="006F5CE2" w:rsidRDefault="00135E05" w:rsidP="0013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6027F4" w14:textId="77777777" w:rsidR="00135E05" w:rsidRPr="006F5CE2" w:rsidRDefault="00135E05" w:rsidP="0013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21E9879F" w14:textId="6453A85B" w:rsidR="00135E05" w:rsidRPr="006F5CE2" w:rsidRDefault="00135E05" w:rsidP="0013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049949" w14:textId="77777777" w:rsidR="00135E05" w:rsidRPr="006F5CE2" w:rsidRDefault="00135E05" w:rsidP="00135E0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ind w:left="-10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</w:tcPr>
          <w:p w14:paraId="267933AD" w14:textId="786EA02B" w:rsidR="00135E05" w:rsidRPr="006F5CE2" w:rsidRDefault="00135E05" w:rsidP="0013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53" w:type="dxa"/>
          </w:tcPr>
          <w:p w14:paraId="12C0497E" w14:textId="77777777" w:rsidR="00135E05" w:rsidRPr="006F5CE2" w:rsidRDefault="00135E05" w:rsidP="00135E0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ind w:left="-10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3"/>
          </w:tcPr>
          <w:p w14:paraId="75D031D9" w14:textId="47038E27" w:rsidR="00135E05" w:rsidRPr="006F5CE2" w:rsidRDefault="00135E05" w:rsidP="0013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(89)</w:t>
            </w:r>
          </w:p>
        </w:tc>
        <w:tc>
          <w:tcPr>
            <w:tcW w:w="256" w:type="dxa"/>
          </w:tcPr>
          <w:p w14:paraId="4F15522F" w14:textId="77777777" w:rsidR="00135E05" w:rsidRPr="006F5CE2" w:rsidRDefault="00135E05" w:rsidP="00135E0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gridSpan w:val="3"/>
          </w:tcPr>
          <w:p w14:paraId="7FFEB4C1" w14:textId="6E7143CF" w:rsidR="00135E05" w:rsidRPr="006F5CE2" w:rsidRDefault="00135E05" w:rsidP="00E9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(1,214)</w:t>
            </w:r>
          </w:p>
        </w:tc>
        <w:tc>
          <w:tcPr>
            <w:tcW w:w="255" w:type="dxa"/>
          </w:tcPr>
          <w:p w14:paraId="69694E97" w14:textId="77777777" w:rsidR="00135E05" w:rsidRPr="006F5CE2" w:rsidRDefault="00135E05" w:rsidP="00135E05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gridSpan w:val="3"/>
          </w:tcPr>
          <w:p w14:paraId="07F8E813" w14:textId="0A434DA5" w:rsidR="00135E05" w:rsidRPr="006F5CE2" w:rsidRDefault="00135E05" w:rsidP="00EA1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72EBE5FC" w14:textId="77777777" w:rsidR="00135E05" w:rsidRPr="006F5CE2" w:rsidRDefault="00135E05" w:rsidP="00135E05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</w:tcPr>
          <w:p w14:paraId="5EE2E084" w14:textId="530666B7" w:rsidR="00135E05" w:rsidRPr="006F5CE2" w:rsidRDefault="00135E05" w:rsidP="0013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(1,303)</w:t>
            </w:r>
          </w:p>
        </w:tc>
      </w:tr>
      <w:tr w:rsidR="004A4582" w:rsidRPr="006F5CE2" w14:paraId="36F6764D" w14:textId="77777777" w:rsidTr="00135E05">
        <w:trPr>
          <w:cantSplit/>
          <w:trHeight w:val="87"/>
        </w:trPr>
        <w:tc>
          <w:tcPr>
            <w:tcW w:w="4032" w:type="dxa"/>
            <w:gridSpan w:val="4"/>
          </w:tcPr>
          <w:p w14:paraId="360196B4" w14:textId="22BCE76C" w:rsidR="004A4582" w:rsidRPr="006F5CE2" w:rsidRDefault="004A4582" w:rsidP="004A4582">
            <w:pPr>
              <w:tabs>
                <w:tab w:val="left" w:pos="37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75FF59B2" w14:textId="77777777" w:rsidR="004A4582" w:rsidRPr="006F5CE2" w:rsidRDefault="004A4582" w:rsidP="004A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6020E77D" w14:textId="623E0E93" w:rsidR="004A4582" w:rsidRPr="006F5CE2" w:rsidRDefault="004A4582" w:rsidP="004A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5DA0EA" w14:textId="77777777" w:rsidR="004A4582" w:rsidRPr="006F5CE2" w:rsidRDefault="004A4582" w:rsidP="004A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47F33089" w14:textId="01C1FA51" w:rsidR="004A4582" w:rsidRPr="006F5CE2" w:rsidRDefault="004A4582" w:rsidP="004A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99D774" w14:textId="77777777" w:rsidR="004A4582" w:rsidRPr="006F5CE2" w:rsidRDefault="004A4582" w:rsidP="004A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3"/>
          </w:tcPr>
          <w:p w14:paraId="43EB5542" w14:textId="0EF212F9" w:rsidR="004A4582" w:rsidRPr="006F5CE2" w:rsidRDefault="004A4582" w:rsidP="004A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(1,631)</w:t>
            </w:r>
          </w:p>
        </w:tc>
        <w:tc>
          <w:tcPr>
            <w:tcW w:w="253" w:type="dxa"/>
          </w:tcPr>
          <w:p w14:paraId="36328FD5" w14:textId="77777777" w:rsidR="004A4582" w:rsidRPr="006F5CE2" w:rsidRDefault="004A4582" w:rsidP="004A4582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ind w:left="-10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3"/>
          </w:tcPr>
          <w:p w14:paraId="4CC4A376" w14:textId="3D2C4359" w:rsidR="004A4582" w:rsidRPr="006F5CE2" w:rsidRDefault="004A4582" w:rsidP="004A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2EBFD1D7" w14:textId="77777777" w:rsidR="004A4582" w:rsidRPr="006F5CE2" w:rsidRDefault="004A4582" w:rsidP="004A4582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gridSpan w:val="3"/>
          </w:tcPr>
          <w:p w14:paraId="0FE1F522" w14:textId="7784017A" w:rsidR="004A4582" w:rsidRPr="006F5CE2" w:rsidRDefault="004A4582" w:rsidP="004A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6A85CC86" w14:textId="77777777" w:rsidR="004A4582" w:rsidRPr="006F5CE2" w:rsidRDefault="004A4582" w:rsidP="004A4582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gridSpan w:val="3"/>
          </w:tcPr>
          <w:p w14:paraId="2A043335" w14:textId="366FECC8" w:rsidR="004A4582" w:rsidRPr="006F5CE2" w:rsidRDefault="004A4582" w:rsidP="004A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7E2D3BC3" w14:textId="77777777" w:rsidR="004A4582" w:rsidRPr="006F5CE2" w:rsidRDefault="004A4582" w:rsidP="004A4582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</w:tcPr>
          <w:p w14:paraId="285A9AEE" w14:textId="40DAB4A9" w:rsidR="004A4582" w:rsidRPr="006F5CE2" w:rsidRDefault="004A4582" w:rsidP="004A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(1,631)</w:t>
            </w:r>
          </w:p>
        </w:tc>
      </w:tr>
      <w:tr w:rsidR="00135E05" w:rsidRPr="006F5CE2" w14:paraId="38297F41" w14:textId="77777777" w:rsidTr="00135E05">
        <w:trPr>
          <w:cantSplit/>
          <w:trHeight w:val="224"/>
        </w:trPr>
        <w:tc>
          <w:tcPr>
            <w:tcW w:w="4032" w:type="dxa"/>
            <w:gridSpan w:val="4"/>
            <w:vAlign w:val="bottom"/>
          </w:tcPr>
          <w:p w14:paraId="28928F64" w14:textId="77777777" w:rsidR="00135E05" w:rsidRPr="006F5CE2" w:rsidRDefault="00135E05" w:rsidP="00135E05">
            <w:pPr>
              <w:tabs>
                <w:tab w:val="left" w:pos="372"/>
              </w:tabs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1993C4D3" w14:textId="77777777" w:rsidR="00135E05" w:rsidRPr="006F5CE2" w:rsidRDefault="00135E05" w:rsidP="0013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8340F9" w14:textId="72510767" w:rsidR="00135E05" w:rsidRPr="006F5CE2" w:rsidRDefault="00135E05" w:rsidP="0013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20,157,549</w:t>
            </w:r>
          </w:p>
        </w:tc>
        <w:tc>
          <w:tcPr>
            <w:tcW w:w="270" w:type="dxa"/>
          </w:tcPr>
          <w:p w14:paraId="5E6095AE" w14:textId="77777777" w:rsidR="00135E05" w:rsidRPr="006F5CE2" w:rsidRDefault="00135E05" w:rsidP="0013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5B0C8D" w14:textId="2995FAC6" w:rsidR="00135E05" w:rsidRPr="006F5CE2" w:rsidRDefault="00135E05" w:rsidP="0013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8,709</w:t>
            </w:r>
          </w:p>
        </w:tc>
        <w:tc>
          <w:tcPr>
            <w:tcW w:w="236" w:type="dxa"/>
          </w:tcPr>
          <w:p w14:paraId="51FD5CFB" w14:textId="77777777" w:rsidR="00135E05" w:rsidRPr="006F5CE2" w:rsidRDefault="00135E05" w:rsidP="00135E0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E4E844" w14:textId="79C2373F" w:rsidR="00135E05" w:rsidRPr="006F5CE2" w:rsidRDefault="00135E05" w:rsidP="0013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20,474,861</w:t>
            </w:r>
          </w:p>
        </w:tc>
        <w:tc>
          <w:tcPr>
            <w:tcW w:w="253" w:type="dxa"/>
          </w:tcPr>
          <w:p w14:paraId="0BAF65CD" w14:textId="77777777" w:rsidR="00135E05" w:rsidRPr="006F5CE2" w:rsidRDefault="00135E05" w:rsidP="00135E0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E12EEE" w14:textId="67F81136" w:rsidR="00135E05" w:rsidRPr="006F5CE2" w:rsidRDefault="00135E05" w:rsidP="0013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2,982,458</w:t>
            </w:r>
          </w:p>
        </w:tc>
        <w:tc>
          <w:tcPr>
            <w:tcW w:w="256" w:type="dxa"/>
          </w:tcPr>
          <w:p w14:paraId="73D248E8" w14:textId="77777777" w:rsidR="00135E05" w:rsidRPr="006F5CE2" w:rsidRDefault="00135E05" w:rsidP="00135E0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ind w:right="-126"/>
              <w:rPr>
                <w:rFonts w:asciiTheme="majorBidi" w:eastAsia="MS Mincho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43F46D" w14:textId="4BD36300" w:rsidR="00135E05" w:rsidRPr="006F5CE2" w:rsidRDefault="00135E05" w:rsidP="0013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19,268</w:t>
            </w:r>
          </w:p>
        </w:tc>
        <w:tc>
          <w:tcPr>
            <w:tcW w:w="255" w:type="dxa"/>
          </w:tcPr>
          <w:p w14:paraId="7B04D515" w14:textId="77777777" w:rsidR="00135E05" w:rsidRPr="006F5CE2" w:rsidRDefault="00135E05" w:rsidP="00135E0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ind w:right="-126"/>
              <w:rPr>
                <w:rFonts w:asciiTheme="majorBidi" w:eastAsia="MS Mincho" w:hAnsiTheme="majorBidi" w:cstheme="majorBidi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6F7E85" w14:textId="07C30747" w:rsidR="00135E05" w:rsidRPr="006F5CE2" w:rsidRDefault="00135E05" w:rsidP="0013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1,650,953</w:t>
            </w:r>
          </w:p>
        </w:tc>
        <w:tc>
          <w:tcPr>
            <w:tcW w:w="252" w:type="dxa"/>
          </w:tcPr>
          <w:p w14:paraId="67555967" w14:textId="77777777" w:rsidR="00135E05" w:rsidRPr="006F5CE2" w:rsidRDefault="00135E05" w:rsidP="00135E0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26"/>
              <w:rPr>
                <w:rFonts w:asciiTheme="majorBidi" w:eastAsia="MS Mincho" w:hAnsiTheme="majorBidi" w:cstheme="majorBidi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53C13F" w14:textId="671E2D32" w:rsidR="00135E05" w:rsidRPr="006F5CE2" w:rsidRDefault="00135E05" w:rsidP="0013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45,293,798</w:t>
            </w:r>
          </w:p>
        </w:tc>
      </w:tr>
      <w:tr w:rsidR="00405458" w:rsidRPr="002C5644" w14:paraId="5F3AF9E8" w14:textId="77777777" w:rsidTr="00135E05">
        <w:trPr>
          <w:gridAfter w:val="1"/>
          <w:wAfter w:w="558" w:type="dxa"/>
          <w:cantSplit/>
        </w:trPr>
        <w:tc>
          <w:tcPr>
            <w:tcW w:w="3222" w:type="dxa"/>
          </w:tcPr>
          <w:p w14:paraId="480F3195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00" w:lineRule="atLeast"/>
              <w:ind w:left="-98" w:right="63" w:firstLine="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09EDF1E8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865FD6B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70" w:type="dxa"/>
            <w:gridSpan w:val="27"/>
          </w:tcPr>
          <w:p w14:paraId="4BB7A4D2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405458" w:rsidRPr="002C5644" w14:paraId="41836271" w14:textId="77777777" w:rsidTr="00135E05">
        <w:trPr>
          <w:gridAfter w:val="1"/>
          <w:wAfter w:w="558" w:type="dxa"/>
          <w:cantSplit/>
        </w:trPr>
        <w:tc>
          <w:tcPr>
            <w:tcW w:w="3222" w:type="dxa"/>
          </w:tcPr>
          <w:p w14:paraId="74922F84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00" w:lineRule="atLeast"/>
              <w:ind w:left="-98" w:right="63" w:firstLine="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2735CCEC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60337D9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4826FEC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2B0CA6BF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gridSpan w:val="3"/>
          </w:tcPr>
          <w:p w14:paraId="1F65CA73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F14682F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CED94B6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270" w:type="dxa"/>
          </w:tcPr>
          <w:p w14:paraId="716EE873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6D877FE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236" w:type="dxa"/>
            <w:vAlign w:val="bottom"/>
          </w:tcPr>
          <w:p w14:paraId="79801A9F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428A2D50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 w:rsidRPr="006F5CE2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  <w:t>อาคารและ</w:t>
            </w:r>
          </w:p>
          <w:p w14:paraId="49F9311A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F5CE2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253" w:type="dxa"/>
            <w:vAlign w:val="bottom"/>
          </w:tcPr>
          <w:p w14:paraId="77DD8084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7" w:type="dxa"/>
            <w:gridSpan w:val="3"/>
            <w:vAlign w:val="bottom"/>
          </w:tcPr>
          <w:p w14:paraId="07985280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เครื่องตกแต่ง </w:t>
            </w:r>
          </w:p>
          <w:p w14:paraId="79A1A66E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ติดตั้งและ</w:t>
            </w:r>
          </w:p>
          <w:p w14:paraId="497AB110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อุปกรณ์สำนักงาน</w:t>
            </w:r>
          </w:p>
        </w:tc>
        <w:tc>
          <w:tcPr>
            <w:tcW w:w="256" w:type="dxa"/>
            <w:vAlign w:val="bottom"/>
          </w:tcPr>
          <w:p w14:paraId="02E78A42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4" w:type="dxa"/>
            <w:gridSpan w:val="3"/>
            <w:vAlign w:val="bottom"/>
          </w:tcPr>
          <w:p w14:paraId="07AFB87B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255" w:type="dxa"/>
            <w:vAlign w:val="bottom"/>
          </w:tcPr>
          <w:p w14:paraId="7B450A7E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gridSpan w:val="3"/>
            <w:vAlign w:val="bottom"/>
          </w:tcPr>
          <w:p w14:paraId="22B0835E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</w:t>
            </w:r>
          </w:p>
          <w:p w14:paraId="68AC8496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ระหว่างก่อสร้าง</w:t>
            </w:r>
          </w:p>
          <w:p w14:paraId="3D676DB9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และติดตั้ง</w:t>
            </w:r>
          </w:p>
        </w:tc>
        <w:tc>
          <w:tcPr>
            <w:tcW w:w="252" w:type="dxa"/>
            <w:vAlign w:val="bottom"/>
          </w:tcPr>
          <w:p w14:paraId="43E91604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5FFE800D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405458" w:rsidRPr="002C5644" w14:paraId="1EA7E700" w14:textId="77777777" w:rsidTr="00135E05">
        <w:trPr>
          <w:gridAfter w:val="1"/>
          <w:wAfter w:w="558" w:type="dxa"/>
          <w:cantSplit/>
        </w:trPr>
        <w:tc>
          <w:tcPr>
            <w:tcW w:w="3222" w:type="dxa"/>
          </w:tcPr>
          <w:p w14:paraId="68645C38" w14:textId="77777777" w:rsidR="00405458" w:rsidRPr="006F5CE2" w:rsidRDefault="00405458" w:rsidP="00405458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6D32C202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F49B59F" w14:textId="77777777" w:rsidR="00405458" w:rsidRPr="006F5CE2" w:rsidRDefault="00405458" w:rsidP="00405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0" w:type="dxa"/>
            <w:gridSpan w:val="27"/>
          </w:tcPr>
          <w:p w14:paraId="59C96801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6F5CE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405458" w:rsidRPr="002C5644" w14:paraId="7899557A" w14:textId="77777777" w:rsidTr="00135E05">
        <w:trPr>
          <w:gridAfter w:val="1"/>
          <w:wAfter w:w="558" w:type="dxa"/>
          <w:cantSplit/>
        </w:trPr>
        <w:tc>
          <w:tcPr>
            <w:tcW w:w="3222" w:type="dxa"/>
          </w:tcPr>
          <w:p w14:paraId="2A55AF69" w14:textId="77777777" w:rsidR="00405458" w:rsidRPr="006F5CE2" w:rsidRDefault="00405458" w:rsidP="00405458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52" w:type="dxa"/>
          </w:tcPr>
          <w:p w14:paraId="343722C4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23D87F4" w14:textId="77777777" w:rsidR="00405458" w:rsidRPr="006F5CE2" w:rsidRDefault="00405458" w:rsidP="00405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4D9571CF" w14:textId="77777777" w:rsidR="00405458" w:rsidRPr="006F5CE2" w:rsidRDefault="00405458" w:rsidP="00405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93BE7B0" w14:textId="77777777" w:rsidR="00405458" w:rsidRPr="006F5CE2" w:rsidRDefault="00405458" w:rsidP="00405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0A3454CF" w14:textId="77777777" w:rsidR="00405458" w:rsidRPr="006F5CE2" w:rsidRDefault="00405458" w:rsidP="00405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4A64512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</w:tcPr>
          <w:p w14:paraId="49B47C09" w14:textId="77777777" w:rsidR="00405458" w:rsidRPr="006F5CE2" w:rsidRDefault="00405458" w:rsidP="00405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00" w:lineRule="atLeast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2C073D76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3"/>
          </w:tcPr>
          <w:p w14:paraId="2CCDA9B1" w14:textId="77777777" w:rsidR="00405458" w:rsidRPr="006F5CE2" w:rsidRDefault="00405458" w:rsidP="00405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00" w:lineRule="atLeast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</w:tcPr>
          <w:p w14:paraId="68F3AC43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gridSpan w:val="3"/>
          </w:tcPr>
          <w:p w14:paraId="672472AF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5" w:type="dxa"/>
          </w:tcPr>
          <w:p w14:paraId="7C509670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gridSpan w:val="3"/>
          </w:tcPr>
          <w:p w14:paraId="3AA831FC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  <w:tab w:val="decimal" w:pos="801"/>
              </w:tabs>
              <w:spacing w:line="200" w:lineRule="atLeas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61926E95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3"/>
          </w:tcPr>
          <w:p w14:paraId="49A92265" w14:textId="77777777" w:rsidR="00405458" w:rsidRPr="006F5CE2" w:rsidRDefault="00405458" w:rsidP="00405458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A41E73" w:rsidRPr="002C5644" w14:paraId="0E5C5DA0" w14:textId="77777777" w:rsidTr="00135E05">
        <w:trPr>
          <w:gridAfter w:val="1"/>
          <w:wAfter w:w="558" w:type="dxa"/>
          <w:cantSplit/>
        </w:trPr>
        <w:tc>
          <w:tcPr>
            <w:tcW w:w="3222" w:type="dxa"/>
          </w:tcPr>
          <w:p w14:paraId="2D7132E4" w14:textId="77777777" w:rsidR="00A41E73" w:rsidRPr="006F5CE2" w:rsidRDefault="00A41E73" w:rsidP="00A41E73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5CE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F5C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</w:t>
            </w:r>
            <w:r w:rsidRPr="006F5CE2">
              <w:rPr>
                <w:rFonts w:asciiTheme="majorBidi" w:hAnsiTheme="majorBidi" w:cstheme="majorBidi"/>
                <w:sz w:val="26"/>
                <w:szCs w:val="26"/>
              </w:rPr>
              <w:t xml:space="preserve"> 2561 - </w:t>
            </w:r>
            <w:r w:rsidRPr="006F5CE2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252" w:type="dxa"/>
          </w:tcPr>
          <w:p w14:paraId="6ABA1B2F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B1C96C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3F88E490" w14:textId="2C6649C4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</w:tcPr>
          <w:p w14:paraId="01B5483A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22A084D5" w14:textId="6B28C143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</w:rPr>
              <w:t>231</w:t>
            </w:r>
          </w:p>
        </w:tc>
        <w:tc>
          <w:tcPr>
            <w:tcW w:w="236" w:type="dxa"/>
          </w:tcPr>
          <w:p w14:paraId="031495DC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</w:tcPr>
          <w:p w14:paraId="47C5BF0F" w14:textId="158B181C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1,304,176</w:t>
            </w:r>
          </w:p>
        </w:tc>
        <w:tc>
          <w:tcPr>
            <w:tcW w:w="253" w:type="dxa"/>
          </w:tcPr>
          <w:p w14:paraId="083F8DC1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  <w:tab w:val="decimal" w:pos="1152"/>
              </w:tabs>
              <w:ind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3"/>
          </w:tcPr>
          <w:p w14:paraId="092DCD6E" w14:textId="1428ABE3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475,421</w:t>
            </w:r>
          </w:p>
        </w:tc>
        <w:tc>
          <w:tcPr>
            <w:tcW w:w="256" w:type="dxa"/>
          </w:tcPr>
          <w:p w14:paraId="3D2E9DCC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gridSpan w:val="3"/>
          </w:tcPr>
          <w:p w14:paraId="406874B9" w14:textId="7756E26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10,703</w:t>
            </w:r>
          </w:p>
        </w:tc>
        <w:tc>
          <w:tcPr>
            <w:tcW w:w="255" w:type="dxa"/>
          </w:tcPr>
          <w:p w14:paraId="0252C057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85" w:type="dxa"/>
            <w:gridSpan w:val="3"/>
          </w:tcPr>
          <w:p w14:paraId="3BA988FF" w14:textId="5B38796F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52" w:type="dxa"/>
          </w:tcPr>
          <w:p w14:paraId="71F96BBD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gridSpan w:val="3"/>
          </w:tcPr>
          <w:p w14:paraId="08A71EFC" w14:textId="20978672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</w:rPr>
              <w:t>1,790,531</w:t>
            </w:r>
          </w:p>
        </w:tc>
      </w:tr>
      <w:tr w:rsidR="00A41E73" w:rsidRPr="002C5644" w14:paraId="09E53396" w14:textId="77777777" w:rsidTr="00135E05">
        <w:trPr>
          <w:gridAfter w:val="1"/>
          <w:wAfter w:w="558" w:type="dxa"/>
          <w:cantSplit/>
        </w:trPr>
        <w:tc>
          <w:tcPr>
            <w:tcW w:w="3222" w:type="dxa"/>
          </w:tcPr>
          <w:p w14:paraId="08807FD2" w14:textId="77777777" w:rsidR="00A41E73" w:rsidRPr="006F5CE2" w:rsidRDefault="00A41E73" w:rsidP="00A41E73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52" w:type="dxa"/>
          </w:tcPr>
          <w:p w14:paraId="44B453B6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FC3E57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6BF0658C" w14:textId="700D8533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7492D1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1330FF38" w14:textId="51BBE1CC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</w:rPr>
              <w:t>293</w:t>
            </w:r>
          </w:p>
        </w:tc>
        <w:tc>
          <w:tcPr>
            <w:tcW w:w="236" w:type="dxa"/>
          </w:tcPr>
          <w:p w14:paraId="59BBD006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</w:tcPr>
          <w:p w14:paraId="152862DE" w14:textId="2FD23B15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</w:rPr>
              <w:t>686,468</w:t>
            </w:r>
          </w:p>
        </w:tc>
        <w:tc>
          <w:tcPr>
            <w:tcW w:w="253" w:type="dxa"/>
          </w:tcPr>
          <w:p w14:paraId="49659100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gridSpan w:val="3"/>
          </w:tcPr>
          <w:p w14:paraId="5878893C" w14:textId="2F3164A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</w:rPr>
              <w:t>293,172</w:t>
            </w:r>
          </w:p>
        </w:tc>
        <w:tc>
          <w:tcPr>
            <w:tcW w:w="256" w:type="dxa"/>
          </w:tcPr>
          <w:p w14:paraId="2335B3A4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gridSpan w:val="3"/>
          </w:tcPr>
          <w:p w14:paraId="5E39632F" w14:textId="14EF3436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rtl/>
                <w:cs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</w:rPr>
              <w:t>3,459</w:t>
            </w:r>
          </w:p>
        </w:tc>
        <w:tc>
          <w:tcPr>
            <w:tcW w:w="255" w:type="dxa"/>
          </w:tcPr>
          <w:p w14:paraId="5A9EDC49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85" w:type="dxa"/>
            <w:gridSpan w:val="3"/>
          </w:tcPr>
          <w:p w14:paraId="1B75D109" w14:textId="37B2B16B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11E10B0F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3"/>
          </w:tcPr>
          <w:p w14:paraId="0171E830" w14:textId="5D4D1961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</w:rPr>
              <w:t>983,392</w:t>
            </w:r>
          </w:p>
        </w:tc>
      </w:tr>
      <w:tr w:rsidR="00A41E73" w:rsidRPr="002C5644" w14:paraId="714688E9" w14:textId="77777777" w:rsidTr="00135E05">
        <w:trPr>
          <w:gridAfter w:val="1"/>
          <w:wAfter w:w="558" w:type="dxa"/>
          <w:cantSplit/>
        </w:trPr>
        <w:tc>
          <w:tcPr>
            <w:tcW w:w="3222" w:type="dxa"/>
          </w:tcPr>
          <w:p w14:paraId="38F8B32C" w14:textId="77777777" w:rsidR="00A41E73" w:rsidRPr="006F5CE2" w:rsidRDefault="00A41E73" w:rsidP="00A41E73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52" w:type="dxa"/>
          </w:tcPr>
          <w:p w14:paraId="37FE6E5F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DD0A54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58E20DDC" w14:textId="71D39153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3A867D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274653E3" w14:textId="5C7B1D5A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00CE349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</w:tcPr>
          <w:p w14:paraId="19784DB9" w14:textId="7A21FDCD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(87,209)</w:t>
            </w:r>
          </w:p>
        </w:tc>
        <w:tc>
          <w:tcPr>
            <w:tcW w:w="253" w:type="dxa"/>
          </w:tcPr>
          <w:p w14:paraId="374A82C1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gridSpan w:val="3"/>
          </w:tcPr>
          <w:p w14:paraId="40870A11" w14:textId="0512A833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(11,610)</w:t>
            </w:r>
          </w:p>
        </w:tc>
        <w:tc>
          <w:tcPr>
            <w:tcW w:w="256" w:type="dxa"/>
          </w:tcPr>
          <w:p w14:paraId="179A13DB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gridSpan w:val="3"/>
          </w:tcPr>
          <w:p w14:paraId="0CF87EB2" w14:textId="37CB506B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rtl/>
                <w:cs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(330)</w:t>
            </w:r>
          </w:p>
        </w:tc>
        <w:tc>
          <w:tcPr>
            <w:tcW w:w="255" w:type="dxa"/>
          </w:tcPr>
          <w:p w14:paraId="342126BE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85" w:type="dxa"/>
            <w:gridSpan w:val="3"/>
          </w:tcPr>
          <w:p w14:paraId="76D803B6" w14:textId="0DD8F2F0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8136243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3"/>
          </w:tcPr>
          <w:p w14:paraId="7AAD9BFF" w14:textId="56ECA166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(99,149)</w:t>
            </w:r>
          </w:p>
        </w:tc>
      </w:tr>
      <w:tr w:rsidR="00A41E73" w:rsidRPr="002C5644" w14:paraId="6BAB75CF" w14:textId="77777777" w:rsidTr="00135E05">
        <w:trPr>
          <w:gridAfter w:val="1"/>
          <w:wAfter w:w="558" w:type="dxa"/>
          <w:cantSplit/>
        </w:trPr>
        <w:tc>
          <w:tcPr>
            <w:tcW w:w="3222" w:type="dxa"/>
          </w:tcPr>
          <w:p w14:paraId="39FF357A" w14:textId="77777777" w:rsidR="00A41E73" w:rsidRPr="006F5CE2" w:rsidRDefault="00A41E73" w:rsidP="00A41E73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</w:rPr>
              <w:t>โอนออกเนื่องจากขายบริษัทย่อย</w:t>
            </w:r>
          </w:p>
        </w:tc>
        <w:tc>
          <w:tcPr>
            <w:tcW w:w="252" w:type="dxa"/>
          </w:tcPr>
          <w:p w14:paraId="0EB35347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E88FD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4729FC3F" w14:textId="36EF19C4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BEC86A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221B67F2" w14:textId="08591838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6F75CD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</w:tcPr>
          <w:p w14:paraId="1F06E682" w14:textId="51D1471B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66C5C312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3"/>
          </w:tcPr>
          <w:p w14:paraId="4BD96C12" w14:textId="290E4CF9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(290)</w:t>
            </w:r>
          </w:p>
        </w:tc>
        <w:tc>
          <w:tcPr>
            <w:tcW w:w="256" w:type="dxa"/>
          </w:tcPr>
          <w:p w14:paraId="6F13C2E8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gridSpan w:val="3"/>
          </w:tcPr>
          <w:p w14:paraId="64292C59" w14:textId="67D2BD9B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1A974C18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85" w:type="dxa"/>
            <w:gridSpan w:val="3"/>
          </w:tcPr>
          <w:p w14:paraId="394EEE90" w14:textId="71A62FA2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2422ECD8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3"/>
          </w:tcPr>
          <w:p w14:paraId="6AE4EED6" w14:textId="7D827A8E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(290)</w:t>
            </w:r>
          </w:p>
        </w:tc>
      </w:tr>
      <w:tr w:rsidR="00A41E73" w:rsidRPr="002C5644" w14:paraId="6D3C12CC" w14:textId="77777777" w:rsidTr="00135E05">
        <w:trPr>
          <w:gridAfter w:val="1"/>
          <w:wAfter w:w="558" w:type="dxa"/>
          <w:cantSplit/>
        </w:trPr>
        <w:tc>
          <w:tcPr>
            <w:tcW w:w="3222" w:type="dxa"/>
          </w:tcPr>
          <w:p w14:paraId="2BD37FF6" w14:textId="77777777" w:rsidR="00A41E73" w:rsidRPr="006F5CE2" w:rsidRDefault="00A41E73" w:rsidP="00A41E73">
            <w:pPr>
              <w:tabs>
                <w:tab w:val="left" w:pos="372"/>
              </w:tabs>
              <w:spacing w:line="20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</w:t>
            </w:r>
          </w:p>
          <w:p w14:paraId="6BE0BA49" w14:textId="77777777" w:rsidR="00A41E73" w:rsidRPr="006F5CE2" w:rsidRDefault="00A41E73" w:rsidP="00A41E73">
            <w:pPr>
              <w:tabs>
                <w:tab w:val="left" w:pos="372"/>
              </w:tabs>
              <w:spacing w:line="20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</w:t>
            </w: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2562 - </w:t>
            </w: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252" w:type="dxa"/>
          </w:tcPr>
          <w:p w14:paraId="27576C05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D7CC10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11A4A003" w14:textId="77777777" w:rsidR="00A41E73" w:rsidRPr="006F5CE2" w:rsidRDefault="00A41E73" w:rsidP="00A41E73">
            <w:pPr>
              <w:tabs>
                <w:tab w:val="clear" w:pos="680"/>
                <w:tab w:val="decimal" w:pos="70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  <w:p w14:paraId="74BC7041" w14:textId="739B4178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</w:tcPr>
          <w:p w14:paraId="7C2B63C6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262B8325" w14:textId="77777777" w:rsidR="00A41E73" w:rsidRPr="006F5CE2" w:rsidRDefault="00A41E73" w:rsidP="00A41E73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  <w:p w14:paraId="279F8E01" w14:textId="6E52E14E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524</w:t>
            </w:r>
          </w:p>
        </w:tc>
        <w:tc>
          <w:tcPr>
            <w:tcW w:w="236" w:type="dxa"/>
          </w:tcPr>
          <w:p w14:paraId="2F178592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</w:tcBorders>
          </w:tcPr>
          <w:p w14:paraId="7C9A5662" w14:textId="77777777" w:rsidR="00A41E73" w:rsidRPr="006F5CE2" w:rsidRDefault="00A41E73" w:rsidP="00A41E73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  <w:p w14:paraId="346BF746" w14:textId="47F0E0EB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1,903,435</w:t>
            </w:r>
          </w:p>
        </w:tc>
        <w:tc>
          <w:tcPr>
            <w:tcW w:w="253" w:type="dxa"/>
          </w:tcPr>
          <w:p w14:paraId="2CFA0BFA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</w:tcBorders>
          </w:tcPr>
          <w:p w14:paraId="7EF15FD3" w14:textId="77777777" w:rsidR="00A41E73" w:rsidRPr="006F5CE2" w:rsidRDefault="00A41E73" w:rsidP="00A41E73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  <w:p w14:paraId="0FAA3D9B" w14:textId="0CF6144C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756,693</w:t>
            </w:r>
          </w:p>
        </w:tc>
        <w:tc>
          <w:tcPr>
            <w:tcW w:w="256" w:type="dxa"/>
          </w:tcPr>
          <w:p w14:paraId="110A173D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</w:tcBorders>
          </w:tcPr>
          <w:p w14:paraId="577557CA" w14:textId="77777777" w:rsidR="00A41E73" w:rsidRPr="006F5CE2" w:rsidRDefault="00A41E73" w:rsidP="00A41E73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  <w:p w14:paraId="4B2A2DEA" w14:textId="4BB5B25B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F5C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13,832</w:t>
            </w:r>
          </w:p>
        </w:tc>
        <w:tc>
          <w:tcPr>
            <w:tcW w:w="255" w:type="dxa"/>
          </w:tcPr>
          <w:p w14:paraId="2C305109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</w:tcBorders>
          </w:tcPr>
          <w:p w14:paraId="14881BF6" w14:textId="77777777" w:rsidR="00A41E73" w:rsidRPr="006F5CE2" w:rsidRDefault="00A41E73" w:rsidP="00A41E73">
            <w:pPr>
              <w:tabs>
                <w:tab w:val="clear" w:pos="680"/>
                <w:tab w:val="decimal" w:pos="70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  <w:p w14:paraId="54A196BE" w14:textId="44A56A1C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52" w:type="dxa"/>
          </w:tcPr>
          <w:p w14:paraId="5620D402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</w:tcPr>
          <w:p w14:paraId="18E4816D" w14:textId="77777777" w:rsidR="00A41E73" w:rsidRPr="006F5CE2" w:rsidRDefault="00A41E73" w:rsidP="00A41E73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  <w:p w14:paraId="44723A86" w14:textId="1145F07E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2,674,484</w:t>
            </w:r>
          </w:p>
        </w:tc>
      </w:tr>
      <w:tr w:rsidR="00A41E73" w:rsidRPr="002C5644" w14:paraId="2C29D868" w14:textId="77777777" w:rsidTr="00135E05">
        <w:trPr>
          <w:gridAfter w:val="1"/>
          <w:wAfter w:w="558" w:type="dxa"/>
          <w:cantSplit/>
        </w:trPr>
        <w:tc>
          <w:tcPr>
            <w:tcW w:w="3222" w:type="dxa"/>
          </w:tcPr>
          <w:p w14:paraId="34AA206F" w14:textId="77777777" w:rsidR="00A41E73" w:rsidRPr="006F5CE2" w:rsidRDefault="00A41E73" w:rsidP="00A41E73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52" w:type="dxa"/>
          </w:tcPr>
          <w:p w14:paraId="7DAB13C5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22576A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6B80583E" w14:textId="4327C699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5C64174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11C9CD98" w14:textId="67FAB798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374</w:t>
            </w:r>
          </w:p>
        </w:tc>
        <w:tc>
          <w:tcPr>
            <w:tcW w:w="236" w:type="dxa"/>
          </w:tcPr>
          <w:p w14:paraId="05E0FA84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</w:tcPr>
          <w:p w14:paraId="22F75992" w14:textId="0350947C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676,5</w:t>
            </w:r>
            <w:r w:rsidR="00A63BDB"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53" w:type="dxa"/>
          </w:tcPr>
          <w:p w14:paraId="0633F1B0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gridSpan w:val="3"/>
          </w:tcPr>
          <w:p w14:paraId="11CB9088" w14:textId="06D42A6B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314,</w:t>
            </w:r>
            <w:r w:rsidR="002A59AB"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6</w:t>
            </w:r>
            <w:r w:rsidR="00A63BDB"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256" w:type="dxa"/>
          </w:tcPr>
          <w:p w14:paraId="49746F99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gridSpan w:val="3"/>
          </w:tcPr>
          <w:p w14:paraId="12EA1148" w14:textId="33783C9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rtl/>
                <w:cs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2,430</w:t>
            </w:r>
          </w:p>
        </w:tc>
        <w:tc>
          <w:tcPr>
            <w:tcW w:w="255" w:type="dxa"/>
          </w:tcPr>
          <w:p w14:paraId="38A5C2AF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85" w:type="dxa"/>
            <w:gridSpan w:val="3"/>
          </w:tcPr>
          <w:p w14:paraId="4A2A9102" w14:textId="26B94593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E09E6F8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3"/>
          </w:tcPr>
          <w:p w14:paraId="3CEEB1DA" w14:textId="5B848704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99</w:t>
            </w:r>
            <w:r w:rsidR="002A59AB"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2A59AB"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947</w:t>
            </w:r>
          </w:p>
        </w:tc>
      </w:tr>
      <w:tr w:rsidR="00A41E73" w:rsidRPr="002C5644" w14:paraId="57EC96F8" w14:textId="77777777" w:rsidTr="00135E05">
        <w:trPr>
          <w:gridAfter w:val="1"/>
          <w:wAfter w:w="558" w:type="dxa"/>
          <w:cantSplit/>
        </w:trPr>
        <w:tc>
          <w:tcPr>
            <w:tcW w:w="3222" w:type="dxa"/>
          </w:tcPr>
          <w:p w14:paraId="63C0045E" w14:textId="55102B54" w:rsidR="00A41E73" w:rsidRPr="006F5CE2" w:rsidRDefault="001526FE" w:rsidP="00A41E73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52" w:type="dxa"/>
          </w:tcPr>
          <w:p w14:paraId="58746556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607042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02BF498E" w14:textId="2FD48E76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757B30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5903DFE4" w14:textId="086A08C2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B11D8D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</w:tcPr>
          <w:p w14:paraId="19C75708" w14:textId="66DE9D51" w:rsidR="00A41E73" w:rsidRPr="006F5CE2" w:rsidRDefault="00A41E73" w:rsidP="00080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0F629936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3"/>
          </w:tcPr>
          <w:p w14:paraId="549C7526" w14:textId="0546180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256" w:type="dxa"/>
          </w:tcPr>
          <w:p w14:paraId="1147060E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gridSpan w:val="3"/>
          </w:tcPr>
          <w:p w14:paraId="6CBFF2FE" w14:textId="6D1471B9" w:rsidR="00A41E73" w:rsidRPr="006F5CE2" w:rsidRDefault="00A41E73" w:rsidP="0096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(1,211)</w:t>
            </w:r>
          </w:p>
        </w:tc>
        <w:tc>
          <w:tcPr>
            <w:tcW w:w="255" w:type="dxa"/>
          </w:tcPr>
          <w:p w14:paraId="1AD9E50D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85" w:type="dxa"/>
            <w:gridSpan w:val="3"/>
          </w:tcPr>
          <w:p w14:paraId="3434D10E" w14:textId="445BB45A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6944DBCD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3"/>
          </w:tcPr>
          <w:p w14:paraId="11B13FE3" w14:textId="0D22BB23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(1,226)</w:t>
            </w:r>
          </w:p>
        </w:tc>
      </w:tr>
      <w:tr w:rsidR="001526FE" w:rsidRPr="002C5644" w14:paraId="024A4D86" w14:textId="77777777" w:rsidTr="00135E05">
        <w:trPr>
          <w:gridAfter w:val="1"/>
          <w:wAfter w:w="558" w:type="dxa"/>
          <w:cantSplit/>
        </w:trPr>
        <w:tc>
          <w:tcPr>
            <w:tcW w:w="3222" w:type="dxa"/>
          </w:tcPr>
          <w:p w14:paraId="5C0775F3" w14:textId="19F47021" w:rsidR="001526FE" w:rsidRPr="006F5CE2" w:rsidRDefault="001526FE" w:rsidP="00A41E73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52" w:type="dxa"/>
          </w:tcPr>
          <w:p w14:paraId="2544C2DF" w14:textId="77777777" w:rsidR="001526FE" w:rsidRPr="006F5CE2" w:rsidRDefault="001526FE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F4A573" w14:textId="77777777" w:rsidR="001526FE" w:rsidRPr="006F5CE2" w:rsidRDefault="001526FE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197C0EB6" w14:textId="6CCAE0EC" w:rsidR="001526FE" w:rsidRPr="006F5CE2" w:rsidRDefault="001526FE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4D1F1A" w14:textId="77777777" w:rsidR="001526FE" w:rsidRPr="006F5CE2" w:rsidRDefault="001526FE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74AF111E" w14:textId="7C1513B0" w:rsidR="001526FE" w:rsidRPr="006F5CE2" w:rsidRDefault="001526FE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30A295" w14:textId="77777777" w:rsidR="001526FE" w:rsidRPr="006F5CE2" w:rsidRDefault="001526FE" w:rsidP="00A41E73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</w:tcPr>
          <w:p w14:paraId="13DA238B" w14:textId="57594C8B" w:rsidR="001526FE" w:rsidRPr="006F5CE2" w:rsidRDefault="006169AB" w:rsidP="0096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(390)</w:t>
            </w:r>
          </w:p>
        </w:tc>
        <w:tc>
          <w:tcPr>
            <w:tcW w:w="253" w:type="dxa"/>
          </w:tcPr>
          <w:p w14:paraId="32925740" w14:textId="77777777" w:rsidR="001526FE" w:rsidRPr="006F5CE2" w:rsidRDefault="001526FE" w:rsidP="00A41E7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3"/>
          </w:tcPr>
          <w:p w14:paraId="3329FE3A" w14:textId="3375A3E7" w:rsidR="001526FE" w:rsidRPr="006F5CE2" w:rsidRDefault="006169AB" w:rsidP="00080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6D0AD7F3" w14:textId="77777777" w:rsidR="001526FE" w:rsidRPr="006F5CE2" w:rsidRDefault="001526FE" w:rsidP="00A41E7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gridSpan w:val="3"/>
          </w:tcPr>
          <w:p w14:paraId="540B8029" w14:textId="19CA8626" w:rsidR="001526FE" w:rsidRPr="006F5CE2" w:rsidRDefault="006169AB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58407A89" w14:textId="77777777" w:rsidR="001526FE" w:rsidRPr="006F5CE2" w:rsidRDefault="001526FE" w:rsidP="00A41E7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85" w:type="dxa"/>
            <w:gridSpan w:val="3"/>
          </w:tcPr>
          <w:p w14:paraId="3CA9CB36" w14:textId="6C91C9FA" w:rsidR="001526FE" w:rsidRPr="006F5CE2" w:rsidRDefault="006169AB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8E5B09B" w14:textId="77777777" w:rsidR="001526FE" w:rsidRPr="006F5CE2" w:rsidRDefault="001526FE" w:rsidP="00A41E73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3"/>
          </w:tcPr>
          <w:p w14:paraId="7EB509EA" w14:textId="271AA237" w:rsidR="001526FE" w:rsidRPr="006F5CE2" w:rsidRDefault="006169AB" w:rsidP="005E7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sz w:val="26"/>
                <w:szCs w:val="26"/>
              </w:rPr>
              <w:t>(390)</w:t>
            </w:r>
          </w:p>
        </w:tc>
      </w:tr>
      <w:tr w:rsidR="00A41E73" w:rsidRPr="002C5644" w14:paraId="5B703AD4" w14:textId="77777777" w:rsidTr="00135E05">
        <w:trPr>
          <w:gridAfter w:val="1"/>
          <w:wAfter w:w="558" w:type="dxa"/>
          <w:cantSplit/>
        </w:trPr>
        <w:tc>
          <w:tcPr>
            <w:tcW w:w="3222" w:type="dxa"/>
          </w:tcPr>
          <w:p w14:paraId="2A688814" w14:textId="77777777" w:rsidR="00A41E73" w:rsidRPr="006F5CE2" w:rsidRDefault="00A41E73" w:rsidP="00A41E73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52" w:type="dxa"/>
          </w:tcPr>
          <w:p w14:paraId="073934E5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8AEEF90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292DE6" w14:textId="0871EA69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D28815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BB3199" w14:textId="2DA42B54" w:rsidR="00A41E73" w:rsidRPr="006F5CE2" w:rsidRDefault="006169AB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898</w:t>
            </w:r>
          </w:p>
        </w:tc>
        <w:tc>
          <w:tcPr>
            <w:tcW w:w="236" w:type="dxa"/>
          </w:tcPr>
          <w:p w14:paraId="1B6A7541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20FAB4" w14:textId="04D17312" w:rsidR="00A41E73" w:rsidRPr="006F5CE2" w:rsidRDefault="006169AB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2,579,564</w:t>
            </w:r>
          </w:p>
        </w:tc>
        <w:tc>
          <w:tcPr>
            <w:tcW w:w="253" w:type="dxa"/>
          </w:tcPr>
          <w:p w14:paraId="323EBF28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382D5C" w14:textId="2548F2E3" w:rsidR="00A41E73" w:rsidRPr="006F5CE2" w:rsidRDefault="006169AB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1,071,302</w:t>
            </w:r>
          </w:p>
        </w:tc>
        <w:tc>
          <w:tcPr>
            <w:tcW w:w="256" w:type="dxa"/>
          </w:tcPr>
          <w:p w14:paraId="0230F55F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41F3E9" w14:textId="29F6070D" w:rsidR="00A41E73" w:rsidRPr="006F5CE2" w:rsidRDefault="006169AB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F5C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15,051</w:t>
            </w:r>
          </w:p>
        </w:tc>
        <w:tc>
          <w:tcPr>
            <w:tcW w:w="255" w:type="dxa"/>
          </w:tcPr>
          <w:p w14:paraId="1C37068B" w14:textId="77777777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02C543" w14:textId="199C70CF" w:rsidR="00A41E73" w:rsidRPr="006F5CE2" w:rsidRDefault="00A41E73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335648BF" w14:textId="77777777" w:rsidR="00A41E73" w:rsidRPr="006F5CE2" w:rsidRDefault="00A41E73" w:rsidP="00A41E7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31A414" w14:textId="5A6C6225" w:rsidR="00A41E73" w:rsidRPr="006F5CE2" w:rsidRDefault="00C14EB6" w:rsidP="00A4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F5CE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3,666,815</w:t>
            </w:r>
          </w:p>
        </w:tc>
      </w:tr>
    </w:tbl>
    <w:p w14:paraId="019C9ECB" w14:textId="471D2253" w:rsidR="00286960" w:rsidRPr="002C5644" w:rsidRDefault="00286960"/>
    <w:p w14:paraId="43BAA51E" w14:textId="19CD7899" w:rsidR="00947D34" w:rsidRDefault="00947D34"/>
    <w:p w14:paraId="7A9848DD" w14:textId="77777777" w:rsidR="00A63BDB" w:rsidRDefault="00A63BDB"/>
    <w:p w14:paraId="5D2FAD9A" w14:textId="0923D387" w:rsidR="002A59AB" w:rsidRDefault="002A59AB"/>
    <w:p w14:paraId="3E7688B5" w14:textId="77777777" w:rsidR="002A59AB" w:rsidRPr="002C5644" w:rsidRDefault="002A59AB"/>
    <w:p w14:paraId="151409AB" w14:textId="7B97C7FB" w:rsidR="00947D34" w:rsidRDefault="00947D34"/>
    <w:p w14:paraId="08DFDB6D" w14:textId="41C37601" w:rsidR="006F5CE2" w:rsidRDefault="006F5CE2"/>
    <w:p w14:paraId="0292DB95" w14:textId="56FEA716" w:rsidR="00DA3A9C" w:rsidRDefault="00DA3A9C"/>
    <w:p w14:paraId="025CED89" w14:textId="77777777" w:rsidR="00DA3A9C" w:rsidRPr="002C5644" w:rsidRDefault="00DA3A9C"/>
    <w:p w14:paraId="0B2CFFB5" w14:textId="77777777" w:rsidR="008A1227" w:rsidRPr="002C5644" w:rsidRDefault="008A1227"/>
    <w:tbl>
      <w:tblPr>
        <w:tblW w:w="14220" w:type="dxa"/>
        <w:tblInd w:w="1458" w:type="dxa"/>
        <w:tblLayout w:type="fixed"/>
        <w:tblLook w:val="0020" w:firstRow="1" w:lastRow="0" w:firstColumn="0" w:lastColumn="0" w:noHBand="0" w:noVBand="0"/>
      </w:tblPr>
      <w:tblGrid>
        <w:gridCol w:w="3060"/>
        <w:gridCol w:w="720"/>
        <w:gridCol w:w="270"/>
        <w:gridCol w:w="1260"/>
        <w:gridCol w:w="270"/>
        <w:gridCol w:w="1260"/>
        <w:gridCol w:w="236"/>
        <w:gridCol w:w="1204"/>
        <w:gridCol w:w="253"/>
        <w:gridCol w:w="1277"/>
        <w:gridCol w:w="256"/>
        <w:gridCol w:w="1184"/>
        <w:gridCol w:w="255"/>
        <w:gridCol w:w="1185"/>
        <w:gridCol w:w="252"/>
        <w:gridCol w:w="1278"/>
      </w:tblGrid>
      <w:tr w:rsidR="00405458" w:rsidRPr="002C5644" w14:paraId="08AC1611" w14:textId="77777777" w:rsidTr="00405458">
        <w:trPr>
          <w:cantSplit/>
        </w:trPr>
        <w:tc>
          <w:tcPr>
            <w:tcW w:w="3060" w:type="dxa"/>
          </w:tcPr>
          <w:p w14:paraId="70848359" w14:textId="77777777" w:rsidR="00405458" w:rsidRPr="00B9139F" w:rsidRDefault="00405458" w:rsidP="00405458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00" w:lineRule="atLeast"/>
              <w:ind w:left="-98" w:right="63" w:firstLine="9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</w:tcPr>
          <w:p w14:paraId="26AFD09D" w14:textId="77777777" w:rsidR="00405458" w:rsidRPr="002C5644" w:rsidRDefault="00405458" w:rsidP="00405458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1E2EFFA" w14:textId="77777777" w:rsidR="00405458" w:rsidRPr="002C5644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170" w:type="dxa"/>
            <w:gridSpan w:val="13"/>
          </w:tcPr>
          <w:p w14:paraId="3A1D1499" w14:textId="77777777" w:rsidR="00405458" w:rsidRPr="002C5644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2C564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405458" w:rsidRPr="002C5644" w14:paraId="53028129" w14:textId="77777777" w:rsidTr="00405458">
        <w:trPr>
          <w:cantSplit/>
        </w:trPr>
        <w:tc>
          <w:tcPr>
            <w:tcW w:w="3060" w:type="dxa"/>
          </w:tcPr>
          <w:p w14:paraId="4CD72D8B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00" w:lineRule="atLeast"/>
              <w:ind w:left="-98" w:right="63" w:firstLine="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75FAFD24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38CE5181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5E198C6A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152CB473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</w:tcPr>
          <w:p w14:paraId="6F134F81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52DDFCC0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29363961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9552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270" w:type="dxa"/>
          </w:tcPr>
          <w:p w14:paraId="2043F9BC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AD05D50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9552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236" w:type="dxa"/>
            <w:vAlign w:val="bottom"/>
          </w:tcPr>
          <w:p w14:paraId="5698B2DB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3B1271DF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D95524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อาคารและ</w:t>
            </w:r>
          </w:p>
          <w:p w14:paraId="4DA74A95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95524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253" w:type="dxa"/>
            <w:vAlign w:val="bottom"/>
          </w:tcPr>
          <w:p w14:paraId="25E5166A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6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</w:tcPr>
          <w:p w14:paraId="6099A3A4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9552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เครื่องตกแต่ง </w:t>
            </w:r>
          </w:p>
          <w:p w14:paraId="0127C132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9552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ติดตั้งและ</w:t>
            </w:r>
          </w:p>
          <w:p w14:paraId="6D2B3CE1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9552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อุปกรณ์สำนักงาน</w:t>
            </w:r>
          </w:p>
        </w:tc>
        <w:tc>
          <w:tcPr>
            <w:tcW w:w="256" w:type="dxa"/>
            <w:vAlign w:val="bottom"/>
          </w:tcPr>
          <w:p w14:paraId="2ECB79E7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6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4" w:type="dxa"/>
            <w:vAlign w:val="bottom"/>
          </w:tcPr>
          <w:p w14:paraId="4F10632A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9552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255" w:type="dxa"/>
            <w:vAlign w:val="bottom"/>
          </w:tcPr>
          <w:p w14:paraId="42B930B4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558E3930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9552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สินทรัพย์</w:t>
            </w:r>
          </w:p>
          <w:p w14:paraId="4C34D16F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9552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ระหว่างก่อสร้าง</w:t>
            </w:r>
          </w:p>
          <w:p w14:paraId="215377DA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9552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และติดตั้ง</w:t>
            </w:r>
          </w:p>
        </w:tc>
        <w:tc>
          <w:tcPr>
            <w:tcW w:w="252" w:type="dxa"/>
            <w:vAlign w:val="bottom"/>
          </w:tcPr>
          <w:p w14:paraId="1A29A896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4B35336C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9552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405458" w:rsidRPr="002C5644" w14:paraId="10F54837" w14:textId="77777777" w:rsidTr="00405458">
        <w:trPr>
          <w:cantSplit/>
        </w:trPr>
        <w:tc>
          <w:tcPr>
            <w:tcW w:w="3060" w:type="dxa"/>
          </w:tcPr>
          <w:p w14:paraId="2221F450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</w:tcPr>
          <w:p w14:paraId="0BA6628E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91F8BA0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170" w:type="dxa"/>
            <w:gridSpan w:val="13"/>
          </w:tcPr>
          <w:p w14:paraId="1A3C28C8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D95524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405458" w:rsidRPr="002C5644" w14:paraId="59CAA582" w14:textId="77777777" w:rsidTr="00405458">
        <w:trPr>
          <w:cantSplit/>
        </w:trPr>
        <w:tc>
          <w:tcPr>
            <w:tcW w:w="3060" w:type="dxa"/>
          </w:tcPr>
          <w:p w14:paraId="2CE02B5E" w14:textId="77777777" w:rsidR="00405458" w:rsidRPr="00D95524" w:rsidRDefault="00405458" w:rsidP="00405458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9552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720" w:type="dxa"/>
          </w:tcPr>
          <w:p w14:paraId="2EEC7045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F9BC69B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561F0358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ED03B67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1583E8F7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08CF9AA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3B52AF7F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3" w:type="dxa"/>
          </w:tcPr>
          <w:p w14:paraId="6E237294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</w:tcPr>
          <w:p w14:paraId="60EF7C18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5E7886F3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  <w:tab w:val="decimal" w:pos="719"/>
                <w:tab w:val="left" w:pos="1136"/>
              </w:tabs>
              <w:spacing w:line="20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50DDF723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5" w:type="dxa"/>
          </w:tcPr>
          <w:p w14:paraId="6E5ED1E7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  <w:tab w:val="decimal" w:pos="719"/>
                <w:tab w:val="left" w:pos="1136"/>
              </w:tabs>
              <w:spacing w:line="20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85" w:type="dxa"/>
          </w:tcPr>
          <w:p w14:paraId="46A7831A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  <w:tab w:val="decimal" w:pos="801"/>
              </w:tabs>
              <w:spacing w:line="200" w:lineRule="atLeas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235D63C6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</w:tcPr>
          <w:p w14:paraId="50C968E9" w14:textId="77777777" w:rsidR="00405458" w:rsidRPr="00D95524" w:rsidRDefault="00405458" w:rsidP="00405458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EA4158" w:rsidRPr="002C5644" w14:paraId="5C7B2FD8" w14:textId="77777777" w:rsidTr="00405458">
        <w:trPr>
          <w:cantSplit/>
        </w:trPr>
        <w:tc>
          <w:tcPr>
            <w:tcW w:w="3780" w:type="dxa"/>
            <w:gridSpan w:val="2"/>
          </w:tcPr>
          <w:p w14:paraId="4E3C5786" w14:textId="77777777" w:rsidR="00EA4158" w:rsidRPr="00D95524" w:rsidRDefault="00EA4158" w:rsidP="00EA4158">
            <w:pPr>
              <w:spacing w:line="200" w:lineRule="atLeast"/>
              <w:ind w:right="63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D955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D955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D9552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D955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มกราคม</w:t>
            </w:r>
            <w:r w:rsidRPr="00D955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D9552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2561 - </w:t>
            </w:r>
            <w:r w:rsidRPr="00D955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270" w:type="dxa"/>
          </w:tcPr>
          <w:p w14:paraId="7BF68DB6" w14:textId="77777777" w:rsidR="00EA4158" w:rsidRPr="00D95524" w:rsidRDefault="00EA4158" w:rsidP="00EA4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A77DBF" w14:textId="3852C825" w:rsidR="00EA4158" w:rsidRPr="00D95524" w:rsidRDefault="00EA4158" w:rsidP="00EA4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08FE155" w14:textId="77777777" w:rsidR="00EA4158" w:rsidRPr="00D95524" w:rsidRDefault="00EA4158" w:rsidP="00EA4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C41E4C" w14:textId="7954767E" w:rsidR="00EA4158" w:rsidRPr="00D95524" w:rsidRDefault="00EA4158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0CB07BA" w14:textId="77777777" w:rsidR="00EA4158" w:rsidRPr="00D95524" w:rsidRDefault="00EA4158" w:rsidP="00EA4158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47F43FCD" w14:textId="2625204A" w:rsidR="00EA4158" w:rsidRPr="00D95524" w:rsidRDefault="00EA4158" w:rsidP="00EA4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" w:type="dxa"/>
          </w:tcPr>
          <w:p w14:paraId="004079BD" w14:textId="77777777" w:rsidR="00EA4158" w:rsidRPr="00D95524" w:rsidRDefault="00EA4158" w:rsidP="00EA4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</w:tcPr>
          <w:p w14:paraId="448AE81B" w14:textId="2CA3E216" w:rsidR="00EA4158" w:rsidRPr="00D95524" w:rsidRDefault="00EA4158" w:rsidP="00EA4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1FF7203D" w14:textId="77777777" w:rsidR="00EA4158" w:rsidRPr="00D95524" w:rsidRDefault="00EA4158" w:rsidP="00EA4158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669C9083" w14:textId="08EAA40B" w:rsidR="00EA4158" w:rsidRPr="00D95524" w:rsidRDefault="00EA4158" w:rsidP="00EA4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" w:type="dxa"/>
          </w:tcPr>
          <w:p w14:paraId="1F60CEF4" w14:textId="77777777" w:rsidR="00EA4158" w:rsidRPr="00D95524" w:rsidRDefault="00EA4158" w:rsidP="00EA4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5" w:type="dxa"/>
          </w:tcPr>
          <w:p w14:paraId="5FF0268E" w14:textId="749811AA" w:rsidR="00EA4158" w:rsidRPr="00D95524" w:rsidRDefault="00EA4158" w:rsidP="00EA4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1B03ED1B" w14:textId="77777777" w:rsidR="00EA4158" w:rsidRPr="00D95524" w:rsidRDefault="00EA4158" w:rsidP="00EA4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00ABDE48" w14:textId="4C3A533C" w:rsidR="00EA4158" w:rsidRPr="00D95524" w:rsidRDefault="00EA4158" w:rsidP="00EA4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3B21B7" w:rsidRPr="002C5644" w14:paraId="650EDC2B" w14:textId="77777777" w:rsidTr="00405458">
        <w:trPr>
          <w:cantSplit/>
        </w:trPr>
        <w:tc>
          <w:tcPr>
            <w:tcW w:w="3780" w:type="dxa"/>
            <w:gridSpan w:val="2"/>
          </w:tcPr>
          <w:p w14:paraId="7CE75A71" w14:textId="77777777" w:rsidR="003B21B7" w:rsidRPr="00D95524" w:rsidRDefault="003B21B7" w:rsidP="003B21B7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95524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270" w:type="dxa"/>
          </w:tcPr>
          <w:p w14:paraId="528598B6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405B1A" w14:textId="1069C441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11,054,067</w:t>
            </w:r>
          </w:p>
        </w:tc>
        <w:tc>
          <w:tcPr>
            <w:tcW w:w="270" w:type="dxa"/>
          </w:tcPr>
          <w:p w14:paraId="41F3DE3F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A1DCA5" w14:textId="449AB87F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hAnsiTheme="majorBidi" w:cstheme="majorBidi"/>
                <w:sz w:val="26"/>
                <w:szCs w:val="26"/>
              </w:rPr>
              <w:t>5,558</w:t>
            </w:r>
          </w:p>
        </w:tc>
        <w:tc>
          <w:tcPr>
            <w:tcW w:w="236" w:type="dxa"/>
          </w:tcPr>
          <w:p w14:paraId="339A83E7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49C30637" w14:textId="7EA4B38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D95524">
              <w:rPr>
                <w:rFonts w:asciiTheme="majorBidi" w:hAnsiTheme="majorBidi" w:cstheme="majorBidi"/>
                <w:sz w:val="26"/>
                <w:szCs w:val="26"/>
              </w:rPr>
              <w:t>13,982,097</w:t>
            </w:r>
          </w:p>
        </w:tc>
        <w:tc>
          <w:tcPr>
            <w:tcW w:w="253" w:type="dxa"/>
          </w:tcPr>
          <w:p w14:paraId="59D248E4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</w:tcPr>
          <w:p w14:paraId="734335A8" w14:textId="0F88489E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1,925,763</w:t>
            </w:r>
          </w:p>
        </w:tc>
        <w:tc>
          <w:tcPr>
            <w:tcW w:w="256" w:type="dxa"/>
          </w:tcPr>
          <w:p w14:paraId="746E5E45" w14:textId="77777777" w:rsidR="003B21B7" w:rsidRPr="00D95524" w:rsidRDefault="003B21B7" w:rsidP="003B21B7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</w:tcPr>
          <w:p w14:paraId="4923812A" w14:textId="7A569190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6,385</w:t>
            </w:r>
          </w:p>
        </w:tc>
        <w:tc>
          <w:tcPr>
            <w:tcW w:w="255" w:type="dxa"/>
          </w:tcPr>
          <w:p w14:paraId="721F0B16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5" w:type="dxa"/>
          </w:tcPr>
          <w:p w14:paraId="2BF93B3D" w14:textId="661B3C0B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19,312</w:t>
            </w:r>
          </w:p>
        </w:tc>
        <w:tc>
          <w:tcPr>
            <w:tcW w:w="252" w:type="dxa"/>
          </w:tcPr>
          <w:p w14:paraId="13624A89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3CD2262A" w14:textId="3DDB603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hAnsiTheme="majorBidi" w:cstheme="majorBidi"/>
                <w:sz w:val="26"/>
                <w:szCs w:val="26"/>
              </w:rPr>
              <w:t>26,993,182</w:t>
            </w:r>
          </w:p>
        </w:tc>
      </w:tr>
      <w:tr w:rsidR="003B21B7" w:rsidRPr="002C5644" w14:paraId="25B0AE3C" w14:textId="77777777" w:rsidTr="00405458">
        <w:trPr>
          <w:cantSplit/>
        </w:trPr>
        <w:tc>
          <w:tcPr>
            <w:tcW w:w="3780" w:type="dxa"/>
            <w:gridSpan w:val="2"/>
          </w:tcPr>
          <w:p w14:paraId="06213F55" w14:textId="77777777" w:rsidR="003B21B7" w:rsidRPr="00D95524" w:rsidRDefault="003B21B7" w:rsidP="003B21B7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95524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270" w:type="dxa"/>
          </w:tcPr>
          <w:p w14:paraId="44874DF6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C6A50B" w14:textId="7CC7BAD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B66633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7B65C7" w14:textId="1557D553" w:rsidR="003B21B7" w:rsidRPr="00D95524" w:rsidRDefault="003B21B7" w:rsidP="00965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FC666D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5F22E9B" w14:textId="659F9782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hAnsiTheme="majorBidi" w:cstheme="majorBidi"/>
                <w:sz w:val="26"/>
                <w:szCs w:val="26"/>
              </w:rPr>
              <w:t>5,117,472</w:t>
            </w:r>
          </w:p>
        </w:tc>
        <w:tc>
          <w:tcPr>
            <w:tcW w:w="253" w:type="dxa"/>
          </w:tcPr>
          <w:p w14:paraId="06F29CF8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47C9376" w14:textId="36844592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297,145</w:t>
            </w:r>
          </w:p>
        </w:tc>
        <w:tc>
          <w:tcPr>
            <w:tcW w:w="256" w:type="dxa"/>
          </w:tcPr>
          <w:p w14:paraId="5A31E6A3" w14:textId="77777777" w:rsidR="003B21B7" w:rsidRPr="00D95524" w:rsidRDefault="003B21B7" w:rsidP="003B21B7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4769F413" w14:textId="0B6DC8BC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46C55637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1B89699A" w14:textId="0DBA8DD8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01A508D3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3502BE5" w14:textId="48E05E20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hAnsiTheme="majorBidi" w:cstheme="majorBidi"/>
                <w:sz w:val="26"/>
                <w:szCs w:val="26"/>
              </w:rPr>
              <w:t>5,414,617</w:t>
            </w:r>
          </w:p>
        </w:tc>
      </w:tr>
      <w:tr w:rsidR="003B21B7" w:rsidRPr="002C5644" w14:paraId="04482640" w14:textId="77777777" w:rsidTr="00405458">
        <w:trPr>
          <w:cantSplit/>
        </w:trPr>
        <w:tc>
          <w:tcPr>
            <w:tcW w:w="3780" w:type="dxa"/>
            <w:gridSpan w:val="2"/>
          </w:tcPr>
          <w:p w14:paraId="06190210" w14:textId="77777777" w:rsidR="003B21B7" w:rsidRPr="00D95524" w:rsidRDefault="003B21B7" w:rsidP="003B21B7">
            <w:pPr>
              <w:spacing w:line="200" w:lineRule="atLeast"/>
              <w:ind w:right="6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870DBDF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AFB0BF" w14:textId="083C8853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D9552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11,054,067</w:t>
            </w:r>
          </w:p>
        </w:tc>
        <w:tc>
          <w:tcPr>
            <w:tcW w:w="270" w:type="dxa"/>
          </w:tcPr>
          <w:p w14:paraId="2B1C7075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130B4C" w14:textId="1546832A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D955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5,558</w:t>
            </w:r>
          </w:p>
        </w:tc>
        <w:tc>
          <w:tcPr>
            <w:tcW w:w="236" w:type="dxa"/>
          </w:tcPr>
          <w:p w14:paraId="5EA557CC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8260A40" w14:textId="4D229FC6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D955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19,099,569</w:t>
            </w:r>
          </w:p>
        </w:tc>
        <w:tc>
          <w:tcPr>
            <w:tcW w:w="253" w:type="dxa"/>
          </w:tcPr>
          <w:p w14:paraId="3663E442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31389BDB" w14:textId="44584DA4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D9552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2,222,908</w:t>
            </w:r>
          </w:p>
        </w:tc>
        <w:tc>
          <w:tcPr>
            <w:tcW w:w="256" w:type="dxa"/>
          </w:tcPr>
          <w:p w14:paraId="63BFFF44" w14:textId="77777777" w:rsidR="003B21B7" w:rsidRPr="00D95524" w:rsidRDefault="003B21B7" w:rsidP="003B21B7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57B0C452" w14:textId="0AA756D6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D9552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6,385</w:t>
            </w:r>
          </w:p>
        </w:tc>
        <w:tc>
          <w:tcPr>
            <w:tcW w:w="255" w:type="dxa"/>
          </w:tcPr>
          <w:p w14:paraId="336857DB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44FF2CC6" w14:textId="50BB0371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D9552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19,312</w:t>
            </w:r>
          </w:p>
        </w:tc>
        <w:tc>
          <w:tcPr>
            <w:tcW w:w="252" w:type="dxa"/>
          </w:tcPr>
          <w:p w14:paraId="0C6574F6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B44AA5B" w14:textId="317FECA1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D955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32,407,799</w:t>
            </w:r>
          </w:p>
        </w:tc>
      </w:tr>
      <w:tr w:rsidR="003B21B7" w:rsidRPr="002C5644" w14:paraId="4D5F1932" w14:textId="77777777" w:rsidTr="00405458">
        <w:trPr>
          <w:cantSplit/>
        </w:trPr>
        <w:tc>
          <w:tcPr>
            <w:tcW w:w="3060" w:type="dxa"/>
          </w:tcPr>
          <w:p w14:paraId="5EF019C6" w14:textId="77777777" w:rsidR="003B21B7" w:rsidRPr="00D95524" w:rsidRDefault="003B21B7" w:rsidP="003B21B7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55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D9552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31 </w:t>
            </w:r>
            <w:r w:rsidRPr="00D955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9552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2561 </w:t>
            </w:r>
            <w:r w:rsidRPr="00D955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</w:p>
          <w:p w14:paraId="3C19A76F" w14:textId="77777777" w:rsidR="003B21B7" w:rsidRPr="00D95524" w:rsidRDefault="003B21B7" w:rsidP="003B21B7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955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D9552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D955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D9552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2562 - </w:t>
            </w:r>
            <w:r w:rsidRPr="00D955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720" w:type="dxa"/>
          </w:tcPr>
          <w:p w14:paraId="3F391362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BA96A13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571BB6" w14:textId="037DD67B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1CF19E5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1211492" w14:textId="4EE0071E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D1F0F95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2BA5D292" w14:textId="3D24CE9F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3" w:type="dxa"/>
          </w:tcPr>
          <w:p w14:paraId="138C063B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7DD7BB14" w14:textId="4EDBC724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5830F091" w14:textId="77777777" w:rsidR="003B21B7" w:rsidRPr="00D95524" w:rsidRDefault="003B21B7" w:rsidP="003B21B7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6889BFB8" w14:textId="47D7A385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" w:type="dxa"/>
          </w:tcPr>
          <w:p w14:paraId="078CD5E8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40F6D383" w14:textId="35DB1E8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581D2533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712902D8" w14:textId="401EA881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3B21B7" w:rsidRPr="002C5644" w14:paraId="7E25E930" w14:textId="77777777" w:rsidTr="00405458">
        <w:trPr>
          <w:cantSplit/>
        </w:trPr>
        <w:tc>
          <w:tcPr>
            <w:tcW w:w="3060" w:type="dxa"/>
          </w:tcPr>
          <w:p w14:paraId="54566F66" w14:textId="77777777" w:rsidR="003B21B7" w:rsidRPr="00D95524" w:rsidRDefault="003B21B7" w:rsidP="003B21B7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95524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720" w:type="dxa"/>
          </w:tcPr>
          <w:p w14:paraId="12FC8CE6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B61C28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632B1C" w14:textId="66CFB981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17,274,532</w:t>
            </w:r>
          </w:p>
        </w:tc>
        <w:tc>
          <w:tcPr>
            <w:tcW w:w="270" w:type="dxa"/>
          </w:tcPr>
          <w:p w14:paraId="4D799F52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E1F7F0" w14:textId="6A90AA00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hAnsiTheme="majorBidi" w:cstheme="majorBidi"/>
                <w:sz w:val="26"/>
                <w:szCs w:val="26"/>
              </w:rPr>
              <w:t>8,185</w:t>
            </w:r>
          </w:p>
        </w:tc>
        <w:tc>
          <w:tcPr>
            <w:tcW w:w="236" w:type="dxa"/>
          </w:tcPr>
          <w:p w14:paraId="70F18248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7C200B06" w14:textId="481786BF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D95524">
              <w:rPr>
                <w:rFonts w:asciiTheme="majorBidi" w:hAnsiTheme="majorBidi" w:cstheme="majorBidi"/>
                <w:sz w:val="26"/>
                <w:szCs w:val="26"/>
              </w:rPr>
              <w:t>13,617,409</w:t>
            </w:r>
          </w:p>
        </w:tc>
        <w:tc>
          <w:tcPr>
            <w:tcW w:w="253" w:type="dxa"/>
          </w:tcPr>
          <w:p w14:paraId="7453E395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</w:tcPr>
          <w:p w14:paraId="514EB574" w14:textId="3970A788" w:rsidR="003B21B7" w:rsidRPr="00D95524" w:rsidRDefault="00C5213B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D95524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1</w:t>
            </w: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D95524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819</w:t>
            </w: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,587</w:t>
            </w:r>
          </w:p>
        </w:tc>
        <w:tc>
          <w:tcPr>
            <w:tcW w:w="256" w:type="dxa"/>
          </w:tcPr>
          <w:p w14:paraId="5393F363" w14:textId="77777777" w:rsidR="003B21B7" w:rsidRPr="00D95524" w:rsidRDefault="003B21B7" w:rsidP="003B21B7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84" w:type="dxa"/>
          </w:tcPr>
          <w:p w14:paraId="6DED0B68" w14:textId="19AC94CE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rtl/>
                <w:cs/>
              </w:rPr>
            </w:pP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4,112</w:t>
            </w:r>
          </w:p>
        </w:tc>
        <w:tc>
          <w:tcPr>
            <w:tcW w:w="255" w:type="dxa"/>
          </w:tcPr>
          <w:p w14:paraId="39DB8AF2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85" w:type="dxa"/>
          </w:tcPr>
          <w:p w14:paraId="366E2AA0" w14:textId="0CD56C6B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411,585</w:t>
            </w:r>
          </w:p>
        </w:tc>
        <w:tc>
          <w:tcPr>
            <w:tcW w:w="252" w:type="dxa"/>
          </w:tcPr>
          <w:p w14:paraId="3B660541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</w:tcPr>
          <w:p w14:paraId="53E4733E" w14:textId="7B18E02B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hAnsiTheme="majorBidi" w:cstheme="majorBidi"/>
                <w:sz w:val="26"/>
                <w:szCs w:val="26"/>
              </w:rPr>
              <w:t>33,135,</w:t>
            </w:r>
            <w:r w:rsidR="005E2E37" w:rsidRPr="00D95524">
              <w:rPr>
                <w:rFonts w:asciiTheme="majorBidi" w:hAnsiTheme="majorBidi" w:cstheme="majorBidi"/>
                <w:sz w:val="26"/>
                <w:szCs w:val="26"/>
              </w:rPr>
              <w:t>410</w:t>
            </w:r>
          </w:p>
        </w:tc>
      </w:tr>
      <w:tr w:rsidR="003B21B7" w:rsidRPr="002C5644" w14:paraId="6F70F21B" w14:textId="77777777" w:rsidTr="00405458">
        <w:trPr>
          <w:cantSplit/>
        </w:trPr>
        <w:tc>
          <w:tcPr>
            <w:tcW w:w="3060" w:type="dxa"/>
          </w:tcPr>
          <w:p w14:paraId="0F6FC436" w14:textId="77777777" w:rsidR="003B21B7" w:rsidRPr="00D95524" w:rsidRDefault="003B21B7" w:rsidP="003B21B7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95524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720" w:type="dxa"/>
          </w:tcPr>
          <w:p w14:paraId="4DC70323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D04668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29E4D0" w14:textId="270ADD12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3BE204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5AA738" w14:textId="4AD6C38D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CDDB2C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15DF9EF" w14:textId="721A63AC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hAnsiTheme="majorBidi" w:cstheme="majorBidi"/>
                <w:sz w:val="26"/>
                <w:szCs w:val="26"/>
              </w:rPr>
              <w:t>4,929,097</w:t>
            </w:r>
          </w:p>
        </w:tc>
        <w:tc>
          <w:tcPr>
            <w:tcW w:w="253" w:type="dxa"/>
          </w:tcPr>
          <w:p w14:paraId="5D49FC38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A5DEB99" w14:textId="36A90094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262,897</w:t>
            </w:r>
          </w:p>
        </w:tc>
        <w:tc>
          <w:tcPr>
            <w:tcW w:w="256" w:type="dxa"/>
          </w:tcPr>
          <w:p w14:paraId="00244512" w14:textId="77777777" w:rsidR="003B21B7" w:rsidRPr="00D95524" w:rsidRDefault="003B21B7" w:rsidP="003B21B7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0A7A7A04" w14:textId="72AD0695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rtl/>
                <w:cs/>
              </w:rPr>
            </w:pP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17A7A0F5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14D68D05" w14:textId="72E2676E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05ECC1FD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6DAB57A" w14:textId="322F02AD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hAnsiTheme="majorBidi" w:cstheme="majorBidi"/>
                <w:sz w:val="26"/>
                <w:szCs w:val="26"/>
              </w:rPr>
              <w:t>5,191,994</w:t>
            </w:r>
          </w:p>
        </w:tc>
      </w:tr>
      <w:tr w:rsidR="003B21B7" w:rsidRPr="002C5644" w14:paraId="6221CCE5" w14:textId="77777777" w:rsidTr="00405458">
        <w:trPr>
          <w:cantSplit/>
        </w:trPr>
        <w:tc>
          <w:tcPr>
            <w:tcW w:w="3060" w:type="dxa"/>
          </w:tcPr>
          <w:p w14:paraId="5B04E3CD" w14:textId="77777777" w:rsidR="003B21B7" w:rsidRPr="00D95524" w:rsidRDefault="003B21B7" w:rsidP="003B21B7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65A42230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C068CC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814063" w14:textId="141B216D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D9552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17,274,532</w:t>
            </w:r>
          </w:p>
        </w:tc>
        <w:tc>
          <w:tcPr>
            <w:tcW w:w="270" w:type="dxa"/>
          </w:tcPr>
          <w:p w14:paraId="2D8FED7C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966785" w14:textId="6FDE11E9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D9552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8,185</w:t>
            </w:r>
          </w:p>
        </w:tc>
        <w:tc>
          <w:tcPr>
            <w:tcW w:w="236" w:type="dxa"/>
          </w:tcPr>
          <w:p w14:paraId="760E1901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5E22457" w14:textId="796EAC86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D955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18,546,506</w:t>
            </w:r>
          </w:p>
        </w:tc>
        <w:tc>
          <w:tcPr>
            <w:tcW w:w="253" w:type="dxa"/>
          </w:tcPr>
          <w:p w14:paraId="1F98E384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475D047D" w14:textId="6DE47E2F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D9552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2,082,</w:t>
            </w:r>
            <w:r w:rsidR="00C5213B" w:rsidRPr="00D9552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484</w:t>
            </w:r>
          </w:p>
        </w:tc>
        <w:tc>
          <w:tcPr>
            <w:tcW w:w="256" w:type="dxa"/>
          </w:tcPr>
          <w:p w14:paraId="5681F877" w14:textId="77777777" w:rsidR="003B21B7" w:rsidRPr="00D95524" w:rsidRDefault="003B21B7" w:rsidP="003B21B7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5325CAE4" w14:textId="6904B202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D9552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4,112</w:t>
            </w:r>
          </w:p>
        </w:tc>
        <w:tc>
          <w:tcPr>
            <w:tcW w:w="255" w:type="dxa"/>
          </w:tcPr>
          <w:p w14:paraId="6BE5689D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5AEB3C6E" w14:textId="742DD582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D9552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411,585</w:t>
            </w:r>
          </w:p>
        </w:tc>
        <w:tc>
          <w:tcPr>
            <w:tcW w:w="252" w:type="dxa"/>
          </w:tcPr>
          <w:p w14:paraId="0D7A294C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28EFA37" w14:textId="42094C20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D955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38,327,</w:t>
            </w:r>
            <w:r w:rsidR="005E2E37" w:rsidRPr="00D955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404</w:t>
            </w:r>
          </w:p>
        </w:tc>
      </w:tr>
      <w:tr w:rsidR="003B21B7" w:rsidRPr="002C5644" w14:paraId="06A17C08" w14:textId="77777777" w:rsidTr="00405458">
        <w:trPr>
          <w:cantSplit/>
        </w:trPr>
        <w:tc>
          <w:tcPr>
            <w:tcW w:w="3060" w:type="dxa"/>
          </w:tcPr>
          <w:p w14:paraId="45BE60E1" w14:textId="77777777" w:rsidR="003B21B7" w:rsidRPr="00D95524" w:rsidRDefault="003B21B7" w:rsidP="003B21B7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955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D955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D9552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D955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95524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20" w:type="dxa"/>
          </w:tcPr>
          <w:p w14:paraId="339782F6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87EE6F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D2F4B6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302C289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EDC223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B3D6D51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3E978388" w14:textId="47215FCB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3" w:type="dxa"/>
          </w:tcPr>
          <w:p w14:paraId="559DE0B5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</w:tcPr>
          <w:p w14:paraId="24C2539A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4E0DF83C" w14:textId="77777777" w:rsidR="003B21B7" w:rsidRPr="00D95524" w:rsidRDefault="003B21B7" w:rsidP="003B21B7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84" w:type="dxa"/>
          </w:tcPr>
          <w:p w14:paraId="08F905F8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55" w:type="dxa"/>
          </w:tcPr>
          <w:p w14:paraId="5466AB59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5" w:type="dxa"/>
          </w:tcPr>
          <w:p w14:paraId="01C84E47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7C6F9E34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61153BBC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3B21B7" w:rsidRPr="002C5644" w14:paraId="7A062323" w14:textId="77777777" w:rsidTr="00405458">
        <w:trPr>
          <w:cantSplit/>
        </w:trPr>
        <w:tc>
          <w:tcPr>
            <w:tcW w:w="3060" w:type="dxa"/>
          </w:tcPr>
          <w:p w14:paraId="7C20057C" w14:textId="77777777" w:rsidR="003B21B7" w:rsidRPr="00D95524" w:rsidRDefault="003B21B7" w:rsidP="003B21B7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95524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720" w:type="dxa"/>
          </w:tcPr>
          <w:p w14:paraId="737F6A4B" w14:textId="4D36EB99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A1DB003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F64B2A" w14:textId="7EF34B9C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20,157,549</w:t>
            </w:r>
          </w:p>
        </w:tc>
        <w:tc>
          <w:tcPr>
            <w:tcW w:w="270" w:type="dxa"/>
          </w:tcPr>
          <w:p w14:paraId="06AE6FA4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FD90D6" w14:textId="56A89E26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hAnsiTheme="majorBidi" w:cstheme="majorBidi"/>
                <w:sz w:val="26"/>
                <w:szCs w:val="26"/>
              </w:rPr>
              <w:t>7,811</w:t>
            </w:r>
          </w:p>
        </w:tc>
        <w:tc>
          <w:tcPr>
            <w:tcW w:w="236" w:type="dxa"/>
          </w:tcPr>
          <w:p w14:paraId="56AA4CAA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5E4BF763" w14:textId="1DC80906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D95524">
              <w:rPr>
                <w:rFonts w:asciiTheme="majorBidi" w:hAnsiTheme="majorBidi" w:cstheme="majorBidi"/>
                <w:sz w:val="26"/>
                <w:szCs w:val="26"/>
              </w:rPr>
              <w:t>13,154,550</w:t>
            </w:r>
          </w:p>
        </w:tc>
        <w:tc>
          <w:tcPr>
            <w:tcW w:w="253" w:type="dxa"/>
          </w:tcPr>
          <w:p w14:paraId="235E84CE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</w:tcPr>
          <w:p w14:paraId="7C19A5A1" w14:textId="29864DFC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1,682,5</w:t>
            </w:r>
            <w:r w:rsidR="008E4BB1"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0</w:t>
            </w:r>
            <w:r w:rsidR="00512CAC"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56" w:type="dxa"/>
          </w:tcPr>
          <w:p w14:paraId="7EF406AC" w14:textId="77777777" w:rsidR="003B21B7" w:rsidRPr="00D95524" w:rsidRDefault="003B21B7" w:rsidP="003B21B7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84" w:type="dxa"/>
          </w:tcPr>
          <w:p w14:paraId="72B0F7FB" w14:textId="3E242650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rtl/>
                <w:cs/>
              </w:rPr>
            </w:pP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4,217</w:t>
            </w:r>
          </w:p>
        </w:tc>
        <w:tc>
          <w:tcPr>
            <w:tcW w:w="255" w:type="dxa"/>
          </w:tcPr>
          <w:p w14:paraId="0A264FFF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85" w:type="dxa"/>
          </w:tcPr>
          <w:p w14:paraId="7AD7AE31" w14:textId="1A9B17CB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1,650,95</w:t>
            </w:r>
            <w:r w:rsidR="00512CAC"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</w:tcPr>
          <w:p w14:paraId="3F4295B9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</w:tcPr>
          <w:p w14:paraId="7876A0DC" w14:textId="75F0748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hAnsiTheme="majorBidi" w:cstheme="majorBidi"/>
                <w:sz w:val="26"/>
                <w:szCs w:val="26"/>
              </w:rPr>
              <w:t>36,657,588</w:t>
            </w:r>
          </w:p>
        </w:tc>
      </w:tr>
      <w:tr w:rsidR="003B21B7" w:rsidRPr="002C5644" w14:paraId="0545836A" w14:textId="77777777" w:rsidTr="00405458">
        <w:trPr>
          <w:cantSplit/>
        </w:trPr>
        <w:tc>
          <w:tcPr>
            <w:tcW w:w="3060" w:type="dxa"/>
          </w:tcPr>
          <w:p w14:paraId="587EE26F" w14:textId="77777777" w:rsidR="003B21B7" w:rsidRPr="00D95524" w:rsidRDefault="003B21B7" w:rsidP="003B21B7">
            <w:pPr>
              <w:spacing w:line="200" w:lineRule="atLeast"/>
              <w:ind w:right="63"/>
              <w:rPr>
                <w:rFonts w:ascii="Angsana New" w:hAnsi="Angsana New"/>
                <w:sz w:val="26"/>
                <w:szCs w:val="26"/>
                <w:cs/>
              </w:rPr>
            </w:pPr>
            <w:r w:rsidRPr="00D95524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720" w:type="dxa"/>
          </w:tcPr>
          <w:p w14:paraId="16C1ABBF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EE675B0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3D965D" w14:textId="24B36192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BE34D0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FD1742" w14:textId="10B2E1B4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721704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1E9DEB4" w14:textId="39896AB1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hAnsiTheme="majorBidi" w:cstheme="majorBidi"/>
                <w:sz w:val="26"/>
                <w:szCs w:val="26"/>
              </w:rPr>
              <w:t>4,740,747</w:t>
            </w:r>
          </w:p>
        </w:tc>
        <w:tc>
          <w:tcPr>
            <w:tcW w:w="253" w:type="dxa"/>
          </w:tcPr>
          <w:p w14:paraId="24116899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AE67AD1" w14:textId="67CED9E5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228,648</w:t>
            </w:r>
          </w:p>
        </w:tc>
        <w:tc>
          <w:tcPr>
            <w:tcW w:w="256" w:type="dxa"/>
          </w:tcPr>
          <w:p w14:paraId="0702777A" w14:textId="77777777" w:rsidR="003B21B7" w:rsidRPr="00D95524" w:rsidRDefault="003B21B7" w:rsidP="003B21B7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04AE24BE" w14:textId="058A1EFB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  <w:rtl/>
                <w:cs/>
              </w:rPr>
            </w:pP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27C440F3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2EFC7F66" w14:textId="1ED32F2B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27B02CB8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CB05F51" w14:textId="26C55000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95524">
              <w:rPr>
                <w:rFonts w:asciiTheme="majorBidi" w:hAnsiTheme="majorBidi" w:cstheme="majorBidi"/>
                <w:sz w:val="26"/>
                <w:szCs w:val="26"/>
              </w:rPr>
              <w:t>4,969,395</w:t>
            </w:r>
          </w:p>
        </w:tc>
      </w:tr>
      <w:tr w:rsidR="003B21B7" w:rsidRPr="002C5644" w14:paraId="4E162196" w14:textId="77777777" w:rsidTr="00405458">
        <w:trPr>
          <w:cantSplit/>
        </w:trPr>
        <w:tc>
          <w:tcPr>
            <w:tcW w:w="3060" w:type="dxa"/>
          </w:tcPr>
          <w:p w14:paraId="56CF3CF1" w14:textId="77777777" w:rsidR="003B21B7" w:rsidRPr="00D95524" w:rsidRDefault="003B21B7" w:rsidP="003B21B7">
            <w:pPr>
              <w:spacing w:line="200" w:lineRule="atLeast"/>
              <w:ind w:right="6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6761D5AC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F4F0572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90B7B7" w14:textId="7A9ADF7F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D9552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20,157,549</w:t>
            </w:r>
          </w:p>
        </w:tc>
        <w:tc>
          <w:tcPr>
            <w:tcW w:w="270" w:type="dxa"/>
          </w:tcPr>
          <w:p w14:paraId="1BE49E08" w14:textId="77777777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8F5560" w14:textId="227D00A0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D955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7,811</w:t>
            </w:r>
          </w:p>
        </w:tc>
        <w:tc>
          <w:tcPr>
            <w:tcW w:w="236" w:type="dxa"/>
          </w:tcPr>
          <w:p w14:paraId="11CB0DC2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5DB82B3" w14:textId="308DCCC6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D955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17,895,297</w:t>
            </w:r>
          </w:p>
        </w:tc>
        <w:tc>
          <w:tcPr>
            <w:tcW w:w="253" w:type="dxa"/>
          </w:tcPr>
          <w:p w14:paraId="4131E1D9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31B20CFC" w14:textId="345482EC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D9552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1,911,15</w:t>
            </w:r>
            <w:r w:rsidR="00512CAC" w:rsidRPr="00D9552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56" w:type="dxa"/>
          </w:tcPr>
          <w:p w14:paraId="16A90082" w14:textId="77777777" w:rsidR="003B21B7" w:rsidRPr="00D95524" w:rsidRDefault="003B21B7" w:rsidP="003B21B7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6C853059" w14:textId="488E9F4E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D9552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4,217</w:t>
            </w:r>
          </w:p>
        </w:tc>
        <w:tc>
          <w:tcPr>
            <w:tcW w:w="255" w:type="dxa"/>
          </w:tcPr>
          <w:p w14:paraId="4C9CBE38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343A35CC" w14:textId="71275FB1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D9552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1,650,95</w:t>
            </w:r>
            <w:r w:rsidR="00512CAC" w:rsidRPr="00D9552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52" w:type="dxa"/>
          </w:tcPr>
          <w:p w14:paraId="382EA994" w14:textId="77777777" w:rsidR="003B21B7" w:rsidRPr="00D95524" w:rsidRDefault="003B21B7" w:rsidP="003B21B7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12C5DC4" w14:textId="7A75F8EC" w:rsidR="003B21B7" w:rsidRPr="00D95524" w:rsidRDefault="003B21B7" w:rsidP="003B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D955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41,626,983</w:t>
            </w:r>
          </w:p>
        </w:tc>
      </w:tr>
    </w:tbl>
    <w:p w14:paraId="42135B39" w14:textId="77777777" w:rsidR="00B23201" w:rsidRPr="002C5644" w:rsidRDefault="00B23201" w:rsidP="009C0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  <w:cs/>
        </w:rPr>
        <w:sectPr w:rsidR="00B23201" w:rsidRPr="002C5644" w:rsidSect="00EB2AE7">
          <w:headerReference w:type="default" r:id="rId15"/>
          <w:footerReference w:type="default" r:id="rId16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1350"/>
        <w:gridCol w:w="270"/>
        <w:gridCol w:w="1350"/>
        <w:gridCol w:w="270"/>
        <w:gridCol w:w="1350"/>
        <w:gridCol w:w="270"/>
        <w:gridCol w:w="1260"/>
      </w:tblGrid>
      <w:tr w:rsidR="007A59DA" w:rsidRPr="002C5644" w14:paraId="58BF963C" w14:textId="5E1E2AB7" w:rsidTr="00512CAC">
        <w:tc>
          <w:tcPr>
            <w:tcW w:w="3042" w:type="dxa"/>
          </w:tcPr>
          <w:p w14:paraId="7B9F6A7A" w14:textId="77777777" w:rsidR="007A59DA" w:rsidRPr="002C5644" w:rsidRDefault="007A59DA" w:rsidP="007A59DA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46598B77" w14:textId="0FF635A9" w:rsidR="007A59DA" w:rsidRPr="002C5644" w:rsidRDefault="007A59DA" w:rsidP="007A59D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59DA" w:rsidRPr="002C5644" w14:paraId="4DA8B216" w14:textId="74483E07" w:rsidTr="007D3509">
        <w:tc>
          <w:tcPr>
            <w:tcW w:w="3042" w:type="dxa"/>
          </w:tcPr>
          <w:p w14:paraId="48F36E23" w14:textId="77777777" w:rsidR="007A59DA" w:rsidRPr="002C5644" w:rsidRDefault="007A59DA" w:rsidP="007A59DA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77B270" w14:textId="77777777" w:rsidR="00512CAC" w:rsidRPr="002C5644" w:rsidRDefault="00512CAC" w:rsidP="000E22C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5E139B9" w14:textId="77777777" w:rsidR="00F864C8" w:rsidRDefault="00F864C8" w:rsidP="007A59D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A9BAA3" w14:textId="1728DE34" w:rsidR="007A59DA" w:rsidRPr="002C5644" w:rsidRDefault="007A59DA" w:rsidP="007A59DA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  <w:r w:rsidR="000E22C8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3723F5BA" w14:textId="3B8C6273" w:rsidR="007A59DA" w:rsidRPr="002C5644" w:rsidRDefault="007A59DA" w:rsidP="007A59DA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1F1FDEC" w14:textId="77777777" w:rsidR="007A59DA" w:rsidRPr="002C5644" w:rsidRDefault="007A59DA" w:rsidP="007A59D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เครื่องตกแต่ง </w:t>
            </w:r>
          </w:p>
          <w:p w14:paraId="6BA731A8" w14:textId="77777777" w:rsidR="007A59DA" w:rsidRPr="002C5644" w:rsidRDefault="007A59DA" w:rsidP="007A59D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ติดตั้งและ</w:t>
            </w:r>
          </w:p>
          <w:p w14:paraId="13A5730E" w14:textId="0828DBAB" w:rsidR="007A59DA" w:rsidRPr="002C5644" w:rsidRDefault="007A59DA" w:rsidP="007A59DA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70" w:type="dxa"/>
          </w:tcPr>
          <w:p w14:paraId="39C63401" w14:textId="06F7FE82" w:rsidR="007A59DA" w:rsidRPr="002C5644" w:rsidRDefault="007A59DA" w:rsidP="007A59DA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FE4DFB7" w14:textId="77777777" w:rsidR="00512CAC" w:rsidRDefault="00512CAC" w:rsidP="007A59DA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27FD650" w14:textId="3E056447" w:rsidR="007A59DA" w:rsidRPr="002C5644" w:rsidRDefault="007A59DA" w:rsidP="007A59DA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</w:t>
            </w:r>
          </w:p>
          <w:p w14:paraId="1D4D6E77" w14:textId="77777777" w:rsidR="007A59DA" w:rsidRPr="002C5644" w:rsidRDefault="007A59DA" w:rsidP="007A59DA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ระหว่างก่อสร้าง</w:t>
            </w:r>
          </w:p>
          <w:p w14:paraId="3DD51599" w14:textId="3E9395EF" w:rsidR="007A59DA" w:rsidRPr="002C5644" w:rsidRDefault="007A59DA" w:rsidP="007A59DA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1DF39C7D" w14:textId="77777777" w:rsidR="007A59DA" w:rsidRPr="002C5644" w:rsidRDefault="007A59DA" w:rsidP="007A59DA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BE04011" w14:textId="77777777" w:rsidR="00512CAC" w:rsidRDefault="00512CAC" w:rsidP="007A59D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8A24C7" w14:textId="77777777" w:rsidR="00512CAC" w:rsidRDefault="00512CAC" w:rsidP="007A59D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CEA5310" w14:textId="77777777" w:rsidR="00512CAC" w:rsidRDefault="00512CAC" w:rsidP="007A59D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807EAB" w14:textId="22B1DFFB" w:rsidR="007A59DA" w:rsidRPr="002C5644" w:rsidRDefault="007A59DA" w:rsidP="007A59DA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12CAC" w:rsidRPr="002C5644" w14:paraId="3AD962A2" w14:textId="66881DCA" w:rsidTr="00DA3A9C">
        <w:tc>
          <w:tcPr>
            <w:tcW w:w="3042" w:type="dxa"/>
          </w:tcPr>
          <w:p w14:paraId="5BC4E76F" w14:textId="77777777" w:rsidR="00512CAC" w:rsidRPr="002C5644" w:rsidRDefault="00512CAC" w:rsidP="007A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0EEBCD04" w14:textId="37796F4B" w:rsidR="00512CAC" w:rsidRPr="00512CAC" w:rsidRDefault="001501CF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(</w:t>
            </w:r>
            <w:r w:rsidR="00512CAC" w:rsidRPr="00512CA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A59DA" w:rsidRPr="002C5644" w14:paraId="0101BBA9" w14:textId="0724C4E2" w:rsidTr="007D3509">
        <w:tc>
          <w:tcPr>
            <w:tcW w:w="3042" w:type="dxa"/>
          </w:tcPr>
          <w:p w14:paraId="40A9AFD4" w14:textId="77777777" w:rsidR="007A59DA" w:rsidRPr="002C5644" w:rsidRDefault="007A59DA" w:rsidP="007A59D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4927FA21" w14:textId="01A5404A" w:rsidR="007A59DA" w:rsidRPr="002C5644" w:rsidRDefault="007A59DA" w:rsidP="00080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82940C2" w14:textId="142E2401" w:rsidR="007A59DA" w:rsidRPr="002C5644" w:rsidRDefault="007A59DA" w:rsidP="007A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F8A34FD" w14:textId="4FF1931B" w:rsidR="007A59DA" w:rsidRPr="002C5644" w:rsidRDefault="007A59DA" w:rsidP="00BA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705A74E" w14:textId="6D14BC57" w:rsidR="007A59DA" w:rsidRPr="002C5644" w:rsidRDefault="007A59DA" w:rsidP="007A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8CB1CBA" w14:textId="426C4DCD" w:rsidR="007A59DA" w:rsidRPr="002C5644" w:rsidRDefault="007A59DA" w:rsidP="00080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928F598" w14:textId="77777777" w:rsidR="007A59DA" w:rsidRPr="002C5644" w:rsidRDefault="007A59DA" w:rsidP="007A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8A1CEF2" w14:textId="0490CF45" w:rsidR="007A59DA" w:rsidRPr="002C5644" w:rsidRDefault="007A59DA" w:rsidP="007A5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512CAC" w:rsidRPr="002C5644" w14:paraId="37CFF74A" w14:textId="628CE045" w:rsidTr="009E14E5">
        <w:tc>
          <w:tcPr>
            <w:tcW w:w="3042" w:type="dxa"/>
          </w:tcPr>
          <w:p w14:paraId="3A88F3B3" w14:textId="77777777" w:rsidR="00512CAC" w:rsidRPr="002C5644" w:rsidRDefault="00512CAC" w:rsidP="00512CA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14:paraId="0C4ADBC1" w14:textId="1897A770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4C164" w14:textId="1DB38D92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C67329" w14:textId="380EFF93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53AD090F" w14:textId="4C6AA043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2F9E170" w14:textId="7721EEE8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7D72D4" w14:textId="7777777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184A669" w14:textId="395ECAA4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512CAC" w:rsidRPr="002C5644" w14:paraId="55E38F9D" w14:textId="68F0E0D6" w:rsidTr="009E14E5">
        <w:tc>
          <w:tcPr>
            <w:tcW w:w="3042" w:type="dxa"/>
          </w:tcPr>
          <w:p w14:paraId="404EA654" w14:textId="77777777" w:rsidR="00512CAC" w:rsidRPr="002C5644" w:rsidRDefault="00512CAC" w:rsidP="00512CA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08F4BD" w14:textId="03ACD1FD" w:rsidR="00512CAC" w:rsidRPr="00080B4A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3EF319" w14:textId="2EDD3A0E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467A46" w14:textId="18007F1D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1,152</w:t>
            </w:r>
          </w:p>
        </w:tc>
        <w:tc>
          <w:tcPr>
            <w:tcW w:w="270" w:type="dxa"/>
          </w:tcPr>
          <w:p w14:paraId="559D3C22" w14:textId="31930ED2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4FB331" w14:textId="66192D19" w:rsidR="00512CAC" w:rsidRPr="00080B4A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8EEFA4" w14:textId="7777777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EE51A6" w14:textId="6EE40B0F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1,152</w:t>
            </w:r>
          </w:p>
        </w:tc>
      </w:tr>
      <w:tr w:rsidR="00512CAC" w:rsidRPr="002C5644" w14:paraId="4879B81F" w14:textId="00BF3A54" w:rsidTr="009E14E5">
        <w:tc>
          <w:tcPr>
            <w:tcW w:w="3042" w:type="dxa"/>
          </w:tcPr>
          <w:p w14:paraId="16095D2B" w14:textId="290BCEF2" w:rsidR="00512CAC" w:rsidRPr="002C5644" w:rsidRDefault="00512CAC" w:rsidP="00512CAC">
            <w:pPr>
              <w:tabs>
                <w:tab w:val="clear" w:pos="227"/>
                <w:tab w:val="left" w:pos="770"/>
              </w:tabs>
              <w:ind w:left="230" w:hanging="2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F7C2491" w14:textId="77777777" w:rsidR="00512CAC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7FF60BB8" w14:textId="7179248D" w:rsidR="00512CAC" w:rsidRPr="00512CAC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80B4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8CD30D" w14:textId="0AA1E5B5" w:rsidR="00512CAC" w:rsidRPr="00512CAC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341A6CD" w14:textId="77777777" w:rsidR="00512CAC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117E18CB" w14:textId="6893A584" w:rsidR="00512CAC" w:rsidRPr="00512CAC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1,167</w:t>
            </w:r>
          </w:p>
        </w:tc>
        <w:tc>
          <w:tcPr>
            <w:tcW w:w="270" w:type="dxa"/>
          </w:tcPr>
          <w:p w14:paraId="2DCEFDC2" w14:textId="71AC5804" w:rsidR="00512CAC" w:rsidRPr="00512CAC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961E12" w14:textId="77777777" w:rsidR="00512CAC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0047FA04" w14:textId="08A8C4E4" w:rsidR="00512CAC" w:rsidRPr="00512CAC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80B4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3EC49E" w14:textId="77777777" w:rsidR="00512CAC" w:rsidRPr="00512CAC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FF8F3C" w14:textId="77777777" w:rsidR="00512CAC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432D6715" w14:textId="130C6EB3" w:rsidR="00512CAC" w:rsidRPr="00512CAC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1,167</w:t>
            </w:r>
          </w:p>
        </w:tc>
      </w:tr>
      <w:tr w:rsidR="00512CAC" w:rsidRPr="002C5644" w14:paraId="2E6A23AE" w14:textId="3FD85DCE" w:rsidTr="007D3509">
        <w:tc>
          <w:tcPr>
            <w:tcW w:w="3042" w:type="dxa"/>
          </w:tcPr>
          <w:p w14:paraId="009948B8" w14:textId="77777777" w:rsidR="00512CAC" w:rsidRPr="002C5644" w:rsidRDefault="00512CAC" w:rsidP="00512CA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51A3CB6A" w14:textId="55B545D0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270" w:type="dxa"/>
          </w:tcPr>
          <w:p w14:paraId="6A286A32" w14:textId="1D2C902D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1CCD4EFA" w14:textId="2644191A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2,700</w:t>
            </w:r>
          </w:p>
        </w:tc>
        <w:tc>
          <w:tcPr>
            <w:tcW w:w="270" w:type="dxa"/>
          </w:tcPr>
          <w:p w14:paraId="39792656" w14:textId="2D89DC18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13876AF3" w14:textId="1D83BA70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70" w:type="dxa"/>
          </w:tcPr>
          <w:p w14:paraId="1BC09A1E" w14:textId="7777777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A939095" w14:textId="619412CF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3,531</w:t>
            </w:r>
          </w:p>
        </w:tc>
      </w:tr>
      <w:tr w:rsidR="00512CAC" w:rsidRPr="002C5644" w14:paraId="7332C4FB" w14:textId="77777777" w:rsidTr="007D3509">
        <w:tc>
          <w:tcPr>
            <w:tcW w:w="3042" w:type="dxa"/>
          </w:tcPr>
          <w:p w14:paraId="1383F57F" w14:textId="2134C44E" w:rsidR="00512CAC" w:rsidRPr="002C5644" w:rsidRDefault="00512CAC" w:rsidP="00512CA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6DD351" w14:textId="005BB4AA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C564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38509D86" w14:textId="7777777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B7E205" w14:textId="08A26AEA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70" w:type="dxa"/>
          </w:tcPr>
          <w:p w14:paraId="3466801B" w14:textId="7777777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4D5EAE" w14:textId="59EC5312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(325)</w:t>
            </w:r>
          </w:p>
        </w:tc>
        <w:tc>
          <w:tcPr>
            <w:tcW w:w="270" w:type="dxa"/>
          </w:tcPr>
          <w:p w14:paraId="42360F01" w14:textId="7777777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EA7261" w14:textId="5A3BBEFE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512CAC" w:rsidRPr="002C5644" w14:paraId="5B6EA257" w14:textId="3A1EA1C9" w:rsidTr="007D3509">
        <w:tc>
          <w:tcPr>
            <w:tcW w:w="3042" w:type="dxa"/>
          </w:tcPr>
          <w:p w14:paraId="38E79630" w14:textId="77777777" w:rsidR="00512CAC" w:rsidRPr="002C5644" w:rsidRDefault="00512CAC" w:rsidP="00512CA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22748C" w14:textId="247EE05B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270" w:type="dxa"/>
          </w:tcPr>
          <w:p w14:paraId="3D0543F5" w14:textId="13BF7CC6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5E54E4" w14:textId="3271BD94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4,192</w:t>
            </w:r>
          </w:p>
        </w:tc>
        <w:tc>
          <w:tcPr>
            <w:tcW w:w="270" w:type="dxa"/>
          </w:tcPr>
          <w:p w14:paraId="30FAB26C" w14:textId="0B5B8086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7799052" w14:textId="5082AB49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1B7840" w14:textId="7777777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43166F3" w14:textId="3FF1E52A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4,698</w:t>
            </w:r>
          </w:p>
        </w:tc>
      </w:tr>
      <w:tr w:rsidR="00512CAC" w:rsidRPr="002C5644" w14:paraId="6108FEE6" w14:textId="36474455" w:rsidTr="007D3509">
        <w:trPr>
          <w:trHeight w:hRule="exact" w:val="259"/>
        </w:trPr>
        <w:tc>
          <w:tcPr>
            <w:tcW w:w="3042" w:type="dxa"/>
          </w:tcPr>
          <w:p w14:paraId="3E56D51F" w14:textId="77777777" w:rsidR="00512CAC" w:rsidRPr="002C5644" w:rsidRDefault="00512CAC" w:rsidP="00512CA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64D2030" w14:textId="7777777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FCDFF27" w14:textId="28DDF6AD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3BB0DB1" w14:textId="0E0CE586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AD8C119" w14:textId="4DEBA238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43AE739" w14:textId="1C9BAA16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7C16B06" w14:textId="7777777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15325D" w14:textId="7777777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512CAC" w:rsidRPr="002C5644" w14:paraId="1C4E55E5" w14:textId="333A108C" w:rsidTr="007D3509">
        <w:tc>
          <w:tcPr>
            <w:tcW w:w="3042" w:type="dxa"/>
          </w:tcPr>
          <w:p w14:paraId="3127AF60" w14:textId="77777777" w:rsidR="00512CAC" w:rsidRPr="002C5644" w:rsidRDefault="00512CAC" w:rsidP="00512CA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350" w:type="dxa"/>
          </w:tcPr>
          <w:p w14:paraId="134B79A0" w14:textId="7777777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258CC8A" w14:textId="37D8CD5F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6C245415" w14:textId="3CC23ADC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A01FAA3" w14:textId="1A0926DB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5A7FBCFB" w14:textId="08748AEA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1CFCFD6" w14:textId="7777777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599A0E0" w14:textId="7777777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512CAC" w:rsidRPr="002C5644" w14:paraId="6A2EAAC7" w14:textId="01BD9F4D" w:rsidTr="007D3509">
        <w:tc>
          <w:tcPr>
            <w:tcW w:w="3042" w:type="dxa"/>
          </w:tcPr>
          <w:p w14:paraId="0441EF90" w14:textId="6B477D33" w:rsidR="00512CAC" w:rsidRPr="002C5644" w:rsidRDefault="00512CAC" w:rsidP="00512CA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sz w:val="30"/>
                <w:szCs w:val="30"/>
              </w:rPr>
              <w:t>256</w:t>
            </w:r>
            <w:r w:rsidR="00E9545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0F5F9840" w14:textId="1425552C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FF1DE1" w14:textId="5185A6DF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382E69" w14:textId="77414243" w:rsidR="00512CAC" w:rsidRPr="00080B4A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80B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FD54E5" w14:textId="7BB98776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09011B8" w14:textId="1D97F6E8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4585FF" w14:textId="7777777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294EBFE" w14:textId="69E7F1C7" w:rsidR="00512CAC" w:rsidRPr="00080B4A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080B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2CAC" w:rsidRPr="002C5644" w14:paraId="1178440F" w14:textId="77777777" w:rsidTr="007D3509">
        <w:tc>
          <w:tcPr>
            <w:tcW w:w="3042" w:type="dxa"/>
          </w:tcPr>
          <w:p w14:paraId="12485A7C" w14:textId="79B15DA1" w:rsidR="00512CAC" w:rsidRPr="002C5644" w:rsidRDefault="00512CAC" w:rsidP="00512CA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C3F4D3" w14:textId="023354C9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94422F" w14:textId="7777777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BBBE8B" w14:textId="06484F4E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2B89C08D" w14:textId="7777777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ACA3D5" w14:textId="1F17243B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160E94" w14:textId="7777777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3A0256" w14:textId="55D59B14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512CAC" w:rsidRPr="002C5644" w14:paraId="7C6DCACC" w14:textId="062E50C3" w:rsidTr="007D3509">
        <w:tc>
          <w:tcPr>
            <w:tcW w:w="3042" w:type="dxa"/>
          </w:tcPr>
          <w:p w14:paraId="1B5A88E2" w14:textId="66E404BA" w:rsidR="00512CAC" w:rsidRPr="002C5644" w:rsidRDefault="00512CAC" w:rsidP="00512CAC">
            <w:pPr>
              <w:tabs>
                <w:tab w:val="clear" w:pos="227"/>
                <w:tab w:val="left" w:pos="770"/>
              </w:tabs>
              <w:ind w:left="230" w:hanging="2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419C8D" w14:textId="77777777" w:rsidR="009E14E5" w:rsidRDefault="009E14E5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4DBD942A" w14:textId="55D17350" w:rsidR="00512CAC" w:rsidRPr="00E9545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9545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1761CE" w14:textId="61607D8E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52A037" w14:textId="77777777" w:rsidR="009E14E5" w:rsidRDefault="009E14E5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1D07F37" w14:textId="731FBAEA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12661616" w14:textId="178EBD5E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C81E485" w14:textId="77777777" w:rsidR="009E14E5" w:rsidRDefault="009E14E5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7B4211DA" w14:textId="33D9258A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27B990" w14:textId="7777777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60F13A" w14:textId="77777777" w:rsidR="009E14E5" w:rsidRDefault="009E14E5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9DCF905" w14:textId="0E287D70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</w:tr>
      <w:tr w:rsidR="00512CAC" w:rsidRPr="002C5644" w14:paraId="1A025C44" w14:textId="6D4A06C9" w:rsidTr="007D3509">
        <w:tc>
          <w:tcPr>
            <w:tcW w:w="3042" w:type="dxa"/>
          </w:tcPr>
          <w:p w14:paraId="1B09FCEE" w14:textId="77777777" w:rsidR="00512CAC" w:rsidRPr="002C5644" w:rsidRDefault="00512CAC" w:rsidP="00512CA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ED7B3E" w14:textId="69F304F0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44B4AD1A" w14:textId="7CE9F874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A5F649" w14:textId="2B1159C9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714</w:t>
            </w:r>
          </w:p>
        </w:tc>
        <w:tc>
          <w:tcPr>
            <w:tcW w:w="270" w:type="dxa"/>
          </w:tcPr>
          <w:p w14:paraId="0B24EB26" w14:textId="5A039098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390402" w14:textId="53AE2B64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77434C" w14:textId="7777777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F34248" w14:textId="5BC37E15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</w:tr>
      <w:tr w:rsidR="00512CAC" w:rsidRPr="002C5644" w14:paraId="4A5A166F" w14:textId="4E42A856" w:rsidTr="007D3509">
        <w:tc>
          <w:tcPr>
            <w:tcW w:w="3042" w:type="dxa"/>
          </w:tcPr>
          <w:p w14:paraId="679A53D9" w14:textId="77777777" w:rsidR="00512CAC" w:rsidRPr="002C5644" w:rsidRDefault="00512CAC" w:rsidP="00512CA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946A86" w14:textId="75C8D4E6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571E830A" w14:textId="4F9DD22A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1282641" w14:textId="349C83A0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00CFE063" w14:textId="55CF0211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8FA00C" w14:textId="73726591" w:rsidR="00512CAC" w:rsidRPr="00080B4A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80B4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3FEF82" w14:textId="7777777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40BF76" w14:textId="06AF60B8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814</w:t>
            </w:r>
          </w:p>
        </w:tc>
      </w:tr>
      <w:tr w:rsidR="00512CAC" w:rsidRPr="002C5644" w14:paraId="4EA35C9D" w14:textId="44FDF200" w:rsidTr="007D3509">
        <w:trPr>
          <w:trHeight w:hRule="exact" w:val="259"/>
        </w:trPr>
        <w:tc>
          <w:tcPr>
            <w:tcW w:w="3042" w:type="dxa"/>
          </w:tcPr>
          <w:p w14:paraId="7D1B7F68" w14:textId="77777777" w:rsidR="00512CAC" w:rsidRPr="002C5644" w:rsidRDefault="00512CAC" w:rsidP="00512CA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450140" w14:textId="552F2D4C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F955152" w14:textId="7CC78BA4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84A27D" w14:textId="712936FB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48A370E" w14:textId="5C5066CD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F3A5E1" w14:textId="6821BBA9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E3CACE2" w14:textId="7777777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39C5A3" w14:textId="5DD8FAFE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512CAC" w:rsidRPr="002C5644" w14:paraId="73CBD19D" w14:textId="0C5FDDAD" w:rsidTr="007D3509">
        <w:tc>
          <w:tcPr>
            <w:tcW w:w="3042" w:type="dxa"/>
          </w:tcPr>
          <w:p w14:paraId="6C24D4F7" w14:textId="77777777" w:rsidR="00512CAC" w:rsidRPr="002C5644" w:rsidRDefault="00512CAC" w:rsidP="00512CA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27CC095D" w14:textId="7777777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7AA54D7" w14:textId="084DB2AB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CFB7A84" w14:textId="5E5D9858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9D5E3DA" w14:textId="625A4AFB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5C0AF114" w14:textId="056EE1B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E2AC338" w14:textId="7777777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4C7F90F" w14:textId="7777777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512CAC" w:rsidRPr="002C5644" w14:paraId="0DE0DF0E" w14:textId="16AA8BAB" w:rsidTr="007D3509">
        <w:tc>
          <w:tcPr>
            <w:tcW w:w="3042" w:type="dxa"/>
          </w:tcPr>
          <w:p w14:paraId="6D356134" w14:textId="77777777" w:rsidR="00512CAC" w:rsidRPr="002C5644" w:rsidRDefault="00512CAC" w:rsidP="00512CA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28E8FD7" w14:textId="111E1BD5" w:rsidR="00512CAC" w:rsidRPr="00080B4A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80B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661BA1" w14:textId="598FF3F3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E53C5B6" w14:textId="4B1E7B91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37F8F82E" w14:textId="018F20C5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3DEFAC2" w14:textId="6B774490" w:rsidR="00512CAC" w:rsidRPr="00080B4A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80B4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67AD56" w14:textId="7777777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7BCE315" w14:textId="598E2ED0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</w:tr>
      <w:tr w:rsidR="00512CAC" w:rsidRPr="002C5644" w14:paraId="7B9EFA13" w14:textId="14606CCE" w:rsidTr="007D3509">
        <w:tc>
          <w:tcPr>
            <w:tcW w:w="3042" w:type="dxa"/>
          </w:tcPr>
          <w:p w14:paraId="06D9C9DF" w14:textId="2358644A" w:rsidR="00512CAC" w:rsidRPr="002C5644" w:rsidRDefault="00512CAC" w:rsidP="00512CAC">
            <w:pPr>
              <w:tabs>
                <w:tab w:val="clear" w:pos="227"/>
                <w:tab w:val="left" w:pos="770"/>
              </w:tabs>
              <w:ind w:left="230" w:hanging="2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2DEBA88D" w14:textId="77777777" w:rsidR="00512CAC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92AFC8C" w14:textId="56EBC4D9" w:rsidR="00512CAC" w:rsidRPr="00080B4A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80B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C6E14A" w14:textId="3230E76D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61B879FE" w14:textId="77777777" w:rsidR="00512CAC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50F17489" w14:textId="44ADFC65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1,083</w:t>
            </w:r>
          </w:p>
        </w:tc>
        <w:tc>
          <w:tcPr>
            <w:tcW w:w="270" w:type="dxa"/>
          </w:tcPr>
          <w:p w14:paraId="26C48B8A" w14:textId="6AE8C9D4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409FE8DE" w14:textId="77777777" w:rsidR="00512CAC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6C2222D0" w14:textId="7D2CF42A" w:rsidR="00512CAC" w:rsidRPr="00080B4A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80B4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9412E6" w14:textId="7777777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360A2804" w14:textId="77777777" w:rsidR="00512CAC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523ADBF3" w14:textId="51B55EFE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1,083</w:t>
            </w:r>
          </w:p>
        </w:tc>
      </w:tr>
      <w:tr w:rsidR="00512CAC" w:rsidRPr="002C5644" w14:paraId="2867DF87" w14:textId="3714CD33" w:rsidTr="007D3509">
        <w:tc>
          <w:tcPr>
            <w:tcW w:w="3042" w:type="dxa"/>
          </w:tcPr>
          <w:p w14:paraId="1CECA32A" w14:textId="77777777" w:rsidR="00512CAC" w:rsidRPr="002C5644" w:rsidRDefault="00512CAC" w:rsidP="00512CA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8746CBB" w14:textId="100A624D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14:paraId="475F5CA3" w14:textId="212736F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4A0D1EE0" w14:textId="7969E82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3,394</w:t>
            </w:r>
          </w:p>
        </w:tc>
        <w:tc>
          <w:tcPr>
            <w:tcW w:w="270" w:type="dxa"/>
          </w:tcPr>
          <w:p w14:paraId="2B470A96" w14:textId="5A109ABD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D3C4A44" w14:textId="6EFC2B9B" w:rsidR="00512CAC" w:rsidRPr="00080B4A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80B4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3FE806" w14:textId="77777777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3410E1CA" w14:textId="5B21DADC" w:rsidR="00512CAC" w:rsidRPr="002C5644" w:rsidRDefault="00512CAC" w:rsidP="0051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3,884</w:t>
            </w:r>
          </w:p>
        </w:tc>
      </w:tr>
    </w:tbl>
    <w:p w14:paraId="408A5DC8" w14:textId="77777777" w:rsidR="002A22D2" w:rsidRPr="002C5644" w:rsidRDefault="002A22D2" w:rsidP="004F0721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284945C" w14:textId="77777777" w:rsidR="007D3509" w:rsidRDefault="007D3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93EB1EE" w14:textId="062F600D" w:rsidR="00725285" w:rsidRPr="002C5644" w:rsidRDefault="00725285" w:rsidP="00725285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การค้ำประกัน</w:t>
      </w:r>
    </w:p>
    <w:p w14:paraId="453CAEC2" w14:textId="77777777" w:rsidR="00725285" w:rsidRPr="002C5644" w:rsidRDefault="00725285" w:rsidP="00725285">
      <w:pPr>
        <w:spacing w:line="240" w:lineRule="auto"/>
        <w:ind w:left="540" w:right="63"/>
        <w:jc w:val="thaiDistribute"/>
        <w:rPr>
          <w:rFonts w:ascii="Angsana New" w:hAnsi="Angsana New"/>
          <w:sz w:val="24"/>
          <w:szCs w:val="24"/>
        </w:rPr>
      </w:pPr>
    </w:p>
    <w:p w14:paraId="44092444" w14:textId="4B6BCFD0" w:rsidR="00725285" w:rsidRPr="002C5644" w:rsidRDefault="00725285" w:rsidP="00725285">
      <w:pPr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t>ณ วันที่ 31 ธันวาคม 25</w:t>
      </w:r>
      <w:r w:rsidRPr="002C5644">
        <w:rPr>
          <w:rFonts w:ascii="Angsana New" w:hAnsi="Angsana New"/>
          <w:sz w:val="30"/>
          <w:szCs w:val="30"/>
        </w:rPr>
        <w:t>6</w:t>
      </w:r>
      <w:r w:rsidR="00405458" w:rsidRPr="002C5644">
        <w:rPr>
          <w:rFonts w:ascii="Angsana New" w:hAnsi="Angsana New"/>
          <w:sz w:val="30"/>
          <w:szCs w:val="30"/>
        </w:rPr>
        <w:t>2</w:t>
      </w:r>
      <w:r w:rsidRPr="002C5644">
        <w:rPr>
          <w:rFonts w:ascii="Angsana New" w:hAnsi="Angsana New" w:hint="cs"/>
          <w:sz w:val="30"/>
          <w:szCs w:val="30"/>
          <w:cs/>
        </w:rPr>
        <w:t xml:space="preserve"> ทรัพย์สินของกลุ่มบริษัท ได้แก่ ที่ดินและส่วนปรับปรุงที่ดิน อาคารและส่วนปรับปรุงอาคาร และงานระบบ มูลค่าตามบัญชีจำนวน</w:t>
      </w:r>
      <w:r w:rsidR="000C5D3C" w:rsidRPr="002C5644">
        <w:rPr>
          <w:rFonts w:ascii="Angsana New" w:hAnsi="Angsana New"/>
          <w:sz w:val="30"/>
          <w:szCs w:val="30"/>
        </w:rPr>
        <w:t xml:space="preserve"> </w:t>
      </w:r>
      <w:r w:rsidR="00F43DE4">
        <w:rPr>
          <w:rFonts w:ascii="Angsana New" w:hAnsi="Angsana New"/>
          <w:sz w:val="30"/>
          <w:szCs w:val="30"/>
        </w:rPr>
        <w:t>21,739</w:t>
      </w:r>
      <w:r w:rsidR="00886FFA">
        <w:rPr>
          <w:rFonts w:ascii="Angsana New" w:hAnsi="Angsana New"/>
          <w:sz w:val="30"/>
          <w:szCs w:val="30"/>
        </w:rPr>
        <w:t>.42</w:t>
      </w:r>
      <w:r w:rsidR="0051580D"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>ล้านบาท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2C5644">
        <w:rPr>
          <w:rFonts w:ascii="Angsana New" w:hAnsi="Angsana New"/>
          <w:i/>
          <w:iCs/>
          <w:sz w:val="30"/>
          <w:szCs w:val="30"/>
        </w:rPr>
        <w:t>256</w:t>
      </w:r>
      <w:r w:rsidR="00405458" w:rsidRPr="002C5644">
        <w:rPr>
          <w:rFonts w:ascii="Angsana New" w:hAnsi="Angsana New"/>
          <w:i/>
          <w:iCs/>
          <w:sz w:val="30"/>
          <w:szCs w:val="30"/>
        </w:rPr>
        <w:t>1</w:t>
      </w:r>
      <w:r w:rsidRPr="002C5644">
        <w:rPr>
          <w:rFonts w:ascii="Angsana New" w:hAnsi="Angsana New"/>
          <w:i/>
          <w:iCs/>
          <w:sz w:val="30"/>
          <w:szCs w:val="30"/>
        </w:rPr>
        <w:t xml:space="preserve">: </w:t>
      </w:r>
      <w:r w:rsidR="00442146">
        <w:rPr>
          <w:rFonts w:ascii="Angsana New" w:hAnsi="Angsana New"/>
          <w:i/>
          <w:iCs/>
          <w:sz w:val="30"/>
          <w:szCs w:val="30"/>
        </w:rPr>
        <w:t>26,982.59</w:t>
      </w:r>
      <w:r w:rsidRPr="002C5644">
        <w:rPr>
          <w:rFonts w:ascii="Angsana New" w:hAnsi="Angsana New"/>
          <w:i/>
          <w:iCs/>
          <w:sz w:val="30"/>
          <w:szCs w:val="30"/>
        </w:rPr>
        <w:t xml:space="preserve"> </w:t>
      </w:r>
      <w:r w:rsidRPr="002C5644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 xml:space="preserve">ได้จดจำนองเพื่อใช้เป็นหลักประกันเงินกู้ยืมจากสถาบันการเงิน (ดูหมายเหตุข้อ </w:t>
      </w:r>
      <w:r w:rsidRPr="002C5644">
        <w:rPr>
          <w:rFonts w:ascii="Angsana New" w:hAnsi="Angsana New"/>
          <w:sz w:val="30"/>
          <w:szCs w:val="30"/>
        </w:rPr>
        <w:t>1</w:t>
      </w:r>
      <w:r w:rsidR="004E7C52" w:rsidRPr="002C5644">
        <w:rPr>
          <w:rFonts w:ascii="Angsana New" w:hAnsi="Angsana New"/>
          <w:sz w:val="30"/>
          <w:szCs w:val="30"/>
        </w:rPr>
        <w:t>5</w:t>
      </w:r>
      <w:r w:rsidRPr="002C5644">
        <w:rPr>
          <w:rFonts w:ascii="Angsana New" w:hAnsi="Angsana New"/>
          <w:sz w:val="30"/>
          <w:szCs w:val="30"/>
        </w:rPr>
        <w:t>)</w:t>
      </w:r>
    </w:p>
    <w:p w14:paraId="08408A2E" w14:textId="77777777" w:rsidR="002A22D2" w:rsidRPr="002C5644" w:rsidRDefault="002A22D2" w:rsidP="00725285">
      <w:pPr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61EC0CA1" w14:textId="5B428346" w:rsidR="00725285" w:rsidRPr="005918C1" w:rsidRDefault="00725285" w:rsidP="00725285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5918C1">
        <w:rPr>
          <w:rFonts w:ascii="Angsana New" w:hAnsi="Angsana New"/>
          <w:spacing w:val="-4"/>
          <w:sz w:val="30"/>
          <w:szCs w:val="30"/>
          <w:cs/>
        </w:rPr>
        <w:t>ต้นทุนการกู้ยืมที่เกี่ยวข้องกับการดำเนินการปรับปรุงสินทรัพย์ได้บันทึกเป็นส่วนหนึ่งของต้นทุนสินทรัพย์จำนวน</w:t>
      </w:r>
      <w:r w:rsidR="000C5D3C" w:rsidRPr="005918C1">
        <w:rPr>
          <w:rFonts w:ascii="Angsana New" w:hAnsi="Angsana New"/>
          <w:spacing w:val="-4"/>
          <w:sz w:val="30"/>
          <w:szCs w:val="30"/>
        </w:rPr>
        <w:t xml:space="preserve"> </w:t>
      </w:r>
      <w:r w:rsidR="00F049E8" w:rsidRPr="005918C1">
        <w:rPr>
          <w:rFonts w:ascii="Angsana New" w:hAnsi="Angsana New"/>
          <w:spacing w:val="-4"/>
          <w:sz w:val="30"/>
          <w:szCs w:val="30"/>
        </w:rPr>
        <w:t>25.50</w:t>
      </w:r>
      <w:r w:rsidRPr="005918C1">
        <w:rPr>
          <w:rFonts w:ascii="Angsana New" w:hAnsi="Angsana New"/>
          <w:spacing w:val="-4"/>
          <w:sz w:val="30"/>
          <w:szCs w:val="30"/>
        </w:rPr>
        <w:t xml:space="preserve"> </w:t>
      </w:r>
      <w:r w:rsidRPr="005918C1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5918C1">
        <w:rPr>
          <w:rFonts w:ascii="Angsana New" w:hAnsi="Angsana New"/>
          <w:spacing w:val="-4"/>
          <w:sz w:val="30"/>
          <w:szCs w:val="30"/>
        </w:rPr>
        <w:t xml:space="preserve"> </w:t>
      </w:r>
      <w:r w:rsidRPr="005918C1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5918C1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FA1F49" w:rsidRPr="005918C1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Pr="005918C1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FA1F49" w:rsidRPr="005918C1">
        <w:rPr>
          <w:rFonts w:ascii="Angsana New" w:hAnsi="Angsana New"/>
          <w:i/>
          <w:iCs/>
          <w:spacing w:val="-4"/>
          <w:sz w:val="30"/>
          <w:szCs w:val="30"/>
        </w:rPr>
        <w:t>2.60</w:t>
      </w:r>
      <w:r w:rsidRPr="005918C1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5918C1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 w:rsidRPr="005918C1">
        <w:rPr>
          <w:rFonts w:ascii="Angsana New" w:hAnsi="Angsana New"/>
          <w:spacing w:val="-4"/>
          <w:sz w:val="30"/>
          <w:szCs w:val="30"/>
        </w:rPr>
        <w:t xml:space="preserve"> </w:t>
      </w:r>
      <w:r w:rsidRPr="005918C1">
        <w:rPr>
          <w:rFonts w:ascii="Angsana New" w:hAnsi="Angsana New"/>
          <w:spacing w:val="-4"/>
          <w:sz w:val="30"/>
          <w:szCs w:val="30"/>
          <w:cs/>
        </w:rPr>
        <w:t>มีอัตราดอกเบี้ยที่</w:t>
      </w:r>
      <w:r w:rsidRPr="005918C1">
        <w:rPr>
          <w:rFonts w:asciiTheme="majorBidi" w:hAnsiTheme="majorBidi" w:cstheme="majorBidi"/>
          <w:spacing w:val="-4"/>
          <w:sz w:val="30"/>
          <w:szCs w:val="30"/>
          <w:cs/>
        </w:rPr>
        <w:t>รับรู้ร้อยละ</w:t>
      </w:r>
      <w:r w:rsidR="000C5D3C" w:rsidRPr="005918C1">
        <w:rPr>
          <w:rFonts w:asciiTheme="majorBidi" w:hAnsiTheme="majorBidi" w:cstheme="majorBidi"/>
          <w:spacing w:val="-4"/>
          <w:sz w:val="30"/>
          <w:szCs w:val="30"/>
        </w:rPr>
        <w:t xml:space="preserve"> 3.</w:t>
      </w:r>
      <w:r w:rsidR="00584D43" w:rsidRPr="005918C1">
        <w:rPr>
          <w:rFonts w:ascii="Angsana New" w:hAnsi="Angsana New"/>
          <w:spacing w:val="-4"/>
          <w:sz w:val="30"/>
          <w:szCs w:val="30"/>
        </w:rPr>
        <w:t>6</w:t>
      </w:r>
      <w:r w:rsidR="00203708">
        <w:rPr>
          <w:rFonts w:ascii="Angsana New" w:hAnsi="Angsana New"/>
          <w:spacing w:val="-4"/>
          <w:sz w:val="30"/>
          <w:szCs w:val="30"/>
        </w:rPr>
        <w:t>0</w:t>
      </w:r>
      <w:r w:rsidR="000C5D3C" w:rsidRPr="005918C1">
        <w:rPr>
          <w:rFonts w:asciiTheme="majorBidi" w:hAnsiTheme="majorBidi" w:cstheme="majorBidi"/>
          <w:spacing w:val="-4"/>
          <w:sz w:val="30"/>
          <w:szCs w:val="30"/>
        </w:rPr>
        <w:t xml:space="preserve"> - 4.</w:t>
      </w:r>
      <w:r w:rsidR="00584D43" w:rsidRPr="005918C1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203708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0C5D3C" w:rsidRPr="005918C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918C1">
        <w:rPr>
          <w:rFonts w:asciiTheme="majorBidi" w:hAnsiTheme="majorBidi" w:cstheme="majorBidi"/>
          <w:spacing w:val="-4"/>
          <w:sz w:val="30"/>
          <w:szCs w:val="30"/>
          <w:cs/>
        </w:rPr>
        <w:t>ต่อ</w:t>
      </w:r>
      <w:r w:rsidRPr="005918C1">
        <w:rPr>
          <w:rFonts w:ascii="Angsana New" w:hAnsi="Angsana New"/>
          <w:spacing w:val="-4"/>
          <w:sz w:val="30"/>
          <w:szCs w:val="30"/>
          <w:cs/>
        </w:rPr>
        <w:t>ปี</w:t>
      </w:r>
      <w:r w:rsidRPr="005918C1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Pr="005918C1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5918C1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405458" w:rsidRPr="005918C1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Pr="005918C1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Pr="005918C1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ร้อยละ </w:t>
      </w:r>
      <w:r w:rsidR="00405458" w:rsidRPr="005918C1">
        <w:rPr>
          <w:rFonts w:ascii="Angsana New" w:hAnsi="Angsana New"/>
          <w:i/>
          <w:iCs/>
          <w:spacing w:val="-4"/>
          <w:sz w:val="30"/>
          <w:szCs w:val="30"/>
        </w:rPr>
        <w:t>3.60</w:t>
      </w:r>
      <w:r w:rsidRPr="005918C1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ถึง</w:t>
      </w:r>
      <w:r w:rsidRPr="005918C1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405458" w:rsidRPr="005918C1">
        <w:rPr>
          <w:rFonts w:ascii="Angsana New" w:hAnsi="Angsana New"/>
          <w:i/>
          <w:iCs/>
          <w:spacing w:val="-4"/>
          <w:sz w:val="30"/>
          <w:szCs w:val="30"/>
        </w:rPr>
        <w:t>4.30</w:t>
      </w:r>
      <w:r w:rsidRPr="005918C1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5918C1">
        <w:rPr>
          <w:rFonts w:ascii="Angsana New" w:hAnsi="Angsana New"/>
          <w:i/>
          <w:iCs/>
          <w:spacing w:val="-4"/>
          <w:sz w:val="30"/>
          <w:szCs w:val="30"/>
          <w:cs/>
        </w:rPr>
        <w:t>ต่อปี)</w:t>
      </w:r>
    </w:p>
    <w:p w14:paraId="37AD5474" w14:textId="77777777" w:rsidR="00BB1B34" w:rsidRPr="002C5644" w:rsidRDefault="00BB1B34" w:rsidP="00725285">
      <w:pPr>
        <w:spacing w:line="240" w:lineRule="auto"/>
        <w:ind w:left="540" w:right="63"/>
        <w:jc w:val="thaiDistribute"/>
        <w:rPr>
          <w:rFonts w:ascii="Angsana New" w:hAnsi="Angsana New"/>
          <w:sz w:val="24"/>
          <w:szCs w:val="24"/>
        </w:rPr>
      </w:pPr>
    </w:p>
    <w:p w14:paraId="0F8DC96D" w14:textId="77777777" w:rsidR="00CE57C6" w:rsidRPr="002C5644" w:rsidRDefault="00CE57C6" w:rsidP="00CE57C6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C5644">
        <w:rPr>
          <w:rFonts w:ascii="Angsana New" w:hAnsi="Angsana New"/>
          <w:b/>
          <w:bCs/>
          <w:sz w:val="30"/>
          <w:szCs w:val="30"/>
          <w:cs/>
        </w:rPr>
        <w:t xml:space="preserve">การวัดมูลค่ายุติธรรม </w:t>
      </w:r>
    </w:p>
    <w:p w14:paraId="4D75018F" w14:textId="77777777" w:rsidR="00BB1B34" w:rsidRPr="002C5644" w:rsidRDefault="00BB1B34" w:rsidP="00CE57C6">
      <w:pPr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CC9B62D" w14:textId="77777777" w:rsidR="00CE57C6" w:rsidRPr="002C5644" w:rsidRDefault="00CE57C6" w:rsidP="00BB1B34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/>
          <w:i/>
          <w:iCs/>
          <w:sz w:val="30"/>
          <w:szCs w:val="30"/>
          <w:cs/>
        </w:rPr>
        <w:t xml:space="preserve">ลำดับชั้นมูลค่ายุติธรรม </w:t>
      </w:r>
    </w:p>
    <w:p w14:paraId="015E8D0E" w14:textId="77777777" w:rsidR="00BB1B34" w:rsidRPr="002C5644" w:rsidRDefault="00BB1B34" w:rsidP="00BB1B34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356081C" w14:textId="77777777" w:rsidR="00CE57C6" w:rsidRPr="002C5644" w:rsidRDefault="00CE57C6" w:rsidP="00BB1B3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Pr="002C5644">
        <w:rPr>
          <w:rFonts w:ascii="Angsana New" w:hAnsi="Angsana New" w:hint="cs"/>
          <w:sz w:val="30"/>
          <w:szCs w:val="30"/>
          <w:cs/>
        </w:rPr>
        <w:t>ที่ดิน</w:t>
      </w:r>
      <w:r w:rsidRPr="002C5644">
        <w:rPr>
          <w:rFonts w:ascii="Angsana New" w:hAnsi="Angsana New"/>
          <w:sz w:val="30"/>
          <w:szCs w:val="30"/>
          <w:cs/>
        </w:rPr>
        <w:t>ถูกประเมินโดยผู้ประเมินราคาทรัพย์สินอิสระจากภายนอก</w:t>
      </w:r>
      <w:r w:rsidRPr="002C5644">
        <w:rPr>
          <w:rFonts w:ascii="Angsana New" w:hAnsi="Angsana New" w:hint="cs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</w:t>
      </w:r>
      <w:r w:rsidRPr="002C5644">
        <w:rPr>
          <w:rFonts w:ascii="Angsana New" w:hAnsi="Angsana New" w:hint="cs"/>
          <w:sz w:val="30"/>
          <w:szCs w:val="30"/>
          <w:cs/>
        </w:rPr>
        <w:t>ที่ดิน</w:t>
      </w:r>
      <w:r w:rsidRPr="002C5644">
        <w:rPr>
          <w:rFonts w:ascii="Angsana New" w:hAnsi="Angsana New"/>
          <w:sz w:val="30"/>
          <w:szCs w:val="30"/>
          <w:cs/>
        </w:rPr>
        <w:t>ของกลุ่มบริษัท</w:t>
      </w:r>
      <w:r w:rsidRPr="002C5644">
        <w:rPr>
          <w:rFonts w:ascii="Angsana New" w:hAnsi="Angsana New" w:hint="cs"/>
          <w:sz w:val="30"/>
          <w:szCs w:val="30"/>
          <w:cs/>
        </w:rPr>
        <w:t>อย่างสม่ำเสมอ</w:t>
      </w:r>
      <w:r w:rsidR="00C82062" w:rsidRPr="002C564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681F297" w14:textId="77777777" w:rsidR="00BB1B34" w:rsidRPr="002C5644" w:rsidRDefault="00BB1B34" w:rsidP="00BB1B34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24456B9" w14:textId="77777777" w:rsidR="00CE57C6" w:rsidRPr="002C5644" w:rsidRDefault="00CE57C6" w:rsidP="00BB1B3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การวัดมูลค่ายุติธรรมของ</w:t>
      </w:r>
      <w:r w:rsidRPr="002C5644">
        <w:rPr>
          <w:rFonts w:ascii="Angsana New" w:hAnsi="Angsana New" w:hint="cs"/>
          <w:sz w:val="30"/>
          <w:szCs w:val="30"/>
          <w:cs/>
        </w:rPr>
        <w:t>ที่ดิน</w:t>
      </w:r>
      <w:r w:rsidRPr="002C5644">
        <w:rPr>
          <w:rFonts w:ascii="Angsana New" w:hAnsi="Angsana New"/>
          <w:sz w:val="30"/>
          <w:szCs w:val="30"/>
          <w:cs/>
        </w:rPr>
        <w:t>ถูกจัดลำดับชั้นการวัดมูลค่ายุติธรรมอยู่ในระดับที่ 3</w:t>
      </w:r>
      <w:r w:rsidR="00C82062" w:rsidRPr="002C5644">
        <w:rPr>
          <w:rFonts w:ascii="Angsana New" w:hAnsi="Angsana New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 xml:space="preserve">จากเกณฑ์ข้อมูลที่นำมาใช้ในเทคนิคการประเมินมูลค่ายุติธรรม </w:t>
      </w:r>
    </w:p>
    <w:p w14:paraId="02BFBA7F" w14:textId="2F01AECD" w:rsidR="00E51025" w:rsidRPr="00066DB3" w:rsidRDefault="00E51025" w:rsidP="00CE57C6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06251F6" w14:textId="77777777" w:rsidR="00BB1B34" w:rsidRPr="002C5644" w:rsidRDefault="00BB1B34" w:rsidP="00BB1B34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C564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26EF0A36" w14:textId="77777777" w:rsidR="00E51025" w:rsidRPr="00066DB3" w:rsidRDefault="00E51025" w:rsidP="00CE57C6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1368"/>
        <w:gridCol w:w="1422"/>
        <w:gridCol w:w="3798"/>
        <w:gridCol w:w="2700"/>
      </w:tblGrid>
      <w:tr w:rsidR="00BB1B34" w:rsidRPr="002C5644" w14:paraId="4DE2E585" w14:textId="77777777" w:rsidTr="00066DB3">
        <w:trPr>
          <w:trHeight w:val="1568"/>
        </w:trPr>
        <w:tc>
          <w:tcPr>
            <w:tcW w:w="1368" w:type="dxa"/>
            <w:vAlign w:val="bottom"/>
          </w:tcPr>
          <w:p w14:paraId="3B677ACE" w14:textId="77777777" w:rsidR="00BB1B34" w:rsidRPr="002C5644" w:rsidRDefault="00BB1B34" w:rsidP="007D3509">
            <w:pPr>
              <w:spacing w:line="230" w:lineRule="auto"/>
              <w:jc w:val="center"/>
              <w:rPr>
                <w:b/>
                <w:bCs/>
                <w:sz w:val="30"/>
                <w:szCs w:val="30"/>
              </w:rPr>
            </w:pPr>
          </w:p>
          <w:p w14:paraId="0BDF0BBA" w14:textId="77777777" w:rsidR="00BB1B34" w:rsidRPr="002C5644" w:rsidRDefault="00BB1B34" w:rsidP="007D3509">
            <w:pPr>
              <w:spacing w:line="230" w:lineRule="auto"/>
              <w:jc w:val="center"/>
              <w:rPr>
                <w:b/>
                <w:bCs/>
                <w:sz w:val="30"/>
                <w:szCs w:val="30"/>
              </w:rPr>
            </w:pPr>
          </w:p>
          <w:p w14:paraId="06D19EB6" w14:textId="77777777" w:rsidR="00BB1B34" w:rsidRPr="002C5644" w:rsidRDefault="00BB1B34" w:rsidP="007D3509">
            <w:pPr>
              <w:spacing w:line="230" w:lineRule="auto"/>
              <w:jc w:val="center"/>
              <w:rPr>
                <w:b/>
                <w:bCs/>
                <w:sz w:val="30"/>
                <w:szCs w:val="30"/>
              </w:rPr>
            </w:pPr>
            <w:r w:rsidRPr="002C5644">
              <w:rPr>
                <w:b/>
                <w:bCs/>
                <w:sz w:val="30"/>
                <w:szCs w:val="30"/>
                <w:cs/>
              </w:rPr>
              <w:t>ประเภทของสินทรัพย์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2C2722D" w14:textId="77777777" w:rsidR="00BB1B34" w:rsidRPr="002C5644" w:rsidRDefault="00BB1B34" w:rsidP="007D3509">
            <w:pPr>
              <w:spacing w:line="230" w:lineRule="auto"/>
              <w:jc w:val="center"/>
              <w:rPr>
                <w:b/>
                <w:bCs/>
                <w:sz w:val="30"/>
                <w:szCs w:val="30"/>
              </w:rPr>
            </w:pPr>
          </w:p>
          <w:p w14:paraId="68A2FBD1" w14:textId="77777777" w:rsidR="00BB1B34" w:rsidRPr="002C5644" w:rsidRDefault="00BB1B34" w:rsidP="007D3509">
            <w:pPr>
              <w:spacing w:line="23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C5644">
              <w:rPr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3798" w:type="dxa"/>
            <w:shd w:val="clear" w:color="auto" w:fill="auto"/>
            <w:vAlign w:val="bottom"/>
          </w:tcPr>
          <w:p w14:paraId="4FA3681A" w14:textId="77777777" w:rsidR="00BB1B34" w:rsidRPr="002C5644" w:rsidRDefault="00BB1B34" w:rsidP="007D3509">
            <w:pPr>
              <w:spacing w:line="230" w:lineRule="auto"/>
              <w:jc w:val="center"/>
              <w:rPr>
                <w:b/>
                <w:bCs/>
                <w:sz w:val="30"/>
                <w:szCs w:val="30"/>
              </w:rPr>
            </w:pPr>
          </w:p>
          <w:p w14:paraId="4ADD8BDB" w14:textId="77777777" w:rsidR="00BB1B34" w:rsidRPr="002C5644" w:rsidRDefault="00BB1B34" w:rsidP="007D3509">
            <w:pPr>
              <w:spacing w:line="23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C5644">
              <w:rPr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304B254E" w14:textId="77777777" w:rsidR="00BB1B34" w:rsidRPr="002C5644" w:rsidRDefault="00BB1B34" w:rsidP="007D3509">
            <w:pPr>
              <w:spacing w:line="23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C5644">
              <w:rPr>
                <w:b/>
                <w:bCs/>
                <w:sz w:val="30"/>
                <w:szCs w:val="30"/>
                <w:cs/>
              </w:rPr>
              <w:t>ความสัมพันธ์ระหว่างข้อมูล</w:t>
            </w:r>
            <w:r w:rsidRPr="002C5644">
              <w:rPr>
                <w:rFonts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2C5644">
              <w:rPr>
                <w:b/>
                <w:bCs/>
                <w:sz w:val="30"/>
                <w:szCs w:val="30"/>
                <w:cs/>
              </w:rPr>
              <w:t>ที่ไม่สามารถสังเกตได้ที่มีนัยสำคัญและการวัดมูลค่ายุติธรรม</w:t>
            </w:r>
          </w:p>
        </w:tc>
      </w:tr>
      <w:tr w:rsidR="00BB1B34" w:rsidRPr="002C5644" w14:paraId="57DF7452" w14:textId="77777777" w:rsidTr="00066DB3">
        <w:tc>
          <w:tcPr>
            <w:tcW w:w="1368" w:type="dxa"/>
          </w:tcPr>
          <w:p w14:paraId="148C0466" w14:textId="77777777" w:rsidR="00BB1B34" w:rsidRPr="002C5644" w:rsidRDefault="00BB1B34" w:rsidP="007D3509">
            <w:pPr>
              <w:spacing w:line="23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22" w:type="dxa"/>
            <w:shd w:val="clear" w:color="auto" w:fill="auto"/>
          </w:tcPr>
          <w:p w14:paraId="5A9171CE" w14:textId="77777777" w:rsidR="00BB1B34" w:rsidRPr="002C5644" w:rsidRDefault="00BB1B34" w:rsidP="007D3509">
            <w:pPr>
              <w:spacing w:line="23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การเปรียบเทียบราคาตลาด</w:t>
            </w:r>
          </w:p>
        </w:tc>
        <w:tc>
          <w:tcPr>
            <w:tcW w:w="3798" w:type="dxa"/>
            <w:shd w:val="clear" w:color="auto" w:fill="auto"/>
          </w:tcPr>
          <w:p w14:paraId="18C7C0E2" w14:textId="77777777" w:rsidR="00BB1B34" w:rsidRPr="006505C3" w:rsidRDefault="00BB1B34" w:rsidP="007D3509">
            <w:pPr>
              <w:spacing w:line="230" w:lineRule="auto"/>
              <w:ind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ราคาเสนอซื้อขายหรือราคาซื้อขายสำหรับที่ดินที่คล้ายคลึงกันในตลาดที่ปรับปรุงด้วยปัจจัยอื่น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เช่น สถานที่ตั้ง ขนาด สภาพของที่ดิน และศักยภาพ</w:t>
            </w:r>
            <w:r w:rsidRPr="006505C3">
              <w:rPr>
                <w:rFonts w:ascii="Angsana New" w:hAnsi="Angsana New"/>
                <w:sz w:val="30"/>
                <w:szCs w:val="30"/>
                <w:cs/>
              </w:rPr>
              <w:t>ในการพัฒนา</w:t>
            </w:r>
          </w:p>
          <w:p w14:paraId="548142BE" w14:textId="77777777" w:rsidR="00AF2B8D" w:rsidRPr="00AF2B8D" w:rsidRDefault="00AF2B8D" w:rsidP="007D3509">
            <w:pPr>
              <w:spacing w:line="230" w:lineRule="auto"/>
              <w:ind w:right="-11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131801B5" w14:textId="07549FC0" w:rsidR="00BB1B34" w:rsidRPr="002C5644" w:rsidRDefault="00BB1B34" w:rsidP="007D3509">
            <w:pPr>
              <w:spacing w:line="230" w:lineRule="auto"/>
              <w:ind w:right="-1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05C3">
              <w:rPr>
                <w:rFonts w:ascii="Angsana New" w:hAnsi="Angsana New"/>
                <w:sz w:val="30"/>
                <w:szCs w:val="30"/>
                <w:cs/>
              </w:rPr>
              <w:t>ราคาตลาดของที่ดินที่</w:t>
            </w:r>
            <w:r w:rsidRPr="006505C3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6505C3">
              <w:rPr>
                <w:rFonts w:ascii="Angsana New" w:hAnsi="Angsana New"/>
                <w:sz w:val="30"/>
                <w:szCs w:val="30"/>
                <w:cs/>
              </w:rPr>
              <w:t>ล้ายคลึงกันอยู่ระหว่าง</w:t>
            </w:r>
            <w:r w:rsidR="00D01788" w:rsidRPr="006505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01788" w:rsidRPr="006505C3">
              <w:rPr>
                <w:rFonts w:ascii="Angsana New" w:hAnsi="Angsana New"/>
                <w:sz w:val="30"/>
                <w:szCs w:val="30"/>
              </w:rPr>
              <w:t>3</w:t>
            </w:r>
            <w:r w:rsidR="00EA77E5" w:rsidRPr="006505C3">
              <w:rPr>
                <w:rFonts w:ascii="Angsana New" w:hAnsi="Angsana New"/>
                <w:sz w:val="30"/>
                <w:szCs w:val="30"/>
              </w:rPr>
              <w:t>,000</w:t>
            </w:r>
            <w:r w:rsidR="00F63A94" w:rsidRPr="006505C3"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  <w:r w:rsidRPr="006505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505C3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D01788" w:rsidRPr="006505C3">
              <w:rPr>
                <w:rFonts w:ascii="Angsana New" w:hAnsi="Angsana New"/>
                <w:sz w:val="30"/>
                <w:szCs w:val="30"/>
              </w:rPr>
              <w:t>55</w:t>
            </w:r>
            <w:r w:rsidRPr="006505C3">
              <w:rPr>
                <w:rFonts w:ascii="Angsana New" w:hAnsi="Angsana New"/>
                <w:sz w:val="30"/>
                <w:szCs w:val="30"/>
              </w:rPr>
              <w:t>0</w:t>
            </w:r>
            <w:r w:rsidR="00F63A94" w:rsidRPr="006505C3">
              <w:rPr>
                <w:rFonts w:ascii="Angsana New" w:hAnsi="Angsana New"/>
                <w:sz w:val="30"/>
                <w:szCs w:val="30"/>
              </w:rPr>
              <w:t xml:space="preserve">,000 </w:t>
            </w:r>
            <w:r w:rsidRPr="006505C3">
              <w:rPr>
                <w:rFonts w:ascii="Angsana New" w:hAnsi="Angsana New"/>
                <w:sz w:val="30"/>
                <w:szCs w:val="30"/>
                <w:cs/>
              </w:rPr>
              <w:t>บาทต่อตาราง</w:t>
            </w:r>
            <w:r w:rsidRPr="006505C3">
              <w:rPr>
                <w:rFonts w:ascii="Angsana New" w:hAnsi="Angsana New" w:hint="cs"/>
                <w:sz w:val="30"/>
                <w:szCs w:val="30"/>
                <w:cs/>
              </w:rPr>
              <w:t>เมตร</w:t>
            </w:r>
          </w:p>
        </w:tc>
        <w:tc>
          <w:tcPr>
            <w:tcW w:w="2700" w:type="dxa"/>
            <w:shd w:val="clear" w:color="auto" w:fill="auto"/>
          </w:tcPr>
          <w:p w14:paraId="1B063301" w14:textId="77777777" w:rsidR="00BB1B34" w:rsidRPr="002C5644" w:rsidRDefault="00BB1B34" w:rsidP="007D3509">
            <w:pPr>
              <w:spacing w:line="23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31A2DC42" w14:textId="77777777" w:rsidR="002B3AA9" w:rsidRPr="002C5644" w:rsidRDefault="001C00FC" w:rsidP="00EE5D3B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2C5644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B3AA9" w:rsidRPr="002C5644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สิทธิการเช่า</w:t>
      </w:r>
    </w:p>
    <w:p w14:paraId="4FE88C85" w14:textId="77777777" w:rsidR="002B3AA9" w:rsidRPr="002C5644" w:rsidRDefault="002B3AA9" w:rsidP="003E0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z w:val="20"/>
          <w:szCs w:val="20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0"/>
        <w:gridCol w:w="360"/>
        <w:gridCol w:w="1440"/>
      </w:tblGrid>
      <w:tr w:rsidR="003248E7" w:rsidRPr="002C5644" w14:paraId="1491180D" w14:textId="77777777" w:rsidTr="001E0C21">
        <w:tc>
          <w:tcPr>
            <w:tcW w:w="7200" w:type="dxa"/>
          </w:tcPr>
          <w:p w14:paraId="27639B2A" w14:textId="77777777" w:rsidR="003248E7" w:rsidRPr="002C5644" w:rsidRDefault="003248E7" w:rsidP="002A628E">
            <w:pPr>
              <w:tabs>
                <w:tab w:val="left" w:pos="540"/>
              </w:tabs>
              <w:spacing w:line="235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34473B9" w14:textId="77777777" w:rsidR="003248E7" w:rsidRPr="002C5644" w:rsidRDefault="003248E7" w:rsidP="002A628E">
            <w:pPr>
              <w:spacing w:line="235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4185566" w14:textId="77777777" w:rsidR="003248E7" w:rsidRPr="002C5644" w:rsidRDefault="003248E7" w:rsidP="002A628E">
            <w:pPr>
              <w:tabs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248E7" w:rsidRPr="002C5644" w14:paraId="216BEDEB" w14:textId="77777777" w:rsidTr="00592B00">
        <w:tc>
          <w:tcPr>
            <w:tcW w:w="7200" w:type="dxa"/>
          </w:tcPr>
          <w:p w14:paraId="1D547714" w14:textId="77777777" w:rsidR="003248E7" w:rsidRPr="002C5644" w:rsidRDefault="003248E7" w:rsidP="002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C68F143" w14:textId="77777777" w:rsidR="003248E7" w:rsidRPr="002C5644" w:rsidRDefault="003248E7" w:rsidP="002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</w:tcPr>
          <w:p w14:paraId="70FC7D9D" w14:textId="77777777" w:rsidR="003248E7" w:rsidRPr="002C5644" w:rsidRDefault="003248E7" w:rsidP="002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26" w:right="-107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248E7" w:rsidRPr="002C5644" w14:paraId="67C1E70F" w14:textId="77777777" w:rsidTr="00592B00">
        <w:tc>
          <w:tcPr>
            <w:tcW w:w="7200" w:type="dxa"/>
          </w:tcPr>
          <w:p w14:paraId="449309D7" w14:textId="77777777" w:rsidR="003248E7" w:rsidRPr="002C5644" w:rsidRDefault="003248E7" w:rsidP="002A628E">
            <w:pPr>
              <w:spacing w:line="235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57ED6328" w14:textId="77777777" w:rsidR="003248E7" w:rsidRPr="002C5644" w:rsidRDefault="003248E7" w:rsidP="002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4901DE81" w14:textId="77777777" w:rsidR="003248E7" w:rsidRPr="002C5644" w:rsidRDefault="003248E7" w:rsidP="002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35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0C5D3C" w:rsidRPr="002C5644" w14:paraId="7A957F0D" w14:textId="77777777" w:rsidTr="00592B00">
        <w:tc>
          <w:tcPr>
            <w:tcW w:w="7200" w:type="dxa"/>
          </w:tcPr>
          <w:p w14:paraId="14CA0F61" w14:textId="77777777" w:rsidR="000C5D3C" w:rsidRPr="002C5644" w:rsidRDefault="000C5D3C" w:rsidP="000C5D3C">
            <w:pPr>
              <w:spacing w:line="235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sz w:val="30"/>
                <w:szCs w:val="30"/>
              </w:rPr>
              <w:t>1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2C5644">
              <w:rPr>
                <w:rFonts w:ascii="Angsana New" w:hAnsi="Angsana New"/>
                <w:sz w:val="30"/>
                <w:szCs w:val="30"/>
              </w:rPr>
              <w:t xml:space="preserve">2561 - 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360" w:type="dxa"/>
          </w:tcPr>
          <w:p w14:paraId="26BCC96B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3387C4CB" w14:textId="59537D22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1,281,573</w:t>
            </w:r>
          </w:p>
        </w:tc>
      </w:tr>
      <w:tr w:rsidR="000C5D3C" w:rsidRPr="002C5644" w14:paraId="015B1EA0" w14:textId="77777777" w:rsidTr="008059CA">
        <w:tc>
          <w:tcPr>
            <w:tcW w:w="7200" w:type="dxa"/>
          </w:tcPr>
          <w:p w14:paraId="01711140" w14:textId="77777777" w:rsidR="000C5D3C" w:rsidRPr="002C5644" w:rsidRDefault="000C5D3C" w:rsidP="000C5D3C">
            <w:pPr>
              <w:spacing w:line="235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ันที่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2562 -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360" w:type="dxa"/>
          </w:tcPr>
          <w:p w14:paraId="69AF6A89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970302" w14:textId="7AADCB97" w:rsidR="000C5D3C" w:rsidRPr="00F01DF6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01DF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1,281,573</w:t>
            </w:r>
          </w:p>
        </w:tc>
      </w:tr>
      <w:tr w:rsidR="000C5D3C" w:rsidRPr="002C5644" w14:paraId="14941027" w14:textId="77777777" w:rsidTr="001E0C21">
        <w:tc>
          <w:tcPr>
            <w:tcW w:w="7200" w:type="dxa"/>
          </w:tcPr>
          <w:p w14:paraId="1BD6FE11" w14:textId="77777777" w:rsidR="000C5D3C" w:rsidRPr="002C5644" w:rsidRDefault="000C5D3C" w:rsidP="000C5D3C">
            <w:pPr>
              <w:spacing w:line="235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21DD82CE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EFEE41" w14:textId="57F7A8A9" w:rsidR="000C5D3C" w:rsidRPr="00F01DF6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01DF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1,281,573</w:t>
            </w:r>
          </w:p>
        </w:tc>
      </w:tr>
      <w:tr w:rsidR="000C5D3C" w:rsidRPr="002C5644" w14:paraId="35BB3FB0" w14:textId="77777777" w:rsidTr="00592B00">
        <w:tc>
          <w:tcPr>
            <w:tcW w:w="7200" w:type="dxa"/>
          </w:tcPr>
          <w:p w14:paraId="0F3C6829" w14:textId="77777777" w:rsidR="000C5D3C" w:rsidRPr="002C5644" w:rsidRDefault="000C5D3C" w:rsidP="000C5D3C">
            <w:pPr>
              <w:spacing w:line="235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B74A505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64EB662A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C5D3C" w:rsidRPr="002C5644" w14:paraId="70E84AF8" w14:textId="77777777" w:rsidTr="00592B00">
        <w:tc>
          <w:tcPr>
            <w:tcW w:w="7200" w:type="dxa"/>
          </w:tcPr>
          <w:p w14:paraId="6B870206" w14:textId="77777777" w:rsidR="000C5D3C" w:rsidRPr="002C5644" w:rsidRDefault="000C5D3C" w:rsidP="000C5D3C">
            <w:pPr>
              <w:spacing w:line="235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360" w:type="dxa"/>
          </w:tcPr>
          <w:p w14:paraId="35659E23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1670653B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C5D3C" w:rsidRPr="002C5644" w14:paraId="2A3779FB" w14:textId="77777777" w:rsidTr="008059CA">
        <w:tc>
          <w:tcPr>
            <w:tcW w:w="7200" w:type="dxa"/>
          </w:tcPr>
          <w:p w14:paraId="1A90F153" w14:textId="77777777" w:rsidR="000C5D3C" w:rsidRPr="002C5644" w:rsidRDefault="000C5D3C" w:rsidP="000C5D3C">
            <w:pPr>
              <w:spacing w:line="235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ณ ว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ันที่ </w:t>
            </w:r>
            <w:r w:rsidRPr="002C564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sz w:val="30"/>
                <w:szCs w:val="30"/>
              </w:rPr>
              <w:t xml:space="preserve">2561 - 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360" w:type="dxa"/>
          </w:tcPr>
          <w:p w14:paraId="4586BFEA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5D7D47C7" w14:textId="6395CB09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68,023</w:t>
            </w:r>
          </w:p>
        </w:tc>
      </w:tr>
      <w:tr w:rsidR="000C5D3C" w:rsidRPr="002C5644" w14:paraId="09AB377B" w14:textId="77777777" w:rsidTr="008059CA">
        <w:tc>
          <w:tcPr>
            <w:tcW w:w="7200" w:type="dxa"/>
          </w:tcPr>
          <w:p w14:paraId="2D4F601C" w14:textId="77777777" w:rsidR="000C5D3C" w:rsidRPr="002C5644" w:rsidRDefault="000C5D3C" w:rsidP="000C5D3C">
            <w:pPr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360" w:type="dxa"/>
          </w:tcPr>
          <w:p w14:paraId="5926E86A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AF06F8" w14:textId="4A044E4A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37,515</w:t>
            </w:r>
          </w:p>
        </w:tc>
      </w:tr>
      <w:tr w:rsidR="000C5D3C" w:rsidRPr="002C5644" w14:paraId="6E0D7D1F" w14:textId="77777777" w:rsidTr="008059CA">
        <w:tc>
          <w:tcPr>
            <w:tcW w:w="7200" w:type="dxa"/>
          </w:tcPr>
          <w:p w14:paraId="087C25EE" w14:textId="77777777" w:rsidR="000C5D3C" w:rsidRPr="002C5644" w:rsidRDefault="000C5D3C" w:rsidP="000C5D3C">
            <w:pPr>
              <w:spacing w:line="235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ันที่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2562 -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360" w:type="dxa"/>
          </w:tcPr>
          <w:p w14:paraId="1DC7D070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941C47" w14:textId="7C2A479E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105,538</w:t>
            </w:r>
          </w:p>
        </w:tc>
      </w:tr>
      <w:tr w:rsidR="000C5D3C" w:rsidRPr="002C5644" w14:paraId="4CC840C6" w14:textId="77777777" w:rsidTr="001E0C21">
        <w:tc>
          <w:tcPr>
            <w:tcW w:w="7200" w:type="dxa"/>
          </w:tcPr>
          <w:p w14:paraId="16860A59" w14:textId="77777777" w:rsidR="000C5D3C" w:rsidRPr="002C5644" w:rsidRDefault="000C5D3C" w:rsidP="000C5D3C">
            <w:pPr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360" w:type="dxa"/>
          </w:tcPr>
          <w:p w14:paraId="2F47A404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6C0352" w14:textId="7D0A819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37,516</w:t>
            </w:r>
          </w:p>
        </w:tc>
      </w:tr>
      <w:tr w:rsidR="000C5D3C" w:rsidRPr="002C5644" w14:paraId="3B87EF66" w14:textId="77777777" w:rsidTr="001E0C21">
        <w:tc>
          <w:tcPr>
            <w:tcW w:w="7200" w:type="dxa"/>
          </w:tcPr>
          <w:p w14:paraId="3969B98E" w14:textId="77777777" w:rsidR="000C5D3C" w:rsidRPr="002C5644" w:rsidRDefault="000C5D3C" w:rsidP="000C5D3C">
            <w:pPr>
              <w:spacing w:line="235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28005D52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08D95F" w14:textId="171A6E2D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143,054</w:t>
            </w:r>
          </w:p>
        </w:tc>
      </w:tr>
      <w:tr w:rsidR="000C5D3C" w:rsidRPr="002C5644" w14:paraId="582A1719" w14:textId="77777777" w:rsidTr="00C24D0E">
        <w:tc>
          <w:tcPr>
            <w:tcW w:w="7200" w:type="dxa"/>
          </w:tcPr>
          <w:p w14:paraId="68F7E662" w14:textId="77777777" w:rsidR="000C5D3C" w:rsidRPr="002C5644" w:rsidRDefault="000C5D3C" w:rsidP="000C5D3C">
            <w:pPr>
              <w:spacing w:line="235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94E1EA3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FA0F4F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5D3C" w:rsidRPr="002C5644" w14:paraId="68FC311B" w14:textId="77777777" w:rsidTr="00592B00">
        <w:tc>
          <w:tcPr>
            <w:tcW w:w="7200" w:type="dxa"/>
          </w:tcPr>
          <w:p w14:paraId="61C50C45" w14:textId="77777777" w:rsidR="000C5D3C" w:rsidRPr="002C5644" w:rsidRDefault="000C5D3C" w:rsidP="000C5D3C">
            <w:pPr>
              <w:spacing w:line="235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360" w:type="dxa"/>
          </w:tcPr>
          <w:p w14:paraId="5F74AC60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1A05BBA4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5D3C" w:rsidRPr="002C5644" w14:paraId="33448BC6" w14:textId="77777777" w:rsidTr="00592B00">
        <w:tc>
          <w:tcPr>
            <w:tcW w:w="7200" w:type="dxa"/>
          </w:tcPr>
          <w:p w14:paraId="2DF4D14B" w14:textId="77777777" w:rsidR="000C5D3C" w:rsidRPr="002C5644" w:rsidRDefault="000C5D3C" w:rsidP="000C5D3C">
            <w:pPr>
              <w:spacing w:line="235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2561 -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360" w:type="dxa"/>
          </w:tcPr>
          <w:p w14:paraId="240E0716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9328C7E" w14:textId="0E96C8B4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1,213,550</w:t>
            </w:r>
          </w:p>
        </w:tc>
      </w:tr>
      <w:tr w:rsidR="000C5D3C" w:rsidRPr="002C5644" w14:paraId="772F5492" w14:textId="77777777" w:rsidTr="00592B00">
        <w:tc>
          <w:tcPr>
            <w:tcW w:w="7200" w:type="dxa"/>
          </w:tcPr>
          <w:p w14:paraId="67B30823" w14:textId="77777777" w:rsidR="000C5D3C" w:rsidRPr="002C5644" w:rsidRDefault="000C5D3C" w:rsidP="000C5D3C">
            <w:pPr>
              <w:spacing w:line="235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ันที่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2562 -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360" w:type="dxa"/>
          </w:tcPr>
          <w:p w14:paraId="5A4C256B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64459A1" w14:textId="5D2CF7A9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1,176,035</w:t>
            </w:r>
          </w:p>
        </w:tc>
      </w:tr>
      <w:tr w:rsidR="000C5D3C" w:rsidRPr="002C5644" w14:paraId="3B5CA1FA" w14:textId="77777777" w:rsidTr="001E0C21">
        <w:tc>
          <w:tcPr>
            <w:tcW w:w="7200" w:type="dxa"/>
          </w:tcPr>
          <w:p w14:paraId="6DCC5222" w14:textId="77777777" w:rsidR="000C5D3C" w:rsidRPr="002C5644" w:rsidRDefault="000C5D3C" w:rsidP="000C5D3C">
            <w:pPr>
              <w:spacing w:line="235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5277CE2C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5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592D5682" w14:textId="2125EFE1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35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1,138,519</w:t>
            </w:r>
          </w:p>
        </w:tc>
      </w:tr>
    </w:tbl>
    <w:p w14:paraId="6BBECB1C" w14:textId="77777777" w:rsidR="002A628E" w:rsidRPr="002C5644" w:rsidRDefault="002A628E" w:rsidP="002A6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1182E277" w14:textId="77777777" w:rsidR="006B010F" w:rsidRPr="002C5644" w:rsidRDefault="006B010F" w:rsidP="002A6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6536BB48" w14:textId="0612BB92" w:rsidR="002A628E" w:rsidRPr="002C5644" w:rsidRDefault="002A628E" w:rsidP="00515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C5644">
        <w:rPr>
          <w:rFonts w:ascii="Angsana New" w:hAnsi="Angsana New"/>
          <w:sz w:val="30"/>
          <w:szCs w:val="30"/>
          <w:cs/>
        </w:rPr>
        <w:t>ได้ทำสัญญาเช่า</w:t>
      </w:r>
      <w:r w:rsidRPr="002C5644">
        <w:rPr>
          <w:rFonts w:ascii="Angsana New" w:hAnsi="Angsana New" w:hint="cs"/>
          <w:sz w:val="30"/>
          <w:szCs w:val="30"/>
          <w:cs/>
        </w:rPr>
        <w:t>ช่วงที่ดินที่ตั้งโรงแรมพลาซ่า แอทธินีและอาคารสำนักงานแอทธินีจากกิจการที่เกี่ยวข้องกันหลายแห่ง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 xml:space="preserve">สัญญาเช่าช่วงที่ดินโรงแรมพลาซ่า แอทธินีทำขึ้นในเดือนพฤษภาคม </w:t>
      </w:r>
      <w:r w:rsidRPr="002C5644">
        <w:rPr>
          <w:rFonts w:ascii="Angsana New" w:hAnsi="Angsana New"/>
          <w:sz w:val="30"/>
          <w:szCs w:val="30"/>
        </w:rPr>
        <w:t xml:space="preserve">2557 </w:t>
      </w:r>
      <w:r w:rsidRPr="002C5644">
        <w:rPr>
          <w:rFonts w:ascii="Angsana New" w:hAnsi="Angsana New" w:hint="cs"/>
          <w:sz w:val="30"/>
          <w:szCs w:val="30"/>
          <w:cs/>
        </w:rPr>
        <w:t xml:space="preserve">และจะสิ้นสุดในเดือนตุลาคม </w:t>
      </w:r>
      <w:r w:rsidRPr="002C5644">
        <w:rPr>
          <w:rFonts w:ascii="Angsana New" w:hAnsi="Angsana New"/>
          <w:sz w:val="30"/>
          <w:szCs w:val="30"/>
        </w:rPr>
        <w:t xml:space="preserve">2592 </w:t>
      </w:r>
      <w:r w:rsidRPr="002C5644">
        <w:rPr>
          <w:rFonts w:ascii="Angsana New" w:hAnsi="Angsana New" w:hint="cs"/>
          <w:sz w:val="30"/>
          <w:szCs w:val="30"/>
          <w:cs/>
        </w:rPr>
        <w:t xml:space="preserve">กลุ่มบริษัทตกลงที่จะจ่ายค่าเช่าล่วงหน้าเต็มจำนวน ณ วันที่ทำสัญญา สัญญาเช่าช่วงที่อาคารสำนักงานแอทธินีทำขึ้นในเดือนมิถุนายน </w:t>
      </w:r>
      <w:r w:rsidRPr="002C5644">
        <w:rPr>
          <w:rFonts w:ascii="Angsana New" w:hAnsi="Angsana New"/>
          <w:sz w:val="30"/>
          <w:szCs w:val="30"/>
        </w:rPr>
        <w:t xml:space="preserve">2556 </w:t>
      </w:r>
      <w:r w:rsidRPr="002C5644">
        <w:rPr>
          <w:rFonts w:ascii="Angsana New" w:hAnsi="Angsana New" w:hint="cs"/>
          <w:sz w:val="30"/>
          <w:szCs w:val="30"/>
          <w:cs/>
        </w:rPr>
        <w:t xml:space="preserve">และจะสิ้นสุดในเดือนตุลาคม </w:t>
      </w:r>
      <w:r w:rsidRPr="002C5644">
        <w:rPr>
          <w:rFonts w:ascii="Angsana New" w:hAnsi="Angsana New"/>
          <w:sz w:val="30"/>
          <w:szCs w:val="30"/>
        </w:rPr>
        <w:t xml:space="preserve">2592 </w:t>
      </w:r>
      <w:r w:rsidRPr="002C5644">
        <w:rPr>
          <w:rFonts w:ascii="Angsana New" w:hAnsi="Angsana New" w:hint="cs"/>
          <w:sz w:val="30"/>
          <w:szCs w:val="30"/>
          <w:cs/>
        </w:rPr>
        <w:t xml:space="preserve">กลุ่มบริษัทตกลงที่จะจ่ายค่าเช่าล่วงหน้าช่วงบางส่วน ณ วันที่ทำสัญญาและจะจ่ายค่าเช่าส่วนที่เหลือตลอดอายุสัญญา </w:t>
      </w:r>
      <w:r w:rsidR="007D3509">
        <w:rPr>
          <w:rFonts w:ascii="Angsana New" w:hAnsi="Angsana New"/>
          <w:sz w:val="30"/>
          <w:szCs w:val="30"/>
        </w:rPr>
        <w:t>(</w:t>
      </w:r>
      <w:r w:rsidR="007D3509">
        <w:rPr>
          <w:rFonts w:ascii="Angsana New" w:hAnsi="Angsana New" w:hint="cs"/>
          <w:sz w:val="30"/>
          <w:szCs w:val="30"/>
          <w:cs/>
        </w:rPr>
        <w:t>ดูหมายเหตุข้อ</w:t>
      </w:r>
      <w:r w:rsidR="007D3509">
        <w:rPr>
          <w:rFonts w:ascii="Angsana New" w:hAnsi="Angsana New"/>
          <w:sz w:val="30"/>
          <w:szCs w:val="30"/>
        </w:rPr>
        <w:t xml:space="preserve"> 5) </w:t>
      </w:r>
      <w:r w:rsidRPr="002C5644">
        <w:rPr>
          <w:rFonts w:ascii="Angsana New" w:hAnsi="Angsana New" w:hint="cs"/>
          <w:sz w:val="30"/>
          <w:szCs w:val="30"/>
          <w:cs/>
        </w:rPr>
        <w:t>เงินจ่ายล่วงหน้าสำหรับสัญญาทั้งสองฉบับรับรู้เป็นต้นทุนของสิทธิการเช่า</w:t>
      </w:r>
      <w:r w:rsidR="00EA187F">
        <w:rPr>
          <w:rFonts w:ascii="Angsana New" w:hAnsi="Angsana New" w:hint="cs"/>
          <w:sz w:val="30"/>
          <w:szCs w:val="30"/>
          <w:cs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>อาคารและส่วนปรับปรุงอาคารของโรงแรมพลาซ่า</w:t>
      </w:r>
      <w:r w:rsidR="00512CAC">
        <w:rPr>
          <w:rFonts w:ascii="Angsana New" w:hAnsi="Angsana New"/>
          <w:sz w:val="30"/>
          <w:szCs w:val="30"/>
          <w:cs/>
        </w:rPr>
        <w:br/>
      </w:r>
      <w:r w:rsidRPr="002C5644">
        <w:rPr>
          <w:rFonts w:ascii="Angsana New" w:hAnsi="Angsana New" w:hint="cs"/>
          <w:sz w:val="30"/>
          <w:szCs w:val="30"/>
          <w:cs/>
        </w:rPr>
        <w:t>แอทธินีถูกจัดประเภทเป็นที่ดิน อาคารและอุปกรณ์ และอาคารและส่วนปรับปรุงอาคารของอาคารสำนักงาน</w:t>
      </w:r>
      <w:r w:rsidR="00860F63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 w:hint="cs"/>
          <w:sz w:val="30"/>
          <w:szCs w:val="30"/>
          <w:cs/>
        </w:rPr>
        <w:t>แอทธินีถูกจัดประเภทเป็นอสังหาริมทรัพย์เพื่อการลงทุน</w:t>
      </w:r>
    </w:p>
    <w:p w14:paraId="7FBBA101" w14:textId="72D81D30" w:rsidR="006B010F" w:rsidRPr="002C5644" w:rsidRDefault="006B010F" w:rsidP="002A6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</w:rPr>
      </w:pPr>
    </w:p>
    <w:p w14:paraId="67E4B1CC" w14:textId="4B85C696" w:rsidR="002B4613" w:rsidRPr="002C5644" w:rsidRDefault="002B4613" w:rsidP="002A6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</w:rPr>
      </w:pPr>
    </w:p>
    <w:p w14:paraId="66203C69" w14:textId="7DBA72C4" w:rsidR="002B4613" w:rsidRPr="002C5644" w:rsidRDefault="002B4613" w:rsidP="002A6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</w:rPr>
      </w:pPr>
    </w:p>
    <w:p w14:paraId="74D1B53F" w14:textId="77777777" w:rsidR="002B4613" w:rsidRPr="002C5644" w:rsidRDefault="002B4613" w:rsidP="002A6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</w:rPr>
      </w:pPr>
    </w:p>
    <w:p w14:paraId="5C1C9A20" w14:textId="77777777" w:rsidR="007A0471" w:rsidRPr="002C5644" w:rsidRDefault="008E7521" w:rsidP="00EE5D3B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540"/>
        <w:jc w:val="both"/>
        <w:rPr>
          <w:rFonts w:ascii="Angsana New" w:hAnsi="Angsana New"/>
        </w:rPr>
      </w:pPr>
      <w:r w:rsidRPr="002C5644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สินทรัพย์ไม่มีตัวตนอื่น</w:t>
      </w:r>
    </w:p>
    <w:p w14:paraId="505193B8" w14:textId="77777777" w:rsidR="00B36CF2" w:rsidRPr="002C5644" w:rsidRDefault="00B36CF2" w:rsidP="00B36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cs/>
        </w:rPr>
      </w:pP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810"/>
        <w:gridCol w:w="1350"/>
        <w:gridCol w:w="270"/>
        <w:gridCol w:w="1350"/>
        <w:gridCol w:w="270"/>
        <w:gridCol w:w="1350"/>
      </w:tblGrid>
      <w:tr w:rsidR="00A71557" w:rsidRPr="002C5644" w14:paraId="0DD7C78E" w14:textId="77777777" w:rsidTr="006B44A4">
        <w:tc>
          <w:tcPr>
            <w:tcW w:w="3960" w:type="dxa"/>
          </w:tcPr>
          <w:p w14:paraId="649CC85E" w14:textId="77777777" w:rsidR="00A71557" w:rsidRPr="002C5644" w:rsidRDefault="00A71557" w:rsidP="00D5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</w:tcPr>
          <w:p w14:paraId="6DBFA5C6" w14:textId="77777777" w:rsidR="00A71557" w:rsidRPr="002C5644" w:rsidRDefault="00A71557" w:rsidP="00D5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4590" w:type="dxa"/>
            <w:gridSpan w:val="5"/>
          </w:tcPr>
          <w:p w14:paraId="6C477EC9" w14:textId="77777777" w:rsidR="00A71557" w:rsidRPr="002C5644" w:rsidRDefault="00A71557" w:rsidP="00D5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C564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A71557" w:rsidRPr="002C5644" w14:paraId="6C7E2B40" w14:textId="77777777" w:rsidTr="006B44A4">
        <w:tc>
          <w:tcPr>
            <w:tcW w:w="3960" w:type="dxa"/>
          </w:tcPr>
          <w:p w14:paraId="2A0F40AB" w14:textId="77777777" w:rsidR="00A71557" w:rsidRPr="002C5644" w:rsidRDefault="00A71557" w:rsidP="00D5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</w:tcPr>
          <w:p w14:paraId="2630AECC" w14:textId="77777777" w:rsidR="00A71557" w:rsidRPr="002C5644" w:rsidRDefault="00A71557" w:rsidP="00D5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34AE974F" w14:textId="77777777" w:rsidR="00A71557" w:rsidRPr="002C5644" w:rsidRDefault="00A71557" w:rsidP="00D5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C5644">
              <w:rPr>
                <w:rFonts w:ascii="Angsana New" w:hAnsi="Angsana New"/>
                <w:sz w:val="29"/>
                <w:szCs w:val="29"/>
                <w:cs/>
              </w:rPr>
              <w:t>โปรแกรม</w:t>
            </w:r>
          </w:p>
          <w:p w14:paraId="28EF8B51" w14:textId="77777777" w:rsidR="00A71557" w:rsidRPr="002C5644" w:rsidRDefault="00A71557" w:rsidP="00D5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C5644">
              <w:rPr>
                <w:rFonts w:ascii="Angsana New" w:hAnsi="Angsana New" w:hint="cs"/>
                <w:sz w:val="29"/>
                <w:szCs w:val="29"/>
                <w:cs/>
              </w:rPr>
              <w:t>คอมพิวเตอร์</w:t>
            </w:r>
          </w:p>
          <w:p w14:paraId="08C05F32" w14:textId="77777777" w:rsidR="00A71557" w:rsidRPr="002C5644" w:rsidRDefault="00A71557" w:rsidP="00D5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C5644">
              <w:rPr>
                <w:rFonts w:ascii="Angsana New" w:hAnsi="Angsana New" w:hint="cs"/>
                <w:sz w:val="29"/>
                <w:szCs w:val="29"/>
                <w:cs/>
              </w:rPr>
              <w:t>และลิขสิทธิ์</w:t>
            </w:r>
          </w:p>
          <w:p w14:paraId="5710C08D" w14:textId="77777777" w:rsidR="00A71557" w:rsidRPr="002C5644" w:rsidRDefault="00A71557" w:rsidP="00D5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C5644">
              <w:rPr>
                <w:rFonts w:ascii="Angsana New" w:hAnsi="Angsana New" w:hint="cs"/>
                <w:sz w:val="29"/>
                <w:szCs w:val="29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38B7D4B0" w14:textId="77777777" w:rsidR="00A71557" w:rsidRPr="002C5644" w:rsidRDefault="00A71557" w:rsidP="00D5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7F673A40" w14:textId="77777777" w:rsidR="00A71557" w:rsidRPr="002C5644" w:rsidRDefault="00A71557" w:rsidP="00D5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C5644">
              <w:rPr>
                <w:rFonts w:ascii="Angsana New" w:hAnsi="Angsana New"/>
                <w:sz w:val="29"/>
                <w:szCs w:val="29"/>
                <w:cs/>
              </w:rPr>
              <w:t>โปรแกรม</w:t>
            </w:r>
          </w:p>
          <w:p w14:paraId="3632B30B" w14:textId="77777777" w:rsidR="00A71557" w:rsidRPr="002C5644" w:rsidRDefault="00A71557" w:rsidP="00D5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C5644">
              <w:rPr>
                <w:rFonts w:ascii="Angsana New" w:hAnsi="Angsana New"/>
                <w:sz w:val="29"/>
                <w:szCs w:val="29"/>
                <w:cs/>
              </w:rPr>
              <w:t>คอมพิวเตอร์</w:t>
            </w:r>
          </w:p>
          <w:p w14:paraId="520B8855" w14:textId="77777777" w:rsidR="00A71557" w:rsidRPr="002C5644" w:rsidRDefault="00A71557" w:rsidP="00D5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C5644">
              <w:rPr>
                <w:rFonts w:ascii="Angsana New" w:hAnsi="Angsana New"/>
                <w:sz w:val="29"/>
                <w:szCs w:val="29"/>
                <w:cs/>
              </w:rPr>
              <w:t>ระหว่างติดตั้ง</w:t>
            </w:r>
          </w:p>
        </w:tc>
        <w:tc>
          <w:tcPr>
            <w:tcW w:w="270" w:type="dxa"/>
            <w:vAlign w:val="bottom"/>
          </w:tcPr>
          <w:p w14:paraId="1F7A0ED4" w14:textId="77777777" w:rsidR="00A71557" w:rsidRPr="002C5644" w:rsidRDefault="00A71557" w:rsidP="00D5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897AEB6" w14:textId="77777777" w:rsidR="00A71557" w:rsidRPr="002C5644" w:rsidRDefault="00A71557" w:rsidP="00D5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5E1651D5" w14:textId="77777777" w:rsidR="00A71557" w:rsidRPr="002C5644" w:rsidRDefault="00A71557" w:rsidP="00D5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194E50CB" w14:textId="77777777" w:rsidR="00A71557" w:rsidRPr="002C5644" w:rsidRDefault="00A71557" w:rsidP="00D5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C5644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A71557" w:rsidRPr="002C5644" w14:paraId="62F29E91" w14:textId="77777777" w:rsidTr="006B44A4">
        <w:tc>
          <w:tcPr>
            <w:tcW w:w="3960" w:type="dxa"/>
          </w:tcPr>
          <w:p w14:paraId="3F4E163C" w14:textId="77777777" w:rsidR="00A71557" w:rsidRPr="002C5644" w:rsidRDefault="00A71557" w:rsidP="00D5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</w:tcPr>
          <w:p w14:paraId="31B7C980" w14:textId="77777777" w:rsidR="00A71557" w:rsidRPr="002C5644" w:rsidRDefault="00A71557" w:rsidP="00D5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4590" w:type="dxa"/>
            <w:gridSpan w:val="5"/>
          </w:tcPr>
          <w:p w14:paraId="72B9F4D6" w14:textId="77777777" w:rsidR="00A71557" w:rsidRPr="002C5644" w:rsidRDefault="00A71557" w:rsidP="00D5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2C5644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A71557" w:rsidRPr="002C5644" w14:paraId="1B2CFD9F" w14:textId="77777777" w:rsidTr="006B44A4">
        <w:tc>
          <w:tcPr>
            <w:tcW w:w="3960" w:type="dxa"/>
            <w:shd w:val="clear" w:color="auto" w:fill="auto"/>
          </w:tcPr>
          <w:p w14:paraId="10B9FF04" w14:textId="77777777" w:rsidR="00A71557" w:rsidRPr="002C5644" w:rsidRDefault="00A71557" w:rsidP="00C6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810" w:type="dxa"/>
          </w:tcPr>
          <w:p w14:paraId="4A78E3DD" w14:textId="77777777" w:rsidR="00A71557" w:rsidRPr="002C5644" w:rsidRDefault="00A71557" w:rsidP="00C609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ACA83F5" w14:textId="77777777" w:rsidR="00A71557" w:rsidRPr="002C5644" w:rsidRDefault="00A71557" w:rsidP="00C609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66350C58" w14:textId="77777777" w:rsidR="00A71557" w:rsidRPr="002C5644" w:rsidRDefault="00A71557" w:rsidP="00C6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C276A9B" w14:textId="77777777" w:rsidR="00A71557" w:rsidRPr="002C5644" w:rsidRDefault="00A71557" w:rsidP="00C609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2F317F98" w14:textId="77777777" w:rsidR="00A71557" w:rsidRPr="002C5644" w:rsidRDefault="00A71557" w:rsidP="00C6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8F8C868" w14:textId="77777777" w:rsidR="00A71557" w:rsidRPr="002C5644" w:rsidRDefault="00A71557" w:rsidP="00C609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C5D3C" w:rsidRPr="002C5644" w14:paraId="02B60B52" w14:textId="77777777" w:rsidTr="00656D7B">
        <w:tc>
          <w:tcPr>
            <w:tcW w:w="3960" w:type="dxa"/>
            <w:shd w:val="clear" w:color="auto" w:fill="auto"/>
          </w:tcPr>
          <w:p w14:paraId="280A8D50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2C5644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2C5644">
              <w:rPr>
                <w:rFonts w:ascii="Angsana New" w:hAnsi="Angsana New"/>
                <w:sz w:val="29"/>
                <w:szCs w:val="29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sz w:val="29"/>
                <w:szCs w:val="29"/>
              </w:rPr>
              <w:t xml:space="preserve">2561 - </w:t>
            </w:r>
            <w:r w:rsidRPr="002C5644">
              <w:rPr>
                <w:rFonts w:ascii="Angsana New" w:hAnsi="Angsana New" w:hint="cs"/>
                <w:sz w:val="29"/>
                <w:szCs w:val="29"/>
                <w:cs/>
              </w:rPr>
              <w:t>ปรับปรุงใหม่</w:t>
            </w:r>
          </w:p>
        </w:tc>
        <w:tc>
          <w:tcPr>
            <w:tcW w:w="810" w:type="dxa"/>
          </w:tcPr>
          <w:p w14:paraId="37DBF3A8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C1F3359" w14:textId="32B4D2FB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103,091</w:t>
            </w:r>
          </w:p>
        </w:tc>
        <w:tc>
          <w:tcPr>
            <w:tcW w:w="270" w:type="dxa"/>
          </w:tcPr>
          <w:p w14:paraId="2401A378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DE8E6AB" w14:textId="5E0EAB5E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125</w:t>
            </w:r>
          </w:p>
        </w:tc>
        <w:tc>
          <w:tcPr>
            <w:tcW w:w="270" w:type="dxa"/>
          </w:tcPr>
          <w:p w14:paraId="1AE6112E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072DCA49" w14:textId="73D11A39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103,216</w:t>
            </w:r>
          </w:p>
        </w:tc>
      </w:tr>
      <w:tr w:rsidR="000C5D3C" w:rsidRPr="002C5644" w14:paraId="42A0A9B8" w14:textId="77777777" w:rsidTr="00656D7B">
        <w:tc>
          <w:tcPr>
            <w:tcW w:w="3960" w:type="dxa"/>
            <w:shd w:val="clear" w:color="auto" w:fill="auto"/>
          </w:tcPr>
          <w:p w14:paraId="1CDCF021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2C5644">
              <w:rPr>
                <w:rFonts w:ascii="Angsana New" w:hAnsi="Angsana New" w:hint="cs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62F4E354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7C1E6FA" w14:textId="37E7FE2F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4,540</w:t>
            </w:r>
          </w:p>
        </w:tc>
        <w:tc>
          <w:tcPr>
            <w:tcW w:w="270" w:type="dxa"/>
          </w:tcPr>
          <w:p w14:paraId="14C70061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16650DF" w14:textId="5CDDF2C2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2,60</w:t>
            </w:r>
            <w:r w:rsidR="002B4613" w:rsidRPr="002C5644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270" w:type="dxa"/>
          </w:tcPr>
          <w:p w14:paraId="3D39475D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9739825" w14:textId="05BC9698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7,14</w:t>
            </w:r>
            <w:r w:rsidR="002B4613" w:rsidRPr="002C5644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</w:tr>
      <w:tr w:rsidR="000C5D3C" w:rsidRPr="002C5644" w14:paraId="2BF75DB6" w14:textId="77777777" w:rsidTr="00656D7B">
        <w:tc>
          <w:tcPr>
            <w:tcW w:w="3960" w:type="dxa"/>
            <w:shd w:val="clear" w:color="auto" w:fill="auto"/>
          </w:tcPr>
          <w:p w14:paraId="289BCF5D" w14:textId="77777777" w:rsidR="000C5D3C" w:rsidRPr="002C5644" w:rsidRDefault="000C5D3C" w:rsidP="000C5D3C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2561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และ </w:t>
            </w:r>
          </w:p>
          <w:p w14:paraId="7C6EDC40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มกราคม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2562 - </w:t>
            </w:r>
            <w:r w:rsidRPr="002C564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ปรับปรุงใหม่</w:t>
            </w:r>
          </w:p>
        </w:tc>
        <w:tc>
          <w:tcPr>
            <w:tcW w:w="810" w:type="dxa"/>
          </w:tcPr>
          <w:p w14:paraId="44048FAA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29"/>
                <w:szCs w:val="29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0855E1" w14:textId="213A29D3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107,63</w:t>
            </w:r>
            <w:r w:rsidR="008A1227" w:rsidRPr="002C5644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1</w:t>
            </w:r>
          </w:p>
        </w:tc>
        <w:tc>
          <w:tcPr>
            <w:tcW w:w="270" w:type="dxa"/>
          </w:tcPr>
          <w:p w14:paraId="20D392E0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75B12A" w14:textId="77777777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  <w:p w14:paraId="6FB651D8" w14:textId="4D9BA709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2,7</w:t>
            </w:r>
            <w:r w:rsidR="002B4613"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29</w:t>
            </w:r>
          </w:p>
        </w:tc>
        <w:tc>
          <w:tcPr>
            <w:tcW w:w="270" w:type="dxa"/>
          </w:tcPr>
          <w:p w14:paraId="406ECDB2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D5F3D0" w14:textId="60331F21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110,36</w:t>
            </w:r>
            <w:r w:rsidR="002B4613"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</w:t>
            </w:r>
          </w:p>
        </w:tc>
      </w:tr>
      <w:tr w:rsidR="003F46BD" w:rsidRPr="002C5644" w14:paraId="5E6B45B7" w14:textId="77777777" w:rsidTr="00656D7B">
        <w:tc>
          <w:tcPr>
            <w:tcW w:w="3960" w:type="dxa"/>
            <w:shd w:val="clear" w:color="auto" w:fill="auto"/>
          </w:tcPr>
          <w:p w14:paraId="4BD2DF5D" w14:textId="3A72CDF7" w:rsidR="003F46BD" w:rsidRPr="002C5644" w:rsidRDefault="003F46BD" w:rsidP="003F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2C5644">
              <w:rPr>
                <w:rFonts w:ascii="Angsana New" w:hAnsi="Angsana New" w:hint="cs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73CFE13A" w14:textId="77777777" w:rsidR="003F46BD" w:rsidRPr="002C5644" w:rsidRDefault="003F46BD" w:rsidP="003F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900643C" w14:textId="76CADB71" w:rsidR="003F46BD" w:rsidRPr="002C5644" w:rsidRDefault="004E4FE6" w:rsidP="003F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71,320</w:t>
            </w:r>
          </w:p>
        </w:tc>
        <w:tc>
          <w:tcPr>
            <w:tcW w:w="270" w:type="dxa"/>
          </w:tcPr>
          <w:p w14:paraId="6F121681" w14:textId="77777777" w:rsidR="003F46BD" w:rsidRPr="002C5644" w:rsidRDefault="003F46BD" w:rsidP="003F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3F6425C" w14:textId="16F859B6" w:rsidR="003F46BD" w:rsidRPr="002C5644" w:rsidRDefault="003F46BD" w:rsidP="003F46B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8,991</w:t>
            </w:r>
          </w:p>
        </w:tc>
        <w:tc>
          <w:tcPr>
            <w:tcW w:w="270" w:type="dxa"/>
          </w:tcPr>
          <w:p w14:paraId="395C81B0" w14:textId="77777777" w:rsidR="003F46BD" w:rsidRPr="002C5644" w:rsidRDefault="003F46BD" w:rsidP="003F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CE8149B" w14:textId="04BE5FBB" w:rsidR="003F46BD" w:rsidRPr="002C5644" w:rsidRDefault="002A59AB" w:rsidP="003F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="003F46BD" w:rsidRPr="002C5644">
              <w:rPr>
                <w:rFonts w:asciiTheme="majorBidi" w:hAnsiTheme="majorBidi" w:cstheme="majorBidi"/>
                <w:sz w:val="29"/>
                <w:szCs w:val="29"/>
              </w:rPr>
              <w:t>0,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DF4DBD">
              <w:rPr>
                <w:rFonts w:asciiTheme="majorBidi" w:hAnsiTheme="majorBidi" w:cstheme="majorBidi"/>
                <w:sz w:val="29"/>
                <w:szCs w:val="29"/>
              </w:rPr>
              <w:t>11</w:t>
            </w:r>
          </w:p>
        </w:tc>
      </w:tr>
      <w:tr w:rsidR="003F46BD" w:rsidRPr="002C5644" w14:paraId="316EDE60" w14:textId="77777777" w:rsidTr="00656D7B">
        <w:tc>
          <w:tcPr>
            <w:tcW w:w="3960" w:type="dxa"/>
            <w:shd w:val="clear" w:color="auto" w:fill="auto"/>
          </w:tcPr>
          <w:p w14:paraId="6F8BCD3E" w14:textId="22396107" w:rsidR="003F46BD" w:rsidRPr="002C5644" w:rsidRDefault="00865357" w:rsidP="003F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ตัด</w:t>
            </w:r>
            <w:r w:rsidR="003F46BD" w:rsidRPr="002C5644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810" w:type="dxa"/>
          </w:tcPr>
          <w:p w14:paraId="614DA9CD" w14:textId="77777777" w:rsidR="003F46BD" w:rsidRPr="002C5644" w:rsidRDefault="003F46BD" w:rsidP="003F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B77F50F" w14:textId="3D214F19" w:rsidR="003F46BD" w:rsidRPr="002C5644" w:rsidRDefault="003F46BD" w:rsidP="003F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(4,107)</w:t>
            </w:r>
          </w:p>
        </w:tc>
        <w:tc>
          <w:tcPr>
            <w:tcW w:w="270" w:type="dxa"/>
          </w:tcPr>
          <w:p w14:paraId="44014D9D" w14:textId="77777777" w:rsidR="003F46BD" w:rsidRPr="002C5644" w:rsidRDefault="003F46BD" w:rsidP="003F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10B61F8" w14:textId="6B3C3131" w:rsidR="003F46BD" w:rsidRPr="002C5644" w:rsidRDefault="003F46BD" w:rsidP="0087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CBA2A15" w14:textId="77777777" w:rsidR="003F46BD" w:rsidRPr="002C5644" w:rsidRDefault="003F46BD" w:rsidP="003F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7CED29F0" w14:textId="2746D0AB" w:rsidR="003F46BD" w:rsidRPr="002C5644" w:rsidRDefault="003F46BD" w:rsidP="003F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(4,107)</w:t>
            </w:r>
          </w:p>
        </w:tc>
      </w:tr>
      <w:tr w:rsidR="003F46BD" w:rsidRPr="002C5644" w14:paraId="436DCDBC" w14:textId="77777777" w:rsidTr="00656D7B">
        <w:tc>
          <w:tcPr>
            <w:tcW w:w="3960" w:type="dxa"/>
            <w:shd w:val="clear" w:color="auto" w:fill="auto"/>
          </w:tcPr>
          <w:p w14:paraId="1A5DE846" w14:textId="786E2086" w:rsidR="003F46BD" w:rsidRPr="002C5644" w:rsidRDefault="003F46BD" w:rsidP="003F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2C5644">
              <w:rPr>
                <w:rFonts w:ascii="Angsana New" w:hAnsi="Angsana New" w:hint="cs"/>
                <w:sz w:val="29"/>
                <w:szCs w:val="29"/>
                <w:cs/>
              </w:rPr>
              <w:t>โอน</w:t>
            </w:r>
          </w:p>
        </w:tc>
        <w:tc>
          <w:tcPr>
            <w:tcW w:w="810" w:type="dxa"/>
          </w:tcPr>
          <w:p w14:paraId="1FA49382" w14:textId="77777777" w:rsidR="003F46BD" w:rsidRPr="002C5644" w:rsidRDefault="003F46BD" w:rsidP="003F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7BBA00C" w14:textId="1AEBD7BB" w:rsidR="003F46BD" w:rsidRPr="002C5644" w:rsidRDefault="003F46BD" w:rsidP="003F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9,06</w:t>
            </w:r>
            <w:r w:rsidRPr="002C5644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270" w:type="dxa"/>
          </w:tcPr>
          <w:p w14:paraId="43F79A37" w14:textId="77777777" w:rsidR="003F46BD" w:rsidRPr="002C5644" w:rsidRDefault="003F46BD" w:rsidP="003F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CE4101E" w14:textId="308657D3" w:rsidR="003F46BD" w:rsidRPr="002C5644" w:rsidRDefault="003F46BD" w:rsidP="00870138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(9,063)</w:t>
            </w:r>
          </w:p>
        </w:tc>
        <w:tc>
          <w:tcPr>
            <w:tcW w:w="270" w:type="dxa"/>
          </w:tcPr>
          <w:p w14:paraId="244B0419" w14:textId="77777777" w:rsidR="003F46BD" w:rsidRPr="002C5644" w:rsidRDefault="003F46BD" w:rsidP="003F4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CE90B92" w14:textId="41546268" w:rsidR="003F46BD" w:rsidRPr="002C5644" w:rsidRDefault="003F46BD" w:rsidP="00492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0C5D3C" w:rsidRPr="002C5644" w14:paraId="37DE720F" w14:textId="77777777" w:rsidTr="00656D7B">
        <w:tc>
          <w:tcPr>
            <w:tcW w:w="3960" w:type="dxa"/>
            <w:shd w:val="clear" w:color="auto" w:fill="auto"/>
          </w:tcPr>
          <w:p w14:paraId="545E5B4A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C564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ณ วันที่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31 </w:t>
            </w:r>
            <w:r w:rsidRPr="002C564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>2562</w:t>
            </w:r>
          </w:p>
        </w:tc>
        <w:tc>
          <w:tcPr>
            <w:tcW w:w="810" w:type="dxa"/>
          </w:tcPr>
          <w:p w14:paraId="42E10F9B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09276" w14:textId="7C2AD119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183,90</w:t>
            </w:r>
            <w:r w:rsidR="007B510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270" w:type="dxa"/>
          </w:tcPr>
          <w:p w14:paraId="2F9F9AF3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082D34" w14:textId="67FB197E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2,657</w:t>
            </w:r>
          </w:p>
        </w:tc>
        <w:tc>
          <w:tcPr>
            <w:tcW w:w="270" w:type="dxa"/>
          </w:tcPr>
          <w:p w14:paraId="69BADDF5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1F771" w14:textId="270DE140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186,564</w:t>
            </w:r>
          </w:p>
        </w:tc>
      </w:tr>
      <w:tr w:rsidR="000C5D3C" w:rsidRPr="002C5644" w14:paraId="129CC204" w14:textId="77777777" w:rsidTr="006B44A4">
        <w:trPr>
          <w:trHeight w:hRule="exact" w:val="259"/>
        </w:trPr>
        <w:tc>
          <w:tcPr>
            <w:tcW w:w="3960" w:type="dxa"/>
            <w:shd w:val="clear" w:color="auto" w:fill="auto"/>
          </w:tcPr>
          <w:p w14:paraId="6BCA7247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9"/>
                <w:szCs w:val="29"/>
              </w:rPr>
            </w:pPr>
          </w:p>
          <w:p w14:paraId="508EFCE9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0" w:type="dxa"/>
          </w:tcPr>
          <w:p w14:paraId="18895EDF" w14:textId="77777777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095DE3" w14:textId="77777777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2763B53E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72CD4F4" w14:textId="77777777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4DF26EC7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90B5D6" w14:textId="77777777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C5D3C" w:rsidRPr="002C5644" w14:paraId="24086F0D" w14:textId="77777777" w:rsidTr="006B44A4">
        <w:tc>
          <w:tcPr>
            <w:tcW w:w="3960" w:type="dxa"/>
            <w:shd w:val="clear" w:color="auto" w:fill="auto"/>
          </w:tcPr>
          <w:p w14:paraId="22CBBCD1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ค่าตัดจำหน่าย</w:t>
            </w:r>
          </w:p>
        </w:tc>
        <w:tc>
          <w:tcPr>
            <w:tcW w:w="810" w:type="dxa"/>
          </w:tcPr>
          <w:p w14:paraId="7D175B97" w14:textId="77777777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04219C81" w14:textId="77777777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187DC307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BAFA5EE" w14:textId="77777777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0C7D72C2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3A8210B" w14:textId="77777777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C5D3C" w:rsidRPr="002C5644" w14:paraId="5D5DC6A2" w14:textId="77777777" w:rsidTr="00656D7B">
        <w:tc>
          <w:tcPr>
            <w:tcW w:w="3960" w:type="dxa"/>
            <w:shd w:val="clear" w:color="auto" w:fill="auto"/>
          </w:tcPr>
          <w:p w14:paraId="72990735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2C5644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2C5644">
              <w:rPr>
                <w:rFonts w:ascii="Angsana New" w:hAnsi="Angsana New"/>
                <w:sz w:val="29"/>
                <w:szCs w:val="29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sz w:val="29"/>
                <w:szCs w:val="29"/>
              </w:rPr>
              <w:t>2561</w:t>
            </w:r>
            <w:r w:rsidRPr="002C564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C5644">
              <w:rPr>
                <w:rFonts w:ascii="Angsana New" w:hAnsi="Angsana New"/>
                <w:sz w:val="29"/>
                <w:szCs w:val="29"/>
              </w:rPr>
              <w:t xml:space="preserve">- </w:t>
            </w:r>
            <w:r w:rsidRPr="002C5644">
              <w:rPr>
                <w:rFonts w:ascii="Angsana New" w:hAnsi="Angsana New" w:hint="cs"/>
                <w:sz w:val="29"/>
                <w:szCs w:val="29"/>
                <w:cs/>
              </w:rPr>
              <w:t>ปรับปรุงใหม่</w:t>
            </w:r>
          </w:p>
        </w:tc>
        <w:tc>
          <w:tcPr>
            <w:tcW w:w="810" w:type="dxa"/>
          </w:tcPr>
          <w:p w14:paraId="73B67303" w14:textId="77777777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3967368C" w14:textId="64EEBE8F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26,195</w:t>
            </w:r>
          </w:p>
        </w:tc>
        <w:tc>
          <w:tcPr>
            <w:tcW w:w="270" w:type="dxa"/>
          </w:tcPr>
          <w:p w14:paraId="47A46776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921E21A" w14:textId="36114DB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3EBB6D1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34D152AF" w14:textId="50DF302F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26,195</w:t>
            </w:r>
          </w:p>
        </w:tc>
      </w:tr>
      <w:tr w:rsidR="000C5D3C" w:rsidRPr="002C5644" w14:paraId="02D3D475" w14:textId="77777777" w:rsidTr="00656D7B">
        <w:tc>
          <w:tcPr>
            <w:tcW w:w="3960" w:type="dxa"/>
            <w:shd w:val="clear" w:color="auto" w:fill="auto"/>
          </w:tcPr>
          <w:p w14:paraId="719A247E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2C5644">
              <w:rPr>
                <w:rFonts w:ascii="Angsana New" w:hAnsi="Angsana New"/>
                <w:sz w:val="29"/>
                <w:szCs w:val="29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</w:tcPr>
          <w:p w14:paraId="4176E857" w14:textId="77777777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09BC211C" w14:textId="1D485896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10,550</w:t>
            </w:r>
          </w:p>
        </w:tc>
        <w:tc>
          <w:tcPr>
            <w:tcW w:w="270" w:type="dxa"/>
          </w:tcPr>
          <w:p w14:paraId="114ED7F0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BEBE79" w14:textId="7B7B405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89DE8D8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0CFA8BDA" w14:textId="42603F3E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10,550</w:t>
            </w:r>
          </w:p>
        </w:tc>
      </w:tr>
      <w:tr w:rsidR="000C5D3C" w:rsidRPr="002C5644" w14:paraId="4DDAE29A" w14:textId="77777777" w:rsidTr="00656D7B">
        <w:tc>
          <w:tcPr>
            <w:tcW w:w="3960" w:type="dxa"/>
            <w:shd w:val="clear" w:color="auto" w:fill="auto"/>
          </w:tcPr>
          <w:p w14:paraId="138A5111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2561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และ </w:t>
            </w:r>
          </w:p>
          <w:p w14:paraId="3C54B45F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มกราคม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2562 - </w:t>
            </w:r>
            <w:r w:rsidRPr="002C564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ปรับปรุงใหม่</w:t>
            </w:r>
          </w:p>
        </w:tc>
        <w:tc>
          <w:tcPr>
            <w:tcW w:w="810" w:type="dxa"/>
          </w:tcPr>
          <w:p w14:paraId="18987E06" w14:textId="77777777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277A08" w14:textId="3FC05D98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36,74</w:t>
            </w:r>
            <w:r w:rsidR="00D7391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270" w:type="dxa"/>
          </w:tcPr>
          <w:p w14:paraId="5E81542E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EA54096" w14:textId="77777777" w:rsidR="008A1227" w:rsidRPr="002C5644" w:rsidRDefault="008A1227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  <w:p w14:paraId="2287494C" w14:textId="096EE71F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B13A141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1E20BD" w14:textId="1B2C015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36,745</w:t>
            </w:r>
          </w:p>
        </w:tc>
      </w:tr>
      <w:tr w:rsidR="000C5D3C" w:rsidRPr="002C5644" w14:paraId="014E8591" w14:textId="77777777" w:rsidTr="000C5D3C">
        <w:tc>
          <w:tcPr>
            <w:tcW w:w="3960" w:type="dxa"/>
          </w:tcPr>
          <w:p w14:paraId="6134162B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2C5644">
              <w:rPr>
                <w:rFonts w:ascii="Angsana New" w:hAnsi="Angsana New"/>
                <w:sz w:val="29"/>
                <w:szCs w:val="29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</w:tcPr>
          <w:p w14:paraId="264362DD" w14:textId="77777777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3479B4" w14:textId="023C222D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15,427</w:t>
            </w:r>
          </w:p>
        </w:tc>
        <w:tc>
          <w:tcPr>
            <w:tcW w:w="270" w:type="dxa"/>
          </w:tcPr>
          <w:p w14:paraId="322D9175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9320FA6" w14:textId="57F7DB55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08F0B21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AAB0D3" w14:textId="5AA6348E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15,427</w:t>
            </w:r>
          </w:p>
        </w:tc>
      </w:tr>
      <w:tr w:rsidR="000C5D3C" w:rsidRPr="002C5644" w14:paraId="3F5B660B" w14:textId="77777777" w:rsidTr="00656D7B">
        <w:tc>
          <w:tcPr>
            <w:tcW w:w="3960" w:type="dxa"/>
          </w:tcPr>
          <w:p w14:paraId="5F706EC3" w14:textId="4551C4F5" w:rsidR="000C5D3C" w:rsidRPr="002C5644" w:rsidRDefault="00865357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ตัด</w:t>
            </w:r>
            <w:r w:rsidR="000C5D3C" w:rsidRPr="002C5644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810" w:type="dxa"/>
          </w:tcPr>
          <w:p w14:paraId="77560F32" w14:textId="77777777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91E1A2" w14:textId="35B85D36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(10</w:t>
            </w:r>
            <w:r w:rsidR="00D7391E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3F46BD" w:rsidRPr="002C5644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6689D00D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FF7882" w14:textId="365160FE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6BF01C0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B2D328" w14:textId="37469614" w:rsidR="000C5D3C" w:rsidRPr="002C5644" w:rsidRDefault="003F46BD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(10</w:t>
            </w:r>
            <w:r w:rsidR="00D7391E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2C5644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0C5D3C" w:rsidRPr="002C5644" w14:paraId="7B4CBEFB" w14:textId="77777777" w:rsidTr="00656D7B">
        <w:tc>
          <w:tcPr>
            <w:tcW w:w="3960" w:type="dxa"/>
          </w:tcPr>
          <w:p w14:paraId="3C66C958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>2562</w:t>
            </w:r>
          </w:p>
        </w:tc>
        <w:tc>
          <w:tcPr>
            <w:tcW w:w="810" w:type="dxa"/>
          </w:tcPr>
          <w:p w14:paraId="4E46FB41" w14:textId="77777777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1BA18" w14:textId="729816F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52,07</w:t>
            </w:r>
            <w:r w:rsidR="00671DA9" w:rsidRPr="002C5644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1</w:t>
            </w:r>
          </w:p>
        </w:tc>
        <w:tc>
          <w:tcPr>
            <w:tcW w:w="270" w:type="dxa"/>
          </w:tcPr>
          <w:p w14:paraId="6CECD726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5506C1FE" w14:textId="19EA061C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F4D0A68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52F84" w14:textId="41F91213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52,071</w:t>
            </w:r>
          </w:p>
        </w:tc>
      </w:tr>
      <w:tr w:rsidR="000C5D3C" w:rsidRPr="002C5644" w14:paraId="0C36A51D" w14:textId="77777777" w:rsidTr="006B44A4">
        <w:trPr>
          <w:trHeight w:hRule="exact" w:val="259"/>
        </w:trPr>
        <w:tc>
          <w:tcPr>
            <w:tcW w:w="3960" w:type="dxa"/>
            <w:shd w:val="clear" w:color="auto" w:fill="auto"/>
          </w:tcPr>
          <w:p w14:paraId="4A478FD4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810" w:type="dxa"/>
          </w:tcPr>
          <w:p w14:paraId="3665A08B" w14:textId="77777777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3CCB6E1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0F90D365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0A94B2" w14:textId="77777777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2AF743B0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EC744D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</w:tr>
      <w:tr w:rsidR="000C5D3C" w:rsidRPr="002C5644" w14:paraId="4ADED1ED" w14:textId="77777777" w:rsidTr="006B44A4">
        <w:tc>
          <w:tcPr>
            <w:tcW w:w="3960" w:type="dxa"/>
            <w:shd w:val="clear" w:color="auto" w:fill="auto"/>
          </w:tcPr>
          <w:p w14:paraId="2768F5D2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00AB3A2E" w14:textId="77777777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3E3B5BA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11BF7133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78665B2F" w14:textId="77777777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09C519FB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982680E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</w:tr>
      <w:tr w:rsidR="000C5D3C" w:rsidRPr="002C5644" w14:paraId="5F3B7FD0" w14:textId="77777777" w:rsidTr="00656D7B">
        <w:tc>
          <w:tcPr>
            <w:tcW w:w="3960" w:type="dxa"/>
            <w:shd w:val="clear" w:color="auto" w:fill="auto"/>
          </w:tcPr>
          <w:p w14:paraId="61286011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1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2561 - </w:t>
            </w:r>
            <w:r w:rsidRPr="002C564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ปรับปรุงใหม่</w:t>
            </w:r>
          </w:p>
        </w:tc>
        <w:tc>
          <w:tcPr>
            <w:tcW w:w="810" w:type="dxa"/>
          </w:tcPr>
          <w:p w14:paraId="64FA4663" w14:textId="77777777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06B387A" w14:textId="3775D02A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76,896</w:t>
            </w:r>
          </w:p>
        </w:tc>
        <w:tc>
          <w:tcPr>
            <w:tcW w:w="270" w:type="dxa"/>
          </w:tcPr>
          <w:p w14:paraId="5C628B77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B8D4AD7" w14:textId="3DBFA3F0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125</w:t>
            </w:r>
          </w:p>
        </w:tc>
        <w:tc>
          <w:tcPr>
            <w:tcW w:w="270" w:type="dxa"/>
          </w:tcPr>
          <w:p w14:paraId="067D088E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5BDD906" w14:textId="7C010F5E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77,021</w:t>
            </w:r>
          </w:p>
        </w:tc>
      </w:tr>
      <w:tr w:rsidR="000C5D3C" w:rsidRPr="002C5644" w14:paraId="7B13487B" w14:textId="77777777" w:rsidTr="00656D7B">
        <w:tc>
          <w:tcPr>
            <w:tcW w:w="3960" w:type="dxa"/>
            <w:shd w:val="clear" w:color="auto" w:fill="auto"/>
          </w:tcPr>
          <w:p w14:paraId="08A33717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>2561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และ </w:t>
            </w:r>
          </w:p>
          <w:p w14:paraId="78852FBD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2C564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1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2562 - </w:t>
            </w:r>
            <w:r w:rsidRPr="002C564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ปรับปรุงใหม่</w:t>
            </w:r>
          </w:p>
        </w:tc>
        <w:tc>
          <w:tcPr>
            <w:tcW w:w="810" w:type="dxa"/>
          </w:tcPr>
          <w:p w14:paraId="28856351" w14:textId="77777777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3FE56E" w14:textId="4FB7798A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70,886</w:t>
            </w:r>
          </w:p>
        </w:tc>
        <w:tc>
          <w:tcPr>
            <w:tcW w:w="270" w:type="dxa"/>
            <w:vAlign w:val="bottom"/>
          </w:tcPr>
          <w:p w14:paraId="4E517FFB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A7A3EA" w14:textId="37FF0D9D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2,7</w:t>
            </w:r>
            <w:r w:rsidR="00440B4C"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29</w:t>
            </w:r>
          </w:p>
        </w:tc>
        <w:tc>
          <w:tcPr>
            <w:tcW w:w="270" w:type="dxa"/>
          </w:tcPr>
          <w:p w14:paraId="654818C7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EB8328" w14:textId="195764A0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73,61</w:t>
            </w:r>
            <w:r w:rsidR="00F049E8"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</w:p>
        </w:tc>
      </w:tr>
      <w:tr w:rsidR="000C5D3C" w:rsidRPr="002C5644" w14:paraId="7C949058" w14:textId="77777777" w:rsidTr="00656D7B">
        <w:tc>
          <w:tcPr>
            <w:tcW w:w="3960" w:type="dxa"/>
            <w:shd w:val="clear" w:color="auto" w:fill="auto"/>
          </w:tcPr>
          <w:p w14:paraId="2DD0844E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>2562</w:t>
            </w:r>
          </w:p>
        </w:tc>
        <w:tc>
          <w:tcPr>
            <w:tcW w:w="810" w:type="dxa"/>
          </w:tcPr>
          <w:p w14:paraId="33707449" w14:textId="77777777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C29E716" w14:textId="0DE9A2BA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131,83</w:t>
            </w:r>
            <w:r w:rsidR="007B510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270" w:type="dxa"/>
          </w:tcPr>
          <w:p w14:paraId="6E933DA3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21B07FCA" w14:textId="43FECA2C" w:rsidR="000C5D3C" w:rsidRPr="002C5644" w:rsidRDefault="000C5D3C" w:rsidP="000C5D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2,65</w:t>
            </w:r>
            <w:r w:rsidR="007B510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270" w:type="dxa"/>
          </w:tcPr>
          <w:p w14:paraId="0B233FAE" w14:textId="77777777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624E9AC6" w14:textId="7C071010" w:rsidR="000C5D3C" w:rsidRPr="002C5644" w:rsidRDefault="000C5D3C" w:rsidP="000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134,493</w:t>
            </w:r>
          </w:p>
        </w:tc>
      </w:tr>
      <w:tr w:rsidR="00FA1F49" w:rsidRPr="002C5644" w14:paraId="7147DC2D" w14:textId="77777777" w:rsidTr="001212ED">
        <w:tc>
          <w:tcPr>
            <w:tcW w:w="3960" w:type="dxa"/>
            <w:shd w:val="clear" w:color="auto" w:fill="auto"/>
          </w:tcPr>
          <w:p w14:paraId="4205B3D6" w14:textId="03DEBB62" w:rsidR="00FA1F49" w:rsidRPr="002C5644" w:rsidRDefault="00FA1F49" w:rsidP="00FA1F49">
            <w:pPr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810" w:type="dxa"/>
          </w:tcPr>
          <w:p w14:paraId="6FD0FCB2" w14:textId="77777777" w:rsidR="00FA1F49" w:rsidRPr="002C5644" w:rsidRDefault="00FA1F49" w:rsidP="00FA1F4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3F7B1E58" w14:textId="7FA1F91D" w:rsidR="00FA1F49" w:rsidRPr="002C5644" w:rsidRDefault="00FA1F49" w:rsidP="00FA1F4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</w:p>
        </w:tc>
      </w:tr>
      <w:tr w:rsidR="00E10647" w:rsidRPr="002C5644" w14:paraId="1A5062B2" w14:textId="77777777" w:rsidTr="001212ED">
        <w:tc>
          <w:tcPr>
            <w:tcW w:w="3960" w:type="dxa"/>
            <w:shd w:val="clear" w:color="auto" w:fill="auto"/>
          </w:tcPr>
          <w:p w14:paraId="5BD43F8C" w14:textId="2890DFA4" w:rsidR="00E10647" w:rsidRPr="002C5644" w:rsidRDefault="00E10647" w:rsidP="00E10647">
            <w:pPr>
              <w:rPr>
                <w:sz w:val="29"/>
                <w:szCs w:val="29"/>
              </w:rPr>
            </w:pPr>
            <w:r w:rsidRPr="002C5644">
              <w:rPr>
                <w:sz w:val="29"/>
                <w:szCs w:val="29"/>
              </w:rPr>
              <w:lastRenderedPageBreak/>
              <w:br w:type="page"/>
            </w:r>
          </w:p>
        </w:tc>
        <w:tc>
          <w:tcPr>
            <w:tcW w:w="810" w:type="dxa"/>
          </w:tcPr>
          <w:p w14:paraId="7896B6DF" w14:textId="77777777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48F2811F" w14:textId="58E04FBF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2C5644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งบการเงิน</w:t>
            </w:r>
            <w:r w:rsidRPr="002C5644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เฉพาะกิจการ</w:t>
            </w:r>
          </w:p>
        </w:tc>
      </w:tr>
      <w:tr w:rsidR="00E10647" w:rsidRPr="002C5644" w14:paraId="1A125F5B" w14:textId="77777777" w:rsidTr="001212ED">
        <w:tc>
          <w:tcPr>
            <w:tcW w:w="3960" w:type="dxa"/>
            <w:shd w:val="clear" w:color="auto" w:fill="auto"/>
          </w:tcPr>
          <w:p w14:paraId="6CD68BC1" w14:textId="77777777" w:rsidR="00E10647" w:rsidRPr="002C5644" w:rsidRDefault="00E10647" w:rsidP="00E10647">
            <w:pPr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810" w:type="dxa"/>
          </w:tcPr>
          <w:p w14:paraId="7DBC4A0B" w14:textId="77777777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B718D98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C5644">
              <w:rPr>
                <w:rFonts w:ascii="Angsana New" w:hAnsi="Angsana New"/>
                <w:sz w:val="29"/>
                <w:szCs w:val="29"/>
                <w:cs/>
              </w:rPr>
              <w:t>โปรแกรม</w:t>
            </w:r>
          </w:p>
          <w:p w14:paraId="0E51D4F7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C5644">
              <w:rPr>
                <w:rFonts w:ascii="Angsana New" w:hAnsi="Angsana New" w:hint="cs"/>
                <w:sz w:val="29"/>
                <w:szCs w:val="29"/>
                <w:cs/>
              </w:rPr>
              <w:t>คอมพิวเตอร์</w:t>
            </w:r>
          </w:p>
          <w:p w14:paraId="7463CBEA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C5644">
              <w:rPr>
                <w:rFonts w:ascii="Angsana New" w:hAnsi="Angsana New" w:hint="cs"/>
                <w:sz w:val="29"/>
                <w:szCs w:val="29"/>
                <w:cs/>
              </w:rPr>
              <w:t>และลิขสิทธิ์</w:t>
            </w:r>
          </w:p>
          <w:p w14:paraId="3392B516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C5644">
              <w:rPr>
                <w:rFonts w:ascii="Angsana New" w:hAnsi="Angsana New" w:hint="cs"/>
                <w:sz w:val="29"/>
                <w:szCs w:val="29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1E39E82F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E8D08B9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C5644">
              <w:rPr>
                <w:rFonts w:ascii="Angsana New" w:hAnsi="Angsana New"/>
                <w:sz w:val="29"/>
                <w:szCs w:val="29"/>
                <w:cs/>
              </w:rPr>
              <w:t>โปรแกรม</w:t>
            </w:r>
          </w:p>
          <w:p w14:paraId="73947D24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C5644">
              <w:rPr>
                <w:rFonts w:ascii="Angsana New" w:hAnsi="Angsana New"/>
                <w:sz w:val="29"/>
                <w:szCs w:val="29"/>
                <w:cs/>
              </w:rPr>
              <w:t>คอมพิวเตอร์</w:t>
            </w:r>
          </w:p>
          <w:p w14:paraId="2291C96A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C5644">
              <w:rPr>
                <w:rFonts w:ascii="Angsana New" w:hAnsi="Angsana New"/>
                <w:sz w:val="29"/>
                <w:szCs w:val="29"/>
                <w:cs/>
              </w:rPr>
              <w:t>ระหว่างติดตั้ง</w:t>
            </w:r>
          </w:p>
        </w:tc>
        <w:tc>
          <w:tcPr>
            <w:tcW w:w="270" w:type="dxa"/>
            <w:vAlign w:val="bottom"/>
          </w:tcPr>
          <w:p w14:paraId="4DE89A62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F778840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57B2F99B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081EA0FB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C5644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EA187F" w:rsidRPr="002C5644" w14:paraId="3C5B5388" w14:textId="77777777" w:rsidTr="00654A8F">
        <w:tc>
          <w:tcPr>
            <w:tcW w:w="3960" w:type="dxa"/>
          </w:tcPr>
          <w:p w14:paraId="68987669" w14:textId="77777777" w:rsidR="00EA187F" w:rsidRPr="002C5644" w:rsidRDefault="00EA187F" w:rsidP="0065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10" w:type="dxa"/>
          </w:tcPr>
          <w:p w14:paraId="3C0390E8" w14:textId="77777777" w:rsidR="00EA187F" w:rsidRPr="002C5644" w:rsidRDefault="00EA187F" w:rsidP="0065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4590" w:type="dxa"/>
            <w:gridSpan w:val="5"/>
          </w:tcPr>
          <w:p w14:paraId="6FDAEA4C" w14:textId="77777777" w:rsidR="00EA187F" w:rsidRPr="002C5644" w:rsidRDefault="00EA187F" w:rsidP="0065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2C5644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E10647" w:rsidRPr="002C5644" w14:paraId="17EA9A8D" w14:textId="77777777" w:rsidTr="006B44A4">
        <w:tc>
          <w:tcPr>
            <w:tcW w:w="3960" w:type="dxa"/>
            <w:shd w:val="clear" w:color="auto" w:fill="auto"/>
          </w:tcPr>
          <w:p w14:paraId="2A11B093" w14:textId="77777777" w:rsidR="00E10647" w:rsidRPr="002C5644" w:rsidRDefault="00E10647" w:rsidP="00E10647">
            <w:pPr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810" w:type="dxa"/>
          </w:tcPr>
          <w:p w14:paraId="03AFD2D2" w14:textId="77777777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0B37667C" w14:textId="77777777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67634C41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7715611" w14:textId="77777777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01FFBF11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B51B070" w14:textId="77777777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10647" w:rsidRPr="002C5644" w14:paraId="60C23F16" w14:textId="77777777" w:rsidTr="006B44A4">
        <w:tc>
          <w:tcPr>
            <w:tcW w:w="3960" w:type="dxa"/>
            <w:shd w:val="clear" w:color="auto" w:fill="auto"/>
          </w:tcPr>
          <w:p w14:paraId="1E37BFE2" w14:textId="41578F4C" w:rsidR="00E10647" w:rsidRPr="002C5644" w:rsidRDefault="00E10647" w:rsidP="00E10647">
            <w:pPr>
              <w:rPr>
                <w:rFonts w:ascii="Angsana New" w:hAnsi="Angsana New"/>
                <w:sz w:val="29"/>
                <w:szCs w:val="29"/>
              </w:rPr>
            </w:pPr>
            <w:r w:rsidRPr="002C5644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2C5644">
              <w:rPr>
                <w:rFonts w:ascii="Angsana New" w:hAnsi="Angsana New" w:hint="cs"/>
                <w:sz w:val="29"/>
                <w:szCs w:val="29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sz w:val="29"/>
                <w:szCs w:val="29"/>
              </w:rPr>
              <w:t>256</w:t>
            </w:r>
            <w:r w:rsidRPr="002C5644">
              <w:rPr>
                <w:rFonts w:ascii="Angsana New" w:hAnsi="Angsana New" w:hint="cs"/>
                <w:sz w:val="29"/>
                <w:szCs w:val="29"/>
                <w:cs/>
              </w:rPr>
              <w:t>1</w:t>
            </w:r>
          </w:p>
        </w:tc>
        <w:tc>
          <w:tcPr>
            <w:tcW w:w="810" w:type="dxa"/>
          </w:tcPr>
          <w:p w14:paraId="5BC8FE77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</w:tcPr>
          <w:p w14:paraId="48D7125E" w14:textId="3B1E80F3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DE872A4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982FD41" w14:textId="38A4858D" w:rsidR="00E10647" w:rsidRPr="00E54693" w:rsidRDefault="00E10647" w:rsidP="00E5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125</w:t>
            </w:r>
          </w:p>
        </w:tc>
        <w:tc>
          <w:tcPr>
            <w:tcW w:w="270" w:type="dxa"/>
          </w:tcPr>
          <w:p w14:paraId="113A943D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F5591AC" w14:textId="28779C7B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125</w:t>
            </w:r>
          </w:p>
        </w:tc>
      </w:tr>
      <w:tr w:rsidR="00E10647" w:rsidRPr="002C5644" w14:paraId="1363E030" w14:textId="77777777" w:rsidTr="00DE30D7">
        <w:tc>
          <w:tcPr>
            <w:tcW w:w="3960" w:type="dxa"/>
            <w:shd w:val="clear" w:color="auto" w:fill="auto"/>
          </w:tcPr>
          <w:p w14:paraId="16FB1366" w14:textId="77777777" w:rsidR="00E10647" w:rsidRPr="002C5644" w:rsidRDefault="00E10647" w:rsidP="00E10647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2C5644">
              <w:rPr>
                <w:rFonts w:ascii="Angsana New" w:hAnsi="Angsana New" w:hint="cs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3923F2D1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270FB2" w14:textId="127FE7A4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1,572</w:t>
            </w:r>
          </w:p>
        </w:tc>
        <w:tc>
          <w:tcPr>
            <w:tcW w:w="270" w:type="dxa"/>
          </w:tcPr>
          <w:p w14:paraId="7C91FC59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8AD6A0" w14:textId="4B91467A" w:rsidR="00E10647" w:rsidRPr="00E54693" w:rsidRDefault="00E10647" w:rsidP="00E5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2,604</w:t>
            </w:r>
          </w:p>
        </w:tc>
        <w:tc>
          <w:tcPr>
            <w:tcW w:w="270" w:type="dxa"/>
          </w:tcPr>
          <w:p w14:paraId="74586800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9ACAD2" w14:textId="627A3A18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4,176</w:t>
            </w:r>
          </w:p>
        </w:tc>
      </w:tr>
      <w:tr w:rsidR="00E10647" w:rsidRPr="002C5644" w14:paraId="129D9431" w14:textId="77777777" w:rsidTr="00DE30D7">
        <w:tc>
          <w:tcPr>
            <w:tcW w:w="3960" w:type="dxa"/>
            <w:shd w:val="clear" w:color="auto" w:fill="auto"/>
          </w:tcPr>
          <w:p w14:paraId="11054BC1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2561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และ </w:t>
            </w:r>
          </w:p>
          <w:p w14:paraId="799C5BB0" w14:textId="2F9A19F5" w:rsidR="00E10647" w:rsidRPr="002C5644" w:rsidRDefault="00E10647" w:rsidP="00E10647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C564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มกราคม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2562</w:t>
            </w:r>
          </w:p>
        </w:tc>
        <w:tc>
          <w:tcPr>
            <w:tcW w:w="810" w:type="dxa"/>
          </w:tcPr>
          <w:p w14:paraId="7E766F5C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C20F56" w14:textId="77777777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  <w:p w14:paraId="209B2984" w14:textId="5B23BACC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1,572</w:t>
            </w:r>
          </w:p>
        </w:tc>
        <w:tc>
          <w:tcPr>
            <w:tcW w:w="270" w:type="dxa"/>
          </w:tcPr>
          <w:p w14:paraId="7B9461A0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021C8DD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  <w:p w14:paraId="06722B91" w14:textId="64D590D3" w:rsidR="00E10647" w:rsidRPr="002C5644" w:rsidRDefault="00E10647" w:rsidP="0044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2,729</w:t>
            </w:r>
          </w:p>
        </w:tc>
        <w:tc>
          <w:tcPr>
            <w:tcW w:w="270" w:type="dxa"/>
          </w:tcPr>
          <w:p w14:paraId="64FE17A4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2DDD0BD" w14:textId="48F9343A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4,301</w:t>
            </w:r>
          </w:p>
        </w:tc>
      </w:tr>
      <w:tr w:rsidR="00E10647" w:rsidRPr="002C5644" w14:paraId="2971D11D" w14:textId="77777777" w:rsidTr="00125C3D">
        <w:tc>
          <w:tcPr>
            <w:tcW w:w="3960" w:type="dxa"/>
            <w:shd w:val="clear" w:color="auto" w:fill="auto"/>
          </w:tcPr>
          <w:p w14:paraId="424AD1C0" w14:textId="47AE78CD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C5644">
              <w:rPr>
                <w:rFonts w:ascii="Angsana New" w:hAnsi="Angsana New" w:hint="cs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4B5D9B33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29"/>
                <w:szCs w:val="29"/>
                <w:lang w:bidi="ar-SA"/>
              </w:rPr>
            </w:pPr>
          </w:p>
        </w:tc>
        <w:tc>
          <w:tcPr>
            <w:tcW w:w="1350" w:type="dxa"/>
          </w:tcPr>
          <w:p w14:paraId="6117D54F" w14:textId="4EC17466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2,066</w:t>
            </w:r>
          </w:p>
        </w:tc>
        <w:tc>
          <w:tcPr>
            <w:tcW w:w="270" w:type="dxa"/>
          </w:tcPr>
          <w:p w14:paraId="6A5F131C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5C6D0A16" w14:textId="6E9B5786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8,991</w:t>
            </w:r>
          </w:p>
        </w:tc>
        <w:tc>
          <w:tcPr>
            <w:tcW w:w="270" w:type="dxa"/>
          </w:tcPr>
          <w:p w14:paraId="5E28E3EE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1BCF78D" w14:textId="5879B42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11,057</w:t>
            </w:r>
          </w:p>
        </w:tc>
      </w:tr>
      <w:tr w:rsidR="00E10647" w:rsidRPr="002C5644" w14:paraId="7EC5F8FD" w14:textId="77777777" w:rsidTr="00DE30D7">
        <w:tc>
          <w:tcPr>
            <w:tcW w:w="3960" w:type="dxa"/>
            <w:shd w:val="clear" w:color="auto" w:fill="auto"/>
          </w:tcPr>
          <w:p w14:paraId="64FBC358" w14:textId="4B4423A0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2C5644">
              <w:rPr>
                <w:rFonts w:ascii="Angsana New" w:hAnsi="Angsana New" w:hint="cs"/>
                <w:sz w:val="29"/>
                <w:szCs w:val="29"/>
                <w:cs/>
              </w:rPr>
              <w:t>โอน</w:t>
            </w:r>
          </w:p>
        </w:tc>
        <w:tc>
          <w:tcPr>
            <w:tcW w:w="810" w:type="dxa"/>
          </w:tcPr>
          <w:p w14:paraId="2981EAA0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29"/>
                <w:szCs w:val="29"/>
                <w:lang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12C5ED" w14:textId="50011B6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9,063</w:t>
            </w:r>
          </w:p>
        </w:tc>
        <w:tc>
          <w:tcPr>
            <w:tcW w:w="270" w:type="dxa"/>
          </w:tcPr>
          <w:p w14:paraId="03401215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026235" w14:textId="55851316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(9,063)</w:t>
            </w:r>
          </w:p>
        </w:tc>
        <w:tc>
          <w:tcPr>
            <w:tcW w:w="270" w:type="dxa"/>
          </w:tcPr>
          <w:p w14:paraId="127E560A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B76C64" w14:textId="6D3A1692" w:rsidR="00E10647" w:rsidRPr="002C5644" w:rsidRDefault="00E10647" w:rsidP="0029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6" w:right="-626" w:firstLine="17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 xml:space="preserve">      -</w:t>
            </w:r>
          </w:p>
        </w:tc>
      </w:tr>
      <w:tr w:rsidR="00E10647" w:rsidRPr="002C5644" w14:paraId="5C3A5E4D" w14:textId="77777777" w:rsidTr="00DE30D7">
        <w:tc>
          <w:tcPr>
            <w:tcW w:w="3960" w:type="dxa"/>
            <w:shd w:val="clear" w:color="auto" w:fill="auto"/>
          </w:tcPr>
          <w:p w14:paraId="629D3F9F" w14:textId="770EB876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>2562</w:t>
            </w:r>
          </w:p>
        </w:tc>
        <w:tc>
          <w:tcPr>
            <w:tcW w:w="810" w:type="dxa"/>
          </w:tcPr>
          <w:p w14:paraId="459EB2EB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29"/>
                <w:szCs w:val="29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42BA62" w14:textId="5D1165E0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12,701</w:t>
            </w:r>
          </w:p>
        </w:tc>
        <w:tc>
          <w:tcPr>
            <w:tcW w:w="270" w:type="dxa"/>
          </w:tcPr>
          <w:p w14:paraId="3EF539B6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B3DB8C" w14:textId="7F7E1B76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2,657</w:t>
            </w:r>
          </w:p>
        </w:tc>
        <w:tc>
          <w:tcPr>
            <w:tcW w:w="270" w:type="dxa"/>
          </w:tcPr>
          <w:p w14:paraId="6EFA814B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B3F089E" w14:textId="23F07CF3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15,358</w:t>
            </w:r>
          </w:p>
        </w:tc>
      </w:tr>
      <w:tr w:rsidR="00E10647" w:rsidRPr="002C5644" w14:paraId="4FAF89EC" w14:textId="77777777" w:rsidTr="00DE30D7">
        <w:trPr>
          <w:trHeight w:val="217"/>
        </w:trPr>
        <w:tc>
          <w:tcPr>
            <w:tcW w:w="3960" w:type="dxa"/>
            <w:shd w:val="clear" w:color="auto" w:fill="auto"/>
          </w:tcPr>
          <w:p w14:paraId="7C7B8CD6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810" w:type="dxa"/>
          </w:tcPr>
          <w:p w14:paraId="2AD6E0D5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29"/>
                <w:szCs w:val="29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07C2539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05ACA705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B901DD8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72D5B5B1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BA8396C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10647" w:rsidRPr="002C5644" w14:paraId="10A8F927" w14:textId="77777777" w:rsidTr="00656D7B">
        <w:tc>
          <w:tcPr>
            <w:tcW w:w="3960" w:type="dxa"/>
            <w:shd w:val="clear" w:color="auto" w:fill="auto"/>
          </w:tcPr>
          <w:p w14:paraId="0E7006CD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ค่าตัดจำหน่าย</w:t>
            </w:r>
          </w:p>
        </w:tc>
        <w:tc>
          <w:tcPr>
            <w:tcW w:w="810" w:type="dxa"/>
          </w:tcPr>
          <w:p w14:paraId="7AC1A1F6" w14:textId="77777777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16F631C" w14:textId="2B37B34D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593A160B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46C7AFD" w14:textId="1632857C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70B71153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A20A00E" w14:textId="20952ED6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10647" w:rsidRPr="002C5644" w14:paraId="1AE7D906" w14:textId="77777777" w:rsidTr="007B510E">
        <w:tc>
          <w:tcPr>
            <w:tcW w:w="3960" w:type="dxa"/>
            <w:shd w:val="clear" w:color="auto" w:fill="auto"/>
          </w:tcPr>
          <w:p w14:paraId="3D6B0C42" w14:textId="49039C19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2C5644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2C5644">
              <w:rPr>
                <w:rFonts w:ascii="Angsana New" w:hAnsi="Angsana New" w:hint="cs"/>
                <w:sz w:val="29"/>
                <w:szCs w:val="29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sz w:val="29"/>
                <w:szCs w:val="29"/>
              </w:rPr>
              <w:t>256</w:t>
            </w:r>
            <w:r w:rsidRPr="002C5644">
              <w:rPr>
                <w:rFonts w:ascii="Angsana New" w:hAnsi="Angsana New" w:hint="cs"/>
                <w:sz w:val="29"/>
                <w:szCs w:val="29"/>
                <w:cs/>
              </w:rPr>
              <w:t>1</w:t>
            </w:r>
          </w:p>
        </w:tc>
        <w:tc>
          <w:tcPr>
            <w:tcW w:w="810" w:type="dxa"/>
          </w:tcPr>
          <w:p w14:paraId="4EC21791" w14:textId="77777777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70EFC7B" w14:textId="36384ABD" w:rsidR="00E10647" w:rsidRPr="002C5644" w:rsidRDefault="00E10647" w:rsidP="0013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6" w:right="-626" w:firstLine="428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4F8B640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4749E9A" w14:textId="2897FAB9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8F53C41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315804C" w14:textId="697A4F51" w:rsidR="00E10647" w:rsidRPr="002C5644" w:rsidRDefault="00E10647" w:rsidP="0029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10647" w:rsidRPr="002C5644" w14:paraId="7C36F445" w14:textId="77777777" w:rsidTr="007B510E">
        <w:tc>
          <w:tcPr>
            <w:tcW w:w="3960" w:type="dxa"/>
            <w:shd w:val="clear" w:color="auto" w:fill="auto"/>
          </w:tcPr>
          <w:p w14:paraId="4B7D86EF" w14:textId="69D878B6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2C5644">
              <w:rPr>
                <w:rFonts w:ascii="Angsana New" w:hAnsi="Angsana New"/>
                <w:sz w:val="29"/>
                <w:szCs w:val="29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</w:tcPr>
          <w:p w14:paraId="29AE4ACE" w14:textId="77777777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787B5B" w14:textId="1441B48A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103</w:t>
            </w:r>
          </w:p>
        </w:tc>
        <w:tc>
          <w:tcPr>
            <w:tcW w:w="270" w:type="dxa"/>
          </w:tcPr>
          <w:p w14:paraId="0F212695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D1D16A" w14:textId="37B7CB01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D5B7439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8688B3" w14:textId="20F3BA09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103</w:t>
            </w:r>
          </w:p>
        </w:tc>
      </w:tr>
      <w:tr w:rsidR="00E10647" w:rsidRPr="002C5644" w14:paraId="3EB27A24" w14:textId="77777777" w:rsidTr="007B510E">
        <w:tc>
          <w:tcPr>
            <w:tcW w:w="3960" w:type="dxa"/>
            <w:shd w:val="clear" w:color="auto" w:fill="auto"/>
          </w:tcPr>
          <w:p w14:paraId="46884EE4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2561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และ </w:t>
            </w:r>
          </w:p>
          <w:p w14:paraId="6345F293" w14:textId="474A949B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C564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มกราคม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2562</w:t>
            </w:r>
          </w:p>
        </w:tc>
        <w:tc>
          <w:tcPr>
            <w:tcW w:w="810" w:type="dxa"/>
          </w:tcPr>
          <w:p w14:paraId="0D77E6D2" w14:textId="77777777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A489B7" w14:textId="77777777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  <w:p w14:paraId="4BDEAB9A" w14:textId="5DAF0D77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103</w:t>
            </w:r>
          </w:p>
        </w:tc>
        <w:tc>
          <w:tcPr>
            <w:tcW w:w="270" w:type="dxa"/>
          </w:tcPr>
          <w:p w14:paraId="386A1E51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AD45E9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  <w:p w14:paraId="5A19EE6E" w14:textId="0643F226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FDCC61B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C64025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  <w:p w14:paraId="43A8D2F9" w14:textId="4D5FFEFE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103</w:t>
            </w:r>
          </w:p>
        </w:tc>
      </w:tr>
      <w:tr w:rsidR="00E10647" w:rsidRPr="002C5644" w14:paraId="7D200C73" w14:textId="77777777" w:rsidTr="007B510E">
        <w:tc>
          <w:tcPr>
            <w:tcW w:w="3960" w:type="dxa"/>
            <w:shd w:val="clear" w:color="auto" w:fill="auto"/>
          </w:tcPr>
          <w:p w14:paraId="60048F31" w14:textId="309BCDD6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2C5644">
              <w:rPr>
                <w:rFonts w:ascii="Angsana New" w:hAnsi="Angsana New"/>
                <w:sz w:val="29"/>
                <w:szCs w:val="29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</w:tcPr>
          <w:p w14:paraId="29F63C05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6950E6" w14:textId="0F93320A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ind w:righ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1,627</w:t>
            </w:r>
          </w:p>
        </w:tc>
        <w:tc>
          <w:tcPr>
            <w:tcW w:w="270" w:type="dxa"/>
          </w:tcPr>
          <w:p w14:paraId="71517386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C9D211" w14:textId="1CF35638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righ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58CAFB7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3DDBA4" w14:textId="3E3F58BE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righ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sz w:val="29"/>
                <w:szCs w:val="29"/>
              </w:rPr>
              <w:t>1,627</w:t>
            </w:r>
          </w:p>
        </w:tc>
      </w:tr>
      <w:tr w:rsidR="00E10647" w:rsidRPr="002C5644" w14:paraId="7B831300" w14:textId="77777777" w:rsidTr="00DF38F5">
        <w:tc>
          <w:tcPr>
            <w:tcW w:w="3960" w:type="dxa"/>
            <w:shd w:val="clear" w:color="auto" w:fill="auto"/>
          </w:tcPr>
          <w:p w14:paraId="4E6CD1F6" w14:textId="0AC77F81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>2562</w:t>
            </w:r>
          </w:p>
        </w:tc>
        <w:tc>
          <w:tcPr>
            <w:tcW w:w="810" w:type="dxa"/>
          </w:tcPr>
          <w:p w14:paraId="3FBFBC42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A60D6A" w14:textId="1F3C45EB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ind w:righ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1,730</w:t>
            </w:r>
          </w:p>
        </w:tc>
        <w:tc>
          <w:tcPr>
            <w:tcW w:w="270" w:type="dxa"/>
          </w:tcPr>
          <w:p w14:paraId="325D6264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39469B9" w14:textId="66531A7E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righ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FA8BE6B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9DCB09" w14:textId="1D2C309D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righ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1,730</w:t>
            </w:r>
          </w:p>
        </w:tc>
      </w:tr>
      <w:tr w:rsidR="00E10647" w:rsidRPr="002C5644" w14:paraId="77E0C16B" w14:textId="77777777" w:rsidTr="00DF38F5">
        <w:tc>
          <w:tcPr>
            <w:tcW w:w="3960" w:type="dxa"/>
            <w:shd w:val="clear" w:color="auto" w:fill="auto"/>
          </w:tcPr>
          <w:p w14:paraId="74077744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810" w:type="dxa"/>
          </w:tcPr>
          <w:p w14:paraId="5D776277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8094553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26B54FAE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4BE877A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6C600ED0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C2523F2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E10647" w:rsidRPr="002C5644" w14:paraId="3000C453" w14:textId="77777777" w:rsidTr="00656D7B">
        <w:tc>
          <w:tcPr>
            <w:tcW w:w="3960" w:type="dxa"/>
            <w:shd w:val="clear" w:color="auto" w:fill="auto"/>
          </w:tcPr>
          <w:p w14:paraId="518A8ADE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4AFE407D" w14:textId="77777777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6FCCD16" w14:textId="3FBA0A34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7B547804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28D260A" w14:textId="0CBCBD62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2BF93FC0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40F74CE" w14:textId="68CFF37C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10647" w:rsidRPr="002C5644" w14:paraId="3EC71051" w14:textId="77777777" w:rsidTr="00DF38F5">
        <w:tc>
          <w:tcPr>
            <w:tcW w:w="3960" w:type="dxa"/>
            <w:shd w:val="clear" w:color="auto" w:fill="auto"/>
          </w:tcPr>
          <w:p w14:paraId="27F0C478" w14:textId="4CC3E0C3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1 </w:t>
            </w:r>
            <w:r w:rsidRPr="002C564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 w:rsidRPr="002C564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1</w:t>
            </w:r>
          </w:p>
        </w:tc>
        <w:tc>
          <w:tcPr>
            <w:tcW w:w="810" w:type="dxa"/>
          </w:tcPr>
          <w:p w14:paraId="5AADFFD7" w14:textId="77777777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03CC98C" w14:textId="35134ADD" w:rsidR="00E10647" w:rsidRPr="002C5644" w:rsidRDefault="00E10647" w:rsidP="001353DD">
            <w:pPr>
              <w:pStyle w:val="acctfourfigures"/>
              <w:tabs>
                <w:tab w:val="clear" w:pos="765"/>
              </w:tabs>
              <w:spacing w:line="240" w:lineRule="atLeast"/>
              <w:ind w:right="32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70CF606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74708D0" w14:textId="402BC0B9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125</w:t>
            </w:r>
          </w:p>
        </w:tc>
        <w:tc>
          <w:tcPr>
            <w:tcW w:w="270" w:type="dxa"/>
          </w:tcPr>
          <w:p w14:paraId="2B29FC17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4B8C0BF" w14:textId="698D5B23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125</w:t>
            </w:r>
          </w:p>
        </w:tc>
      </w:tr>
      <w:tr w:rsidR="00E10647" w:rsidRPr="002C5644" w14:paraId="15FCC8EF" w14:textId="77777777" w:rsidTr="00DF38F5">
        <w:tc>
          <w:tcPr>
            <w:tcW w:w="3960" w:type="dxa"/>
            <w:shd w:val="clear" w:color="auto" w:fill="auto"/>
          </w:tcPr>
          <w:p w14:paraId="5E5870EF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2561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และ </w:t>
            </w:r>
          </w:p>
          <w:p w14:paraId="2878748D" w14:textId="3C79B589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C564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มกราคม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2562</w:t>
            </w:r>
          </w:p>
        </w:tc>
        <w:tc>
          <w:tcPr>
            <w:tcW w:w="810" w:type="dxa"/>
          </w:tcPr>
          <w:p w14:paraId="301C1B3E" w14:textId="77777777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B015DA1" w14:textId="77777777" w:rsidR="00E10647" w:rsidRPr="002C5644" w:rsidRDefault="00E10647" w:rsidP="00E10647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1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  <w:p w14:paraId="414DE115" w14:textId="7E71EF9B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1,469</w:t>
            </w:r>
          </w:p>
        </w:tc>
        <w:tc>
          <w:tcPr>
            <w:tcW w:w="270" w:type="dxa"/>
          </w:tcPr>
          <w:p w14:paraId="63C0A803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40212E7" w14:textId="77777777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  <w:p w14:paraId="70FA5C92" w14:textId="0E9C2307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2,729</w:t>
            </w:r>
          </w:p>
        </w:tc>
        <w:tc>
          <w:tcPr>
            <w:tcW w:w="270" w:type="dxa"/>
          </w:tcPr>
          <w:p w14:paraId="4FBE32F1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16F887CE" w14:textId="77777777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  <w:p w14:paraId="4EB52297" w14:textId="577EAF85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4,198</w:t>
            </w:r>
          </w:p>
        </w:tc>
      </w:tr>
      <w:tr w:rsidR="00E10647" w:rsidRPr="002C5644" w14:paraId="2B046A85" w14:textId="77777777" w:rsidTr="00DF38F5">
        <w:tc>
          <w:tcPr>
            <w:tcW w:w="3960" w:type="dxa"/>
            <w:shd w:val="clear" w:color="auto" w:fill="auto"/>
          </w:tcPr>
          <w:p w14:paraId="1DB536A4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2C5644">
              <w:rPr>
                <w:rFonts w:ascii="Angsana New" w:hAnsi="Angsana New"/>
                <w:b/>
                <w:bCs/>
                <w:sz w:val="29"/>
                <w:szCs w:val="29"/>
              </w:rPr>
              <w:t>2562</w:t>
            </w:r>
          </w:p>
        </w:tc>
        <w:tc>
          <w:tcPr>
            <w:tcW w:w="810" w:type="dxa"/>
          </w:tcPr>
          <w:p w14:paraId="4BFE05CC" w14:textId="77777777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6B31433D" w14:textId="3220584F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10,971</w:t>
            </w:r>
          </w:p>
        </w:tc>
        <w:tc>
          <w:tcPr>
            <w:tcW w:w="270" w:type="dxa"/>
            <w:tcBorders>
              <w:bottom w:val="nil"/>
            </w:tcBorders>
          </w:tcPr>
          <w:p w14:paraId="5BED7D16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40E48DA2" w14:textId="1DE8A41F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2,657</w:t>
            </w:r>
          </w:p>
        </w:tc>
        <w:tc>
          <w:tcPr>
            <w:tcW w:w="270" w:type="dxa"/>
            <w:tcBorders>
              <w:bottom w:val="nil"/>
            </w:tcBorders>
          </w:tcPr>
          <w:p w14:paraId="1B1A551F" w14:textId="77777777" w:rsidR="00E10647" w:rsidRPr="002C5644" w:rsidRDefault="00E10647" w:rsidP="00E10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C4054DC" w14:textId="00ECEF70" w:rsidR="00E10647" w:rsidRPr="002C5644" w:rsidRDefault="00E10647" w:rsidP="00E106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13,628</w:t>
            </w:r>
          </w:p>
        </w:tc>
      </w:tr>
    </w:tbl>
    <w:p w14:paraId="758F0892" w14:textId="77777777" w:rsidR="00D73380" w:rsidRPr="002C5644" w:rsidRDefault="00E46C75" w:rsidP="00E46C75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  <w:r w:rsidRPr="002C5644">
        <w:rPr>
          <w:rFonts w:ascii="Angsana New" w:hAnsi="Angsana New"/>
          <w:b/>
          <w:bCs/>
          <w:sz w:val="2"/>
          <w:szCs w:val="2"/>
        </w:rPr>
        <w:tab/>
      </w:r>
      <w:r w:rsidRPr="002C5644">
        <w:rPr>
          <w:rFonts w:ascii="Angsana New" w:hAnsi="Angsana New"/>
          <w:b/>
          <w:bCs/>
          <w:sz w:val="2"/>
          <w:szCs w:val="2"/>
        </w:rPr>
        <w:tab/>
      </w:r>
    </w:p>
    <w:p w14:paraId="0B48D130" w14:textId="77777777" w:rsidR="00D73380" w:rsidRPr="002C5644" w:rsidRDefault="00D73380" w:rsidP="00F829A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038DD391" w14:textId="77777777" w:rsidR="00D73380" w:rsidRPr="002C5644" w:rsidRDefault="00D73380" w:rsidP="00F829A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7DCB3931" w14:textId="77777777" w:rsidR="00D73380" w:rsidRPr="002C5644" w:rsidRDefault="00D73380" w:rsidP="00F829A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785E09B4" w14:textId="77777777" w:rsidR="002118D7" w:rsidRPr="002C5644" w:rsidRDefault="002118D7" w:rsidP="00F829A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4AA736CD" w14:textId="5483C4B2" w:rsidR="002118D7" w:rsidRPr="002C5644" w:rsidRDefault="002118D7" w:rsidP="00F829A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5E1DCF7C" w14:textId="38ADAB54" w:rsidR="00D65F6F" w:rsidRPr="002C5644" w:rsidRDefault="00D65F6F" w:rsidP="00F829A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799282D7" w14:textId="04B25D55" w:rsidR="00D65F6F" w:rsidRPr="002C5644" w:rsidRDefault="00D65F6F" w:rsidP="00F829A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49B336A8" w14:textId="77777777" w:rsidR="00D65F6F" w:rsidRPr="002C5644" w:rsidRDefault="00D65F6F" w:rsidP="00F829A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0BEE2C6B" w14:textId="77777777" w:rsidR="002118D7" w:rsidRPr="002C5644" w:rsidRDefault="002118D7" w:rsidP="00F829A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4B2AC575" w14:textId="7B44AE62" w:rsidR="002118D7" w:rsidRPr="002C5644" w:rsidRDefault="002118D7" w:rsidP="00F829A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4D126793" w14:textId="561C5A7A" w:rsidR="00D65F6F" w:rsidRPr="002C5644" w:rsidRDefault="00D65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  <w:r w:rsidRPr="002C5644">
        <w:rPr>
          <w:rFonts w:ascii="Angsana New" w:hAnsi="Angsana New"/>
          <w:b/>
          <w:bCs/>
          <w:sz w:val="2"/>
          <w:szCs w:val="2"/>
        </w:rPr>
        <w:br w:type="page"/>
      </w:r>
    </w:p>
    <w:p w14:paraId="18C7DFA0" w14:textId="77777777" w:rsidR="00D65F6F" w:rsidRPr="002C5644" w:rsidRDefault="00D65F6F" w:rsidP="00F829A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42E6095F" w14:textId="77777777" w:rsidR="002118D7" w:rsidRPr="002C5644" w:rsidRDefault="002118D7" w:rsidP="00F829A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0E02629F" w14:textId="77777777" w:rsidR="002118D7" w:rsidRPr="002C5644" w:rsidRDefault="002118D7" w:rsidP="00F829A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0C8E30D3" w14:textId="77777777" w:rsidR="002118D7" w:rsidRPr="002C5644" w:rsidRDefault="002118D7" w:rsidP="00F829A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45F3D7EF" w14:textId="608398E1" w:rsidR="00E530D8" w:rsidRPr="002C5644" w:rsidRDefault="00E530D8" w:rsidP="00E54693">
      <w:pPr>
        <w:pStyle w:val="BodyTextIndent3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num" w:pos="540"/>
        </w:tabs>
        <w:spacing w:after="0"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C5644">
        <w:rPr>
          <w:rFonts w:ascii="Angsana New" w:hAnsi="Angsana New" w:hint="cs"/>
          <w:b/>
          <w:bCs/>
          <w:sz w:val="30"/>
          <w:szCs w:val="30"/>
          <w:cs/>
        </w:rPr>
        <w:t>สินทรัพย์ไม่หมุนเวียนอื่น</w:t>
      </w:r>
    </w:p>
    <w:p w14:paraId="36AFB807" w14:textId="77777777" w:rsidR="00E530D8" w:rsidRPr="002C5644" w:rsidRDefault="00E530D8" w:rsidP="00E530D8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340"/>
        <w:rPr>
          <w:rFonts w:ascii="Angsana New" w:hAnsi="Angsana New"/>
          <w:b/>
          <w:bCs/>
          <w:sz w:val="28"/>
          <w:szCs w:val="28"/>
        </w:rPr>
      </w:pPr>
    </w:p>
    <w:tbl>
      <w:tblPr>
        <w:tblW w:w="954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520"/>
        <w:gridCol w:w="810"/>
        <w:gridCol w:w="270"/>
        <w:gridCol w:w="1350"/>
        <w:gridCol w:w="270"/>
        <w:gridCol w:w="1260"/>
        <w:gridCol w:w="270"/>
        <w:gridCol w:w="1260"/>
        <w:gridCol w:w="270"/>
        <w:gridCol w:w="1260"/>
      </w:tblGrid>
      <w:tr w:rsidR="00E530D8" w:rsidRPr="002C5644" w14:paraId="4CCE8AC0" w14:textId="77777777" w:rsidTr="00C45E73">
        <w:tc>
          <w:tcPr>
            <w:tcW w:w="2520" w:type="dxa"/>
          </w:tcPr>
          <w:p w14:paraId="0E33B3F8" w14:textId="77777777" w:rsidR="00E530D8" w:rsidRPr="002C5644" w:rsidRDefault="00E530D8" w:rsidP="00BC4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08BF93F" w14:textId="77777777" w:rsidR="00E530D8" w:rsidRPr="002C5644" w:rsidRDefault="00E530D8" w:rsidP="00BC4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E5E304" w14:textId="77777777" w:rsidR="00E530D8" w:rsidRPr="002C5644" w:rsidRDefault="00E530D8" w:rsidP="00BC4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880" w:type="dxa"/>
            <w:gridSpan w:val="3"/>
          </w:tcPr>
          <w:p w14:paraId="4242F77B" w14:textId="77777777" w:rsidR="00E530D8" w:rsidRPr="002C5644" w:rsidRDefault="00E530D8" w:rsidP="00BC4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eastAsia="MS Mincho" w:hAnsi="Angsana New"/>
                <w:bCs/>
                <w:sz w:val="30"/>
                <w:szCs w:val="30"/>
                <w:lang w:val="en-GB"/>
              </w:rPr>
            </w:pPr>
            <w:r w:rsidRPr="002C5644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1E1CFA29" w14:textId="77777777" w:rsidR="00E530D8" w:rsidRPr="002C5644" w:rsidRDefault="00E530D8" w:rsidP="00BC4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eastAsia="MS Mincho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90" w:type="dxa"/>
            <w:gridSpan w:val="3"/>
          </w:tcPr>
          <w:p w14:paraId="58B5AD84" w14:textId="77777777" w:rsidR="00E530D8" w:rsidRPr="002C5644" w:rsidRDefault="00E530D8" w:rsidP="00BC4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</w:pPr>
            <w:r w:rsidRPr="002C5644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งบการเงินเฉพาะ</w:t>
            </w:r>
            <w:r w:rsidRPr="002C5644">
              <w:rPr>
                <w:rFonts w:ascii="Angsana New" w:eastAsia="MS Mincho" w:hAnsi="Angsana New" w:hint="cs"/>
                <w:bCs/>
                <w:sz w:val="30"/>
                <w:szCs w:val="30"/>
                <w:cs/>
                <w:lang w:val="en-GB"/>
              </w:rPr>
              <w:t>กิจการ</w:t>
            </w:r>
          </w:p>
        </w:tc>
      </w:tr>
      <w:tr w:rsidR="00FA1F49" w:rsidRPr="002C5644" w14:paraId="0C45BC25" w14:textId="77777777" w:rsidTr="00C45E73">
        <w:tc>
          <w:tcPr>
            <w:tcW w:w="2520" w:type="dxa"/>
          </w:tcPr>
          <w:p w14:paraId="2AADD3E0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9A5EFF8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1DF3F4C2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3016D07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8C06202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7CD6F8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3B4FC5AE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E5F7907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FB2F310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23677A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61</w:t>
            </w:r>
          </w:p>
        </w:tc>
      </w:tr>
      <w:tr w:rsidR="009E31BE" w:rsidRPr="002C5644" w14:paraId="1C299420" w14:textId="77777777" w:rsidTr="00C45E73">
        <w:tc>
          <w:tcPr>
            <w:tcW w:w="2520" w:type="dxa"/>
          </w:tcPr>
          <w:p w14:paraId="6A4F7EA0" w14:textId="77777777" w:rsidR="009E31BE" w:rsidRPr="002C5644" w:rsidRDefault="009E31BE" w:rsidP="00BC4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6B9C042" w14:textId="77777777" w:rsidR="009E31BE" w:rsidRPr="002C5644" w:rsidRDefault="009E31BE" w:rsidP="00BC4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114852" w14:textId="77777777" w:rsidR="009E31BE" w:rsidRPr="002C5644" w:rsidRDefault="009E31BE" w:rsidP="00BC4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51028EF" w14:textId="77777777" w:rsidR="009E31BE" w:rsidRPr="002C5644" w:rsidRDefault="009E31BE" w:rsidP="00BC4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FF4D0B" w14:textId="77777777" w:rsidR="009E31BE" w:rsidRPr="002C5644" w:rsidRDefault="009E31BE" w:rsidP="00BC4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3B47FB" w14:textId="77777777" w:rsidR="009E31BE" w:rsidRPr="002C5644" w:rsidRDefault="009E31BE" w:rsidP="00BC4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45454FBC" w14:textId="77777777" w:rsidR="009E31BE" w:rsidRPr="002C5644" w:rsidRDefault="009E31BE" w:rsidP="00BC4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F10BA30" w14:textId="77777777" w:rsidR="009E31BE" w:rsidRPr="002C5644" w:rsidRDefault="009E31BE" w:rsidP="00BC4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C38394" w14:textId="77777777" w:rsidR="009E31BE" w:rsidRPr="002C5644" w:rsidRDefault="009E31BE" w:rsidP="00BC4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9B8AD3" w14:textId="77777777" w:rsidR="009E31BE" w:rsidRPr="002C5644" w:rsidRDefault="009E31BE" w:rsidP="00BC4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E530D8" w:rsidRPr="002C5644" w14:paraId="7676C4E6" w14:textId="77777777" w:rsidTr="00C45E73">
        <w:tc>
          <w:tcPr>
            <w:tcW w:w="2520" w:type="dxa"/>
          </w:tcPr>
          <w:p w14:paraId="02245071" w14:textId="77777777" w:rsidR="00E530D8" w:rsidRPr="002C5644" w:rsidRDefault="00E530D8" w:rsidP="00BC4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62EB719" w14:textId="77777777" w:rsidR="00E530D8" w:rsidRPr="002C5644" w:rsidRDefault="00E530D8" w:rsidP="00BC4AB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330ED5" w14:textId="77777777" w:rsidR="00E530D8" w:rsidRPr="002C5644" w:rsidRDefault="00E530D8" w:rsidP="00BC4AB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</w:tcPr>
          <w:p w14:paraId="06CCB635" w14:textId="77777777" w:rsidR="00E530D8" w:rsidRPr="002C5644" w:rsidRDefault="00E530D8" w:rsidP="00BC4AB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36874" w:rsidRPr="002C5644" w14:paraId="2A07C5E8" w14:textId="77777777" w:rsidTr="00C45E73">
        <w:tc>
          <w:tcPr>
            <w:tcW w:w="2520" w:type="dxa"/>
            <w:shd w:val="clear" w:color="auto" w:fill="auto"/>
          </w:tcPr>
          <w:p w14:paraId="456CADDB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75567F99" w14:textId="3F3A151B" w:rsidR="00136874" w:rsidRPr="00837CBF" w:rsidRDefault="00C12A9C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837CBF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26A1702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B01561C" w14:textId="7A01F15B" w:rsidR="00136874" w:rsidRPr="002C5644" w:rsidRDefault="00136874" w:rsidP="00A5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8,043</w:t>
            </w:r>
          </w:p>
        </w:tc>
        <w:tc>
          <w:tcPr>
            <w:tcW w:w="270" w:type="dxa"/>
            <w:shd w:val="clear" w:color="auto" w:fill="auto"/>
          </w:tcPr>
          <w:p w14:paraId="4D51345B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9" w:right="2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F526C23" w14:textId="379523E6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6,038</w:t>
            </w:r>
          </w:p>
        </w:tc>
        <w:tc>
          <w:tcPr>
            <w:tcW w:w="270" w:type="dxa"/>
            <w:shd w:val="clear" w:color="auto" w:fill="auto"/>
          </w:tcPr>
          <w:p w14:paraId="580B55D4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61"/>
              </w:tabs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5E87B0F" w14:textId="41768EC1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9" w:right="-1551" w:firstLine="5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008B5"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3,956</w:t>
            </w:r>
          </w:p>
        </w:tc>
        <w:tc>
          <w:tcPr>
            <w:tcW w:w="270" w:type="dxa"/>
            <w:shd w:val="clear" w:color="auto" w:fill="auto"/>
          </w:tcPr>
          <w:p w14:paraId="02C5CE83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61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99025D1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9" w:right="-1551" w:firstLine="51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8,066</w:t>
            </w:r>
          </w:p>
        </w:tc>
      </w:tr>
      <w:tr w:rsidR="00136874" w:rsidRPr="002C5644" w14:paraId="7C710344" w14:textId="77777777" w:rsidTr="00C45E73">
        <w:tc>
          <w:tcPr>
            <w:tcW w:w="2520" w:type="dxa"/>
            <w:shd w:val="clear" w:color="auto" w:fill="auto"/>
          </w:tcPr>
          <w:p w14:paraId="07400CF5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F3DC4E8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B7D112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9DC82BF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909FBE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64D2B5E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858BFD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35856C2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050F0B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01EE62C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36874" w:rsidRPr="002C5644" w14:paraId="71556270" w14:textId="77777777" w:rsidTr="00C45E73">
        <w:tc>
          <w:tcPr>
            <w:tcW w:w="2520" w:type="dxa"/>
            <w:shd w:val="clear" w:color="auto" w:fill="auto"/>
          </w:tcPr>
          <w:p w14:paraId="16974D61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810" w:type="dxa"/>
            <w:shd w:val="clear" w:color="auto" w:fill="auto"/>
          </w:tcPr>
          <w:p w14:paraId="45803783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DE7C0C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C49C1F0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A1C50B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D10FAF5" w14:textId="77777777" w:rsidR="00136874" w:rsidRPr="002D186C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78592E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701FAD2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004492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F537FA9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36874" w:rsidRPr="002C5644" w14:paraId="15BBDEE3" w14:textId="77777777" w:rsidTr="00C45E73">
        <w:tc>
          <w:tcPr>
            <w:tcW w:w="2520" w:type="dxa"/>
            <w:shd w:val="clear" w:color="auto" w:fill="auto"/>
          </w:tcPr>
          <w:p w14:paraId="73AE6031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ภาษีถูกหัก ณ ที่จ่ายรอขอคืน</w:t>
            </w:r>
          </w:p>
        </w:tc>
        <w:tc>
          <w:tcPr>
            <w:tcW w:w="810" w:type="dxa"/>
            <w:shd w:val="clear" w:color="auto" w:fill="auto"/>
          </w:tcPr>
          <w:p w14:paraId="03AD1B3C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FA81C6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F514C83" w14:textId="367BE658" w:rsidR="00136874" w:rsidRPr="002C5644" w:rsidRDefault="00695036" w:rsidP="00A5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81BC8">
              <w:rPr>
                <w:rFonts w:asciiTheme="majorBidi" w:hAnsiTheme="majorBidi" w:cstheme="majorBidi"/>
                <w:sz w:val="30"/>
                <w:szCs w:val="30"/>
              </w:rPr>
              <w:t>09,796</w:t>
            </w:r>
          </w:p>
        </w:tc>
        <w:tc>
          <w:tcPr>
            <w:tcW w:w="270" w:type="dxa"/>
            <w:shd w:val="clear" w:color="auto" w:fill="auto"/>
          </w:tcPr>
          <w:p w14:paraId="6CF137A5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CF0B118" w14:textId="2161A763" w:rsidR="00136874" w:rsidRPr="002D186C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D186C">
              <w:rPr>
                <w:rFonts w:asciiTheme="majorBidi" w:hAnsiTheme="majorBidi" w:cstheme="majorBidi"/>
                <w:sz w:val="30"/>
                <w:szCs w:val="30"/>
              </w:rPr>
              <w:t>265,704</w:t>
            </w:r>
          </w:p>
        </w:tc>
        <w:tc>
          <w:tcPr>
            <w:tcW w:w="270" w:type="dxa"/>
            <w:shd w:val="clear" w:color="auto" w:fill="auto"/>
          </w:tcPr>
          <w:p w14:paraId="38C6E52C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152A1C6" w14:textId="3A5F3AA9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53,485</w:t>
            </w:r>
          </w:p>
        </w:tc>
        <w:tc>
          <w:tcPr>
            <w:tcW w:w="270" w:type="dxa"/>
            <w:shd w:val="clear" w:color="auto" w:fill="auto"/>
          </w:tcPr>
          <w:p w14:paraId="1A150C23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47F6113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2D186C" w:rsidRPr="002C5644" w14:paraId="5EC769A4" w14:textId="77777777" w:rsidTr="002D186C">
        <w:tc>
          <w:tcPr>
            <w:tcW w:w="2520" w:type="dxa"/>
            <w:shd w:val="clear" w:color="auto" w:fill="auto"/>
          </w:tcPr>
          <w:p w14:paraId="2F547603" w14:textId="4EFAC334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เงินมัดจำและเงินค้ำประกัน</w:t>
            </w:r>
          </w:p>
        </w:tc>
        <w:tc>
          <w:tcPr>
            <w:tcW w:w="810" w:type="dxa"/>
            <w:shd w:val="clear" w:color="auto" w:fill="auto"/>
          </w:tcPr>
          <w:p w14:paraId="56402BFA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E3FC52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353C236" w14:textId="051F7810" w:rsidR="002D186C" w:rsidRPr="002C5644" w:rsidRDefault="002D186C" w:rsidP="00A5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50,354</w:t>
            </w:r>
          </w:p>
        </w:tc>
        <w:tc>
          <w:tcPr>
            <w:tcW w:w="270" w:type="dxa"/>
            <w:shd w:val="clear" w:color="auto" w:fill="auto"/>
          </w:tcPr>
          <w:p w14:paraId="5F4E6529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D8BC40A" w14:textId="234DACF2" w:rsidR="002D186C" w:rsidRPr="002D186C" w:rsidRDefault="002D186C" w:rsidP="00A5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55,036</w:t>
            </w:r>
          </w:p>
        </w:tc>
        <w:tc>
          <w:tcPr>
            <w:tcW w:w="270" w:type="dxa"/>
            <w:shd w:val="clear" w:color="auto" w:fill="auto"/>
          </w:tcPr>
          <w:p w14:paraId="55EC8DEC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F0D6BDA" w14:textId="75F07D0D" w:rsidR="002D186C" w:rsidRPr="002C5644" w:rsidRDefault="002D186C" w:rsidP="00A5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70EF7138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CD76842" w14:textId="25FA6452" w:rsidR="002D186C" w:rsidRPr="002C5644" w:rsidRDefault="002D186C" w:rsidP="00A5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50</w:t>
            </w:r>
          </w:p>
        </w:tc>
      </w:tr>
      <w:tr w:rsidR="002D186C" w:rsidRPr="002C5644" w14:paraId="4EE77129" w14:textId="77777777" w:rsidTr="002D186C">
        <w:tc>
          <w:tcPr>
            <w:tcW w:w="2520" w:type="dxa"/>
            <w:shd w:val="clear" w:color="auto" w:fill="auto"/>
          </w:tcPr>
          <w:p w14:paraId="289C0D47" w14:textId="7C712B40" w:rsidR="002D186C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ภาษีมูลค่าเพิ่มรอขอคืน</w:t>
            </w:r>
          </w:p>
        </w:tc>
        <w:tc>
          <w:tcPr>
            <w:tcW w:w="810" w:type="dxa"/>
            <w:shd w:val="clear" w:color="auto" w:fill="auto"/>
          </w:tcPr>
          <w:p w14:paraId="05B61B5D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446599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8FA7BDD" w14:textId="1C953914" w:rsidR="002D186C" w:rsidRDefault="002D186C" w:rsidP="00A5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49,129</w:t>
            </w:r>
          </w:p>
        </w:tc>
        <w:tc>
          <w:tcPr>
            <w:tcW w:w="270" w:type="dxa"/>
            <w:shd w:val="clear" w:color="auto" w:fill="auto"/>
          </w:tcPr>
          <w:p w14:paraId="3C6ED2F5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29FDCA5" w14:textId="23BB845E" w:rsidR="002D186C" w:rsidRPr="002D186C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1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E05F09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FAAC5D9" w14:textId="6BD1C44A" w:rsidR="002D186C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74DDB1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F698A32" w14:textId="69644949" w:rsidR="002D186C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2D186C" w:rsidRPr="002C5644" w14:paraId="664F5391" w14:textId="77777777" w:rsidTr="00C45E73">
        <w:tc>
          <w:tcPr>
            <w:tcW w:w="2520" w:type="dxa"/>
          </w:tcPr>
          <w:p w14:paraId="259D0344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13930778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92502D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A1A9010" w14:textId="199C5A5E" w:rsidR="002D186C" w:rsidRPr="002C5644" w:rsidRDefault="002D186C" w:rsidP="00A5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17,051</w:t>
            </w:r>
          </w:p>
        </w:tc>
        <w:tc>
          <w:tcPr>
            <w:tcW w:w="270" w:type="dxa"/>
            <w:shd w:val="clear" w:color="auto" w:fill="auto"/>
          </w:tcPr>
          <w:p w14:paraId="581574C0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A2CD9C4" w14:textId="20F82F01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70" w:type="dxa"/>
            <w:shd w:val="clear" w:color="auto" w:fill="auto"/>
          </w:tcPr>
          <w:p w14:paraId="35AB233F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1740913" w14:textId="6C3003D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7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8CC191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1EAC333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2D186C" w:rsidRPr="002C5644" w14:paraId="582C5BA3" w14:textId="77777777" w:rsidTr="00C45E73">
        <w:tc>
          <w:tcPr>
            <w:tcW w:w="2520" w:type="dxa"/>
          </w:tcPr>
          <w:p w14:paraId="0C45CBED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CAD0C4D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BDD192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E1DA196" w14:textId="46CE875B" w:rsidR="002D186C" w:rsidRPr="002C5644" w:rsidRDefault="002D186C" w:rsidP="00A5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A81B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81B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270" w:type="dxa"/>
            <w:shd w:val="clear" w:color="auto" w:fill="auto"/>
          </w:tcPr>
          <w:p w14:paraId="71CCBF45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6D2BAB8" w14:textId="4F2A3931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320,970</w:t>
            </w:r>
          </w:p>
        </w:tc>
        <w:tc>
          <w:tcPr>
            <w:tcW w:w="270" w:type="dxa"/>
            <w:shd w:val="clear" w:color="auto" w:fill="auto"/>
          </w:tcPr>
          <w:p w14:paraId="6D51FA09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CF21943" w14:textId="12A8495E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53</w:t>
            </w: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,535</w:t>
            </w:r>
          </w:p>
        </w:tc>
        <w:tc>
          <w:tcPr>
            <w:tcW w:w="270" w:type="dxa"/>
            <w:shd w:val="clear" w:color="auto" w:fill="auto"/>
          </w:tcPr>
          <w:p w14:paraId="6EC0120D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9818085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  <w:t>50</w:t>
            </w:r>
          </w:p>
        </w:tc>
      </w:tr>
      <w:tr w:rsidR="002D186C" w:rsidRPr="002C5644" w14:paraId="7F03498D" w14:textId="77777777" w:rsidTr="00C45E73">
        <w:tc>
          <w:tcPr>
            <w:tcW w:w="2520" w:type="dxa"/>
          </w:tcPr>
          <w:p w14:paraId="38C45694" w14:textId="77777777" w:rsidR="002D186C" w:rsidRPr="002C5644" w:rsidRDefault="002D186C" w:rsidP="002D186C">
            <w:pP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5F3A47DA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35919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1DE0B4C" w14:textId="640693C6" w:rsidR="002D186C" w:rsidRPr="002C5644" w:rsidRDefault="002D186C" w:rsidP="00A5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7337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337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</w:t>
            </w:r>
          </w:p>
        </w:tc>
        <w:tc>
          <w:tcPr>
            <w:tcW w:w="270" w:type="dxa"/>
            <w:shd w:val="clear" w:color="auto" w:fill="auto"/>
          </w:tcPr>
          <w:p w14:paraId="3E6415B6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0A1BC51" w14:textId="1EB8A888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9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327,008</w:t>
            </w:r>
          </w:p>
        </w:tc>
        <w:tc>
          <w:tcPr>
            <w:tcW w:w="270" w:type="dxa"/>
            <w:shd w:val="clear" w:color="auto" w:fill="auto"/>
          </w:tcPr>
          <w:p w14:paraId="77C227B2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E79C14F" w14:textId="2D262008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77,491</w:t>
            </w:r>
          </w:p>
        </w:tc>
        <w:tc>
          <w:tcPr>
            <w:tcW w:w="270" w:type="dxa"/>
            <w:shd w:val="clear" w:color="auto" w:fill="auto"/>
          </w:tcPr>
          <w:p w14:paraId="4FF9F866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 w:right="-225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3BB2EE8" w14:textId="77777777" w:rsidR="002D186C" w:rsidRPr="002C5644" w:rsidRDefault="002D186C" w:rsidP="002D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  <w:t>8,116</w:t>
            </w:r>
          </w:p>
        </w:tc>
      </w:tr>
    </w:tbl>
    <w:p w14:paraId="3C29AD2B" w14:textId="77777777" w:rsidR="00DD6E9C" w:rsidRPr="002C5644" w:rsidRDefault="00DD6E9C" w:rsidP="00DD6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34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43756970" w14:textId="2DEF697B" w:rsidR="00287B73" w:rsidRPr="002C5644" w:rsidRDefault="00287B73" w:rsidP="00E5469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 w:right="29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2C5644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0A5AD684" w14:textId="77777777" w:rsidR="00654472" w:rsidRPr="002C5644" w:rsidRDefault="00654472" w:rsidP="00654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766" w:type="dxa"/>
        <w:tblInd w:w="468" w:type="dxa"/>
        <w:tblLook w:val="01E0" w:firstRow="1" w:lastRow="1" w:firstColumn="1" w:lastColumn="1" w:noHBand="0" w:noVBand="0"/>
      </w:tblPr>
      <w:tblGrid>
        <w:gridCol w:w="3077"/>
        <w:gridCol w:w="803"/>
        <w:gridCol w:w="259"/>
        <w:gridCol w:w="1145"/>
        <w:gridCol w:w="258"/>
        <w:gridCol w:w="1321"/>
        <w:gridCol w:w="258"/>
        <w:gridCol w:w="1233"/>
        <w:gridCol w:w="258"/>
        <w:gridCol w:w="1154"/>
      </w:tblGrid>
      <w:tr w:rsidR="00654472" w:rsidRPr="00870138" w14:paraId="3DB44D1A" w14:textId="77777777" w:rsidTr="00870138">
        <w:trPr>
          <w:trHeight w:val="443"/>
          <w:tblHeader/>
        </w:trPr>
        <w:tc>
          <w:tcPr>
            <w:tcW w:w="3077" w:type="dxa"/>
          </w:tcPr>
          <w:p w14:paraId="59E43DD9" w14:textId="569C2E81" w:rsidR="00654472" w:rsidRPr="00870138" w:rsidRDefault="00654472" w:rsidP="0087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03" w:type="dxa"/>
          </w:tcPr>
          <w:p w14:paraId="24259B01" w14:textId="77777777" w:rsidR="00654472" w:rsidRPr="00870138" w:rsidRDefault="00654472" w:rsidP="0087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51B841CA" w14:textId="77777777" w:rsidR="00654472" w:rsidRPr="00870138" w:rsidRDefault="00654472" w:rsidP="0087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24" w:type="dxa"/>
            <w:gridSpan w:val="3"/>
          </w:tcPr>
          <w:p w14:paraId="24C0C6B7" w14:textId="77777777" w:rsidR="00654472" w:rsidRPr="00870138" w:rsidRDefault="00654472" w:rsidP="0087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70138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12941647" w14:textId="77777777" w:rsidR="00654472" w:rsidRPr="00870138" w:rsidRDefault="00654472" w:rsidP="0087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5" w:type="dxa"/>
            <w:gridSpan w:val="3"/>
          </w:tcPr>
          <w:p w14:paraId="56275352" w14:textId="77777777" w:rsidR="00654472" w:rsidRPr="00870138" w:rsidRDefault="00654472" w:rsidP="00870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70138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1F49" w:rsidRPr="002C5644" w14:paraId="54FAE803" w14:textId="77777777" w:rsidTr="005A574D">
        <w:trPr>
          <w:tblHeader/>
        </w:trPr>
        <w:tc>
          <w:tcPr>
            <w:tcW w:w="3077" w:type="dxa"/>
          </w:tcPr>
          <w:p w14:paraId="48FEAFE4" w14:textId="76A28AD5" w:rsidR="00FA1F49" w:rsidRPr="002C5644" w:rsidRDefault="00F20B93" w:rsidP="00FA1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7B51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B51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B51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3" w:type="dxa"/>
          </w:tcPr>
          <w:p w14:paraId="6DAEA8AC" w14:textId="77777777" w:rsidR="00FA1F49" w:rsidRPr="002C5644" w:rsidRDefault="00FA1F49" w:rsidP="00FA1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9" w:type="dxa"/>
          </w:tcPr>
          <w:p w14:paraId="6089CF6F" w14:textId="77777777" w:rsidR="00FA1F49" w:rsidRPr="002C5644" w:rsidRDefault="00FA1F49" w:rsidP="00FA1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21E7C665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  <w:tc>
          <w:tcPr>
            <w:tcW w:w="258" w:type="dxa"/>
            <w:shd w:val="clear" w:color="auto" w:fill="auto"/>
          </w:tcPr>
          <w:p w14:paraId="53B2C7D6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A950F6" w14:textId="02577461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61</w:t>
            </w:r>
          </w:p>
        </w:tc>
        <w:tc>
          <w:tcPr>
            <w:tcW w:w="258" w:type="dxa"/>
            <w:shd w:val="clear" w:color="auto" w:fill="auto"/>
          </w:tcPr>
          <w:p w14:paraId="56939647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6F9025F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  <w:tc>
          <w:tcPr>
            <w:tcW w:w="258" w:type="dxa"/>
            <w:shd w:val="clear" w:color="auto" w:fill="auto"/>
          </w:tcPr>
          <w:p w14:paraId="49DCFBE2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3DB7F33B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61</w:t>
            </w:r>
          </w:p>
        </w:tc>
      </w:tr>
      <w:tr w:rsidR="009E31BE" w:rsidRPr="002C5644" w14:paraId="58EDAA33" w14:textId="77777777" w:rsidTr="005A574D">
        <w:trPr>
          <w:tblHeader/>
        </w:trPr>
        <w:tc>
          <w:tcPr>
            <w:tcW w:w="3077" w:type="dxa"/>
          </w:tcPr>
          <w:p w14:paraId="38A3A32A" w14:textId="77777777" w:rsidR="009E31BE" w:rsidRPr="002C5644" w:rsidRDefault="009E31BE" w:rsidP="009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3" w:type="dxa"/>
          </w:tcPr>
          <w:p w14:paraId="78B7678F" w14:textId="77777777" w:rsidR="009E31BE" w:rsidRPr="002C5644" w:rsidRDefault="009E31BE" w:rsidP="009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2F0CC8F8" w14:textId="77777777" w:rsidR="009E31BE" w:rsidRPr="002C5644" w:rsidRDefault="009E31BE" w:rsidP="009E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18869ADA" w14:textId="77777777" w:rsidR="009E31BE" w:rsidRPr="002C5644" w:rsidRDefault="009E31BE" w:rsidP="009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 w14:paraId="7EEF5EFB" w14:textId="77777777" w:rsidR="009E31BE" w:rsidRPr="002C5644" w:rsidRDefault="009E31BE" w:rsidP="009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1" w:type="dxa"/>
          </w:tcPr>
          <w:p w14:paraId="401BAF75" w14:textId="77777777" w:rsidR="009E31BE" w:rsidRPr="002C5644" w:rsidRDefault="009E31BE" w:rsidP="009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58" w:type="dxa"/>
            <w:shd w:val="clear" w:color="auto" w:fill="auto"/>
          </w:tcPr>
          <w:p w14:paraId="0126E11E" w14:textId="77777777" w:rsidR="009E31BE" w:rsidRPr="002C5644" w:rsidRDefault="009E31BE" w:rsidP="009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4B96E58F" w14:textId="77777777" w:rsidR="009E31BE" w:rsidRPr="002C5644" w:rsidRDefault="009E31BE" w:rsidP="009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 w14:paraId="76F1787D" w14:textId="77777777" w:rsidR="009E31BE" w:rsidRPr="002C5644" w:rsidRDefault="009E31BE" w:rsidP="009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28A83B0A" w14:textId="77777777" w:rsidR="009E31BE" w:rsidRPr="002C5644" w:rsidRDefault="009E31BE" w:rsidP="009E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4472" w:rsidRPr="002C5644" w14:paraId="0A93D2D3" w14:textId="77777777" w:rsidTr="005A574D">
        <w:trPr>
          <w:tblHeader/>
        </w:trPr>
        <w:tc>
          <w:tcPr>
            <w:tcW w:w="3077" w:type="dxa"/>
          </w:tcPr>
          <w:p w14:paraId="30A74FE1" w14:textId="77777777" w:rsidR="00654472" w:rsidRPr="002C5644" w:rsidRDefault="00654472" w:rsidP="00C6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3" w:type="dxa"/>
          </w:tcPr>
          <w:p w14:paraId="1DB02D0D" w14:textId="77777777" w:rsidR="00654472" w:rsidRPr="002C5644" w:rsidRDefault="00654472" w:rsidP="00C6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0ABD1C0D" w14:textId="77777777" w:rsidR="00654472" w:rsidRPr="002C5644" w:rsidRDefault="00654472" w:rsidP="00C6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27" w:type="dxa"/>
            <w:gridSpan w:val="7"/>
          </w:tcPr>
          <w:p w14:paraId="13E9C769" w14:textId="77777777" w:rsidR="00654472" w:rsidRPr="002C5644" w:rsidRDefault="00654472" w:rsidP="0065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4472" w:rsidRPr="002C5644" w14:paraId="0A2102D0" w14:textId="77777777" w:rsidTr="005A574D">
        <w:tc>
          <w:tcPr>
            <w:tcW w:w="3077" w:type="dxa"/>
          </w:tcPr>
          <w:p w14:paraId="640BADA9" w14:textId="77777777" w:rsidR="00654472" w:rsidRPr="002C5644" w:rsidRDefault="00654472" w:rsidP="00C6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03" w:type="dxa"/>
          </w:tcPr>
          <w:p w14:paraId="2F121166" w14:textId="77777777" w:rsidR="00654472" w:rsidRPr="002C5644" w:rsidRDefault="00654472" w:rsidP="00C6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63324A33" w14:textId="77777777" w:rsidR="00654472" w:rsidRPr="002C5644" w:rsidRDefault="00654472" w:rsidP="00C6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5" w:type="dxa"/>
          </w:tcPr>
          <w:p w14:paraId="1B555FB2" w14:textId="77777777" w:rsidR="00654472" w:rsidRPr="002C5644" w:rsidRDefault="00654472" w:rsidP="00C609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3544E8FC" w14:textId="77777777" w:rsidR="00654472" w:rsidRPr="002C5644" w:rsidRDefault="00654472" w:rsidP="00C6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1" w:type="dxa"/>
          </w:tcPr>
          <w:p w14:paraId="2FAAE3AA" w14:textId="77777777" w:rsidR="00654472" w:rsidRPr="002C5644" w:rsidRDefault="00654472" w:rsidP="00C609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49ECBB9C" w14:textId="77777777" w:rsidR="00654472" w:rsidRPr="002C5644" w:rsidRDefault="00654472" w:rsidP="00C6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19E63B1F" w14:textId="77777777" w:rsidR="00654472" w:rsidRPr="002C5644" w:rsidRDefault="00654472" w:rsidP="00C609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3076D9DF" w14:textId="77777777" w:rsidR="00654472" w:rsidRPr="002C5644" w:rsidRDefault="00654472" w:rsidP="00C6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4" w:type="dxa"/>
          </w:tcPr>
          <w:p w14:paraId="5A911009" w14:textId="77777777" w:rsidR="00654472" w:rsidRPr="002C5644" w:rsidRDefault="00654472" w:rsidP="00C609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6874" w:rsidRPr="002C5644" w14:paraId="600DA8A1" w14:textId="77777777" w:rsidTr="005A574D">
        <w:tc>
          <w:tcPr>
            <w:tcW w:w="3077" w:type="dxa"/>
          </w:tcPr>
          <w:p w14:paraId="2F759B5D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กู้ยืมระยะยาวจากสถาบันการเงิน</w:t>
            </w:r>
          </w:p>
          <w:p w14:paraId="4DD6024C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174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3" w:type="dxa"/>
          </w:tcPr>
          <w:p w14:paraId="2622EA56" w14:textId="77777777" w:rsidR="00136874" w:rsidRPr="002C5644" w:rsidRDefault="00136874" w:rsidP="0013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2484BF15" w14:textId="77777777" w:rsidR="00136874" w:rsidRPr="002C5644" w:rsidRDefault="00136874" w:rsidP="0013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3A35A4E" w14:textId="77777777" w:rsidR="00136874" w:rsidRPr="002C5644" w:rsidRDefault="00136874" w:rsidP="001368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14:paraId="7CCC155C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3C5C5F03" w14:textId="77777777" w:rsidR="00136874" w:rsidRPr="002C5644" w:rsidRDefault="00136874" w:rsidP="001368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14:paraId="3EB5C1D8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DDA4772" w14:textId="77777777" w:rsidR="00136874" w:rsidRPr="002C5644" w:rsidRDefault="00136874" w:rsidP="001368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14:paraId="19F3C14D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374B5521" w14:textId="77777777" w:rsidR="00136874" w:rsidRPr="002C5644" w:rsidRDefault="00136874" w:rsidP="001368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6874" w:rsidRPr="002C5644" w14:paraId="74D0A671" w14:textId="77777777" w:rsidTr="005A574D">
        <w:tc>
          <w:tcPr>
            <w:tcW w:w="3077" w:type="dxa"/>
          </w:tcPr>
          <w:p w14:paraId="070B19EF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803" w:type="dxa"/>
          </w:tcPr>
          <w:p w14:paraId="4FEE9973" w14:textId="77777777" w:rsidR="00136874" w:rsidRPr="002C5644" w:rsidRDefault="00136874" w:rsidP="0013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0F81B064" w14:textId="77777777" w:rsidR="00136874" w:rsidRPr="002C5644" w:rsidRDefault="00136874" w:rsidP="0013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5" w:type="dxa"/>
          </w:tcPr>
          <w:p w14:paraId="7D58971C" w14:textId="41FF4F8E" w:rsidR="00136874" w:rsidRPr="002C5644" w:rsidRDefault="00136874" w:rsidP="000A2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4AAA0282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772F2072" w14:textId="46A7317A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20,330,692</w:t>
            </w:r>
          </w:p>
        </w:tc>
        <w:tc>
          <w:tcPr>
            <w:tcW w:w="258" w:type="dxa"/>
            <w:vAlign w:val="bottom"/>
          </w:tcPr>
          <w:p w14:paraId="65FCB2D8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2A65E502" w14:textId="1721F4DB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220F3DB8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4" w:type="dxa"/>
          </w:tcPr>
          <w:p w14:paraId="3DBF73F7" w14:textId="068908C2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6874" w:rsidRPr="002C5644" w14:paraId="33C76A03" w14:textId="77777777" w:rsidTr="005A574D">
        <w:tc>
          <w:tcPr>
            <w:tcW w:w="3077" w:type="dxa"/>
          </w:tcPr>
          <w:p w14:paraId="038E237B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3" w:type="dxa"/>
          </w:tcPr>
          <w:p w14:paraId="7EF3E4D8" w14:textId="77777777" w:rsidR="00136874" w:rsidRPr="002C5644" w:rsidRDefault="00136874" w:rsidP="0013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6D9F3764" w14:textId="77777777" w:rsidR="00136874" w:rsidRPr="002C5644" w:rsidRDefault="00136874" w:rsidP="0013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5" w:type="dxa"/>
          </w:tcPr>
          <w:p w14:paraId="101CDA29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8" w:type="dxa"/>
            <w:vAlign w:val="bottom"/>
          </w:tcPr>
          <w:p w14:paraId="3DEA20D9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59FB0962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8" w:type="dxa"/>
            <w:vAlign w:val="bottom"/>
          </w:tcPr>
          <w:p w14:paraId="0EA3EBAA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4194A449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7E6F61F4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4" w:type="dxa"/>
          </w:tcPr>
          <w:p w14:paraId="120DBAE4" w14:textId="77777777" w:rsidR="00136874" w:rsidRPr="002C5644" w:rsidRDefault="00136874" w:rsidP="0013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C12A9C" w:rsidRPr="002C5644" w14:paraId="0B77389A" w14:textId="77777777" w:rsidTr="005A574D">
        <w:tc>
          <w:tcPr>
            <w:tcW w:w="3077" w:type="dxa"/>
          </w:tcPr>
          <w:p w14:paraId="6FE4C935" w14:textId="77777777" w:rsidR="00C12A9C" w:rsidRPr="002C5644" w:rsidRDefault="00C12A9C" w:rsidP="00C12A9C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จากกิจการ</w:t>
            </w:r>
          </w:p>
          <w:p w14:paraId="5C6C914D" w14:textId="3707FACE" w:rsidR="00C12A9C" w:rsidRPr="002C5644" w:rsidRDefault="00C12A9C" w:rsidP="00C1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03" w:type="dxa"/>
          </w:tcPr>
          <w:p w14:paraId="4C0F0C17" w14:textId="77777777" w:rsidR="00C12A9C" w:rsidRPr="002C5644" w:rsidRDefault="00C12A9C" w:rsidP="00C1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784FB561" w14:textId="77777777" w:rsidR="00C12A9C" w:rsidRPr="002C5644" w:rsidRDefault="00C12A9C" w:rsidP="00C1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24EE4114" w14:textId="77777777" w:rsidR="00C12A9C" w:rsidRPr="002C5644" w:rsidRDefault="00C12A9C" w:rsidP="00C1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8" w:type="dxa"/>
            <w:vAlign w:val="bottom"/>
          </w:tcPr>
          <w:p w14:paraId="63435309" w14:textId="77777777" w:rsidR="00C12A9C" w:rsidRPr="002C5644" w:rsidRDefault="00C12A9C" w:rsidP="00C1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28D57802" w14:textId="77777777" w:rsidR="00C12A9C" w:rsidRPr="002C5644" w:rsidRDefault="00C12A9C" w:rsidP="00C1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8" w:type="dxa"/>
            <w:vAlign w:val="bottom"/>
          </w:tcPr>
          <w:p w14:paraId="2069A23F" w14:textId="77777777" w:rsidR="00C12A9C" w:rsidRPr="002C5644" w:rsidRDefault="00C12A9C" w:rsidP="00C1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F82033C" w14:textId="77777777" w:rsidR="00C12A9C" w:rsidRPr="002C5644" w:rsidRDefault="00C12A9C" w:rsidP="00C1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14:paraId="09C2DF0E" w14:textId="77777777" w:rsidR="00C12A9C" w:rsidRPr="002C5644" w:rsidRDefault="00C12A9C" w:rsidP="00C1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13F3CFCA" w14:textId="77777777" w:rsidR="00C12A9C" w:rsidRPr="002C5644" w:rsidRDefault="00C12A9C" w:rsidP="00C1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C12A9C" w:rsidRPr="002C5644" w14:paraId="7AFB7415" w14:textId="77777777" w:rsidTr="005A574D">
        <w:tc>
          <w:tcPr>
            <w:tcW w:w="3077" w:type="dxa"/>
          </w:tcPr>
          <w:p w14:paraId="77C3129B" w14:textId="124B4D45" w:rsidR="00C12A9C" w:rsidRPr="002C5644" w:rsidRDefault="00C12A9C" w:rsidP="00C1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03" w:type="dxa"/>
          </w:tcPr>
          <w:p w14:paraId="11ADBA06" w14:textId="46DAB2D2" w:rsidR="00C12A9C" w:rsidRPr="002C5644" w:rsidRDefault="00C12A9C" w:rsidP="00C1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C564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14:paraId="50C63971" w14:textId="77777777" w:rsidR="00C12A9C" w:rsidRPr="002C5644" w:rsidRDefault="00C12A9C" w:rsidP="00C1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5F9685E8" w14:textId="75C1B546" w:rsidR="00C12A9C" w:rsidRPr="002C5644" w:rsidRDefault="00C12A9C" w:rsidP="00C1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2C9BF7AA" w14:textId="77777777" w:rsidR="00C12A9C" w:rsidRPr="002C5644" w:rsidRDefault="00C12A9C" w:rsidP="00C1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7678FB30" w14:textId="7260D9AE" w:rsidR="00C12A9C" w:rsidRPr="00E54693" w:rsidRDefault="00C12A9C" w:rsidP="00E5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54693">
              <w:rPr>
                <w:rFonts w:asciiTheme="majorBidi" w:hAnsiTheme="majorBidi" w:cstheme="majorBidi"/>
                <w:sz w:val="30"/>
                <w:szCs w:val="30"/>
              </w:rPr>
              <w:t>19,778</w:t>
            </w:r>
          </w:p>
        </w:tc>
        <w:tc>
          <w:tcPr>
            <w:tcW w:w="258" w:type="dxa"/>
            <w:vAlign w:val="bottom"/>
          </w:tcPr>
          <w:p w14:paraId="1A4956C0" w14:textId="77777777" w:rsidR="00C12A9C" w:rsidRPr="002C5644" w:rsidRDefault="00C12A9C" w:rsidP="00C1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A91D666" w14:textId="5C31BC60" w:rsidR="00C12A9C" w:rsidRPr="002C5644" w:rsidRDefault="00B119EC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1,304,062</w:t>
            </w:r>
          </w:p>
        </w:tc>
        <w:tc>
          <w:tcPr>
            <w:tcW w:w="258" w:type="dxa"/>
            <w:vAlign w:val="bottom"/>
          </w:tcPr>
          <w:p w14:paraId="17DAC7F2" w14:textId="77777777" w:rsidR="00C12A9C" w:rsidRPr="002C5644" w:rsidRDefault="00C12A9C" w:rsidP="00C1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3F354DEE" w14:textId="6A43AEF1" w:rsidR="00C12A9C" w:rsidRPr="002C5644" w:rsidRDefault="00C12A9C" w:rsidP="00C1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2A9C" w:rsidRPr="002C5644" w14:paraId="0B3CD0EF" w14:textId="77777777" w:rsidTr="005A574D">
        <w:tc>
          <w:tcPr>
            <w:tcW w:w="3077" w:type="dxa"/>
          </w:tcPr>
          <w:p w14:paraId="1BA1348E" w14:textId="2B7458C1" w:rsidR="00C12A9C" w:rsidRPr="002C5644" w:rsidRDefault="00C12A9C" w:rsidP="00C1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803" w:type="dxa"/>
          </w:tcPr>
          <w:p w14:paraId="1269E6DB" w14:textId="77777777" w:rsidR="00C12A9C" w:rsidRPr="002C5644" w:rsidRDefault="00C12A9C" w:rsidP="00C1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03CA2D0A" w14:textId="77777777" w:rsidR="00C12A9C" w:rsidRPr="002C5644" w:rsidRDefault="00C12A9C" w:rsidP="00C1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E8510" w14:textId="5699DA92" w:rsidR="00C12A9C" w:rsidRPr="00E54693" w:rsidRDefault="00C12A9C" w:rsidP="00E5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46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59B3AC00" w14:textId="77777777" w:rsidR="00C12A9C" w:rsidRPr="002C5644" w:rsidRDefault="00C12A9C" w:rsidP="00C1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A5922" w14:textId="5CF79970" w:rsidR="00C12A9C" w:rsidRPr="00E54693" w:rsidRDefault="00C12A9C" w:rsidP="00E5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46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20,350,470</w:t>
            </w:r>
          </w:p>
        </w:tc>
        <w:tc>
          <w:tcPr>
            <w:tcW w:w="258" w:type="dxa"/>
            <w:vAlign w:val="bottom"/>
          </w:tcPr>
          <w:p w14:paraId="3F9A6516" w14:textId="77777777" w:rsidR="00C12A9C" w:rsidRPr="002C5644" w:rsidRDefault="00C12A9C" w:rsidP="00C1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4E0E0" w14:textId="4EF928EF" w:rsidR="00C12A9C" w:rsidRPr="002C5644" w:rsidRDefault="00C12A9C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1,304,062</w:t>
            </w:r>
          </w:p>
        </w:tc>
        <w:tc>
          <w:tcPr>
            <w:tcW w:w="258" w:type="dxa"/>
            <w:vAlign w:val="bottom"/>
          </w:tcPr>
          <w:p w14:paraId="1ED3A9B9" w14:textId="77777777" w:rsidR="00C12A9C" w:rsidRPr="002C5644" w:rsidRDefault="00C12A9C" w:rsidP="00C1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2E876" w14:textId="03A55980" w:rsidR="00C12A9C" w:rsidRPr="002C5644" w:rsidRDefault="00C12A9C" w:rsidP="00C1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A1F49" w:rsidRPr="002C5644" w14:paraId="3ECE1D73" w14:textId="77777777" w:rsidTr="005A574D">
        <w:tc>
          <w:tcPr>
            <w:tcW w:w="3077" w:type="dxa"/>
          </w:tcPr>
          <w:p w14:paraId="672F297D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803" w:type="dxa"/>
          </w:tcPr>
          <w:p w14:paraId="17578C76" w14:textId="77777777" w:rsidR="00FA1F49" w:rsidRPr="002C5644" w:rsidRDefault="00FA1F49" w:rsidP="00FA1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14B43B80" w14:textId="77777777" w:rsidR="00FA1F49" w:rsidRPr="002C5644" w:rsidRDefault="00FA1F49" w:rsidP="00FA1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15B4C8E" w14:textId="77777777" w:rsidR="00FA1F49" w:rsidRPr="002C5644" w:rsidRDefault="00FA1F49" w:rsidP="00FA1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694C020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139B4B9E" w14:textId="77777777" w:rsidR="00FA1F49" w:rsidRPr="002C5644" w:rsidRDefault="00FA1F49" w:rsidP="00FA1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47B0A485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EA45E07" w14:textId="77777777" w:rsidR="00FA1F49" w:rsidRPr="002C5644" w:rsidRDefault="00FA1F49" w:rsidP="00FA1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62B818F8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4BA2C78C" w14:textId="77777777" w:rsidR="00FA1F49" w:rsidRPr="002C5644" w:rsidRDefault="00FA1F49" w:rsidP="00FA1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1F49" w:rsidRPr="002C5644" w14:paraId="7EBC1A1B" w14:textId="77777777" w:rsidTr="005A574D">
        <w:tc>
          <w:tcPr>
            <w:tcW w:w="3077" w:type="dxa"/>
          </w:tcPr>
          <w:p w14:paraId="044CAB95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803" w:type="dxa"/>
          </w:tcPr>
          <w:p w14:paraId="0C5F2EB3" w14:textId="77777777" w:rsidR="00FA1F49" w:rsidRPr="002C5644" w:rsidRDefault="00FA1F49" w:rsidP="00FA1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3A8F4C04" w14:textId="77777777" w:rsidR="00FA1F49" w:rsidRPr="002C5644" w:rsidRDefault="00FA1F49" w:rsidP="00FA1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2663F7C4" w14:textId="77777777" w:rsidR="00FA1F49" w:rsidRPr="002C5644" w:rsidRDefault="00FA1F49" w:rsidP="00FA1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6424EA86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77460C17" w14:textId="77777777" w:rsidR="00FA1F49" w:rsidRPr="002C5644" w:rsidRDefault="00FA1F49" w:rsidP="00FA1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554AC065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FC3CE37" w14:textId="77777777" w:rsidR="00FA1F49" w:rsidRPr="002C5644" w:rsidRDefault="00FA1F49" w:rsidP="00FA1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05CAE090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531599DA" w14:textId="77777777" w:rsidR="00FA1F49" w:rsidRPr="002C5644" w:rsidRDefault="00FA1F49" w:rsidP="00FA1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574D" w:rsidRPr="002C5644" w14:paraId="35F40F72" w14:textId="77777777" w:rsidTr="005A574D">
        <w:tc>
          <w:tcPr>
            <w:tcW w:w="3077" w:type="dxa"/>
          </w:tcPr>
          <w:p w14:paraId="11427CD1" w14:textId="77777777" w:rsidR="005A574D" w:rsidRPr="002C5644" w:rsidRDefault="005A574D" w:rsidP="005A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803" w:type="dxa"/>
          </w:tcPr>
          <w:p w14:paraId="3EBB0CE8" w14:textId="77777777" w:rsidR="005A574D" w:rsidRPr="002C5644" w:rsidRDefault="005A574D" w:rsidP="005A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28EAF5DA" w14:textId="77777777" w:rsidR="005A574D" w:rsidRPr="002C5644" w:rsidRDefault="005A574D" w:rsidP="005A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5" w:type="dxa"/>
          </w:tcPr>
          <w:p w14:paraId="58E6704E" w14:textId="7D4D6642" w:rsidR="005A574D" w:rsidRPr="00E54693" w:rsidRDefault="005A574D" w:rsidP="005A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28,000,000</w:t>
            </w:r>
          </w:p>
        </w:tc>
        <w:tc>
          <w:tcPr>
            <w:tcW w:w="258" w:type="dxa"/>
          </w:tcPr>
          <w:p w14:paraId="1B6F3E73" w14:textId="77777777" w:rsidR="005A574D" w:rsidRPr="002C5644" w:rsidRDefault="005A574D" w:rsidP="005A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15BB7AA7" w14:textId="77777777" w:rsidR="005A574D" w:rsidRPr="002C5644" w:rsidRDefault="005A574D" w:rsidP="005A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14,494,046</w:t>
            </w:r>
          </w:p>
        </w:tc>
        <w:tc>
          <w:tcPr>
            <w:tcW w:w="258" w:type="dxa"/>
          </w:tcPr>
          <w:p w14:paraId="545D06F9" w14:textId="77777777" w:rsidR="005A574D" w:rsidRPr="002C5644" w:rsidRDefault="005A574D" w:rsidP="005A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0FE1620A" w14:textId="4A05F962" w:rsidR="005A574D" w:rsidRPr="005A574D" w:rsidRDefault="005A574D" w:rsidP="005A574D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4693">
              <w:rPr>
                <w:rFonts w:asciiTheme="majorBidi" w:hAnsiTheme="majorBidi" w:cstheme="majorBidi"/>
                <w:sz w:val="30"/>
                <w:szCs w:val="30"/>
              </w:rPr>
              <w:t>28,000,000</w:t>
            </w:r>
          </w:p>
        </w:tc>
        <w:tc>
          <w:tcPr>
            <w:tcW w:w="258" w:type="dxa"/>
          </w:tcPr>
          <w:p w14:paraId="547ADC78" w14:textId="77777777" w:rsidR="005A574D" w:rsidRPr="002C5644" w:rsidRDefault="005A574D" w:rsidP="005A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0868C256" w14:textId="77777777" w:rsidR="005A574D" w:rsidRPr="002C5644" w:rsidRDefault="005A574D" w:rsidP="005A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B97567" w:rsidRPr="002C5644" w14:paraId="49B99355" w14:textId="77777777" w:rsidTr="005A574D">
        <w:tc>
          <w:tcPr>
            <w:tcW w:w="3077" w:type="dxa"/>
          </w:tcPr>
          <w:p w14:paraId="6F0156B6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03" w:type="dxa"/>
          </w:tcPr>
          <w:p w14:paraId="21687D34" w14:textId="77777777" w:rsidR="00B97567" w:rsidRPr="002C5644" w:rsidRDefault="00B97567" w:rsidP="00B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4097FBBF" w14:textId="77777777" w:rsidR="00B97567" w:rsidRPr="002C5644" w:rsidRDefault="00B97567" w:rsidP="00B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21A1AFA5" w14:textId="20E59300" w:rsidR="00B97567" w:rsidRPr="002C5644" w:rsidRDefault="005A574D" w:rsidP="005A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52DC1DF0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61756796" w14:textId="77777777" w:rsidR="00B97567" w:rsidRPr="002C5644" w:rsidRDefault="00B97567" w:rsidP="00E5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28,300,000</w:t>
            </w:r>
          </w:p>
        </w:tc>
        <w:tc>
          <w:tcPr>
            <w:tcW w:w="258" w:type="dxa"/>
          </w:tcPr>
          <w:p w14:paraId="7013D8CE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4714594" w14:textId="0C556015" w:rsidR="00B97567" w:rsidRPr="00E54693" w:rsidRDefault="005A574D" w:rsidP="005A574D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48872A96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479A4F2" w14:textId="7DFD36F6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28,300,000</w:t>
            </w:r>
          </w:p>
        </w:tc>
      </w:tr>
      <w:tr w:rsidR="00B97567" w:rsidRPr="002C5644" w14:paraId="001E0A2B" w14:textId="77777777" w:rsidTr="005A574D">
        <w:tc>
          <w:tcPr>
            <w:tcW w:w="3077" w:type="dxa"/>
          </w:tcPr>
          <w:p w14:paraId="6F55FF4A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3" w:type="dxa"/>
          </w:tcPr>
          <w:p w14:paraId="512FAACD" w14:textId="77777777" w:rsidR="00B97567" w:rsidRPr="002C5644" w:rsidRDefault="00B97567" w:rsidP="00B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2CB84A1F" w14:textId="77777777" w:rsidR="00B97567" w:rsidRPr="002C5644" w:rsidRDefault="00B97567" w:rsidP="00B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14:paraId="35006453" w14:textId="1BDACDB9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28,000,000</w:t>
            </w:r>
          </w:p>
        </w:tc>
        <w:tc>
          <w:tcPr>
            <w:tcW w:w="258" w:type="dxa"/>
          </w:tcPr>
          <w:p w14:paraId="6B158E8E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AC596" w14:textId="77777777" w:rsidR="00B97567" w:rsidRPr="002C5644" w:rsidRDefault="00B97567" w:rsidP="00E5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42,794,046</w:t>
            </w:r>
          </w:p>
        </w:tc>
        <w:tc>
          <w:tcPr>
            <w:tcW w:w="258" w:type="dxa"/>
          </w:tcPr>
          <w:p w14:paraId="794AE9D3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49F937CA" w14:textId="48325F7C" w:rsidR="00B97567" w:rsidRPr="00E54693" w:rsidRDefault="00B97567" w:rsidP="00E54693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28,000,000</w:t>
            </w:r>
          </w:p>
        </w:tc>
        <w:tc>
          <w:tcPr>
            <w:tcW w:w="258" w:type="dxa"/>
          </w:tcPr>
          <w:p w14:paraId="78DE2F33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7EC5AA2A" w14:textId="0AACD6ED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28,300,000</w:t>
            </w:r>
          </w:p>
        </w:tc>
      </w:tr>
      <w:tr w:rsidR="00FA1F49" w:rsidRPr="002C5644" w14:paraId="3EAFD98C" w14:textId="77777777" w:rsidTr="005A574D">
        <w:tc>
          <w:tcPr>
            <w:tcW w:w="3077" w:type="dxa"/>
          </w:tcPr>
          <w:p w14:paraId="1B78BF4F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เงินกู้ยืมระยะ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ยาวจากกิจการ</w:t>
            </w:r>
          </w:p>
          <w:p w14:paraId="024FE936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03" w:type="dxa"/>
          </w:tcPr>
          <w:p w14:paraId="4EB25E42" w14:textId="77777777" w:rsidR="00FA1F49" w:rsidRPr="002C5644" w:rsidRDefault="00FA1F49" w:rsidP="00FA1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2BD6F92D" w14:textId="77777777" w:rsidR="00FA1F49" w:rsidRPr="002C5644" w:rsidRDefault="00FA1F49" w:rsidP="00FA1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7121ECBD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8" w:type="dxa"/>
          </w:tcPr>
          <w:p w14:paraId="3D84141C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0F043CFC" w14:textId="77777777" w:rsidR="00FA1F49" w:rsidRPr="002C5644" w:rsidRDefault="00FA1F49" w:rsidP="00E5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8" w:type="dxa"/>
          </w:tcPr>
          <w:p w14:paraId="30A4359D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6A98601" w14:textId="77777777" w:rsidR="00FA1F49" w:rsidRPr="002C5644" w:rsidRDefault="00FA1F49" w:rsidP="00E5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  <w:tab w:val="decimal" w:pos="1031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50869028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5555266C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B7694E" w:rsidRPr="002C5644" w14:paraId="2FF95616" w14:textId="77777777" w:rsidTr="005A574D">
        <w:tc>
          <w:tcPr>
            <w:tcW w:w="3077" w:type="dxa"/>
          </w:tcPr>
          <w:p w14:paraId="7B39A14E" w14:textId="77777777" w:rsidR="00B7694E" w:rsidRPr="002C5644" w:rsidRDefault="00B7694E" w:rsidP="00B7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03" w:type="dxa"/>
          </w:tcPr>
          <w:p w14:paraId="6CEE182E" w14:textId="105277EE" w:rsidR="00B7694E" w:rsidRPr="002C5644" w:rsidRDefault="00E54693" w:rsidP="00B7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14:paraId="05229DD1" w14:textId="77777777" w:rsidR="00B7694E" w:rsidRPr="002C5644" w:rsidRDefault="00B7694E" w:rsidP="00B7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5" w:type="dxa"/>
          </w:tcPr>
          <w:p w14:paraId="1C0D0D35" w14:textId="57B4BCF9" w:rsidR="00B7694E" w:rsidRPr="002C5644" w:rsidRDefault="00B7694E" w:rsidP="00E5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3BC05929" w14:textId="77777777" w:rsidR="00B7694E" w:rsidRPr="002C5644" w:rsidRDefault="00B7694E" w:rsidP="00B7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5D29487E" w14:textId="77777777" w:rsidR="00B7694E" w:rsidRPr="002C5644" w:rsidRDefault="00B7694E" w:rsidP="00E5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13CEF85F" w14:textId="77777777" w:rsidR="00B7694E" w:rsidRPr="002C5644" w:rsidRDefault="00B7694E" w:rsidP="00B7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61B0BE3" w14:textId="4A5D503F" w:rsidR="00B7694E" w:rsidRPr="002C5644" w:rsidRDefault="00B97567" w:rsidP="00E5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56A3BFDB" w14:textId="77777777" w:rsidR="00B7694E" w:rsidRPr="002C5644" w:rsidRDefault="00B7694E" w:rsidP="00B7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63041DD5" w14:textId="77777777" w:rsidR="00B7694E" w:rsidRPr="002C5644" w:rsidRDefault="00B7694E" w:rsidP="00B7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16,570</w:t>
            </w:r>
          </w:p>
        </w:tc>
      </w:tr>
      <w:tr w:rsidR="00B97567" w:rsidRPr="002C5644" w14:paraId="73457E08" w14:textId="77777777" w:rsidTr="005A574D">
        <w:tc>
          <w:tcPr>
            <w:tcW w:w="3077" w:type="dxa"/>
          </w:tcPr>
          <w:p w14:paraId="0B685E71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803" w:type="dxa"/>
          </w:tcPr>
          <w:p w14:paraId="3DFBBD5D" w14:textId="77777777" w:rsidR="00B97567" w:rsidRPr="002C5644" w:rsidRDefault="00B97567" w:rsidP="00B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7D9C67FB" w14:textId="77777777" w:rsidR="00B97567" w:rsidRPr="002C5644" w:rsidRDefault="00B97567" w:rsidP="00B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14:paraId="744E0829" w14:textId="69B0C52D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28,000,000</w:t>
            </w:r>
          </w:p>
        </w:tc>
        <w:tc>
          <w:tcPr>
            <w:tcW w:w="258" w:type="dxa"/>
          </w:tcPr>
          <w:p w14:paraId="709BF006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3FC02" w14:textId="1BE57269" w:rsidR="00B97567" w:rsidRPr="002C5644" w:rsidRDefault="00B97567" w:rsidP="00E5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42,79</w:t>
            </w:r>
            <w:r w:rsidR="00820EE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,046</w:t>
            </w:r>
          </w:p>
        </w:tc>
        <w:tc>
          <w:tcPr>
            <w:tcW w:w="258" w:type="dxa"/>
          </w:tcPr>
          <w:p w14:paraId="15F7ACE0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9AFC02D" w14:textId="44645C89" w:rsidR="00B97567" w:rsidRPr="002C5644" w:rsidRDefault="00B97567" w:rsidP="00B97567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28,000,000</w:t>
            </w:r>
          </w:p>
        </w:tc>
        <w:tc>
          <w:tcPr>
            <w:tcW w:w="258" w:type="dxa"/>
          </w:tcPr>
          <w:p w14:paraId="466C5E08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03106" w14:textId="5A963D81" w:rsidR="00B97567" w:rsidRPr="002C5644" w:rsidRDefault="00B97567" w:rsidP="00C23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35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28,316,570</w:t>
            </w:r>
          </w:p>
        </w:tc>
      </w:tr>
      <w:tr w:rsidR="00B97567" w:rsidRPr="002C5644" w14:paraId="33E2D800" w14:textId="77777777" w:rsidTr="005A574D">
        <w:tc>
          <w:tcPr>
            <w:tcW w:w="3077" w:type="dxa"/>
          </w:tcPr>
          <w:p w14:paraId="4C00E45A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3" w:type="dxa"/>
          </w:tcPr>
          <w:p w14:paraId="59453CD1" w14:textId="77777777" w:rsidR="00B97567" w:rsidRPr="002C5644" w:rsidRDefault="00B97567" w:rsidP="00B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503AFBE3" w14:textId="77777777" w:rsidR="00B97567" w:rsidRPr="002C5644" w:rsidRDefault="00B97567" w:rsidP="00B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01DE04C4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8" w:type="dxa"/>
          </w:tcPr>
          <w:p w14:paraId="3D6989C0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14D66D96" w14:textId="77777777" w:rsidR="00B97567" w:rsidRPr="002C5644" w:rsidRDefault="00B97567" w:rsidP="00E5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8" w:type="dxa"/>
          </w:tcPr>
          <w:p w14:paraId="0136CE04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2E8A1D9C" w14:textId="77777777" w:rsidR="00B97567" w:rsidRPr="002C5644" w:rsidRDefault="00B97567" w:rsidP="00B975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039EBF52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7C1E5D01" w14:textId="77777777" w:rsidR="00B97567" w:rsidRPr="002C5644" w:rsidRDefault="00B97567" w:rsidP="00B975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7567" w:rsidRPr="002C5644" w14:paraId="65822589" w14:textId="77777777" w:rsidTr="005A574D">
        <w:tc>
          <w:tcPr>
            <w:tcW w:w="3077" w:type="dxa"/>
          </w:tcPr>
          <w:p w14:paraId="20855823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รวมหนี้สินที่มีดอกเบี้ย</w:t>
            </w:r>
          </w:p>
        </w:tc>
        <w:tc>
          <w:tcPr>
            <w:tcW w:w="803" w:type="dxa"/>
          </w:tcPr>
          <w:p w14:paraId="3692EBEA" w14:textId="77777777" w:rsidR="00B97567" w:rsidRPr="002C5644" w:rsidRDefault="00B97567" w:rsidP="00B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3D714880" w14:textId="77777777" w:rsidR="00B97567" w:rsidRPr="002C5644" w:rsidRDefault="00B97567" w:rsidP="00B97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</w:tcPr>
          <w:p w14:paraId="3DF71DD5" w14:textId="4D82A558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28,000,000</w:t>
            </w:r>
          </w:p>
        </w:tc>
        <w:tc>
          <w:tcPr>
            <w:tcW w:w="258" w:type="dxa"/>
          </w:tcPr>
          <w:p w14:paraId="4C404B38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4" w:space="0" w:color="auto"/>
            </w:tcBorders>
            <w:vAlign w:val="bottom"/>
          </w:tcPr>
          <w:p w14:paraId="59929130" w14:textId="205FF277" w:rsidR="00B97567" w:rsidRPr="002C5644" w:rsidRDefault="00B97567" w:rsidP="00E5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63,1</w:t>
            </w:r>
            <w:r w:rsidR="00820EE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4,</w:t>
            </w:r>
            <w:r w:rsidR="00820EE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516</w:t>
            </w:r>
          </w:p>
        </w:tc>
        <w:tc>
          <w:tcPr>
            <w:tcW w:w="258" w:type="dxa"/>
          </w:tcPr>
          <w:p w14:paraId="66D8C337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24C5FA96" w14:textId="371775FA" w:rsidR="00B97567" w:rsidRPr="002C5644" w:rsidRDefault="00B97567" w:rsidP="00B97567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29,304,062</w:t>
            </w:r>
          </w:p>
        </w:tc>
        <w:tc>
          <w:tcPr>
            <w:tcW w:w="258" w:type="dxa"/>
          </w:tcPr>
          <w:p w14:paraId="5A2B0BA8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406B0A97" w14:textId="4F72B096" w:rsidR="00B97567" w:rsidRPr="002C5644" w:rsidRDefault="00B97567" w:rsidP="00C23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35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28,316,570</w:t>
            </w:r>
          </w:p>
        </w:tc>
      </w:tr>
    </w:tbl>
    <w:p w14:paraId="78D8ED96" w14:textId="60099E71" w:rsidR="00B97567" w:rsidRPr="002C5644" w:rsidRDefault="00B97567" w:rsidP="0065447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C05D300" w14:textId="14576C0D" w:rsidR="00654472" w:rsidRPr="002C5644" w:rsidRDefault="00654472" w:rsidP="0065447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หนี้สินที่มีภาระดอกเบี้ยแสดงตามระยะเวลาครบกำหนดการจ่ายชำระ</w:t>
      </w:r>
      <w:r w:rsidR="0031206F"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ณ วันที่ 31 ธันวาคม ได้ดังนี้</w:t>
      </w:r>
    </w:p>
    <w:p w14:paraId="067C9F90" w14:textId="77777777" w:rsidR="00486C2B" w:rsidRPr="002C5644" w:rsidRDefault="00486C2B" w:rsidP="00654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sz w:val="16"/>
          <w:szCs w:val="16"/>
        </w:rPr>
      </w:pPr>
    </w:p>
    <w:tbl>
      <w:tblPr>
        <w:tblW w:w="94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78"/>
        <w:gridCol w:w="267"/>
        <w:gridCol w:w="1218"/>
        <w:gridCol w:w="268"/>
        <w:gridCol w:w="1164"/>
        <w:gridCol w:w="268"/>
        <w:gridCol w:w="1032"/>
      </w:tblGrid>
      <w:tr w:rsidR="00654472" w:rsidRPr="002C5644" w14:paraId="70C71F0E" w14:textId="77777777" w:rsidTr="00FF07FD">
        <w:tc>
          <w:tcPr>
            <w:tcW w:w="4158" w:type="dxa"/>
            <w:shd w:val="clear" w:color="auto" w:fill="auto"/>
          </w:tcPr>
          <w:p w14:paraId="760214D3" w14:textId="77777777" w:rsidR="00654472" w:rsidRPr="002C5644" w:rsidRDefault="00654472" w:rsidP="00C6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63" w:type="dxa"/>
            <w:gridSpan w:val="3"/>
          </w:tcPr>
          <w:p w14:paraId="48E5E7BA" w14:textId="77777777" w:rsidR="00654472" w:rsidRPr="002C5644" w:rsidRDefault="00654472" w:rsidP="00C6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36F794D3" w14:textId="77777777" w:rsidR="00654472" w:rsidRPr="002C5644" w:rsidRDefault="00654472" w:rsidP="00C6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53153CB7" w14:textId="77777777" w:rsidR="00654472" w:rsidRPr="002C5644" w:rsidRDefault="00654472" w:rsidP="0065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1F49" w:rsidRPr="002C5644" w14:paraId="0B2EBF8A" w14:textId="77777777" w:rsidTr="00FF07FD">
        <w:tc>
          <w:tcPr>
            <w:tcW w:w="4158" w:type="dxa"/>
          </w:tcPr>
          <w:p w14:paraId="21FF4F7A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A98CAAB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32A3E9AC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5548465F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14:paraId="50C09103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06880C84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C54D110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4CE513A0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33C91" w:rsidRPr="002C5644" w14:paraId="2F2F0048" w14:textId="77777777" w:rsidTr="00FF07FD">
        <w:tc>
          <w:tcPr>
            <w:tcW w:w="4158" w:type="dxa"/>
          </w:tcPr>
          <w:p w14:paraId="1B76BF84" w14:textId="77777777" w:rsidR="00A33C91" w:rsidRPr="002C5644" w:rsidRDefault="00A33C91" w:rsidP="0065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59DEF24" w14:textId="77777777" w:rsidR="00A33C91" w:rsidRPr="002C5644" w:rsidRDefault="00A33C91" w:rsidP="0065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  <w:vAlign w:val="center"/>
          </w:tcPr>
          <w:p w14:paraId="06EBF6CC" w14:textId="77777777" w:rsidR="00A33C91" w:rsidRPr="002C5644" w:rsidRDefault="00A33C91" w:rsidP="0065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2567A4DC" w14:textId="77777777" w:rsidR="00A33C91" w:rsidRPr="002C5644" w:rsidRDefault="00A33C91" w:rsidP="00A3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68" w:type="dxa"/>
            <w:shd w:val="clear" w:color="auto" w:fill="auto"/>
          </w:tcPr>
          <w:p w14:paraId="142C60F8" w14:textId="77777777" w:rsidR="00A33C91" w:rsidRPr="002C5644" w:rsidRDefault="00A33C91" w:rsidP="0065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0590C3CB" w14:textId="77777777" w:rsidR="00A33C91" w:rsidRPr="002C5644" w:rsidRDefault="00A33C91" w:rsidP="0065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DB3F0FB" w14:textId="77777777" w:rsidR="00A33C91" w:rsidRPr="002C5644" w:rsidRDefault="00A33C91" w:rsidP="0065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1B30836F" w14:textId="77777777" w:rsidR="00A33C91" w:rsidRPr="002C5644" w:rsidRDefault="00A33C91" w:rsidP="0065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4472" w:rsidRPr="002C5644" w14:paraId="0D907854" w14:textId="77777777" w:rsidTr="00FF07FD">
        <w:tc>
          <w:tcPr>
            <w:tcW w:w="4158" w:type="dxa"/>
          </w:tcPr>
          <w:p w14:paraId="392AA485" w14:textId="77777777" w:rsidR="00654472" w:rsidRPr="002C5644" w:rsidRDefault="00654472" w:rsidP="00C6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95" w:type="dxa"/>
            <w:gridSpan w:val="7"/>
          </w:tcPr>
          <w:p w14:paraId="33F65E68" w14:textId="77777777" w:rsidR="00654472" w:rsidRPr="002C5644" w:rsidRDefault="00654472" w:rsidP="00C6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7567" w:rsidRPr="002C5644" w14:paraId="6419DD9B" w14:textId="77777777" w:rsidTr="00FF07FD">
        <w:tc>
          <w:tcPr>
            <w:tcW w:w="4158" w:type="dxa"/>
          </w:tcPr>
          <w:p w14:paraId="7A64D8FF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2C564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78" w:type="dxa"/>
          </w:tcPr>
          <w:p w14:paraId="09E5AE78" w14:textId="04948AEB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B62E093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B4E3CF9" w14:textId="2E43824B" w:rsidR="00B97567" w:rsidRPr="00E54693" w:rsidRDefault="00B97567" w:rsidP="00E54693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4693"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="008653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20EE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54693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 w:rsidR="00820EE8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268" w:type="dxa"/>
          </w:tcPr>
          <w:p w14:paraId="7385E090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204F8C8" w14:textId="276990DB" w:rsidR="00B97567" w:rsidRPr="002C5644" w:rsidRDefault="00B97567" w:rsidP="005A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1,304,062</w:t>
            </w:r>
          </w:p>
        </w:tc>
        <w:tc>
          <w:tcPr>
            <w:tcW w:w="268" w:type="dxa"/>
          </w:tcPr>
          <w:p w14:paraId="43C91641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1467905C" w14:textId="0EFD3B22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B97567" w:rsidRPr="002C5644" w14:paraId="5A7ABDBC" w14:textId="77777777" w:rsidTr="00FF07FD">
        <w:tc>
          <w:tcPr>
            <w:tcW w:w="4158" w:type="dxa"/>
          </w:tcPr>
          <w:p w14:paraId="4F576863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78" w:type="dxa"/>
          </w:tcPr>
          <w:p w14:paraId="674C7913" w14:textId="534A2722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28,000,000</w:t>
            </w:r>
          </w:p>
        </w:tc>
        <w:tc>
          <w:tcPr>
            <w:tcW w:w="267" w:type="dxa"/>
          </w:tcPr>
          <w:p w14:paraId="7BCDC94E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0B0BBC2" w14:textId="5B8DC42C" w:rsidR="00B97567" w:rsidRPr="00E54693" w:rsidRDefault="00B97567" w:rsidP="00E54693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4693">
              <w:rPr>
                <w:rFonts w:asciiTheme="majorBidi" w:hAnsiTheme="majorBidi" w:cstheme="majorBidi"/>
                <w:sz w:val="30"/>
                <w:szCs w:val="30"/>
              </w:rPr>
              <w:t>42,794,046</w:t>
            </w:r>
          </w:p>
        </w:tc>
        <w:tc>
          <w:tcPr>
            <w:tcW w:w="268" w:type="dxa"/>
          </w:tcPr>
          <w:p w14:paraId="371FD639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B6A0CE4" w14:textId="1F133E26" w:rsidR="00B97567" w:rsidRPr="002C5644" w:rsidRDefault="00B97567" w:rsidP="00B97567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9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28,000,000</w:t>
            </w:r>
          </w:p>
        </w:tc>
        <w:tc>
          <w:tcPr>
            <w:tcW w:w="268" w:type="dxa"/>
          </w:tcPr>
          <w:p w14:paraId="0E7D6BE9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7CA17E64" w14:textId="0D1287E1" w:rsidR="00B97567" w:rsidRPr="002C5644" w:rsidRDefault="00B97567" w:rsidP="00B9756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28,316,570</w:t>
            </w:r>
          </w:p>
        </w:tc>
      </w:tr>
      <w:tr w:rsidR="00B97567" w:rsidRPr="002C5644" w14:paraId="475EAC62" w14:textId="77777777" w:rsidTr="00FF07FD">
        <w:tc>
          <w:tcPr>
            <w:tcW w:w="4158" w:type="dxa"/>
          </w:tcPr>
          <w:p w14:paraId="31CDB56E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BB61886" w14:textId="071C83E6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28,000,000</w:t>
            </w:r>
          </w:p>
        </w:tc>
        <w:tc>
          <w:tcPr>
            <w:tcW w:w="267" w:type="dxa"/>
          </w:tcPr>
          <w:p w14:paraId="53D7A52B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12E85052" w14:textId="6AE3137F" w:rsidR="00B97567" w:rsidRPr="00E54693" w:rsidRDefault="00B97567" w:rsidP="00E54693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46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63,1</w:t>
            </w:r>
            <w:r w:rsidR="00820E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E546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820E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516</w:t>
            </w:r>
          </w:p>
        </w:tc>
        <w:tc>
          <w:tcPr>
            <w:tcW w:w="268" w:type="dxa"/>
          </w:tcPr>
          <w:p w14:paraId="755E0A44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33BCC08D" w14:textId="473DD604" w:rsidR="00B97567" w:rsidRPr="002C5644" w:rsidRDefault="00B97567" w:rsidP="00B97567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9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29,304,062</w:t>
            </w:r>
          </w:p>
        </w:tc>
        <w:tc>
          <w:tcPr>
            <w:tcW w:w="268" w:type="dxa"/>
          </w:tcPr>
          <w:p w14:paraId="6B339FC9" w14:textId="77777777" w:rsidR="00B97567" w:rsidRPr="002C5644" w:rsidRDefault="00B97567" w:rsidP="00B9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3685D58F" w14:textId="2D5BAA25" w:rsidR="00B97567" w:rsidRPr="002C5644" w:rsidRDefault="00B97567" w:rsidP="00B9756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28,316,570</w:t>
            </w:r>
          </w:p>
        </w:tc>
      </w:tr>
    </w:tbl>
    <w:p w14:paraId="356A0132" w14:textId="77777777" w:rsidR="00C2354C" w:rsidRDefault="00C2354C" w:rsidP="008E6804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65457DE4" w14:textId="77777777" w:rsidR="00C2354C" w:rsidRDefault="00C23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27A4505" w14:textId="3EBC9FA6" w:rsidR="008E6804" w:rsidRDefault="008E6804" w:rsidP="008E6804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p w14:paraId="17B6A796" w14:textId="77777777" w:rsidR="008E6804" w:rsidRDefault="008E6804" w:rsidP="008E6804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03C4048" w14:textId="44AB2E10" w:rsidR="008E6804" w:rsidRDefault="008E6804" w:rsidP="002E7878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ในเดือนพฤษภาคม 2562 บริษัทได้ทำสัญญากู้ยืมเงินระยะสั้นกับสถาบันการเงินในประเทศแห่งหนึ่งในรูปของตั๋วสัญญาใช้เงินซึ่งไม่มีหลักประกัน วงเงินสินเชื่อรวม 2</w:t>
      </w:r>
      <w:r>
        <w:rPr>
          <w:rFonts w:ascii="Angsana New" w:hAnsi="Angsana New" w:hint="cs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000 ล้านบาท เงินกู้ยืมจำนวน 2</w:t>
      </w:r>
      <w:r>
        <w:rPr>
          <w:rFonts w:ascii="Angsana New" w:hAnsi="Angsana New" w:hint="cs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 xml:space="preserve">000 ล้านบาท ถูกเบิกใช้เพื่อเป็นเงินทุนหมุนเวียนในการดำเนินงาน ตั๋วสัญญาใช้เงินดังกล่าวมีอัตราดอกเบี้ยลอยตัวที่ </w:t>
      </w:r>
      <w:r>
        <w:rPr>
          <w:rFonts w:ascii="Angsana New" w:hAnsi="Angsana New" w:hint="cs"/>
          <w:sz w:val="30"/>
          <w:szCs w:val="30"/>
        </w:rPr>
        <w:t xml:space="preserve">MMR </w:t>
      </w:r>
      <w:r>
        <w:rPr>
          <w:rFonts w:ascii="Angsana New" w:hAnsi="Angsana New" w:hint="cs"/>
          <w:sz w:val="30"/>
          <w:szCs w:val="30"/>
          <w:cs/>
        </w:rPr>
        <w:t xml:space="preserve">ต่อปีและมีระยะเวลากำหนดชำระเงินต้นภายใน 180 วัน </w:t>
      </w:r>
    </w:p>
    <w:p w14:paraId="5F3F856F" w14:textId="77777777" w:rsidR="002E7878" w:rsidRDefault="002E7878" w:rsidP="002E7878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FAE103A" w14:textId="01038CC6" w:rsidR="005D0367" w:rsidRPr="002C5644" w:rsidRDefault="005D0367" w:rsidP="005D0367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3B16147" w14:textId="77777777" w:rsidR="005D0367" w:rsidRPr="002C5644" w:rsidRDefault="005D0367" w:rsidP="005D0367">
      <w:pPr>
        <w:tabs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085BD3D3" w14:textId="6C1BE9D4" w:rsidR="0073680C" w:rsidRPr="002C5644" w:rsidRDefault="0073680C" w:rsidP="009E2FC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23" w:lineRule="auto"/>
        <w:ind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2C5644">
        <w:rPr>
          <w:rFonts w:asciiTheme="majorBidi" w:hAnsiTheme="majorBidi" w:cstheme="majorBidi" w:hint="cs"/>
          <w:spacing w:val="-6"/>
          <w:sz w:val="30"/>
          <w:szCs w:val="30"/>
          <w:cs/>
        </w:rPr>
        <w:t>ในเดือนพฤษภาคม</w:t>
      </w:r>
      <w:r w:rsidRPr="002C564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2562</w:t>
      </w:r>
      <w:r w:rsidRPr="002C564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C5644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</w:t>
      </w:r>
      <w:r w:rsidRPr="002C5644">
        <w:rPr>
          <w:rFonts w:asciiTheme="majorBidi" w:hAnsiTheme="majorBidi" w:cstheme="majorBidi"/>
          <w:spacing w:val="-6"/>
          <w:sz w:val="30"/>
          <w:szCs w:val="30"/>
          <w:cs/>
        </w:rPr>
        <w:t>ทำสัญญากู้ยืมเงินระยะยาวกับสถาบันการเงินในประเทศ</w:t>
      </w:r>
      <w:r w:rsidRPr="002C5644">
        <w:rPr>
          <w:rFonts w:asciiTheme="majorBidi" w:hAnsiTheme="majorBidi" w:cstheme="majorBidi" w:hint="cs"/>
          <w:spacing w:val="-6"/>
          <w:sz w:val="30"/>
          <w:szCs w:val="30"/>
          <w:cs/>
        </w:rPr>
        <w:t>แห่งหนึ่ง</w:t>
      </w:r>
      <w:r w:rsidRPr="002C564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วงเงินรวม</w:t>
      </w:r>
      <w:r w:rsidRPr="002C56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C5644">
        <w:rPr>
          <w:rFonts w:asciiTheme="majorBidi" w:hAnsiTheme="majorBidi" w:cstheme="majorBidi"/>
          <w:sz w:val="30"/>
          <w:szCs w:val="30"/>
        </w:rPr>
        <w:t xml:space="preserve">28,000 </w:t>
      </w:r>
      <w:r w:rsidRPr="002C5644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2C5644">
        <w:rPr>
          <w:rFonts w:asciiTheme="majorBidi" w:hAnsiTheme="majorBidi" w:cstheme="majorBidi"/>
          <w:sz w:val="30"/>
          <w:szCs w:val="30"/>
          <w:cs/>
        </w:rPr>
        <w:t>เป็นเงินกู้ยืมที่มีหลักประกัน</w:t>
      </w:r>
      <w:r w:rsidRPr="002C5644">
        <w:rPr>
          <w:rFonts w:asciiTheme="majorBidi" w:hAnsiTheme="majorBidi" w:cstheme="majorBidi" w:hint="cs"/>
          <w:sz w:val="30"/>
          <w:szCs w:val="30"/>
          <w:cs/>
        </w:rPr>
        <w:t>โดยอสังหาริมทรัพย์เพื่อการลงทุน ที่ดิน และอาคาร</w:t>
      </w:r>
      <w:r w:rsidRPr="002C5644">
        <w:rPr>
          <w:rFonts w:asciiTheme="majorBidi" w:hAnsiTheme="majorBidi" w:cstheme="majorBidi"/>
          <w:sz w:val="30"/>
          <w:szCs w:val="30"/>
        </w:rPr>
        <w:t xml:space="preserve"> </w:t>
      </w:r>
      <w:r w:rsidR="00C2354C">
        <w:rPr>
          <w:rFonts w:asciiTheme="majorBidi" w:hAnsiTheme="majorBidi" w:cstheme="majorBidi" w:hint="cs"/>
          <w:sz w:val="30"/>
          <w:szCs w:val="30"/>
          <w:cs/>
        </w:rPr>
        <w:t>มูลค่าตามบัญชีจำนวน</w:t>
      </w:r>
      <w:r w:rsidRPr="002C56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C5644">
        <w:rPr>
          <w:rFonts w:asciiTheme="majorBidi" w:hAnsiTheme="majorBidi" w:cstheme="majorBidi"/>
          <w:sz w:val="30"/>
          <w:szCs w:val="30"/>
        </w:rPr>
        <w:t>3</w:t>
      </w:r>
      <w:r w:rsidR="0049297F">
        <w:rPr>
          <w:rFonts w:asciiTheme="majorBidi" w:hAnsiTheme="majorBidi" w:cstheme="majorBidi"/>
          <w:sz w:val="30"/>
          <w:szCs w:val="30"/>
        </w:rPr>
        <w:t>3</w:t>
      </w:r>
      <w:r w:rsidRPr="002C5644">
        <w:rPr>
          <w:rFonts w:asciiTheme="majorBidi" w:hAnsiTheme="majorBidi" w:cstheme="majorBidi"/>
          <w:sz w:val="30"/>
          <w:szCs w:val="30"/>
        </w:rPr>
        <w:t>,</w:t>
      </w:r>
      <w:r w:rsidR="0049297F">
        <w:rPr>
          <w:rFonts w:asciiTheme="majorBidi" w:hAnsiTheme="majorBidi" w:cstheme="majorBidi"/>
          <w:sz w:val="30"/>
          <w:szCs w:val="30"/>
        </w:rPr>
        <w:t>126</w:t>
      </w:r>
      <w:r w:rsidRPr="002C5644">
        <w:rPr>
          <w:rFonts w:asciiTheme="majorBidi" w:hAnsiTheme="majorBidi" w:cstheme="majorBidi"/>
          <w:sz w:val="30"/>
          <w:szCs w:val="30"/>
        </w:rPr>
        <w:t xml:space="preserve"> </w:t>
      </w:r>
      <w:r w:rsidRPr="002C5644">
        <w:rPr>
          <w:rFonts w:asciiTheme="majorBidi" w:hAnsiTheme="majorBidi" w:cstheme="majorBidi" w:hint="cs"/>
          <w:sz w:val="30"/>
          <w:szCs w:val="30"/>
          <w:cs/>
        </w:rPr>
        <w:t>ล้านบาท เงินกู้ยืมดังกล่าว</w:t>
      </w:r>
      <w:r w:rsidRPr="002C5644">
        <w:rPr>
          <w:rFonts w:asciiTheme="majorBidi" w:hAnsiTheme="majorBidi" w:cstheme="majorBidi"/>
          <w:sz w:val="30"/>
          <w:szCs w:val="30"/>
          <w:cs/>
        </w:rPr>
        <w:t>มีอัตราดอกเบี้ย</w:t>
      </w:r>
      <w:r w:rsidRPr="002C5644">
        <w:rPr>
          <w:rFonts w:asciiTheme="majorBidi" w:hAnsiTheme="majorBidi" w:cstheme="majorBidi" w:hint="cs"/>
          <w:sz w:val="30"/>
          <w:szCs w:val="30"/>
          <w:cs/>
        </w:rPr>
        <w:t xml:space="preserve">ที่ </w:t>
      </w:r>
      <w:r w:rsidR="00F4761D" w:rsidRPr="002C5644">
        <w:rPr>
          <w:rFonts w:ascii="Angsana New" w:hAnsi="Angsana New" w:hint="cs"/>
          <w:sz w:val="30"/>
          <w:szCs w:val="30"/>
        </w:rPr>
        <w:t xml:space="preserve">THBFIX </w:t>
      </w:r>
      <w:r w:rsidR="00451389" w:rsidRPr="00451389">
        <w:rPr>
          <w:rFonts w:ascii="Angsana New" w:hAnsi="Angsana New" w:hint="cs"/>
          <w:sz w:val="30"/>
          <w:szCs w:val="30"/>
          <w:cs/>
        </w:rPr>
        <w:t>บวกส่วนต่างที่ระบุไว้ในสัญญา</w:t>
      </w:r>
      <w:r w:rsidR="00451389" w:rsidRPr="00451389">
        <w:rPr>
          <w:rFonts w:ascii="Angsana New" w:hAnsi="Angsana New"/>
          <w:sz w:val="30"/>
          <w:szCs w:val="30"/>
          <w:cs/>
        </w:rPr>
        <w:t xml:space="preserve"> </w:t>
      </w:r>
      <w:r w:rsidRPr="002C5644">
        <w:rPr>
          <w:rFonts w:asciiTheme="majorBidi" w:hAnsiTheme="majorBidi" w:cstheme="majorBidi" w:hint="cs"/>
          <w:sz w:val="30"/>
          <w:szCs w:val="30"/>
          <w:cs/>
        </w:rPr>
        <w:t>และมีกำหนดชำระคืน</w:t>
      </w:r>
      <w:r w:rsidRPr="002C5644">
        <w:rPr>
          <w:rFonts w:asciiTheme="majorBidi" w:hAnsiTheme="majorBidi" w:cstheme="majorBidi"/>
          <w:sz w:val="30"/>
          <w:szCs w:val="30"/>
          <w:cs/>
        </w:rPr>
        <w:t>ในป</w:t>
      </w:r>
      <w:r w:rsidRPr="002C5644">
        <w:rPr>
          <w:rFonts w:asciiTheme="majorBidi" w:hAnsiTheme="majorBidi" w:cstheme="majorBidi" w:hint="cs"/>
          <w:sz w:val="30"/>
          <w:szCs w:val="30"/>
          <w:cs/>
        </w:rPr>
        <w:t xml:space="preserve">ี </w:t>
      </w:r>
      <w:r w:rsidRPr="002C5644">
        <w:rPr>
          <w:rFonts w:asciiTheme="majorBidi" w:hAnsiTheme="majorBidi" w:cstheme="majorBidi"/>
          <w:sz w:val="30"/>
          <w:szCs w:val="30"/>
        </w:rPr>
        <w:t xml:space="preserve">2565 </w:t>
      </w:r>
      <w:r w:rsidRPr="002C5644">
        <w:rPr>
          <w:rFonts w:asciiTheme="majorBidi" w:hAnsiTheme="majorBidi"/>
          <w:sz w:val="30"/>
          <w:szCs w:val="30"/>
          <w:cs/>
        </w:rPr>
        <w:t>วงเงินดังกล่าวถูกเบิกใช้ในเดือนเดียวกัน</w:t>
      </w:r>
      <w:r w:rsidRPr="002C5644">
        <w:rPr>
          <w:rFonts w:asciiTheme="majorBidi" w:hAnsiTheme="majorBidi" w:cstheme="majorBidi"/>
          <w:sz w:val="30"/>
          <w:szCs w:val="30"/>
          <w:cs/>
        </w:rPr>
        <w:t>เพื่อจ่ายชำระคืนเงินกู้ยืม</w:t>
      </w:r>
      <w:r w:rsidRPr="002C5644">
        <w:rPr>
          <w:rFonts w:asciiTheme="majorBidi" w:hAnsiTheme="majorBidi" w:cstheme="majorBidi" w:hint="cs"/>
          <w:sz w:val="30"/>
          <w:szCs w:val="30"/>
          <w:cs/>
        </w:rPr>
        <w:t>บางส่วน</w:t>
      </w:r>
      <w:r w:rsidRPr="002C5644">
        <w:rPr>
          <w:rFonts w:asciiTheme="majorBidi" w:hAnsiTheme="majorBidi"/>
          <w:sz w:val="30"/>
          <w:szCs w:val="30"/>
          <w:cs/>
        </w:rPr>
        <w:t>จาก</w:t>
      </w:r>
      <w:r w:rsidRPr="002C5644">
        <w:rPr>
          <w:rFonts w:asciiTheme="majorBidi" w:hAnsiTheme="majorBidi" w:hint="cs"/>
          <w:sz w:val="30"/>
          <w:szCs w:val="30"/>
          <w:cs/>
        </w:rPr>
        <w:t>สถาบันการเงิน</w:t>
      </w:r>
      <w:r w:rsidRPr="002C5644">
        <w:rPr>
          <w:rFonts w:asciiTheme="majorBidi" w:hAnsiTheme="majorBidi"/>
          <w:sz w:val="30"/>
          <w:szCs w:val="30"/>
          <w:cs/>
        </w:rPr>
        <w:t>ต่างประเทศ</w:t>
      </w:r>
      <w:r w:rsidRPr="002C5644">
        <w:rPr>
          <w:rFonts w:asciiTheme="majorBidi" w:hAnsiTheme="majorBidi" w:hint="cs"/>
          <w:sz w:val="30"/>
          <w:szCs w:val="30"/>
          <w:cs/>
        </w:rPr>
        <w:t>แห่งหนึ่ง</w:t>
      </w:r>
    </w:p>
    <w:p w14:paraId="45DA0903" w14:textId="77777777" w:rsidR="0073680C" w:rsidRPr="002C5644" w:rsidRDefault="0073680C" w:rsidP="0073680C">
      <w:pPr>
        <w:pStyle w:val="ListParagraph"/>
        <w:spacing w:line="223" w:lineRule="auto"/>
        <w:ind w:left="927" w:right="63"/>
        <w:jc w:val="thaiDistribute"/>
        <w:rPr>
          <w:rFonts w:asciiTheme="majorBidi" w:hAnsiTheme="majorBidi" w:cstheme="majorBidi"/>
          <w:sz w:val="16"/>
          <w:szCs w:val="16"/>
        </w:rPr>
      </w:pPr>
    </w:p>
    <w:p w14:paraId="76716AFE" w14:textId="6760D021" w:rsidR="002244CB" w:rsidRPr="002244CB" w:rsidRDefault="0073680C" w:rsidP="009E2FC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23" w:lineRule="auto"/>
        <w:ind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2C5644">
        <w:rPr>
          <w:rFonts w:asciiTheme="majorBidi" w:hAnsiTheme="majorBidi" w:cstheme="majorBidi"/>
          <w:spacing w:val="-6"/>
          <w:sz w:val="30"/>
          <w:szCs w:val="30"/>
          <w:cs/>
        </w:rPr>
        <w:t>ในเดือนธันวาคม 2561 กลุ่มบริษัทได้ทำสัญญากู้ยืมเงินระยะยาวกับสถาบันการเงินในต่างประเทศ</w:t>
      </w:r>
      <w:r w:rsidRPr="002C5644">
        <w:rPr>
          <w:rFonts w:asciiTheme="majorBidi" w:hAnsiTheme="majorBidi" w:cstheme="majorBidi" w:hint="cs"/>
          <w:spacing w:val="-6"/>
          <w:sz w:val="30"/>
          <w:szCs w:val="30"/>
          <w:cs/>
        </w:rPr>
        <w:t>แห่งหนึ่ง</w:t>
      </w:r>
      <w:r w:rsidRPr="002C564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C5644">
        <w:rPr>
          <w:rFonts w:asciiTheme="majorBidi" w:hAnsiTheme="majorBidi" w:cstheme="majorBidi"/>
          <w:spacing w:val="-6"/>
          <w:sz w:val="30"/>
          <w:szCs w:val="30"/>
          <w:cs/>
        </w:rPr>
        <w:br/>
        <w:t xml:space="preserve">วงเงินรวมเทียบเท่า </w:t>
      </w:r>
      <w:r w:rsidRPr="002C5644">
        <w:rPr>
          <w:rFonts w:asciiTheme="majorBidi" w:hAnsiTheme="majorBidi" w:cstheme="majorBidi"/>
          <w:spacing w:val="-6"/>
          <w:sz w:val="30"/>
          <w:szCs w:val="30"/>
        </w:rPr>
        <w:t>2,000</w:t>
      </w:r>
      <w:r w:rsidRPr="002C564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</w:t>
      </w:r>
      <w:r w:rsidRPr="002C5644">
        <w:rPr>
          <w:rFonts w:asciiTheme="majorBidi" w:hAnsiTheme="majorBidi" w:cstheme="majorBidi" w:hint="cs"/>
          <w:spacing w:val="-6"/>
          <w:sz w:val="30"/>
          <w:szCs w:val="30"/>
          <w:cs/>
        </w:rPr>
        <w:t>้</w:t>
      </w:r>
      <w:r w:rsidRPr="002C5644">
        <w:rPr>
          <w:rFonts w:asciiTheme="majorBidi" w:hAnsiTheme="majorBidi" w:cstheme="majorBidi"/>
          <w:spacing w:val="-6"/>
          <w:sz w:val="30"/>
          <w:szCs w:val="30"/>
          <w:cs/>
        </w:rPr>
        <w:t>านเหรียญสหรัฐอเมริกา</w:t>
      </w:r>
      <w:r w:rsidRPr="002C5644">
        <w:rPr>
          <w:rFonts w:asciiTheme="majorBidi" w:hAnsiTheme="majorBidi" w:cstheme="majorBidi"/>
          <w:spacing w:val="-6"/>
          <w:sz w:val="30"/>
          <w:szCs w:val="30"/>
        </w:rPr>
        <w:t xml:space="preserve"> (</w:t>
      </w:r>
      <w:r w:rsidR="007C3B8E">
        <w:rPr>
          <w:rFonts w:asciiTheme="majorBidi" w:hAnsiTheme="majorBidi" w:cstheme="majorBidi"/>
          <w:spacing w:val="-6"/>
          <w:sz w:val="30"/>
          <w:szCs w:val="30"/>
        </w:rPr>
        <w:t>60,662</w:t>
      </w:r>
      <w:r w:rsidRPr="002C564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C5644">
        <w:rPr>
          <w:rFonts w:asciiTheme="majorBidi" w:hAnsiTheme="majorBidi" w:cstheme="majorBidi"/>
          <w:spacing w:val="-6"/>
          <w:sz w:val="30"/>
          <w:szCs w:val="30"/>
          <w:cs/>
        </w:rPr>
        <w:t>ล้านบาท โดยประมาณ) เป็นเงินกู้ยืม</w:t>
      </w:r>
      <w:r w:rsidRPr="002C5644">
        <w:rPr>
          <w:rFonts w:asciiTheme="majorBidi" w:hAnsiTheme="majorBidi" w:cstheme="majorBidi"/>
          <w:spacing w:val="-6"/>
          <w:sz w:val="30"/>
          <w:szCs w:val="30"/>
          <w:cs/>
        </w:rPr>
        <w:br/>
        <w:t>ที่ไม่มีหลักประกัน</w:t>
      </w:r>
      <w:r w:rsidRPr="002C564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C5644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โดยมีอัตราดอกเบี้ยที่ </w:t>
      </w:r>
      <w:r w:rsidRPr="002C5644">
        <w:rPr>
          <w:rFonts w:asciiTheme="majorBidi" w:hAnsiTheme="majorBidi" w:cstheme="majorBidi"/>
          <w:spacing w:val="-6"/>
          <w:sz w:val="30"/>
          <w:szCs w:val="30"/>
        </w:rPr>
        <w:t>LIBOR</w:t>
      </w:r>
      <w:r w:rsidRPr="002C564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บวกด้วยอัตราตามที่ตกลงต่อปีและมีกำหนดชำระคืนในปี </w:t>
      </w:r>
      <w:r w:rsidRPr="002C5644">
        <w:rPr>
          <w:rFonts w:asciiTheme="majorBidi" w:hAnsiTheme="majorBidi" w:cstheme="majorBidi"/>
          <w:spacing w:val="-6"/>
          <w:sz w:val="30"/>
          <w:szCs w:val="30"/>
        </w:rPr>
        <w:t xml:space="preserve">2564 </w:t>
      </w:r>
    </w:p>
    <w:p w14:paraId="4B95CD90" w14:textId="77777777" w:rsidR="002244CB" w:rsidRPr="002244CB" w:rsidRDefault="002244CB" w:rsidP="002244CB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493F9ED5" w14:textId="77777777" w:rsidR="002244CB" w:rsidRDefault="002244CB" w:rsidP="002244CB">
      <w:pPr>
        <w:pStyle w:val="ListParagraph"/>
        <w:spacing w:line="223" w:lineRule="auto"/>
        <w:ind w:left="92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2C5644">
        <w:rPr>
          <w:rFonts w:asciiTheme="majorBidi" w:hAnsiTheme="majorBidi" w:cstheme="majorBidi" w:hint="cs"/>
          <w:sz w:val="30"/>
          <w:szCs w:val="30"/>
          <w:cs/>
        </w:rPr>
        <w:t>ในปี</w:t>
      </w:r>
      <w:r w:rsidRPr="002C56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5644">
        <w:rPr>
          <w:rFonts w:asciiTheme="majorBidi" w:hAnsiTheme="majorBidi" w:cstheme="majorBidi"/>
          <w:sz w:val="30"/>
          <w:szCs w:val="30"/>
        </w:rPr>
        <w:t xml:space="preserve">2561 </w:t>
      </w:r>
      <w:r w:rsidRPr="002C5644">
        <w:rPr>
          <w:rFonts w:asciiTheme="majorBidi" w:hAnsiTheme="majorBidi" w:cstheme="majorBidi" w:hint="cs"/>
          <w:sz w:val="30"/>
          <w:szCs w:val="30"/>
          <w:cs/>
        </w:rPr>
        <w:t>เงินกู้ยืมจำนวน</w:t>
      </w:r>
      <w:r w:rsidRPr="002C56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5644">
        <w:rPr>
          <w:rFonts w:asciiTheme="majorBidi" w:hAnsiTheme="majorBidi" w:cstheme="majorBidi"/>
          <w:sz w:val="30"/>
          <w:szCs w:val="30"/>
        </w:rPr>
        <w:t xml:space="preserve">28,300 </w:t>
      </w:r>
      <w:r w:rsidRPr="002C564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2C56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5644">
        <w:rPr>
          <w:rFonts w:asciiTheme="majorBidi" w:hAnsiTheme="majorBidi" w:cstheme="majorBidi" w:hint="cs"/>
          <w:sz w:val="30"/>
          <w:szCs w:val="30"/>
          <w:cs/>
        </w:rPr>
        <w:t>ถูกเบิกใช้เพื่อจ่ายชำระคืนเงินกู้ยืมจากกิจการที่เกี่ยวข้องกัน</w:t>
      </w:r>
      <w:r w:rsidRPr="002C5644">
        <w:rPr>
          <w:rFonts w:asciiTheme="majorBidi" w:hAnsiTheme="majorBidi" w:cstheme="majorBidi"/>
          <w:sz w:val="30"/>
          <w:szCs w:val="30"/>
          <w:cs/>
        </w:rPr>
        <w:br/>
      </w:r>
      <w:r w:rsidRPr="002C5644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Pr="002C5644">
        <w:rPr>
          <w:rFonts w:asciiTheme="majorBidi" w:hAnsiTheme="majorBidi" w:cstheme="majorBidi"/>
          <w:sz w:val="30"/>
          <w:szCs w:val="30"/>
        </w:rPr>
        <w:t xml:space="preserve"> </w:t>
      </w:r>
    </w:p>
    <w:p w14:paraId="28BD2A78" w14:textId="77777777" w:rsidR="002244CB" w:rsidRDefault="002244CB" w:rsidP="002244CB">
      <w:pPr>
        <w:pStyle w:val="ListParagraph"/>
        <w:spacing w:line="223" w:lineRule="auto"/>
        <w:ind w:left="927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4CFAC649" w14:textId="472E0290" w:rsidR="002244CB" w:rsidRPr="002244CB" w:rsidRDefault="002244CB" w:rsidP="002244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23" w:lineRule="auto"/>
        <w:ind w:left="92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E54693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 w:rsidRPr="00E54693">
        <w:rPr>
          <w:rFonts w:asciiTheme="majorBidi" w:hAnsiTheme="majorBidi" w:cstheme="majorBidi"/>
          <w:sz w:val="30"/>
          <w:szCs w:val="30"/>
        </w:rPr>
        <w:t>2562</w:t>
      </w:r>
      <w:r w:rsidRPr="00E54693">
        <w:rPr>
          <w:rFonts w:asciiTheme="majorBidi" w:hAnsiTheme="majorBidi" w:cstheme="majorBidi" w:hint="cs"/>
          <w:sz w:val="30"/>
          <w:szCs w:val="30"/>
          <w:cs/>
        </w:rPr>
        <w:t xml:space="preserve"> เงินกู้ยืมจำนวน </w:t>
      </w:r>
      <w:r w:rsidRPr="00E54693">
        <w:rPr>
          <w:rFonts w:asciiTheme="majorBidi" w:hAnsiTheme="majorBidi" w:cstheme="majorBidi"/>
          <w:sz w:val="30"/>
          <w:szCs w:val="30"/>
        </w:rPr>
        <w:t>18,000</w:t>
      </w:r>
      <w:r w:rsidRPr="00E54693">
        <w:rPr>
          <w:rFonts w:asciiTheme="majorBidi" w:hAnsiTheme="majorBidi" w:cstheme="majorBidi" w:hint="cs"/>
          <w:sz w:val="30"/>
          <w:szCs w:val="30"/>
          <w:cs/>
        </w:rPr>
        <w:t xml:space="preserve"> ล้านบาท ถูกเบิกใช้เพื่อจ่ายชำระคืนเงินกู้ยืมจากสถาบันการเงินในประเทศ</w:t>
      </w:r>
      <w:r w:rsidR="00C2354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54693">
        <w:rPr>
          <w:rFonts w:asciiTheme="majorBidi" w:hAnsiTheme="majorBidi" w:cstheme="majorBidi" w:hint="cs"/>
          <w:sz w:val="30"/>
          <w:szCs w:val="30"/>
          <w:cs/>
        </w:rPr>
        <w:t xml:space="preserve">ภายหลังเงินกู้ยืมจำนวน </w:t>
      </w:r>
      <w:r w:rsidRPr="00E54693">
        <w:rPr>
          <w:rFonts w:asciiTheme="majorBidi" w:hAnsiTheme="majorBidi" w:cstheme="majorBidi"/>
          <w:sz w:val="30"/>
          <w:szCs w:val="30"/>
        </w:rPr>
        <w:t xml:space="preserve">29,400 </w:t>
      </w:r>
      <w:r w:rsidRPr="00E54693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E54693">
        <w:rPr>
          <w:rFonts w:asciiTheme="majorBidi" w:hAnsiTheme="majorBidi" w:cstheme="majorBidi"/>
          <w:sz w:val="30"/>
          <w:szCs w:val="30"/>
        </w:rPr>
        <w:t> </w:t>
      </w:r>
      <w:r w:rsidRPr="00E54693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E54693">
        <w:rPr>
          <w:rFonts w:asciiTheme="majorBidi" w:hAnsiTheme="majorBidi" w:cstheme="majorBidi"/>
          <w:sz w:val="30"/>
          <w:szCs w:val="30"/>
        </w:rPr>
        <w:t>16,900</w:t>
      </w:r>
      <w:r w:rsidR="007E704C">
        <w:rPr>
          <w:rFonts w:asciiTheme="majorBidi" w:hAnsiTheme="majorBidi" w:cstheme="majorBidi"/>
          <w:sz w:val="30"/>
          <w:szCs w:val="30"/>
        </w:rPr>
        <w:t xml:space="preserve"> </w:t>
      </w:r>
      <w:r w:rsidR="007E704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E54693">
        <w:rPr>
          <w:rFonts w:asciiTheme="majorBidi" w:hAnsiTheme="majorBidi" w:cstheme="majorBidi"/>
          <w:sz w:val="30"/>
          <w:szCs w:val="30"/>
        </w:rPr>
        <w:t xml:space="preserve"> </w:t>
      </w:r>
      <w:r w:rsidRPr="00E54693">
        <w:rPr>
          <w:rFonts w:asciiTheme="majorBidi" w:hAnsiTheme="majorBidi" w:cstheme="majorBidi" w:hint="cs"/>
          <w:sz w:val="30"/>
          <w:szCs w:val="30"/>
          <w:cs/>
        </w:rPr>
        <w:t xml:space="preserve">ได้ถูกจ่ายชำระคืนในเดือนพฤษภาคม </w:t>
      </w:r>
      <w:r w:rsidRPr="00E54693">
        <w:rPr>
          <w:rFonts w:asciiTheme="majorBidi" w:hAnsiTheme="majorBidi" w:cstheme="majorBidi"/>
          <w:sz w:val="30"/>
          <w:szCs w:val="30"/>
        </w:rPr>
        <w:t> </w:t>
      </w:r>
      <w:r w:rsidRPr="00E54693">
        <w:rPr>
          <w:rFonts w:asciiTheme="majorBidi" w:hAnsiTheme="majorBidi" w:cstheme="majorBidi" w:hint="cs"/>
          <w:sz w:val="30"/>
          <w:szCs w:val="30"/>
          <w:cs/>
        </w:rPr>
        <w:t xml:space="preserve">และ ตุลาคม </w:t>
      </w:r>
      <w:r w:rsidRPr="00E54693">
        <w:rPr>
          <w:rFonts w:asciiTheme="majorBidi" w:hAnsiTheme="majorBidi" w:cstheme="majorBidi"/>
          <w:sz w:val="30"/>
          <w:szCs w:val="30"/>
        </w:rPr>
        <w:t>2562</w:t>
      </w:r>
      <w:r w:rsidRPr="00E54693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</w:p>
    <w:p w14:paraId="4417A03D" w14:textId="77777777" w:rsidR="002244CB" w:rsidRPr="002244CB" w:rsidRDefault="002244CB" w:rsidP="002244CB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70E609EC" w14:textId="59D81C55" w:rsidR="002244CB" w:rsidRPr="00E55590" w:rsidRDefault="002244CB" w:rsidP="009E2FC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23" w:lineRule="auto"/>
        <w:ind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E55590">
        <w:rPr>
          <w:rFonts w:asciiTheme="majorBidi" w:hAnsiTheme="majorBidi" w:cstheme="majorBidi"/>
          <w:spacing w:val="-4"/>
          <w:sz w:val="30"/>
          <w:szCs w:val="30"/>
          <w:cs/>
        </w:rPr>
        <w:t>ในเดือนพฤษภาคม</w:t>
      </w:r>
      <w:r w:rsidRPr="00E5559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55590">
        <w:rPr>
          <w:rFonts w:asciiTheme="majorBidi" w:hAnsiTheme="majorBidi" w:cstheme="majorBidi"/>
          <w:spacing w:val="-4"/>
          <w:sz w:val="30"/>
          <w:szCs w:val="30"/>
          <w:cs/>
        </w:rPr>
        <w:t xml:space="preserve">2560 </w:t>
      </w:r>
      <w:r w:rsidRPr="00E55590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E55590">
        <w:rPr>
          <w:rFonts w:asciiTheme="majorBidi" w:hAnsiTheme="majorBidi" w:cstheme="majorBidi"/>
          <w:spacing w:val="-4"/>
          <w:sz w:val="30"/>
          <w:szCs w:val="30"/>
          <w:cs/>
        </w:rPr>
        <w:t>ได้รับวงเงินกู้ยืมจากสถาบันการเงินในประเทศหลายแห่งเป็นจำนวน</w:t>
      </w:r>
      <w:r w:rsidRPr="00E5559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เงินรวม </w:t>
      </w:r>
      <w:r w:rsidRPr="00E55590">
        <w:rPr>
          <w:rFonts w:asciiTheme="majorBidi" w:hAnsiTheme="majorBidi" w:cstheme="majorBidi"/>
          <w:spacing w:val="-4"/>
          <w:sz w:val="30"/>
          <w:szCs w:val="30"/>
          <w:cs/>
        </w:rPr>
        <w:t>43</w:t>
      </w:r>
      <w:r w:rsidRPr="00E55590">
        <w:rPr>
          <w:rFonts w:asciiTheme="majorBidi" w:hAnsiTheme="majorBidi" w:cstheme="majorBidi"/>
          <w:spacing w:val="-4"/>
          <w:sz w:val="30"/>
          <w:szCs w:val="30"/>
        </w:rPr>
        <w:t>,</w:t>
      </w:r>
      <w:r w:rsidRPr="00E55590">
        <w:rPr>
          <w:rFonts w:asciiTheme="majorBidi" w:hAnsiTheme="majorBidi" w:cstheme="majorBidi"/>
          <w:spacing w:val="-4"/>
          <w:sz w:val="30"/>
          <w:szCs w:val="30"/>
          <w:cs/>
        </w:rPr>
        <w:t>000 ล้านบาท</w:t>
      </w:r>
      <w:r w:rsidRPr="00E55590">
        <w:rPr>
          <w:rFonts w:asciiTheme="majorBidi" w:hAnsiTheme="majorBidi" w:cstheme="majorBidi"/>
          <w:sz w:val="30"/>
          <w:szCs w:val="30"/>
          <w:cs/>
        </w:rPr>
        <w:t xml:space="preserve"> วัตถุประสงค์ของเงินกู้ยืมคือเพื่อใช้ในการซื้อธุรกิจภายใต้การควบคุมเดียวกันและเพื่อจ่ายชำระคืนเงินกู้ยืมระหว่างกันในกลุ่มบริษัท เงินกู้ยืมที่ได้รับ ณ วันที่ทำสัญญารวมทั้งหมด 41</w:t>
      </w:r>
      <w:r w:rsidRPr="00E55590">
        <w:rPr>
          <w:rFonts w:asciiTheme="majorBidi" w:hAnsiTheme="majorBidi" w:cstheme="majorBidi"/>
          <w:sz w:val="30"/>
          <w:szCs w:val="30"/>
        </w:rPr>
        <w:t>,</w:t>
      </w:r>
      <w:r w:rsidRPr="00E55590">
        <w:rPr>
          <w:rFonts w:asciiTheme="majorBidi" w:hAnsiTheme="majorBidi" w:cstheme="majorBidi"/>
          <w:sz w:val="30"/>
          <w:szCs w:val="30"/>
          <w:cs/>
        </w:rPr>
        <w:t>000 ล้านบาท เงินกู้ยืมจำนวน 23</w:t>
      </w:r>
      <w:r w:rsidRPr="00E55590">
        <w:rPr>
          <w:rFonts w:asciiTheme="majorBidi" w:hAnsiTheme="majorBidi" w:cstheme="majorBidi"/>
          <w:sz w:val="30"/>
          <w:szCs w:val="30"/>
        </w:rPr>
        <w:t>,</w:t>
      </w:r>
      <w:r w:rsidRPr="00E55590">
        <w:rPr>
          <w:rFonts w:asciiTheme="majorBidi" w:hAnsiTheme="majorBidi" w:cstheme="majorBidi"/>
          <w:sz w:val="30"/>
          <w:szCs w:val="30"/>
          <w:cs/>
        </w:rPr>
        <w:t>000 ล้านบาท ใช้สำหรับ</w:t>
      </w:r>
      <w:r w:rsidRPr="00E55590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E55590">
        <w:rPr>
          <w:rFonts w:asciiTheme="majorBidi" w:hAnsiTheme="majorBidi" w:cstheme="majorBidi"/>
          <w:sz w:val="30"/>
          <w:szCs w:val="30"/>
          <w:cs/>
        </w:rPr>
        <w:t>ซื้อธุรกิจภายใต้การควบคุมเดียวกัน และมีกำหนดชำระคืนราย</w:t>
      </w:r>
      <w:r w:rsidR="00066DB3">
        <w:rPr>
          <w:rFonts w:asciiTheme="majorBidi" w:hAnsiTheme="majorBidi" w:cstheme="majorBidi"/>
          <w:sz w:val="30"/>
          <w:szCs w:val="30"/>
          <w:cs/>
        </w:rPr>
        <w:br/>
      </w:r>
      <w:r w:rsidRPr="00E55590">
        <w:rPr>
          <w:rFonts w:asciiTheme="majorBidi" w:hAnsiTheme="majorBidi" w:cstheme="majorBidi"/>
          <w:sz w:val="30"/>
          <w:szCs w:val="30"/>
          <w:cs/>
        </w:rPr>
        <w:t>ไตรมาสหรือทุกครึ่งปี ตลอดอายุสัญญา</w:t>
      </w:r>
      <w:r w:rsidRPr="00E55590">
        <w:rPr>
          <w:rFonts w:asciiTheme="majorBidi" w:hAnsiTheme="majorBidi" w:cstheme="majorBidi"/>
          <w:spacing w:val="-4"/>
          <w:sz w:val="30"/>
          <w:szCs w:val="30"/>
          <w:cs/>
        </w:rPr>
        <w:t>ที่สิ้นสุดในเดือนมีนาคม 2565 เงินกู้ยืมจำนวน 18</w:t>
      </w:r>
      <w:r w:rsidRPr="00E55590">
        <w:rPr>
          <w:rFonts w:asciiTheme="majorBidi" w:hAnsiTheme="majorBidi" w:cstheme="majorBidi"/>
          <w:spacing w:val="-4"/>
          <w:sz w:val="30"/>
          <w:szCs w:val="30"/>
        </w:rPr>
        <w:t>,</w:t>
      </w:r>
      <w:r w:rsidRPr="00E55590">
        <w:rPr>
          <w:rFonts w:asciiTheme="majorBidi" w:hAnsiTheme="majorBidi" w:cstheme="majorBidi"/>
          <w:spacing w:val="-4"/>
          <w:sz w:val="30"/>
          <w:szCs w:val="30"/>
          <w:cs/>
        </w:rPr>
        <w:t>000 ล้านบาทใช้สำหรับการจ่ายคืนเงินกู้ยืมระหว่างกันในกลุ่มบริษัท</w:t>
      </w:r>
      <w:r w:rsidRPr="00E5559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ในปี </w:t>
      </w:r>
      <w:r w:rsidRPr="00E55590">
        <w:rPr>
          <w:rFonts w:asciiTheme="majorBidi" w:hAnsiTheme="majorBidi" w:cstheme="majorBidi"/>
          <w:spacing w:val="-4"/>
          <w:sz w:val="30"/>
          <w:szCs w:val="30"/>
        </w:rPr>
        <w:t>2560</w:t>
      </w:r>
      <w:r w:rsidRPr="00E555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55590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="00E55590">
        <w:rPr>
          <w:rFonts w:asciiTheme="majorBidi" w:hAnsiTheme="majorBidi" w:cstheme="majorBidi"/>
          <w:sz w:val="30"/>
          <w:szCs w:val="30"/>
        </w:rPr>
        <w:t xml:space="preserve">2562 </w:t>
      </w:r>
      <w:r w:rsidR="00DF4DBD">
        <w:rPr>
          <w:rFonts w:asciiTheme="majorBidi" w:hAnsiTheme="majorBidi" w:cstheme="majorBidi" w:hint="cs"/>
          <w:sz w:val="30"/>
          <w:szCs w:val="30"/>
          <w:cs/>
        </w:rPr>
        <w:t>ยอดคงเหลือของ</w:t>
      </w:r>
      <w:r w:rsidRPr="00E55590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DF4DBD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E55590">
        <w:rPr>
          <w:rFonts w:asciiTheme="majorBidi" w:hAnsiTheme="majorBidi" w:cstheme="majorBidi"/>
          <w:sz w:val="30"/>
          <w:szCs w:val="30"/>
          <w:cs/>
        </w:rPr>
        <w:t>ได้</w:t>
      </w:r>
      <w:r w:rsidRPr="00E55590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Pr="00E55590">
        <w:rPr>
          <w:rFonts w:asciiTheme="majorBidi" w:hAnsiTheme="majorBidi" w:cstheme="majorBidi"/>
          <w:sz w:val="30"/>
          <w:szCs w:val="30"/>
          <w:cs/>
        </w:rPr>
        <w:t>จ่ายชำระ</w:t>
      </w:r>
      <w:r w:rsidR="00C2354C" w:rsidRPr="00E55590">
        <w:rPr>
          <w:rFonts w:asciiTheme="majorBidi" w:hAnsiTheme="majorBidi" w:cstheme="majorBidi" w:hint="cs"/>
          <w:sz w:val="30"/>
          <w:szCs w:val="30"/>
          <w:cs/>
        </w:rPr>
        <w:t>คืนเต็มจำนวน</w:t>
      </w:r>
    </w:p>
    <w:p w14:paraId="6B267837" w14:textId="77777777" w:rsidR="00A07063" w:rsidRDefault="00A07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  <w:cs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75FD5616" w14:textId="6DDA4F70" w:rsidR="002244CB" w:rsidRPr="002C5644" w:rsidRDefault="002244CB" w:rsidP="002244CB">
      <w:pPr>
        <w:pStyle w:val="ListParagraph"/>
        <w:spacing w:line="223" w:lineRule="auto"/>
        <w:ind w:left="9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C5644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เงินกู้ยืมระยะยาวจากสถาบันการเงินดังกล่าวมีอัตราดอกเบี้ยร้อยละ 3.5</w:t>
      </w:r>
      <w:r w:rsidR="00547F65">
        <w:rPr>
          <w:rFonts w:asciiTheme="majorBidi" w:hAnsiTheme="majorBidi" w:cstheme="majorBidi"/>
          <w:spacing w:val="-6"/>
          <w:sz w:val="30"/>
          <w:szCs w:val="30"/>
        </w:rPr>
        <w:t>0</w:t>
      </w:r>
      <w:r w:rsidRPr="002C5644">
        <w:rPr>
          <w:rFonts w:asciiTheme="majorBidi" w:hAnsiTheme="majorBidi" w:cstheme="majorBidi"/>
          <w:spacing w:val="-6"/>
          <w:sz w:val="30"/>
          <w:szCs w:val="30"/>
          <w:cs/>
        </w:rPr>
        <w:t xml:space="preserve"> ในสองปีแรก และมีอัตราดอกเบี้ยลอยตัว</w:t>
      </w:r>
      <w:r w:rsidR="00A07F97">
        <w:rPr>
          <w:rFonts w:asciiTheme="majorBidi" w:hAnsiTheme="majorBidi" w:cstheme="majorBidi"/>
          <w:spacing w:val="-6"/>
          <w:sz w:val="30"/>
          <w:szCs w:val="30"/>
        </w:rPr>
        <w:br/>
      </w:r>
      <w:r w:rsidRPr="002C5644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ที่ </w:t>
      </w:r>
      <w:r w:rsidRPr="002C5644">
        <w:rPr>
          <w:rFonts w:asciiTheme="majorBidi" w:hAnsiTheme="majorBidi" w:cstheme="majorBidi"/>
          <w:spacing w:val="-6"/>
          <w:sz w:val="30"/>
          <w:szCs w:val="30"/>
        </w:rPr>
        <w:t xml:space="preserve">THBFIX </w:t>
      </w:r>
      <w:r w:rsidRPr="002C5644">
        <w:rPr>
          <w:rFonts w:asciiTheme="majorBidi" w:hAnsiTheme="majorBidi" w:cstheme="majorBidi"/>
          <w:spacing w:val="-6"/>
          <w:sz w:val="30"/>
          <w:szCs w:val="30"/>
          <w:cs/>
        </w:rPr>
        <w:t>3 เดือน บวกด้วยอัตราตามที่ตกลง</w:t>
      </w:r>
    </w:p>
    <w:p w14:paraId="12DC84A7" w14:textId="77777777" w:rsidR="002244CB" w:rsidRPr="002C5644" w:rsidRDefault="002244CB" w:rsidP="002244CB">
      <w:pPr>
        <w:pStyle w:val="ListParagraph"/>
        <w:spacing w:line="223" w:lineRule="auto"/>
        <w:ind w:left="927"/>
        <w:jc w:val="thaiDistribute"/>
        <w:rPr>
          <w:rFonts w:asciiTheme="majorBidi" w:hAnsiTheme="majorBidi" w:cstheme="majorBidi"/>
          <w:spacing w:val="-6"/>
          <w:sz w:val="16"/>
          <w:szCs w:val="16"/>
        </w:rPr>
      </w:pPr>
    </w:p>
    <w:p w14:paraId="19B145E4" w14:textId="3BA09C9D" w:rsidR="002244CB" w:rsidRPr="002244CB" w:rsidRDefault="002244CB" w:rsidP="002244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23" w:lineRule="auto"/>
        <w:ind w:left="92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2C5644">
        <w:rPr>
          <w:rFonts w:asciiTheme="majorBidi" w:hAnsiTheme="majorBidi" w:cstheme="majorBidi"/>
          <w:spacing w:val="-10"/>
          <w:sz w:val="30"/>
          <w:szCs w:val="30"/>
          <w:cs/>
        </w:rPr>
        <w:t>เงินกู้ยืมระยะยาวจากสถาบันการเงินดังกล่าวถูกค้ำประกันโดยอสังหาริมทรัพย์เพื่อการลงทุน</w:t>
      </w:r>
      <w:r w:rsidRPr="002C5644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ที่ดิน และอาคารของกลุ่มบริษัท</w:t>
      </w:r>
      <w:r w:rsidRPr="002C5644">
        <w:rPr>
          <w:rFonts w:asciiTheme="majorBidi" w:hAnsiTheme="majorBidi" w:cstheme="majorBidi"/>
          <w:spacing w:val="-10"/>
          <w:sz w:val="30"/>
          <w:szCs w:val="30"/>
          <w:rtl/>
          <w:cs/>
        </w:rPr>
        <w:t xml:space="preserve"> </w:t>
      </w:r>
      <w:r w:rsidRPr="002C5644">
        <w:rPr>
          <w:rFonts w:asciiTheme="majorBidi" w:hAnsiTheme="majorBidi" w:cstheme="majorBidi"/>
          <w:spacing w:val="-10"/>
          <w:sz w:val="30"/>
          <w:szCs w:val="30"/>
          <w:cs/>
        </w:rPr>
        <w:t>โดยมีเงื่อนไขและข้อกำหนดที่กลุ่มบริษัทและบริษัทที่เกี่ยวข้องกันต้องปฏิบัติตามเงื่อนไขที่กำหนดไว้ตลอดอายุสัญญาเงินกู้ยืม</w:t>
      </w:r>
      <w:r w:rsidRPr="002C5644">
        <w:rPr>
          <w:rFonts w:asciiTheme="majorBidi" w:hAnsiTheme="majorBidi" w:cstheme="majorBidi"/>
          <w:spacing w:val="-10"/>
          <w:sz w:val="30"/>
          <w:szCs w:val="30"/>
          <w:rtl/>
          <w:cs/>
        </w:rPr>
        <w:t xml:space="preserve"> </w:t>
      </w:r>
      <w:r w:rsidRPr="002C5644">
        <w:rPr>
          <w:rFonts w:asciiTheme="majorBidi" w:hAnsiTheme="majorBidi" w:cstheme="majorBidi"/>
          <w:spacing w:val="-10"/>
          <w:sz w:val="30"/>
          <w:szCs w:val="30"/>
          <w:cs/>
        </w:rPr>
        <w:t>เช่น</w:t>
      </w:r>
      <w:r w:rsidRPr="002C5644">
        <w:rPr>
          <w:rFonts w:asciiTheme="majorBidi" w:hAnsiTheme="majorBidi" w:cstheme="majorBidi"/>
          <w:spacing w:val="-10"/>
          <w:sz w:val="30"/>
          <w:szCs w:val="30"/>
          <w:rtl/>
          <w:cs/>
        </w:rPr>
        <w:t xml:space="preserve"> </w:t>
      </w:r>
      <w:r w:rsidRPr="002C5644">
        <w:rPr>
          <w:rFonts w:asciiTheme="majorBidi" w:hAnsiTheme="majorBidi" w:cstheme="majorBidi"/>
          <w:spacing w:val="-10"/>
          <w:sz w:val="30"/>
          <w:szCs w:val="30"/>
          <w:cs/>
        </w:rPr>
        <w:t>การดำรงอัตราส่วนทางการเงินของกลุ่มบริษัทและกิจการที่เกี่ยวข้องกัน</w:t>
      </w:r>
      <w:r w:rsidRPr="002C5644">
        <w:rPr>
          <w:rFonts w:asciiTheme="majorBidi" w:hAnsiTheme="majorBidi" w:cstheme="majorBidi"/>
          <w:spacing w:val="-10"/>
          <w:sz w:val="30"/>
          <w:szCs w:val="30"/>
          <w:rtl/>
          <w:cs/>
        </w:rPr>
        <w:t xml:space="preserve"> </w:t>
      </w:r>
      <w:r w:rsidRPr="002C5644">
        <w:rPr>
          <w:rFonts w:asciiTheme="majorBidi" w:hAnsiTheme="majorBidi" w:cstheme="majorBidi"/>
          <w:spacing w:val="-10"/>
          <w:sz w:val="30"/>
          <w:szCs w:val="30"/>
          <w:cs/>
        </w:rPr>
        <w:t>อัตราส่วนการถือหุ้นของผู้ถือหุ้นรายใหญ่</w:t>
      </w:r>
      <w:r w:rsidRPr="002C5644">
        <w:rPr>
          <w:rFonts w:asciiTheme="majorBidi" w:hAnsiTheme="majorBidi" w:cstheme="majorBidi"/>
          <w:spacing w:val="-10"/>
          <w:sz w:val="30"/>
          <w:szCs w:val="30"/>
          <w:rtl/>
          <w:cs/>
        </w:rPr>
        <w:t xml:space="preserve"> </w:t>
      </w:r>
      <w:r w:rsidRPr="002C5644">
        <w:rPr>
          <w:rFonts w:asciiTheme="majorBidi" w:hAnsiTheme="majorBidi" w:cstheme="majorBidi"/>
          <w:spacing w:val="-10"/>
          <w:sz w:val="30"/>
          <w:szCs w:val="30"/>
          <w:cs/>
        </w:rPr>
        <w:t>การค้ำประกันหนี้สินแก่บุคคลหรือนิติบุคคลใดๆ</w:t>
      </w:r>
      <w:r w:rsidRPr="002C5644">
        <w:rPr>
          <w:rFonts w:asciiTheme="majorBidi" w:hAnsiTheme="majorBidi" w:cstheme="majorBidi"/>
          <w:spacing w:val="-10"/>
          <w:sz w:val="30"/>
          <w:szCs w:val="30"/>
          <w:rtl/>
          <w:cs/>
        </w:rPr>
        <w:t xml:space="preserve"> </w:t>
      </w:r>
      <w:r w:rsidRPr="002C5644">
        <w:rPr>
          <w:rFonts w:asciiTheme="majorBidi" w:hAnsiTheme="majorBidi" w:cstheme="majorBidi"/>
          <w:spacing w:val="-10"/>
          <w:sz w:val="30"/>
          <w:szCs w:val="30"/>
          <w:cs/>
        </w:rPr>
        <w:t>การจ่ายเงินปันผล</w:t>
      </w:r>
      <w:r w:rsidRPr="002C5644">
        <w:rPr>
          <w:rFonts w:asciiTheme="majorBidi" w:hAnsiTheme="majorBidi" w:cstheme="majorBidi"/>
          <w:spacing w:val="-10"/>
          <w:sz w:val="30"/>
          <w:szCs w:val="30"/>
          <w:rtl/>
          <w:cs/>
        </w:rPr>
        <w:t xml:space="preserve"> </w:t>
      </w:r>
      <w:r w:rsidRPr="002C5644">
        <w:rPr>
          <w:rFonts w:asciiTheme="majorBidi" w:hAnsiTheme="majorBidi" w:cstheme="majorBidi"/>
          <w:spacing w:val="-10"/>
          <w:sz w:val="30"/>
          <w:szCs w:val="30"/>
          <w:cs/>
        </w:rPr>
        <w:t>การลดทุนจดทะเบียน</w:t>
      </w:r>
      <w:r w:rsidRPr="002C5644">
        <w:rPr>
          <w:rFonts w:asciiTheme="majorBidi" w:hAnsiTheme="majorBidi" w:cstheme="majorBidi"/>
          <w:spacing w:val="-10"/>
          <w:sz w:val="30"/>
          <w:szCs w:val="30"/>
          <w:rtl/>
          <w:cs/>
        </w:rPr>
        <w:t xml:space="preserve"> </w:t>
      </w:r>
      <w:r w:rsidRPr="002C5644">
        <w:rPr>
          <w:rFonts w:asciiTheme="majorBidi" w:hAnsiTheme="majorBidi" w:cstheme="majorBidi"/>
          <w:spacing w:val="-10"/>
          <w:sz w:val="30"/>
          <w:szCs w:val="30"/>
          <w:cs/>
        </w:rPr>
        <w:t>การรวมหรือควบบริษัทกับบริษัทอื่น</w:t>
      </w:r>
      <w:r w:rsidRPr="002C5644">
        <w:rPr>
          <w:rFonts w:asciiTheme="majorBidi" w:hAnsiTheme="majorBidi" w:cstheme="majorBidi"/>
          <w:spacing w:val="-10"/>
          <w:sz w:val="30"/>
          <w:szCs w:val="30"/>
          <w:rtl/>
          <w:cs/>
        </w:rPr>
        <w:t xml:space="preserve"> </w:t>
      </w:r>
      <w:r w:rsidRPr="002C5644">
        <w:rPr>
          <w:rFonts w:asciiTheme="majorBidi" w:hAnsiTheme="majorBidi" w:cstheme="majorBidi"/>
          <w:spacing w:val="-10"/>
          <w:sz w:val="30"/>
          <w:szCs w:val="30"/>
          <w:cs/>
        </w:rPr>
        <w:t xml:space="preserve">เป็นต้น </w:t>
      </w:r>
    </w:p>
    <w:p w14:paraId="33FD627C" w14:textId="77777777" w:rsidR="007A5C50" w:rsidRDefault="007A5C50" w:rsidP="0073680C">
      <w:pPr>
        <w:pStyle w:val="ListParagraph"/>
        <w:spacing w:line="223" w:lineRule="auto"/>
        <w:ind w:left="927" w:right="63"/>
        <w:jc w:val="thaiDistribute"/>
        <w:rPr>
          <w:rFonts w:asciiTheme="majorBidi" w:hAnsiTheme="majorBidi"/>
          <w:sz w:val="30"/>
          <w:szCs w:val="30"/>
        </w:rPr>
      </w:pPr>
    </w:p>
    <w:p w14:paraId="48E58C92" w14:textId="3BB6B909" w:rsidR="00FC7EB6" w:rsidRPr="00D516AA" w:rsidRDefault="007A5C50" w:rsidP="00D516AA">
      <w:pPr>
        <w:pStyle w:val="ListParagraph"/>
        <w:tabs>
          <w:tab w:val="clear" w:pos="907"/>
          <w:tab w:val="left" w:pos="1980"/>
        </w:tabs>
        <w:spacing w:line="223" w:lineRule="auto"/>
        <w:ind w:right="63"/>
        <w:jc w:val="thaiDistribute"/>
        <w:rPr>
          <w:rFonts w:ascii="Angsana New" w:hAnsi="Angsana New"/>
          <w:sz w:val="30"/>
          <w:szCs w:val="30"/>
          <w:cs/>
        </w:rPr>
      </w:pPr>
      <w:r w:rsidRPr="00D516AA">
        <w:rPr>
          <w:rFonts w:ascii="Angsana New" w:hAnsi="Angsana New" w:hint="cs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Pr="00D516AA">
        <w:rPr>
          <w:rFonts w:ascii="Angsana New" w:hAnsi="Angsana New"/>
          <w:sz w:val="30"/>
          <w:szCs w:val="30"/>
        </w:rPr>
        <w:t xml:space="preserve">31 </w:t>
      </w:r>
      <w:r w:rsidRPr="00D516AA">
        <w:rPr>
          <w:rFonts w:ascii="Angsana New" w:hAnsi="Angsana New" w:hint="cs"/>
          <w:sz w:val="30"/>
          <w:szCs w:val="30"/>
          <w:cs/>
        </w:rPr>
        <w:t>ธันวาคม</w:t>
      </w:r>
      <w:r w:rsidRPr="00D516AA">
        <w:rPr>
          <w:rFonts w:ascii="Angsana New" w:hAnsi="Angsana New"/>
          <w:sz w:val="30"/>
          <w:szCs w:val="30"/>
        </w:rPr>
        <w:t xml:space="preserve"> </w:t>
      </w:r>
      <w:r w:rsidRPr="00D516AA">
        <w:rPr>
          <w:rFonts w:ascii="Angsana New" w:hAnsi="Angsana New" w:hint="cs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p w14:paraId="5F6BAD13" w14:textId="77777777" w:rsidR="00521279" w:rsidRPr="002C5644" w:rsidRDefault="00521279" w:rsidP="0073680C">
      <w:pPr>
        <w:pStyle w:val="ListParagraph"/>
        <w:spacing w:line="223" w:lineRule="auto"/>
        <w:ind w:left="927" w:right="63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690"/>
        <w:gridCol w:w="1298"/>
        <w:gridCol w:w="269"/>
        <w:gridCol w:w="1133"/>
        <w:gridCol w:w="270"/>
        <w:gridCol w:w="1170"/>
        <w:gridCol w:w="270"/>
        <w:gridCol w:w="1080"/>
      </w:tblGrid>
      <w:tr w:rsidR="00654472" w:rsidRPr="002C5644" w14:paraId="375DA3DA" w14:textId="77777777" w:rsidTr="00103224">
        <w:tc>
          <w:tcPr>
            <w:tcW w:w="3690" w:type="dxa"/>
            <w:vMerge w:val="restart"/>
            <w:shd w:val="clear" w:color="auto" w:fill="auto"/>
          </w:tcPr>
          <w:p w14:paraId="4E108B91" w14:textId="59E55307" w:rsidR="00141474" w:rsidRPr="002862F2" w:rsidRDefault="00C25DC4" w:rsidP="00674B26">
            <w:pPr>
              <w:autoSpaceDE w:val="0"/>
              <w:autoSpaceDN w:val="0"/>
              <w:spacing w:before="40" w:after="40" w:line="240" w:lineRule="auto"/>
              <w:ind w:left="327" w:right="8" w:hanging="3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23" w:name="_Hlk32275447"/>
            <w:r w:rsidRPr="002862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  <w:r w:rsidR="00474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74B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="001414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414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1414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0" w:type="dxa"/>
            <w:gridSpan w:val="3"/>
          </w:tcPr>
          <w:p w14:paraId="6BC721E6" w14:textId="77777777" w:rsidR="00654472" w:rsidRPr="002C5644" w:rsidRDefault="00654472" w:rsidP="0065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6C67CB" w14:textId="77777777" w:rsidR="00654472" w:rsidRPr="002C5644" w:rsidRDefault="00654472" w:rsidP="00C6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6D6BEAC" w14:textId="77777777" w:rsidR="00654472" w:rsidRPr="002C5644" w:rsidRDefault="00654472" w:rsidP="0065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1F49" w:rsidRPr="002C5644" w14:paraId="597BBA6B" w14:textId="77777777" w:rsidTr="00674B26">
        <w:trPr>
          <w:trHeight w:val="92"/>
        </w:trPr>
        <w:tc>
          <w:tcPr>
            <w:tcW w:w="3690" w:type="dxa"/>
            <w:vMerge/>
          </w:tcPr>
          <w:p w14:paraId="1E63B418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  <w:vAlign w:val="center"/>
          </w:tcPr>
          <w:p w14:paraId="7200C4A6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284FC88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62D8BA5B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2F7223CE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8D45B25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B974F5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C89EAB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A1F49" w:rsidRPr="002C5644" w14:paraId="07F9D5D3" w14:textId="77777777" w:rsidTr="00103224">
        <w:tc>
          <w:tcPr>
            <w:tcW w:w="3690" w:type="dxa"/>
          </w:tcPr>
          <w:p w14:paraId="7AAB92D4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32CC7CD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22C8" w:rsidRPr="002C5644" w14:paraId="3B1B0533" w14:textId="77777777" w:rsidTr="00103224">
        <w:tc>
          <w:tcPr>
            <w:tcW w:w="3690" w:type="dxa"/>
          </w:tcPr>
          <w:p w14:paraId="168CA4AB" w14:textId="77777777" w:rsidR="000E22C8" w:rsidRPr="002C5644" w:rsidRDefault="000E22C8" w:rsidP="000E22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298" w:type="dxa"/>
          </w:tcPr>
          <w:p w14:paraId="2C96039F" w14:textId="7CF4CEB1" w:rsidR="000E22C8" w:rsidRPr="000E22C8" w:rsidRDefault="000E22C8" w:rsidP="000E22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E22C8">
              <w:rPr>
                <w:rFonts w:asciiTheme="majorBidi" w:hAnsiTheme="majorBidi" w:cstheme="majorBidi"/>
                <w:sz w:val="30"/>
                <w:szCs w:val="30"/>
              </w:rPr>
              <w:t>21,739,420</w:t>
            </w:r>
          </w:p>
        </w:tc>
        <w:tc>
          <w:tcPr>
            <w:tcW w:w="269" w:type="dxa"/>
          </w:tcPr>
          <w:p w14:paraId="1215B9E4" w14:textId="77777777" w:rsidR="000E22C8" w:rsidRPr="000E22C8" w:rsidRDefault="000E22C8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</w:tcPr>
          <w:p w14:paraId="66890C1C" w14:textId="6A48953E" w:rsidR="000E22C8" w:rsidRPr="000E22C8" w:rsidRDefault="000E22C8" w:rsidP="000E22C8">
            <w:pPr>
              <w:pStyle w:val="acctfourfigures"/>
              <w:tabs>
                <w:tab w:val="clear" w:pos="765"/>
              </w:tabs>
              <w:spacing w:line="228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22C8">
              <w:rPr>
                <w:rFonts w:ascii="Angsana New" w:hAnsi="Angsana New" w:cs="Angsana New"/>
                <w:sz w:val="30"/>
                <w:szCs w:val="30"/>
              </w:rPr>
              <w:t>26,982,586</w:t>
            </w:r>
          </w:p>
        </w:tc>
        <w:tc>
          <w:tcPr>
            <w:tcW w:w="270" w:type="dxa"/>
          </w:tcPr>
          <w:p w14:paraId="32A2756D" w14:textId="77777777" w:rsidR="000E22C8" w:rsidRPr="002C5644" w:rsidRDefault="000E22C8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7F959D" w14:textId="23F49E94" w:rsidR="000E22C8" w:rsidRPr="00F3152E" w:rsidRDefault="000E22C8" w:rsidP="000E22C8">
            <w:pPr>
              <w:pStyle w:val="acctfourfigures"/>
              <w:tabs>
                <w:tab w:val="clear" w:pos="765"/>
              </w:tabs>
              <w:spacing w:line="240" w:lineRule="atLeast"/>
              <w:ind w:left="-79"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9B78A8" w14:textId="77777777" w:rsidR="000E22C8" w:rsidRPr="002C5644" w:rsidRDefault="000E22C8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70AFF4" w14:textId="227088AD" w:rsidR="000E22C8" w:rsidRPr="000E22C8" w:rsidRDefault="000E22C8" w:rsidP="000E22C8">
            <w:pPr>
              <w:pStyle w:val="acctfourfigures"/>
              <w:tabs>
                <w:tab w:val="clear" w:pos="765"/>
              </w:tabs>
              <w:spacing w:line="240" w:lineRule="atLeast"/>
              <w:ind w:left="-79"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22C8" w:rsidRPr="002C5644" w14:paraId="61C566B3" w14:textId="77777777" w:rsidTr="00103224">
        <w:tc>
          <w:tcPr>
            <w:tcW w:w="3690" w:type="dxa"/>
          </w:tcPr>
          <w:p w14:paraId="16A33C0A" w14:textId="77777777" w:rsidR="000E22C8" w:rsidRPr="002C5644" w:rsidRDefault="000E22C8" w:rsidP="000E22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98" w:type="dxa"/>
          </w:tcPr>
          <w:p w14:paraId="0F42FC31" w14:textId="68BE3D33" w:rsidR="000E22C8" w:rsidRPr="000E22C8" w:rsidRDefault="000E22C8" w:rsidP="000E22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22C8">
              <w:rPr>
                <w:rFonts w:asciiTheme="majorBidi" w:hAnsiTheme="majorBidi" w:cstheme="majorBidi"/>
                <w:sz w:val="30"/>
                <w:szCs w:val="30"/>
              </w:rPr>
              <w:t>11,386,380</w:t>
            </w:r>
          </w:p>
        </w:tc>
        <w:tc>
          <w:tcPr>
            <w:tcW w:w="269" w:type="dxa"/>
          </w:tcPr>
          <w:p w14:paraId="17D18BE4" w14:textId="77777777" w:rsidR="000E22C8" w:rsidRPr="000E22C8" w:rsidRDefault="000E22C8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</w:tcPr>
          <w:p w14:paraId="5CF0641F" w14:textId="74417B7E" w:rsidR="000E22C8" w:rsidRPr="000E22C8" w:rsidRDefault="000E22C8" w:rsidP="000E22C8">
            <w:pPr>
              <w:pStyle w:val="acctfourfigures"/>
              <w:tabs>
                <w:tab w:val="clear" w:pos="765"/>
              </w:tabs>
              <w:spacing w:line="228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22C8">
              <w:rPr>
                <w:rFonts w:ascii="Angsana New" w:hAnsi="Angsana New" w:cs="Angsana New"/>
                <w:sz w:val="30"/>
                <w:szCs w:val="30"/>
              </w:rPr>
              <w:t>38,904,511</w:t>
            </w:r>
          </w:p>
        </w:tc>
        <w:tc>
          <w:tcPr>
            <w:tcW w:w="270" w:type="dxa"/>
          </w:tcPr>
          <w:p w14:paraId="0D3DDF3E" w14:textId="77777777" w:rsidR="000E22C8" w:rsidRPr="002C5644" w:rsidRDefault="000E22C8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AA092B" w14:textId="7A7459BF" w:rsidR="000E22C8" w:rsidRPr="00F3152E" w:rsidRDefault="000E22C8" w:rsidP="000E22C8">
            <w:pPr>
              <w:pStyle w:val="acctfourfigures"/>
              <w:tabs>
                <w:tab w:val="clear" w:pos="765"/>
              </w:tabs>
              <w:spacing w:line="240" w:lineRule="atLeast"/>
              <w:ind w:left="-79"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2E8094" w14:textId="77777777" w:rsidR="000E22C8" w:rsidRPr="002C5644" w:rsidRDefault="000E22C8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076BF5" w14:textId="523822EC" w:rsidR="000E22C8" w:rsidRPr="000E22C8" w:rsidRDefault="000E22C8" w:rsidP="000E22C8">
            <w:pPr>
              <w:pStyle w:val="acctfourfigures"/>
              <w:tabs>
                <w:tab w:val="clear" w:pos="765"/>
              </w:tabs>
              <w:spacing w:line="240" w:lineRule="atLeast"/>
              <w:ind w:left="-79"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22C8" w:rsidRPr="002C5644" w14:paraId="1AF1C235" w14:textId="77777777" w:rsidTr="00103224">
        <w:tc>
          <w:tcPr>
            <w:tcW w:w="3690" w:type="dxa"/>
          </w:tcPr>
          <w:p w14:paraId="6D01D2EA" w14:textId="77777777" w:rsidR="000E22C8" w:rsidRPr="002C5644" w:rsidRDefault="000E22C8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7A055ECE" w14:textId="0271720C" w:rsidR="000E22C8" w:rsidRPr="000E22C8" w:rsidRDefault="000E22C8" w:rsidP="000E22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22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33,125,800</w:t>
            </w:r>
          </w:p>
        </w:tc>
        <w:tc>
          <w:tcPr>
            <w:tcW w:w="269" w:type="dxa"/>
          </w:tcPr>
          <w:p w14:paraId="3B12F228" w14:textId="77777777" w:rsidR="000E22C8" w:rsidRPr="000E22C8" w:rsidRDefault="000E22C8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0E0C2F8" w14:textId="1194448B" w:rsidR="000E22C8" w:rsidRPr="000E22C8" w:rsidRDefault="000E22C8" w:rsidP="000E22C8">
            <w:pPr>
              <w:pStyle w:val="acctfourfigures"/>
              <w:tabs>
                <w:tab w:val="clear" w:pos="765"/>
              </w:tabs>
              <w:spacing w:line="228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22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65,887,097</w:t>
            </w:r>
          </w:p>
        </w:tc>
        <w:tc>
          <w:tcPr>
            <w:tcW w:w="270" w:type="dxa"/>
          </w:tcPr>
          <w:p w14:paraId="29A48727" w14:textId="77777777" w:rsidR="000E22C8" w:rsidRPr="002C5644" w:rsidRDefault="000E22C8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E19B97" w14:textId="5CA3E740" w:rsidR="000E22C8" w:rsidRPr="000E22C8" w:rsidRDefault="000E22C8" w:rsidP="000E22C8">
            <w:pPr>
              <w:pStyle w:val="acctfourfigures"/>
              <w:tabs>
                <w:tab w:val="clear" w:pos="765"/>
              </w:tabs>
              <w:spacing w:line="240" w:lineRule="atLeast"/>
              <w:ind w:left="-79"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22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1AC115" w14:textId="77777777" w:rsidR="000E22C8" w:rsidRPr="000E22C8" w:rsidRDefault="000E22C8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6DF235" w14:textId="4EA09BEA" w:rsidR="000E22C8" w:rsidRPr="000E22C8" w:rsidRDefault="000E22C8" w:rsidP="000E22C8">
            <w:pPr>
              <w:pStyle w:val="acctfourfigures"/>
              <w:tabs>
                <w:tab w:val="clear" w:pos="765"/>
              </w:tabs>
              <w:spacing w:line="240" w:lineRule="atLeast"/>
              <w:ind w:left="-79"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22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bookmarkEnd w:id="23"/>
    </w:tbl>
    <w:p w14:paraId="47B434C2" w14:textId="77777777" w:rsidR="009E31BE" w:rsidRPr="002C5644" w:rsidRDefault="009E31BE" w:rsidP="0065447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758D795" w14:textId="2D82C5FA" w:rsidR="00654472" w:rsidRPr="002C5644" w:rsidRDefault="00654472" w:rsidP="00ED1DFF">
      <w:pPr>
        <w:tabs>
          <w:tab w:val="clear" w:pos="454"/>
          <w:tab w:val="clear" w:pos="680"/>
          <w:tab w:val="left" w:pos="720"/>
          <w:tab w:val="left" w:pos="2160"/>
        </w:tabs>
        <w:ind w:left="720"/>
        <w:jc w:val="thaiDistribute"/>
        <w:rPr>
          <w:rFonts w:ascii="Angsana New" w:hAnsi="Angsana New"/>
          <w:i/>
          <w:iCs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t>ณ วันที่</w:t>
      </w:r>
      <w:r w:rsidR="00C82062" w:rsidRPr="002C5644">
        <w:rPr>
          <w:rFonts w:ascii="Angsana New" w:hAnsi="Angsana New" w:hint="cs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</w:rPr>
        <w:t xml:space="preserve">31 </w:t>
      </w:r>
      <w:r w:rsidRPr="002C564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E39C0" w:rsidRPr="002C5644">
        <w:rPr>
          <w:rFonts w:ascii="Angsana New" w:hAnsi="Angsana New"/>
          <w:sz w:val="30"/>
          <w:szCs w:val="30"/>
        </w:rPr>
        <w:t>256</w:t>
      </w:r>
      <w:r w:rsidR="00FA1F49" w:rsidRPr="002C5644">
        <w:rPr>
          <w:rFonts w:ascii="Angsana New" w:hAnsi="Angsana New"/>
          <w:sz w:val="30"/>
          <w:szCs w:val="30"/>
        </w:rPr>
        <w:t>2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="00A23BDB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="00EA187F">
        <w:rPr>
          <w:rFonts w:ascii="Angsana New" w:hAnsi="Angsana New" w:hint="cs"/>
          <w:sz w:val="30"/>
          <w:szCs w:val="30"/>
          <w:cs/>
        </w:rPr>
        <w:t>บริษัท</w:t>
      </w:r>
      <w:r w:rsidRPr="002C5644">
        <w:rPr>
          <w:rFonts w:ascii="Angsana New" w:hAnsi="Angsana New" w:hint="cs"/>
          <w:sz w:val="30"/>
          <w:szCs w:val="30"/>
          <w:cs/>
        </w:rPr>
        <w:t>มีวงเงินสินเชื่อซึ่งยังมิได้เบิกใช้</w:t>
      </w:r>
      <w:r w:rsidR="00A23BDB">
        <w:rPr>
          <w:rFonts w:ascii="Angsana New" w:hAnsi="Angsana New" w:hint="cs"/>
          <w:sz w:val="30"/>
          <w:szCs w:val="30"/>
          <w:cs/>
        </w:rPr>
        <w:t>อันประกอบไปด้วยเงินกู้ยืม</w:t>
      </w:r>
      <w:r w:rsidR="00A23BDB">
        <w:rPr>
          <w:rFonts w:ascii="Angsana New" w:hAnsi="Angsana New"/>
          <w:sz w:val="30"/>
          <w:szCs w:val="30"/>
          <w:cs/>
        </w:rPr>
        <w:br/>
      </w:r>
      <w:r w:rsidR="00A23BDB">
        <w:rPr>
          <w:rFonts w:ascii="Angsana New" w:hAnsi="Angsana New" w:hint="cs"/>
          <w:sz w:val="30"/>
          <w:szCs w:val="30"/>
          <w:cs/>
        </w:rPr>
        <w:t>ระยะยาว เงินกู้ยืมระยะสั้น และวงเงินเบิกเกินบัญชี</w:t>
      </w:r>
      <w:r w:rsidRPr="002C5644">
        <w:rPr>
          <w:rFonts w:ascii="Angsana New" w:hAnsi="Angsana New" w:hint="cs"/>
          <w:sz w:val="30"/>
          <w:szCs w:val="30"/>
          <w:cs/>
        </w:rPr>
        <w:t>รวม</w:t>
      </w:r>
      <w:r w:rsidR="00305C7D" w:rsidRPr="002C5644">
        <w:rPr>
          <w:rFonts w:ascii="Angsana New" w:hAnsi="Angsana New"/>
          <w:sz w:val="30"/>
          <w:szCs w:val="30"/>
        </w:rPr>
        <w:t xml:space="preserve"> 62,6</w:t>
      </w:r>
      <w:r w:rsidR="00A23BDB">
        <w:rPr>
          <w:rFonts w:ascii="Angsana New" w:hAnsi="Angsana New"/>
          <w:sz w:val="30"/>
          <w:szCs w:val="30"/>
        </w:rPr>
        <w:t>9</w:t>
      </w:r>
      <w:r w:rsidR="00305C7D" w:rsidRPr="002C5644">
        <w:rPr>
          <w:rFonts w:ascii="Angsana New" w:hAnsi="Angsana New"/>
          <w:sz w:val="30"/>
          <w:szCs w:val="30"/>
        </w:rPr>
        <w:t>2.60</w:t>
      </w:r>
      <w:r w:rsidR="00056D55"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>ล้านบาท</w:t>
      </w:r>
      <w:bookmarkStart w:id="24" w:name="_Hlk1910150"/>
      <w:r w:rsidR="00A23BDB">
        <w:rPr>
          <w:rFonts w:ascii="Angsana New" w:hAnsi="Angsana New" w:hint="cs"/>
          <w:sz w:val="30"/>
          <w:szCs w:val="30"/>
          <w:cs/>
        </w:rPr>
        <w:t xml:space="preserve">และ </w:t>
      </w:r>
      <w:r w:rsidR="00A23BDB" w:rsidRPr="002C5644">
        <w:rPr>
          <w:rFonts w:ascii="Angsana New" w:hAnsi="Angsana New"/>
          <w:sz w:val="30"/>
          <w:szCs w:val="30"/>
        </w:rPr>
        <w:t>62,6</w:t>
      </w:r>
      <w:r w:rsidR="00A23BDB">
        <w:rPr>
          <w:rFonts w:ascii="Angsana New" w:hAnsi="Angsana New"/>
          <w:sz w:val="30"/>
          <w:szCs w:val="30"/>
        </w:rPr>
        <w:t>6</w:t>
      </w:r>
      <w:r w:rsidR="00A23BDB" w:rsidRPr="002C5644">
        <w:rPr>
          <w:rFonts w:ascii="Angsana New" w:hAnsi="Angsana New"/>
          <w:sz w:val="30"/>
          <w:szCs w:val="30"/>
        </w:rPr>
        <w:t xml:space="preserve">2.60 </w:t>
      </w:r>
      <w:r w:rsidR="00A23BDB" w:rsidRPr="002C5644">
        <w:rPr>
          <w:rFonts w:ascii="Angsana New" w:hAnsi="Angsana New" w:hint="cs"/>
          <w:sz w:val="30"/>
          <w:szCs w:val="30"/>
          <w:cs/>
        </w:rPr>
        <w:t>ล้านบาท</w:t>
      </w:r>
      <w:r w:rsidR="00A23BDB">
        <w:rPr>
          <w:rFonts w:ascii="Angsana New" w:hAnsi="Angsana New" w:hint="cs"/>
          <w:sz w:val="30"/>
          <w:szCs w:val="30"/>
          <w:cs/>
        </w:rPr>
        <w:t>ตามลำดับ</w:t>
      </w:r>
      <w:r w:rsidR="00A23BDB"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/>
          <w:i/>
          <w:iCs/>
          <w:sz w:val="30"/>
          <w:szCs w:val="30"/>
        </w:rPr>
        <w:t>(</w:t>
      </w:r>
      <w:r w:rsidRPr="002C5644">
        <w:rPr>
          <w:rFonts w:ascii="Angsana New" w:hAnsi="Angsana New"/>
          <w:i/>
          <w:iCs/>
          <w:sz w:val="30"/>
          <w:szCs w:val="30"/>
          <w:cs/>
        </w:rPr>
        <w:t>25</w:t>
      </w:r>
      <w:r w:rsidR="003D206D" w:rsidRPr="002C5644">
        <w:rPr>
          <w:rFonts w:ascii="Angsana New" w:hAnsi="Angsana New"/>
          <w:i/>
          <w:iCs/>
          <w:sz w:val="30"/>
          <w:szCs w:val="30"/>
        </w:rPr>
        <w:t>6</w:t>
      </w:r>
      <w:r w:rsidR="00FA1F49" w:rsidRPr="002C5644">
        <w:rPr>
          <w:rFonts w:ascii="Angsana New" w:hAnsi="Angsana New"/>
          <w:i/>
          <w:iCs/>
          <w:sz w:val="30"/>
          <w:szCs w:val="30"/>
        </w:rPr>
        <w:t>1</w:t>
      </w:r>
      <w:r w:rsidRPr="002C5644">
        <w:rPr>
          <w:rFonts w:ascii="Angsana New" w:hAnsi="Angsana New"/>
          <w:i/>
          <w:iCs/>
          <w:sz w:val="30"/>
          <w:szCs w:val="30"/>
        </w:rPr>
        <w:t>:</w:t>
      </w:r>
      <w:r w:rsidR="00C82062" w:rsidRPr="002C5644">
        <w:rPr>
          <w:rFonts w:ascii="Angsana New" w:hAnsi="Angsana New"/>
          <w:i/>
          <w:iCs/>
          <w:sz w:val="30"/>
          <w:szCs w:val="30"/>
        </w:rPr>
        <w:t xml:space="preserve"> </w:t>
      </w:r>
      <w:r w:rsidR="00FA1F49" w:rsidRPr="002C5644">
        <w:rPr>
          <w:rFonts w:ascii="Angsana New" w:hAnsi="Angsana New"/>
          <w:i/>
          <w:iCs/>
          <w:sz w:val="30"/>
          <w:szCs w:val="30"/>
        </w:rPr>
        <w:t>36,929.60</w:t>
      </w:r>
      <w:r w:rsidR="003D206D" w:rsidRPr="002C5644">
        <w:rPr>
          <w:rFonts w:ascii="Angsana New" w:hAnsi="Angsana New"/>
          <w:i/>
          <w:iCs/>
          <w:sz w:val="30"/>
          <w:szCs w:val="30"/>
        </w:rPr>
        <w:t xml:space="preserve"> </w:t>
      </w:r>
      <w:r w:rsidR="003D206D" w:rsidRPr="002C564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A23BDB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A23BDB" w:rsidRPr="002C5644">
        <w:rPr>
          <w:rFonts w:ascii="Angsana New" w:hAnsi="Angsana New"/>
          <w:i/>
          <w:iCs/>
          <w:sz w:val="30"/>
          <w:szCs w:val="30"/>
        </w:rPr>
        <w:t xml:space="preserve">36,929.60 </w:t>
      </w:r>
      <w:r w:rsidR="00A23BDB" w:rsidRPr="002C564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A23BDB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2C5644">
        <w:rPr>
          <w:rFonts w:ascii="Angsana New" w:hAnsi="Angsana New"/>
          <w:i/>
          <w:iCs/>
          <w:sz w:val="30"/>
          <w:szCs w:val="30"/>
        </w:rPr>
        <w:t>)</w:t>
      </w:r>
    </w:p>
    <w:p w14:paraId="5653588D" w14:textId="45D3156C" w:rsidR="00494C96" w:rsidRPr="00A23BDB" w:rsidRDefault="00494C96" w:rsidP="00ED1DFF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bookmarkEnd w:id="24"/>
    <w:p w14:paraId="567908DD" w14:textId="77777777" w:rsidR="00287B73" w:rsidRPr="002C5644" w:rsidRDefault="00287B73" w:rsidP="00EE6EA6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720" w:right="29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2C5644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</w:p>
    <w:p w14:paraId="7C55F8D9" w14:textId="77777777" w:rsidR="00A55920" w:rsidRPr="002C5644" w:rsidRDefault="00A55920" w:rsidP="00A55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2610"/>
        <w:gridCol w:w="1107"/>
        <w:gridCol w:w="1233"/>
        <w:gridCol w:w="270"/>
        <w:gridCol w:w="1260"/>
        <w:gridCol w:w="270"/>
        <w:gridCol w:w="1170"/>
        <w:gridCol w:w="270"/>
        <w:gridCol w:w="1170"/>
      </w:tblGrid>
      <w:tr w:rsidR="00F53EFE" w:rsidRPr="002C5644" w14:paraId="2FAF9E58" w14:textId="77777777" w:rsidTr="009E31BE">
        <w:trPr>
          <w:trHeight w:hRule="exact" w:val="403"/>
        </w:trPr>
        <w:tc>
          <w:tcPr>
            <w:tcW w:w="2610" w:type="dxa"/>
            <w:vMerge w:val="restart"/>
          </w:tcPr>
          <w:p w14:paraId="0938929F" w14:textId="77777777" w:rsidR="00F53EFE" w:rsidRPr="00F53EFE" w:rsidRDefault="00F53EFE" w:rsidP="00C25DC4">
            <w:pPr>
              <w:autoSpaceDE w:val="0"/>
              <w:autoSpaceDN w:val="0"/>
              <w:spacing w:before="40" w:after="40" w:line="240" w:lineRule="auto"/>
              <w:ind w:right="8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A5DA5EB" w14:textId="77777777" w:rsidR="00F53EFE" w:rsidRPr="002C5644" w:rsidRDefault="00F53EFE" w:rsidP="0002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63" w:type="dxa"/>
            <w:gridSpan w:val="3"/>
          </w:tcPr>
          <w:p w14:paraId="55B2FF23" w14:textId="77777777" w:rsidR="00F53EFE" w:rsidRPr="002C5644" w:rsidRDefault="00F53EFE" w:rsidP="0002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lang w:val="en-GB"/>
              </w:rPr>
            </w:pPr>
            <w:r w:rsidRPr="002C5644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4EF2C897" w14:textId="77777777" w:rsidR="00F53EFE" w:rsidRPr="002C5644" w:rsidRDefault="00F53EFE" w:rsidP="0002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530631C1" w14:textId="77777777" w:rsidR="00F53EFE" w:rsidRPr="002C5644" w:rsidRDefault="00F53EFE" w:rsidP="0002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</w:pPr>
            <w:r w:rsidRPr="002C5644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งบการเงินเฉพาะ</w:t>
            </w:r>
            <w:r w:rsidRPr="002C5644">
              <w:rPr>
                <w:rFonts w:ascii="Angsana New" w:eastAsia="MS Mincho" w:hAnsi="Angsana New" w:hint="cs"/>
                <w:bCs/>
                <w:sz w:val="30"/>
                <w:szCs w:val="30"/>
                <w:cs/>
                <w:lang w:val="en-GB"/>
              </w:rPr>
              <w:t>กิจการ</w:t>
            </w:r>
          </w:p>
        </w:tc>
      </w:tr>
      <w:tr w:rsidR="00F53EFE" w:rsidRPr="002C5644" w14:paraId="5290B2D8" w14:textId="77777777" w:rsidTr="009E31BE">
        <w:trPr>
          <w:trHeight w:hRule="exact" w:val="403"/>
        </w:trPr>
        <w:tc>
          <w:tcPr>
            <w:tcW w:w="2610" w:type="dxa"/>
            <w:vMerge/>
          </w:tcPr>
          <w:p w14:paraId="7F5A58A7" w14:textId="77777777" w:rsidR="00F53EFE" w:rsidRPr="002C5644" w:rsidRDefault="00F53EFE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4807F1D5" w14:textId="77777777" w:rsidR="00F53EFE" w:rsidRPr="002C5644" w:rsidRDefault="00F53EFE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33" w:type="dxa"/>
          </w:tcPr>
          <w:p w14:paraId="73D55942" w14:textId="77777777" w:rsidR="00F53EFE" w:rsidRPr="002C5644" w:rsidRDefault="00F53EFE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ACE33DC" w14:textId="77777777" w:rsidR="00F53EFE" w:rsidRPr="002C5644" w:rsidRDefault="00F53EFE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85491" w14:textId="77777777" w:rsidR="00F53EFE" w:rsidRPr="002C5644" w:rsidRDefault="00F53EFE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5BC109C1" w14:textId="77777777" w:rsidR="00F53EFE" w:rsidRPr="002C5644" w:rsidRDefault="00F53EFE" w:rsidP="00FA1F4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7A00B1B" w14:textId="77777777" w:rsidR="00F53EFE" w:rsidRPr="002C5644" w:rsidRDefault="00F53EFE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1D6C40D" w14:textId="77777777" w:rsidR="00F53EFE" w:rsidRPr="002C5644" w:rsidRDefault="00F53EFE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2C1E3B" w14:textId="77777777" w:rsidR="00F53EFE" w:rsidRPr="002C5644" w:rsidRDefault="00F53EFE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61</w:t>
            </w:r>
          </w:p>
        </w:tc>
      </w:tr>
      <w:tr w:rsidR="00FA1F49" w:rsidRPr="002C5644" w14:paraId="2EEB9AC1" w14:textId="77777777" w:rsidTr="009E31BE">
        <w:trPr>
          <w:trHeight w:hRule="exact" w:val="403"/>
        </w:trPr>
        <w:tc>
          <w:tcPr>
            <w:tcW w:w="2610" w:type="dxa"/>
          </w:tcPr>
          <w:p w14:paraId="1429FA83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297C389A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1D942A96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3290A3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E39662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(ปรับปรุงใหม่)ใหม่)</w:t>
            </w:r>
          </w:p>
        </w:tc>
        <w:tc>
          <w:tcPr>
            <w:tcW w:w="270" w:type="dxa"/>
          </w:tcPr>
          <w:p w14:paraId="040CE6ED" w14:textId="77777777" w:rsidR="00FA1F49" w:rsidRPr="002C5644" w:rsidRDefault="00FA1F49" w:rsidP="00FA1F4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03C3D9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D4D0C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01B0E1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FA1F49" w:rsidRPr="002C5644" w14:paraId="42A2A0B6" w14:textId="77777777" w:rsidTr="009E31BE">
        <w:trPr>
          <w:trHeight w:hRule="exact" w:val="403"/>
        </w:trPr>
        <w:tc>
          <w:tcPr>
            <w:tcW w:w="2610" w:type="dxa"/>
          </w:tcPr>
          <w:p w14:paraId="1F9CB110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59416936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643" w:type="dxa"/>
            <w:gridSpan w:val="7"/>
          </w:tcPr>
          <w:p w14:paraId="3D6E1183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305C7D" w:rsidRPr="002C5644" w14:paraId="0CBA905B" w14:textId="77777777" w:rsidTr="009E31BE">
        <w:trPr>
          <w:trHeight w:hRule="exact" w:val="403"/>
        </w:trPr>
        <w:tc>
          <w:tcPr>
            <w:tcW w:w="2610" w:type="dxa"/>
          </w:tcPr>
          <w:p w14:paraId="73FC42F3" w14:textId="77777777" w:rsidR="00305C7D" w:rsidRPr="002C5644" w:rsidRDefault="00305C7D" w:rsidP="0030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07" w:type="dxa"/>
          </w:tcPr>
          <w:p w14:paraId="2FA16681" w14:textId="2CB6A5C5" w:rsidR="00305C7D" w:rsidRPr="002C5644" w:rsidRDefault="00305C7D" w:rsidP="00305C7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33" w:type="dxa"/>
          </w:tcPr>
          <w:p w14:paraId="5DE63103" w14:textId="2797CE72" w:rsidR="00305C7D" w:rsidRPr="002C5644" w:rsidRDefault="00305C7D" w:rsidP="0030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7,125</w:t>
            </w:r>
          </w:p>
        </w:tc>
        <w:tc>
          <w:tcPr>
            <w:tcW w:w="270" w:type="dxa"/>
          </w:tcPr>
          <w:p w14:paraId="62F32B3C" w14:textId="77777777" w:rsidR="00305C7D" w:rsidRPr="002C5644" w:rsidRDefault="00305C7D" w:rsidP="0030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CE9343" w14:textId="05D7C5A2" w:rsidR="00305C7D" w:rsidRPr="002C5644" w:rsidRDefault="00305C7D" w:rsidP="0030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69,702</w:t>
            </w:r>
          </w:p>
        </w:tc>
        <w:tc>
          <w:tcPr>
            <w:tcW w:w="270" w:type="dxa"/>
          </w:tcPr>
          <w:p w14:paraId="00F42B7D" w14:textId="77777777" w:rsidR="00305C7D" w:rsidRPr="002C5644" w:rsidRDefault="00305C7D" w:rsidP="0030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350C17" w14:textId="41C57FA4" w:rsidR="00305C7D" w:rsidRPr="002C5644" w:rsidRDefault="00305C7D" w:rsidP="0030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1D923E" w14:textId="77777777" w:rsidR="00305C7D" w:rsidRPr="002C5644" w:rsidRDefault="00305C7D" w:rsidP="0030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80293A" w14:textId="77777777" w:rsidR="00305C7D" w:rsidRPr="002C5644" w:rsidRDefault="00305C7D" w:rsidP="0030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305C7D" w:rsidRPr="002C5644" w14:paraId="0372C7BA" w14:textId="77777777" w:rsidTr="009E31BE">
        <w:trPr>
          <w:trHeight w:hRule="exact" w:val="403"/>
        </w:trPr>
        <w:tc>
          <w:tcPr>
            <w:tcW w:w="2610" w:type="dxa"/>
          </w:tcPr>
          <w:p w14:paraId="6C40B751" w14:textId="77777777" w:rsidR="00305C7D" w:rsidRPr="002C5644" w:rsidRDefault="00305C7D" w:rsidP="0030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07" w:type="dxa"/>
          </w:tcPr>
          <w:p w14:paraId="09C58A7A" w14:textId="77777777" w:rsidR="00305C7D" w:rsidRPr="002C5644" w:rsidRDefault="00305C7D" w:rsidP="0030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26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A5E1B18" w14:textId="50BE7B5D" w:rsidR="00305C7D" w:rsidRPr="002C5644" w:rsidRDefault="00305C7D" w:rsidP="0030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260,136</w:t>
            </w:r>
          </w:p>
        </w:tc>
        <w:tc>
          <w:tcPr>
            <w:tcW w:w="270" w:type="dxa"/>
            <w:shd w:val="clear" w:color="auto" w:fill="auto"/>
          </w:tcPr>
          <w:p w14:paraId="07427171" w14:textId="77777777" w:rsidR="00305C7D" w:rsidRPr="002C5644" w:rsidRDefault="00305C7D" w:rsidP="0030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06AA22" w14:textId="133F9A91" w:rsidR="00305C7D" w:rsidRPr="002C5644" w:rsidRDefault="00305C7D" w:rsidP="0030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350,95</w:t>
            </w:r>
            <w:r w:rsidR="002244C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9B9A906" w14:textId="77777777" w:rsidR="00305C7D" w:rsidRPr="002C5644" w:rsidRDefault="00305C7D" w:rsidP="0030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9640BF" w14:textId="379DB49C" w:rsidR="00305C7D" w:rsidRPr="002C5644" w:rsidRDefault="00305C7D" w:rsidP="0030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3E92A4" w14:textId="77777777" w:rsidR="00305C7D" w:rsidRPr="002C5644" w:rsidRDefault="00305C7D" w:rsidP="0030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8C5A58" w14:textId="77777777" w:rsidR="00305C7D" w:rsidRPr="002C5644" w:rsidRDefault="00305C7D" w:rsidP="0030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305C7D" w:rsidRPr="002C5644" w14:paraId="7B94962A" w14:textId="77777777" w:rsidTr="009E31BE">
        <w:trPr>
          <w:trHeight w:hRule="exact" w:val="403"/>
        </w:trPr>
        <w:tc>
          <w:tcPr>
            <w:tcW w:w="2610" w:type="dxa"/>
          </w:tcPr>
          <w:p w14:paraId="6564D14E" w14:textId="77777777" w:rsidR="00305C7D" w:rsidRPr="002C5644" w:rsidRDefault="00305C7D" w:rsidP="0030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</w:tcPr>
          <w:p w14:paraId="67BE9A04" w14:textId="77777777" w:rsidR="00305C7D" w:rsidRPr="002C5644" w:rsidRDefault="00305C7D" w:rsidP="0030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26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6276EE3" w14:textId="38269CB7" w:rsidR="00305C7D" w:rsidRPr="002C5644" w:rsidRDefault="00305C7D" w:rsidP="0030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267,261</w:t>
            </w:r>
          </w:p>
        </w:tc>
        <w:tc>
          <w:tcPr>
            <w:tcW w:w="270" w:type="dxa"/>
          </w:tcPr>
          <w:p w14:paraId="01D5AF5E" w14:textId="77777777" w:rsidR="00305C7D" w:rsidRPr="002C5644" w:rsidRDefault="00305C7D" w:rsidP="0030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B565C3" w14:textId="0DC384BA" w:rsidR="00305C7D" w:rsidRPr="002C5644" w:rsidRDefault="00305C7D" w:rsidP="0030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420,65</w:t>
            </w:r>
            <w:r w:rsidR="002244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30DE806" w14:textId="77777777" w:rsidR="00305C7D" w:rsidRPr="002C5644" w:rsidRDefault="00305C7D" w:rsidP="0030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8AF43D" w14:textId="6B50CB5A" w:rsidR="00305C7D" w:rsidRPr="002C5644" w:rsidRDefault="00305C7D" w:rsidP="0030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C89BA1" w14:textId="77777777" w:rsidR="00305C7D" w:rsidRPr="002C5644" w:rsidRDefault="00305C7D" w:rsidP="0030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0756A9" w14:textId="77777777" w:rsidR="00305C7D" w:rsidRPr="002C5644" w:rsidRDefault="00305C7D" w:rsidP="0030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C048323" w14:textId="77777777" w:rsidR="00F53EFE" w:rsidRDefault="00F53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DAE2959" w14:textId="70DAD5BC" w:rsidR="004C4D06" w:rsidRPr="002C5644" w:rsidRDefault="004C4D06" w:rsidP="00EE6EA6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40" w:lineRule="auto"/>
        <w:ind w:left="720" w:right="29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2C5644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เจ้าหนี้อื่น</w:t>
      </w:r>
    </w:p>
    <w:p w14:paraId="2D752761" w14:textId="77777777" w:rsidR="004C4D06" w:rsidRPr="002C5644" w:rsidRDefault="004C4D06" w:rsidP="00A55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2851"/>
        <w:gridCol w:w="1010"/>
        <w:gridCol w:w="1144"/>
        <w:gridCol w:w="270"/>
        <w:gridCol w:w="1257"/>
        <w:gridCol w:w="270"/>
        <w:gridCol w:w="1189"/>
        <w:gridCol w:w="270"/>
        <w:gridCol w:w="1189"/>
      </w:tblGrid>
      <w:tr w:rsidR="004C4D06" w:rsidRPr="002C5644" w14:paraId="60753B82" w14:textId="77777777" w:rsidTr="00F73C7F">
        <w:trPr>
          <w:trHeight w:hRule="exact" w:val="403"/>
        </w:trPr>
        <w:tc>
          <w:tcPr>
            <w:tcW w:w="2851" w:type="dxa"/>
          </w:tcPr>
          <w:p w14:paraId="02748B3C" w14:textId="77777777" w:rsidR="004C4D06" w:rsidRPr="002C5644" w:rsidRDefault="004C4D06" w:rsidP="006B6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4C0E2BDA" w14:textId="77777777" w:rsidR="004C4D06" w:rsidRPr="002C5644" w:rsidRDefault="004C4D06" w:rsidP="006B6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71" w:type="dxa"/>
            <w:gridSpan w:val="3"/>
          </w:tcPr>
          <w:p w14:paraId="56B526BC" w14:textId="77777777" w:rsidR="004C4D06" w:rsidRPr="002C5644" w:rsidRDefault="004C4D06" w:rsidP="006B6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lang w:val="en-GB"/>
              </w:rPr>
            </w:pPr>
            <w:r w:rsidRPr="002C5644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7E9BD149" w14:textId="77777777" w:rsidR="004C4D06" w:rsidRPr="002C5644" w:rsidRDefault="004C4D06" w:rsidP="006B6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48" w:type="dxa"/>
            <w:gridSpan w:val="3"/>
          </w:tcPr>
          <w:p w14:paraId="3AB8D94D" w14:textId="77777777" w:rsidR="004C4D06" w:rsidRPr="002C5644" w:rsidRDefault="004C4D06" w:rsidP="006B6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</w:pPr>
            <w:r w:rsidRPr="002C5644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งบการเงินเฉพาะ</w:t>
            </w:r>
            <w:r w:rsidRPr="002C5644">
              <w:rPr>
                <w:rFonts w:ascii="Angsana New" w:eastAsia="MS Mincho" w:hAnsi="Angsana New" w:hint="cs"/>
                <w:bCs/>
                <w:sz w:val="30"/>
                <w:szCs w:val="30"/>
                <w:cs/>
                <w:lang w:val="en-GB"/>
              </w:rPr>
              <w:t>กิจการ</w:t>
            </w:r>
          </w:p>
        </w:tc>
      </w:tr>
      <w:tr w:rsidR="00FA1F49" w:rsidRPr="002C5644" w14:paraId="2D9F3B1C" w14:textId="77777777" w:rsidTr="00F73C7F">
        <w:trPr>
          <w:trHeight w:hRule="exact" w:val="403"/>
        </w:trPr>
        <w:tc>
          <w:tcPr>
            <w:tcW w:w="2851" w:type="dxa"/>
          </w:tcPr>
          <w:p w14:paraId="0C78D095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10" w:type="dxa"/>
          </w:tcPr>
          <w:p w14:paraId="11E69C41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44" w:type="dxa"/>
          </w:tcPr>
          <w:p w14:paraId="57051EF6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A81A9CA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5B5BB633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68699A44" w14:textId="77777777" w:rsidR="00FA1F49" w:rsidRPr="002C5644" w:rsidRDefault="00FA1F49" w:rsidP="00FA1F4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14:paraId="36501771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9A023BE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F87F3C2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61</w:t>
            </w:r>
          </w:p>
        </w:tc>
      </w:tr>
      <w:tr w:rsidR="00FA1F49" w:rsidRPr="002C5644" w14:paraId="7C9962D8" w14:textId="77777777" w:rsidTr="00F73C7F">
        <w:trPr>
          <w:trHeight w:hRule="exact" w:val="403"/>
        </w:trPr>
        <w:tc>
          <w:tcPr>
            <w:tcW w:w="2851" w:type="dxa"/>
          </w:tcPr>
          <w:p w14:paraId="50AB6EA6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10" w:type="dxa"/>
          </w:tcPr>
          <w:p w14:paraId="5BC0A919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" w:type="dxa"/>
          </w:tcPr>
          <w:p w14:paraId="09241946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EA4934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5F072143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(ปรับปรุงใหม่)ใหม่)</w:t>
            </w:r>
          </w:p>
        </w:tc>
        <w:tc>
          <w:tcPr>
            <w:tcW w:w="270" w:type="dxa"/>
          </w:tcPr>
          <w:p w14:paraId="2F93EB38" w14:textId="77777777" w:rsidR="00FA1F49" w:rsidRPr="002C5644" w:rsidRDefault="00FA1F49" w:rsidP="00FA1F4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14:paraId="58B3A20D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5CBD56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6D88CAB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FA1F49" w:rsidRPr="002C5644" w14:paraId="2576FDC9" w14:textId="77777777" w:rsidTr="00F73C7F">
        <w:trPr>
          <w:trHeight w:hRule="exact" w:val="403"/>
        </w:trPr>
        <w:tc>
          <w:tcPr>
            <w:tcW w:w="2851" w:type="dxa"/>
          </w:tcPr>
          <w:p w14:paraId="2371F9CC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0" w:type="dxa"/>
          </w:tcPr>
          <w:p w14:paraId="6688CE5D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589" w:type="dxa"/>
            <w:gridSpan w:val="7"/>
          </w:tcPr>
          <w:p w14:paraId="2961BC06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F73C7F" w:rsidRPr="002C5644" w14:paraId="3548BC81" w14:textId="77777777" w:rsidTr="00F73C7F">
        <w:trPr>
          <w:trHeight w:hRule="exact" w:val="403"/>
        </w:trPr>
        <w:tc>
          <w:tcPr>
            <w:tcW w:w="2851" w:type="dxa"/>
          </w:tcPr>
          <w:p w14:paraId="60F2C60F" w14:textId="5F772CDF" w:rsidR="00F73C7F" w:rsidRPr="002C5644" w:rsidRDefault="00A07063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บุคคลและ</w:t>
            </w:r>
            <w:r w:rsidR="00F73C7F"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10" w:type="dxa"/>
          </w:tcPr>
          <w:p w14:paraId="5CA51692" w14:textId="144CA3CE" w:rsidR="00F73C7F" w:rsidRPr="00A86413" w:rsidRDefault="00F73C7F" w:rsidP="00F73C7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A86413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445FD92C" w14:textId="0279BA22" w:rsidR="00F73C7F" w:rsidRPr="002C5644" w:rsidRDefault="00F94A9A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643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643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270" w:type="dxa"/>
          </w:tcPr>
          <w:p w14:paraId="2C1B49AC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2DE61969" w14:textId="7D544275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62,626</w:t>
            </w:r>
          </w:p>
        </w:tc>
        <w:tc>
          <w:tcPr>
            <w:tcW w:w="270" w:type="dxa"/>
          </w:tcPr>
          <w:p w14:paraId="6F69A762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43475D6D" w14:textId="7CBA715F" w:rsidR="00F73C7F" w:rsidRPr="002C5644" w:rsidRDefault="00264365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100</w:t>
            </w:r>
            <w:r w:rsidR="00F94A9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219</w:t>
            </w:r>
          </w:p>
        </w:tc>
        <w:tc>
          <w:tcPr>
            <w:tcW w:w="270" w:type="dxa"/>
          </w:tcPr>
          <w:p w14:paraId="23D7FE22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03D2888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3,416</w:t>
            </w:r>
          </w:p>
        </w:tc>
      </w:tr>
      <w:tr w:rsidR="00F73C7F" w:rsidRPr="002C5644" w14:paraId="34183327" w14:textId="77777777" w:rsidTr="00F73C7F">
        <w:trPr>
          <w:trHeight w:hRule="exact" w:val="403"/>
        </w:trPr>
        <w:tc>
          <w:tcPr>
            <w:tcW w:w="2851" w:type="dxa"/>
          </w:tcPr>
          <w:p w14:paraId="42746533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10" w:type="dxa"/>
          </w:tcPr>
          <w:p w14:paraId="065B222F" w14:textId="77777777" w:rsidR="00F73C7F" w:rsidRPr="002C5644" w:rsidRDefault="00F73C7F" w:rsidP="00F73C7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713B1194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1E56ED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60F974D3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039B5E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6E6C5863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87B5BD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6A540387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F73C7F" w:rsidRPr="002C5644" w14:paraId="08F07279" w14:textId="77777777" w:rsidTr="00F73C7F">
        <w:trPr>
          <w:trHeight w:hRule="exact" w:val="403"/>
        </w:trPr>
        <w:tc>
          <w:tcPr>
            <w:tcW w:w="2851" w:type="dxa"/>
          </w:tcPr>
          <w:p w14:paraId="1F6F223B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010" w:type="dxa"/>
          </w:tcPr>
          <w:p w14:paraId="0580FAB8" w14:textId="77777777" w:rsidR="00F73C7F" w:rsidRPr="002C5644" w:rsidRDefault="00F73C7F" w:rsidP="00F73C7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401F0AAF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E9AB01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7C51E727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1DC04C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29672191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7F7830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5932B256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C766C" w:rsidRPr="002C5644" w14:paraId="444D091F" w14:textId="77777777" w:rsidTr="00F73C7F">
        <w:trPr>
          <w:trHeight w:hRule="exact" w:val="403"/>
        </w:trPr>
        <w:tc>
          <w:tcPr>
            <w:tcW w:w="2851" w:type="dxa"/>
          </w:tcPr>
          <w:p w14:paraId="0B644EA6" w14:textId="2240B05E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010" w:type="dxa"/>
          </w:tcPr>
          <w:p w14:paraId="2229DCBF" w14:textId="77777777" w:rsidR="00DC766C" w:rsidRPr="002C5644" w:rsidRDefault="00DC766C" w:rsidP="00DC76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3B0645D5" w14:textId="14A4F318" w:rsidR="00DC766C" w:rsidRPr="00EE3F32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E3F32">
              <w:rPr>
                <w:rFonts w:asciiTheme="majorBidi" w:hAnsiTheme="majorBidi" w:cstheme="majorBidi"/>
                <w:sz w:val="30"/>
                <w:szCs w:val="30"/>
              </w:rPr>
              <w:t>354,</w:t>
            </w:r>
            <w:r w:rsidR="00ED1DFF" w:rsidRPr="00EE3F3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E3F32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7AB1C9ED" w14:textId="77777777" w:rsidR="00DC766C" w:rsidRPr="00EE3F32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119C893A" w14:textId="51D9885A" w:rsidR="00DC766C" w:rsidRPr="00EE3F32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E3F32">
              <w:rPr>
                <w:rFonts w:asciiTheme="majorBidi" w:hAnsiTheme="majorBidi" w:cstheme="majorBidi"/>
                <w:sz w:val="30"/>
                <w:szCs w:val="30"/>
              </w:rPr>
              <w:t>328,614</w:t>
            </w:r>
          </w:p>
        </w:tc>
        <w:tc>
          <w:tcPr>
            <w:tcW w:w="270" w:type="dxa"/>
          </w:tcPr>
          <w:p w14:paraId="3D4940ED" w14:textId="77777777" w:rsidR="00DC766C" w:rsidRPr="00EE3F32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E4C892F" w14:textId="32BB7328" w:rsidR="00DC766C" w:rsidRPr="00EE3F32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E3F32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270" w:type="dxa"/>
          </w:tcPr>
          <w:p w14:paraId="193795AF" w14:textId="77777777" w:rsidR="00DC766C" w:rsidRPr="00EE3F32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4762A9A" w14:textId="41D8BF8A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4D2B4C" w:rsidRPr="002C5644" w14:paraId="2F80481C" w14:textId="77777777" w:rsidTr="00F73C7F">
        <w:trPr>
          <w:trHeight w:hRule="exact" w:val="403"/>
        </w:trPr>
        <w:tc>
          <w:tcPr>
            <w:tcW w:w="2851" w:type="dxa"/>
          </w:tcPr>
          <w:p w14:paraId="5A63C66C" w14:textId="515995C1" w:rsidR="004D2B4C" w:rsidRPr="002C5644" w:rsidRDefault="004D2B4C" w:rsidP="004D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เจ้าหนี้ค่าก่อสร้าง</w:t>
            </w:r>
          </w:p>
        </w:tc>
        <w:tc>
          <w:tcPr>
            <w:tcW w:w="1010" w:type="dxa"/>
          </w:tcPr>
          <w:p w14:paraId="40C0071C" w14:textId="77777777" w:rsidR="004D2B4C" w:rsidRPr="002C5644" w:rsidRDefault="004D2B4C" w:rsidP="004D2B4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21DD89E7" w14:textId="74D2E30E" w:rsidR="004D2B4C" w:rsidRPr="00EE3F32" w:rsidRDefault="004D2B4C" w:rsidP="004D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E3F32">
              <w:rPr>
                <w:rFonts w:asciiTheme="majorBidi" w:hAnsiTheme="majorBidi" w:cstheme="majorBidi"/>
                <w:sz w:val="30"/>
                <w:szCs w:val="30"/>
              </w:rPr>
              <w:t>348,156</w:t>
            </w:r>
          </w:p>
        </w:tc>
        <w:tc>
          <w:tcPr>
            <w:tcW w:w="270" w:type="dxa"/>
          </w:tcPr>
          <w:p w14:paraId="4B001665" w14:textId="77777777" w:rsidR="004D2B4C" w:rsidRPr="00EE3F32" w:rsidRDefault="004D2B4C" w:rsidP="004D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5D67F25D" w14:textId="595D7709" w:rsidR="004D2B4C" w:rsidRPr="00EE3F32" w:rsidRDefault="004D2B4C" w:rsidP="004D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E3F32">
              <w:rPr>
                <w:rFonts w:asciiTheme="majorBidi" w:hAnsiTheme="majorBidi" w:cstheme="majorBidi"/>
                <w:sz w:val="30"/>
                <w:szCs w:val="30"/>
              </w:rPr>
              <w:t>298,183</w:t>
            </w:r>
          </w:p>
        </w:tc>
        <w:tc>
          <w:tcPr>
            <w:tcW w:w="270" w:type="dxa"/>
          </w:tcPr>
          <w:p w14:paraId="77C9B32C" w14:textId="77777777" w:rsidR="004D2B4C" w:rsidRPr="00EE3F32" w:rsidRDefault="004D2B4C" w:rsidP="004D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FEB9393" w14:textId="14B45689" w:rsidR="004D2B4C" w:rsidRPr="00EE3F32" w:rsidRDefault="004D2B4C" w:rsidP="004D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E3F32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270" w:type="dxa"/>
          </w:tcPr>
          <w:p w14:paraId="5B893A27" w14:textId="77777777" w:rsidR="004D2B4C" w:rsidRPr="00EE3F32" w:rsidRDefault="004D2B4C" w:rsidP="004D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A88DC82" w14:textId="025BD391" w:rsidR="004D2B4C" w:rsidRPr="002C5644" w:rsidRDefault="004D2B4C" w:rsidP="004D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86FFA" w:rsidRPr="002C5644" w14:paraId="55FDF388" w14:textId="77777777" w:rsidTr="00F73C7F">
        <w:trPr>
          <w:trHeight w:hRule="exact" w:val="403"/>
        </w:trPr>
        <w:tc>
          <w:tcPr>
            <w:tcW w:w="2851" w:type="dxa"/>
          </w:tcPr>
          <w:p w14:paraId="77E8E6FD" w14:textId="3B481B9B" w:rsidR="00886FFA" w:rsidRPr="002C5644" w:rsidRDefault="00886FFA" w:rsidP="0088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010" w:type="dxa"/>
          </w:tcPr>
          <w:p w14:paraId="3CF28154" w14:textId="77777777" w:rsidR="00886FFA" w:rsidRPr="002C5644" w:rsidRDefault="00886FFA" w:rsidP="00886FF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3E585273" w14:textId="5857EF0F" w:rsidR="00886FFA" w:rsidRPr="00EE3F32" w:rsidRDefault="00886FFA" w:rsidP="0088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3F32">
              <w:rPr>
                <w:rFonts w:asciiTheme="majorBidi" w:hAnsiTheme="majorBidi" w:cstheme="majorBidi"/>
                <w:sz w:val="30"/>
                <w:szCs w:val="30"/>
              </w:rPr>
              <w:t>313,750</w:t>
            </w:r>
          </w:p>
        </w:tc>
        <w:tc>
          <w:tcPr>
            <w:tcW w:w="270" w:type="dxa"/>
          </w:tcPr>
          <w:p w14:paraId="5D5FE4EF" w14:textId="77777777" w:rsidR="00886FFA" w:rsidRPr="00EE3F32" w:rsidRDefault="00886FFA" w:rsidP="0088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42DE98E3" w14:textId="407B05EA" w:rsidR="00886FFA" w:rsidRPr="00EE3F32" w:rsidRDefault="00886FFA" w:rsidP="0088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3F32">
              <w:rPr>
                <w:rFonts w:asciiTheme="majorBidi" w:hAnsiTheme="majorBidi" w:cstheme="majorBidi"/>
                <w:sz w:val="30"/>
                <w:szCs w:val="30"/>
              </w:rPr>
              <w:t>310,228</w:t>
            </w:r>
          </w:p>
        </w:tc>
        <w:tc>
          <w:tcPr>
            <w:tcW w:w="270" w:type="dxa"/>
          </w:tcPr>
          <w:p w14:paraId="709C242A" w14:textId="77777777" w:rsidR="00886FFA" w:rsidRPr="00EE3F32" w:rsidRDefault="00886FFA" w:rsidP="0088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1244815" w14:textId="4A9EB853" w:rsidR="00886FFA" w:rsidRPr="00EE3F32" w:rsidRDefault="00886FFA" w:rsidP="0088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3F32">
              <w:rPr>
                <w:rFonts w:asciiTheme="majorBidi" w:hAnsiTheme="majorBidi" w:cstheme="majorBidi"/>
                <w:sz w:val="30"/>
                <w:szCs w:val="30"/>
              </w:rPr>
              <w:t>44,710</w:t>
            </w:r>
          </w:p>
        </w:tc>
        <w:tc>
          <w:tcPr>
            <w:tcW w:w="270" w:type="dxa"/>
          </w:tcPr>
          <w:p w14:paraId="57EE2BF6" w14:textId="77777777" w:rsidR="00886FFA" w:rsidRPr="00EE3F32" w:rsidRDefault="00886FFA" w:rsidP="0088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67197081" w14:textId="46122B95" w:rsidR="00886FFA" w:rsidRPr="002C5644" w:rsidRDefault="00886FFA" w:rsidP="0088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13,478</w:t>
            </w:r>
          </w:p>
        </w:tc>
      </w:tr>
      <w:tr w:rsidR="00886FFA" w:rsidRPr="002C5644" w14:paraId="732EAB46" w14:textId="77777777" w:rsidTr="00F73C7F">
        <w:trPr>
          <w:trHeight w:hRule="exact" w:val="403"/>
        </w:trPr>
        <w:tc>
          <w:tcPr>
            <w:tcW w:w="2851" w:type="dxa"/>
          </w:tcPr>
          <w:p w14:paraId="75B374DA" w14:textId="59FE03D4" w:rsidR="00886FFA" w:rsidRPr="002C5644" w:rsidRDefault="00886FFA" w:rsidP="0088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ค่าใช้จ่ายพนักงานค้างจ่าย</w:t>
            </w:r>
          </w:p>
        </w:tc>
        <w:tc>
          <w:tcPr>
            <w:tcW w:w="1010" w:type="dxa"/>
          </w:tcPr>
          <w:p w14:paraId="0096C0A4" w14:textId="77777777" w:rsidR="00886FFA" w:rsidRPr="002C5644" w:rsidRDefault="00886FFA" w:rsidP="00886FF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" w:type="dxa"/>
          </w:tcPr>
          <w:p w14:paraId="3269075B" w14:textId="35ED6ED4" w:rsidR="00886FFA" w:rsidRPr="00EE3F32" w:rsidRDefault="00F94A9A" w:rsidP="0088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3F3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64365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EE3F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64365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024BF53F" w14:textId="77777777" w:rsidR="00886FFA" w:rsidRPr="00EE3F32" w:rsidRDefault="00886FFA" w:rsidP="0088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370C1FEE" w14:textId="0692AED7" w:rsidR="00886FFA" w:rsidRPr="00EE3F32" w:rsidRDefault="00886FFA" w:rsidP="0088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3F32">
              <w:rPr>
                <w:rFonts w:asciiTheme="majorBidi" w:hAnsiTheme="majorBidi" w:cstheme="majorBidi"/>
                <w:sz w:val="30"/>
                <w:szCs w:val="30"/>
              </w:rPr>
              <w:t>173,224</w:t>
            </w:r>
          </w:p>
        </w:tc>
        <w:tc>
          <w:tcPr>
            <w:tcW w:w="270" w:type="dxa"/>
          </w:tcPr>
          <w:p w14:paraId="6731CBD5" w14:textId="77777777" w:rsidR="00886FFA" w:rsidRPr="00EE3F32" w:rsidRDefault="00886FFA" w:rsidP="0088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C65A5C8" w14:textId="00D84796" w:rsidR="00886FFA" w:rsidRPr="00EE3F32" w:rsidRDefault="008E5B60" w:rsidP="0088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3F3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64365">
              <w:rPr>
                <w:rFonts w:asciiTheme="majorBidi" w:hAnsiTheme="majorBidi" w:cstheme="majorBidi"/>
                <w:sz w:val="30"/>
                <w:szCs w:val="30"/>
              </w:rPr>
              <w:t>07</w:t>
            </w:r>
            <w:r w:rsidRPr="00EE3F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64365">
              <w:rPr>
                <w:rFonts w:asciiTheme="majorBidi" w:hAnsiTheme="majorBidi" w:cstheme="majorBidi"/>
                <w:sz w:val="30"/>
                <w:szCs w:val="30"/>
              </w:rPr>
              <w:t>040</w:t>
            </w:r>
          </w:p>
        </w:tc>
        <w:tc>
          <w:tcPr>
            <w:tcW w:w="270" w:type="dxa"/>
          </w:tcPr>
          <w:p w14:paraId="6295F013" w14:textId="77777777" w:rsidR="00886FFA" w:rsidRPr="00EE3F32" w:rsidRDefault="00886FFA" w:rsidP="0088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D280403" w14:textId="69CC3BBF" w:rsidR="00886FFA" w:rsidRPr="002C5644" w:rsidRDefault="00886FFA" w:rsidP="0088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07063" w:rsidRPr="002C5644" w14:paraId="003A8463" w14:textId="77777777" w:rsidTr="00F73C7F">
        <w:trPr>
          <w:trHeight w:hRule="exact" w:val="403"/>
        </w:trPr>
        <w:tc>
          <w:tcPr>
            <w:tcW w:w="2851" w:type="dxa"/>
          </w:tcPr>
          <w:p w14:paraId="0FBAFD36" w14:textId="6D4EF562" w:rsidR="00A07063" w:rsidRPr="002C5644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010" w:type="dxa"/>
          </w:tcPr>
          <w:p w14:paraId="1390BFA3" w14:textId="77777777" w:rsidR="00A07063" w:rsidRPr="002C5644" w:rsidRDefault="00A07063" w:rsidP="00A0706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33147A7A" w14:textId="0928A7BE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3F32">
              <w:rPr>
                <w:rFonts w:asciiTheme="majorBidi" w:hAnsiTheme="majorBidi" w:cstheme="majorBidi"/>
                <w:sz w:val="30"/>
                <w:szCs w:val="30"/>
              </w:rPr>
              <w:t>76,334</w:t>
            </w:r>
          </w:p>
        </w:tc>
        <w:tc>
          <w:tcPr>
            <w:tcW w:w="270" w:type="dxa"/>
          </w:tcPr>
          <w:p w14:paraId="33AB5EE1" w14:textId="77777777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5063BF4B" w14:textId="77B7D04E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3F32">
              <w:rPr>
                <w:rFonts w:asciiTheme="majorBidi" w:hAnsiTheme="majorBidi" w:cstheme="majorBidi"/>
                <w:sz w:val="30"/>
                <w:szCs w:val="30"/>
              </w:rPr>
              <w:t>106,607</w:t>
            </w:r>
          </w:p>
        </w:tc>
        <w:tc>
          <w:tcPr>
            <w:tcW w:w="270" w:type="dxa"/>
          </w:tcPr>
          <w:p w14:paraId="1DAE8D1F" w14:textId="77777777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C688ED1" w14:textId="61BF2796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3F32">
              <w:rPr>
                <w:rFonts w:asciiTheme="majorBidi" w:hAnsiTheme="majorBidi" w:cstheme="majorBidi"/>
                <w:sz w:val="30"/>
                <w:szCs w:val="30"/>
              </w:rPr>
              <w:t>76,334</w:t>
            </w:r>
          </w:p>
        </w:tc>
        <w:tc>
          <w:tcPr>
            <w:tcW w:w="270" w:type="dxa"/>
          </w:tcPr>
          <w:p w14:paraId="623BB660" w14:textId="77777777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7D06189" w14:textId="7D5E8B04" w:rsidR="00A07063" w:rsidRPr="002C5644" w:rsidRDefault="00A07063" w:rsidP="00CC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28,781</w:t>
            </w:r>
          </w:p>
        </w:tc>
      </w:tr>
      <w:tr w:rsidR="00A07063" w:rsidRPr="002C5644" w14:paraId="462BAB66" w14:textId="77777777" w:rsidTr="00F73C7F">
        <w:trPr>
          <w:trHeight w:hRule="exact" w:val="403"/>
        </w:trPr>
        <w:tc>
          <w:tcPr>
            <w:tcW w:w="2851" w:type="dxa"/>
          </w:tcPr>
          <w:p w14:paraId="7AF4C9A1" w14:textId="00FFB3FC" w:rsidR="00A07063" w:rsidRPr="002C5644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ค่าบริหารจัดการธุรกิจค้างจ่าย</w:t>
            </w:r>
          </w:p>
        </w:tc>
        <w:tc>
          <w:tcPr>
            <w:tcW w:w="1010" w:type="dxa"/>
          </w:tcPr>
          <w:p w14:paraId="1BE81343" w14:textId="77777777" w:rsidR="00A07063" w:rsidRPr="002C5644" w:rsidRDefault="00A07063" w:rsidP="00A0706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3137A8DD" w14:textId="1770386C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E3F32">
              <w:rPr>
                <w:rFonts w:asciiTheme="majorBidi" w:hAnsiTheme="majorBidi" w:cstheme="majorBidi"/>
                <w:sz w:val="30"/>
                <w:szCs w:val="30"/>
              </w:rPr>
              <w:t>60,802</w:t>
            </w:r>
          </w:p>
        </w:tc>
        <w:tc>
          <w:tcPr>
            <w:tcW w:w="270" w:type="dxa"/>
          </w:tcPr>
          <w:p w14:paraId="3F55F09D" w14:textId="77777777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5EFC9811" w14:textId="4B1E3651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E3F32">
              <w:rPr>
                <w:rFonts w:asciiTheme="majorBidi" w:hAnsiTheme="majorBidi" w:cstheme="majorBidi"/>
                <w:sz w:val="30"/>
                <w:szCs w:val="30"/>
              </w:rPr>
              <w:t>108,066</w:t>
            </w:r>
          </w:p>
        </w:tc>
        <w:tc>
          <w:tcPr>
            <w:tcW w:w="270" w:type="dxa"/>
          </w:tcPr>
          <w:p w14:paraId="1B62A6A2" w14:textId="77777777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29F6241" w14:textId="3CA841DB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E3F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892371" w14:textId="77777777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532178FF" w14:textId="19BCFC43" w:rsidR="00A07063" w:rsidRPr="002C5644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07063" w:rsidRPr="002C5644" w14:paraId="7C40FBE4" w14:textId="77777777" w:rsidTr="00F73C7F">
        <w:trPr>
          <w:trHeight w:hRule="exact" w:val="403"/>
        </w:trPr>
        <w:tc>
          <w:tcPr>
            <w:tcW w:w="2851" w:type="dxa"/>
          </w:tcPr>
          <w:p w14:paraId="10AACE4E" w14:textId="2CCD76B9" w:rsidR="00A07063" w:rsidRPr="002C5644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10" w:type="dxa"/>
          </w:tcPr>
          <w:p w14:paraId="03B93CAA" w14:textId="77777777" w:rsidR="00A07063" w:rsidRPr="002C5644" w:rsidRDefault="00A07063" w:rsidP="00A0706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7458ED51" w14:textId="6126C8BB" w:rsidR="00A07063" w:rsidRPr="00EE3F32" w:rsidRDefault="004D2B4C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E3F32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="00A07063" w:rsidRPr="00EE3F32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Pr="00EE3F3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07063" w:rsidRPr="00EE3F3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2953909" w14:textId="77777777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01B9C472" w14:textId="11956DED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E3F32">
              <w:rPr>
                <w:rFonts w:asciiTheme="majorBidi" w:hAnsiTheme="majorBidi" w:cstheme="majorBidi"/>
                <w:sz w:val="30"/>
                <w:szCs w:val="30"/>
              </w:rPr>
              <w:t>281,589</w:t>
            </w:r>
          </w:p>
        </w:tc>
        <w:tc>
          <w:tcPr>
            <w:tcW w:w="270" w:type="dxa"/>
          </w:tcPr>
          <w:p w14:paraId="4EB20967" w14:textId="77777777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F1F92E8" w14:textId="35C86753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E3F32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4D2B4C" w:rsidRPr="00EE3F32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270" w:type="dxa"/>
          </w:tcPr>
          <w:p w14:paraId="19539AA3" w14:textId="77777777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7601637" w14:textId="58373EC4" w:rsidR="00A07063" w:rsidRPr="002C5644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1,090</w:t>
            </w:r>
          </w:p>
        </w:tc>
      </w:tr>
      <w:tr w:rsidR="00A07063" w:rsidRPr="002C5644" w14:paraId="7ABB8ABF" w14:textId="77777777" w:rsidTr="00F73C7F">
        <w:trPr>
          <w:trHeight w:hRule="exact" w:val="403"/>
        </w:trPr>
        <w:tc>
          <w:tcPr>
            <w:tcW w:w="2851" w:type="dxa"/>
          </w:tcPr>
          <w:p w14:paraId="640C57B5" w14:textId="77777777" w:rsidR="00A07063" w:rsidRPr="002C5644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10" w:type="dxa"/>
          </w:tcPr>
          <w:p w14:paraId="488D9A96" w14:textId="77777777" w:rsidR="00A07063" w:rsidRPr="002C5644" w:rsidRDefault="00A07063" w:rsidP="00A0706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7B70528B" w14:textId="35E28BA0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EE3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4D2B4C" w:rsidRPr="00EE3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643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  <w:r w:rsidRPr="00EE3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643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695</w:t>
            </w:r>
          </w:p>
        </w:tc>
        <w:tc>
          <w:tcPr>
            <w:tcW w:w="270" w:type="dxa"/>
          </w:tcPr>
          <w:p w14:paraId="1F1B8779" w14:textId="77777777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8F2DD" w14:textId="79317CDF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EE3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1,606,511</w:t>
            </w:r>
          </w:p>
        </w:tc>
        <w:tc>
          <w:tcPr>
            <w:tcW w:w="270" w:type="dxa"/>
          </w:tcPr>
          <w:p w14:paraId="03F9F430" w14:textId="77777777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27197822" w14:textId="18E45D35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E3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643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Pr="00EE3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643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</w:t>
            </w:r>
          </w:p>
        </w:tc>
        <w:tc>
          <w:tcPr>
            <w:tcW w:w="270" w:type="dxa"/>
          </w:tcPr>
          <w:p w14:paraId="172267A7" w14:textId="77777777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1DEF2718" w14:textId="77777777" w:rsidR="00A07063" w:rsidRPr="002C5644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43,349</w:t>
            </w:r>
          </w:p>
        </w:tc>
      </w:tr>
      <w:tr w:rsidR="00A07063" w:rsidRPr="002C5644" w14:paraId="2F3BC90E" w14:textId="77777777" w:rsidTr="00F73C7F">
        <w:trPr>
          <w:trHeight w:hRule="exact" w:val="403"/>
        </w:trPr>
        <w:tc>
          <w:tcPr>
            <w:tcW w:w="2851" w:type="dxa"/>
          </w:tcPr>
          <w:p w14:paraId="07C6C916" w14:textId="77777777" w:rsidR="00A07063" w:rsidRPr="002C5644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10" w:type="dxa"/>
          </w:tcPr>
          <w:p w14:paraId="701D02AB" w14:textId="77777777" w:rsidR="00A07063" w:rsidRPr="002C5644" w:rsidRDefault="00A07063" w:rsidP="00A0706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23FC445F" w14:textId="77777777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D7B9DE" w14:textId="77777777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32024CD2" w14:textId="77777777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49DF98" w14:textId="77777777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361392C0" w14:textId="77777777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F1A2FF" w14:textId="77777777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7C06E2E8" w14:textId="77777777" w:rsidR="00A07063" w:rsidRPr="002C5644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07063" w:rsidRPr="002C5644" w14:paraId="374C223B" w14:textId="77777777" w:rsidTr="00F73C7F">
        <w:trPr>
          <w:trHeight w:hRule="exact" w:val="403"/>
        </w:trPr>
        <w:tc>
          <w:tcPr>
            <w:tcW w:w="2851" w:type="dxa"/>
          </w:tcPr>
          <w:p w14:paraId="239CF1C8" w14:textId="77777777" w:rsidR="00A07063" w:rsidRPr="002C5644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</w:tcPr>
          <w:p w14:paraId="56F45B60" w14:textId="77777777" w:rsidR="00A07063" w:rsidRPr="002C5644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26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</w:tcPr>
          <w:p w14:paraId="776243EB" w14:textId="284B2380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E3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4D2B4C" w:rsidRPr="00EE3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</w:t>
            </w:r>
            <w:r w:rsidRPr="00EE3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D2B4C" w:rsidRPr="00EE3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976</w:t>
            </w:r>
          </w:p>
        </w:tc>
        <w:tc>
          <w:tcPr>
            <w:tcW w:w="270" w:type="dxa"/>
          </w:tcPr>
          <w:p w14:paraId="0FD48A9B" w14:textId="77777777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67D61614" w14:textId="61DCDAC1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E3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1,669,137</w:t>
            </w:r>
          </w:p>
        </w:tc>
        <w:tc>
          <w:tcPr>
            <w:tcW w:w="270" w:type="dxa"/>
          </w:tcPr>
          <w:p w14:paraId="1B19D8D5" w14:textId="77777777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14:paraId="49A01581" w14:textId="6FA43B47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E3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335,5</w:t>
            </w:r>
            <w:r w:rsidR="004D2B4C" w:rsidRPr="00EE3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1D65E390" w14:textId="77777777" w:rsidR="00A07063" w:rsidRPr="00EE3F32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14:paraId="68D7BBCA" w14:textId="77777777" w:rsidR="00A07063" w:rsidRPr="002C5644" w:rsidRDefault="00A07063" w:rsidP="00A0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46,765</w:t>
            </w:r>
          </w:p>
        </w:tc>
      </w:tr>
    </w:tbl>
    <w:p w14:paraId="7EC9EFD8" w14:textId="30C6997C" w:rsidR="00146987" w:rsidRPr="002C5644" w:rsidRDefault="00146987" w:rsidP="00A55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</w:p>
    <w:p w14:paraId="24033D70" w14:textId="723CA92D" w:rsidR="00287B73" w:rsidRPr="002C5644" w:rsidRDefault="00F60DD1" w:rsidP="00EE6EA6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40" w:lineRule="auto"/>
        <w:ind w:left="720" w:right="29" w:hanging="720"/>
        <w:jc w:val="both"/>
        <w:rPr>
          <w:rFonts w:ascii="Angsana New" w:hAnsi="Angsana New"/>
          <w:b/>
          <w:bCs/>
          <w:sz w:val="30"/>
          <w:szCs w:val="30"/>
        </w:rPr>
      </w:pPr>
      <w:bookmarkStart w:id="25" w:name="_Hlk32275666"/>
      <w:r w:rsidRPr="002C5644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</w:t>
      </w:r>
      <w:r>
        <w:rPr>
          <w:rFonts w:ascii="Angsana New" w:hAnsi="Angsana New" w:hint="cs"/>
          <w:b/>
          <w:bCs/>
          <w:sz w:val="30"/>
          <w:szCs w:val="30"/>
          <w:cs/>
        </w:rPr>
        <w:t>ไม่หมุนเวียน</w:t>
      </w:r>
      <w:r w:rsidRPr="002C5644">
        <w:rPr>
          <w:rFonts w:ascii="Angsana New" w:hAnsi="Angsana New" w:hint="cs"/>
          <w:b/>
          <w:bCs/>
          <w:sz w:val="30"/>
          <w:szCs w:val="30"/>
          <w:cs/>
        </w:rPr>
        <w:t>สำหรับผลประโยชน์พนักงาน</w:t>
      </w:r>
    </w:p>
    <w:bookmarkEnd w:id="25"/>
    <w:p w14:paraId="2B58B0DB" w14:textId="77777777" w:rsidR="009A2538" w:rsidRPr="002C5644" w:rsidRDefault="009A2538" w:rsidP="009A2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  <w:cs/>
        </w:rPr>
      </w:pPr>
    </w:p>
    <w:tbl>
      <w:tblPr>
        <w:tblW w:w="9535" w:type="dxa"/>
        <w:tblInd w:w="536" w:type="dxa"/>
        <w:tblLook w:val="01E0" w:firstRow="1" w:lastRow="1" w:firstColumn="1" w:lastColumn="1" w:noHBand="0" w:noVBand="0"/>
      </w:tblPr>
      <w:tblGrid>
        <w:gridCol w:w="21"/>
        <w:gridCol w:w="2584"/>
        <w:gridCol w:w="21"/>
        <w:gridCol w:w="1243"/>
        <w:gridCol w:w="1172"/>
        <w:gridCol w:w="269"/>
        <w:gridCol w:w="1260"/>
        <w:gridCol w:w="270"/>
        <w:gridCol w:w="1169"/>
        <w:gridCol w:w="269"/>
        <w:gridCol w:w="1231"/>
        <w:gridCol w:w="26"/>
      </w:tblGrid>
      <w:tr w:rsidR="00FC7C1E" w:rsidRPr="002C5644" w14:paraId="35246172" w14:textId="77777777" w:rsidTr="006F4521">
        <w:trPr>
          <w:gridBefore w:val="1"/>
          <w:wBefore w:w="21" w:type="dxa"/>
          <w:trHeight w:hRule="exact" w:val="403"/>
        </w:trPr>
        <w:tc>
          <w:tcPr>
            <w:tcW w:w="2609" w:type="dxa"/>
            <w:gridSpan w:val="2"/>
          </w:tcPr>
          <w:p w14:paraId="048579C2" w14:textId="77777777" w:rsidR="00FC7C1E" w:rsidRPr="002C5644" w:rsidRDefault="00FC7C1E" w:rsidP="0002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0F9CC3CC" w14:textId="77777777" w:rsidR="00FC7C1E" w:rsidRPr="002C5644" w:rsidRDefault="00FC7C1E" w:rsidP="0002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1" w:type="dxa"/>
            <w:gridSpan w:val="3"/>
          </w:tcPr>
          <w:p w14:paraId="0C10250E" w14:textId="77777777" w:rsidR="00FC7C1E" w:rsidRPr="002C5644" w:rsidRDefault="00FC7C1E" w:rsidP="0002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lang w:val="en-GB"/>
              </w:rPr>
            </w:pPr>
            <w:r w:rsidRPr="002C5644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626A498C" w14:textId="77777777" w:rsidR="00FC7C1E" w:rsidRPr="002C5644" w:rsidRDefault="00FC7C1E" w:rsidP="0002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85" w:type="dxa"/>
            <w:gridSpan w:val="4"/>
          </w:tcPr>
          <w:p w14:paraId="22947A4B" w14:textId="77777777" w:rsidR="00FC7C1E" w:rsidRPr="002C5644" w:rsidRDefault="00FC7C1E" w:rsidP="0002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</w:pPr>
            <w:r w:rsidRPr="002C5644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งบการเงินเฉพาะ</w:t>
            </w:r>
            <w:r w:rsidRPr="002C5644">
              <w:rPr>
                <w:rFonts w:ascii="Angsana New" w:eastAsia="MS Mincho" w:hAnsi="Angsana New" w:hint="cs"/>
                <w:bCs/>
                <w:sz w:val="30"/>
                <w:szCs w:val="30"/>
                <w:cs/>
                <w:lang w:val="en-GB"/>
              </w:rPr>
              <w:t>กิจการ</w:t>
            </w:r>
          </w:p>
        </w:tc>
      </w:tr>
      <w:tr w:rsidR="00FA1F49" w:rsidRPr="002C5644" w14:paraId="1E6FA5D2" w14:textId="77777777" w:rsidTr="006F4521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3874" w:type="dxa"/>
            <w:gridSpan w:val="4"/>
          </w:tcPr>
          <w:p w14:paraId="4FBB0FDB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65C1C4C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26B68459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002405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7772BDE9" w14:textId="77777777" w:rsidR="00FA1F49" w:rsidRPr="002C5644" w:rsidRDefault="00FA1F49" w:rsidP="00FA1F4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07EC9BA5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1B1BB022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1040BBC1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61</w:t>
            </w:r>
          </w:p>
        </w:tc>
      </w:tr>
      <w:tr w:rsidR="00FA1F49" w:rsidRPr="002C5644" w14:paraId="74F3BD98" w14:textId="77777777" w:rsidTr="006F4521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3874" w:type="dxa"/>
            <w:gridSpan w:val="4"/>
          </w:tcPr>
          <w:p w14:paraId="3C392070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69E3689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E9F1B69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EB4584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64D69F89" w14:textId="77777777" w:rsidR="00FA1F49" w:rsidRPr="002C5644" w:rsidRDefault="00FA1F49" w:rsidP="00FA1F4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18B328A8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C2B7F5D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1BC1CD75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FA1F49" w:rsidRPr="002C5644" w14:paraId="6E7FC3B0" w14:textId="77777777" w:rsidTr="006F4521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3874" w:type="dxa"/>
            <w:gridSpan w:val="4"/>
          </w:tcPr>
          <w:p w14:paraId="45BD63FC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color w:val="000000"/>
                <w:sz w:val="30"/>
                <w:szCs w:val="30"/>
              </w:rPr>
            </w:pPr>
          </w:p>
        </w:tc>
        <w:tc>
          <w:tcPr>
            <w:tcW w:w="5656" w:type="dxa"/>
            <w:gridSpan w:val="8"/>
          </w:tcPr>
          <w:p w14:paraId="0DB18674" w14:textId="77777777" w:rsidR="00FA1F49" w:rsidRPr="002C5644" w:rsidRDefault="00FA1F49" w:rsidP="00FA1F4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(</w:t>
            </w: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A1F49" w:rsidRPr="002C5644" w14:paraId="1585C22C" w14:textId="77777777" w:rsidTr="006F4521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3874" w:type="dxa"/>
            <w:gridSpan w:val="4"/>
          </w:tcPr>
          <w:p w14:paraId="368335F1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C5644">
              <w:rPr>
                <w:rFonts w:ascii="Angsana New" w:eastAsia="MS Mincho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14:paraId="62B933E4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</w:tabs>
              <w:spacing w:line="240" w:lineRule="auto"/>
              <w:rPr>
                <w:rFonts w:ascii="Angsana New" w:eastAsia="MS Mincho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C564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</w:t>
            </w:r>
            <w:r w:rsidRPr="002C5644">
              <w:rPr>
                <w:rFonts w:ascii="Angsana New" w:eastAsia="MS Mincho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1172" w:type="dxa"/>
          </w:tcPr>
          <w:p w14:paraId="7608ADC2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45FED5F3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62A976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0BFA12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color w:val="00000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6855515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41E10F2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color w:val="000000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407CF9BE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color w:val="000000"/>
                <w:sz w:val="30"/>
                <w:szCs w:val="30"/>
              </w:rPr>
            </w:pPr>
          </w:p>
        </w:tc>
      </w:tr>
      <w:tr w:rsidR="00FA1F49" w:rsidRPr="002C5644" w14:paraId="1960D959" w14:textId="77777777" w:rsidTr="006F4521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3874" w:type="dxa"/>
            <w:gridSpan w:val="4"/>
            <w:tcBorders>
              <w:bottom w:val="nil"/>
            </w:tcBorders>
          </w:tcPr>
          <w:p w14:paraId="4776C4C9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2" w:type="dxa"/>
            <w:tcBorders>
              <w:bottom w:val="nil"/>
            </w:tcBorders>
          </w:tcPr>
          <w:p w14:paraId="326832B4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626DFB81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0567515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FD66BB6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nil"/>
            </w:tcBorders>
          </w:tcPr>
          <w:p w14:paraId="5FEF1116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716F6F73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5B1395A6" w14:textId="77777777" w:rsidR="00FA1F49" w:rsidRPr="002C5644" w:rsidRDefault="00FA1F49" w:rsidP="00FA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F73C7F" w:rsidRPr="002C5644" w14:paraId="3B432255" w14:textId="77777777" w:rsidTr="006F4521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3874" w:type="dxa"/>
            <w:gridSpan w:val="4"/>
            <w:tcBorders>
              <w:bottom w:val="nil"/>
            </w:tcBorders>
          </w:tcPr>
          <w:p w14:paraId="337EEF38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color w:val="000000"/>
                <w:sz w:val="30"/>
                <w:szCs w:val="30"/>
                <w:cs/>
                <w:lang w:val="en-GB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โครงการผลประโยชน์ที่กำหนดไว้</w:t>
            </w:r>
          </w:p>
        </w:tc>
        <w:tc>
          <w:tcPr>
            <w:tcW w:w="1172" w:type="dxa"/>
            <w:tcBorders>
              <w:bottom w:val="nil"/>
            </w:tcBorders>
          </w:tcPr>
          <w:p w14:paraId="27AC008D" w14:textId="37A9A21F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274,562</w:t>
            </w:r>
          </w:p>
        </w:tc>
        <w:tc>
          <w:tcPr>
            <w:tcW w:w="269" w:type="dxa"/>
            <w:tcBorders>
              <w:bottom w:val="nil"/>
            </w:tcBorders>
          </w:tcPr>
          <w:p w14:paraId="0C9DE676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09EEA0D" w14:textId="01BD5223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211,993</w:t>
            </w:r>
          </w:p>
        </w:tc>
        <w:tc>
          <w:tcPr>
            <w:tcW w:w="270" w:type="dxa"/>
            <w:tcBorders>
              <w:bottom w:val="nil"/>
            </w:tcBorders>
          </w:tcPr>
          <w:p w14:paraId="0B85BC82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nil"/>
            </w:tcBorders>
          </w:tcPr>
          <w:p w14:paraId="249D7B27" w14:textId="5704B825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130,958</w:t>
            </w:r>
          </w:p>
        </w:tc>
        <w:tc>
          <w:tcPr>
            <w:tcW w:w="269" w:type="dxa"/>
            <w:tcBorders>
              <w:bottom w:val="nil"/>
            </w:tcBorders>
          </w:tcPr>
          <w:p w14:paraId="488A5C49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7F03438B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84,699</w:t>
            </w:r>
          </w:p>
        </w:tc>
      </w:tr>
      <w:tr w:rsidR="00F73C7F" w:rsidRPr="002C5644" w14:paraId="3034E740" w14:textId="77777777" w:rsidTr="006F4521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3874" w:type="dxa"/>
            <w:gridSpan w:val="4"/>
            <w:tcBorders>
              <w:bottom w:val="nil"/>
            </w:tcBorders>
          </w:tcPr>
          <w:p w14:paraId="1988F404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172" w:type="dxa"/>
            <w:tcBorders>
              <w:bottom w:val="nil"/>
            </w:tcBorders>
          </w:tcPr>
          <w:p w14:paraId="36060ED4" w14:textId="6B193C75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4,569</w:t>
            </w:r>
          </w:p>
        </w:tc>
        <w:tc>
          <w:tcPr>
            <w:tcW w:w="269" w:type="dxa"/>
            <w:tcBorders>
              <w:bottom w:val="nil"/>
            </w:tcBorders>
          </w:tcPr>
          <w:p w14:paraId="21739889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AAF781D" w14:textId="42313D41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3,817</w:t>
            </w:r>
          </w:p>
        </w:tc>
        <w:tc>
          <w:tcPr>
            <w:tcW w:w="270" w:type="dxa"/>
            <w:tcBorders>
              <w:bottom w:val="nil"/>
            </w:tcBorders>
          </w:tcPr>
          <w:p w14:paraId="689FE126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nil"/>
            </w:tcBorders>
          </w:tcPr>
          <w:p w14:paraId="588D6F3B" w14:textId="7607BE0D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bottom w:val="nil"/>
            </w:tcBorders>
          </w:tcPr>
          <w:p w14:paraId="44F11103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6F266D1D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73C7F" w:rsidRPr="002C5644" w14:paraId="5144E39A" w14:textId="77777777" w:rsidTr="006F4521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3874" w:type="dxa"/>
            <w:gridSpan w:val="4"/>
            <w:tcBorders>
              <w:top w:val="nil"/>
              <w:bottom w:val="nil"/>
            </w:tcBorders>
          </w:tcPr>
          <w:p w14:paraId="78984382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462DA73" w14:textId="2212F7F4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279,131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F6329F1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4CFD48" w14:textId="4CBF0F9A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215,810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9DA139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83F0178" w14:textId="58C6571E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130,958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4281283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5B1517" w14:textId="77777777" w:rsidR="00F73C7F" w:rsidRPr="002C5644" w:rsidRDefault="00F73C7F" w:rsidP="00F73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84,699</w:t>
            </w:r>
          </w:p>
        </w:tc>
      </w:tr>
      <w:tr w:rsidR="00DC766C" w:rsidRPr="002C5644" w14:paraId="162DC29D" w14:textId="77777777" w:rsidTr="006F4521">
        <w:trPr>
          <w:trHeight w:hRule="exact" w:val="403"/>
        </w:trPr>
        <w:tc>
          <w:tcPr>
            <w:tcW w:w="2609" w:type="dxa"/>
            <w:gridSpan w:val="2"/>
          </w:tcPr>
          <w:p w14:paraId="1FB329E6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</w:pPr>
          </w:p>
        </w:tc>
        <w:tc>
          <w:tcPr>
            <w:tcW w:w="1265" w:type="dxa"/>
            <w:gridSpan w:val="2"/>
          </w:tcPr>
          <w:p w14:paraId="375B1F8B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1" w:type="dxa"/>
            <w:gridSpan w:val="3"/>
          </w:tcPr>
          <w:p w14:paraId="3DD5D9CF" w14:textId="67CE59F3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</w:pPr>
            <w:r w:rsidRPr="002C5644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5011AA86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85" w:type="dxa"/>
            <w:gridSpan w:val="4"/>
          </w:tcPr>
          <w:p w14:paraId="50C7A5BA" w14:textId="725DB8BC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</w:pPr>
            <w:r w:rsidRPr="002C5644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งบการเงินเฉพาะ</w:t>
            </w:r>
            <w:r w:rsidRPr="002C5644">
              <w:rPr>
                <w:rFonts w:ascii="Angsana New" w:eastAsia="MS Mincho" w:hAnsi="Angsana New" w:hint="cs"/>
                <w:bCs/>
                <w:sz w:val="30"/>
                <w:szCs w:val="30"/>
                <w:cs/>
                <w:lang w:val="en-GB"/>
              </w:rPr>
              <w:t>กิจการ</w:t>
            </w:r>
          </w:p>
        </w:tc>
      </w:tr>
      <w:tr w:rsidR="00DC766C" w:rsidRPr="002C5644" w14:paraId="1A53E439" w14:textId="77777777" w:rsidTr="006F4521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21" w:type="dxa"/>
          <w:trHeight w:val="420"/>
        </w:trPr>
        <w:tc>
          <w:tcPr>
            <w:tcW w:w="3874" w:type="dxa"/>
            <w:gridSpan w:val="4"/>
          </w:tcPr>
          <w:p w14:paraId="0BC74AB2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7894462" w14:textId="77777777" w:rsidR="00DC766C" w:rsidRPr="002C5644" w:rsidRDefault="00DC766C" w:rsidP="00DC76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68116CDE" w14:textId="77777777" w:rsidR="00DC766C" w:rsidRPr="002C5644" w:rsidRDefault="00DC766C" w:rsidP="00DC76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8A77DB" w14:textId="77777777" w:rsidR="00DC766C" w:rsidRPr="002C5644" w:rsidRDefault="00DC766C" w:rsidP="00DC76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7E250C62" w14:textId="77777777" w:rsidR="00DC766C" w:rsidRPr="002C5644" w:rsidRDefault="00DC766C" w:rsidP="00DC766C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6E59074E" w14:textId="77777777" w:rsidR="00DC766C" w:rsidRPr="002C5644" w:rsidRDefault="00DC766C" w:rsidP="00DC76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687A3757" w14:textId="77777777" w:rsidR="00DC766C" w:rsidRPr="002C5644" w:rsidRDefault="00DC766C" w:rsidP="00DC76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33A9F61F" w14:textId="77777777" w:rsidR="00DC766C" w:rsidRPr="002C5644" w:rsidRDefault="00DC766C" w:rsidP="00DC76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61</w:t>
            </w:r>
          </w:p>
        </w:tc>
      </w:tr>
      <w:tr w:rsidR="00DC766C" w:rsidRPr="002C5644" w14:paraId="43D3EBD0" w14:textId="77777777" w:rsidTr="006F4521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21" w:type="dxa"/>
          <w:trHeight w:val="420"/>
        </w:trPr>
        <w:tc>
          <w:tcPr>
            <w:tcW w:w="3874" w:type="dxa"/>
            <w:gridSpan w:val="4"/>
          </w:tcPr>
          <w:p w14:paraId="1F6713D5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070A3E6" w14:textId="77777777" w:rsidR="00DC766C" w:rsidRPr="002C5644" w:rsidRDefault="00DC766C" w:rsidP="00DC76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C4CA060" w14:textId="77777777" w:rsidR="00DC766C" w:rsidRPr="002C5644" w:rsidRDefault="00DC766C" w:rsidP="00DC76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B132FA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12FD9231" w14:textId="77777777" w:rsidR="00DC766C" w:rsidRPr="002C5644" w:rsidRDefault="00DC766C" w:rsidP="00DC766C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24DE0E89" w14:textId="77777777" w:rsidR="00DC766C" w:rsidRPr="002C5644" w:rsidRDefault="00DC766C" w:rsidP="00DC76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5E0621A" w14:textId="77777777" w:rsidR="00DC766C" w:rsidRPr="002C5644" w:rsidRDefault="00DC766C" w:rsidP="00DC76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3C207276" w14:textId="77777777" w:rsidR="00DC766C" w:rsidRPr="002C5644" w:rsidRDefault="00DC766C" w:rsidP="00DC76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DC766C" w:rsidRPr="002C5644" w14:paraId="16B08E7C" w14:textId="77777777" w:rsidTr="006F4521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26" w:type="dxa"/>
          <w:trHeight w:val="420"/>
        </w:trPr>
        <w:tc>
          <w:tcPr>
            <w:tcW w:w="3874" w:type="dxa"/>
            <w:gridSpan w:val="4"/>
          </w:tcPr>
          <w:p w14:paraId="340A6753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color w:val="000000"/>
                <w:sz w:val="30"/>
                <w:szCs w:val="30"/>
              </w:rPr>
            </w:pPr>
          </w:p>
        </w:tc>
        <w:tc>
          <w:tcPr>
            <w:tcW w:w="5635" w:type="dxa"/>
            <w:gridSpan w:val="7"/>
          </w:tcPr>
          <w:p w14:paraId="0E2AB00D" w14:textId="77777777" w:rsidR="00DC766C" w:rsidRPr="002C5644" w:rsidRDefault="00DC766C" w:rsidP="00DC76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(</w:t>
            </w: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C766C" w:rsidRPr="002C5644" w14:paraId="00148265" w14:textId="77777777" w:rsidTr="006F4521">
        <w:tblPrEx>
          <w:tblLook w:val="0000" w:firstRow="0" w:lastRow="0" w:firstColumn="0" w:lastColumn="0" w:noHBand="0" w:noVBand="0"/>
        </w:tblPrEx>
        <w:trPr>
          <w:gridAfter w:val="1"/>
          <w:wAfter w:w="21" w:type="dxa"/>
        </w:trPr>
        <w:tc>
          <w:tcPr>
            <w:tcW w:w="3874" w:type="dxa"/>
            <w:gridSpan w:val="4"/>
          </w:tcPr>
          <w:p w14:paraId="0E56E186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C5644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proofErr w:type="spellStart"/>
            <w:r w:rsidRPr="002C5644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ธันวาคม</w:t>
            </w:r>
            <w:proofErr w:type="spellEnd"/>
          </w:p>
        </w:tc>
        <w:tc>
          <w:tcPr>
            <w:tcW w:w="1172" w:type="dxa"/>
          </w:tcPr>
          <w:p w14:paraId="3616872E" w14:textId="77777777" w:rsidR="00DC766C" w:rsidRPr="002C5644" w:rsidRDefault="00DC766C" w:rsidP="00DC76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94CBDB7" w14:textId="77777777" w:rsidR="00DC766C" w:rsidRPr="002C5644" w:rsidRDefault="00DC766C" w:rsidP="00DC76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16CC54" w14:textId="77777777" w:rsidR="00DC766C" w:rsidRPr="002C5644" w:rsidRDefault="00DC766C" w:rsidP="00DC76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A98ADA" w14:textId="77777777" w:rsidR="00DC766C" w:rsidRPr="002C5644" w:rsidRDefault="00DC766C" w:rsidP="00DC76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440D352" w14:textId="77777777" w:rsidR="00DC766C" w:rsidRPr="002C5644" w:rsidRDefault="00DC766C" w:rsidP="00DC76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5F7A9A9" w14:textId="77777777" w:rsidR="00DC766C" w:rsidRPr="002C5644" w:rsidRDefault="00DC766C" w:rsidP="00DC76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49348D10" w14:textId="77777777" w:rsidR="00DC766C" w:rsidRPr="002C5644" w:rsidRDefault="00DC766C" w:rsidP="00DC76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C766C" w:rsidRPr="002C5644" w14:paraId="718BD821" w14:textId="77777777" w:rsidTr="006F4521">
        <w:tblPrEx>
          <w:tblLook w:val="0000" w:firstRow="0" w:lastRow="0" w:firstColumn="0" w:lastColumn="0" w:noHBand="0" w:noVBand="0"/>
        </w:tblPrEx>
        <w:trPr>
          <w:gridAfter w:val="1"/>
          <w:wAfter w:w="21" w:type="dxa"/>
        </w:trPr>
        <w:tc>
          <w:tcPr>
            <w:tcW w:w="3874" w:type="dxa"/>
            <w:gridSpan w:val="4"/>
          </w:tcPr>
          <w:p w14:paraId="2DDB1F87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72" w:type="dxa"/>
          </w:tcPr>
          <w:p w14:paraId="4A5558C8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73BD6DC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DAE8678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698D8D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B681989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3A88945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43A6D024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C766C" w:rsidRPr="002C5644" w14:paraId="15E2A831" w14:textId="77777777" w:rsidTr="006F4521">
        <w:tblPrEx>
          <w:tblLook w:val="0000" w:firstRow="0" w:lastRow="0" w:firstColumn="0" w:lastColumn="0" w:noHBand="0" w:noVBand="0"/>
        </w:tblPrEx>
        <w:trPr>
          <w:gridAfter w:val="1"/>
          <w:wAfter w:w="21" w:type="dxa"/>
        </w:trPr>
        <w:tc>
          <w:tcPr>
            <w:tcW w:w="3874" w:type="dxa"/>
            <w:gridSpan w:val="4"/>
          </w:tcPr>
          <w:p w14:paraId="1CEF6F23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172" w:type="dxa"/>
          </w:tcPr>
          <w:p w14:paraId="28876304" w14:textId="77777777" w:rsidR="00DC766C" w:rsidRPr="002C5644" w:rsidDel="006A7EC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CEE4700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C26ADD5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2E78E55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484C376F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</w:tcPr>
          <w:p w14:paraId="2EF76E06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231" w:type="dxa"/>
          </w:tcPr>
          <w:p w14:paraId="6544A7B5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DC766C" w:rsidRPr="002C5644" w14:paraId="054149B8" w14:textId="77777777" w:rsidTr="006F4521">
        <w:tblPrEx>
          <w:tblLook w:val="0000" w:firstRow="0" w:lastRow="0" w:firstColumn="0" w:lastColumn="0" w:noHBand="0" w:noVBand="0"/>
        </w:tblPrEx>
        <w:trPr>
          <w:gridAfter w:val="1"/>
          <w:wAfter w:w="21" w:type="dxa"/>
        </w:trPr>
        <w:tc>
          <w:tcPr>
            <w:tcW w:w="3874" w:type="dxa"/>
            <w:gridSpan w:val="4"/>
            <w:tcBorders>
              <w:bottom w:val="nil"/>
            </w:tcBorders>
          </w:tcPr>
          <w:p w14:paraId="335B26AF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C5644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2" w:type="dxa"/>
          </w:tcPr>
          <w:p w14:paraId="4AE7DAF8" w14:textId="77777777" w:rsidR="00DC766C" w:rsidRPr="002C5644" w:rsidDel="006A7EC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BC83C4D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BBE3882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B8A813C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2B8CA281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</w:tcPr>
          <w:p w14:paraId="4D43022F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231" w:type="dxa"/>
          </w:tcPr>
          <w:p w14:paraId="1EB79E51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DC766C" w:rsidRPr="002C5644" w14:paraId="2920CEC4" w14:textId="77777777" w:rsidTr="006F4521">
        <w:tblPrEx>
          <w:tblLook w:val="0000" w:firstRow="0" w:lastRow="0" w:firstColumn="0" w:lastColumn="0" w:noHBand="0" w:noVBand="0"/>
        </w:tblPrEx>
        <w:trPr>
          <w:gridAfter w:val="1"/>
          <w:wAfter w:w="21" w:type="dxa"/>
        </w:trPr>
        <w:tc>
          <w:tcPr>
            <w:tcW w:w="3874" w:type="dxa"/>
            <w:gridSpan w:val="4"/>
            <w:tcBorders>
              <w:bottom w:val="nil"/>
            </w:tcBorders>
          </w:tcPr>
          <w:p w14:paraId="34B5C57A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C5644">
              <w:rPr>
                <w:rFonts w:ascii="Times New Roman" w:hAnsi="Times New Roman" w:hint="cs"/>
                <w:sz w:val="30"/>
                <w:szCs w:val="30"/>
                <w:cs/>
              </w:rPr>
              <w:t xml:space="preserve">   โครงการผลประโยชน์ที่กำหนดไว้</w:t>
            </w:r>
          </w:p>
        </w:tc>
        <w:tc>
          <w:tcPr>
            <w:tcW w:w="1172" w:type="dxa"/>
          </w:tcPr>
          <w:p w14:paraId="3C65A48D" w14:textId="57E6EF42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Cs/>
                <w:sz w:val="30"/>
                <w:szCs w:val="30"/>
              </w:rPr>
              <w:t>94,391</w:t>
            </w:r>
          </w:p>
        </w:tc>
        <w:tc>
          <w:tcPr>
            <w:tcW w:w="269" w:type="dxa"/>
          </w:tcPr>
          <w:p w14:paraId="226676C9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</w:tcPr>
          <w:p w14:paraId="4FE7D463" w14:textId="5E850772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Cs/>
                <w:sz w:val="30"/>
                <w:szCs w:val="30"/>
              </w:rPr>
              <w:t>40,698</w:t>
            </w:r>
          </w:p>
        </w:tc>
        <w:tc>
          <w:tcPr>
            <w:tcW w:w="270" w:type="dxa"/>
          </w:tcPr>
          <w:p w14:paraId="0BCBABDD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nil"/>
            </w:tcBorders>
          </w:tcPr>
          <w:p w14:paraId="1F8D0538" w14:textId="2A5204C9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44,802</w:t>
            </w:r>
          </w:p>
        </w:tc>
        <w:tc>
          <w:tcPr>
            <w:tcW w:w="269" w:type="dxa"/>
          </w:tcPr>
          <w:p w14:paraId="000DF736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32D17922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5,924</w:t>
            </w:r>
          </w:p>
        </w:tc>
      </w:tr>
      <w:tr w:rsidR="00DC766C" w:rsidRPr="002C5644" w14:paraId="380CEC3B" w14:textId="77777777" w:rsidTr="006F4521">
        <w:tblPrEx>
          <w:tblLook w:val="0000" w:firstRow="0" w:lastRow="0" w:firstColumn="0" w:lastColumn="0" w:noHBand="0" w:noVBand="0"/>
        </w:tblPrEx>
        <w:trPr>
          <w:gridAfter w:val="1"/>
          <w:wAfter w:w="21" w:type="dxa"/>
        </w:trPr>
        <w:tc>
          <w:tcPr>
            <w:tcW w:w="3874" w:type="dxa"/>
            <w:gridSpan w:val="4"/>
            <w:tcBorders>
              <w:bottom w:val="nil"/>
            </w:tcBorders>
          </w:tcPr>
          <w:p w14:paraId="6AA90C44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C564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172" w:type="dxa"/>
          </w:tcPr>
          <w:p w14:paraId="72488F73" w14:textId="278E4A65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Cs/>
                <w:sz w:val="30"/>
                <w:szCs w:val="30"/>
              </w:rPr>
              <w:t>1,398</w:t>
            </w:r>
          </w:p>
        </w:tc>
        <w:tc>
          <w:tcPr>
            <w:tcW w:w="269" w:type="dxa"/>
          </w:tcPr>
          <w:p w14:paraId="64B42D8E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</w:tcPr>
          <w:p w14:paraId="6F44874F" w14:textId="103B312E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Cs/>
                <w:sz w:val="30"/>
                <w:szCs w:val="30"/>
              </w:rPr>
              <w:t>1,097</w:t>
            </w:r>
          </w:p>
        </w:tc>
        <w:tc>
          <w:tcPr>
            <w:tcW w:w="270" w:type="dxa"/>
          </w:tcPr>
          <w:p w14:paraId="3307E307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nil"/>
            </w:tcBorders>
          </w:tcPr>
          <w:p w14:paraId="509D4ACD" w14:textId="68A42BE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D4B6A59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113BA3F0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DC766C" w:rsidRPr="002C5644" w14:paraId="3E4313B8" w14:textId="77777777" w:rsidTr="006F4521">
        <w:tblPrEx>
          <w:tblLook w:val="0000" w:firstRow="0" w:lastRow="0" w:firstColumn="0" w:lastColumn="0" w:noHBand="0" w:noVBand="0"/>
        </w:tblPrEx>
        <w:trPr>
          <w:gridAfter w:val="1"/>
          <w:wAfter w:w="21" w:type="dxa"/>
        </w:trPr>
        <w:tc>
          <w:tcPr>
            <w:tcW w:w="3874" w:type="dxa"/>
            <w:gridSpan w:val="4"/>
          </w:tcPr>
          <w:p w14:paraId="62CF5631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72A8FEF" w14:textId="0686C271" w:rsidR="00DC766C" w:rsidRPr="002C5644" w:rsidRDefault="00475413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95,789</w:t>
            </w:r>
          </w:p>
        </w:tc>
        <w:tc>
          <w:tcPr>
            <w:tcW w:w="269" w:type="dxa"/>
          </w:tcPr>
          <w:p w14:paraId="46E0A083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7A8F84" w14:textId="2920C030" w:rsidR="00DC766C" w:rsidRPr="002C5644" w:rsidRDefault="00475413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sz w:val="30"/>
                <w:szCs w:val="30"/>
              </w:rPr>
              <w:t>41,795</w:t>
            </w:r>
          </w:p>
        </w:tc>
        <w:tc>
          <w:tcPr>
            <w:tcW w:w="270" w:type="dxa"/>
          </w:tcPr>
          <w:p w14:paraId="22E09133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C2F07A1" w14:textId="55F013CA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44,802</w:t>
            </w:r>
          </w:p>
        </w:tc>
        <w:tc>
          <w:tcPr>
            <w:tcW w:w="269" w:type="dxa"/>
          </w:tcPr>
          <w:p w14:paraId="53446482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01D0B1D6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5,924</w:t>
            </w:r>
          </w:p>
        </w:tc>
      </w:tr>
      <w:tr w:rsidR="00DC766C" w:rsidRPr="002C5644" w14:paraId="230FD313" w14:textId="77777777" w:rsidTr="006F4521">
        <w:tblPrEx>
          <w:tblLook w:val="0000" w:firstRow="0" w:lastRow="0" w:firstColumn="0" w:lastColumn="0" w:noHBand="0" w:noVBand="0"/>
        </w:tblPrEx>
        <w:trPr>
          <w:gridAfter w:val="1"/>
          <w:wAfter w:w="21" w:type="dxa"/>
        </w:trPr>
        <w:tc>
          <w:tcPr>
            <w:tcW w:w="3874" w:type="dxa"/>
            <w:gridSpan w:val="4"/>
          </w:tcPr>
          <w:p w14:paraId="2E583D6F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2" w:type="dxa"/>
          </w:tcPr>
          <w:p w14:paraId="0A398FAA" w14:textId="77777777" w:rsidR="00DC766C" w:rsidRPr="002C5644" w:rsidDel="006A7EC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D49130B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</w:tcPr>
          <w:p w14:paraId="576C863B" w14:textId="77777777" w:rsidR="00DC766C" w:rsidRPr="002C5644" w:rsidDel="006A7EC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665B39" w14:textId="77777777" w:rsidR="00DC766C" w:rsidRPr="002C5644" w:rsidDel="006A7EC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66C69915" w14:textId="77777777" w:rsidR="00DC766C" w:rsidRPr="002C5644" w:rsidDel="006A7EC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BEBB2BD" w14:textId="77777777" w:rsidR="00DC766C" w:rsidRPr="002C5644" w:rsidDel="006A7EC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4C34DD04" w14:textId="77777777" w:rsidR="00DC766C" w:rsidRPr="002C5644" w:rsidDel="006A7EC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DC766C" w:rsidRPr="002C5644" w14:paraId="42B67531" w14:textId="77777777" w:rsidTr="006F4521">
        <w:tblPrEx>
          <w:tblLook w:val="0000" w:firstRow="0" w:lastRow="0" w:firstColumn="0" w:lastColumn="0" w:noHBand="0" w:noVBand="0"/>
        </w:tblPrEx>
        <w:trPr>
          <w:gridAfter w:val="1"/>
          <w:wAfter w:w="21" w:type="dxa"/>
        </w:trPr>
        <w:tc>
          <w:tcPr>
            <w:tcW w:w="3874" w:type="dxa"/>
            <w:gridSpan w:val="4"/>
            <w:tcBorders>
              <w:bottom w:val="nil"/>
            </w:tcBorders>
          </w:tcPr>
          <w:p w14:paraId="3121339B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ขาดทุนจากการประมาณ</w:t>
            </w:r>
            <w:r w:rsidRPr="002C564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1172" w:type="dxa"/>
          </w:tcPr>
          <w:p w14:paraId="61C58185" w14:textId="77777777" w:rsidR="00DC766C" w:rsidRPr="002C5644" w:rsidDel="006A7EC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106BEB4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</w:tcPr>
          <w:p w14:paraId="2ACEF51B" w14:textId="77777777" w:rsidR="00DC766C" w:rsidRPr="002C5644" w:rsidDel="006A7EC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9DCE12" w14:textId="77777777" w:rsidR="00DC766C" w:rsidRPr="002C5644" w:rsidDel="006A7EC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20F76A66" w14:textId="77777777" w:rsidR="00DC766C" w:rsidRPr="002C5644" w:rsidDel="006A7EC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EB98712" w14:textId="77777777" w:rsidR="00DC766C" w:rsidRPr="002C5644" w:rsidDel="006A7EC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3E7FAA56" w14:textId="77777777" w:rsidR="00DC766C" w:rsidRPr="002C5644" w:rsidDel="006A7EC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DC766C" w:rsidRPr="002C5644" w14:paraId="7EA7E56B" w14:textId="77777777" w:rsidTr="006F4521">
        <w:tblPrEx>
          <w:tblLook w:val="0000" w:firstRow="0" w:lastRow="0" w:firstColumn="0" w:lastColumn="0" w:noHBand="0" w:noVBand="0"/>
        </w:tblPrEx>
        <w:trPr>
          <w:gridAfter w:val="1"/>
          <w:wAfter w:w="21" w:type="dxa"/>
        </w:trPr>
        <w:tc>
          <w:tcPr>
            <w:tcW w:w="3874" w:type="dxa"/>
            <w:gridSpan w:val="4"/>
            <w:tcBorders>
              <w:top w:val="nil"/>
              <w:bottom w:val="nil"/>
            </w:tcBorders>
          </w:tcPr>
          <w:p w14:paraId="6CBAAB5F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2C564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คณิตศาสตร์ประกันภัยที่รับรู้ใน</w:t>
            </w:r>
            <w:r w:rsidRPr="002C564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504D3BCB" w14:textId="194997BC" w:rsidR="00DC766C" w:rsidRPr="002C5644" w:rsidDel="006A7EC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1,604</w:t>
            </w:r>
          </w:p>
        </w:tc>
        <w:tc>
          <w:tcPr>
            <w:tcW w:w="269" w:type="dxa"/>
          </w:tcPr>
          <w:p w14:paraId="3DFBC452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EA75501" w14:textId="6223B251" w:rsidR="00DC766C" w:rsidRPr="002C5644" w:rsidDel="006A7EC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74F1AF" w14:textId="77777777" w:rsidR="00DC766C" w:rsidRPr="002C5644" w:rsidDel="006A7EC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4568BD30" w14:textId="0E7CB0A2" w:rsidR="00DC766C" w:rsidRPr="002C5644" w:rsidDel="006A7EC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3,838</w:t>
            </w:r>
          </w:p>
        </w:tc>
        <w:tc>
          <w:tcPr>
            <w:tcW w:w="269" w:type="dxa"/>
          </w:tcPr>
          <w:p w14:paraId="5E2EA298" w14:textId="77777777" w:rsidR="00DC766C" w:rsidRPr="002C5644" w:rsidDel="006A7EC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3E2077FC" w14:textId="77777777" w:rsidR="00DC766C" w:rsidRPr="002C5644" w:rsidDel="006A7EC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DC766C" w:rsidRPr="002C5644" w14:paraId="2F73BFBD" w14:textId="77777777" w:rsidTr="006F4521">
        <w:tblPrEx>
          <w:tblLook w:val="0000" w:firstRow="0" w:lastRow="0" w:firstColumn="0" w:lastColumn="0" w:noHBand="0" w:noVBand="0"/>
        </w:tblPrEx>
        <w:trPr>
          <w:gridAfter w:val="1"/>
          <w:wAfter w:w="21" w:type="dxa"/>
        </w:trPr>
        <w:tc>
          <w:tcPr>
            <w:tcW w:w="3874" w:type="dxa"/>
            <w:gridSpan w:val="4"/>
            <w:tcBorders>
              <w:top w:val="nil"/>
              <w:bottom w:val="nil"/>
            </w:tcBorders>
          </w:tcPr>
          <w:p w14:paraId="0A194923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ขาดทุนสะสมจากการประมาณ</w:t>
            </w:r>
            <w:r w:rsidRPr="002C564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07178295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BF950D1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69E2EBB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737661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619134CA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A30326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7ABC9381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DC766C" w:rsidRPr="002C5644" w14:paraId="58D86445" w14:textId="77777777" w:rsidTr="006F4521">
        <w:tblPrEx>
          <w:tblLook w:val="0000" w:firstRow="0" w:lastRow="0" w:firstColumn="0" w:lastColumn="0" w:noHBand="0" w:noVBand="0"/>
        </w:tblPrEx>
        <w:trPr>
          <w:gridAfter w:val="1"/>
          <w:wAfter w:w="21" w:type="dxa"/>
        </w:trPr>
        <w:tc>
          <w:tcPr>
            <w:tcW w:w="3874" w:type="dxa"/>
            <w:gridSpan w:val="4"/>
            <w:tcBorders>
              <w:top w:val="nil"/>
              <w:bottom w:val="nil"/>
            </w:tcBorders>
            <w:vAlign w:val="bottom"/>
          </w:tcPr>
          <w:p w14:paraId="068F8384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C56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2C564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C56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คณิตศาสตร์ประกันภัยที่รับรู้</w:t>
            </w: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4AB507DD" w14:textId="13F57E78" w:rsidR="00DC766C" w:rsidRPr="002C5644" w:rsidDel="006A7EC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1,604</w:t>
            </w:r>
          </w:p>
        </w:tc>
        <w:tc>
          <w:tcPr>
            <w:tcW w:w="269" w:type="dxa"/>
          </w:tcPr>
          <w:p w14:paraId="1DFB89DF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5E4E8A8" w14:textId="6FB59C8B" w:rsidR="00DC766C" w:rsidRPr="002C5644" w:rsidDel="006A7EC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BE5B29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26BBFD7A" w14:textId="254378AF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3,838</w:t>
            </w:r>
          </w:p>
        </w:tc>
        <w:tc>
          <w:tcPr>
            <w:tcW w:w="269" w:type="dxa"/>
          </w:tcPr>
          <w:p w14:paraId="14F7F309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07335F37" w14:textId="77777777" w:rsidR="00DC766C" w:rsidRPr="002C5644" w:rsidRDefault="00DC766C" w:rsidP="00DC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</w:tbl>
    <w:p w14:paraId="008B9A1D" w14:textId="1084EEFF" w:rsidR="009D64BE" w:rsidRPr="002C5644" w:rsidRDefault="009D64BE" w:rsidP="009A2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06A4055C" w14:textId="77777777" w:rsidR="008746BE" w:rsidRPr="002C5644" w:rsidRDefault="008746BE" w:rsidP="00874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  <w:lang w:val="th-TH"/>
        </w:rPr>
      </w:pPr>
      <w:r w:rsidRPr="002C5644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th-TH"/>
        </w:rPr>
        <w:t>โครงการผลประโยชน์ที่กำหนดไว้</w:t>
      </w:r>
    </w:p>
    <w:p w14:paraId="5D6E3E16" w14:textId="77777777" w:rsidR="008746BE" w:rsidRPr="002C5644" w:rsidRDefault="008746BE" w:rsidP="009A2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6950C902" w14:textId="77777777" w:rsidR="006602AA" w:rsidRPr="002C5644" w:rsidRDefault="006602AA" w:rsidP="00660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th-TH"/>
        </w:rPr>
      </w:pPr>
      <w:r w:rsidRPr="002C5644">
        <w:rPr>
          <w:rFonts w:ascii="Angsana New" w:eastAsia="MS Mincho" w:hAnsi="Angsana New"/>
          <w:sz w:val="30"/>
          <w:szCs w:val="30"/>
          <w:cs/>
          <w:lang w:val="th-TH"/>
        </w:rPr>
        <w:t>กลุ่มบริษัท</w:t>
      </w:r>
      <w:r w:rsidR="003415AA" w:rsidRPr="002C5644">
        <w:rPr>
          <w:rFonts w:ascii="Angsana New" w:eastAsia="MS Mincho" w:hAnsi="Angsana New" w:hint="cs"/>
          <w:sz w:val="30"/>
          <w:szCs w:val="30"/>
          <w:cs/>
          <w:lang w:val="th-TH"/>
        </w:rPr>
        <w:t>และบริษัท</w:t>
      </w:r>
      <w:r w:rsidRPr="002C5644">
        <w:rPr>
          <w:rFonts w:ascii="Angsana New" w:eastAsia="MS Mincho" w:hAnsi="Angsana New"/>
          <w:sz w:val="30"/>
          <w:szCs w:val="30"/>
          <w:cs/>
          <w:lang w:val="th-TH"/>
        </w:rPr>
        <w:t>จัดการโครงการ</w:t>
      </w:r>
      <w:r w:rsidR="00B220B1" w:rsidRPr="002C5644">
        <w:rPr>
          <w:rFonts w:ascii="Angsana New" w:eastAsia="MS Mincho" w:hAnsi="Angsana New" w:hint="cs"/>
          <w:sz w:val="30"/>
          <w:szCs w:val="30"/>
          <w:cs/>
          <w:lang w:val="th-TH"/>
        </w:rPr>
        <w:t>ผลประโยชน์ที่กำหนดไว้</w:t>
      </w:r>
      <w:r w:rsidRPr="002C5644">
        <w:rPr>
          <w:rFonts w:ascii="Angsana New" w:eastAsia="MS Mincho" w:hAnsi="Angsana New"/>
          <w:sz w:val="30"/>
          <w:szCs w:val="30"/>
          <w:cs/>
          <w:lang w:val="th-TH"/>
        </w:rPr>
        <w:t xml:space="preserve">ตามข้อกำหนดของพระราชบัญญัติคุ้มครองแรงงาน พ.ศ. </w:t>
      </w:r>
      <w:r w:rsidRPr="002C5644">
        <w:rPr>
          <w:rFonts w:ascii="Angsana New" w:eastAsia="MS Mincho" w:hAnsi="Angsana New"/>
          <w:sz w:val="30"/>
          <w:szCs w:val="30"/>
          <w:lang w:val="th-TH"/>
        </w:rPr>
        <w:t xml:space="preserve">2541 </w:t>
      </w:r>
      <w:r w:rsidRPr="002C5644">
        <w:rPr>
          <w:rFonts w:ascii="Angsana New" w:eastAsia="MS Mincho" w:hAnsi="Angsana New"/>
          <w:sz w:val="30"/>
          <w:szCs w:val="30"/>
          <w:cs/>
          <w:lang w:val="th-TH"/>
        </w:rPr>
        <w:t>ในการให้ผลประโยชน์เมื่อเกษียณแก่พนักงานตามสิทธิและอายุงาน</w:t>
      </w:r>
    </w:p>
    <w:p w14:paraId="5B3C4BB5" w14:textId="77777777" w:rsidR="006602AA" w:rsidRPr="002C5644" w:rsidRDefault="006602AA" w:rsidP="006602AA">
      <w:pPr>
        <w:ind w:firstLine="567"/>
        <w:rPr>
          <w:rFonts w:ascii="Angsana New" w:eastAsia="MS Mincho" w:hAnsi="Angsana New"/>
          <w:sz w:val="30"/>
          <w:szCs w:val="30"/>
        </w:rPr>
      </w:pPr>
    </w:p>
    <w:p w14:paraId="333153DE" w14:textId="77777777" w:rsidR="006602AA" w:rsidRPr="002C5644" w:rsidRDefault="006602AA" w:rsidP="00660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th-TH"/>
        </w:rPr>
      </w:pPr>
      <w:r w:rsidRPr="002C5644">
        <w:rPr>
          <w:rFonts w:ascii="Angsana New" w:eastAsia="MS Mincho" w:hAnsi="Angsana New"/>
          <w:spacing w:val="-2"/>
          <w:sz w:val="30"/>
          <w:szCs w:val="30"/>
          <w:cs/>
          <w:lang w:val="th-TH"/>
        </w:rPr>
        <w:t>โครงการผลประโยชน์</w:t>
      </w:r>
      <w:r w:rsidRPr="002C5644">
        <w:rPr>
          <w:rFonts w:ascii="Angsana New" w:eastAsia="MS Mincho" w:hAnsi="Angsana New" w:hint="cs"/>
          <w:spacing w:val="-2"/>
          <w:sz w:val="30"/>
          <w:szCs w:val="30"/>
          <w:cs/>
          <w:lang w:val="th-TH"/>
        </w:rPr>
        <w:t>ที่กำหนดไว้</w:t>
      </w:r>
      <w:r w:rsidRPr="002C5644">
        <w:rPr>
          <w:rFonts w:ascii="Angsana New" w:eastAsia="MS Mincho" w:hAnsi="Angsana New"/>
          <w:spacing w:val="-2"/>
          <w:sz w:val="30"/>
          <w:szCs w:val="30"/>
          <w:cs/>
          <w:lang w:val="th-TH"/>
        </w:rPr>
        <w:t>มีความเสี่ยงจากการประมาณการตามหลักคณิตศาสตร์ประกันภัย ได้แก่</w:t>
      </w:r>
      <w:r w:rsidR="00C82062" w:rsidRPr="002C5644">
        <w:rPr>
          <w:rFonts w:ascii="Angsana New" w:eastAsia="MS Mincho" w:hAnsi="Angsana New"/>
          <w:spacing w:val="-2"/>
          <w:sz w:val="30"/>
          <w:szCs w:val="30"/>
          <w:cs/>
          <w:lang w:val="th-TH"/>
        </w:rPr>
        <w:t xml:space="preserve"> </w:t>
      </w:r>
      <w:r w:rsidR="00B220B1" w:rsidRPr="002C5644">
        <w:rPr>
          <w:rFonts w:ascii="Angsana New" w:eastAsia="MS Mincho" w:hAnsi="Angsana New" w:hint="cs"/>
          <w:spacing w:val="-2"/>
          <w:sz w:val="30"/>
          <w:szCs w:val="30"/>
          <w:cs/>
          <w:lang w:val="th-TH"/>
        </w:rPr>
        <w:t>ความเสี่ยง</w:t>
      </w:r>
      <w:r w:rsidR="00B220B1" w:rsidRPr="002C5644">
        <w:rPr>
          <w:rFonts w:ascii="Angsana New" w:eastAsia="MS Mincho" w:hAnsi="Angsana New" w:hint="cs"/>
          <w:sz w:val="30"/>
          <w:szCs w:val="30"/>
          <w:cs/>
          <w:lang w:val="th-TH"/>
        </w:rPr>
        <w:t xml:space="preserve">ของช่วงชีวิต </w:t>
      </w:r>
      <w:r w:rsidRPr="002C5644">
        <w:rPr>
          <w:rFonts w:ascii="Angsana New" w:eastAsia="MS Mincho" w:hAnsi="Angsana New"/>
          <w:sz w:val="30"/>
          <w:szCs w:val="30"/>
          <w:cs/>
          <w:lang w:val="th-TH"/>
        </w:rPr>
        <w:t>ความเสี่ยงจากอัตราดอกเบี้ย และความเสี่ยง</w:t>
      </w:r>
      <w:r w:rsidRPr="002C5644">
        <w:rPr>
          <w:rFonts w:ascii="Angsana New" w:eastAsia="MS Mincho" w:hAnsi="Angsana New" w:hint="cs"/>
          <w:sz w:val="30"/>
          <w:szCs w:val="30"/>
          <w:cs/>
          <w:lang w:val="th-TH"/>
        </w:rPr>
        <w:t>จาก</w:t>
      </w:r>
      <w:r w:rsidR="00B220B1" w:rsidRPr="002C5644">
        <w:rPr>
          <w:rFonts w:ascii="Angsana New" w:eastAsia="MS Mincho" w:hAnsi="Angsana New" w:hint="cs"/>
          <w:sz w:val="30"/>
          <w:szCs w:val="30"/>
          <w:cs/>
          <w:lang w:val="th-TH"/>
        </w:rPr>
        <w:t>ตลาด (เงินลงทุน)</w:t>
      </w:r>
    </w:p>
    <w:p w14:paraId="60460ED0" w14:textId="17D01CA6" w:rsidR="00886FFA" w:rsidRDefault="00886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1170"/>
        <w:gridCol w:w="270"/>
        <w:gridCol w:w="1260"/>
        <w:gridCol w:w="270"/>
        <w:gridCol w:w="1170"/>
        <w:gridCol w:w="270"/>
        <w:gridCol w:w="1170"/>
      </w:tblGrid>
      <w:tr w:rsidR="00F3152E" w:rsidRPr="002C5644" w14:paraId="43EF375A" w14:textId="77777777" w:rsidTr="000C68F4">
        <w:tc>
          <w:tcPr>
            <w:tcW w:w="2970" w:type="dxa"/>
            <w:vMerge w:val="restart"/>
          </w:tcPr>
          <w:p w14:paraId="1BBA99E3" w14:textId="77777777" w:rsidR="00F3152E" w:rsidRPr="002C5644" w:rsidRDefault="00F3152E" w:rsidP="00F7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60AE5A6D" w14:textId="77777777" w:rsidR="00F3152E" w:rsidRPr="002C5644" w:rsidRDefault="00F3152E" w:rsidP="00F7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900" w:type="dxa"/>
          </w:tcPr>
          <w:p w14:paraId="1BCFF3F2" w14:textId="77777777" w:rsidR="00F3152E" w:rsidRPr="002C5644" w:rsidRDefault="00F3152E" w:rsidP="0066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13CE576B" w14:textId="77777777" w:rsidR="00F3152E" w:rsidRPr="002C5644" w:rsidRDefault="00F3152E" w:rsidP="0066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FC68CD" w14:textId="77777777" w:rsidR="00F3152E" w:rsidRPr="002C5644" w:rsidRDefault="00F3152E" w:rsidP="0066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74D84E0" w14:textId="77777777" w:rsidR="00F3152E" w:rsidRPr="002C5644" w:rsidRDefault="00F3152E" w:rsidP="0066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152E" w:rsidRPr="002C5644" w14:paraId="54259620" w14:textId="77777777" w:rsidTr="000C68F4">
        <w:tc>
          <w:tcPr>
            <w:tcW w:w="2970" w:type="dxa"/>
            <w:vMerge/>
          </w:tcPr>
          <w:p w14:paraId="4B2B5774" w14:textId="77777777" w:rsidR="00F3152E" w:rsidRPr="002C5644" w:rsidRDefault="00F3152E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C6DC39" w14:textId="77777777" w:rsidR="00F3152E" w:rsidRPr="002C5644" w:rsidRDefault="00F3152E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FB63CD" w14:textId="77777777" w:rsidR="00F3152E" w:rsidRPr="002C5644" w:rsidRDefault="00F3152E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A309B4B" w14:textId="77777777" w:rsidR="00F3152E" w:rsidRPr="002C5644" w:rsidRDefault="00F3152E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C274B2" w14:textId="77777777" w:rsidR="00F3152E" w:rsidRPr="002C5644" w:rsidRDefault="00F3152E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5003B272" w14:textId="77777777" w:rsidR="00F3152E" w:rsidRPr="002C5644" w:rsidRDefault="00F3152E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E19AD4" w14:textId="77777777" w:rsidR="00F3152E" w:rsidRPr="002C5644" w:rsidRDefault="00F3152E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1FD8192" w14:textId="77777777" w:rsidR="00F3152E" w:rsidRPr="002C5644" w:rsidRDefault="00F3152E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08D9D" w14:textId="77777777" w:rsidR="00F3152E" w:rsidRPr="002C5644" w:rsidRDefault="00F3152E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61</w:t>
            </w:r>
          </w:p>
        </w:tc>
      </w:tr>
      <w:tr w:rsidR="00AA37CF" w:rsidRPr="002C5644" w14:paraId="6617BC7B" w14:textId="77777777" w:rsidTr="000C68F4">
        <w:tc>
          <w:tcPr>
            <w:tcW w:w="2970" w:type="dxa"/>
          </w:tcPr>
          <w:p w14:paraId="40FD3E83" w14:textId="77777777" w:rsidR="00AA37CF" w:rsidRPr="002C5644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E540F37" w14:textId="77777777" w:rsidR="00AA37CF" w:rsidRPr="002C5644" w:rsidRDefault="00AA37CF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892D7" w14:textId="77777777" w:rsidR="00AA37CF" w:rsidRPr="002C5644" w:rsidRDefault="00AA37CF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85FE1F" w14:textId="77777777" w:rsidR="00AA37CF" w:rsidRPr="002C5644" w:rsidRDefault="00AA37CF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72D80F" w14:textId="77777777" w:rsidR="00AA37CF" w:rsidRPr="002C5644" w:rsidRDefault="00AA37CF" w:rsidP="00AA37CF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57D78766" w14:textId="77777777" w:rsidR="00AA37CF" w:rsidRPr="002C5644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7226A1" w14:textId="77777777" w:rsidR="00AA37CF" w:rsidRPr="002C5644" w:rsidRDefault="00AA37CF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40A868" w14:textId="77777777" w:rsidR="00AA37CF" w:rsidRPr="002C5644" w:rsidRDefault="00AA37CF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898748" w14:textId="77777777" w:rsidR="00AA37CF" w:rsidRPr="002C5644" w:rsidRDefault="00AA37CF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AA37CF" w:rsidRPr="002C5644" w14:paraId="74D68480" w14:textId="77777777" w:rsidTr="000C68F4">
        <w:tc>
          <w:tcPr>
            <w:tcW w:w="2970" w:type="dxa"/>
          </w:tcPr>
          <w:p w14:paraId="37A6A71B" w14:textId="77777777" w:rsidR="00AA37CF" w:rsidRPr="002C5644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F658A48" w14:textId="77777777" w:rsidR="00AA37CF" w:rsidRPr="002C5644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580" w:type="dxa"/>
            <w:gridSpan w:val="7"/>
          </w:tcPr>
          <w:p w14:paraId="4576ACF8" w14:textId="77777777" w:rsidR="00AA37CF" w:rsidRPr="002C5644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2C5644">
              <w:rPr>
                <w:rFonts w:ascii="Angsana New" w:eastAsia="MS Mincho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2C5644"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98426D" w:rsidRPr="002C5644" w14:paraId="25DB0C3E" w14:textId="77777777" w:rsidTr="000C68F4">
        <w:tc>
          <w:tcPr>
            <w:tcW w:w="2970" w:type="dxa"/>
          </w:tcPr>
          <w:p w14:paraId="64A61D9B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900" w:type="dxa"/>
          </w:tcPr>
          <w:p w14:paraId="53CAADEE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7F6F82" w14:textId="40F072AD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215,810</w:t>
            </w:r>
          </w:p>
        </w:tc>
        <w:tc>
          <w:tcPr>
            <w:tcW w:w="270" w:type="dxa"/>
          </w:tcPr>
          <w:p w14:paraId="30E5A538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5002AC2" w14:textId="636C28E4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115,221</w:t>
            </w:r>
          </w:p>
        </w:tc>
        <w:tc>
          <w:tcPr>
            <w:tcW w:w="270" w:type="dxa"/>
          </w:tcPr>
          <w:p w14:paraId="22755761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AA5E44E" w14:textId="4769AF0F" w:rsidR="0098426D" w:rsidRPr="00EE6EA6" w:rsidRDefault="0098426D" w:rsidP="00EE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84,699</w:t>
            </w:r>
          </w:p>
        </w:tc>
        <w:tc>
          <w:tcPr>
            <w:tcW w:w="270" w:type="dxa"/>
          </w:tcPr>
          <w:p w14:paraId="1934436E" w14:textId="77777777" w:rsidR="0098426D" w:rsidRPr="00EE6EA6" w:rsidRDefault="0098426D" w:rsidP="00EE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50B8431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98426D" w:rsidRPr="002C5644" w14:paraId="14A18A06" w14:textId="77777777" w:rsidTr="000C68F4">
        <w:tc>
          <w:tcPr>
            <w:tcW w:w="2970" w:type="dxa"/>
          </w:tcPr>
          <w:p w14:paraId="5F716217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BCCF5B5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FAE311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E5D37F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EFA48D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8880E7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5C5E2ED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9F831A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9755097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8426D" w:rsidRPr="002C5644" w14:paraId="74AFE0C4" w14:textId="77777777" w:rsidTr="00F70BAB">
        <w:tc>
          <w:tcPr>
            <w:tcW w:w="2970" w:type="dxa"/>
          </w:tcPr>
          <w:p w14:paraId="1438C181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</w:tcPr>
          <w:p w14:paraId="6064239D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B72F40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9C95B3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427B9CA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F31FC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78FD3B7A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FBA99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065321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8426D" w:rsidRPr="002C5644" w14:paraId="27333B1C" w14:textId="77777777" w:rsidTr="000C68F4">
        <w:tc>
          <w:tcPr>
            <w:tcW w:w="2970" w:type="dxa"/>
          </w:tcPr>
          <w:p w14:paraId="1A4EBFDC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00" w:type="dxa"/>
          </w:tcPr>
          <w:p w14:paraId="5A2309C0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39F8C0" w14:textId="3C6DB26F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AU"/>
              </w:rPr>
              <w:t>45,219</w:t>
            </w:r>
          </w:p>
        </w:tc>
        <w:tc>
          <w:tcPr>
            <w:tcW w:w="270" w:type="dxa"/>
          </w:tcPr>
          <w:p w14:paraId="040883BE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5B2C705" w14:textId="576319F3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AU"/>
              </w:rPr>
              <w:t>37,522</w:t>
            </w:r>
          </w:p>
        </w:tc>
        <w:tc>
          <w:tcPr>
            <w:tcW w:w="270" w:type="dxa"/>
          </w:tcPr>
          <w:p w14:paraId="4689F118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4F2FD3C" w14:textId="0FE76003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17,284</w:t>
            </w:r>
          </w:p>
        </w:tc>
        <w:tc>
          <w:tcPr>
            <w:tcW w:w="270" w:type="dxa"/>
          </w:tcPr>
          <w:p w14:paraId="68E9C6A1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B75F48A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4,938</w:t>
            </w:r>
          </w:p>
        </w:tc>
      </w:tr>
      <w:tr w:rsidR="0098426D" w:rsidRPr="002C5644" w14:paraId="309B766D" w14:textId="77777777" w:rsidTr="00F70BAB">
        <w:tc>
          <w:tcPr>
            <w:tcW w:w="2970" w:type="dxa"/>
          </w:tcPr>
          <w:p w14:paraId="736F6714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900" w:type="dxa"/>
          </w:tcPr>
          <w:p w14:paraId="13D2562A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405251" w14:textId="3A5B19AC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AU"/>
              </w:rPr>
              <w:t>44,670</w:t>
            </w:r>
          </w:p>
        </w:tc>
        <w:tc>
          <w:tcPr>
            <w:tcW w:w="270" w:type="dxa"/>
          </w:tcPr>
          <w:p w14:paraId="49A2A4B9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F9628FE" w14:textId="53F4B95E" w:rsidR="0098426D" w:rsidRPr="002C5644" w:rsidRDefault="0098426D" w:rsidP="0070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AU"/>
              </w:rPr>
              <w:t>-</w:t>
            </w:r>
          </w:p>
        </w:tc>
        <w:tc>
          <w:tcPr>
            <w:tcW w:w="270" w:type="dxa"/>
          </w:tcPr>
          <w:p w14:paraId="3EAF85AB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6EA7D273" w14:textId="6E783BD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24,752</w:t>
            </w:r>
          </w:p>
        </w:tc>
        <w:tc>
          <w:tcPr>
            <w:tcW w:w="270" w:type="dxa"/>
          </w:tcPr>
          <w:p w14:paraId="3741841B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775E33D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98426D" w:rsidRPr="002C5644" w14:paraId="47320A86" w14:textId="77777777" w:rsidTr="000C68F4">
        <w:tc>
          <w:tcPr>
            <w:tcW w:w="2970" w:type="dxa"/>
          </w:tcPr>
          <w:p w14:paraId="571AF037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</w:tcPr>
          <w:p w14:paraId="3F7E45CC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487873" w14:textId="159C8824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AU"/>
              </w:rPr>
              <w:t>5,900</w:t>
            </w:r>
          </w:p>
        </w:tc>
        <w:tc>
          <w:tcPr>
            <w:tcW w:w="270" w:type="dxa"/>
          </w:tcPr>
          <w:p w14:paraId="7941CFB5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CCA3D39" w14:textId="311F893F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AU"/>
              </w:rPr>
              <w:t>4,273</w:t>
            </w:r>
          </w:p>
        </w:tc>
        <w:tc>
          <w:tcPr>
            <w:tcW w:w="270" w:type="dxa"/>
          </w:tcPr>
          <w:p w14:paraId="259BB842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F87BE3" w14:textId="21E10A42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2,766</w:t>
            </w:r>
          </w:p>
        </w:tc>
        <w:tc>
          <w:tcPr>
            <w:tcW w:w="270" w:type="dxa"/>
          </w:tcPr>
          <w:p w14:paraId="14B5B159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615CCE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986</w:t>
            </w:r>
          </w:p>
        </w:tc>
      </w:tr>
      <w:tr w:rsidR="0098426D" w:rsidRPr="002C5644" w14:paraId="18029F8C" w14:textId="77777777" w:rsidTr="000C68F4">
        <w:tc>
          <w:tcPr>
            <w:tcW w:w="2970" w:type="dxa"/>
          </w:tcPr>
          <w:p w14:paraId="65CA9FA7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95BB5DE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5CC437" w14:textId="51534DAF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95,789</w:t>
            </w:r>
          </w:p>
        </w:tc>
        <w:tc>
          <w:tcPr>
            <w:tcW w:w="270" w:type="dxa"/>
          </w:tcPr>
          <w:p w14:paraId="07E03F29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E3BED1" w14:textId="03D805E6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41,795</w:t>
            </w:r>
          </w:p>
        </w:tc>
        <w:tc>
          <w:tcPr>
            <w:tcW w:w="270" w:type="dxa"/>
          </w:tcPr>
          <w:p w14:paraId="7C1C373B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7FD46F" w14:textId="1166FB6F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44,802</w:t>
            </w:r>
          </w:p>
        </w:tc>
        <w:tc>
          <w:tcPr>
            <w:tcW w:w="270" w:type="dxa"/>
          </w:tcPr>
          <w:p w14:paraId="000585DD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ED1319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5,924</w:t>
            </w:r>
          </w:p>
        </w:tc>
      </w:tr>
      <w:tr w:rsidR="0098426D" w:rsidRPr="002C5644" w14:paraId="45B2432D" w14:textId="77777777" w:rsidTr="000C68F4">
        <w:tc>
          <w:tcPr>
            <w:tcW w:w="2970" w:type="dxa"/>
          </w:tcPr>
          <w:p w14:paraId="37AF69B1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F768F1B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5CD68C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9FAD9A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D3A045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B8612A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7469E5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F1D4F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E40C22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98426D" w:rsidRPr="002C5644" w14:paraId="2B3D7B46" w14:textId="77777777" w:rsidTr="000C68F4">
        <w:tc>
          <w:tcPr>
            <w:tcW w:w="2970" w:type="dxa"/>
          </w:tcPr>
          <w:p w14:paraId="62C7F27B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</w:tcPr>
          <w:p w14:paraId="2BAE506C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4FFCC0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A03075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86FE91F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4F2466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6F344A99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1EBEDA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A8C80FE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8426D" w:rsidRPr="002C5644" w14:paraId="62E18EE8" w14:textId="77777777" w:rsidTr="000C68F4">
        <w:tc>
          <w:tcPr>
            <w:tcW w:w="2970" w:type="dxa"/>
          </w:tcPr>
          <w:p w14:paraId="70AEEE97" w14:textId="77777777" w:rsidR="0098426D" w:rsidRPr="002C5644" w:rsidRDefault="0098426D" w:rsidP="0098426D">
            <w:pPr>
              <w:spacing w:line="240" w:lineRule="auto"/>
              <w:ind w:left="252" w:hanging="25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ขาดทุนจากการประมาณตามหลัก</w:t>
            </w:r>
          </w:p>
        </w:tc>
        <w:tc>
          <w:tcPr>
            <w:tcW w:w="900" w:type="dxa"/>
          </w:tcPr>
          <w:p w14:paraId="0203FF9C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71B4BF" w14:textId="289106E5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0029F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BE1424A" w14:textId="5AE544E6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8D106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6C37993C" w14:textId="78B1DFD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E8CA2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F65E3D0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8426D" w:rsidRPr="002C5644" w14:paraId="2730A8ED" w14:textId="77777777" w:rsidTr="000C68F4">
        <w:tc>
          <w:tcPr>
            <w:tcW w:w="2970" w:type="dxa"/>
          </w:tcPr>
          <w:p w14:paraId="02344D27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900" w:type="dxa"/>
          </w:tcPr>
          <w:p w14:paraId="2B806FBE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4B83B2" w14:textId="65CB4FC1" w:rsidR="0098426D" w:rsidRPr="002C5644" w:rsidRDefault="0098426D" w:rsidP="00795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0832EE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296CAA0" w14:textId="772BC902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E820C3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0D3D9B01" w14:textId="54DB2BCA" w:rsidR="0098426D" w:rsidRPr="002C5644" w:rsidRDefault="0098426D" w:rsidP="00795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037C1" w14:textId="77777777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F17980A" w14:textId="7F3950BC" w:rsidR="0098426D" w:rsidRPr="002C5644" w:rsidRDefault="0098426D" w:rsidP="0098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F20B93" w:rsidRPr="002C5644" w14:paraId="4B268D8E" w14:textId="77777777" w:rsidTr="000C68F4">
        <w:tc>
          <w:tcPr>
            <w:tcW w:w="2970" w:type="dxa"/>
          </w:tcPr>
          <w:p w14:paraId="10CD5827" w14:textId="743A4570" w:rsidR="00F20B93" w:rsidRPr="00EE6EA6" w:rsidRDefault="00EE6EA6" w:rsidP="00EE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left="145"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E6EA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20B93" w:rsidRPr="00EE6EA6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00" w:type="dxa"/>
          </w:tcPr>
          <w:p w14:paraId="30BB91A8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CFAA6E" w14:textId="471B5763" w:rsidR="00F20B93" w:rsidRPr="00EE6EA6" w:rsidRDefault="00F20B93" w:rsidP="00EE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EE6EA6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1,604</w:t>
            </w:r>
          </w:p>
        </w:tc>
        <w:tc>
          <w:tcPr>
            <w:tcW w:w="270" w:type="dxa"/>
          </w:tcPr>
          <w:p w14:paraId="07CA13FB" w14:textId="77777777" w:rsidR="00F20B93" w:rsidRPr="00EE6EA6" w:rsidRDefault="00F20B93" w:rsidP="00EE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260" w:type="dxa"/>
          </w:tcPr>
          <w:p w14:paraId="6E6D4BBD" w14:textId="7EF43AEA" w:rsidR="00F20B93" w:rsidRPr="00F20B93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FF7D68" w14:textId="77777777" w:rsidR="00F20B93" w:rsidRPr="00F20B93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7AE069" w14:textId="7A852DEC" w:rsidR="00F20B93" w:rsidRPr="00F20B93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3,838</w:t>
            </w:r>
          </w:p>
        </w:tc>
        <w:tc>
          <w:tcPr>
            <w:tcW w:w="270" w:type="dxa"/>
          </w:tcPr>
          <w:p w14:paraId="12001010" w14:textId="77777777" w:rsidR="00F20B93" w:rsidRPr="00F20B93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74E94A" w14:textId="623FADF2" w:rsidR="00F20B93" w:rsidRPr="00F20B93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F20B9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3152E" w:rsidRPr="002C5644" w14:paraId="3571E215" w14:textId="77777777" w:rsidTr="000C68F4">
        <w:tc>
          <w:tcPr>
            <w:tcW w:w="2970" w:type="dxa"/>
          </w:tcPr>
          <w:p w14:paraId="5D45A787" w14:textId="77777777" w:rsidR="00F3152E" w:rsidRPr="00EE6EA6" w:rsidRDefault="00F3152E" w:rsidP="00EE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left="14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438DE14" w14:textId="77777777" w:rsidR="00F3152E" w:rsidRPr="002C5644" w:rsidRDefault="00F3152E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AC7EA8" w14:textId="77777777" w:rsidR="00F3152E" w:rsidRPr="00EE6EA6" w:rsidRDefault="00F3152E" w:rsidP="00EE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270" w:type="dxa"/>
          </w:tcPr>
          <w:p w14:paraId="0883C143" w14:textId="77777777" w:rsidR="00F3152E" w:rsidRPr="00EE6EA6" w:rsidRDefault="00F3152E" w:rsidP="00EE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260" w:type="dxa"/>
          </w:tcPr>
          <w:p w14:paraId="4199CCBB" w14:textId="77777777" w:rsidR="00F3152E" w:rsidRPr="002C5644" w:rsidRDefault="00F3152E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4FEDE9" w14:textId="77777777" w:rsidR="00F3152E" w:rsidRPr="00F20B93" w:rsidRDefault="00F3152E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66E487" w14:textId="77777777" w:rsidR="00F3152E" w:rsidRPr="002C5644" w:rsidRDefault="00F3152E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59E391" w14:textId="77777777" w:rsidR="00F3152E" w:rsidRPr="00F20B93" w:rsidRDefault="00F3152E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7BE0F5" w14:textId="77777777" w:rsidR="00F3152E" w:rsidRPr="00F20B93" w:rsidRDefault="00F3152E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F20B93" w:rsidRPr="002C5644" w14:paraId="439628CA" w14:textId="77777777" w:rsidTr="000C68F4">
        <w:tc>
          <w:tcPr>
            <w:tcW w:w="2970" w:type="dxa"/>
          </w:tcPr>
          <w:p w14:paraId="211159FA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31B59A0C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38A1D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64684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F3BF079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85267A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7421EBF6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662DCF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EF83856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F20B93" w:rsidRPr="002C5644" w14:paraId="3B5F040A" w14:textId="77777777" w:rsidTr="00656D7B">
        <w:tc>
          <w:tcPr>
            <w:tcW w:w="2970" w:type="dxa"/>
          </w:tcPr>
          <w:p w14:paraId="72A7966F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เพิ่มขึ้นจากการรับโอนจาก</w:t>
            </w:r>
          </w:p>
          <w:p w14:paraId="2243245A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900" w:type="dxa"/>
          </w:tcPr>
          <w:p w14:paraId="04D64646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B529A09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EC245D" w14:textId="5D1C11B2" w:rsidR="00F20B93" w:rsidRPr="002C5644" w:rsidRDefault="00F20B93" w:rsidP="0070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AU"/>
              </w:rPr>
              <w:t>-</w:t>
            </w:r>
          </w:p>
        </w:tc>
        <w:tc>
          <w:tcPr>
            <w:tcW w:w="270" w:type="dxa"/>
          </w:tcPr>
          <w:p w14:paraId="703BB622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DC738F4" w14:textId="18DFC14B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AU"/>
              </w:rPr>
              <w:t>74,279</w:t>
            </w:r>
          </w:p>
        </w:tc>
        <w:tc>
          <w:tcPr>
            <w:tcW w:w="270" w:type="dxa"/>
          </w:tcPr>
          <w:p w14:paraId="1EE0B332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74671B99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4754BD" w14:textId="4D634551" w:rsidR="00F20B93" w:rsidRPr="002C5644" w:rsidRDefault="00F20B93" w:rsidP="00EE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16,854</w:t>
            </w:r>
          </w:p>
        </w:tc>
        <w:tc>
          <w:tcPr>
            <w:tcW w:w="270" w:type="dxa"/>
          </w:tcPr>
          <w:p w14:paraId="248AACC1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71236A3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0C6F2D8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78,775</w:t>
            </w:r>
          </w:p>
        </w:tc>
      </w:tr>
      <w:tr w:rsidR="00F20B93" w:rsidRPr="002C5644" w14:paraId="7F1BC3A0" w14:textId="77777777" w:rsidTr="000C68F4">
        <w:tc>
          <w:tcPr>
            <w:tcW w:w="2970" w:type="dxa"/>
          </w:tcPr>
          <w:p w14:paraId="472AB69E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00" w:type="dxa"/>
          </w:tcPr>
          <w:p w14:paraId="4CACB413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850D3A" w14:textId="39D9D60B" w:rsidR="00F20B93" w:rsidRPr="00EE6EA6" w:rsidRDefault="00F20B93" w:rsidP="00EE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EE6EA6">
              <w:rPr>
                <w:rFonts w:asciiTheme="majorBidi" w:hAnsiTheme="majorBidi" w:cstheme="majorBidi"/>
                <w:sz w:val="30"/>
                <w:szCs w:val="30"/>
                <w:lang w:val="en-AU"/>
              </w:rPr>
              <w:t>(34,072)</w:t>
            </w:r>
          </w:p>
        </w:tc>
        <w:tc>
          <w:tcPr>
            <w:tcW w:w="270" w:type="dxa"/>
          </w:tcPr>
          <w:p w14:paraId="4359391F" w14:textId="77777777" w:rsidR="00F20B93" w:rsidRPr="00EE6EA6" w:rsidRDefault="00F20B93" w:rsidP="00EE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260" w:type="dxa"/>
          </w:tcPr>
          <w:p w14:paraId="50F125F0" w14:textId="74F52A6D" w:rsidR="00F20B93" w:rsidRPr="002C5644" w:rsidRDefault="00F20B93" w:rsidP="00EE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C5644">
              <w:rPr>
                <w:rFonts w:asciiTheme="majorBidi" w:hAnsiTheme="majorBidi" w:cstheme="majorBidi"/>
                <w:sz w:val="30"/>
                <w:szCs w:val="30"/>
              </w:rPr>
              <w:t>15,485</w:t>
            </w:r>
            <w:r w:rsidRPr="002C564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E49538F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6E1779F3" w14:textId="7C698DE8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(19,235)</w:t>
            </w:r>
          </w:p>
        </w:tc>
        <w:tc>
          <w:tcPr>
            <w:tcW w:w="270" w:type="dxa"/>
          </w:tcPr>
          <w:p w14:paraId="15AE59CA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CB74D42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20B93" w:rsidRPr="002C5644" w14:paraId="084B0369" w14:textId="77777777" w:rsidTr="00656D7B">
        <w:tc>
          <w:tcPr>
            <w:tcW w:w="2970" w:type="dxa"/>
          </w:tcPr>
          <w:p w14:paraId="672CCB7B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C871F5A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CA883A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D8EC51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6EEB1B3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23E46F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FF704F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59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845572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CEF2F1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F20B93" w:rsidRPr="002C5644" w14:paraId="4F9D0DDB" w14:textId="77777777" w:rsidTr="000C68F4">
        <w:tc>
          <w:tcPr>
            <w:tcW w:w="2970" w:type="dxa"/>
          </w:tcPr>
          <w:p w14:paraId="40CE905C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31 </w:t>
            </w: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4F85029F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CC26880" w14:textId="7875F64A" w:rsidR="00F20B93" w:rsidRPr="00EE6EA6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</w:pPr>
            <w:r w:rsidRPr="00EE6E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279,131</w:t>
            </w:r>
          </w:p>
        </w:tc>
        <w:tc>
          <w:tcPr>
            <w:tcW w:w="270" w:type="dxa"/>
          </w:tcPr>
          <w:p w14:paraId="092FCF12" w14:textId="77777777" w:rsidR="00F20B93" w:rsidRPr="00EE6EA6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A278D7B" w14:textId="60765C35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215,810</w:t>
            </w:r>
          </w:p>
        </w:tc>
        <w:tc>
          <w:tcPr>
            <w:tcW w:w="270" w:type="dxa"/>
          </w:tcPr>
          <w:p w14:paraId="2A6B540B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283F1D9" w14:textId="37BC49AD" w:rsidR="00F20B93" w:rsidRPr="002C5644" w:rsidRDefault="00F20B93" w:rsidP="00D16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130,958</w:t>
            </w:r>
          </w:p>
        </w:tc>
        <w:tc>
          <w:tcPr>
            <w:tcW w:w="270" w:type="dxa"/>
          </w:tcPr>
          <w:p w14:paraId="4AE21974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EF74849" w14:textId="77777777" w:rsidR="00F20B93" w:rsidRPr="002C5644" w:rsidRDefault="00F20B93" w:rsidP="00F2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84,699</w:t>
            </w:r>
          </w:p>
        </w:tc>
      </w:tr>
    </w:tbl>
    <w:p w14:paraId="6FE474BA" w14:textId="3E85184B" w:rsidR="00A71EC8" w:rsidRPr="002C5644" w:rsidRDefault="00A71EC8" w:rsidP="000E2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MS Mincho" w:hAnsi="Angsana New"/>
          <w:sz w:val="24"/>
          <w:szCs w:val="24"/>
          <w:cs/>
        </w:rPr>
      </w:pPr>
    </w:p>
    <w:p w14:paraId="2A5EFB02" w14:textId="37EECEA3" w:rsidR="00F70BAB" w:rsidRPr="00886FFA" w:rsidRDefault="00F70BAB" w:rsidP="00F70BAB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86FFA">
        <w:rPr>
          <w:rFonts w:ascii="Angsana New" w:hAnsi="Angsana New"/>
          <w:sz w:val="30"/>
          <w:szCs w:val="30"/>
          <w:cs/>
        </w:rPr>
        <w:t>เมื่อวันที่</w:t>
      </w:r>
      <w:r w:rsidRPr="00886FFA">
        <w:rPr>
          <w:rFonts w:ascii="Angsana New" w:hAnsi="Angsana New"/>
          <w:sz w:val="30"/>
          <w:szCs w:val="30"/>
        </w:rPr>
        <w:t xml:space="preserve"> 5 </w:t>
      </w:r>
      <w:r w:rsidRPr="00886FFA">
        <w:rPr>
          <w:rFonts w:ascii="Angsana New" w:hAnsi="Angsana New"/>
          <w:sz w:val="30"/>
          <w:szCs w:val="30"/>
          <w:cs/>
        </w:rPr>
        <w:t>เมษายน</w:t>
      </w:r>
      <w:r w:rsidRPr="00886FFA">
        <w:rPr>
          <w:rFonts w:ascii="Angsana New" w:hAnsi="Angsana New"/>
          <w:sz w:val="30"/>
          <w:szCs w:val="30"/>
          <w:rtl/>
          <w:cs/>
        </w:rPr>
        <w:t xml:space="preserve"> </w:t>
      </w:r>
      <w:r w:rsidRPr="00886FFA">
        <w:rPr>
          <w:rFonts w:ascii="Angsana New" w:hAnsi="Angsana New"/>
          <w:sz w:val="30"/>
          <w:szCs w:val="30"/>
        </w:rPr>
        <w:t xml:space="preserve">2562 </w:t>
      </w:r>
      <w:r w:rsidRPr="00886FFA">
        <w:rPr>
          <w:rFonts w:ascii="Angsana New" w:hAnsi="Angsana New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886FFA">
        <w:rPr>
          <w:rFonts w:ascii="Angsana New" w:hAnsi="Angsana New"/>
          <w:sz w:val="30"/>
          <w:szCs w:val="30"/>
        </w:rPr>
        <w:t>20</w:t>
      </w:r>
      <w:r w:rsidRPr="00886FFA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886FFA">
        <w:rPr>
          <w:rFonts w:ascii="Angsana New" w:hAnsi="Angsana New"/>
          <w:sz w:val="30"/>
          <w:szCs w:val="30"/>
        </w:rPr>
        <w:t>400</w:t>
      </w:r>
      <w:r w:rsidRPr="00886FFA">
        <w:rPr>
          <w:rFonts w:ascii="Angsana New" w:hAnsi="Angsana New"/>
          <w:sz w:val="30"/>
          <w:szCs w:val="30"/>
          <w:cs/>
        </w:rPr>
        <w:t xml:space="preserve"> วัน</w:t>
      </w:r>
      <w:r w:rsidRPr="00886FFA">
        <w:rPr>
          <w:rFonts w:ascii="Angsana New" w:hAnsi="Angsana New"/>
          <w:sz w:val="30"/>
          <w:szCs w:val="30"/>
          <w:rtl/>
          <w:cs/>
        </w:rPr>
        <w:t xml:space="preserve"> </w:t>
      </w:r>
      <w:r w:rsidRPr="00886FFA">
        <w:rPr>
          <w:rFonts w:ascii="Angsana New" w:hAnsi="Angsana New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กลุ่มบริษัทจึงแก้ไขโครงการผลประโยชน์เมื่อเกษียณแก่พนักงานใน</w:t>
      </w:r>
      <w:r w:rsidRPr="00886FFA">
        <w:rPr>
          <w:rFonts w:ascii="Angsana New" w:hAnsi="Angsana New"/>
          <w:sz w:val="30"/>
          <w:szCs w:val="30"/>
          <w:rtl/>
          <w:cs/>
        </w:rPr>
        <w:t>ปี</w:t>
      </w:r>
      <w:r w:rsidRPr="00886FFA">
        <w:rPr>
          <w:rFonts w:ascii="Angsana New" w:hAnsi="Angsana New"/>
          <w:sz w:val="30"/>
          <w:szCs w:val="30"/>
          <w:cs/>
        </w:rPr>
        <w:t xml:space="preserve"> </w:t>
      </w:r>
      <w:r w:rsidRPr="00886FFA">
        <w:rPr>
          <w:rFonts w:ascii="Angsana New" w:hAnsi="Angsana New"/>
          <w:sz w:val="30"/>
          <w:szCs w:val="30"/>
        </w:rPr>
        <w:t>2562</w:t>
      </w:r>
      <w:r w:rsidRPr="00886FFA">
        <w:rPr>
          <w:rFonts w:ascii="Angsana New" w:hAnsi="Angsana New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886FFA">
        <w:rPr>
          <w:rFonts w:ascii="Angsana New" w:hAnsi="Angsana New"/>
          <w:sz w:val="30"/>
          <w:szCs w:val="30"/>
          <w:rtl/>
          <w:cs/>
        </w:rPr>
        <w:t xml:space="preserve"> </w:t>
      </w:r>
      <w:r w:rsidRPr="00886FFA">
        <w:rPr>
          <w:rFonts w:ascii="Angsana New" w:hAnsi="Angsana New"/>
          <w:sz w:val="30"/>
          <w:szCs w:val="30"/>
        </w:rPr>
        <w:t xml:space="preserve">31 </w:t>
      </w:r>
      <w:r w:rsidRPr="00886FF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86FFA">
        <w:rPr>
          <w:rFonts w:ascii="Angsana New" w:hAnsi="Angsana New"/>
          <w:sz w:val="30"/>
          <w:szCs w:val="30"/>
        </w:rPr>
        <w:t>2562</w:t>
      </w:r>
      <w:r w:rsidR="00F3152E">
        <w:rPr>
          <w:rFonts w:ascii="Angsana New" w:hAnsi="Angsana New"/>
          <w:sz w:val="30"/>
          <w:szCs w:val="30"/>
        </w:rPr>
        <w:t xml:space="preserve"> </w:t>
      </w:r>
      <w:r w:rsidRPr="00886FFA">
        <w:rPr>
          <w:rFonts w:ascii="Angsana New" w:hAnsi="Angsana New"/>
          <w:sz w:val="30"/>
          <w:szCs w:val="30"/>
          <w:cs/>
        </w:rPr>
        <w:t xml:space="preserve">และต้นทุนบริการในอดีตเพิ่มขึ้นในระหว่างปีสิ้นสุดวันเดียวกันในงบการเงินรวมและงบการเงินเฉพาะกิจการเป็นจำนวน </w:t>
      </w:r>
      <w:r w:rsidR="007022CD" w:rsidRPr="00886FFA">
        <w:rPr>
          <w:rFonts w:ascii="Angsana New" w:hAnsi="Angsana New"/>
          <w:sz w:val="30"/>
          <w:szCs w:val="30"/>
        </w:rPr>
        <w:t>44.</w:t>
      </w:r>
      <w:r w:rsidR="00F3152E">
        <w:rPr>
          <w:rFonts w:ascii="Angsana New" w:hAnsi="Angsana New"/>
          <w:sz w:val="30"/>
          <w:szCs w:val="30"/>
        </w:rPr>
        <w:t>67</w:t>
      </w:r>
      <w:r w:rsidRPr="00886FFA">
        <w:rPr>
          <w:rFonts w:ascii="Angsana New" w:hAnsi="Angsana New"/>
          <w:sz w:val="30"/>
          <w:szCs w:val="30"/>
        </w:rPr>
        <w:t xml:space="preserve"> </w:t>
      </w:r>
      <w:r w:rsidRPr="00886FFA">
        <w:rPr>
          <w:rFonts w:ascii="Angsana New" w:hAnsi="Angsana New"/>
          <w:sz w:val="30"/>
          <w:szCs w:val="30"/>
          <w:cs/>
        </w:rPr>
        <w:t>ล้านบาท</w:t>
      </w:r>
      <w:r w:rsidRPr="00886FFA">
        <w:rPr>
          <w:rFonts w:ascii="Angsana New" w:hAnsi="Angsana New"/>
          <w:sz w:val="30"/>
          <w:szCs w:val="30"/>
          <w:rtl/>
          <w:cs/>
        </w:rPr>
        <w:t xml:space="preserve"> </w:t>
      </w:r>
      <w:r w:rsidRPr="00886FFA">
        <w:rPr>
          <w:rFonts w:ascii="Angsana New" w:hAnsi="Angsana New"/>
          <w:sz w:val="30"/>
          <w:szCs w:val="30"/>
          <w:cs/>
        </w:rPr>
        <w:t xml:space="preserve">และ </w:t>
      </w:r>
      <w:r w:rsidR="007022CD" w:rsidRPr="00886FFA">
        <w:rPr>
          <w:rFonts w:ascii="Angsana New" w:hAnsi="Angsana New"/>
          <w:sz w:val="30"/>
          <w:szCs w:val="30"/>
        </w:rPr>
        <w:t>24.75</w:t>
      </w:r>
      <w:r w:rsidRPr="00886FFA">
        <w:rPr>
          <w:rFonts w:ascii="Angsana New" w:hAnsi="Angsana New"/>
          <w:sz w:val="30"/>
          <w:szCs w:val="30"/>
        </w:rPr>
        <w:t xml:space="preserve"> </w:t>
      </w:r>
      <w:r w:rsidRPr="00886FFA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18D043E3" w14:textId="77777777" w:rsidR="00F70BAB" w:rsidRPr="002C5644" w:rsidRDefault="00F70BAB" w:rsidP="00EE4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eastAsia="MS Mincho" w:hAnsi="Angsana New"/>
          <w:b/>
          <w:bCs/>
          <w:i/>
          <w:iCs/>
          <w:sz w:val="24"/>
          <w:szCs w:val="24"/>
        </w:rPr>
      </w:pPr>
    </w:p>
    <w:p w14:paraId="44CBEF2F" w14:textId="77777777" w:rsidR="000E22C8" w:rsidRDefault="000E22C8" w:rsidP="00EE4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08C90BDF" w14:textId="1301BD68" w:rsidR="00EE4DED" w:rsidRPr="002C5644" w:rsidRDefault="00EE4DED" w:rsidP="00EE4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  <w:r w:rsidRPr="002C5644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14:paraId="23D92A87" w14:textId="77777777" w:rsidR="00EE4DED" w:rsidRPr="002C5644" w:rsidRDefault="00EE4DED" w:rsidP="00EE4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eastAsia="MS Mincho" w:hAnsi="Angsana New"/>
          <w:sz w:val="24"/>
          <w:szCs w:val="24"/>
        </w:rPr>
      </w:pPr>
    </w:p>
    <w:p w14:paraId="5D413F94" w14:textId="77777777" w:rsidR="00EE4DED" w:rsidRPr="002C5644" w:rsidRDefault="00EE4DED" w:rsidP="00EE4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C5644">
        <w:rPr>
          <w:rFonts w:ascii="Angsana New" w:eastAsia="MS Mincho" w:hAnsi="Angsana New"/>
          <w:spacing w:val="-2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</w:t>
      </w:r>
      <w:r w:rsidRPr="002C5644">
        <w:rPr>
          <w:rFonts w:ascii="Angsana New" w:eastAsia="MS Mincho" w:hAnsi="Angsana New"/>
          <w:sz w:val="30"/>
          <w:szCs w:val="30"/>
          <w:cs/>
        </w:rPr>
        <w:t xml:space="preserve"> ได้แก่</w:t>
      </w:r>
    </w:p>
    <w:p w14:paraId="2B30F5FF" w14:textId="77777777" w:rsidR="00EE4DED" w:rsidRPr="002C5644" w:rsidRDefault="00EE4DED" w:rsidP="00EE4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eastAsia="MS Mincho" w:hAnsi="Angsana New"/>
          <w:sz w:val="24"/>
          <w:szCs w:val="24"/>
          <w:cs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270"/>
        <w:gridCol w:w="1170"/>
        <w:gridCol w:w="252"/>
        <w:gridCol w:w="1188"/>
      </w:tblGrid>
      <w:tr w:rsidR="00EE4DED" w:rsidRPr="002C5644" w14:paraId="1300B45C" w14:textId="77777777" w:rsidTr="001D74D9">
        <w:tc>
          <w:tcPr>
            <w:tcW w:w="3510" w:type="dxa"/>
          </w:tcPr>
          <w:p w14:paraId="1059FA53" w14:textId="77777777" w:rsidR="00EE4DED" w:rsidRPr="002C5644" w:rsidRDefault="00EE4DED" w:rsidP="00EE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6E50EF4" w14:textId="77777777" w:rsidR="00EE4DED" w:rsidRPr="002C5644" w:rsidRDefault="00EE4DED" w:rsidP="00EE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7B8772" w14:textId="77777777" w:rsidR="00EE4DED" w:rsidRPr="002C5644" w:rsidRDefault="00EE4DED" w:rsidP="00EE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A081454" w14:textId="77777777" w:rsidR="00EE4DED" w:rsidRPr="002C5644" w:rsidRDefault="00EE4DED" w:rsidP="00EE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5ED5" w:rsidRPr="002C5644" w14:paraId="27B56D1C" w14:textId="77777777" w:rsidTr="001D74D9">
        <w:tc>
          <w:tcPr>
            <w:tcW w:w="3510" w:type="dxa"/>
          </w:tcPr>
          <w:p w14:paraId="1D13D8BC" w14:textId="77777777" w:rsidR="00BF5ED5" w:rsidRPr="002C5644" w:rsidRDefault="00BF5ED5" w:rsidP="00BF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6E5753" w14:textId="77777777" w:rsidR="00BF5ED5" w:rsidRPr="002C5644" w:rsidRDefault="00BF5ED5" w:rsidP="00BF5ED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D18D961" w14:textId="77777777" w:rsidR="00BF5ED5" w:rsidRPr="002C5644" w:rsidRDefault="00BF5ED5" w:rsidP="00BF5ED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5829FE" w14:textId="77777777" w:rsidR="00BF5ED5" w:rsidRPr="002C5644" w:rsidRDefault="00BF5ED5" w:rsidP="00BF5ED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2A4FC141" w14:textId="77777777" w:rsidR="00BF5ED5" w:rsidRPr="002C5644" w:rsidRDefault="00BF5ED5" w:rsidP="00BF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B59522" w14:textId="6326D7DB" w:rsidR="00BF5ED5" w:rsidRPr="002C5644" w:rsidRDefault="00BF5ED5" w:rsidP="00BF5ED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2562</w:t>
            </w:r>
          </w:p>
        </w:tc>
        <w:tc>
          <w:tcPr>
            <w:tcW w:w="252" w:type="dxa"/>
          </w:tcPr>
          <w:p w14:paraId="61270DDE" w14:textId="77777777" w:rsidR="00BF5ED5" w:rsidRPr="002C5644" w:rsidRDefault="00BF5ED5" w:rsidP="00BF5ED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24BF9A8" w14:textId="33D5CBA1" w:rsidR="00BF5ED5" w:rsidRPr="002C5644" w:rsidRDefault="00BF5ED5" w:rsidP="00BF5ED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61</w:t>
            </w:r>
          </w:p>
        </w:tc>
      </w:tr>
      <w:tr w:rsidR="00AA37CF" w:rsidRPr="002C5644" w14:paraId="1DB0AB20" w14:textId="77777777" w:rsidTr="001D74D9">
        <w:tc>
          <w:tcPr>
            <w:tcW w:w="3510" w:type="dxa"/>
          </w:tcPr>
          <w:p w14:paraId="7627A528" w14:textId="77777777" w:rsidR="00AA37CF" w:rsidRPr="002C5644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F7F580" w14:textId="77777777" w:rsidR="00AA37CF" w:rsidRPr="002C5644" w:rsidRDefault="00AA37CF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922702" w14:textId="77777777" w:rsidR="00AA37CF" w:rsidRPr="002C5644" w:rsidRDefault="00AA37CF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EF6D10" w14:textId="77777777" w:rsidR="00AA37CF" w:rsidRPr="002C5644" w:rsidRDefault="00AA37CF" w:rsidP="00AA37CF">
            <w:pPr>
              <w:tabs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0137E9E4" w14:textId="77777777" w:rsidR="00AA37CF" w:rsidRPr="002C5644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147298" w14:textId="77777777" w:rsidR="00AA37CF" w:rsidRPr="002C5644" w:rsidRDefault="00AA37CF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07D15DA" w14:textId="77777777" w:rsidR="00AA37CF" w:rsidRPr="002C5644" w:rsidRDefault="00AA37CF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9BC08F6" w14:textId="77777777" w:rsidR="00AA37CF" w:rsidRPr="002C5644" w:rsidRDefault="00AA37CF" w:rsidP="00AA37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AA37CF" w:rsidRPr="002C5644" w14:paraId="102BD926" w14:textId="77777777" w:rsidTr="001D74D9">
        <w:tc>
          <w:tcPr>
            <w:tcW w:w="3510" w:type="dxa"/>
          </w:tcPr>
          <w:p w14:paraId="1DA19CD4" w14:textId="77777777" w:rsidR="00AA37CF" w:rsidRPr="002C5644" w:rsidRDefault="00AA37CF" w:rsidP="00AA37CF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5C0A3F50" w14:textId="77777777" w:rsidR="00AA37CF" w:rsidRPr="002C5644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C5644">
              <w:rPr>
                <w:rFonts w:ascii="Angsana New" w:eastAsia="MS Mincho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C5644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ร้อยละ</w:t>
            </w:r>
            <w:r w:rsidRPr="002C5644">
              <w:rPr>
                <w:rFonts w:ascii="Angsana New" w:eastAsia="MS Mincho" w:hAnsi="Angsana New"/>
                <w:b/>
                <w:i/>
                <w:iCs/>
                <w:sz w:val="30"/>
                <w:szCs w:val="30"/>
                <w:cs/>
                <w:lang w:val="en-GB"/>
              </w:rPr>
              <w:t>)</w:t>
            </w:r>
          </w:p>
        </w:tc>
      </w:tr>
      <w:tr w:rsidR="002C1783" w:rsidRPr="002C5644" w14:paraId="423AB4F8" w14:textId="77777777" w:rsidTr="001D74D9">
        <w:tc>
          <w:tcPr>
            <w:tcW w:w="3510" w:type="dxa"/>
          </w:tcPr>
          <w:p w14:paraId="7D364EA8" w14:textId="77777777" w:rsidR="002C1783" w:rsidRPr="002C5644" w:rsidRDefault="002C1783" w:rsidP="002C1783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</w:tcPr>
          <w:p w14:paraId="27748AA7" w14:textId="5BFE0958" w:rsidR="002C1783" w:rsidRPr="002C5644" w:rsidRDefault="002C1783" w:rsidP="00F31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2.5</w:t>
            </w:r>
            <w:r w:rsidR="00D35008">
              <w:rPr>
                <w:rFonts w:ascii="Angsana New" w:eastAsia="MS Mincho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CF7F9D1" w14:textId="77777777" w:rsidR="002C1783" w:rsidRPr="002C5644" w:rsidRDefault="002C1783" w:rsidP="002C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3795E7" w14:textId="6C1EE903" w:rsidR="002C1783" w:rsidRPr="002C5644" w:rsidRDefault="002C1783" w:rsidP="002C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 xml:space="preserve">2.50 </w:t>
            </w: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และ 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2.70</w:t>
            </w:r>
          </w:p>
        </w:tc>
        <w:tc>
          <w:tcPr>
            <w:tcW w:w="270" w:type="dxa"/>
          </w:tcPr>
          <w:p w14:paraId="3F7E83A1" w14:textId="77777777" w:rsidR="002C1783" w:rsidRPr="002C5644" w:rsidRDefault="002C1783" w:rsidP="002C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8C809E" w14:textId="53EAF500" w:rsidR="002C1783" w:rsidRPr="002C5644" w:rsidRDefault="002C1783" w:rsidP="002C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2.5</w:t>
            </w:r>
            <w:r w:rsidR="00D35008">
              <w:rPr>
                <w:rFonts w:ascii="Angsana New" w:eastAsia="MS Mincho" w:hAnsi="Angsana New"/>
                <w:sz w:val="30"/>
                <w:szCs w:val="30"/>
              </w:rPr>
              <w:t>0</w:t>
            </w:r>
          </w:p>
        </w:tc>
        <w:tc>
          <w:tcPr>
            <w:tcW w:w="252" w:type="dxa"/>
          </w:tcPr>
          <w:p w14:paraId="702F1206" w14:textId="77777777" w:rsidR="002C1783" w:rsidRPr="002C5644" w:rsidRDefault="002C1783" w:rsidP="002C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58D36E48" w14:textId="7FC1D53C" w:rsidR="002C1783" w:rsidRPr="002C5644" w:rsidRDefault="002C1783" w:rsidP="002C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2.6</w:t>
            </w:r>
            <w:r w:rsidR="00D35008">
              <w:rPr>
                <w:rFonts w:ascii="Angsana New" w:eastAsia="MS Mincho" w:hAnsi="Angsana New"/>
                <w:sz w:val="30"/>
                <w:szCs w:val="30"/>
              </w:rPr>
              <w:t>0</w:t>
            </w:r>
          </w:p>
        </w:tc>
      </w:tr>
      <w:tr w:rsidR="002C1783" w:rsidRPr="002C5644" w14:paraId="04A5247D" w14:textId="77777777" w:rsidTr="001D74D9">
        <w:tc>
          <w:tcPr>
            <w:tcW w:w="3510" w:type="dxa"/>
          </w:tcPr>
          <w:p w14:paraId="613D6EC0" w14:textId="77777777" w:rsidR="002C1783" w:rsidRPr="002C5644" w:rsidRDefault="002C1783" w:rsidP="002C1783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</w:tcPr>
          <w:p w14:paraId="0CCEA1BB" w14:textId="3BB96F2D" w:rsidR="002C1783" w:rsidRPr="002C5644" w:rsidRDefault="002C1783" w:rsidP="002C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4.0</w:t>
            </w:r>
            <w:r w:rsidR="00D35008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 xml:space="preserve"> - 5.0</w:t>
            </w:r>
            <w:r w:rsidR="00D35008">
              <w:rPr>
                <w:rFonts w:ascii="Angsana New" w:eastAsia="MS Mincho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E1F3E93" w14:textId="77777777" w:rsidR="002C1783" w:rsidRPr="002C5644" w:rsidRDefault="002C1783" w:rsidP="002C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B07DB8" w14:textId="77FA2475" w:rsidR="002C1783" w:rsidRPr="002C5644" w:rsidRDefault="002C1783" w:rsidP="002C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4.00 - 6.00</w:t>
            </w:r>
          </w:p>
        </w:tc>
        <w:tc>
          <w:tcPr>
            <w:tcW w:w="270" w:type="dxa"/>
          </w:tcPr>
          <w:p w14:paraId="70D3E078" w14:textId="77777777" w:rsidR="002C1783" w:rsidRPr="002C5644" w:rsidRDefault="002C1783" w:rsidP="002C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5759A0" w14:textId="77C5F12A" w:rsidR="002C1783" w:rsidRPr="002C5644" w:rsidRDefault="002C1783" w:rsidP="002C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5.0</w:t>
            </w:r>
            <w:r w:rsidR="00D35008">
              <w:rPr>
                <w:rFonts w:ascii="Angsana New" w:eastAsia="MS Mincho" w:hAnsi="Angsana New"/>
                <w:sz w:val="30"/>
                <w:szCs w:val="30"/>
              </w:rPr>
              <w:t>0</w:t>
            </w:r>
          </w:p>
        </w:tc>
        <w:tc>
          <w:tcPr>
            <w:tcW w:w="252" w:type="dxa"/>
          </w:tcPr>
          <w:p w14:paraId="311616AF" w14:textId="77777777" w:rsidR="002C1783" w:rsidRPr="002C5644" w:rsidRDefault="002C1783" w:rsidP="002C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770FCF5" w14:textId="4A1E5E1A" w:rsidR="002C1783" w:rsidRPr="002C5644" w:rsidRDefault="002C1783" w:rsidP="002C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4.0</w:t>
            </w:r>
            <w:r w:rsidR="00D35008">
              <w:rPr>
                <w:rFonts w:ascii="Angsana New" w:eastAsia="MS Mincho" w:hAnsi="Angsana New"/>
                <w:sz w:val="30"/>
                <w:szCs w:val="30"/>
              </w:rPr>
              <w:t>0</w:t>
            </w:r>
          </w:p>
        </w:tc>
      </w:tr>
    </w:tbl>
    <w:p w14:paraId="4E758EF3" w14:textId="77777777" w:rsidR="00EE4DED" w:rsidRPr="002C5644" w:rsidRDefault="00EE4DED" w:rsidP="00EE4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eastAsia="MS Mincho" w:hAnsi="Angsana New"/>
          <w:sz w:val="24"/>
          <w:szCs w:val="24"/>
        </w:rPr>
      </w:pPr>
    </w:p>
    <w:p w14:paraId="0EF9DB52" w14:textId="77777777" w:rsidR="00EE4DED" w:rsidRPr="002C5644" w:rsidRDefault="00EE4DED" w:rsidP="00EE4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C5644">
        <w:rPr>
          <w:rFonts w:ascii="Angsana New" w:eastAsia="MS Mincho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25F8081" w14:textId="77777777" w:rsidR="00A434F0" w:rsidRPr="002C5644" w:rsidRDefault="00A434F0" w:rsidP="009A2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24"/>
          <w:szCs w:val="24"/>
        </w:rPr>
      </w:pPr>
    </w:p>
    <w:p w14:paraId="44D192AE" w14:textId="20CB0419" w:rsidR="006A35E2" w:rsidRPr="002C5644" w:rsidRDefault="003702FD" w:rsidP="00F70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2C5644">
        <w:rPr>
          <w:rFonts w:ascii="Angsana New" w:eastAsia="MS Mincho" w:hAnsi="Angsana New"/>
          <w:sz w:val="30"/>
          <w:szCs w:val="30"/>
          <w:cs/>
        </w:rPr>
        <w:t xml:space="preserve">ณ วันที่ </w:t>
      </w:r>
      <w:r w:rsidRPr="002C5644">
        <w:rPr>
          <w:rFonts w:ascii="Angsana New" w:eastAsia="MS Mincho" w:hAnsi="Angsana New"/>
          <w:sz w:val="30"/>
          <w:szCs w:val="30"/>
        </w:rPr>
        <w:t xml:space="preserve">31 </w:t>
      </w:r>
      <w:r w:rsidRPr="002C5644">
        <w:rPr>
          <w:rFonts w:ascii="Angsana New" w:eastAsia="MS Mincho" w:hAnsi="Angsana New"/>
          <w:sz w:val="30"/>
          <w:szCs w:val="30"/>
          <w:cs/>
        </w:rPr>
        <w:t xml:space="preserve">ธันวาคม </w:t>
      </w:r>
      <w:r w:rsidRPr="002C5644">
        <w:rPr>
          <w:rFonts w:ascii="Angsana New" w:eastAsia="MS Mincho" w:hAnsi="Angsana New"/>
          <w:sz w:val="30"/>
          <w:szCs w:val="30"/>
        </w:rPr>
        <w:t>256</w:t>
      </w:r>
      <w:r w:rsidR="00AA37CF" w:rsidRPr="002C5644">
        <w:rPr>
          <w:rFonts w:ascii="Angsana New" w:eastAsia="MS Mincho" w:hAnsi="Angsana New"/>
          <w:sz w:val="30"/>
          <w:szCs w:val="30"/>
        </w:rPr>
        <w:t>2</w:t>
      </w:r>
      <w:r w:rsidRPr="002C5644">
        <w:rPr>
          <w:rFonts w:ascii="Angsana New" w:eastAsia="MS Mincho" w:hAnsi="Angsana New"/>
          <w:sz w:val="30"/>
          <w:szCs w:val="30"/>
        </w:rPr>
        <w:t xml:space="preserve"> </w:t>
      </w:r>
      <w:r w:rsidRPr="002C5644">
        <w:rPr>
          <w:rFonts w:ascii="Angsana New" w:eastAsia="MS Mincho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2C1783" w:rsidRPr="002C5644">
        <w:rPr>
          <w:rFonts w:ascii="Angsana New" w:eastAsia="MS Mincho" w:hAnsi="Angsana New" w:hint="cs"/>
          <w:sz w:val="30"/>
          <w:szCs w:val="30"/>
          <w:cs/>
        </w:rPr>
        <w:t xml:space="preserve"> 10</w:t>
      </w:r>
      <w:r w:rsidR="00F70BAB" w:rsidRPr="002C5644">
        <w:rPr>
          <w:rFonts w:ascii="Angsana New" w:eastAsia="MS Mincho" w:hAnsi="Angsana New"/>
          <w:sz w:val="30"/>
          <w:szCs w:val="30"/>
        </w:rPr>
        <w:t xml:space="preserve"> </w:t>
      </w:r>
      <w:r w:rsidRPr="002C5644">
        <w:rPr>
          <w:rFonts w:ascii="Angsana New" w:eastAsia="MS Mincho" w:hAnsi="Angsana New"/>
          <w:sz w:val="30"/>
          <w:szCs w:val="30"/>
          <w:cs/>
        </w:rPr>
        <w:t xml:space="preserve">ปี </w:t>
      </w:r>
      <w:r w:rsidRPr="002C5644">
        <w:rPr>
          <w:rFonts w:ascii="Angsana New" w:eastAsia="MS Mincho" w:hAnsi="Angsana New"/>
          <w:i/>
          <w:iCs/>
          <w:sz w:val="30"/>
          <w:szCs w:val="30"/>
          <w:cs/>
        </w:rPr>
        <w:t>(</w:t>
      </w:r>
      <w:r w:rsidRPr="002C5644">
        <w:rPr>
          <w:rFonts w:ascii="Angsana New" w:eastAsia="MS Mincho" w:hAnsi="Angsana New"/>
          <w:i/>
          <w:iCs/>
          <w:sz w:val="30"/>
          <w:szCs w:val="30"/>
        </w:rPr>
        <w:t>25</w:t>
      </w:r>
      <w:r w:rsidR="00B61609" w:rsidRPr="002C5644">
        <w:rPr>
          <w:rFonts w:ascii="Angsana New" w:eastAsia="MS Mincho" w:hAnsi="Angsana New"/>
          <w:i/>
          <w:iCs/>
          <w:sz w:val="30"/>
          <w:szCs w:val="30"/>
        </w:rPr>
        <w:t>6</w:t>
      </w:r>
      <w:r w:rsidR="00AA37CF" w:rsidRPr="002C5644">
        <w:rPr>
          <w:rFonts w:ascii="Angsana New" w:eastAsia="MS Mincho" w:hAnsi="Angsana New"/>
          <w:i/>
          <w:iCs/>
          <w:sz w:val="30"/>
          <w:szCs w:val="30"/>
        </w:rPr>
        <w:t>1</w:t>
      </w:r>
      <w:r w:rsidRPr="002C5644">
        <w:rPr>
          <w:rFonts w:ascii="Angsana New" w:eastAsia="MS Mincho" w:hAnsi="Angsana New"/>
          <w:i/>
          <w:iCs/>
          <w:sz w:val="30"/>
          <w:szCs w:val="30"/>
        </w:rPr>
        <w:t xml:space="preserve">: </w:t>
      </w:r>
      <w:r w:rsidR="00841884" w:rsidRPr="002C5644">
        <w:rPr>
          <w:rFonts w:ascii="Angsana New" w:eastAsia="MS Mincho" w:hAnsi="Angsana New"/>
          <w:i/>
          <w:iCs/>
          <w:sz w:val="30"/>
          <w:szCs w:val="30"/>
        </w:rPr>
        <w:t xml:space="preserve">10 </w:t>
      </w:r>
      <w:r w:rsidR="00841884" w:rsidRPr="002C5644">
        <w:rPr>
          <w:rFonts w:ascii="Angsana New" w:eastAsia="MS Mincho" w:hAnsi="Angsana New" w:hint="cs"/>
          <w:i/>
          <w:iCs/>
          <w:sz w:val="30"/>
          <w:szCs w:val="30"/>
          <w:cs/>
        </w:rPr>
        <w:t xml:space="preserve">และ </w:t>
      </w:r>
      <w:r w:rsidR="00841884" w:rsidRPr="002C5644">
        <w:rPr>
          <w:rFonts w:ascii="Angsana New" w:eastAsia="MS Mincho" w:hAnsi="Angsana New"/>
          <w:i/>
          <w:iCs/>
          <w:sz w:val="30"/>
          <w:szCs w:val="30"/>
        </w:rPr>
        <w:t>13</w:t>
      </w:r>
      <w:r w:rsidRPr="002C5644">
        <w:rPr>
          <w:rFonts w:ascii="Angsana New" w:eastAsia="MS Mincho" w:hAnsi="Angsana New"/>
          <w:i/>
          <w:iCs/>
          <w:sz w:val="30"/>
          <w:szCs w:val="30"/>
        </w:rPr>
        <w:t xml:space="preserve"> </w:t>
      </w:r>
      <w:r w:rsidRPr="002C5644">
        <w:rPr>
          <w:rFonts w:ascii="Angsana New" w:eastAsia="MS Mincho" w:hAnsi="Angsana New"/>
          <w:i/>
          <w:iCs/>
          <w:sz w:val="30"/>
          <w:szCs w:val="30"/>
          <w:cs/>
        </w:rPr>
        <w:t>ปี)</w:t>
      </w:r>
    </w:p>
    <w:p w14:paraId="693BDD13" w14:textId="77777777" w:rsidR="008F2C7B" w:rsidRPr="002C5644" w:rsidRDefault="008F2C7B" w:rsidP="00370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36F4F16E" w14:textId="59D8B245" w:rsidR="003702FD" w:rsidRPr="002C5644" w:rsidRDefault="003702FD" w:rsidP="00370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2C5644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DDEE917" w14:textId="77777777" w:rsidR="003702FD" w:rsidRPr="002C5644" w:rsidRDefault="003702FD" w:rsidP="00370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eastAsia="MS Mincho" w:hAnsi="Angsana New"/>
          <w:sz w:val="24"/>
          <w:szCs w:val="24"/>
        </w:rPr>
      </w:pPr>
    </w:p>
    <w:p w14:paraId="1BA11949" w14:textId="77777777" w:rsidR="00286960" w:rsidRPr="002C5644" w:rsidRDefault="003702FD" w:rsidP="00F70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C5644">
        <w:rPr>
          <w:rFonts w:ascii="Angsana New" w:eastAsia="MS Mincho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2C5644">
        <w:rPr>
          <w:rFonts w:ascii="Angsana New" w:eastAsia="MS Mincho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</w:t>
      </w:r>
      <w:r w:rsidR="00C82062" w:rsidRPr="002C5644">
        <w:rPr>
          <w:rFonts w:ascii="Angsana New" w:eastAsia="MS Mincho" w:hAnsi="Angsana New"/>
          <w:sz w:val="30"/>
          <w:szCs w:val="30"/>
        </w:rPr>
        <w:t xml:space="preserve"> </w:t>
      </w:r>
      <w:r w:rsidRPr="002C5644">
        <w:rPr>
          <w:rFonts w:ascii="Angsana New" w:eastAsia="MS Mincho" w:hAnsi="Angsana New" w:hint="cs"/>
          <w:sz w:val="30"/>
          <w:szCs w:val="30"/>
          <w:cs/>
        </w:rPr>
        <w:t>อย่างสมเหตุสมผล ณ วันที่รายงาน</w:t>
      </w:r>
      <w:r w:rsidRPr="002C5644">
        <w:rPr>
          <w:rFonts w:ascii="Angsana New" w:eastAsia="MS Mincho" w:hAnsi="Angsana New"/>
          <w:sz w:val="30"/>
          <w:szCs w:val="30"/>
        </w:rPr>
        <w:t xml:space="preserve"> </w:t>
      </w:r>
      <w:r w:rsidRPr="002C5644">
        <w:rPr>
          <w:rFonts w:ascii="Angsana New" w:eastAsia="MS Mincho" w:hAnsi="Angsana New"/>
          <w:sz w:val="30"/>
          <w:szCs w:val="30"/>
          <w:cs/>
        </w:rPr>
        <w:t>โดยถือว่าข้อสมมติอื่นๆ คงที่ จะมีผลกระทบต่อภาระผูกพัน</w:t>
      </w:r>
      <w:r w:rsidR="00BF5B43" w:rsidRPr="002C5644">
        <w:rPr>
          <w:rFonts w:ascii="Angsana New" w:eastAsia="MS Mincho" w:hAnsi="Angsana New" w:hint="cs"/>
          <w:sz w:val="30"/>
          <w:szCs w:val="30"/>
          <w:cs/>
        </w:rPr>
        <w:t>ของโครงการผลประโยชน์</w:t>
      </w:r>
      <w:r w:rsidRPr="002C5644">
        <w:rPr>
          <w:rFonts w:ascii="Angsana New" w:eastAsia="MS Mincho" w:hAnsi="Angsana New"/>
          <w:sz w:val="30"/>
          <w:szCs w:val="30"/>
          <w:cs/>
        </w:rPr>
        <w:t>เป็นจำนวนเงินดังต่อไปนี้</w:t>
      </w:r>
    </w:p>
    <w:p w14:paraId="0E53B7CD" w14:textId="77777777" w:rsidR="00F70BAB" w:rsidRPr="002C5644" w:rsidRDefault="00F70BAB" w:rsidP="00F70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270"/>
        <w:gridCol w:w="1170"/>
        <w:gridCol w:w="252"/>
        <w:gridCol w:w="1188"/>
      </w:tblGrid>
      <w:tr w:rsidR="002608D9" w:rsidRPr="002C5644" w14:paraId="12A76595" w14:textId="77777777" w:rsidTr="00227008">
        <w:trPr>
          <w:tblHeader/>
        </w:trPr>
        <w:tc>
          <w:tcPr>
            <w:tcW w:w="3510" w:type="dxa"/>
          </w:tcPr>
          <w:p w14:paraId="3CBEE261" w14:textId="77777777" w:rsidR="00015DCD" w:rsidRPr="002C5644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1FF71D8" w14:textId="77777777" w:rsidR="00015DCD" w:rsidRPr="002C5644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BF0D56" w14:textId="77777777" w:rsidR="00015DCD" w:rsidRPr="002C5644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F6F79FB" w14:textId="77777777" w:rsidR="00015DCD" w:rsidRPr="002C5644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08D9" w:rsidRPr="002C5644" w14:paraId="24ECF2B9" w14:textId="77777777" w:rsidTr="00227008">
        <w:trPr>
          <w:tblHeader/>
        </w:trPr>
        <w:tc>
          <w:tcPr>
            <w:tcW w:w="3510" w:type="dxa"/>
          </w:tcPr>
          <w:p w14:paraId="3AF0BEF9" w14:textId="77777777" w:rsidR="00015DCD" w:rsidRPr="002C5644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DB38FD" w14:textId="77777777" w:rsidR="00015DCD" w:rsidRPr="002C5644" w:rsidRDefault="00076DBE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5261648" w14:textId="77777777" w:rsidR="00015DCD" w:rsidRPr="002C5644" w:rsidRDefault="00015DCD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318FDE" w14:textId="77777777" w:rsidR="00015DCD" w:rsidRPr="002C5644" w:rsidRDefault="00076DBE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3568E49B" w14:textId="77777777" w:rsidR="00015DCD" w:rsidRPr="002C5644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16E78D" w14:textId="77777777" w:rsidR="00015DCD" w:rsidRPr="002C5644" w:rsidRDefault="00076DBE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2" w:type="dxa"/>
          </w:tcPr>
          <w:p w14:paraId="4DBDCC83" w14:textId="77777777" w:rsidR="00015DCD" w:rsidRPr="002C5644" w:rsidRDefault="00015DCD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55B9197" w14:textId="77777777" w:rsidR="00015DCD" w:rsidRPr="002C5644" w:rsidRDefault="00076DBE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015DCD" w:rsidRPr="002C5644" w14:paraId="49C692B8" w14:textId="77777777" w:rsidTr="00227008">
        <w:trPr>
          <w:tblHeader/>
        </w:trPr>
        <w:tc>
          <w:tcPr>
            <w:tcW w:w="3510" w:type="dxa"/>
          </w:tcPr>
          <w:p w14:paraId="312864C5" w14:textId="77777777" w:rsidR="00015DCD" w:rsidRPr="002C5644" w:rsidRDefault="00015DCD" w:rsidP="00C25C8B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75AEB0EE" w14:textId="77777777" w:rsidR="00015DCD" w:rsidRPr="002C5644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2608D9" w:rsidRPr="002C5644" w14:paraId="2D1C1F5D" w14:textId="77777777" w:rsidTr="00C25C8B">
        <w:tc>
          <w:tcPr>
            <w:tcW w:w="3510" w:type="dxa"/>
          </w:tcPr>
          <w:p w14:paraId="61F78B36" w14:textId="77777777" w:rsidR="00015DCD" w:rsidRPr="002C5644" w:rsidRDefault="00015DCD" w:rsidP="00015DCD">
            <w:pPr>
              <w:ind w:left="234" w:hanging="234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</w:t>
            </w:r>
            <w:r w:rsidR="00AA37CF"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70A485CF" w14:textId="77777777" w:rsidR="00015DCD" w:rsidRPr="002C5644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AE4551" w14:textId="77777777" w:rsidR="00015DCD" w:rsidRPr="002C5644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A61CA7" w14:textId="77777777" w:rsidR="00015DCD" w:rsidRPr="002C5644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5FF9E" w14:textId="77777777" w:rsidR="00015DCD" w:rsidRPr="002C5644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4C3F24" w14:textId="77777777" w:rsidR="00015DCD" w:rsidRPr="002C5644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81F33C1" w14:textId="77777777" w:rsidR="00015DCD" w:rsidRPr="002C5644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0112745" w14:textId="77777777" w:rsidR="00015DCD" w:rsidRPr="002C5644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3F4CB7" w:rsidRPr="002C5644" w14:paraId="43EE44A6" w14:textId="77777777" w:rsidTr="00C25C8B">
        <w:tc>
          <w:tcPr>
            <w:tcW w:w="3510" w:type="dxa"/>
          </w:tcPr>
          <w:p w14:paraId="2AEC0D74" w14:textId="418B3E43" w:rsidR="003F4CB7" w:rsidRPr="00D35008" w:rsidRDefault="003F4CB7" w:rsidP="003F4CB7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066DB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>
              <w:rPr>
                <w:rFonts w:ascii="Angsana New" w:eastAsia="MS Mincho" w:hAnsi="Angsana New"/>
                <w:sz w:val="30"/>
                <w:szCs w:val="30"/>
              </w:rPr>
              <w:t>1.0</w:t>
            </w:r>
            <w:r w:rsidRPr="00066DB3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3CCCD403" w14:textId="5CD7BE12" w:rsidR="003F4CB7" w:rsidRPr="00CC29D0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608D9">
              <w:rPr>
                <w:rFonts w:asciiTheme="majorBidi" w:hAnsiTheme="majorBidi" w:cstheme="majorBidi"/>
                <w:sz w:val="30"/>
                <w:szCs w:val="30"/>
              </w:rPr>
              <w:t>(22,606)</w:t>
            </w:r>
          </w:p>
        </w:tc>
        <w:tc>
          <w:tcPr>
            <w:tcW w:w="270" w:type="dxa"/>
          </w:tcPr>
          <w:p w14:paraId="18EE4BC3" w14:textId="77777777" w:rsidR="003F4CB7" w:rsidRPr="00CC29D0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DD350F" w14:textId="314F7594" w:rsidR="003F4CB7" w:rsidRPr="00A079C5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608D9">
              <w:rPr>
                <w:rFonts w:asciiTheme="majorBidi" w:hAnsiTheme="majorBidi" w:cstheme="majorBidi"/>
                <w:sz w:val="30"/>
                <w:szCs w:val="30"/>
              </w:rPr>
              <w:t>25,915</w:t>
            </w:r>
          </w:p>
        </w:tc>
        <w:tc>
          <w:tcPr>
            <w:tcW w:w="270" w:type="dxa"/>
          </w:tcPr>
          <w:p w14:paraId="29494349" w14:textId="77777777" w:rsidR="003F4CB7" w:rsidRPr="008D5093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AA72241" w14:textId="53C889B5" w:rsidR="003F4CB7" w:rsidRPr="00CC29D0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608D9">
              <w:rPr>
                <w:rFonts w:ascii="Angsana New" w:eastAsia="MS Mincho" w:hAnsi="Angsana New"/>
                <w:sz w:val="30"/>
                <w:szCs w:val="30"/>
              </w:rPr>
              <w:t>(10,045)</w:t>
            </w:r>
          </w:p>
        </w:tc>
        <w:tc>
          <w:tcPr>
            <w:tcW w:w="252" w:type="dxa"/>
          </w:tcPr>
          <w:p w14:paraId="78DA168A" w14:textId="77777777" w:rsidR="003F4CB7" w:rsidRPr="00CC29D0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619FA0F2" w14:textId="746B5C8F" w:rsidR="003F4CB7" w:rsidRPr="00CC29D0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608D9">
              <w:rPr>
                <w:rFonts w:ascii="Angsana New" w:eastAsia="MS Mincho" w:hAnsi="Angsana New"/>
                <w:sz w:val="30"/>
                <w:szCs w:val="30"/>
              </w:rPr>
              <w:t>11,603</w:t>
            </w:r>
          </w:p>
        </w:tc>
      </w:tr>
      <w:tr w:rsidR="003F4CB7" w:rsidRPr="002C5644" w14:paraId="52EF3FB7" w14:textId="77777777" w:rsidTr="00C25C8B">
        <w:tc>
          <w:tcPr>
            <w:tcW w:w="3510" w:type="dxa"/>
          </w:tcPr>
          <w:p w14:paraId="6270584B" w14:textId="77777777" w:rsidR="003F4CB7" w:rsidRPr="00066DB3" w:rsidRDefault="003F4CB7" w:rsidP="003F4CB7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066DB3">
              <w:rPr>
                <w:rFonts w:ascii="Angsana New" w:eastAsia="MS Mincho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14:paraId="08C7945B" w14:textId="0AF8154F" w:rsidR="003F4CB7" w:rsidRPr="00D35008" w:rsidRDefault="003F4CB7" w:rsidP="003F4CB7">
            <w:pPr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66DB3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</w:t>
            </w:r>
            <w:r w:rsidRPr="00066DB3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066DB3">
              <w:rPr>
                <w:rFonts w:ascii="Angsana New" w:eastAsia="MS Mincho" w:hAnsi="Angsana New"/>
                <w:sz w:val="30"/>
                <w:szCs w:val="30"/>
                <w:cs/>
              </w:rPr>
              <w:t>(เปลี่ยนแปล</w:t>
            </w:r>
            <w:r w:rsidRPr="00066DB3">
              <w:rPr>
                <w:rFonts w:ascii="Angsana New" w:eastAsia="MS Mincho" w:hAnsi="Angsana New" w:hint="cs"/>
                <w:sz w:val="30"/>
                <w:szCs w:val="30"/>
                <w:cs/>
              </w:rPr>
              <w:t>ง</w:t>
            </w:r>
            <w:r w:rsidRPr="00066DB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eastAsia="MS Mincho" w:hAnsi="Angsana New"/>
                <w:sz w:val="30"/>
                <w:szCs w:val="30"/>
              </w:rPr>
              <w:t>1.0</w:t>
            </w:r>
            <w:r w:rsidRPr="00066DB3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05F9F814" w14:textId="77777777" w:rsidR="003F4CB7" w:rsidRPr="002C5644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930B06" w14:textId="61AEB7DC" w:rsidR="003F4CB7" w:rsidRPr="00CC29D0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608D9">
              <w:rPr>
                <w:rFonts w:asciiTheme="majorBidi" w:hAnsiTheme="majorBidi" w:cstheme="majorBidi"/>
                <w:sz w:val="30"/>
                <w:szCs w:val="30"/>
              </w:rPr>
              <w:t>26,954</w:t>
            </w:r>
          </w:p>
        </w:tc>
        <w:tc>
          <w:tcPr>
            <w:tcW w:w="270" w:type="dxa"/>
          </w:tcPr>
          <w:p w14:paraId="031AC637" w14:textId="77777777" w:rsidR="003F4CB7" w:rsidRPr="00CC29D0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31C59C" w14:textId="77777777" w:rsidR="003F4CB7" w:rsidRPr="002C5644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32E826" w14:textId="1076AE38" w:rsidR="003F4CB7" w:rsidRPr="00A079C5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608D9">
              <w:rPr>
                <w:rFonts w:asciiTheme="majorBidi" w:hAnsiTheme="majorBidi" w:cstheme="majorBidi"/>
                <w:sz w:val="30"/>
                <w:szCs w:val="30"/>
              </w:rPr>
              <w:t>(24,020)</w:t>
            </w:r>
          </w:p>
        </w:tc>
        <w:tc>
          <w:tcPr>
            <w:tcW w:w="270" w:type="dxa"/>
          </w:tcPr>
          <w:p w14:paraId="7D00CE2C" w14:textId="77777777" w:rsidR="003F4CB7" w:rsidRPr="008D5093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F8B60D8" w14:textId="77777777" w:rsidR="003F4CB7" w:rsidRPr="002C5644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2F2730F" w14:textId="510F3D19" w:rsidR="003F4CB7" w:rsidRPr="00CC29D0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608D9">
              <w:rPr>
                <w:rFonts w:ascii="Angsana New" w:eastAsia="MS Mincho" w:hAnsi="Angsana New"/>
                <w:sz w:val="30"/>
                <w:szCs w:val="30"/>
              </w:rPr>
              <w:t>12,219</w:t>
            </w:r>
          </w:p>
        </w:tc>
        <w:tc>
          <w:tcPr>
            <w:tcW w:w="252" w:type="dxa"/>
          </w:tcPr>
          <w:p w14:paraId="4A34D0B4" w14:textId="77777777" w:rsidR="003F4CB7" w:rsidRPr="00CC29D0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4EA4CDF5" w14:textId="77777777" w:rsidR="003F4CB7" w:rsidRPr="002C5644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7376374" w14:textId="237E147C" w:rsidR="003F4CB7" w:rsidRPr="00CC29D0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608D9">
              <w:rPr>
                <w:rFonts w:ascii="Angsana New" w:eastAsia="MS Mincho" w:hAnsi="Angsana New"/>
                <w:sz w:val="30"/>
                <w:szCs w:val="30"/>
              </w:rPr>
              <w:t>(10,763)</w:t>
            </w:r>
          </w:p>
        </w:tc>
      </w:tr>
      <w:tr w:rsidR="002608D9" w:rsidRPr="002C5644" w14:paraId="532E0A0E" w14:textId="77777777" w:rsidTr="00C25C8B">
        <w:tc>
          <w:tcPr>
            <w:tcW w:w="3510" w:type="dxa"/>
          </w:tcPr>
          <w:p w14:paraId="4BC7872D" w14:textId="77777777" w:rsidR="00227008" w:rsidRDefault="00227008" w:rsidP="000E22C8">
            <w:pPr>
              <w:spacing w:line="168" w:lineRule="auto"/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2CB2673" w14:textId="77777777" w:rsidR="000E22C8" w:rsidRDefault="000E22C8" w:rsidP="000E22C8">
            <w:pPr>
              <w:spacing w:line="168" w:lineRule="auto"/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68A8A5B" w14:textId="77777777" w:rsidR="000E22C8" w:rsidRDefault="000E22C8" w:rsidP="000E22C8">
            <w:pPr>
              <w:spacing w:line="168" w:lineRule="auto"/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F6C42DF" w14:textId="268EFCF2" w:rsidR="000E22C8" w:rsidRPr="002C5644" w:rsidRDefault="000E22C8" w:rsidP="000E22C8">
            <w:pPr>
              <w:spacing w:line="168" w:lineRule="auto"/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4E345D" w14:textId="77777777" w:rsidR="005C0605" w:rsidRPr="002C5644" w:rsidRDefault="005C0605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168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B94F9" w14:textId="77777777" w:rsidR="005C0605" w:rsidRPr="002C5644" w:rsidRDefault="005C0605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CEEF58" w14:textId="77777777" w:rsidR="005C0605" w:rsidRPr="002C5644" w:rsidRDefault="005C0605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168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0E979" w14:textId="77777777" w:rsidR="005C0605" w:rsidRPr="002C5644" w:rsidRDefault="005C0605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C98D04" w14:textId="77777777" w:rsidR="005C0605" w:rsidRPr="002C5644" w:rsidRDefault="005C0605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6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133A5ED" w14:textId="77777777" w:rsidR="005C0605" w:rsidRPr="002C5644" w:rsidRDefault="005C0605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57135E9" w14:textId="77777777" w:rsidR="005C0605" w:rsidRPr="002C5644" w:rsidRDefault="005C0605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6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2608D9" w:rsidRPr="002C5644" w14:paraId="467F0F79" w14:textId="77777777" w:rsidTr="00C25C8B">
        <w:tc>
          <w:tcPr>
            <w:tcW w:w="3510" w:type="dxa"/>
          </w:tcPr>
          <w:p w14:paraId="28449B4C" w14:textId="77777777" w:rsidR="005C0605" w:rsidRPr="002C5644" w:rsidRDefault="005C0605" w:rsidP="00015DCD">
            <w:pPr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</w:t>
            </w:r>
            <w:r w:rsidR="00AA37CF"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6B066EC6" w14:textId="77777777" w:rsidR="005C0605" w:rsidRPr="002C5644" w:rsidRDefault="005C0605" w:rsidP="009D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D49CA9" w14:textId="77777777" w:rsidR="005C0605" w:rsidRPr="002C5644" w:rsidRDefault="005C0605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8AED9E" w14:textId="77777777" w:rsidR="005C0605" w:rsidRPr="002C5644" w:rsidRDefault="005C0605" w:rsidP="009D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CA815F" w14:textId="77777777" w:rsidR="005C0605" w:rsidRPr="002C5644" w:rsidRDefault="005C0605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D1CB1D" w14:textId="77777777" w:rsidR="005C0605" w:rsidRPr="002C5644" w:rsidRDefault="005C0605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169FAD0" w14:textId="77777777" w:rsidR="005C0605" w:rsidRPr="002C5644" w:rsidRDefault="005C0605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9C7F141" w14:textId="77777777" w:rsidR="005C0605" w:rsidRPr="002C5644" w:rsidRDefault="005C0605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3F4CB7" w:rsidRPr="002C5644" w14:paraId="220D3393" w14:textId="77777777" w:rsidTr="00121A75">
        <w:tc>
          <w:tcPr>
            <w:tcW w:w="3510" w:type="dxa"/>
          </w:tcPr>
          <w:p w14:paraId="13816C07" w14:textId="031C7511" w:rsidR="003F4CB7" w:rsidRPr="00066DB3" w:rsidRDefault="003F4CB7" w:rsidP="003F4CB7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D35008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Pr="00D35008">
              <w:rPr>
                <w:rFonts w:ascii="Angsana New" w:eastAsia="MS Mincho" w:hAnsi="Angsana New"/>
                <w:sz w:val="30"/>
                <w:szCs w:val="30"/>
              </w:rPr>
              <w:t>.</w:t>
            </w:r>
            <w:r>
              <w:rPr>
                <w:rFonts w:ascii="Angsana New" w:eastAsia="MS Mincho" w:hAnsi="Angsana New"/>
                <w:sz w:val="30"/>
                <w:szCs w:val="30"/>
              </w:rPr>
              <w:t>5</w:t>
            </w:r>
            <w:r w:rsidRPr="00D35008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719FE90" w14:textId="4E7AF823" w:rsidR="003F4CB7" w:rsidRPr="002C5644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(6,545)</w:t>
            </w:r>
          </w:p>
        </w:tc>
        <w:tc>
          <w:tcPr>
            <w:tcW w:w="270" w:type="dxa"/>
            <w:shd w:val="clear" w:color="auto" w:fill="auto"/>
          </w:tcPr>
          <w:p w14:paraId="6B47D917" w14:textId="77777777" w:rsidR="003F4CB7" w:rsidRPr="002C5644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602E15" w14:textId="0FAA5792" w:rsidR="003F4CB7" w:rsidRPr="002C5644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7,098</w:t>
            </w:r>
          </w:p>
        </w:tc>
        <w:tc>
          <w:tcPr>
            <w:tcW w:w="270" w:type="dxa"/>
          </w:tcPr>
          <w:p w14:paraId="0AD4B6AC" w14:textId="77777777" w:rsidR="003F4CB7" w:rsidRPr="002C5644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708C33" w14:textId="11738330" w:rsidR="003F4CB7" w:rsidRPr="002C5644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</w:rPr>
              <w:t>(4,272)</w:t>
            </w:r>
          </w:p>
        </w:tc>
        <w:tc>
          <w:tcPr>
            <w:tcW w:w="252" w:type="dxa"/>
          </w:tcPr>
          <w:p w14:paraId="01BF3E59" w14:textId="77777777" w:rsidR="003F4CB7" w:rsidRPr="002C5644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20C78A31" w14:textId="1E8227FC" w:rsidR="003F4CB7" w:rsidRPr="002C5644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</w:rPr>
              <w:t>4,577</w:t>
            </w:r>
          </w:p>
        </w:tc>
      </w:tr>
      <w:tr w:rsidR="003F4CB7" w:rsidRPr="002C5644" w14:paraId="3FA9CD05" w14:textId="77777777" w:rsidTr="00121A75">
        <w:tc>
          <w:tcPr>
            <w:tcW w:w="3510" w:type="dxa"/>
          </w:tcPr>
          <w:p w14:paraId="7080A6D3" w14:textId="77777777" w:rsidR="003F4CB7" w:rsidRPr="00D35008" w:rsidRDefault="003F4CB7" w:rsidP="003F4CB7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D35008">
              <w:rPr>
                <w:rFonts w:ascii="Angsana New" w:eastAsia="MS Mincho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14:paraId="2A20BBBC" w14:textId="128CDE52" w:rsidR="003F4CB7" w:rsidRPr="00066DB3" w:rsidRDefault="003F4CB7" w:rsidP="003F4CB7">
            <w:pPr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35008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D35008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</w:t>
            </w:r>
            <w:r w:rsidRPr="00D35008">
              <w:rPr>
                <w:rFonts w:ascii="Angsana New" w:eastAsia="MS Mincho" w:hAnsi="Angsana New"/>
                <w:sz w:val="30"/>
                <w:szCs w:val="30"/>
                <w:cs/>
              </w:rPr>
              <w:t>(เปลี่ยนแปล</w:t>
            </w:r>
            <w:r w:rsidRPr="00D35008">
              <w:rPr>
                <w:rFonts w:ascii="Angsana New" w:eastAsia="MS Mincho" w:hAnsi="Angsana New" w:hint="cs"/>
                <w:sz w:val="30"/>
                <w:szCs w:val="30"/>
                <w:cs/>
              </w:rPr>
              <w:t>ง</w:t>
            </w:r>
            <w:r w:rsidRPr="00D35008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Pr="00D35008">
              <w:rPr>
                <w:rFonts w:ascii="Angsana New" w:eastAsia="MS Mincho" w:hAnsi="Angsana New"/>
                <w:sz w:val="30"/>
                <w:szCs w:val="30"/>
              </w:rPr>
              <w:t>.</w:t>
            </w:r>
            <w:r>
              <w:rPr>
                <w:rFonts w:ascii="Angsana New" w:eastAsia="MS Mincho" w:hAnsi="Angsana New"/>
                <w:sz w:val="30"/>
                <w:szCs w:val="30"/>
              </w:rPr>
              <w:t>5</w:t>
            </w:r>
            <w:r w:rsidRPr="00D35008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DA3F661" w14:textId="77777777" w:rsidR="003F4CB7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CEE374" w14:textId="362FB76A" w:rsidR="003F4CB7" w:rsidRPr="002C5644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7,410</w:t>
            </w:r>
          </w:p>
        </w:tc>
        <w:tc>
          <w:tcPr>
            <w:tcW w:w="270" w:type="dxa"/>
            <w:shd w:val="clear" w:color="auto" w:fill="auto"/>
          </w:tcPr>
          <w:p w14:paraId="4FF8AFE8" w14:textId="77777777" w:rsidR="003F4CB7" w:rsidRPr="002C5644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C205FB" w14:textId="77777777" w:rsidR="003F4CB7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813E29" w14:textId="5C6C3344" w:rsidR="003F4CB7" w:rsidRPr="002C5644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(6,890)</w:t>
            </w:r>
          </w:p>
        </w:tc>
        <w:tc>
          <w:tcPr>
            <w:tcW w:w="270" w:type="dxa"/>
          </w:tcPr>
          <w:p w14:paraId="033A6D6F" w14:textId="77777777" w:rsidR="003F4CB7" w:rsidRPr="002C5644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4EF3DF" w14:textId="77777777" w:rsidR="003F4CB7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F7EEC7D" w14:textId="4FEE8B8D" w:rsidR="003F4CB7" w:rsidRPr="002C5644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</w:rPr>
              <w:t>4,919</w:t>
            </w:r>
          </w:p>
        </w:tc>
        <w:tc>
          <w:tcPr>
            <w:tcW w:w="252" w:type="dxa"/>
          </w:tcPr>
          <w:p w14:paraId="53435B4A" w14:textId="77777777" w:rsidR="003F4CB7" w:rsidRPr="002C5644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15ECA57A" w14:textId="77777777" w:rsidR="003F4CB7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047057A" w14:textId="3295060C" w:rsidR="003F4CB7" w:rsidRPr="002C5644" w:rsidRDefault="003F4CB7" w:rsidP="003F4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</w:rPr>
              <w:t>(4,622)</w:t>
            </w:r>
          </w:p>
        </w:tc>
      </w:tr>
    </w:tbl>
    <w:p w14:paraId="702B1F64" w14:textId="77777777" w:rsidR="005C0605" w:rsidRPr="00AF2B8D" w:rsidRDefault="005C0605" w:rsidP="00370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4160411B" w14:textId="77777777" w:rsidR="003702FD" w:rsidRPr="002C5644" w:rsidRDefault="003702FD" w:rsidP="00370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C5644">
        <w:rPr>
          <w:rFonts w:ascii="Angsana New" w:eastAsia="MS Mincho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</w:t>
      </w:r>
      <w:r w:rsidR="00C82062" w:rsidRPr="002C564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2C5644">
        <w:rPr>
          <w:rFonts w:ascii="Angsana New" w:eastAsia="MS Mincho" w:hAnsi="Angsana New"/>
          <w:sz w:val="30"/>
          <w:szCs w:val="30"/>
          <w:cs/>
        </w:rPr>
        <w:t>แต่ได้</w:t>
      </w:r>
      <w:r w:rsidRPr="002C5644">
        <w:rPr>
          <w:rFonts w:ascii="Angsana New" w:eastAsia="MS Mincho" w:hAnsi="Angsana New" w:hint="cs"/>
          <w:sz w:val="30"/>
          <w:szCs w:val="30"/>
          <w:cs/>
        </w:rPr>
        <w:t>แสดง</w:t>
      </w:r>
      <w:r w:rsidRPr="002C5644">
        <w:rPr>
          <w:rFonts w:ascii="Angsana New" w:eastAsia="MS Mincho" w:hAnsi="Angsana New"/>
          <w:sz w:val="30"/>
          <w:szCs w:val="30"/>
          <w:cs/>
        </w:rPr>
        <w:t>ประมาณการความอ่อนไหวของข้อสมมติต่างๆ</w:t>
      </w:r>
    </w:p>
    <w:p w14:paraId="24AE735D" w14:textId="77777777" w:rsidR="007515F1" w:rsidRPr="00AF2B8D" w:rsidRDefault="007515F1" w:rsidP="00CC1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510B4D84" w14:textId="1AE5B45E" w:rsidR="00287B73" w:rsidRPr="002C5644" w:rsidRDefault="00287B73" w:rsidP="00EE5D3B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29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2C5644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39A98F7B" w14:textId="77777777" w:rsidR="003702FD" w:rsidRPr="00AF2B8D" w:rsidRDefault="003702FD" w:rsidP="00370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57" w:type="dxa"/>
        <w:tblInd w:w="558" w:type="dxa"/>
        <w:tblLook w:val="01E0" w:firstRow="1" w:lastRow="1" w:firstColumn="1" w:lastColumn="1" w:noHBand="0" w:noVBand="0"/>
      </w:tblPr>
      <w:tblGrid>
        <w:gridCol w:w="2772"/>
        <w:gridCol w:w="900"/>
        <w:gridCol w:w="1170"/>
        <w:gridCol w:w="243"/>
        <w:gridCol w:w="1198"/>
        <w:gridCol w:w="243"/>
        <w:gridCol w:w="1197"/>
        <w:gridCol w:w="236"/>
        <w:gridCol w:w="1198"/>
      </w:tblGrid>
      <w:tr w:rsidR="005158D5" w:rsidRPr="002C5644" w14:paraId="3161BEBF" w14:textId="77777777" w:rsidTr="004743F4">
        <w:trPr>
          <w:tblHeader/>
        </w:trPr>
        <w:tc>
          <w:tcPr>
            <w:tcW w:w="2772" w:type="dxa"/>
          </w:tcPr>
          <w:p w14:paraId="38F222F2" w14:textId="77777777" w:rsidR="005158D5" w:rsidRPr="002C5644" w:rsidRDefault="005158D5" w:rsidP="0051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C337FC5" w14:textId="77777777" w:rsidR="005158D5" w:rsidRPr="002C5644" w:rsidRDefault="005158D5" w:rsidP="0051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1EB98AF3" w14:textId="77777777" w:rsidR="005158D5" w:rsidRPr="002C5644" w:rsidRDefault="005158D5" w:rsidP="0051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AA37CF" w:rsidRPr="002C5644">
              <w:rPr>
                <w:rFonts w:ascii="Angsana New" w:eastAsia="MS Mincho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243" w:type="dxa"/>
          </w:tcPr>
          <w:p w14:paraId="4F1452B6" w14:textId="77777777" w:rsidR="005158D5" w:rsidRPr="002C5644" w:rsidRDefault="005158D5" w:rsidP="0051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31" w:type="dxa"/>
            <w:gridSpan w:val="3"/>
            <w:tcBorders>
              <w:bottom w:val="single" w:sz="4" w:space="0" w:color="auto"/>
            </w:tcBorders>
          </w:tcPr>
          <w:p w14:paraId="59B5E010" w14:textId="77777777" w:rsidR="005158D5" w:rsidRPr="002C5644" w:rsidRDefault="005158D5" w:rsidP="0051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="00DC4B1C" w:rsidRPr="002C5644">
              <w:rPr>
                <w:rFonts w:ascii="Angsana New" w:eastAsia="MS Mincho" w:hAnsi="Angsana New"/>
                <w:bCs/>
                <w:color w:val="000000"/>
                <w:sz w:val="30"/>
                <w:szCs w:val="30"/>
                <w:lang w:val="en-GB"/>
              </w:rPr>
              <w:t>6</w:t>
            </w:r>
            <w:r w:rsidR="00AA37CF" w:rsidRPr="002C5644">
              <w:rPr>
                <w:rFonts w:ascii="Angsana New" w:eastAsia="MS Mincho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</w:tr>
      <w:tr w:rsidR="005158D5" w:rsidRPr="002C5644" w14:paraId="009E94E3" w14:textId="77777777" w:rsidTr="004743F4">
        <w:trPr>
          <w:tblHeader/>
        </w:trPr>
        <w:tc>
          <w:tcPr>
            <w:tcW w:w="2772" w:type="dxa"/>
          </w:tcPr>
          <w:p w14:paraId="0DDF85AC" w14:textId="77777777" w:rsidR="005158D5" w:rsidRPr="002C5644" w:rsidRDefault="005158D5" w:rsidP="0051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317DA9F" w14:textId="77777777" w:rsidR="005158D5" w:rsidRPr="002C5644" w:rsidRDefault="005158D5" w:rsidP="0051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2AD602" w14:textId="77777777" w:rsidR="005158D5" w:rsidRPr="002C5644" w:rsidRDefault="005158D5" w:rsidP="0051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760F92B" w14:textId="77777777" w:rsidR="005158D5" w:rsidRPr="002C5644" w:rsidRDefault="005158D5" w:rsidP="0051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0E43DCC9" w14:textId="77777777" w:rsidR="005158D5" w:rsidRPr="002C5644" w:rsidRDefault="005158D5" w:rsidP="0051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43" w:type="dxa"/>
          </w:tcPr>
          <w:p w14:paraId="5C79CFA7" w14:textId="77777777" w:rsidR="005158D5" w:rsidRPr="002C5644" w:rsidRDefault="005158D5" w:rsidP="0051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8202231" w14:textId="77777777" w:rsidR="005158D5" w:rsidRPr="002C5644" w:rsidRDefault="005158D5" w:rsidP="0051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3CC9A8E" w14:textId="77777777" w:rsidR="005158D5" w:rsidRPr="002C5644" w:rsidRDefault="005158D5" w:rsidP="0051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2B51EA84" w14:textId="77777777" w:rsidR="005158D5" w:rsidRPr="002C5644" w:rsidRDefault="005158D5" w:rsidP="0051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5158D5" w:rsidRPr="002C5644" w14:paraId="374F1636" w14:textId="77777777" w:rsidTr="004743F4">
        <w:trPr>
          <w:tblHeader/>
        </w:trPr>
        <w:tc>
          <w:tcPr>
            <w:tcW w:w="2772" w:type="dxa"/>
          </w:tcPr>
          <w:p w14:paraId="5EC26E27" w14:textId="77777777" w:rsidR="005158D5" w:rsidRPr="002C5644" w:rsidRDefault="005158D5" w:rsidP="0051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408B605" w14:textId="77777777" w:rsidR="005158D5" w:rsidRPr="002C5644" w:rsidRDefault="005158D5" w:rsidP="0051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485" w:type="dxa"/>
            <w:gridSpan w:val="7"/>
          </w:tcPr>
          <w:p w14:paraId="3D3BB9AE" w14:textId="77777777" w:rsidR="005158D5" w:rsidRPr="002C5644" w:rsidRDefault="005158D5" w:rsidP="0051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 xml:space="preserve">หุ้น / </w:t>
            </w: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58D5" w:rsidRPr="002C5644" w14:paraId="33C7C103" w14:textId="77777777" w:rsidTr="004743F4">
        <w:tc>
          <w:tcPr>
            <w:tcW w:w="2772" w:type="dxa"/>
          </w:tcPr>
          <w:p w14:paraId="7013F2D3" w14:textId="77777777" w:rsidR="005158D5" w:rsidRPr="002C5644" w:rsidRDefault="005158D5" w:rsidP="0051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4857875B" w14:textId="77777777" w:rsidR="005158D5" w:rsidRPr="002C5644" w:rsidRDefault="005158D5" w:rsidP="0051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F08DE4" w14:textId="77777777" w:rsidR="005158D5" w:rsidRPr="002C5644" w:rsidRDefault="005158D5" w:rsidP="0051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78049E2" w14:textId="77777777" w:rsidR="005158D5" w:rsidRPr="002C5644" w:rsidRDefault="005158D5" w:rsidP="0051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5F9F25B6" w14:textId="77777777" w:rsidR="005158D5" w:rsidRPr="002C5644" w:rsidRDefault="005158D5" w:rsidP="0051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776A350" w14:textId="77777777" w:rsidR="005158D5" w:rsidRPr="002C5644" w:rsidRDefault="005158D5" w:rsidP="0051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14:paraId="1D6418FE" w14:textId="77777777" w:rsidR="005158D5" w:rsidRPr="002C5644" w:rsidRDefault="005158D5" w:rsidP="0051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1F9587" w14:textId="77777777" w:rsidR="005158D5" w:rsidRPr="002C5644" w:rsidRDefault="005158D5" w:rsidP="0051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AB819EE" w14:textId="77777777" w:rsidR="005158D5" w:rsidRPr="002C5644" w:rsidRDefault="005158D5" w:rsidP="00515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251A3" w:rsidRPr="002C5644" w14:paraId="059004E9" w14:textId="77777777" w:rsidTr="004743F4">
        <w:tc>
          <w:tcPr>
            <w:tcW w:w="2772" w:type="dxa"/>
          </w:tcPr>
          <w:p w14:paraId="5824F690" w14:textId="05118440" w:rsidR="000251A3" w:rsidRPr="002C5644" w:rsidRDefault="00886FFA" w:rsidP="0002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1D13CDA7" w14:textId="77777777" w:rsidR="000251A3" w:rsidRPr="002C5644" w:rsidRDefault="000251A3" w:rsidP="00025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BC54341" w14:textId="7BE47D07" w:rsidR="000251A3" w:rsidRPr="002C5644" w:rsidRDefault="000251A3" w:rsidP="0002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32,000,000</w:t>
            </w:r>
          </w:p>
        </w:tc>
        <w:tc>
          <w:tcPr>
            <w:tcW w:w="243" w:type="dxa"/>
          </w:tcPr>
          <w:p w14:paraId="79B1E84E" w14:textId="77777777" w:rsidR="000251A3" w:rsidRPr="002C5644" w:rsidRDefault="000251A3" w:rsidP="0002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3929F46B" w14:textId="3FE304E3" w:rsidR="000251A3" w:rsidRPr="002C5644" w:rsidRDefault="000251A3" w:rsidP="0002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32,000,000</w:t>
            </w:r>
          </w:p>
        </w:tc>
        <w:tc>
          <w:tcPr>
            <w:tcW w:w="243" w:type="dxa"/>
          </w:tcPr>
          <w:p w14:paraId="19927EEC" w14:textId="77777777" w:rsidR="000251A3" w:rsidRPr="002C5644" w:rsidRDefault="000251A3" w:rsidP="0002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241BD33E" w14:textId="30EBD900" w:rsidR="000251A3" w:rsidRPr="002C5644" w:rsidRDefault="000251A3" w:rsidP="0002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24,000,000</w:t>
            </w:r>
          </w:p>
        </w:tc>
        <w:tc>
          <w:tcPr>
            <w:tcW w:w="236" w:type="dxa"/>
          </w:tcPr>
          <w:p w14:paraId="5A83AB24" w14:textId="77777777" w:rsidR="000251A3" w:rsidRPr="002C5644" w:rsidRDefault="000251A3" w:rsidP="0002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08497812" w14:textId="41D2EBEF" w:rsidR="000251A3" w:rsidRPr="002C5644" w:rsidRDefault="000251A3" w:rsidP="0002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24,000,000</w:t>
            </w:r>
          </w:p>
        </w:tc>
      </w:tr>
      <w:tr w:rsidR="003C3388" w:rsidRPr="002C5644" w14:paraId="1E63BD61" w14:textId="77777777" w:rsidTr="004743F4">
        <w:tc>
          <w:tcPr>
            <w:tcW w:w="2772" w:type="dxa"/>
          </w:tcPr>
          <w:p w14:paraId="0119253B" w14:textId="77777777" w:rsidR="003C3388" w:rsidRPr="002C5644" w:rsidRDefault="003C3388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16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CB5FFF5" w14:textId="77777777" w:rsidR="003C3388" w:rsidRPr="002C5644" w:rsidRDefault="003C3388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85" w:type="dxa"/>
            <w:gridSpan w:val="7"/>
          </w:tcPr>
          <w:p w14:paraId="2D292456" w14:textId="77777777" w:rsidR="003C3388" w:rsidRPr="002C5644" w:rsidRDefault="003C3388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</w:tr>
      <w:tr w:rsidR="003C3388" w:rsidRPr="002C5644" w14:paraId="6ED9F189" w14:textId="77777777" w:rsidTr="004743F4">
        <w:tc>
          <w:tcPr>
            <w:tcW w:w="2772" w:type="dxa"/>
          </w:tcPr>
          <w:p w14:paraId="7364E650" w14:textId="77777777" w:rsidR="003C3388" w:rsidRPr="002C5644" w:rsidRDefault="003C3388" w:rsidP="003C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2C5644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900" w:type="dxa"/>
          </w:tcPr>
          <w:p w14:paraId="00E46E1F" w14:textId="77777777" w:rsidR="003C3388" w:rsidRPr="002C5644" w:rsidRDefault="003C3388" w:rsidP="003C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85" w:type="dxa"/>
            <w:gridSpan w:val="7"/>
          </w:tcPr>
          <w:p w14:paraId="566153D5" w14:textId="77777777" w:rsidR="003C3388" w:rsidRPr="002C5644" w:rsidRDefault="003C3388" w:rsidP="003C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</w:tr>
      <w:tr w:rsidR="003C3388" w:rsidRPr="002C5644" w14:paraId="76D30593" w14:textId="77777777" w:rsidTr="004743F4">
        <w:tc>
          <w:tcPr>
            <w:tcW w:w="2772" w:type="dxa"/>
          </w:tcPr>
          <w:p w14:paraId="3A14144C" w14:textId="77777777" w:rsidR="003C3388" w:rsidRPr="002C5644" w:rsidRDefault="003C3388" w:rsidP="003C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900" w:type="dxa"/>
          </w:tcPr>
          <w:p w14:paraId="2F5B8772" w14:textId="77777777" w:rsidR="003C3388" w:rsidRPr="002C5644" w:rsidRDefault="003C3388" w:rsidP="003C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567E01A" w14:textId="77777777" w:rsidR="003C3388" w:rsidRPr="002C5644" w:rsidRDefault="003C3388" w:rsidP="003C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D0D2E6B" w14:textId="77777777" w:rsidR="003C3388" w:rsidRPr="002C5644" w:rsidRDefault="003C3388" w:rsidP="003C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DBAAB11" w14:textId="77777777" w:rsidR="003C3388" w:rsidRPr="002C5644" w:rsidRDefault="003C3388" w:rsidP="003C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D41901A" w14:textId="77777777" w:rsidR="003C3388" w:rsidRPr="002C5644" w:rsidRDefault="003C3388" w:rsidP="003C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14:paraId="374228FC" w14:textId="77777777" w:rsidR="003C3388" w:rsidRPr="002C5644" w:rsidRDefault="003C3388" w:rsidP="003C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2B28D6" w14:textId="77777777" w:rsidR="003C3388" w:rsidRPr="002C5644" w:rsidRDefault="003C3388" w:rsidP="003C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2CA52B1" w14:textId="77777777" w:rsidR="003C3388" w:rsidRPr="002C5644" w:rsidRDefault="003C3388" w:rsidP="003C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45A69" w:rsidRPr="002C5644" w14:paraId="623E1C52" w14:textId="77777777" w:rsidTr="004743F4">
        <w:tc>
          <w:tcPr>
            <w:tcW w:w="2772" w:type="dxa"/>
          </w:tcPr>
          <w:p w14:paraId="1889C63B" w14:textId="77777777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900" w:type="dxa"/>
          </w:tcPr>
          <w:p w14:paraId="78868BCA" w14:textId="77777777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10</w:t>
            </w:r>
          </w:p>
        </w:tc>
        <w:tc>
          <w:tcPr>
            <w:tcW w:w="1170" w:type="dxa"/>
          </w:tcPr>
          <w:p w14:paraId="5CADB3BA" w14:textId="507930E7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ED4BD6A" w14:textId="77777777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27352FE" w14:textId="0251E4FE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D4398B0" w14:textId="77777777" w:rsidR="00D45A69" w:rsidRPr="00B640F3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55457D8A" w14:textId="68FE747E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900,000</w:t>
            </w:r>
          </w:p>
        </w:tc>
        <w:tc>
          <w:tcPr>
            <w:tcW w:w="236" w:type="dxa"/>
          </w:tcPr>
          <w:p w14:paraId="65EDFCA9" w14:textId="77777777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602BDF3" w14:textId="049DA768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9,000,000</w:t>
            </w:r>
          </w:p>
        </w:tc>
      </w:tr>
      <w:tr w:rsidR="00D45A69" w:rsidRPr="002C5644" w14:paraId="3C15657C" w14:textId="77777777" w:rsidTr="004743F4">
        <w:tc>
          <w:tcPr>
            <w:tcW w:w="2772" w:type="dxa"/>
          </w:tcPr>
          <w:p w14:paraId="2664E1B4" w14:textId="20EE342B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900" w:type="dxa"/>
          </w:tcPr>
          <w:p w14:paraId="07338C43" w14:textId="6D542365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5F989FF5" w14:textId="44FB7180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24,000,000</w:t>
            </w:r>
          </w:p>
        </w:tc>
        <w:tc>
          <w:tcPr>
            <w:tcW w:w="243" w:type="dxa"/>
          </w:tcPr>
          <w:p w14:paraId="7D3D6DFD" w14:textId="77777777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8B18A02" w14:textId="530A4DAA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24,000,000</w:t>
            </w:r>
          </w:p>
        </w:tc>
        <w:tc>
          <w:tcPr>
            <w:tcW w:w="243" w:type="dxa"/>
          </w:tcPr>
          <w:p w14:paraId="0E083563" w14:textId="77777777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14:paraId="6BF4D574" w14:textId="6876E515" w:rsidR="00D45A69" w:rsidRPr="002C5644" w:rsidRDefault="00D45A69" w:rsidP="00B6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ADAFB7" w14:textId="77777777" w:rsidR="00D45A69" w:rsidRPr="002C5644" w:rsidRDefault="00D45A69" w:rsidP="00B6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43ABA99" w14:textId="7813732D" w:rsidR="00D45A69" w:rsidRPr="002C5644" w:rsidRDefault="00D45A69" w:rsidP="00B6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D45A69" w:rsidRPr="002C5644" w14:paraId="4825DC7C" w14:textId="77777777" w:rsidTr="004743F4">
        <w:tc>
          <w:tcPr>
            <w:tcW w:w="2772" w:type="dxa"/>
          </w:tcPr>
          <w:p w14:paraId="03D1582D" w14:textId="56B0956B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1130566C" w14:textId="72261B1A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10</w:t>
            </w:r>
          </w:p>
        </w:tc>
        <w:tc>
          <w:tcPr>
            <w:tcW w:w="1170" w:type="dxa"/>
          </w:tcPr>
          <w:p w14:paraId="067016D3" w14:textId="55724078" w:rsidR="00D45A69" w:rsidRPr="002C5644" w:rsidRDefault="00D45A69" w:rsidP="00B6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43" w:type="dxa"/>
          </w:tcPr>
          <w:p w14:paraId="152848DD" w14:textId="77777777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5800034" w14:textId="3B361A3A" w:rsidR="00D45A69" w:rsidRPr="002C5644" w:rsidRDefault="00D45A69" w:rsidP="00B6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A94B463" w14:textId="77777777" w:rsidR="00D45A69" w:rsidRPr="00B640F3" w:rsidRDefault="00D45A69" w:rsidP="00B6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15D93094" w14:textId="77BE38BD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1,500,000</w:t>
            </w:r>
          </w:p>
        </w:tc>
        <w:tc>
          <w:tcPr>
            <w:tcW w:w="236" w:type="dxa"/>
          </w:tcPr>
          <w:p w14:paraId="482965D9" w14:textId="77777777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73505A1" w14:textId="54EF6A8C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15,000,000</w:t>
            </w:r>
          </w:p>
        </w:tc>
      </w:tr>
      <w:tr w:rsidR="00D45A69" w:rsidRPr="00B640F3" w14:paraId="4112648B" w14:textId="77777777" w:rsidTr="004743F4">
        <w:tc>
          <w:tcPr>
            <w:tcW w:w="2772" w:type="dxa"/>
          </w:tcPr>
          <w:p w14:paraId="6F886992" w14:textId="06E8D761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5F46EECA" w14:textId="2D9B57DE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</w:tcPr>
          <w:p w14:paraId="3F4392D3" w14:textId="35A45A57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8,000,000</w:t>
            </w:r>
          </w:p>
        </w:tc>
        <w:tc>
          <w:tcPr>
            <w:tcW w:w="243" w:type="dxa"/>
            <w:vAlign w:val="bottom"/>
          </w:tcPr>
          <w:p w14:paraId="1E648185" w14:textId="77777777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0C98F21" w14:textId="64133AD6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8,000,000</w:t>
            </w:r>
          </w:p>
        </w:tc>
        <w:tc>
          <w:tcPr>
            <w:tcW w:w="243" w:type="dxa"/>
          </w:tcPr>
          <w:p w14:paraId="1F84A73A" w14:textId="77777777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14:paraId="3F10256D" w14:textId="3382A94C" w:rsidR="00D45A69" w:rsidRPr="002C5644" w:rsidRDefault="00D45A69" w:rsidP="00B6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7899C4" w14:textId="77777777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2AFE5DE" w14:textId="0A647251" w:rsidR="00D45A69" w:rsidRPr="002C5644" w:rsidRDefault="00D45A69" w:rsidP="00B6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D45A69" w:rsidRPr="002C5644" w14:paraId="07940293" w14:textId="77777777" w:rsidTr="004743F4">
        <w:tc>
          <w:tcPr>
            <w:tcW w:w="2772" w:type="dxa"/>
          </w:tcPr>
          <w:p w14:paraId="79A7FBBD" w14:textId="792B8F81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900" w:type="dxa"/>
          </w:tcPr>
          <w:p w14:paraId="3C717A4C" w14:textId="05038898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6D7A2B" w14:textId="4996ADD0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AF4A52D" w14:textId="77777777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26719C38" w14:textId="3496F003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F82E742" w14:textId="77777777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14:paraId="0BEEC3CB" w14:textId="1D8268B3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D9FD1D" w14:textId="77777777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02D02E7C" w14:textId="2EF76B0D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45A69" w:rsidRPr="002C5644" w14:paraId="498ABE7E" w14:textId="77777777" w:rsidTr="004743F4">
        <w:tc>
          <w:tcPr>
            <w:tcW w:w="2772" w:type="dxa"/>
          </w:tcPr>
          <w:p w14:paraId="5433655F" w14:textId="3CED5F7F" w:rsidR="00D45A69" w:rsidRPr="002C5644" w:rsidRDefault="00D45A69" w:rsidP="00D45A6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- จากหุ้นละ 10 บาทเป็นหุ้นละ 1 บาท</w:t>
            </w:r>
          </w:p>
        </w:tc>
        <w:tc>
          <w:tcPr>
            <w:tcW w:w="900" w:type="dxa"/>
          </w:tcPr>
          <w:p w14:paraId="52C4BF2C" w14:textId="796E5B7E" w:rsidR="00D45A69" w:rsidRPr="002C5644" w:rsidRDefault="00F3152E" w:rsidP="00D45A6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br/>
            </w:r>
            <w:r w:rsidR="00D45A69" w:rsidRPr="002C564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E6EB73" w14:textId="79452F0B" w:rsidR="00D45A69" w:rsidRPr="002C5644" w:rsidRDefault="00F3152E" w:rsidP="00B6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br/>
            </w:r>
            <w:r w:rsidR="00D45A69"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5E38D45" w14:textId="77777777" w:rsidR="00D45A69" w:rsidRPr="00B640F3" w:rsidRDefault="00D45A69" w:rsidP="00B6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55AF5885" w14:textId="6E2AC256" w:rsidR="00D45A69" w:rsidRPr="002C5644" w:rsidRDefault="00F3152E" w:rsidP="00B6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br/>
            </w:r>
            <w:r w:rsidR="00D45A69"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42E3D8F5" w14:textId="77777777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3A070566" w14:textId="354F538A" w:rsidR="00D45A69" w:rsidRPr="002C5644" w:rsidRDefault="00D45A69" w:rsidP="00CB2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21,600,000</w:t>
            </w:r>
          </w:p>
        </w:tc>
        <w:tc>
          <w:tcPr>
            <w:tcW w:w="236" w:type="dxa"/>
            <w:vAlign w:val="bottom"/>
          </w:tcPr>
          <w:p w14:paraId="3A66DE17" w14:textId="77777777" w:rsidR="00D45A69" w:rsidRPr="00860F63" w:rsidRDefault="00D45A69" w:rsidP="0086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953"/>
              </w:tabs>
              <w:spacing w:line="240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1762EF80" w14:textId="4A5DC818" w:rsidR="00D45A69" w:rsidRPr="002C5644" w:rsidRDefault="00D45A69" w:rsidP="00B6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D45A69" w:rsidRPr="002C5644" w14:paraId="4D3FBAF9" w14:textId="77777777" w:rsidTr="004743F4">
        <w:tc>
          <w:tcPr>
            <w:tcW w:w="2772" w:type="dxa"/>
          </w:tcPr>
          <w:p w14:paraId="6ABABC11" w14:textId="3723F687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18CDBF48" w14:textId="5355A8BD" w:rsidR="00D45A69" w:rsidRPr="002C5644" w:rsidRDefault="00D45A69" w:rsidP="00D45A6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2FDE3C" w14:textId="77777777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F6D7CA9" w14:textId="77777777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36544992" w14:textId="77777777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A972846" w14:textId="77777777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3F0F525" w14:textId="52D5FD49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F985F9" w14:textId="77777777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68959345" w14:textId="7662B9F3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D45A69" w:rsidRPr="002C5644" w14:paraId="1C8887DF" w14:textId="77777777" w:rsidTr="004743F4">
        <w:tc>
          <w:tcPr>
            <w:tcW w:w="2772" w:type="dxa"/>
          </w:tcPr>
          <w:p w14:paraId="20F4B46E" w14:textId="191C81B8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900" w:type="dxa"/>
          </w:tcPr>
          <w:p w14:paraId="66BAAEDC" w14:textId="746F35F3" w:rsidR="00D45A69" w:rsidRPr="002C5644" w:rsidRDefault="00D45A69" w:rsidP="00D45A6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2D31207" w14:textId="619F66AC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32,000,000</w:t>
            </w:r>
          </w:p>
        </w:tc>
        <w:tc>
          <w:tcPr>
            <w:tcW w:w="243" w:type="dxa"/>
          </w:tcPr>
          <w:p w14:paraId="166763CC" w14:textId="77777777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176C4701" w14:textId="23678B8A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32,000,000</w:t>
            </w:r>
          </w:p>
        </w:tc>
        <w:tc>
          <w:tcPr>
            <w:tcW w:w="243" w:type="dxa"/>
          </w:tcPr>
          <w:p w14:paraId="2FECA630" w14:textId="77777777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24B05B74" w14:textId="62163E7B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24,000,000</w:t>
            </w:r>
          </w:p>
        </w:tc>
        <w:tc>
          <w:tcPr>
            <w:tcW w:w="236" w:type="dxa"/>
          </w:tcPr>
          <w:p w14:paraId="1CB126B8" w14:textId="77777777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53270F73" w14:textId="50A91FF5" w:rsidR="00D45A69" w:rsidRPr="002C5644" w:rsidRDefault="00D45A69" w:rsidP="00D4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24,000,000</w:t>
            </w:r>
          </w:p>
        </w:tc>
      </w:tr>
    </w:tbl>
    <w:p w14:paraId="0EB01746" w14:textId="77777777" w:rsidR="008F2C7B" w:rsidRPr="000E22C8" w:rsidRDefault="008F2C7B" w:rsidP="00370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sz w:val="10"/>
          <w:szCs w:val="10"/>
        </w:rPr>
      </w:pPr>
    </w:p>
    <w:p w14:paraId="5D874183" w14:textId="77777777" w:rsidR="000E22C8" w:rsidRDefault="000E22C8" w:rsidP="00AF2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2098FDC" w14:textId="6BAD0F68" w:rsidR="00D27798" w:rsidRPr="002C5644" w:rsidRDefault="00D27798" w:rsidP="00D27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การออกหุ้นสามัญใหม่</w:t>
      </w:r>
    </w:p>
    <w:p w14:paraId="73E0EECB" w14:textId="77777777" w:rsidR="00D27798" w:rsidRPr="006D306A" w:rsidRDefault="00D27798" w:rsidP="00D27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</w:rPr>
      </w:pPr>
    </w:p>
    <w:p w14:paraId="1735D5F6" w14:textId="77777777" w:rsidR="00D27798" w:rsidRPr="002C5644" w:rsidRDefault="00D27798" w:rsidP="00D27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ในการประชุมวิสามัญผู้ถือหุ้นของบริษัทเมื่อวันที่ </w:t>
      </w:r>
      <w:r w:rsidRPr="002C5644">
        <w:rPr>
          <w:rFonts w:ascii="Angsana New" w:hAnsi="Angsana New"/>
          <w:sz w:val="30"/>
          <w:szCs w:val="30"/>
        </w:rPr>
        <w:t xml:space="preserve">1 </w:t>
      </w:r>
      <w:r w:rsidRPr="002C5644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2C5644">
        <w:rPr>
          <w:rFonts w:ascii="Angsana New" w:hAnsi="Angsana New"/>
          <w:sz w:val="30"/>
          <w:szCs w:val="30"/>
        </w:rPr>
        <w:t xml:space="preserve">2561 </w:t>
      </w:r>
      <w:r w:rsidRPr="002C5644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ผู้ถือหุ้นมีมติอนุมัติการเพิ่มทุนจดทะเบียน </w:t>
      </w:r>
      <w:r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 xml:space="preserve">โดยการออกหุ้นสามัญใหม่จำนวน </w:t>
      </w:r>
      <w:r w:rsidRPr="002C5644">
        <w:rPr>
          <w:rFonts w:ascii="Angsana New" w:hAnsi="Angsana New"/>
          <w:sz w:val="30"/>
          <w:szCs w:val="30"/>
        </w:rPr>
        <w:t xml:space="preserve">15,000 </w:t>
      </w:r>
      <w:r w:rsidRPr="002C5644">
        <w:rPr>
          <w:rFonts w:ascii="Angsana New" w:hAnsi="Angsana New"/>
          <w:sz w:val="30"/>
          <w:szCs w:val="30"/>
          <w:cs/>
        </w:rPr>
        <w:t>ล้านบาท (</w:t>
      </w:r>
      <w:r w:rsidRPr="002C5644">
        <w:rPr>
          <w:rFonts w:ascii="Angsana New" w:hAnsi="Angsana New"/>
          <w:sz w:val="30"/>
          <w:szCs w:val="30"/>
        </w:rPr>
        <w:t xml:space="preserve">1,500 </w:t>
      </w:r>
      <w:r w:rsidRPr="002C5644">
        <w:rPr>
          <w:rFonts w:ascii="Angsana New" w:hAnsi="Angsana New"/>
          <w:sz w:val="30"/>
          <w:szCs w:val="30"/>
          <w:cs/>
        </w:rPr>
        <w:t xml:space="preserve">ล้านหุ้น มูลค่าหุ้นละ </w:t>
      </w:r>
      <w:r w:rsidRPr="002C5644">
        <w:rPr>
          <w:rFonts w:ascii="Angsana New" w:hAnsi="Angsana New"/>
          <w:sz w:val="30"/>
          <w:szCs w:val="30"/>
        </w:rPr>
        <w:t xml:space="preserve">10 </w:t>
      </w:r>
      <w:r w:rsidRPr="002C5644">
        <w:rPr>
          <w:rFonts w:ascii="Angsana New" w:hAnsi="Angsana New"/>
          <w:sz w:val="30"/>
          <w:szCs w:val="30"/>
          <w:cs/>
        </w:rPr>
        <w:t xml:space="preserve">บาท) จากทุนจดทะเบียน </w:t>
      </w:r>
      <w:r w:rsidRPr="002C5644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Pr="002C5644">
        <w:rPr>
          <w:rFonts w:ascii="Angsana New" w:hAnsi="Angsana New"/>
          <w:spacing w:val="-2"/>
          <w:sz w:val="30"/>
          <w:szCs w:val="30"/>
        </w:rPr>
        <w:t xml:space="preserve">9,000 </w:t>
      </w:r>
      <w:r w:rsidRPr="002C5644">
        <w:rPr>
          <w:rFonts w:ascii="Angsana New" w:hAnsi="Angsana New"/>
          <w:spacing w:val="-2"/>
          <w:sz w:val="30"/>
          <w:szCs w:val="30"/>
          <w:cs/>
        </w:rPr>
        <w:t>ล้านบาท (</w:t>
      </w:r>
      <w:r w:rsidRPr="002C5644">
        <w:rPr>
          <w:rFonts w:ascii="Angsana New" w:hAnsi="Angsana New"/>
          <w:spacing w:val="-2"/>
          <w:sz w:val="30"/>
          <w:szCs w:val="30"/>
        </w:rPr>
        <w:t xml:space="preserve">900 </w:t>
      </w:r>
      <w:r w:rsidRPr="002C5644">
        <w:rPr>
          <w:rFonts w:ascii="Angsana New" w:hAnsi="Angsana New"/>
          <w:spacing w:val="-2"/>
          <w:sz w:val="30"/>
          <w:szCs w:val="30"/>
          <w:cs/>
        </w:rPr>
        <w:t xml:space="preserve">ล้านหุ้น มูลค่าหุ้นละ </w:t>
      </w:r>
      <w:r w:rsidRPr="002C5644">
        <w:rPr>
          <w:rFonts w:ascii="Angsana New" w:hAnsi="Angsana New"/>
          <w:spacing w:val="-2"/>
          <w:sz w:val="30"/>
          <w:szCs w:val="30"/>
        </w:rPr>
        <w:t xml:space="preserve">10 </w:t>
      </w:r>
      <w:r w:rsidRPr="002C5644">
        <w:rPr>
          <w:rFonts w:ascii="Angsana New" w:hAnsi="Angsana New"/>
          <w:spacing w:val="-2"/>
          <w:sz w:val="30"/>
          <w:szCs w:val="30"/>
          <w:cs/>
        </w:rPr>
        <w:t xml:space="preserve">บาท) เป็นจำนวน </w:t>
      </w:r>
      <w:r w:rsidRPr="002C5644">
        <w:rPr>
          <w:rFonts w:ascii="Angsana New" w:hAnsi="Angsana New"/>
          <w:spacing w:val="-2"/>
          <w:sz w:val="30"/>
          <w:szCs w:val="30"/>
        </w:rPr>
        <w:t xml:space="preserve">24,000 </w:t>
      </w:r>
      <w:r w:rsidRPr="002C5644">
        <w:rPr>
          <w:rFonts w:ascii="Angsana New" w:hAnsi="Angsana New"/>
          <w:spacing w:val="-2"/>
          <w:sz w:val="30"/>
          <w:szCs w:val="30"/>
          <w:cs/>
        </w:rPr>
        <w:t>ล้านบาท (</w:t>
      </w:r>
      <w:r w:rsidRPr="002C5644">
        <w:rPr>
          <w:rFonts w:ascii="Angsana New" w:hAnsi="Angsana New"/>
          <w:spacing w:val="-2"/>
          <w:sz w:val="30"/>
          <w:szCs w:val="30"/>
        </w:rPr>
        <w:t xml:space="preserve">2,400 </w:t>
      </w:r>
      <w:r w:rsidRPr="002C5644">
        <w:rPr>
          <w:rFonts w:ascii="Angsana New" w:hAnsi="Angsana New"/>
          <w:spacing w:val="-2"/>
          <w:sz w:val="30"/>
          <w:szCs w:val="30"/>
          <w:cs/>
        </w:rPr>
        <w:t>ล้านหุ้น มูลค่าหุ้นละ</w:t>
      </w:r>
      <w:r w:rsidRPr="002C5644">
        <w:rPr>
          <w:rFonts w:ascii="Angsana New" w:hAnsi="Angsana New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z w:val="30"/>
          <w:szCs w:val="30"/>
        </w:rPr>
        <w:t xml:space="preserve">10 </w:t>
      </w:r>
      <w:r w:rsidRPr="002C5644">
        <w:rPr>
          <w:rFonts w:ascii="Angsana New" w:hAnsi="Angsana New"/>
          <w:sz w:val="30"/>
          <w:szCs w:val="30"/>
          <w:cs/>
        </w:rPr>
        <w:t xml:space="preserve">บาท) </w:t>
      </w:r>
      <w:bookmarkStart w:id="26" w:name="_Hlk1912129"/>
      <w:r w:rsidRPr="002C5644">
        <w:rPr>
          <w:rFonts w:ascii="Angsana New" w:hAnsi="Angsana New"/>
          <w:sz w:val="30"/>
          <w:szCs w:val="30"/>
          <w:cs/>
        </w:rPr>
        <w:t xml:space="preserve">บริษัทได้รับเงินเพิ่มทุนดังกล่าวเมื่อวันที่ </w:t>
      </w:r>
      <w:r w:rsidRPr="002C5644">
        <w:rPr>
          <w:rFonts w:ascii="Angsana New" w:hAnsi="Angsana New"/>
          <w:sz w:val="30"/>
          <w:szCs w:val="30"/>
        </w:rPr>
        <w:t xml:space="preserve">10 </w:t>
      </w:r>
      <w:r w:rsidRPr="002C5644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2C5644">
        <w:rPr>
          <w:rFonts w:ascii="Angsana New" w:hAnsi="Angsana New"/>
          <w:sz w:val="30"/>
          <w:szCs w:val="30"/>
        </w:rPr>
        <w:t xml:space="preserve">2561 </w:t>
      </w:r>
      <w:bookmarkEnd w:id="26"/>
      <w:r w:rsidRPr="002C5644">
        <w:rPr>
          <w:rFonts w:ascii="Angsana New" w:hAnsi="Angsana New"/>
          <w:sz w:val="30"/>
          <w:szCs w:val="30"/>
          <w:cs/>
        </w:rPr>
        <w:t xml:space="preserve">และได้จดทะเบียนการเพิ่มทุนกับกระทรวงพาณิชย์แล้วเมื่อวันที่ </w:t>
      </w:r>
      <w:r w:rsidRPr="002C5644">
        <w:rPr>
          <w:rFonts w:ascii="Angsana New" w:hAnsi="Angsana New"/>
          <w:sz w:val="30"/>
          <w:szCs w:val="30"/>
        </w:rPr>
        <w:t xml:space="preserve">14 </w:t>
      </w:r>
      <w:r w:rsidRPr="002C5644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2C5644">
        <w:rPr>
          <w:rFonts w:ascii="Angsana New" w:hAnsi="Angsana New"/>
          <w:sz w:val="30"/>
          <w:szCs w:val="30"/>
        </w:rPr>
        <w:t>2561</w:t>
      </w:r>
    </w:p>
    <w:p w14:paraId="345557BE" w14:textId="0E75FCD6" w:rsidR="00B640F3" w:rsidRPr="006D306A" w:rsidRDefault="00B64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s/>
        </w:rPr>
      </w:pPr>
    </w:p>
    <w:p w14:paraId="1A58B32C" w14:textId="33A3F75C" w:rsidR="00D27798" w:rsidRPr="002C5644" w:rsidRDefault="00D27798" w:rsidP="00D27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การเปลี่ยนแปลงมูลค่าหุ้นที่ตราไว้</w:t>
      </w:r>
    </w:p>
    <w:p w14:paraId="57DE5FF2" w14:textId="77777777" w:rsidR="00D27798" w:rsidRPr="006D306A" w:rsidRDefault="00D27798" w:rsidP="00D27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</w:rPr>
      </w:pPr>
    </w:p>
    <w:p w14:paraId="0913B344" w14:textId="77777777" w:rsidR="00D27798" w:rsidRPr="002C5644" w:rsidRDefault="00D27798" w:rsidP="00D27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ในการประชุมวิสามัญผู้ถือหุ้นของบริษัทเมื่อวันที่ </w:t>
      </w:r>
      <w:r w:rsidRPr="002C5644">
        <w:rPr>
          <w:rFonts w:ascii="Angsana New" w:hAnsi="Angsana New"/>
          <w:sz w:val="30"/>
          <w:szCs w:val="30"/>
        </w:rPr>
        <w:t>7</w:t>
      </w:r>
      <w:r w:rsidRPr="002C5644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2C5644">
        <w:rPr>
          <w:rFonts w:ascii="Angsana New" w:hAnsi="Angsana New"/>
          <w:sz w:val="30"/>
          <w:szCs w:val="30"/>
        </w:rPr>
        <w:t>2561</w:t>
      </w:r>
      <w:r w:rsidRPr="002C5644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ผู้ถือหุ้นมีมติอนุมัติการเปลี่ยนแปลงมูลค่าหุ้น</w:t>
      </w:r>
      <w:r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 xml:space="preserve">ที่ตราไว้ของบริษัทจากมูลค่าหุ้นละ </w:t>
      </w:r>
      <w:r w:rsidRPr="002C5644">
        <w:rPr>
          <w:rFonts w:ascii="Angsana New" w:hAnsi="Angsana New"/>
          <w:sz w:val="30"/>
          <w:szCs w:val="30"/>
        </w:rPr>
        <w:t>10</w:t>
      </w:r>
      <w:r w:rsidRPr="002C5644">
        <w:rPr>
          <w:rFonts w:ascii="Angsana New" w:hAnsi="Angsana New"/>
          <w:sz w:val="30"/>
          <w:szCs w:val="30"/>
          <w:cs/>
        </w:rPr>
        <w:t xml:space="preserve"> บาท เป็นมูลค่าหุ้นละ </w:t>
      </w:r>
      <w:r w:rsidRPr="002C5644">
        <w:rPr>
          <w:rFonts w:ascii="Angsana New" w:hAnsi="Angsana New"/>
          <w:sz w:val="30"/>
          <w:szCs w:val="30"/>
        </w:rPr>
        <w:t>1</w:t>
      </w:r>
      <w:r w:rsidRPr="002C5644">
        <w:rPr>
          <w:rFonts w:ascii="Angsana New" w:hAnsi="Angsana New"/>
          <w:sz w:val="30"/>
          <w:szCs w:val="30"/>
          <w:cs/>
        </w:rPr>
        <w:t xml:space="preserve"> บาท รวมถึงอนุมัติการแก้ไขหนังสือบริคณห์สนธิของบริษัท เพื่อให้สอดคล้องกับการเปลี่ยนแปลงมูลค่าที่ตราไว้ดังกล่าว บริษัทได้จดทะเบียนการเปลี่ยนแปลงมูลค่าที่ตราไว้ของหุ้นกับกระทรวงพาณิชย์เมื่อวันที่ </w:t>
      </w:r>
      <w:r w:rsidRPr="002C5644">
        <w:rPr>
          <w:rFonts w:ascii="Angsana New" w:hAnsi="Angsana New"/>
          <w:sz w:val="30"/>
          <w:szCs w:val="30"/>
        </w:rPr>
        <w:t>18</w:t>
      </w:r>
      <w:r w:rsidRPr="002C5644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2C5644">
        <w:rPr>
          <w:rFonts w:ascii="Angsana New" w:hAnsi="Angsana New"/>
          <w:sz w:val="30"/>
          <w:szCs w:val="30"/>
        </w:rPr>
        <w:t>2561</w:t>
      </w:r>
    </w:p>
    <w:p w14:paraId="3E410D08" w14:textId="53D0DDD7" w:rsidR="00D27798" w:rsidRPr="006D306A" w:rsidRDefault="00D27798" w:rsidP="008C22C6">
      <w:pPr>
        <w:spacing w:line="240" w:lineRule="auto"/>
        <w:ind w:left="540"/>
        <w:rPr>
          <w:b/>
          <w:bCs/>
          <w:i/>
          <w:iCs/>
          <w:spacing w:val="-6"/>
        </w:rPr>
      </w:pPr>
    </w:p>
    <w:p w14:paraId="6BCF3FEF" w14:textId="4288558F" w:rsidR="008362F2" w:rsidRDefault="008362F2" w:rsidP="00D27798">
      <w:pPr>
        <w:pStyle w:val="block"/>
        <w:spacing w:after="0" w:line="23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การเพิ่มทุน</w:t>
      </w:r>
      <w:r w:rsidR="000E22C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จ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ดทะเบียน</w:t>
      </w:r>
    </w:p>
    <w:p w14:paraId="571D2245" w14:textId="77777777" w:rsidR="008362F2" w:rsidRPr="006D306A" w:rsidRDefault="008362F2" w:rsidP="00D27798">
      <w:pPr>
        <w:pStyle w:val="block"/>
        <w:spacing w:after="0" w:line="230" w:lineRule="auto"/>
        <w:ind w:left="540"/>
        <w:jc w:val="both"/>
        <w:rPr>
          <w:rFonts w:ascii="Angsana New" w:hAnsi="Angsana New" w:cs="Angsana New"/>
          <w:b/>
          <w:bCs/>
          <w:i/>
          <w:iCs/>
          <w:sz w:val="18"/>
          <w:szCs w:val="18"/>
          <w:lang w:val="en-US"/>
        </w:rPr>
      </w:pPr>
    </w:p>
    <w:p w14:paraId="3700D58E" w14:textId="77777777" w:rsidR="000E22C8" w:rsidRDefault="008362F2" w:rsidP="000E2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4386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Pr="00404386">
        <w:rPr>
          <w:rFonts w:ascii="Angsana New" w:hAnsi="Angsana New"/>
          <w:sz w:val="30"/>
          <w:szCs w:val="30"/>
        </w:rPr>
        <w:t xml:space="preserve">30 </w:t>
      </w:r>
      <w:r w:rsidRPr="00404386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404386">
        <w:rPr>
          <w:rFonts w:ascii="Angsana New" w:hAnsi="Angsana New"/>
          <w:sz w:val="30"/>
          <w:szCs w:val="30"/>
        </w:rPr>
        <w:t xml:space="preserve">2562 </w:t>
      </w:r>
      <w:r w:rsidRPr="00404386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ผู้ถือหุ้นมีมติอนุมัติการเพิ่มทุนจดทะเบียน </w:t>
      </w:r>
      <w:r w:rsidRPr="00404386">
        <w:rPr>
          <w:rFonts w:ascii="Angsana New" w:hAnsi="Angsana New"/>
          <w:sz w:val="30"/>
          <w:szCs w:val="30"/>
        </w:rPr>
        <w:br/>
      </w:r>
      <w:r w:rsidRPr="00404386">
        <w:rPr>
          <w:rFonts w:ascii="Angsana New" w:hAnsi="Angsana New" w:hint="cs"/>
          <w:sz w:val="30"/>
          <w:szCs w:val="30"/>
          <w:cs/>
        </w:rPr>
        <w:t xml:space="preserve">โดยการออกหุ้นสามัญใหม่จำนวน </w:t>
      </w:r>
      <w:r w:rsidRPr="00404386">
        <w:rPr>
          <w:rFonts w:ascii="Angsana New" w:hAnsi="Angsana New"/>
          <w:sz w:val="30"/>
          <w:szCs w:val="30"/>
        </w:rPr>
        <w:t xml:space="preserve">8,000 </w:t>
      </w:r>
      <w:r w:rsidRPr="00404386">
        <w:rPr>
          <w:rFonts w:ascii="Angsana New" w:hAnsi="Angsana New" w:hint="cs"/>
          <w:sz w:val="30"/>
          <w:szCs w:val="30"/>
          <w:cs/>
        </w:rPr>
        <w:t>ล้านบาท (</w:t>
      </w:r>
      <w:r w:rsidRPr="00404386">
        <w:rPr>
          <w:rFonts w:ascii="Angsana New" w:hAnsi="Angsana New"/>
          <w:sz w:val="30"/>
          <w:szCs w:val="30"/>
        </w:rPr>
        <w:t xml:space="preserve">8,000 </w:t>
      </w:r>
      <w:r w:rsidRPr="00404386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Pr="00404386">
        <w:rPr>
          <w:rFonts w:ascii="Angsana New" w:hAnsi="Angsana New"/>
          <w:sz w:val="30"/>
          <w:szCs w:val="30"/>
        </w:rPr>
        <w:t xml:space="preserve">1 </w:t>
      </w:r>
      <w:r w:rsidRPr="00404386">
        <w:rPr>
          <w:rFonts w:ascii="Angsana New" w:hAnsi="Angsana New" w:hint="cs"/>
          <w:sz w:val="30"/>
          <w:szCs w:val="30"/>
          <w:cs/>
        </w:rPr>
        <w:t xml:space="preserve">บาท) จากทุนจดทะเบียนจำนวน </w:t>
      </w:r>
      <w:r w:rsidRPr="00404386">
        <w:rPr>
          <w:rFonts w:ascii="Angsana New" w:hAnsi="Angsana New"/>
          <w:sz w:val="30"/>
          <w:szCs w:val="30"/>
        </w:rPr>
        <w:t xml:space="preserve">24,000 </w:t>
      </w:r>
      <w:r w:rsidRPr="00404386">
        <w:rPr>
          <w:rFonts w:ascii="Angsana New" w:hAnsi="Angsana New" w:hint="cs"/>
          <w:sz w:val="30"/>
          <w:szCs w:val="30"/>
          <w:cs/>
        </w:rPr>
        <w:t>ล้านบาท (</w:t>
      </w:r>
      <w:r w:rsidRPr="00404386">
        <w:rPr>
          <w:rFonts w:ascii="Angsana New" w:hAnsi="Angsana New"/>
          <w:sz w:val="30"/>
          <w:szCs w:val="30"/>
        </w:rPr>
        <w:t xml:space="preserve">24,000 </w:t>
      </w:r>
      <w:r w:rsidRPr="00404386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Pr="00404386">
        <w:rPr>
          <w:rFonts w:ascii="Angsana New" w:hAnsi="Angsana New"/>
          <w:sz w:val="30"/>
          <w:szCs w:val="30"/>
        </w:rPr>
        <w:t xml:space="preserve">1 </w:t>
      </w:r>
      <w:r w:rsidRPr="00404386">
        <w:rPr>
          <w:rFonts w:ascii="Angsana New" w:hAnsi="Angsana New" w:hint="cs"/>
          <w:sz w:val="30"/>
          <w:szCs w:val="30"/>
          <w:cs/>
        </w:rPr>
        <w:t xml:space="preserve">บาท) เป็นจำนวน </w:t>
      </w:r>
      <w:r w:rsidRPr="00404386">
        <w:rPr>
          <w:rFonts w:ascii="Angsana New" w:hAnsi="Angsana New"/>
          <w:sz w:val="30"/>
          <w:szCs w:val="30"/>
        </w:rPr>
        <w:t xml:space="preserve">32,000 </w:t>
      </w:r>
      <w:r w:rsidRPr="00404386">
        <w:rPr>
          <w:rFonts w:ascii="Angsana New" w:hAnsi="Angsana New" w:hint="cs"/>
          <w:sz w:val="30"/>
          <w:szCs w:val="30"/>
          <w:cs/>
        </w:rPr>
        <w:t>ล้านบาท (</w:t>
      </w:r>
      <w:r w:rsidRPr="00404386">
        <w:rPr>
          <w:rFonts w:ascii="Angsana New" w:hAnsi="Angsana New"/>
          <w:sz w:val="30"/>
          <w:szCs w:val="30"/>
        </w:rPr>
        <w:t xml:space="preserve">32,000 </w:t>
      </w:r>
      <w:r w:rsidRPr="00404386">
        <w:rPr>
          <w:rFonts w:ascii="Angsana New" w:hAnsi="Angsana New" w:hint="cs"/>
          <w:sz w:val="30"/>
          <w:szCs w:val="30"/>
          <w:cs/>
        </w:rPr>
        <w:t>ล้านหุ้น มูลค่า</w:t>
      </w:r>
      <w:r w:rsidRPr="00404386">
        <w:rPr>
          <w:rFonts w:ascii="Angsana New" w:hAnsi="Angsana New"/>
          <w:sz w:val="30"/>
          <w:szCs w:val="30"/>
        </w:rPr>
        <w:br/>
      </w:r>
      <w:r w:rsidRPr="00404386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Pr="00404386">
        <w:rPr>
          <w:rFonts w:ascii="Angsana New" w:hAnsi="Angsana New"/>
          <w:sz w:val="30"/>
          <w:szCs w:val="30"/>
        </w:rPr>
        <w:t xml:space="preserve">1 </w:t>
      </w:r>
      <w:r w:rsidRPr="00404386">
        <w:rPr>
          <w:rFonts w:ascii="Angsana New" w:hAnsi="Angsana New" w:hint="cs"/>
          <w:sz w:val="30"/>
          <w:szCs w:val="30"/>
          <w:cs/>
        </w:rPr>
        <w:t xml:space="preserve">บาท) บริษัทได้จดทะเบียนการเพิ่มทุนกับกระทรวงพาณิชย์แล้วเมื่อวันที่ </w:t>
      </w:r>
      <w:r w:rsidRPr="00404386">
        <w:rPr>
          <w:rFonts w:ascii="Angsana New" w:hAnsi="Angsana New"/>
          <w:sz w:val="30"/>
          <w:szCs w:val="30"/>
        </w:rPr>
        <w:t xml:space="preserve">3 </w:t>
      </w:r>
      <w:r w:rsidRPr="0040438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404386">
        <w:rPr>
          <w:rFonts w:ascii="Angsana New" w:hAnsi="Angsana New"/>
          <w:sz w:val="30"/>
          <w:szCs w:val="30"/>
        </w:rPr>
        <w:t>2562</w:t>
      </w:r>
    </w:p>
    <w:p w14:paraId="3F7F5F33" w14:textId="77777777" w:rsidR="000E22C8" w:rsidRPr="006D306A" w:rsidRDefault="000E22C8" w:rsidP="000E2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736A4D96" w14:textId="360D83A0" w:rsidR="00D27798" w:rsidRPr="000E22C8" w:rsidRDefault="00D27798" w:rsidP="000E2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การเสนอขายหุ้นให้แก่กรรมการ ผู้บริหารและพนักงานของบริษัท</w:t>
      </w:r>
      <w:r w:rsidRPr="002C5644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502F677B" w14:textId="77777777" w:rsidR="00D27798" w:rsidRPr="006D306A" w:rsidRDefault="00D27798" w:rsidP="00D27798">
      <w:pPr>
        <w:pStyle w:val="block"/>
        <w:spacing w:after="0" w:line="230" w:lineRule="auto"/>
        <w:ind w:left="540"/>
        <w:jc w:val="both"/>
        <w:rPr>
          <w:rFonts w:asciiTheme="majorBidi" w:hAnsiTheme="majorBidi" w:cstheme="majorBidi"/>
          <w:sz w:val="18"/>
          <w:szCs w:val="18"/>
          <w:lang w:bidi="th-TH"/>
        </w:rPr>
      </w:pPr>
    </w:p>
    <w:p w14:paraId="45A1BA6A" w14:textId="31178B17" w:rsidR="00D27798" w:rsidRPr="002C5644" w:rsidRDefault="00D27798" w:rsidP="00D27798">
      <w:pPr>
        <w:pStyle w:val="block"/>
        <w:spacing w:after="0" w:line="23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2C5644">
        <w:rPr>
          <w:rFonts w:ascii="Angsana New" w:hAnsi="Angsana New" w:cs="Angsana New"/>
          <w:spacing w:val="-4"/>
          <w:sz w:val="30"/>
          <w:szCs w:val="30"/>
          <w:cs/>
        </w:rPr>
        <w:t>ในเดือน</w:t>
      </w:r>
      <w:r w:rsidRPr="002C5644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ตุลาคม</w:t>
      </w:r>
      <w:r w:rsidR="00E55590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</w:t>
      </w:r>
      <w:r w:rsidRPr="002C5644">
        <w:rPr>
          <w:rFonts w:ascii="Angsana New" w:hAnsi="Angsana New" w:cs="Angsana New"/>
          <w:spacing w:val="-4"/>
          <w:sz w:val="30"/>
          <w:szCs w:val="30"/>
          <w:lang w:bidi="th-TH"/>
        </w:rPr>
        <w:t>256</w:t>
      </w:r>
      <w:r w:rsidRPr="002C5644">
        <w:rPr>
          <w:rFonts w:ascii="Angsana New" w:hAnsi="Angsana New" w:cs="Angsana New"/>
          <w:spacing w:val="-4"/>
          <w:sz w:val="30"/>
          <w:szCs w:val="30"/>
          <w:lang w:val="en-US" w:bidi="th-TH"/>
        </w:rPr>
        <w:t>2</w:t>
      </w:r>
      <w:r w:rsidRPr="002C5644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</w:t>
      </w:r>
      <w:r w:rsidRPr="002C5644">
        <w:rPr>
          <w:rFonts w:ascii="Angsana New" w:hAnsi="Angsana New" w:cs="Angsana New"/>
          <w:spacing w:val="-4"/>
          <w:sz w:val="30"/>
          <w:szCs w:val="30"/>
          <w:cs/>
        </w:rPr>
        <w:t>บริษัทได้เสนอขายหุ้นสามัญเพิ่มทุนให้แก่กรรมการ ผู้บริหารและพนักงานของบริษัทจ</w:t>
      </w:r>
      <w:r w:rsidRPr="002C5644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ำ</w:t>
      </w:r>
      <w:r w:rsidRPr="002C5644">
        <w:rPr>
          <w:rFonts w:ascii="Angsana New" w:hAnsi="Angsana New" w:cs="Angsana New"/>
          <w:spacing w:val="-4"/>
          <w:sz w:val="30"/>
          <w:szCs w:val="30"/>
          <w:cs/>
        </w:rPr>
        <w:t>นวน</w:t>
      </w:r>
      <w:r w:rsidRPr="002C5644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</w:t>
      </w:r>
      <w:r w:rsidRPr="002C564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2C5644">
        <w:rPr>
          <w:rFonts w:ascii="Angsana New" w:hAnsi="Angsana New" w:cs="Angsana New"/>
          <w:spacing w:val="-4"/>
          <w:sz w:val="30"/>
          <w:szCs w:val="30"/>
        </w:rPr>
        <w:t>41,986,300</w:t>
      </w:r>
      <w:r w:rsidRPr="002C5644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</w:t>
      </w:r>
      <w:r w:rsidRPr="002C5644">
        <w:rPr>
          <w:rFonts w:ascii="Angsana New" w:hAnsi="Angsana New" w:cs="Angsana New"/>
          <w:spacing w:val="-4"/>
          <w:sz w:val="30"/>
          <w:szCs w:val="30"/>
          <w:cs/>
        </w:rPr>
        <w:t xml:space="preserve">หุ้น (มูลค่าที่ตราไว้หุ้นละ </w:t>
      </w:r>
      <w:r w:rsidRPr="002C5644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1 </w:t>
      </w:r>
      <w:r w:rsidRPr="002C5644">
        <w:rPr>
          <w:rFonts w:ascii="Angsana New" w:hAnsi="Angsana New" w:cs="Angsana New"/>
          <w:spacing w:val="-4"/>
          <w:sz w:val="30"/>
          <w:szCs w:val="30"/>
          <w:cs/>
        </w:rPr>
        <w:t xml:space="preserve">บาท) ในราคาหุ้นละ </w:t>
      </w:r>
      <w:r w:rsidRPr="002C5644">
        <w:rPr>
          <w:rFonts w:ascii="Angsana New" w:hAnsi="Angsana New" w:cs="Angsana New"/>
          <w:spacing w:val="-4"/>
          <w:sz w:val="30"/>
          <w:szCs w:val="30"/>
          <w:lang w:val="en-US" w:bidi="th-TH"/>
        </w:rPr>
        <w:t>6</w:t>
      </w:r>
      <w:r w:rsidRPr="002C5644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</w:t>
      </w:r>
      <w:r w:rsidRPr="002C5644">
        <w:rPr>
          <w:rFonts w:ascii="Angsana New" w:hAnsi="Angsana New" w:cs="Angsana New"/>
          <w:spacing w:val="-4"/>
          <w:sz w:val="30"/>
          <w:szCs w:val="30"/>
          <w:cs/>
        </w:rPr>
        <w:t>บาท โดยถือเป็นราคายุติธรรมของหุ้นที่ประมาณได้อย่างน่าเชื่อถือ</w:t>
      </w:r>
      <w:r w:rsidRPr="002C5644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 </w:t>
      </w:r>
      <w:r w:rsidRPr="002C5644">
        <w:rPr>
          <w:rFonts w:ascii="Angsana New" w:hAnsi="Angsana New" w:cs="Angsana New"/>
          <w:spacing w:val="-4"/>
          <w:sz w:val="30"/>
          <w:szCs w:val="30"/>
          <w:cs/>
        </w:rPr>
        <w:t>ซึ่งอ้างอิงตามราคาของหุ้นที่บริษัทได้ออกจ</w:t>
      </w:r>
      <w:r w:rsidRPr="002C5644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ำ</w:t>
      </w:r>
      <w:r w:rsidRPr="002C5644">
        <w:rPr>
          <w:rFonts w:ascii="Angsana New" w:hAnsi="Angsana New" w:cs="Angsana New"/>
          <w:spacing w:val="-4"/>
          <w:sz w:val="30"/>
          <w:szCs w:val="30"/>
          <w:cs/>
        </w:rPr>
        <w:t>หน่ายแก่ประชาชนทั่วไปเป็นครั้งแรก ส</w:t>
      </w:r>
      <w:r w:rsidRPr="002C5644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ำ</w:t>
      </w:r>
      <w:r w:rsidRPr="002C5644">
        <w:rPr>
          <w:rFonts w:ascii="Angsana New" w:hAnsi="Angsana New" w:cs="Angsana New"/>
          <w:spacing w:val="-4"/>
          <w:sz w:val="30"/>
          <w:szCs w:val="30"/>
          <w:cs/>
        </w:rPr>
        <w:t>หรับหุ้นที่เสนอขายต่อ</w:t>
      </w:r>
      <w:r w:rsidRPr="002C564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C5644">
        <w:rPr>
          <w:rFonts w:ascii="Angsana New" w:hAnsi="Angsana New" w:cs="Angsana New"/>
          <w:sz w:val="30"/>
          <w:szCs w:val="30"/>
          <w:cs/>
        </w:rPr>
        <w:t>กรรมการ ผู้บริหารและพนักงานของบริษัท ดังกล่าว ไม่อยู่ภายใต้ข้อจ</w:t>
      </w:r>
      <w:r w:rsidRPr="002C5644">
        <w:rPr>
          <w:rFonts w:ascii="Angsana New" w:hAnsi="Angsana New" w:cs="Angsana New" w:hint="cs"/>
          <w:sz w:val="30"/>
          <w:szCs w:val="30"/>
          <w:cs/>
          <w:lang w:bidi="th-TH"/>
        </w:rPr>
        <w:t>ำ</w:t>
      </w:r>
      <w:r w:rsidRPr="002C5644">
        <w:rPr>
          <w:rFonts w:ascii="Angsana New" w:hAnsi="Angsana New" w:cs="Angsana New"/>
          <w:sz w:val="30"/>
          <w:szCs w:val="30"/>
          <w:cs/>
        </w:rPr>
        <w:t>กัดการโอนใด ๆ</w:t>
      </w:r>
    </w:p>
    <w:p w14:paraId="014E4600" w14:textId="77777777" w:rsidR="000E22C8" w:rsidRPr="006D306A" w:rsidRDefault="000E22C8" w:rsidP="000E22C8">
      <w:pPr>
        <w:pStyle w:val="block"/>
        <w:spacing w:after="0" w:line="230" w:lineRule="auto"/>
        <w:ind w:left="540"/>
        <w:jc w:val="both"/>
        <w:rPr>
          <w:rFonts w:asciiTheme="majorBidi" w:hAnsiTheme="majorBidi" w:cstheme="majorBidi"/>
          <w:sz w:val="18"/>
          <w:szCs w:val="18"/>
          <w:lang w:bidi="th-TH"/>
        </w:rPr>
      </w:pPr>
    </w:p>
    <w:p w14:paraId="0982034B" w14:textId="2B83FB59" w:rsidR="008C22C6" w:rsidRPr="008C22C6" w:rsidRDefault="008C22C6" w:rsidP="008C22C6">
      <w:pPr>
        <w:spacing w:line="240" w:lineRule="auto"/>
        <w:ind w:left="540"/>
        <w:rPr>
          <w:b/>
          <w:bCs/>
          <w:i/>
          <w:iCs/>
          <w:spacing w:val="-6"/>
          <w:sz w:val="30"/>
          <w:szCs w:val="30"/>
        </w:rPr>
      </w:pPr>
      <w:r w:rsidRPr="008C22C6">
        <w:rPr>
          <w:rFonts w:hint="cs"/>
          <w:b/>
          <w:bCs/>
          <w:i/>
          <w:iCs/>
          <w:spacing w:val="-6"/>
          <w:sz w:val="30"/>
          <w:szCs w:val="30"/>
          <w:cs/>
        </w:rPr>
        <w:t>การเสนอขายหุ้นใหม่ต่อประชาชนทั่วไปเป็นครั้งแรก</w:t>
      </w:r>
    </w:p>
    <w:p w14:paraId="5BC4FB6F" w14:textId="77777777" w:rsidR="008C22C6" w:rsidRPr="006D306A" w:rsidRDefault="008C22C6" w:rsidP="000E22C8">
      <w:pPr>
        <w:pStyle w:val="block"/>
        <w:spacing w:after="0" w:line="230" w:lineRule="auto"/>
        <w:ind w:left="540"/>
        <w:jc w:val="both"/>
        <w:rPr>
          <w:rFonts w:asciiTheme="majorBidi" w:hAnsiTheme="majorBidi" w:cstheme="majorBidi"/>
          <w:sz w:val="18"/>
          <w:szCs w:val="18"/>
          <w:lang w:bidi="th-TH"/>
        </w:rPr>
      </w:pPr>
    </w:p>
    <w:p w14:paraId="2EEEAB17" w14:textId="77777777" w:rsidR="008C22C6" w:rsidRPr="008C22C6" w:rsidRDefault="008C22C6" w:rsidP="00E56F9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22C6">
        <w:rPr>
          <w:rFonts w:hint="cs"/>
          <w:spacing w:val="-6"/>
          <w:sz w:val="30"/>
          <w:szCs w:val="30"/>
          <w:cs/>
        </w:rPr>
        <w:t>บริษัทได้เสนอ</w:t>
      </w:r>
      <w:r w:rsidRPr="008C22C6">
        <w:rPr>
          <w:rFonts w:ascii="Angsana New" w:hAnsi="Angsana New" w:hint="cs"/>
          <w:sz w:val="30"/>
          <w:szCs w:val="30"/>
          <w:cs/>
        </w:rPr>
        <w:t xml:space="preserve">ขายหุ้นสามัญที่ออกใหม่จำนวน </w:t>
      </w:r>
      <w:r w:rsidRPr="008C22C6">
        <w:rPr>
          <w:rFonts w:ascii="Angsana New" w:hAnsi="Angsana New" w:hint="cs"/>
          <w:sz w:val="30"/>
          <w:szCs w:val="30"/>
        </w:rPr>
        <w:t>6,957</w:t>
      </w:r>
      <w:r w:rsidRPr="008C22C6">
        <w:rPr>
          <w:rFonts w:ascii="Angsana New" w:hAnsi="Angsana New" w:hint="cs"/>
          <w:sz w:val="30"/>
          <w:szCs w:val="30"/>
          <w:cs/>
        </w:rPr>
        <w:t xml:space="preserve"> ล้านหุ้น ซึ่งจดทะเบียนเพิ่มทุนที่ชำระแล้วกับกระทรวงพาณิชย์เมื่อวันที่ </w:t>
      </w:r>
      <w:r w:rsidRPr="008C22C6">
        <w:rPr>
          <w:rFonts w:ascii="Angsana New" w:hAnsi="Angsana New" w:hint="cs"/>
          <w:sz w:val="30"/>
          <w:szCs w:val="30"/>
        </w:rPr>
        <w:t>8</w:t>
      </w:r>
      <w:r w:rsidRPr="008C22C6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8C22C6">
        <w:rPr>
          <w:rFonts w:ascii="Angsana New" w:hAnsi="Angsana New" w:hint="cs"/>
          <w:sz w:val="30"/>
          <w:szCs w:val="30"/>
        </w:rPr>
        <w:t xml:space="preserve">2562 </w:t>
      </w:r>
      <w:r w:rsidRPr="008C22C6">
        <w:rPr>
          <w:rFonts w:ascii="Angsana New" w:hAnsi="Angsana New" w:hint="cs"/>
          <w:sz w:val="30"/>
          <w:szCs w:val="30"/>
          <w:cs/>
        </w:rPr>
        <w:t xml:space="preserve">หุ้นใหม่เสนอขายในราคาหุ้นละ </w:t>
      </w:r>
      <w:r w:rsidRPr="008C22C6">
        <w:rPr>
          <w:rFonts w:ascii="Angsana New" w:hAnsi="Angsana New" w:hint="cs"/>
          <w:sz w:val="30"/>
          <w:szCs w:val="30"/>
        </w:rPr>
        <w:t>6</w:t>
      </w:r>
      <w:r w:rsidRPr="008C22C6">
        <w:rPr>
          <w:rFonts w:ascii="Angsana New" w:hAnsi="Angsana New" w:hint="cs"/>
          <w:sz w:val="30"/>
          <w:szCs w:val="30"/>
          <w:cs/>
        </w:rPr>
        <w:t xml:space="preserve"> บาท (มูลค่าที่ตราไว้ 1 บาท และส่วนเกินมูลค่าหุ้น</w:t>
      </w:r>
      <w:r w:rsidRPr="008C22C6">
        <w:rPr>
          <w:rFonts w:ascii="Angsana New" w:hAnsi="Angsana New" w:hint="cs"/>
          <w:sz w:val="30"/>
          <w:szCs w:val="30"/>
        </w:rPr>
        <w:t xml:space="preserve"> 5</w:t>
      </w:r>
      <w:r w:rsidRPr="008C22C6">
        <w:rPr>
          <w:rFonts w:ascii="Angsana New" w:hAnsi="Angsana New" w:hint="cs"/>
          <w:sz w:val="30"/>
          <w:szCs w:val="30"/>
          <w:cs/>
        </w:rPr>
        <w:t xml:space="preserve"> บาท) บริษัทได้รับเงินจากการขายหุ้นสามัญที่ออกใหม่เป็นจำนวนเงินรวม</w:t>
      </w:r>
      <w:r w:rsidRPr="008C22C6">
        <w:rPr>
          <w:rFonts w:ascii="Angsana New" w:hAnsi="Angsana New" w:hint="cs"/>
          <w:sz w:val="30"/>
          <w:szCs w:val="30"/>
        </w:rPr>
        <w:t xml:space="preserve"> 41,742</w:t>
      </w:r>
      <w:r w:rsidRPr="008C22C6">
        <w:rPr>
          <w:rFonts w:ascii="Angsana New" w:hAnsi="Angsana New" w:hint="cs"/>
          <w:sz w:val="30"/>
          <w:szCs w:val="30"/>
          <w:cs/>
        </w:rPr>
        <w:t xml:space="preserve"> ล้านบาท ก่อนหักค่าใช้จ่ายที่เกี่ยวข้องกับการเสนอขายหุ้นใหม่ต่อประชาชนทั่วไปเป็นครั้งแรก หุ้นของบริษัทเริ่มการซื้อขายในตลาดหลักทรัพย์ในวันที่ </w:t>
      </w:r>
      <w:r w:rsidRPr="008C22C6">
        <w:rPr>
          <w:rFonts w:ascii="Angsana New" w:hAnsi="Angsana New" w:hint="cs"/>
          <w:sz w:val="30"/>
          <w:szCs w:val="30"/>
        </w:rPr>
        <w:t>10</w:t>
      </w:r>
      <w:r w:rsidRPr="008C22C6">
        <w:rPr>
          <w:rFonts w:ascii="Angsana New" w:hAnsi="Angsana New" w:hint="cs"/>
          <w:sz w:val="30"/>
          <w:szCs w:val="30"/>
          <w:cs/>
        </w:rPr>
        <w:t xml:space="preserve"> ตุลาคม 256</w:t>
      </w:r>
      <w:r w:rsidRPr="008C22C6">
        <w:rPr>
          <w:rFonts w:ascii="Angsana New" w:hAnsi="Angsana New" w:hint="cs"/>
          <w:sz w:val="30"/>
          <w:szCs w:val="30"/>
        </w:rPr>
        <w:t>2</w:t>
      </w:r>
    </w:p>
    <w:p w14:paraId="7BA688F5" w14:textId="77777777" w:rsidR="008C22C6" w:rsidRPr="008C22C6" w:rsidRDefault="008C22C6" w:rsidP="008C22C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C22C6">
        <w:rPr>
          <w:rFonts w:ascii="Angsana New" w:hAnsi="Angsana New" w:cs="Angsana New" w:hint="cs"/>
          <w:sz w:val="30"/>
          <w:szCs w:val="30"/>
          <w:cs/>
          <w:lang w:val="en-US"/>
        </w:rPr>
        <w:lastRenderedPageBreak/>
        <w:t xml:space="preserve">ในวันเดียวกัน ผู้จัดหาหุ้นส่วนเกินมีการจัดสรรหุ้นส่วนเกินจำนวน </w:t>
      </w:r>
      <w:r w:rsidRPr="008C22C6">
        <w:rPr>
          <w:rFonts w:ascii="Angsana New" w:hAnsi="Angsana New" w:cs="Angsana New" w:hint="cs"/>
          <w:sz w:val="30"/>
          <w:szCs w:val="30"/>
          <w:lang w:val="en-US"/>
        </w:rPr>
        <w:t xml:space="preserve">1,043 </w:t>
      </w:r>
      <w:r w:rsidRPr="008C22C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ล้านหุ้นโดยยืมหุ้นมาจากผู้ถือหุ้นเดิม ภายหลังเมื่อวันที่ </w:t>
      </w:r>
      <w:r w:rsidRPr="008C22C6">
        <w:rPr>
          <w:rFonts w:ascii="Angsana New" w:hAnsi="Angsana New" w:cs="Angsana New" w:hint="cs"/>
          <w:sz w:val="30"/>
          <w:szCs w:val="30"/>
          <w:lang w:val="en-US"/>
        </w:rPr>
        <w:t xml:space="preserve">8 </w:t>
      </w:r>
      <w:r w:rsidRPr="008C22C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พฤศจิกายน </w:t>
      </w:r>
      <w:r w:rsidRPr="008C22C6">
        <w:rPr>
          <w:rFonts w:ascii="Angsana New" w:hAnsi="Angsana New" w:cs="Angsana New" w:hint="cs"/>
          <w:sz w:val="30"/>
          <w:szCs w:val="30"/>
          <w:lang w:val="en-US"/>
        </w:rPr>
        <w:t xml:space="preserve">2562 </w:t>
      </w:r>
      <w:r w:rsidRPr="008C22C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ผู้จัดหาหุ้นส่วนเกินได้ใช้สิทธิซื้อหุ้นสามัญเพิ่มทุนจำนวน </w:t>
      </w:r>
      <w:r w:rsidRPr="008C22C6">
        <w:rPr>
          <w:rFonts w:ascii="Angsana New" w:hAnsi="Angsana New" w:cs="Angsana New" w:hint="cs"/>
          <w:sz w:val="30"/>
          <w:szCs w:val="30"/>
          <w:lang w:val="en-US"/>
        </w:rPr>
        <w:t xml:space="preserve">1,043 </w:t>
      </w:r>
      <w:r w:rsidRPr="008C22C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ล้านหุ้นจากบริษัทในราคา </w:t>
      </w:r>
      <w:r w:rsidRPr="008C22C6">
        <w:rPr>
          <w:rFonts w:ascii="Angsana New" w:hAnsi="Angsana New" w:cs="Angsana New" w:hint="cs"/>
          <w:sz w:val="30"/>
          <w:szCs w:val="30"/>
          <w:lang w:val="en-US"/>
        </w:rPr>
        <w:t xml:space="preserve">6 </w:t>
      </w:r>
      <w:r w:rsidRPr="008C22C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บาทต่อหุ้น รวมจำนวนเงิน </w:t>
      </w:r>
      <w:r w:rsidRPr="008C22C6">
        <w:rPr>
          <w:rFonts w:ascii="Angsana New" w:hAnsi="Angsana New" w:cs="Angsana New" w:hint="cs"/>
          <w:sz w:val="30"/>
          <w:szCs w:val="30"/>
          <w:lang w:val="en-US"/>
        </w:rPr>
        <w:t xml:space="preserve">6,258 </w:t>
      </w:r>
      <w:r w:rsidRPr="008C22C6">
        <w:rPr>
          <w:rFonts w:ascii="Angsana New" w:hAnsi="Angsana New" w:cs="Angsana New" w:hint="cs"/>
          <w:sz w:val="30"/>
          <w:szCs w:val="30"/>
          <w:cs/>
          <w:lang w:val="en-US"/>
        </w:rPr>
        <w:t>ล้านบาทเพื่อส่งคืนหุ้นที่ยืมมาให้กับผู้ถือหุ้นเดิม</w:t>
      </w:r>
    </w:p>
    <w:p w14:paraId="3EE11338" w14:textId="77777777" w:rsidR="008C22C6" w:rsidRPr="008C22C6" w:rsidRDefault="008C22C6" w:rsidP="008C22C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BAB1AB1" w14:textId="77777777" w:rsidR="008C22C6" w:rsidRPr="008C22C6" w:rsidRDefault="008C22C6" w:rsidP="008C22C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C22C6">
        <w:rPr>
          <w:rFonts w:ascii="Angsana New" w:hAnsi="Angsana New" w:cs="Angsana New" w:hint="cs"/>
          <w:sz w:val="30"/>
          <w:szCs w:val="30"/>
          <w:cs/>
          <w:lang w:val="en-US"/>
        </w:rPr>
        <w:t>ค่าใช้จ่ายที่เกี่ยวข้องโดยตรงกับการเสนอขายหุ้นจำนวน</w:t>
      </w:r>
      <w:r w:rsidRPr="008C22C6">
        <w:rPr>
          <w:rFonts w:ascii="Angsana New" w:hAnsi="Angsana New" w:cs="Angsana New" w:hint="cs"/>
          <w:sz w:val="30"/>
          <w:szCs w:val="30"/>
          <w:lang w:val="en-US"/>
        </w:rPr>
        <w:t xml:space="preserve"> 674 </w:t>
      </w:r>
      <w:r w:rsidRPr="008C22C6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Pr="008C22C6">
        <w:rPr>
          <w:rFonts w:ascii="Angsana New" w:hAnsi="Angsana New" w:cs="Angsana New"/>
          <w:sz w:val="30"/>
          <w:szCs w:val="30"/>
          <w:lang w:val="en-US"/>
        </w:rPr>
        <w:t xml:space="preserve"> (</w:t>
      </w:r>
      <w:r w:rsidRPr="008C22C6">
        <w:rPr>
          <w:rFonts w:ascii="Angsana New" w:hAnsi="Angsana New" w:cs="Angsana New" w:hint="cs"/>
          <w:sz w:val="30"/>
          <w:szCs w:val="30"/>
          <w:cs/>
          <w:lang w:val="en-US"/>
        </w:rPr>
        <w:t>สุทธิจากภาษีเงินได้</w:t>
      </w:r>
      <w:r w:rsidRPr="008C22C6">
        <w:rPr>
          <w:rFonts w:ascii="Angsana New" w:hAnsi="Angsana New" w:cs="Angsana New"/>
          <w:sz w:val="30"/>
          <w:szCs w:val="30"/>
          <w:lang w:val="en-US"/>
        </w:rPr>
        <w:t xml:space="preserve">) </w:t>
      </w:r>
      <w:r w:rsidRPr="008C22C6">
        <w:rPr>
          <w:rFonts w:ascii="Angsana New" w:hAnsi="Angsana New" w:cs="Angsana New" w:hint="cs"/>
          <w:sz w:val="30"/>
          <w:szCs w:val="30"/>
          <w:cs/>
          <w:lang w:val="en-US"/>
        </w:rPr>
        <w:t>แสดงหักจากส่วนเกินมูลค่าหุ้นที่ได้รับจากการเสนอขายหุ้นใหม่แก่ผู้ลงทุน</w:t>
      </w:r>
      <w:r w:rsidRPr="008C22C6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8C22C6">
        <w:rPr>
          <w:rFonts w:ascii="Angsana New" w:hAnsi="Angsana New" w:cs="Angsana New" w:hint="cs"/>
          <w:sz w:val="30"/>
          <w:szCs w:val="30"/>
          <w:cs/>
          <w:lang w:val="en-US"/>
        </w:rPr>
        <w:t>ทำให้ส่วนเกินมูลค่าหุ้นมีจำนวนคงเหลือสุทธิเป็นจำนวน</w:t>
      </w:r>
      <w:r w:rsidRPr="008C22C6">
        <w:rPr>
          <w:rFonts w:ascii="Angsana New" w:hAnsi="Angsana New" w:cs="Angsana New" w:hint="cs"/>
          <w:sz w:val="30"/>
          <w:szCs w:val="30"/>
          <w:lang w:val="en-US"/>
        </w:rPr>
        <w:t xml:space="preserve"> 39,326 </w:t>
      </w:r>
      <w:r w:rsidRPr="008C22C6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</w:p>
    <w:p w14:paraId="1C8209FE" w14:textId="5F715EB4" w:rsidR="00B640F3" w:rsidRDefault="00B64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E9880F6" w14:textId="4913ED43" w:rsidR="0024686B" w:rsidRPr="002C5644" w:rsidRDefault="0024686B" w:rsidP="0024686B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C564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6CDB2EA7" w14:textId="77777777" w:rsidR="0024686B" w:rsidRPr="002C5644" w:rsidRDefault="0024686B" w:rsidP="0024686B">
      <w:pPr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735F661" w14:textId="714B3F65" w:rsidR="00B640F3" w:rsidRDefault="0024686B" w:rsidP="000516EB">
      <w:pPr>
        <w:spacing w:after="240" w:line="240" w:lineRule="auto"/>
        <w:ind w:left="540" w:firstLine="7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t>ตามบทบัญญัติแห่งพระราชบัญญัติบริษัทมหาชนจำกัด พ</w:t>
      </w:r>
      <w:r w:rsidRPr="002C5644">
        <w:rPr>
          <w:rFonts w:ascii="Angsana New" w:hAnsi="Angsana New"/>
          <w:sz w:val="30"/>
          <w:szCs w:val="30"/>
        </w:rPr>
        <w:t>.</w:t>
      </w:r>
      <w:r w:rsidRPr="002C5644">
        <w:rPr>
          <w:rFonts w:ascii="Angsana New" w:hAnsi="Angsana New" w:hint="cs"/>
          <w:sz w:val="30"/>
          <w:szCs w:val="30"/>
          <w:cs/>
        </w:rPr>
        <w:t>ศ</w:t>
      </w:r>
      <w:r w:rsidRPr="002C5644">
        <w:rPr>
          <w:rFonts w:ascii="Angsana New" w:hAnsi="Angsana New"/>
          <w:sz w:val="30"/>
          <w:szCs w:val="30"/>
        </w:rPr>
        <w:t xml:space="preserve">. 2535 </w:t>
      </w:r>
      <w:r w:rsidRPr="002C5644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Pr="002C5644">
        <w:rPr>
          <w:rFonts w:ascii="Angsana New" w:hAnsi="Angsana New"/>
          <w:sz w:val="30"/>
          <w:szCs w:val="30"/>
        </w:rPr>
        <w:t xml:space="preserve">51 </w:t>
      </w:r>
      <w:r w:rsidRPr="002C5644">
        <w:rPr>
          <w:rFonts w:ascii="Angsana New" w:hAnsi="Angsana New" w:hint="cs"/>
          <w:sz w:val="30"/>
          <w:szCs w:val="30"/>
          <w:cs/>
        </w:rPr>
        <w:t xml:space="preserve"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</w:t>
      </w:r>
      <w:r w:rsidRPr="002C5644">
        <w:rPr>
          <w:rFonts w:ascii="Angsana New" w:hAnsi="Angsana New"/>
          <w:sz w:val="30"/>
          <w:szCs w:val="30"/>
        </w:rPr>
        <w:t>(“</w:t>
      </w:r>
      <w:r w:rsidRPr="002C5644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2C5644">
        <w:rPr>
          <w:rFonts w:ascii="Angsana New" w:hAnsi="Angsana New"/>
          <w:sz w:val="30"/>
          <w:szCs w:val="30"/>
        </w:rPr>
        <w:t>”)</w:t>
      </w:r>
      <w:r w:rsidRPr="002C5644">
        <w:rPr>
          <w:rFonts w:ascii="Angsana New" w:hAnsi="Angsana New" w:hint="cs"/>
          <w:sz w:val="30"/>
          <w:szCs w:val="30"/>
          <w:cs/>
        </w:rPr>
        <w:t xml:space="preserve"> ส่วนเกินมูลค่าหุ้นนี้จะนำไปจ่ายเป็นเงินปันผลไม่ได้</w:t>
      </w:r>
    </w:p>
    <w:p w14:paraId="68CF603F" w14:textId="627F325E" w:rsidR="00F216AE" w:rsidRPr="002C5644" w:rsidRDefault="00F216AE" w:rsidP="006F3E9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2C5644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</w:p>
    <w:p w14:paraId="76AC3942" w14:textId="77777777" w:rsidR="00F216AE" w:rsidRPr="002C5644" w:rsidRDefault="00F216AE" w:rsidP="00F21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sz w:val="24"/>
          <w:szCs w:val="24"/>
        </w:rPr>
      </w:pPr>
    </w:p>
    <w:p w14:paraId="481D9A27" w14:textId="77777777" w:rsidR="002157F5" w:rsidRPr="002C5644" w:rsidRDefault="002157F5" w:rsidP="002157F5">
      <w:pPr>
        <w:ind w:left="540"/>
        <w:jc w:val="both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สำรองประกอบด้วย</w:t>
      </w:r>
    </w:p>
    <w:p w14:paraId="32AFA9B4" w14:textId="77777777" w:rsidR="002157F5" w:rsidRPr="002C5644" w:rsidRDefault="002157F5" w:rsidP="002157F5">
      <w:pPr>
        <w:ind w:left="540"/>
        <w:jc w:val="both"/>
        <w:rPr>
          <w:rFonts w:ascii="Angsana New" w:hAnsi="Angsana New"/>
          <w:sz w:val="24"/>
          <w:szCs w:val="24"/>
        </w:rPr>
      </w:pPr>
    </w:p>
    <w:p w14:paraId="180E2893" w14:textId="77777777" w:rsidR="002157F5" w:rsidRPr="002C5644" w:rsidRDefault="002157F5" w:rsidP="002157F5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2C5644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หรือ กำไรสะสม</w:t>
      </w:r>
    </w:p>
    <w:p w14:paraId="72373C22" w14:textId="77777777" w:rsidR="002157F5" w:rsidRPr="002C5644" w:rsidRDefault="002157F5" w:rsidP="002157F5">
      <w:pPr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4C0ACF0D" w14:textId="77777777" w:rsidR="002157F5" w:rsidRPr="002C5644" w:rsidRDefault="002157F5" w:rsidP="002157F5">
      <w:pPr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2C5644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55B5F260" w14:textId="77777777" w:rsidR="002157F5" w:rsidRPr="002C5644" w:rsidRDefault="002157F5" w:rsidP="002157F5">
      <w:pPr>
        <w:ind w:left="540"/>
        <w:jc w:val="both"/>
        <w:rPr>
          <w:rFonts w:ascii="Angsana New" w:hAnsi="Angsana New"/>
          <w:sz w:val="24"/>
          <w:szCs w:val="24"/>
        </w:rPr>
      </w:pPr>
    </w:p>
    <w:p w14:paraId="40201FBF" w14:textId="7DB91AA9" w:rsidR="007E5772" w:rsidRPr="002C5644" w:rsidRDefault="002157F5" w:rsidP="00CF0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ตามบทบัญญัติแห่ง</w:t>
      </w:r>
      <w:r w:rsidR="00E56F93">
        <w:rPr>
          <w:rFonts w:ascii="Angsana New" w:hAnsi="Angsana New" w:hint="cs"/>
          <w:sz w:val="30"/>
          <w:szCs w:val="30"/>
          <w:cs/>
        </w:rPr>
        <w:t>พระราชบัญญัติบริษัทมหาชนจำกัด พ</w:t>
      </w:r>
      <w:r w:rsidR="00E56F93">
        <w:rPr>
          <w:rFonts w:ascii="Angsana New" w:hAnsi="Angsana New"/>
          <w:sz w:val="30"/>
          <w:szCs w:val="30"/>
        </w:rPr>
        <w:t>.</w:t>
      </w:r>
      <w:r w:rsidR="00E56F93">
        <w:rPr>
          <w:rFonts w:ascii="Angsana New" w:hAnsi="Angsana New" w:hint="cs"/>
          <w:sz w:val="30"/>
          <w:szCs w:val="30"/>
          <w:cs/>
        </w:rPr>
        <w:t>ศ</w:t>
      </w:r>
      <w:r w:rsidR="00E56F93">
        <w:rPr>
          <w:rFonts w:ascii="Angsana New" w:hAnsi="Angsana New"/>
          <w:sz w:val="30"/>
          <w:szCs w:val="30"/>
        </w:rPr>
        <w:t xml:space="preserve">. 2535 </w:t>
      </w:r>
      <w:r w:rsidR="00E56F93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="00E56F93">
        <w:rPr>
          <w:rFonts w:ascii="Angsana New" w:hAnsi="Angsana New"/>
          <w:sz w:val="30"/>
          <w:szCs w:val="30"/>
        </w:rPr>
        <w:t>116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/>
          <w:sz w:val="30"/>
          <w:szCs w:val="30"/>
          <w:cs/>
        </w:rPr>
        <w:t>บริษัทจะต้องจัดสรรทุนสำรอง (</w:t>
      </w:r>
      <w:r w:rsidRPr="002C5644">
        <w:rPr>
          <w:rFonts w:ascii="Angsana New" w:hAnsi="Angsana New"/>
          <w:sz w:val="30"/>
          <w:szCs w:val="30"/>
        </w:rPr>
        <w:t>“</w:t>
      </w:r>
      <w:r w:rsidRPr="002C5644">
        <w:rPr>
          <w:rFonts w:ascii="Angsana New" w:hAnsi="Angsana New"/>
          <w:sz w:val="30"/>
          <w:szCs w:val="30"/>
          <w:cs/>
        </w:rPr>
        <w:t>สำรองตามกฎหมาย</w:t>
      </w:r>
      <w:r w:rsidRPr="002C5644">
        <w:rPr>
          <w:rFonts w:ascii="Angsana New" w:hAnsi="Angsana New"/>
          <w:sz w:val="30"/>
          <w:szCs w:val="30"/>
        </w:rPr>
        <w:t xml:space="preserve">”) </w:t>
      </w:r>
      <w:r w:rsidRPr="002C5644">
        <w:rPr>
          <w:rFonts w:ascii="Angsana New" w:hAnsi="Angsana New"/>
          <w:spacing w:val="-4"/>
          <w:sz w:val="30"/>
          <w:szCs w:val="30"/>
          <w:cs/>
        </w:rPr>
        <w:t>อย่างน้อยร้อยละ</w:t>
      </w:r>
      <w:r w:rsidRPr="002C5644">
        <w:rPr>
          <w:rFonts w:ascii="Angsana New" w:hAnsi="Angsana New"/>
          <w:spacing w:val="-4"/>
          <w:sz w:val="30"/>
          <w:szCs w:val="30"/>
        </w:rPr>
        <w:t xml:space="preserve"> 5 </w:t>
      </w:r>
      <w:r w:rsidRPr="002C5644">
        <w:rPr>
          <w:rFonts w:ascii="Angsana New" w:hAnsi="Angsana New" w:hint="cs"/>
          <w:spacing w:val="-4"/>
          <w:sz w:val="30"/>
          <w:szCs w:val="30"/>
          <w:cs/>
        </w:rPr>
        <w:t>ของกำไรสุทธิ</w:t>
      </w:r>
      <w:r w:rsidR="00E56F93">
        <w:rPr>
          <w:rFonts w:ascii="Angsana New" w:hAnsi="Angsana New" w:hint="cs"/>
          <w:spacing w:val="-4"/>
          <w:sz w:val="30"/>
          <w:szCs w:val="30"/>
          <w:cs/>
        </w:rPr>
        <w:t xml:space="preserve">ประจำปีหลังจากหักขาดทุนสะสมยกมา </w:t>
      </w:r>
      <w:r w:rsidR="00E56F93">
        <w:rPr>
          <w:rFonts w:ascii="Angsana New" w:hAnsi="Angsana New"/>
          <w:spacing w:val="-4"/>
          <w:sz w:val="30"/>
          <w:szCs w:val="30"/>
        </w:rPr>
        <w:t>(</w:t>
      </w:r>
      <w:r w:rsidR="00E56F93">
        <w:rPr>
          <w:rFonts w:ascii="Angsana New" w:hAnsi="Angsana New" w:hint="cs"/>
          <w:spacing w:val="-4"/>
          <w:sz w:val="30"/>
          <w:szCs w:val="30"/>
          <w:cs/>
        </w:rPr>
        <w:t>ถ้ามี</w:t>
      </w:r>
      <w:r w:rsidR="00E56F93">
        <w:rPr>
          <w:rFonts w:ascii="Angsana New" w:hAnsi="Angsana New"/>
          <w:spacing w:val="-4"/>
          <w:sz w:val="30"/>
          <w:szCs w:val="30"/>
        </w:rPr>
        <w:t>)</w:t>
      </w:r>
      <w:r w:rsidRPr="002C5644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2C5644">
        <w:rPr>
          <w:rFonts w:ascii="Angsana New" w:hAnsi="Angsana New" w:hint="cs"/>
          <w:spacing w:val="-4"/>
          <w:sz w:val="30"/>
          <w:szCs w:val="30"/>
          <w:cs/>
        </w:rPr>
        <w:t>จนกว่า</w:t>
      </w:r>
      <w:r w:rsidRPr="002C5644">
        <w:rPr>
          <w:rFonts w:ascii="Angsana New" w:hAnsi="Angsana New"/>
          <w:spacing w:val="-4"/>
          <w:sz w:val="30"/>
          <w:szCs w:val="30"/>
          <w:cs/>
        </w:rPr>
        <w:t>ทุนสำรองดังกล่าวมีจำนวนไม่น้อยกว่าร้อยละ</w:t>
      </w:r>
      <w:r w:rsidRPr="002C5644">
        <w:rPr>
          <w:rFonts w:ascii="Angsana New" w:hAnsi="Angsana New"/>
          <w:spacing w:val="-4"/>
          <w:sz w:val="30"/>
          <w:szCs w:val="30"/>
        </w:rPr>
        <w:t xml:space="preserve"> 10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="000E027F" w:rsidRPr="002C5644">
        <w:rPr>
          <w:rFonts w:ascii="Angsana New" w:hAnsi="Angsana New" w:hint="cs"/>
          <w:sz w:val="30"/>
          <w:szCs w:val="30"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>เงิน</w:t>
      </w:r>
      <w:r w:rsidRPr="002C5644">
        <w:rPr>
          <w:rFonts w:ascii="Angsana New" w:hAnsi="Angsana New"/>
          <w:sz w:val="30"/>
          <w:szCs w:val="30"/>
          <w:cs/>
        </w:rPr>
        <w:t>ทุนสำรองนี้จะนำไปจ่ายเป็นเงินปันผลไม่ได้</w:t>
      </w:r>
    </w:p>
    <w:p w14:paraId="115981C8" w14:textId="77777777" w:rsidR="008E05CB" w:rsidRDefault="008E05CB" w:rsidP="00CF0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19C95BA" w14:textId="16613D6E" w:rsidR="000D1276" w:rsidRPr="002C5644" w:rsidRDefault="000D1276" w:rsidP="00CF0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C5644">
        <w:rPr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</w:t>
      </w:r>
      <w:r w:rsidRPr="002C5644">
        <w:rPr>
          <w:rFonts w:ascii="Angsana New" w:hAnsi="Angsana New"/>
          <w:sz w:val="30"/>
          <w:szCs w:val="30"/>
        </w:rPr>
        <w:t xml:space="preserve">31 </w:t>
      </w:r>
      <w:r w:rsidRPr="002C564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C5644">
        <w:rPr>
          <w:rFonts w:ascii="Angsana New" w:hAnsi="Angsana New"/>
          <w:sz w:val="30"/>
          <w:szCs w:val="30"/>
        </w:rPr>
        <w:t>256</w:t>
      </w:r>
      <w:r w:rsidR="00A52A21" w:rsidRPr="002C5644">
        <w:rPr>
          <w:rFonts w:ascii="Angsana New" w:hAnsi="Angsana New"/>
          <w:sz w:val="30"/>
          <w:szCs w:val="30"/>
        </w:rPr>
        <w:t>2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 xml:space="preserve">บริษัทได้จัดสรรทุนสำรองตามกฎหมายเป็นจำนวนเงิน </w:t>
      </w:r>
      <w:r w:rsidR="008E05CB">
        <w:rPr>
          <w:rFonts w:ascii="Angsana New" w:hAnsi="Angsana New"/>
          <w:sz w:val="30"/>
          <w:szCs w:val="30"/>
        </w:rPr>
        <w:t>54.09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2C564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2C5644">
        <w:rPr>
          <w:rFonts w:ascii="Angsana New" w:hAnsi="Angsana New"/>
          <w:i/>
          <w:iCs/>
          <w:sz w:val="30"/>
          <w:szCs w:val="30"/>
        </w:rPr>
        <w:t>256</w:t>
      </w:r>
      <w:r w:rsidR="00A52A21" w:rsidRPr="002C5644">
        <w:rPr>
          <w:rFonts w:ascii="Angsana New" w:hAnsi="Angsana New"/>
          <w:i/>
          <w:iCs/>
          <w:sz w:val="30"/>
          <w:szCs w:val="30"/>
        </w:rPr>
        <w:t>1</w:t>
      </w:r>
      <w:r w:rsidRPr="002C5644">
        <w:rPr>
          <w:rFonts w:ascii="Angsana New" w:hAnsi="Angsana New"/>
          <w:i/>
          <w:iCs/>
          <w:sz w:val="30"/>
          <w:szCs w:val="30"/>
        </w:rPr>
        <w:t xml:space="preserve">: </w:t>
      </w:r>
      <w:r w:rsidR="008859B4" w:rsidRPr="002C5644">
        <w:rPr>
          <w:rFonts w:ascii="Angsana New" w:hAnsi="Angsana New"/>
          <w:i/>
          <w:iCs/>
          <w:sz w:val="30"/>
          <w:szCs w:val="30"/>
        </w:rPr>
        <w:t xml:space="preserve">4.69 </w:t>
      </w:r>
      <w:r w:rsidR="008859B4" w:rsidRPr="002C564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2C5644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0E053A2" w14:textId="77777777" w:rsidR="000516EB" w:rsidRPr="007322E8" w:rsidRDefault="000516EB" w:rsidP="00051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5398EB60" w14:textId="77777777" w:rsidR="000E22C8" w:rsidRDefault="000E2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F443515" w14:textId="77777777" w:rsidR="00BF4EDB" w:rsidRPr="002C5644" w:rsidRDefault="00BF4EDB" w:rsidP="00BF4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C56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14:paraId="594460D8" w14:textId="77777777" w:rsidR="00BF4EDB" w:rsidRPr="007322E8" w:rsidRDefault="00BF4EDB" w:rsidP="00CF0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14:paraId="5C194DC8" w14:textId="77777777" w:rsidR="00AF6A5D" w:rsidRPr="002C5644" w:rsidRDefault="00AF6A5D" w:rsidP="00AF6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2C5644">
        <w:rPr>
          <w:rFonts w:ascii="Angsana New" w:hAnsi="Angsana New"/>
          <w:b/>
          <w:bCs/>
          <w:sz w:val="30"/>
          <w:szCs w:val="30"/>
          <w:cs/>
        </w:rPr>
        <w:t>ผลแตกต่างที่เกิดจากรายการที่มีการควบคุมเดียวกั</w:t>
      </w:r>
      <w:r w:rsidRPr="002C5644">
        <w:rPr>
          <w:rFonts w:ascii="Angsana New" w:hAnsi="Angsana New" w:hint="cs"/>
          <w:b/>
          <w:bCs/>
          <w:sz w:val="30"/>
          <w:szCs w:val="30"/>
          <w:cs/>
        </w:rPr>
        <w:t>น</w:t>
      </w:r>
    </w:p>
    <w:p w14:paraId="51C9E246" w14:textId="77777777" w:rsidR="00AF6A5D" w:rsidRPr="007322E8" w:rsidRDefault="00AF6A5D" w:rsidP="00AF6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14:paraId="6C84B4C7" w14:textId="53CF4CBA" w:rsidR="00D1687D" w:rsidRDefault="00AF6A5D" w:rsidP="00732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ผลแตกต่างที่เกิดจากรายการ</w:t>
      </w:r>
      <w:r w:rsidRPr="002C5644">
        <w:rPr>
          <w:rFonts w:ascii="Angsana New" w:hAnsi="Angsana New" w:hint="cs"/>
          <w:sz w:val="30"/>
          <w:szCs w:val="30"/>
          <w:cs/>
        </w:rPr>
        <w:t>รวมธุรกิจ</w:t>
      </w:r>
      <w:r w:rsidRPr="002C5644">
        <w:rPr>
          <w:rFonts w:ascii="Angsana New" w:hAnsi="Angsana New"/>
          <w:sz w:val="30"/>
          <w:szCs w:val="30"/>
          <w:cs/>
        </w:rPr>
        <w:t>ภ</w:t>
      </w:r>
      <w:r w:rsidRPr="002C5644">
        <w:rPr>
          <w:rFonts w:ascii="Angsana New" w:hAnsi="Angsana New" w:hint="cs"/>
          <w:sz w:val="30"/>
          <w:szCs w:val="30"/>
          <w:cs/>
        </w:rPr>
        <w:t>ายใต้</w:t>
      </w:r>
      <w:r w:rsidRPr="002C5644">
        <w:rPr>
          <w:rFonts w:ascii="Angsana New" w:hAnsi="Angsana New"/>
          <w:sz w:val="30"/>
          <w:szCs w:val="30"/>
          <w:cs/>
        </w:rPr>
        <w:t>การควบคุมเดียวกันเป็นการแสดงถึงส่วน</w:t>
      </w:r>
      <w:r w:rsidRPr="002C5644">
        <w:rPr>
          <w:rFonts w:ascii="Angsana New" w:hAnsi="Angsana New" w:hint="cs"/>
          <w:sz w:val="30"/>
          <w:szCs w:val="30"/>
          <w:cs/>
        </w:rPr>
        <w:t>ต่าง</w:t>
      </w:r>
      <w:r w:rsidRPr="002C5644">
        <w:rPr>
          <w:rFonts w:ascii="Angsana New" w:hAnsi="Angsana New"/>
          <w:sz w:val="30"/>
          <w:szCs w:val="30"/>
          <w:cs/>
        </w:rPr>
        <w:t>ระหว่างมูลค่าตามบัญชีของ</w:t>
      </w:r>
      <w:r w:rsidRPr="002C5644">
        <w:rPr>
          <w:rFonts w:ascii="Angsana New" w:hAnsi="Angsana New" w:hint="cs"/>
          <w:sz w:val="30"/>
          <w:szCs w:val="30"/>
          <w:cs/>
        </w:rPr>
        <w:t xml:space="preserve">สินทรัพย์สุทธิของกิจการหรือธุรกิจที่ได้มาจากการควบคุมเดียวกันกับต้นทุนที่จ่าย ณ วันที่ได้มาและถูกบันทึกเป็นสำรองในส่วนของผู้ถือหุ้น </w:t>
      </w:r>
      <w:r w:rsidRPr="002C5644">
        <w:rPr>
          <w:rFonts w:ascii="Angsana New" w:hAnsi="Angsana New"/>
          <w:sz w:val="30"/>
          <w:szCs w:val="30"/>
          <w:cs/>
        </w:rPr>
        <w:t>ซึ่งจะไม่จำหน่ายและจะคงอยู่จนกระทั่งบริษัทย่อย</w:t>
      </w:r>
      <w:r w:rsidRPr="002C5644">
        <w:rPr>
          <w:rFonts w:ascii="Angsana New" w:hAnsi="Angsana New" w:hint="cs"/>
          <w:sz w:val="30"/>
          <w:szCs w:val="30"/>
          <w:cs/>
        </w:rPr>
        <w:t>หรือธุรกิจดังกล่าว</w:t>
      </w:r>
      <w:r w:rsidRPr="002C5644">
        <w:rPr>
          <w:rFonts w:ascii="Angsana New" w:hAnsi="Angsana New"/>
          <w:sz w:val="30"/>
          <w:szCs w:val="30"/>
          <w:cs/>
        </w:rPr>
        <w:t>จะถูกขายหรือจำหน่ายออกไป</w:t>
      </w:r>
    </w:p>
    <w:p w14:paraId="52BF58C8" w14:textId="77777777" w:rsidR="007322E8" w:rsidRPr="007322E8" w:rsidRDefault="007322E8" w:rsidP="00732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2"/>
          <w:szCs w:val="22"/>
          <w:cs/>
        </w:rPr>
      </w:pPr>
    </w:p>
    <w:p w14:paraId="2E65AAB9" w14:textId="0BB92B98" w:rsidR="000E027F" w:rsidRPr="002C5644" w:rsidRDefault="000E027F" w:rsidP="000E0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2C5644">
        <w:rPr>
          <w:rFonts w:ascii="Angsana New" w:hAnsi="Angsana New"/>
          <w:b/>
          <w:bCs/>
          <w:sz w:val="30"/>
          <w:szCs w:val="30"/>
          <w:cs/>
        </w:rPr>
        <w:t>ผลต่างจากการเปลี่ยนแปลงในการตีราคาสินทรัพย์ใหม่</w:t>
      </w:r>
    </w:p>
    <w:p w14:paraId="0D534A8F" w14:textId="77777777" w:rsidR="000E027F" w:rsidRPr="007322E8" w:rsidRDefault="000E027F" w:rsidP="000E0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14:paraId="4F601123" w14:textId="77777777" w:rsidR="000E027F" w:rsidRPr="002C5644" w:rsidRDefault="000E027F" w:rsidP="000E0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ผลต่างจากการเปลี่ยนแปลงในการตีราคาสินทรัพย์ใหม่แสดงในส่วนของเจ้าของประกอบด้วยผลรวมของ</w:t>
      </w:r>
      <w:r w:rsidR="00B93A24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/>
          <w:sz w:val="30"/>
          <w:szCs w:val="30"/>
          <w:cs/>
        </w:rPr>
        <w:t>การเปล</w:t>
      </w:r>
      <w:r w:rsidR="00B62DBD" w:rsidRPr="002C5644">
        <w:rPr>
          <w:rFonts w:ascii="Angsana New" w:hAnsi="Angsana New"/>
          <w:sz w:val="30"/>
          <w:szCs w:val="30"/>
          <w:cs/>
        </w:rPr>
        <w:t>ี่ยนแปลงสุทธิของการตีราคาที่ดิน</w:t>
      </w:r>
      <w:r w:rsidRPr="002C5644">
        <w:rPr>
          <w:rFonts w:ascii="Angsana New" w:hAnsi="Angsana New"/>
          <w:sz w:val="30"/>
          <w:szCs w:val="30"/>
          <w:cs/>
        </w:rPr>
        <w:t>ที่แสดงในงบการเงินด้วยการตีราคาใหม่จนกระทั่งมีการขายหรือจำหน่าย</w:t>
      </w:r>
    </w:p>
    <w:p w14:paraId="5733D1BE" w14:textId="77777777" w:rsidR="00B640F3" w:rsidRPr="007322E8" w:rsidRDefault="00B64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</w:rPr>
      </w:pPr>
    </w:p>
    <w:p w14:paraId="1096E3E7" w14:textId="06D55111" w:rsidR="00893110" w:rsidRPr="00D27798" w:rsidRDefault="00893110" w:rsidP="00C533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2C5644">
        <w:rPr>
          <w:rFonts w:ascii="Angsana New" w:hAnsi="Angsana New" w:hint="cs"/>
          <w:b/>
          <w:bCs/>
          <w:sz w:val="30"/>
          <w:szCs w:val="30"/>
          <w:cs/>
        </w:rPr>
        <w:t>ส่วนงาน</w:t>
      </w:r>
      <w:r w:rsidRPr="00A84DF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 w:rsidR="00245E56" w:rsidRPr="00A84DF1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473D26D3" w14:textId="77777777" w:rsidR="00D27798" w:rsidRPr="007322E8" w:rsidRDefault="00D27798" w:rsidP="00D27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22"/>
          <w:szCs w:val="22"/>
        </w:rPr>
      </w:pPr>
    </w:p>
    <w:p w14:paraId="4A927A2A" w14:textId="0F67E8B2" w:rsidR="00F91379" w:rsidRPr="00D27798" w:rsidRDefault="00D27798" w:rsidP="00F91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D27798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="00F91379" w:rsidRPr="00D27798">
        <w:rPr>
          <w:rFonts w:ascii="Angsana New" w:eastAsia="MS Mincho" w:hAnsi="Angsana New"/>
          <w:sz w:val="30"/>
          <w:szCs w:val="30"/>
          <w:cs/>
        </w:rPr>
        <w:t>กลุ่มบริษัท</w:t>
      </w:r>
      <w:r w:rsidR="00A02FFE" w:rsidRPr="00D27798">
        <w:rPr>
          <w:rFonts w:ascii="Angsana New" w:eastAsia="MS Mincho" w:hAnsi="Angsana New"/>
          <w:sz w:val="30"/>
          <w:szCs w:val="30"/>
          <w:cs/>
        </w:rPr>
        <w:t>มี</w:t>
      </w:r>
      <w:r w:rsidR="00F065FB">
        <w:rPr>
          <w:rFonts w:ascii="Angsana New" w:eastAsia="MS Mincho" w:hAnsi="Angsana New" w:hint="cs"/>
          <w:sz w:val="30"/>
          <w:szCs w:val="30"/>
          <w:cs/>
        </w:rPr>
        <w:t>สอง</w:t>
      </w:r>
      <w:r w:rsidR="00F91379" w:rsidRPr="00D27798">
        <w:rPr>
          <w:rFonts w:ascii="Angsana New" w:eastAsia="MS Mincho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</w:t>
      </w:r>
      <w:r w:rsidR="00F065FB">
        <w:rPr>
          <w:rFonts w:ascii="Angsana New" w:eastAsia="MS Mincho" w:hAnsi="Angsana New" w:hint="cs"/>
          <w:sz w:val="30"/>
          <w:szCs w:val="30"/>
          <w:cs/>
        </w:rPr>
        <w:t>ท</w:t>
      </w:r>
      <w:r w:rsidR="00F91379" w:rsidRPr="00D27798">
        <w:rPr>
          <w:rFonts w:ascii="Angsana New" w:eastAsia="MS Mincho" w:hAnsi="Angsana New"/>
          <w:sz w:val="30"/>
          <w:szCs w:val="30"/>
          <w:cs/>
        </w:rPr>
        <w:t>ที่</w:t>
      </w:r>
      <w:r w:rsidR="00F065FB">
        <w:rPr>
          <w:rFonts w:ascii="Angsana New" w:eastAsia="MS Mincho" w:hAnsi="Angsana New" w:hint="cs"/>
          <w:sz w:val="30"/>
          <w:szCs w:val="30"/>
          <w:cs/>
        </w:rPr>
        <w:t>มี</w:t>
      </w:r>
      <w:r w:rsidR="007322E8">
        <w:rPr>
          <w:rFonts w:ascii="Angsana New" w:eastAsia="MS Mincho" w:hAnsi="Angsana New" w:hint="cs"/>
          <w:sz w:val="30"/>
          <w:szCs w:val="30"/>
          <w:cs/>
        </w:rPr>
        <w:t>ให้</w:t>
      </w:r>
      <w:r w:rsidR="00F065FB">
        <w:rPr>
          <w:rFonts w:ascii="Angsana New" w:eastAsia="MS Mincho" w:hAnsi="Angsana New" w:hint="cs"/>
          <w:sz w:val="30"/>
          <w:szCs w:val="30"/>
          <w:cs/>
        </w:rPr>
        <w:t>บริการที่</w:t>
      </w:r>
      <w:r w:rsidR="00F91379" w:rsidRPr="00D27798">
        <w:rPr>
          <w:rFonts w:ascii="Angsana New" w:eastAsia="MS Mincho" w:hAnsi="Angsana New"/>
          <w:sz w:val="30"/>
          <w:szCs w:val="30"/>
          <w:cs/>
        </w:rPr>
        <w:t>แตกต่างกัน และมีการบริห</w:t>
      </w:r>
      <w:r w:rsidR="000331A1" w:rsidRPr="00D27798">
        <w:rPr>
          <w:rFonts w:ascii="Angsana New" w:eastAsia="MS Mincho" w:hAnsi="Angsana New"/>
          <w:sz w:val="30"/>
          <w:szCs w:val="30"/>
          <w:cs/>
        </w:rPr>
        <w:t>ารจัดการแยกต่างหาก เนื่องจากใช้</w:t>
      </w:r>
      <w:r w:rsidR="00F91379" w:rsidRPr="00D27798">
        <w:rPr>
          <w:rFonts w:ascii="Angsana New" w:eastAsia="MS Mincho" w:hAnsi="Angsana New"/>
          <w:sz w:val="30"/>
          <w:szCs w:val="30"/>
          <w:cs/>
        </w:rPr>
        <w:t>กลยุทธ์ทางการตลาดที่แตกต่างกัน</w:t>
      </w:r>
      <w:r w:rsidR="00C82062" w:rsidRPr="00D27798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F065FB">
        <w:rPr>
          <w:rFonts w:ascii="Angsana New" w:eastAsia="MS Mincho" w:hAnsi="Angsana New"/>
          <w:sz w:val="30"/>
          <w:szCs w:val="30"/>
          <w:cs/>
        </w:rPr>
        <w:br/>
      </w:r>
      <w:r w:rsidR="00F91379" w:rsidRPr="00D27798">
        <w:rPr>
          <w:rFonts w:ascii="Angsana New" w:eastAsia="MS Mincho" w:hAnsi="Angsana New"/>
          <w:sz w:val="30"/>
          <w:szCs w:val="30"/>
          <w:cs/>
        </w:rPr>
        <w:t>การดำเนินงานของแต่ละส่วนงานที่รายงานของกลุ่มบริษัท</w:t>
      </w:r>
      <w:r w:rsidR="00F91379" w:rsidRPr="00D27798">
        <w:rPr>
          <w:rFonts w:ascii="Angsana New" w:eastAsia="MS Mincho" w:hAnsi="Angsana New" w:hint="cs"/>
          <w:sz w:val="30"/>
          <w:szCs w:val="30"/>
          <w:cs/>
        </w:rPr>
        <w:t>โ</w:t>
      </w:r>
      <w:r w:rsidR="00F91379" w:rsidRPr="00D27798">
        <w:rPr>
          <w:rFonts w:ascii="Angsana New" w:eastAsia="MS Mincho" w:hAnsi="Angsana New"/>
          <w:sz w:val="30"/>
          <w:szCs w:val="30"/>
          <w:cs/>
        </w:rPr>
        <w:t>ดยสรุปมีดังนี้</w:t>
      </w:r>
    </w:p>
    <w:p w14:paraId="70657D50" w14:textId="77777777" w:rsidR="00F91379" w:rsidRPr="007322E8" w:rsidRDefault="00F91379" w:rsidP="00F91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2"/>
          <w:szCs w:val="22"/>
        </w:rPr>
      </w:pPr>
    </w:p>
    <w:p w14:paraId="00856106" w14:textId="77777777" w:rsidR="00F91379" w:rsidRPr="00D27798" w:rsidRDefault="00F91379" w:rsidP="00F91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D27798">
        <w:rPr>
          <w:rFonts w:ascii="Angsana New" w:eastAsia="MS Mincho" w:hAnsi="Angsana New"/>
          <w:sz w:val="30"/>
          <w:szCs w:val="30"/>
        </w:rPr>
        <w:t>•</w:t>
      </w:r>
      <w:r w:rsidRPr="00D27798">
        <w:rPr>
          <w:rFonts w:ascii="Angsana New" w:eastAsia="MS Mincho" w:hAnsi="Angsana New"/>
          <w:sz w:val="30"/>
          <w:szCs w:val="30"/>
        </w:rPr>
        <w:tab/>
      </w:r>
      <w:r w:rsidRPr="00D27798">
        <w:rPr>
          <w:rFonts w:ascii="Angsana New" w:eastAsia="MS Mincho" w:hAnsi="Angsana New"/>
          <w:sz w:val="30"/>
          <w:szCs w:val="30"/>
          <w:cs/>
        </w:rPr>
        <w:t xml:space="preserve">ส่วนงาน 1 </w:t>
      </w:r>
      <w:r w:rsidR="00A55F62" w:rsidRPr="00D27798">
        <w:rPr>
          <w:rFonts w:ascii="Angsana New" w:eastAsia="MS Mincho" w:hAnsi="Angsana New" w:hint="cs"/>
          <w:sz w:val="30"/>
          <w:szCs w:val="30"/>
          <w:cs/>
        </w:rPr>
        <w:t>ให้บริการธุรกิจโรงแรมและบริการที่เกี่ยวข้อง</w:t>
      </w:r>
    </w:p>
    <w:p w14:paraId="17E7D981" w14:textId="77777777" w:rsidR="00F91379" w:rsidRPr="00D27798" w:rsidRDefault="00F91379" w:rsidP="00F91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D27798">
        <w:rPr>
          <w:rFonts w:ascii="Angsana New" w:eastAsia="MS Mincho" w:hAnsi="Angsana New"/>
          <w:sz w:val="30"/>
          <w:szCs w:val="30"/>
        </w:rPr>
        <w:t>•</w:t>
      </w:r>
      <w:r w:rsidRPr="00D27798">
        <w:rPr>
          <w:rFonts w:ascii="Angsana New" w:eastAsia="MS Mincho" w:hAnsi="Angsana New"/>
          <w:sz w:val="30"/>
          <w:szCs w:val="30"/>
        </w:rPr>
        <w:tab/>
      </w:r>
      <w:r w:rsidRPr="00D27798">
        <w:rPr>
          <w:rFonts w:ascii="Angsana New" w:eastAsia="MS Mincho" w:hAnsi="Angsana New"/>
          <w:sz w:val="30"/>
          <w:szCs w:val="30"/>
          <w:cs/>
        </w:rPr>
        <w:t xml:space="preserve">ส่วนงาน 2 </w:t>
      </w:r>
      <w:r w:rsidR="00A55F62" w:rsidRPr="00D27798">
        <w:rPr>
          <w:rFonts w:ascii="Angsana New" w:eastAsia="MS Mincho" w:hAnsi="Angsana New" w:hint="cs"/>
          <w:sz w:val="30"/>
          <w:szCs w:val="30"/>
          <w:cs/>
        </w:rPr>
        <w:t>ให้เช่าและให้บริการอาคารพาณิชยกรรม</w:t>
      </w:r>
    </w:p>
    <w:p w14:paraId="348FF7CA" w14:textId="77777777" w:rsidR="00F91379" w:rsidRPr="00D27798" w:rsidRDefault="00F91379" w:rsidP="00F91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2"/>
          <w:szCs w:val="22"/>
        </w:rPr>
      </w:pPr>
    </w:p>
    <w:p w14:paraId="38ECD0BC" w14:textId="4310BBA2" w:rsidR="00CE631E" w:rsidRPr="002C5644" w:rsidRDefault="00F91379" w:rsidP="00F06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CE631E" w:rsidRPr="002C5644" w:rsidSect="00EB2AE7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D27798">
        <w:rPr>
          <w:rFonts w:ascii="Angsana New" w:eastAsia="MS Mincho" w:hAnsi="Angsana New"/>
          <w:sz w:val="30"/>
          <w:szCs w:val="30"/>
          <w:cs/>
        </w:rPr>
        <w:t>ผลการดำเนินงาน</w:t>
      </w:r>
      <w:r w:rsidR="00D27798" w:rsidRPr="00D27798">
        <w:rPr>
          <w:rFonts w:asciiTheme="majorBidi" w:hAnsiTheme="majorBidi" w:cstheme="majorBidi"/>
          <w:sz w:val="30"/>
          <w:szCs w:val="30"/>
          <w:cs/>
        </w:rPr>
        <w:t>ของแต่ละส่วนงาน</w:t>
      </w:r>
      <w:r w:rsidRPr="00D27798">
        <w:rPr>
          <w:rFonts w:ascii="Angsana New" w:eastAsia="MS Mincho" w:hAnsi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F065FB" w:rsidRPr="00F065FB">
        <w:rPr>
          <w:rFonts w:ascii="Angsana New" w:eastAsia="MS Mincho" w:hAnsi="Angsana New" w:hint="cs"/>
          <w:sz w:val="30"/>
          <w:szCs w:val="30"/>
          <w:cs/>
        </w:rPr>
        <w:t xml:space="preserve"> ทั้งนี้</w:t>
      </w:r>
      <w:r w:rsidR="00F065FB">
        <w:rPr>
          <w:rFonts w:ascii="Angsana New" w:eastAsia="MS Mincho" w:hAnsi="Angsana New" w:hint="cs"/>
          <w:sz w:val="30"/>
          <w:szCs w:val="30"/>
          <w:cs/>
        </w:rPr>
        <w:t>การกำหนดราคาระหว่างส่วนงานเป็นไปตามการซื้อขายตามปกติธุรกิจ</w:t>
      </w:r>
    </w:p>
    <w:tbl>
      <w:tblPr>
        <w:tblpPr w:leftFromText="180" w:rightFromText="180" w:vertAnchor="text" w:horzAnchor="margin" w:tblpX="1148" w:tblpY="307"/>
        <w:tblW w:w="150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7"/>
        <w:gridCol w:w="1260"/>
        <w:gridCol w:w="180"/>
        <w:gridCol w:w="1260"/>
        <w:gridCol w:w="180"/>
        <w:gridCol w:w="19"/>
        <w:gridCol w:w="1241"/>
        <w:gridCol w:w="180"/>
        <w:gridCol w:w="1260"/>
        <w:gridCol w:w="178"/>
        <w:gridCol w:w="1172"/>
        <w:gridCol w:w="180"/>
        <w:gridCol w:w="1260"/>
        <w:gridCol w:w="270"/>
        <w:gridCol w:w="1170"/>
        <w:gridCol w:w="180"/>
        <w:gridCol w:w="1442"/>
        <w:gridCol w:w="180"/>
      </w:tblGrid>
      <w:tr w:rsidR="00782EA1" w:rsidRPr="002C5644" w14:paraId="5B832BE1" w14:textId="77777777" w:rsidTr="00782EA1">
        <w:trPr>
          <w:gridAfter w:val="1"/>
          <w:wAfter w:w="180" w:type="dxa"/>
          <w:cantSplit/>
          <w:trHeight w:val="267"/>
          <w:tblHeader/>
        </w:trPr>
        <w:tc>
          <w:tcPr>
            <w:tcW w:w="3407" w:type="dxa"/>
          </w:tcPr>
          <w:p w14:paraId="48411424" w14:textId="77777777" w:rsidR="00782EA1" w:rsidRPr="00275E98" w:rsidRDefault="00782EA1" w:rsidP="00674B26">
            <w:pPr>
              <w:shd w:val="clear" w:color="auto" w:fill="FFFFFF"/>
              <w:spacing w:line="240" w:lineRule="auto"/>
              <w:ind w:right="-7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32" w:type="dxa"/>
            <w:gridSpan w:val="16"/>
            <w:vAlign w:val="bottom"/>
          </w:tcPr>
          <w:p w14:paraId="016003EC" w14:textId="3182F004" w:rsidR="00782EA1" w:rsidRPr="00275E98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275E98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82EA1" w:rsidRPr="002C5644" w14:paraId="7A1C3D6E" w14:textId="77777777" w:rsidTr="00AA37CF">
        <w:trPr>
          <w:gridAfter w:val="1"/>
          <w:wAfter w:w="180" w:type="dxa"/>
          <w:cantSplit/>
          <w:trHeight w:val="627"/>
          <w:tblHeader/>
        </w:trPr>
        <w:tc>
          <w:tcPr>
            <w:tcW w:w="3407" w:type="dxa"/>
          </w:tcPr>
          <w:p w14:paraId="4A819269" w14:textId="77777777" w:rsidR="00782EA1" w:rsidRPr="00275E98" w:rsidRDefault="00782EA1" w:rsidP="00674B26">
            <w:pPr>
              <w:shd w:val="clear" w:color="auto" w:fill="FFFFFF"/>
              <w:spacing w:line="240" w:lineRule="auto"/>
              <w:ind w:right="-7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32E4E31" w14:textId="77777777" w:rsidR="00782EA1" w:rsidRPr="00275E98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275E98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ให</w:t>
            </w:r>
            <w:r w:rsidRPr="00275E98">
              <w:rPr>
                <w:rFonts w:ascii="Angsana New" w:hAnsi="Angsana New" w:hint="cs"/>
                <w:bCs/>
                <w:sz w:val="24"/>
                <w:szCs w:val="24"/>
                <w:cs/>
              </w:rPr>
              <w:t>้</w:t>
            </w:r>
            <w:r w:rsidRPr="00275E98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บริการธุรกิจโรงแรมและ</w:t>
            </w:r>
          </w:p>
          <w:p w14:paraId="67DAA946" w14:textId="527AB532" w:rsidR="00782EA1" w:rsidRPr="00275E98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275E98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4A9CC82F" w14:textId="77777777" w:rsidR="00782EA1" w:rsidRPr="00275E98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488621B2" w14:textId="77777777" w:rsidR="00782EA1" w:rsidRPr="00275E98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275E98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ให้เช่าและให้บริการ</w:t>
            </w:r>
          </w:p>
          <w:p w14:paraId="7BB8802C" w14:textId="5CC77E08" w:rsidR="00782EA1" w:rsidRPr="00275E98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275E98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อาคารพาณิชยกรรม</w:t>
            </w:r>
          </w:p>
        </w:tc>
        <w:tc>
          <w:tcPr>
            <w:tcW w:w="178" w:type="dxa"/>
            <w:vAlign w:val="bottom"/>
          </w:tcPr>
          <w:p w14:paraId="701A14AA" w14:textId="77777777" w:rsidR="00782EA1" w:rsidRPr="00275E98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2612" w:type="dxa"/>
            <w:gridSpan w:val="3"/>
          </w:tcPr>
          <w:p w14:paraId="6C3AE6F9" w14:textId="77777777" w:rsidR="00782EA1" w:rsidRPr="00275E98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3397A130" w14:textId="2ABBD824" w:rsidR="00782EA1" w:rsidRPr="00275E98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275E98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5B0F89C6" w14:textId="77777777" w:rsidR="00782EA1" w:rsidRPr="00275E98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92" w:type="dxa"/>
            <w:gridSpan w:val="3"/>
            <w:vAlign w:val="bottom"/>
          </w:tcPr>
          <w:p w14:paraId="035FB652" w14:textId="77777777" w:rsidR="00782EA1" w:rsidRPr="00275E98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275E98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รวมส่วนงาน</w:t>
            </w:r>
          </w:p>
          <w:p w14:paraId="7E255AE0" w14:textId="09E22815" w:rsidR="00782EA1" w:rsidRPr="00275E98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275E98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ที่รายงาน</w:t>
            </w:r>
          </w:p>
        </w:tc>
      </w:tr>
      <w:tr w:rsidR="00AA37CF" w:rsidRPr="002C5644" w14:paraId="40AB7743" w14:textId="77777777" w:rsidTr="00AA37CF">
        <w:trPr>
          <w:gridAfter w:val="1"/>
          <w:wAfter w:w="180" w:type="dxa"/>
          <w:cantSplit/>
          <w:tblHeader/>
        </w:trPr>
        <w:tc>
          <w:tcPr>
            <w:tcW w:w="3407" w:type="dxa"/>
          </w:tcPr>
          <w:p w14:paraId="52374AF4" w14:textId="77777777" w:rsidR="00AA37CF" w:rsidRPr="00275E98" w:rsidRDefault="00F16808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SA"/>
              </w:rPr>
            </w:pPr>
            <w:r w:rsidRPr="00275E9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275E9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275E9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434D61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275E98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center"/>
          </w:tcPr>
          <w:p w14:paraId="66FC5ACD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A345F22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275E98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46329470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D75548C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275E98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center"/>
          </w:tcPr>
          <w:p w14:paraId="393939C1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369721C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275E98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78" w:type="dxa"/>
          </w:tcPr>
          <w:p w14:paraId="5F4B8392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6F036B5A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275E98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center"/>
          </w:tcPr>
          <w:p w14:paraId="713A4A70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4469682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275E98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14:paraId="0308E1C1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6C96B81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275E98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center"/>
          </w:tcPr>
          <w:p w14:paraId="782DE4CA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  <w:vAlign w:val="center"/>
          </w:tcPr>
          <w:p w14:paraId="13AF21AC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275E98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AA37CF" w:rsidRPr="002C5644" w14:paraId="73391788" w14:textId="77777777" w:rsidTr="00AA37CF">
        <w:trPr>
          <w:cantSplit/>
          <w:tblHeader/>
        </w:trPr>
        <w:tc>
          <w:tcPr>
            <w:tcW w:w="3407" w:type="dxa"/>
          </w:tcPr>
          <w:p w14:paraId="0D0B0C86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BEC3995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3069FF38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D70C502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5E98">
              <w:rPr>
                <w:rFonts w:ascii="Angsana New" w:hAnsi="Angsana New"/>
                <w:sz w:val="24"/>
                <w:szCs w:val="24"/>
              </w:rPr>
              <w:t>(</w:t>
            </w:r>
            <w:r w:rsidRPr="00275E98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  <w:r w:rsidRPr="00275E9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A42CA60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F5A870A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EFB4D06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29C6901C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5E98">
              <w:rPr>
                <w:rFonts w:ascii="Angsana New" w:hAnsi="Angsana New"/>
                <w:sz w:val="24"/>
                <w:szCs w:val="24"/>
              </w:rPr>
              <w:t>(</w:t>
            </w:r>
            <w:r w:rsidRPr="00275E98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  <w:r w:rsidRPr="00275E9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41934D1A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4B01AA7F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9F6B1FD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2817074F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5E98">
              <w:rPr>
                <w:rFonts w:ascii="Angsana New" w:hAnsi="Angsana New"/>
                <w:sz w:val="24"/>
                <w:szCs w:val="24"/>
              </w:rPr>
              <w:t>(</w:t>
            </w:r>
            <w:r w:rsidRPr="00275E98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  <w:r w:rsidRPr="00275E9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68037B8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4FE65566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26715CD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  <w:vAlign w:val="center"/>
          </w:tcPr>
          <w:p w14:paraId="57BC3AF4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5E98">
              <w:rPr>
                <w:rFonts w:ascii="Angsana New" w:hAnsi="Angsana New"/>
                <w:sz w:val="24"/>
                <w:szCs w:val="24"/>
              </w:rPr>
              <w:t>(</w:t>
            </w:r>
            <w:r w:rsidRPr="00275E98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  <w:r w:rsidRPr="00275E9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B2E888A" w14:textId="77777777" w:rsidR="00AA37CF" w:rsidRPr="002C5644" w:rsidRDefault="00AA37CF" w:rsidP="00F520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33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</w:tr>
      <w:tr w:rsidR="00AA37CF" w:rsidRPr="002C5644" w14:paraId="43AE285C" w14:textId="77777777" w:rsidTr="00AA37CF">
        <w:trPr>
          <w:gridAfter w:val="1"/>
          <w:wAfter w:w="180" w:type="dxa"/>
          <w:cantSplit/>
          <w:tblHeader/>
        </w:trPr>
        <w:tc>
          <w:tcPr>
            <w:tcW w:w="3407" w:type="dxa"/>
          </w:tcPr>
          <w:p w14:paraId="7048B0EB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2"/>
              <w:jc w:val="center"/>
              <w:rPr>
                <w:rFonts w:ascii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432" w:type="dxa"/>
            <w:gridSpan w:val="16"/>
            <w:shd w:val="clear" w:color="auto" w:fill="auto"/>
            <w:vAlign w:val="center"/>
          </w:tcPr>
          <w:p w14:paraId="2FB81298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275E98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75E98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AA37CF" w:rsidRPr="002C5644" w14:paraId="7BC7A292" w14:textId="77777777" w:rsidTr="00AA37CF">
        <w:trPr>
          <w:gridAfter w:val="1"/>
          <w:wAfter w:w="180" w:type="dxa"/>
          <w:cantSplit/>
          <w:trHeight w:val="236"/>
        </w:trPr>
        <w:tc>
          <w:tcPr>
            <w:tcW w:w="3407" w:type="dxa"/>
          </w:tcPr>
          <w:p w14:paraId="0B4F34C8" w14:textId="77777777" w:rsidR="00AA37CF" w:rsidRPr="00275E98" w:rsidRDefault="00245E56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275E9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1260" w:type="dxa"/>
            <w:vAlign w:val="bottom"/>
          </w:tcPr>
          <w:p w14:paraId="78A88A96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4D98397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79A35A9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2096D55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4EB44705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5156F4B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25B8057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B575942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0107EFAE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line="240" w:lineRule="auto"/>
              <w:ind w:left="-79" w:right="26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28828A41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2FEA141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line="240" w:lineRule="auto"/>
              <w:ind w:left="-79" w:right="26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D7CFE15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6F2C6E6A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1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694C7A1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</w:tcPr>
          <w:p w14:paraId="64BB2D59" w14:textId="77777777" w:rsidR="00AA37CF" w:rsidRPr="00275E98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1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656D7B" w:rsidRPr="002C5644" w14:paraId="43FCC158" w14:textId="77777777" w:rsidTr="00AA37CF">
        <w:trPr>
          <w:gridAfter w:val="1"/>
          <w:wAfter w:w="180" w:type="dxa"/>
          <w:cantSplit/>
          <w:trHeight w:val="236"/>
        </w:trPr>
        <w:tc>
          <w:tcPr>
            <w:tcW w:w="3407" w:type="dxa"/>
          </w:tcPr>
          <w:p w14:paraId="34B4A2D1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75E98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14:paraId="10D6F56F" w14:textId="3636A3FF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6,698,093</w:t>
            </w:r>
          </w:p>
        </w:tc>
        <w:tc>
          <w:tcPr>
            <w:tcW w:w="180" w:type="dxa"/>
            <w:vAlign w:val="bottom"/>
          </w:tcPr>
          <w:p w14:paraId="21925E12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72F9B9B" w14:textId="693E3B7C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6,864,457</w:t>
            </w:r>
          </w:p>
        </w:tc>
        <w:tc>
          <w:tcPr>
            <w:tcW w:w="199" w:type="dxa"/>
            <w:gridSpan w:val="2"/>
            <w:vAlign w:val="bottom"/>
          </w:tcPr>
          <w:p w14:paraId="48712C3A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38BA7946" w14:textId="6CE217A5" w:rsidR="00656D7B" w:rsidRPr="00275E98" w:rsidRDefault="008F2C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4,305,671</w:t>
            </w:r>
          </w:p>
        </w:tc>
        <w:tc>
          <w:tcPr>
            <w:tcW w:w="180" w:type="dxa"/>
            <w:vAlign w:val="bottom"/>
          </w:tcPr>
          <w:p w14:paraId="64CB41DA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4AA36B6" w14:textId="3C838F28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4,769,491</w:t>
            </w:r>
          </w:p>
        </w:tc>
        <w:tc>
          <w:tcPr>
            <w:tcW w:w="178" w:type="dxa"/>
            <w:vAlign w:val="bottom"/>
          </w:tcPr>
          <w:p w14:paraId="7101E13F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702B14C3" w14:textId="1E17D08B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79" w:right="2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FC865D1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5F6C8D6" w14:textId="12A82443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79" w:right="3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837F46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3AB68FD9" w14:textId="5783E7EB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11,003,764</w:t>
            </w:r>
          </w:p>
        </w:tc>
        <w:tc>
          <w:tcPr>
            <w:tcW w:w="180" w:type="dxa"/>
            <w:vAlign w:val="bottom"/>
          </w:tcPr>
          <w:p w14:paraId="08B9557F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</w:tcPr>
          <w:p w14:paraId="49119E8F" w14:textId="7A650A71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11,633,948</w:t>
            </w:r>
          </w:p>
        </w:tc>
      </w:tr>
      <w:tr w:rsidR="00656D7B" w:rsidRPr="002C5644" w14:paraId="565B918F" w14:textId="77777777" w:rsidTr="00AA37CF">
        <w:trPr>
          <w:gridAfter w:val="1"/>
          <w:wAfter w:w="180" w:type="dxa"/>
          <w:cantSplit/>
          <w:trHeight w:val="236"/>
        </w:trPr>
        <w:tc>
          <w:tcPr>
            <w:tcW w:w="3407" w:type="dxa"/>
          </w:tcPr>
          <w:p w14:paraId="52922E4D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75E98">
              <w:rPr>
                <w:rFonts w:ascii="Angsana New" w:hAnsi="Angsana New" w:hint="cs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4D0717F0" w14:textId="114E9CB8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180" w:type="dxa"/>
            <w:vAlign w:val="bottom"/>
          </w:tcPr>
          <w:p w14:paraId="242E3578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BC609EC" w14:textId="0FDF0880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  <w:tc>
          <w:tcPr>
            <w:tcW w:w="199" w:type="dxa"/>
            <w:gridSpan w:val="2"/>
            <w:vAlign w:val="bottom"/>
          </w:tcPr>
          <w:p w14:paraId="17776799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5ACE0949" w14:textId="7A55DF2D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64,123</w:t>
            </w:r>
          </w:p>
        </w:tc>
        <w:tc>
          <w:tcPr>
            <w:tcW w:w="180" w:type="dxa"/>
            <w:vAlign w:val="bottom"/>
          </w:tcPr>
          <w:p w14:paraId="2D4711E8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A86C9B3" w14:textId="4B5FC8E4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86,404</w:t>
            </w:r>
          </w:p>
        </w:tc>
        <w:tc>
          <w:tcPr>
            <w:tcW w:w="178" w:type="dxa"/>
            <w:vAlign w:val="bottom"/>
          </w:tcPr>
          <w:p w14:paraId="3FF49864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5870F4B" w14:textId="34AAC34C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(64,337)</w:t>
            </w:r>
          </w:p>
        </w:tc>
        <w:tc>
          <w:tcPr>
            <w:tcW w:w="180" w:type="dxa"/>
          </w:tcPr>
          <w:p w14:paraId="4962775A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899FFE" w14:textId="161306BD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(86,772)</w:t>
            </w:r>
          </w:p>
        </w:tc>
        <w:tc>
          <w:tcPr>
            <w:tcW w:w="270" w:type="dxa"/>
          </w:tcPr>
          <w:p w14:paraId="77CBCD7A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6096CB56" w14:textId="72F6491D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4039290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</w:tcPr>
          <w:p w14:paraId="681A5C80" w14:textId="6D5FD02C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56D7B" w:rsidRPr="002C5644" w14:paraId="2E2D55E5" w14:textId="77777777" w:rsidTr="00AA37CF">
        <w:trPr>
          <w:gridAfter w:val="1"/>
          <w:wAfter w:w="180" w:type="dxa"/>
          <w:cantSplit/>
        </w:trPr>
        <w:tc>
          <w:tcPr>
            <w:tcW w:w="3407" w:type="dxa"/>
          </w:tcPr>
          <w:p w14:paraId="11EC0CD8" w14:textId="77777777" w:rsidR="00656D7B" w:rsidRPr="00275E98" w:rsidRDefault="00656D7B" w:rsidP="00674B26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75E9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5718B" w14:textId="0FC224E5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75E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6,698,307</w:t>
            </w:r>
          </w:p>
        </w:tc>
        <w:tc>
          <w:tcPr>
            <w:tcW w:w="180" w:type="dxa"/>
            <w:vAlign w:val="bottom"/>
          </w:tcPr>
          <w:p w14:paraId="76D1A860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564A2" w14:textId="260E10E0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75E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6,864,825</w:t>
            </w:r>
          </w:p>
        </w:tc>
        <w:tc>
          <w:tcPr>
            <w:tcW w:w="199" w:type="dxa"/>
            <w:gridSpan w:val="2"/>
            <w:vAlign w:val="bottom"/>
          </w:tcPr>
          <w:p w14:paraId="6F627B22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AB0DA" w14:textId="04AA373F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4,369,794</w:t>
            </w:r>
          </w:p>
        </w:tc>
        <w:tc>
          <w:tcPr>
            <w:tcW w:w="180" w:type="dxa"/>
            <w:vAlign w:val="bottom"/>
          </w:tcPr>
          <w:p w14:paraId="0AFF6B72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C9BC80" w14:textId="11162583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4,855,895</w:t>
            </w:r>
          </w:p>
        </w:tc>
        <w:tc>
          <w:tcPr>
            <w:tcW w:w="178" w:type="dxa"/>
            <w:vAlign w:val="bottom"/>
          </w:tcPr>
          <w:p w14:paraId="6D5123EF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CDC72D2" w14:textId="19A9B9DB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(64,337)</w:t>
            </w:r>
          </w:p>
        </w:tc>
        <w:tc>
          <w:tcPr>
            <w:tcW w:w="180" w:type="dxa"/>
          </w:tcPr>
          <w:p w14:paraId="102DCAD1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CA7650" w14:textId="1F4BC0EE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(86,772)</w:t>
            </w:r>
          </w:p>
        </w:tc>
        <w:tc>
          <w:tcPr>
            <w:tcW w:w="270" w:type="dxa"/>
          </w:tcPr>
          <w:p w14:paraId="3D29B25B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AC17FE" w14:textId="3835310B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  <w:tab w:val="decimal" w:pos="911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5E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11,003,764</w:t>
            </w:r>
          </w:p>
        </w:tc>
        <w:tc>
          <w:tcPr>
            <w:tcW w:w="180" w:type="dxa"/>
            <w:vAlign w:val="bottom"/>
          </w:tcPr>
          <w:p w14:paraId="7C2110F6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1B949538" w14:textId="6BA750E1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  <w:tab w:val="decimal" w:pos="911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5E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11,633,948</w:t>
            </w:r>
          </w:p>
        </w:tc>
      </w:tr>
      <w:tr w:rsidR="00656D7B" w:rsidRPr="00F3152E" w14:paraId="706E535F" w14:textId="77777777" w:rsidTr="00AA37CF">
        <w:trPr>
          <w:gridAfter w:val="1"/>
          <w:wAfter w:w="180" w:type="dxa"/>
          <w:cantSplit/>
        </w:trPr>
        <w:tc>
          <w:tcPr>
            <w:tcW w:w="3407" w:type="dxa"/>
          </w:tcPr>
          <w:p w14:paraId="1C44EFC9" w14:textId="77777777" w:rsidR="00656D7B" w:rsidRPr="00275E98" w:rsidRDefault="00656D7B" w:rsidP="00674B26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BAFB156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E32F660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4229B50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EAD2F1D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vAlign w:val="bottom"/>
          </w:tcPr>
          <w:p w14:paraId="54F570AF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6F0BADF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C3DD9EC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BDE1591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01EE258F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</w:tcPr>
          <w:p w14:paraId="2823962C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844EACD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270" w:type="dxa"/>
          </w:tcPr>
          <w:p w14:paraId="06F0C2FF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D756250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B49814F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4DF2A344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</w:tr>
      <w:tr w:rsidR="00B96C43" w:rsidRPr="002C5644" w14:paraId="39A8B313" w14:textId="77777777" w:rsidTr="00B96C43">
        <w:trPr>
          <w:gridAfter w:val="1"/>
          <w:wAfter w:w="180" w:type="dxa"/>
          <w:cantSplit/>
        </w:trPr>
        <w:tc>
          <w:tcPr>
            <w:tcW w:w="3407" w:type="dxa"/>
          </w:tcPr>
          <w:p w14:paraId="2E639E04" w14:textId="46E4FA74" w:rsidR="00B96C43" w:rsidRPr="00275E98" w:rsidRDefault="00B96C43" w:rsidP="00674B26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75E98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="00500E42">
              <w:rPr>
                <w:rFonts w:ascii="Angsana New" w:hAnsi="Angsana New" w:hint="cs"/>
                <w:sz w:val="24"/>
                <w:szCs w:val="24"/>
                <w:cs/>
              </w:rPr>
              <w:t>ตามส่วนงาน</w:t>
            </w:r>
            <w:r w:rsidRPr="00275E98">
              <w:rPr>
                <w:rFonts w:ascii="Angsana New" w:hAnsi="Angsana New" w:hint="cs"/>
                <w:sz w:val="24"/>
                <w:szCs w:val="24"/>
                <w:cs/>
              </w:rPr>
              <w:t>ก่อน</w:t>
            </w:r>
            <w:r w:rsidR="00500E42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275E98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EB1D8EB" w14:textId="1CE3CE8D" w:rsidR="00B96C43" w:rsidRPr="00275E98" w:rsidRDefault="008C7D5A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482,474</w:t>
            </w:r>
          </w:p>
        </w:tc>
        <w:tc>
          <w:tcPr>
            <w:tcW w:w="180" w:type="dxa"/>
            <w:vAlign w:val="bottom"/>
          </w:tcPr>
          <w:p w14:paraId="47DB8490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79764F" w14:textId="442C5A6F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204,126</w:t>
            </w:r>
          </w:p>
        </w:tc>
        <w:tc>
          <w:tcPr>
            <w:tcW w:w="199" w:type="dxa"/>
            <w:gridSpan w:val="2"/>
            <w:vAlign w:val="bottom"/>
          </w:tcPr>
          <w:p w14:paraId="0DBC810E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13AFAD16" w14:textId="6FBDC565" w:rsidR="00B96C43" w:rsidRPr="00275E98" w:rsidRDefault="008C7D5A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82,155</w:t>
            </w:r>
          </w:p>
        </w:tc>
        <w:tc>
          <w:tcPr>
            <w:tcW w:w="180" w:type="dxa"/>
            <w:vAlign w:val="bottom"/>
          </w:tcPr>
          <w:p w14:paraId="558FE4E8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7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4D6FCD" w14:textId="7CC3058A" w:rsidR="00B96C43" w:rsidRPr="00275E98" w:rsidRDefault="00500E42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332,180</w:t>
            </w:r>
          </w:p>
        </w:tc>
        <w:tc>
          <w:tcPr>
            <w:tcW w:w="178" w:type="dxa"/>
            <w:vAlign w:val="bottom"/>
          </w:tcPr>
          <w:p w14:paraId="11C6C4F2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17E379B" w14:textId="30A474C6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227F7EC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5EDE91" w14:textId="6F54854A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8D459B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B4187C" w14:textId="2F2B8B89" w:rsidR="00B96C43" w:rsidRPr="00275E98" w:rsidRDefault="008C7D5A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1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564,629</w:t>
            </w:r>
          </w:p>
        </w:tc>
        <w:tc>
          <w:tcPr>
            <w:tcW w:w="180" w:type="dxa"/>
            <w:vAlign w:val="bottom"/>
          </w:tcPr>
          <w:p w14:paraId="321C2A55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7D90DE2F" w14:textId="2FD92DFC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583AD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75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00E4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275E9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96C43" w:rsidRPr="002C5644" w14:paraId="6762ABF2" w14:textId="77777777" w:rsidTr="00B96C43">
        <w:trPr>
          <w:gridAfter w:val="1"/>
          <w:wAfter w:w="180" w:type="dxa"/>
          <w:cantSplit/>
        </w:trPr>
        <w:tc>
          <w:tcPr>
            <w:tcW w:w="3407" w:type="dxa"/>
          </w:tcPr>
          <w:p w14:paraId="17EABF70" w14:textId="77777777" w:rsidR="00B96C43" w:rsidRPr="00275E98" w:rsidRDefault="00B96C43" w:rsidP="00674B26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BEF5DE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FEB18BE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9211BB9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63154DB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5D914ECB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A8897B1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72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3021E3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290F155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D872AFC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</w:tcPr>
          <w:p w14:paraId="4588EEF9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448FD0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270" w:type="dxa"/>
          </w:tcPr>
          <w:p w14:paraId="2E4DF1BC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3F8499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2CED07A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320AB92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</w:tr>
      <w:tr w:rsidR="00B96C43" w:rsidRPr="002C5644" w14:paraId="350F4DD1" w14:textId="77777777" w:rsidTr="00CE6160">
        <w:trPr>
          <w:gridAfter w:val="1"/>
          <w:wAfter w:w="180" w:type="dxa"/>
          <w:cantSplit/>
          <w:trHeight w:val="266"/>
        </w:trPr>
        <w:tc>
          <w:tcPr>
            <w:tcW w:w="3407" w:type="dxa"/>
            <w:vAlign w:val="bottom"/>
          </w:tcPr>
          <w:p w14:paraId="4F6B4DB0" w14:textId="77777777" w:rsidR="00B96C43" w:rsidRPr="00275E98" w:rsidRDefault="00B96C43" w:rsidP="00674B26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275E98">
              <w:rPr>
                <w:rFonts w:ascii="Angsana New" w:hAnsi="Angsana New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62902C8E" w14:textId="50D97451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3,316</w:t>
            </w:r>
          </w:p>
        </w:tc>
        <w:tc>
          <w:tcPr>
            <w:tcW w:w="180" w:type="dxa"/>
            <w:vAlign w:val="bottom"/>
          </w:tcPr>
          <w:p w14:paraId="500A38B3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32E0132" w14:textId="3C12E89D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13,797</w:t>
            </w:r>
          </w:p>
        </w:tc>
        <w:tc>
          <w:tcPr>
            <w:tcW w:w="199" w:type="dxa"/>
            <w:gridSpan w:val="2"/>
            <w:vAlign w:val="bottom"/>
          </w:tcPr>
          <w:p w14:paraId="06F0B0A9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5AB60089" w14:textId="163E259E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16,427</w:t>
            </w:r>
          </w:p>
        </w:tc>
        <w:tc>
          <w:tcPr>
            <w:tcW w:w="180" w:type="dxa"/>
            <w:vAlign w:val="bottom"/>
          </w:tcPr>
          <w:p w14:paraId="133F6A01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2D260DD" w14:textId="537EB07E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1,666,704</w:t>
            </w:r>
          </w:p>
        </w:tc>
        <w:tc>
          <w:tcPr>
            <w:tcW w:w="178" w:type="dxa"/>
            <w:vAlign w:val="bottom"/>
          </w:tcPr>
          <w:p w14:paraId="5BDAB01C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6FA31A5B" w14:textId="108DC674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F371363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EEFA065" w14:textId="5207868D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E91DF5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6F2EFC9E" w14:textId="720F5604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19,743</w:t>
            </w:r>
          </w:p>
        </w:tc>
        <w:tc>
          <w:tcPr>
            <w:tcW w:w="180" w:type="dxa"/>
            <w:vAlign w:val="bottom"/>
          </w:tcPr>
          <w:p w14:paraId="789E3793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</w:tcPr>
          <w:p w14:paraId="68C6FE1B" w14:textId="7C21B31F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1,680,501</w:t>
            </w:r>
          </w:p>
        </w:tc>
      </w:tr>
      <w:tr w:rsidR="00B96C43" w:rsidRPr="002C5644" w14:paraId="3F4B7B4F" w14:textId="77777777" w:rsidTr="00AA37CF">
        <w:trPr>
          <w:gridAfter w:val="1"/>
          <w:wAfter w:w="180" w:type="dxa"/>
          <w:cantSplit/>
          <w:trHeight w:val="330"/>
        </w:trPr>
        <w:tc>
          <w:tcPr>
            <w:tcW w:w="3407" w:type="dxa"/>
            <w:vAlign w:val="bottom"/>
          </w:tcPr>
          <w:p w14:paraId="27291601" w14:textId="77777777" w:rsidR="00B96C43" w:rsidRPr="00275E98" w:rsidRDefault="00B96C43" w:rsidP="00674B26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275E98">
              <w:rPr>
                <w:rFonts w:ascii="Angsana New" w:hAnsi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6E3DFE5A" w14:textId="74ECB42D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776,815</w:t>
            </w:r>
          </w:p>
        </w:tc>
        <w:tc>
          <w:tcPr>
            <w:tcW w:w="180" w:type="dxa"/>
            <w:vAlign w:val="bottom"/>
          </w:tcPr>
          <w:p w14:paraId="5B53A24D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2865B7C" w14:textId="3A3C6D2D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1,062,900</w:t>
            </w:r>
          </w:p>
        </w:tc>
        <w:tc>
          <w:tcPr>
            <w:tcW w:w="199" w:type="dxa"/>
            <w:gridSpan w:val="2"/>
            <w:vAlign w:val="bottom"/>
          </w:tcPr>
          <w:p w14:paraId="67707305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5FF971E3" w14:textId="7F9093EE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1,615,518</w:t>
            </w:r>
          </w:p>
        </w:tc>
        <w:tc>
          <w:tcPr>
            <w:tcW w:w="180" w:type="dxa"/>
            <w:vAlign w:val="bottom"/>
          </w:tcPr>
          <w:p w14:paraId="7F9300F4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5989BA2" w14:textId="45A1E95F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3,137,078</w:t>
            </w:r>
          </w:p>
        </w:tc>
        <w:tc>
          <w:tcPr>
            <w:tcW w:w="178" w:type="dxa"/>
            <w:vAlign w:val="bottom"/>
          </w:tcPr>
          <w:p w14:paraId="0A976D99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6E542E97" w14:textId="05B3595D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E8C56E9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8EEEC74" w14:textId="2F87CA84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F206BD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FF97061" w14:textId="13D3E9A1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2,392,333</w:t>
            </w:r>
          </w:p>
        </w:tc>
        <w:tc>
          <w:tcPr>
            <w:tcW w:w="180" w:type="dxa"/>
            <w:vAlign w:val="bottom"/>
          </w:tcPr>
          <w:p w14:paraId="5F590C68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  <w:vAlign w:val="bottom"/>
          </w:tcPr>
          <w:p w14:paraId="763DE372" w14:textId="4DC68550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4,199,978</w:t>
            </w:r>
          </w:p>
        </w:tc>
      </w:tr>
      <w:tr w:rsidR="00B96C43" w:rsidRPr="002C5644" w14:paraId="3EFC1F4D" w14:textId="77777777" w:rsidTr="008F2C7B">
        <w:trPr>
          <w:gridAfter w:val="1"/>
          <w:wAfter w:w="180" w:type="dxa"/>
          <w:cantSplit/>
        </w:trPr>
        <w:tc>
          <w:tcPr>
            <w:tcW w:w="3407" w:type="dxa"/>
          </w:tcPr>
          <w:p w14:paraId="4DC658F2" w14:textId="77777777" w:rsidR="00B96C43" w:rsidRPr="00275E98" w:rsidRDefault="00B96C43" w:rsidP="00674B26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275E98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4D4F0E2F" w14:textId="02899D14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1,025,</w:t>
            </w:r>
            <w:r w:rsidR="008F2C7B" w:rsidRPr="00275E98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2A6F2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  <w:vAlign w:val="bottom"/>
          </w:tcPr>
          <w:p w14:paraId="6CE00BD8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A335773" w14:textId="28D65ABF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1,021,753</w:t>
            </w:r>
          </w:p>
        </w:tc>
        <w:tc>
          <w:tcPr>
            <w:tcW w:w="199" w:type="dxa"/>
            <w:gridSpan w:val="2"/>
            <w:vAlign w:val="bottom"/>
          </w:tcPr>
          <w:p w14:paraId="4EAECBE4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22D0BFFF" w14:textId="158E6A5F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0B158D" w:rsidRPr="00275E9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75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F2C7B" w:rsidRPr="00275E98">
              <w:rPr>
                <w:rFonts w:asciiTheme="majorBidi" w:hAnsiTheme="majorBidi" w:cstheme="majorBidi"/>
                <w:sz w:val="24"/>
                <w:szCs w:val="24"/>
              </w:rPr>
              <w:t>448</w:t>
            </w:r>
          </w:p>
        </w:tc>
        <w:tc>
          <w:tcPr>
            <w:tcW w:w="180" w:type="dxa"/>
            <w:vAlign w:val="bottom"/>
          </w:tcPr>
          <w:p w14:paraId="3D626F21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44E287F" w14:textId="09FA9E1F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852,</w:t>
            </w:r>
            <w:r w:rsidR="00AF4B7A" w:rsidRPr="00275E98">
              <w:rPr>
                <w:rFonts w:asciiTheme="majorBidi" w:hAnsiTheme="majorBidi" w:cstheme="majorBidi"/>
                <w:sz w:val="24"/>
                <w:szCs w:val="24"/>
              </w:rPr>
              <w:t>953</w:t>
            </w:r>
          </w:p>
        </w:tc>
        <w:tc>
          <w:tcPr>
            <w:tcW w:w="178" w:type="dxa"/>
            <w:vAlign w:val="bottom"/>
          </w:tcPr>
          <w:p w14:paraId="45744C01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1994A13A" w14:textId="6168CC80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5F9DFE5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0E0F4C61" w14:textId="4976F9BC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F1E633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0A191EE1" w14:textId="7FE7A68E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1,7</w:t>
            </w:r>
            <w:r w:rsidR="008F2C7B" w:rsidRPr="00275E98">
              <w:rPr>
                <w:rFonts w:asciiTheme="majorBidi" w:hAnsiTheme="majorBidi" w:cstheme="majorBidi"/>
                <w:sz w:val="24"/>
                <w:szCs w:val="24"/>
              </w:rPr>
              <w:t>86,59</w:t>
            </w:r>
            <w:r w:rsidR="002A6F2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00C24408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</w:tcPr>
          <w:p w14:paraId="37B8936A" w14:textId="62CA1FAE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1,874,</w:t>
            </w:r>
            <w:r w:rsidR="00AF4B7A" w:rsidRPr="00275E98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</w:tr>
      <w:tr w:rsidR="00B96C43" w:rsidRPr="002C5644" w14:paraId="7E854811" w14:textId="77777777" w:rsidTr="008F2C7B">
        <w:trPr>
          <w:gridAfter w:val="1"/>
          <w:wAfter w:w="180" w:type="dxa"/>
          <w:cantSplit/>
        </w:trPr>
        <w:tc>
          <w:tcPr>
            <w:tcW w:w="3407" w:type="dxa"/>
          </w:tcPr>
          <w:p w14:paraId="6949B173" w14:textId="669B8598" w:rsidR="00B96C43" w:rsidRPr="00275E98" w:rsidRDefault="00B96C43" w:rsidP="00674B26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275E98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4B2978DF" w14:textId="2D844C7E" w:rsidR="00B96C43" w:rsidRPr="00275E98" w:rsidRDefault="00AF4B7A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149A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275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149AA">
              <w:rPr>
                <w:rFonts w:asciiTheme="majorBidi" w:hAnsiTheme="majorBidi" w:cstheme="majorBidi"/>
                <w:sz w:val="24"/>
                <w:szCs w:val="24"/>
              </w:rPr>
              <w:t>299</w:t>
            </w:r>
          </w:p>
        </w:tc>
        <w:tc>
          <w:tcPr>
            <w:tcW w:w="180" w:type="dxa"/>
            <w:vAlign w:val="bottom"/>
          </w:tcPr>
          <w:p w14:paraId="110ED2AA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0B47A76" w14:textId="4F44D3DA" w:rsidR="00B96C43" w:rsidRPr="00275E98" w:rsidRDefault="00AF4B7A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41,483</w:t>
            </w:r>
          </w:p>
        </w:tc>
        <w:tc>
          <w:tcPr>
            <w:tcW w:w="199" w:type="dxa"/>
            <w:gridSpan w:val="2"/>
            <w:vAlign w:val="bottom"/>
          </w:tcPr>
          <w:p w14:paraId="26CAA4E9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47254048" w14:textId="50E9D2DD" w:rsidR="00B96C43" w:rsidRPr="00275E98" w:rsidRDefault="008C7D5A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32,5</w:t>
            </w:r>
            <w:r w:rsidR="000E28A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  <w:vAlign w:val="bottom"/>
          </w:tcPr>
          <w:p w14:paraId="7B1FF3FD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3E033BD" w14:textId="0539D777" w:rsidR="00B96C43" w:rsidRPr="00275E98" w:rsidRDefault="00AF4B7A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95,259</w:t>
            </w:r>
          </w:p>
        </w:tc>
        <w:tc>
          <w:tcPr>
            <w:tcW w:w="178" w:type="dxa"/>
            <w:vAlign w:val="bottom"/>
          </w:tcPr>
          <w:p w14:paraId="1B2D92D5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3E66BF8F" w14:textId="76B33770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6CFA40C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6D524B1" w14:textId="6C580FB1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ED8D51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49532F4C" w14:textId="24F7E2FF" w:rsidR="00B96C43" w:rsidRPr="00275E98" w:rsidRDefault="008C7D5A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129,8</w:t>
            </w:r>
            <w:r w:rsidR="000E28A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174A4C68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</w:tcPr>
          <w:p w14:paraId="1861E46F" w14:textId="4507FB0C" w:rsidR="00B96C43" w:rsidRPr="00275E98" w:rsidRDefault="00AF4B7A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136,742</w:t>
            </w:r>
          </w:p>
        </w:tc>
      </w:tr>
      <w:tr w:rsidR="00B96C43" w:rsidRPr="002C5644" w14:paraId="462E9E20" w14:textId="77777777" w:rsidTr="008F2C7B">
        <w:trPr>
          <w:gridAfter w:val="1"/>
          <w:wAfter w:w="180" w:type="dxa"/>
          <w:cantSplit/>
        </w:trPr>
        <w:tc>
          <w:tcPr>
            <w:tcW w:w="3407" w:type="dxa"/>
          </w:tcPr>
          <w:p w14:paraId="5A2ABAE5" w14:textId="09FD6D2D" w:rsidR="00B96C43" w:rsidRPr="00275E98" w:rsidRDefault="00B96C43" w:rsidP="00674B26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275E98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="00500E42">
              <w:rPr>
                <w:rFonts w:ascii="Angsana New" w:hAnsi="Angsana New"/>
                <w:sz w:val="24"/>
                <w:szCs w:val="24"/>
              </w:rPr>
              <w:t>(</w:t>
            </w:r>
            <w:r w:rsidR="00500E42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="00500E42">
              <w:rPr>
                <w:rFonts w:ascii="Angsana New" w:hAnsi="Angsana New"/>
                <w:sz w:val="24"/>
                <w:szCs w:val="24"/>
              </w:rPr>
              <w:t>)</w:t>
            </w:r>
            <w:r w:rsidRPr="00275E98">
              <w:rPr>
                <w:rFonts w:ascii="Angsana New" w:hAnsi="Angsana New" w:hint="cs"/>
                <w:sz w:val="24"/>
                <w:szCs w:val="24"/>
                <w:cs/>
              </w:rPr>
              <w:t>ในเงินลงทุนใน</w:t>
            </w:r>
            <w:r w:rsidRPr="00275E98">
              <w:rPr>
                <w:rFonts w:ascii="Angsana New" w:hAnsi="Angsana New"/>
                <w:sz w:val="24"/>
                <w:szCs w:val="24"/>
                <w:cs/>
              </w:rPr>
              <w:t>บร</w:t>
            </w:r>
            <w:r w:rsidRPr="00275E98">
              <w:rPr>
                <w:rFonts w:ascii="Angsana New" w:hAnsi="Angsana New" w:hint="cs"/>
                <w:sz w:val="24"/>
                <w:szCs w:val="24"/>
                <w:cs/>
              </w:rPr>
              <w:t>ิษั</w:t>
            </w:r>
            <w:r w:rsidRPr="00275E98">
              <w:rPr>
                <w:rFonts w:ascii="Angsana New" w:hAnsi="Angsana New"/>
                <w:sz w:val="24"/>
                <w:szCs w:val="24"/>
                <w:cs/>
              </w:rPr>
              <w:t>ทร่วม</w:t>
            </w:r>
          </w:p>
        </w:tc>
        <w:tc>
          <w:tcPr>
            <w:tcW w:w="1260" w:type="dxa"/>
            <w:vAlign w:val="bottom"/>
          </w:tcPr>
          <w:p w14:paraId="3450D3CF" w14:textId="7D689EF4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BDA8644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95D9EEB" w14:textId="6C923736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99" w:type="dxa"/>
            <w:gridSpan w:val="2"/>
            <w:vAlign w:val="bottom"/>
          </w:tcPr>
          <w:p w14:paraId="07A66A67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164C9A68" w14:textId="4C4C03C2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3CC48F9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F182CFC" w14:textId="026DD385" w:rsidR="00B96C43" w:rsidRPr="00275E98" w:rsidRDefault="00500E42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(2,231)</w:t>
            </w:r>
          </w:p>
        </w:tc>
        <w:tc>
          <w:tcPr>
            <w:tcW w:w="178" w:type="dxa"/>
            <w:vAlign w:val="bottom"/>
          </w:tcPr>
          <w:p w14:paraId="7D827FAF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12694900" w14:textId="3F00A87A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C22322E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6EBFCDA" w14:textId="61252B1D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5037FF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5E8114C4" w14:textId="4E65AB7D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90688F5" w14:textId="77777777" w:rsidR="00B96C43" w:rsidRPr="00275E98" w:rsidRDefault="00B96C43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</w:tcPr>
          <w:p w14:paraId="2AC0EC1B" w14:textId="02310498" w:rsidR="00B96C43" w:rsidRPr="005670D6" w:rsidRDefault="00500E42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(2,1</w:t>
            </w:r>
            <w:r w:rsidR="005670D6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56D7B" w:rsidRPr="002C5644" w14:paraId="7BF3A2D5" w14:textId="77777777" w:rsidTr="008F2C7B">
        <w:trPr>
          <w:gridAfter w:val="1"/>
          <w:wAfter w:w="180" w:type="dxa"/>
          <w:cantSplit/>
        </w:trPr>
        <w:tc>
          <w:tcPr>
            <w:tcW w:w="3407" w:type="dxa"/>
          </w:tcPr>
          <w:p w14:paraId="0575150F" w14:textId="77777777" w:rsidR="00656D7B" w:rsidRPr="00275E98" w:rsidRDefault="00656D7B" w:rsidP="00674B26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vAlign w:val="bottom"/>
          </w:tcPr>
          <w:p w14:paraId="77B59558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C2F5A51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FA886F5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8"/>
                <w:szCs w:val="8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F4E1AF4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026CD417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4113AD8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40B24B2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A8BA24B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  <w:tc>
          <w:tcPr>
            <w:tcW w:w="1172" w:type="dxa"/>
          </w:tcPr>
          <w:p w14:paraId="59DE0B16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</w:tcPr>
          <w:p w14:paraId="365C1DF0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  <w:tc>
          <w:tcPr>
            <w:tcW w:w="1260" w:type="dxa"/>
          </w:tcPr>
          <w:p w14:paraId="06F55CF4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  <w:tc>
          <w:tcPr>
            <w:tcW w:w="270" w:type="dxa"/>
          </w:tcPr>
          <w:p w14:paraId="0DFBAB2D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  <w:tc>
          <w:tcPr>
            <w:tcW w:w="1170" w:type="dxa"/>
          </w:tcPr>
          <w:p w14:paraId="0AE2891C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FB2ADA5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  <w:tc>
          <w:tcPr>
            <w:tcW w:w="1442" w:type="dxa"/>
          </w:tcPr>
          <w:p w14:paraId="74BC6ECD" w14:textId="77777777" w:rsidR="00656D7B" w:rsidRPr="00275E98" w:rsidRDefault="00656D7B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</w:tr>
      <w:tr w:rsidR="00182280" w:rsidRPr="002C5644" w14:paraId="19BF901E" w14:textId="77777777" w:rsidTr="00BB4407">
        <w:trPr>
          <w:gridAfter w:val="1"/>
          <w:wAfter w:w="180" w:type="dxa"/>
          <w:cantSplit/>
        </w:trPr>
        <w:tc>
          <w:tcPr>
            <w:tcW w:w="3407" w:type="dxa"/>
            <w:vAlign w:val="bottom"/>
          </w:tcPr>
          <w:p w14:paraId="4CBAC907" w14:textId="77777777" w:rsidR="00182280" w:rsidRPr="00275E98" w:rsidRDefault="00182280" w:rsidP="00674B26">
            <w:pPr>
              <w:shd w:val="clear" w:color="auto" w:fill="FFFFFF"/>
              <w:spacing w:line="240" w:lineRule="auto"/>
              <w:ind w:left="101" w:right="-79" w:hanging="10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75E98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สินทรัพย์ส่วนง</w:t>
            </w:r>
            <w:r w:rsidRPr="00275E98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าน </w:t>
            </w:r>
            <w:r w:rsidRPr="00275E9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ณ</w:t>
            </w:r>
            <w:r w:rsidRPr="00275E9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วันที่ </w:t>
            </w:r>
            <w:r w:rsidRPr="00275E98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275E9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center"/>
          </w:tcPr>
          <w:p w14:paraId="34BEF0ED" w14:textId="53C188EA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43,64</w:t>
            </w:r>
            <w:r w:rsidR="008C7D5A">
              <w:rPr>
                <w:rFonts w:asciiTheme="majorBidi" w:hAnsiTheme="majorBidi" w:cstheme="majorBidi"/>
                <w:sz w:val="24"/>
                <w:szCs w:val="24"/>
              </w:rPr>
              <w:t>0,002</w:t>
            </w:r>
          </w:p>
        </w:tc>
        <w:tc>
          <w:tcPr>
            <w:tcW w:w="180" w:type="dxa"/>
            <w:vAlign w:val="center"/>
          </w:tcPr>
          <w:p w14:paraId="1C2D96B5" w14:textId="77777777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1BFB52BB" w14:textId="477B1118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40,893,480</w:t>
            </w:r>
          </w:p>
        </w:tc>
        <w:tc>
          <w:tcPr>
            <w:tcW w:w="199" w:type="dxa"/>
            <w:gridSpan w:val="2"/>
            <w:vAlign w:val="center"/>
          </w:tcPr>
          <w:p w14:paraId="13A19386" w14:textId="77777777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41" w:type="dxa"/>
            <w:vAlign w:val="center"/>
          </w:tcPr>
          <w:p w14:paraId="38A52903" w14:textId="1290359A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52,</w:t>
            </w:r>
            <w:r w:rsidR="000F47C4">
              <w:rPr>
                <w:rFonts w:asciiTheme="majorBidi" w:hAnsiTheme="majorBidi" w:cstheme="majorBidi"/>
                <w:sz w:val="24"/>
                <w:szCs w:val="24"/>
              </w:rPr>
              <w:t>887,179</w:t>
            </w:r>
          </w:p>
        </w:tc>
        <w:tc>
          <w:tcPr>
            <w:tcW w:w="180" w:type="dxa"/>
            <w:vAlign w:val="center"/>
          </w:tcPr>
          <w:p w14:paraId="33232DCF" w14:textId="77777777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7A1303E" w14:textId="131C40CC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52,</w:t>
            </w:r>
            <w:r w:rsidR="00061327" w:rsidRPr="00275E98">
              <w:rPr>
                <w:rFonts w:asciiTheme="majorBidi" w:hAnsiTheme="majorBidi" w:cstheme="majorBidi"/>
                <w:sz w:val="24"/>
                <w:szCs w:val="24"/>
              </w:rPr>
              <w:t>089,1</w:t>
            </w:r>
            <w:r w:rsidR="00A86413" w:rsidRPr="00275E98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178" w:type="dxa"/>
            <w:vAlign w:val="center"/>
          </w:tcPr>
          <w:p w14:paraId="2DC4B6C2" w14:textId="77777777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6EA3EA18" w14:textId="183AD3BD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(14,418)</w:t>
            </w:r>
          </w:p>
        </w:tc>
        <w:tc>
          <w:tcPr>
            <w:tcW w:w="180" w:type="dxa"/>
            <w:vAlign w:val="center"/>
          </w:tcPr>
          <w:p w14:paraId="21588EB6" w14:textId="77777777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5D67967C" w14:textId="7BDF2A40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A86413" w:rsidRPr="00275E9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275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86413" w:rsidRPr="00275E98">
              <w:rPr>
                <w:rFonts w:asciiTheme="majorBidi" w:hAnsiTheme="majorBidi" w:cstheme="majorBidi"/>
                <w:sz w:val="24"/>
                <w:szCs w:val="24"/>
              </w:rPr>
              <w:t>266</w:t>
            </w:r>
            <w:r w:rsidRPr="00275E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6A04FFFE" w14:textId="77777777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5CDD9128" w14:textId="6512ED95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96,</w:t>
            </w:r>
            <w:r w:rsidR="000F47C4">
              <w:rPr>
                <w:rFonts w:asciiTheme="majorBidi" w:hAnsiTheme="majorBidi" w:cstheme="majorBidi"/>
                <w:sz w:val="24"/>
                <w:szCs w:val="24"/>
              </w:rPr>
              <w:t>512,763</w:t>
            </w:r>
          </w:p>
        </w:tc>
        <w:tc>
          <w:tcPr>
            <w:tcW w:w="180" w:type="dxa"/>
            <w:vAlign w:val="center"/>
          </w:tcPr>
          <w:p w14:paraId="3B169C39" w14:textId="77777777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6D7417BD" w14:textId="4CFBE7B3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92,</w:t>
            </w:r>
            <w:r w:rsidR="00A86413" w:rsidRPr="00275E98">
              <w:rPr>
                <w:rFonts w:asciiTheme="majorBidi" w:hAnsiTheme="majorBidi" w:cstheme="majorBidi"/>
                <w:sz w:val="24"/>
                <w:szCs w:val="24"/>
              </w:rPr>
              <w:t>962</w:t>
            </w:r>
            <w:r w:rsidRPr="00275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86413" w:rsidRPr="00275E98">
              <w:rPr>
                <w:rFonts w:asciiTheme="majorBidi" w:hAnsiTheme="majorBidi" w:cstheme="majorBidi"/>
                <w:sz w:val="24"/>
                <w:szCs w:val="24"/>
              </w:rPr>
              <w:t>377</w:t>
            </w:r>
          </w:p>
        </w:tc>
      </w:tr>
      <w:tr w:rsidR="00182280" w:rsidRPr="002C5644" w14:paraId="6CB4EC6C" w14:textId="77777777" w:rsidTr="00BB4407">
        <w:trPr>
          <w:gridAfter w:val="1"/>
          <w:wAfter w:w="180" w:type="dxa"/>
          <w:cantSplit/>
          <w:trHeight w:val="348"/>
        </w:trPr>
        <w:tc>
          <w:tcPr>
            <w:tcW w:w="3407" w:type="dxa"/>
            <w:vAlign w:val="bottom"/>
          </w:tcPr>
          <w:p w14:paraId="65089C73" w14:textId="77777777" w:rsidR="00182280" w:rsidRPr="00275E98" w:rsidRDefault="00182280" w:rsidP="00674B26">
            <w:pPr>
              <w:shd w:val="clear" w:color="auto" w:fill="FFFFFF"/>
              <w:spacing w:line="240" w:lineRule="auto"/>
              <w:ind w:left="101" w:right="-79" w:hanging="10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75E98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  <w:r w:rsidRPr="00275E9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275E9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ณ</w:t>
            </w:r>
            <w:r w:rsidRPr="00275E9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วันที่ </w:t>
            </w:r>
            <w:r w:rsidRPr="00275E98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275E9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275E98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1666C18B" w14:textId="49A5522D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23,6</w:t>
            </w:r>
            <w:r w:rsidR="008C7D5A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275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C7D5A">
              <w:rPr>
                <w:rFonts w:asciiTheme="majorBidi" w:hAnsiTheme="majorBidi" w:cstheme="majorBidi"/>
                <w:sz w:val="24"/>
                <w:szCs w:val="24"/>
              </w:rPr>
              <w:t>814</w:t>
            </w:r>
          </w:p>
        </w:tc>
        <w:tc>
          <w:tcPr>
            <w:tcW w:w="180" w:type="dxa"/>
            <w:vAlign w:val="center"/>
          </w:tcPr>
          <w:p w14:paraId="7F1BBC32" w14:textId="77777777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60FCE09" w14:textId="68033ABC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23,559,87</w:t>
            </w:r>
            <w:r w:rsidR="006D306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99" w:type="dxa"/>
            <w:gridSpan w:val="2"/>
            <w:vAlign w:val="center"/>
          </w:tcPr>
          <w:p w14:paraId="0760237D" w14:textId="77777777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41" w:type="dxa"/>
            <w:vAlign w:val="center"/>
          </w:tcPr>
          <w:p w14:paraId="0E3E1B53" w14:textId="2C4B9AE3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45,</w:t>
            </w:r>
            <w:r w:rsidR="000F47C4">
              <w:rPr>
                <w:rFonts w:asciiTheme="majorBidi" w:hAnsiTheme="majorBidi" w:cstheme="majorBidi"/>
                <w:sz w:val="24"/>
                <w:szCs w:val="24"/>
              </w:rPr>
              <w:t>093,211</w:t>
            </w:r>
          </w:p>
        </w:tc>
        <w:tc>
          <w:tcPr>
            <w:tcW w:w="180" w:type="dxa"/>
            <w:vAlign w:val="center"/>
          </w:tcPr>
          <w:p w14:paraId="7FAAF95E" w14:textId="77777777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5D2D9085" w14:textId="150FB746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43,</w:t>
            </w:r>
            <w:r w:rsidR="00061327" w:rsidRPr="00275E98">
              <w:rPr>
                <w:rFonts w:asciiTheme="majorBidi" w:hAnsiTheme="majorBidi" w:cstheme="majorBidi"/>
                <w:sz w:val="24"/>
                <w:szCs w:val="24"/>
              </w:rPr>
              <w:t>801,379</w:t>
            </w:r>
          </w:p>
        </w:tc>
        <w:tc>
          <w:tcPr>
            <w:tcW w:w="178" w:type="dxa"/>
            <w:vAlign w:val="center"/>
          </w:tcPr>
          <w:p w14:paraId="380E2472" w14:textId="77777777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2" w:type="dxa"/>
            <w:vAlign w:val="center"/>
          </w:tcPr>
          <w:p w14:paraId="1198F2FF" w14:textId="64ED4D89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(14,418)</w:t>
            </w:r>
          </w:p>
        </w:tc>
        <w:tc>
          <w:tcPr>
            <w:tcW w:w="180" w:type="dxa"/>
            <w:vAlign w:val="center"/>
          </w:tcPr>
          <w:p w14:paraId="33AEE25A" w14:textId="77777777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572E55A2" w14:textId="242F00BC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A86413" w:rsidRPr="00275E9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275E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86413" w:rsidRPr="00275E98">
              <w:rPr>
                <w:rFonts w:asciiTheme="majorBidi" w:hAnsiTheme="majorBidi" w:cstheme="majorBidi"/>
                <w:sz w:val="24"/>
                <w:szCs w:val="24"/>
              </w:rPr>
              <w:t>266</w:t>
            </w:r>
            <w:r w:rsidRPr="00275E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279817DF" w14:textId="77777777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10D88EB2" w14:textId="75869691" w:rsidR="00182280" w:rsidRPr="00275E98" w:rsidRDefault="00BB4407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68,</w:t>
            </w:r>
            <w:r w:rsidR="000F47C4">
              <w:rPr>
                <w:rFonts w:asciiTheme="majorBidi" w:hAnsiTheme="majorBidi" w:cstheme="majorBidi"/>
                <w:sz w:val="24"/>
                <w:szCs w:val="24"/>
              </w:rPr>
              <w:t>704,607</w:t>
            </w:r>
          </w:p>
        </w:tc>
        <w:tc>
          <w:tcPr>
            <w:tcW w:w="180" w:type="dxa"/>
            <w:vAlign w:val="center"/>
          </w:tcPr>
          <w:p w14:paraId="5EE6FD7B" w14:textId="77777777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5E974813" w14:textId="60545558" w:rsidR="00182280" w:rsidRPr="00275E98" w:rsidRDefault="00182280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75E98">
              <w:rPr>
                <w:rFonts w:asciiTheme="majorBidi" w:hAnsiTheme="majorBidi" w:cstheme="majorBidi"/>
                <w:sz w:val="24"/>
                <w:szCs w:val="24"/>
              </w:rPr>
              <w:t>67,3</w:t>
            </w:r>
            <w:r w:rsidR="00A86413" w:rsidRPr="00275E98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275E98">
              <w:rPr>
                <w:rFonts w:asciiTheme="majorBidi" w:hAnsiTheme="majorBidi" w:cstheme="majorBidi"/>
                <w:sz w:val="24"/>
                <w:szCs w:val="24"/>
              </w:rPr>
              <w:t>,9</w:t>
            </w:r>
            <w:r w:rsidR="00A86413" w:rsidRPr="00275E9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C078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</w:tbl>
    <w:p w14:paraId="47FE3066" w14:textId="77777777" w:rsidR="00E76E73" w:rsidRPr="00500E42" w:rsidRDefault="00E76E73" w:rsidP="00520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16"/>
          <w:szCs w:val="16"/>
          <w:cs/>
        </w:rPr>
        <w:sectPr w:rsidR="00E76E73" w:rsidRPr="00500E42" w:rsidSect="00EB2AE7">
          <w:headerReference w:type="default" r:id="rId19"/>
          <w:footerReference w:type="default" r:id="rId20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7D93A0FA" w14:textId="5D73D3BC" w:rsidR="004A58D3" w:rsidRPr="002C5644" w:rsidRDefault="004A58D3" w:rsidP="009035A7">
      <w:pPr>
        <w:tabs>
          <w:tab w:val="left" w:pos="540"/>
        </w:tabs>
        <w:spacing w:line="0" w:lineRule="atLeast"/>
        <w:ind w:left="547" w:right="101"/>
        <w:jc w:val="thaiDistribute"/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</w:rPr>
      </w:pPr>
      <w:r w:rsidRPr="002C5644"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  <w:cs/>
        </w:rPr>
        <w:lastRenderedPageBreak/>
        <w:t>กากระทบยอดรายได้ กำไรหรือขาดทุน สินทรัพย์และหนี้สิน และรายการอื่นที่มีสาระสำคัญของส่วนงานที่รายงาน</w:t>
      </w:r>
    </w:p>
    <w:p w14:paraId="2393948D" w14:textId="77777777" w:rsidR="004A58D3" w:rsidRPr="00066DB3" w:rsidRDefault="004A58D3" w:rsidP="004A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</w:rPr>
      </w:pP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8"/>
        <w:gridCol w:w="1620"/>
        <w:gridCol w:w="247"/>
        <w:gridCol w:w="1733"/>
      </w:tblGrid>
      <w:tr w:rsidR="00344681" w:rsidRPr="002C5644" w14:paraId="709B102A" w14:textId="77777777" w:rsidTr="00EB01D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FB6B744" w14:textId="77777777" w:rsidR="00344681" w:rsidRPr="002C5644" w:rsidRDefault="00344681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8A191" w14:textId="3BF0C562" w:rsidR="00344681" w:rsidRPr="002C5644" w:rsidRDefault="00344681" w:rsidP="00C27ADE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44681" w:rsidRPr="002C5644" w14:paraId="3C8B2A99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A589A63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427C192" w14:textId="7307064C" w:rsidR="00344681" w:rsidRPr="002C5644" w:rsidRDefault="00344681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439F6AC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1EB90F42" w14:textId="6F897D81" w:rsidR="00344681" w:rsidRPr="002C5644" w:rsidRDefault="00344681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408CE" w:rsidRPr="002C5644" w14:paraId="524F67E4" w14:textId="77777777" w:rsidTr="003408CE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07C808F5" w14:textId="77777777" w:rsidR="003408CE" w:rsidRPr="002C5644" w:rsidRDefault="003408CE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00C4F7C" w14:textId="77777777" w:rsidR="003408CE" w:rsidRPr="002C5644" w:rsidRDefault="003408CE" w:rsidP="00C27ADE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520F88" w14:textId="77777777" w:rsidR="003408CE" w:rsidRPr="002C5644" w:rsidRDefault="003408CE" w:rsidP="00C27ADE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4E2A92D2" w14:textId="77777777" w:rsidR="003408CE" w:rsidRPr="002C5644" w:rsidRDefault="003408CE" w:rsidP="00C27ADE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(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2C564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08CE" w:rsidRPr="002C5644" w14:paraId="72B40014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4B517B5B" w14:textId="77777777" w:rsidR="003408CE" w:rsidRPr="002C5644" w:rsidRDefault="003408CE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F6309F" w14:textId="77777777" w:rsidR="003408CE" w:rsidRPr="002C5644" w:rsidRDefault="003408CE" w:rsidP="00C27ADE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C56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C56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37497" w:rsidRPr="002C5644" w14:paraId="0D67E555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7E73E191" w14:textId="77777777" w:rsidR="00D37497" w:rsidRPr="002C5644" w:rsidRDefault="00D37497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EA183DE" w14:textId="77777777" w:rsidR="00D37497" w:rsidRPr="002C5644" w:rsidRDefault="00D37497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54CAFCB" w14:textId="77777777" w:rsidR="00D37497" w:rsidRPr="002C5644" w:rsidRDefault="00D37497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7A00D7E8" w14:textId="77777777" w:rsidR="00D37497" w:rsidRPr="002C5644" w:rsidRDefault="00D37497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D7B" w:rsidRPr="002C5644" w14:paraId="06B624E0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5D59FB4" w14:textId="77777777" w:rsidR="00656D7B" w:rsidRPr="002C5644" w:rsidRDefault="00656D7B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รวมรายได้จากส่วนงานที่รายงาน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5CB493" w14:textId="75F859C8" w:rsidR="00656D7B" w:rsidRPr="002C5644" w:rsidRDefault="00656D7B" w:rsidP="00C27ADE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11,003,764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8852BB" w14:textId="77777777" w:rsidR="00656D7B" w:rsidRPr="002C5644" w:rsidRDefault="00656D7B" w:rsidP="00C27ADE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32DA95EB" w14:textId="53993AD3" w:rsidR="00656D7B" w:rsidRPr="002C5644" w:rsidRDefault="00656D7B" w:rsidP="00C27ADE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11,633,948</w:t>
            </w:r>
          </w:p>
        </w:tc>
      </w:tr>
      <w:tr w:rsidR="006C776F" w:rsidRPr="002C5644" w14:paraId="60875377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4B16A50" w14:textId="77777777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836BB" w14:textId="4ACCFAFF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3,581,361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E68A28F" w14:textId="77777777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14741" w14:textId="20F7EA41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3,219,735</w:t>
            </w:r>
          </w:p>
        </w:tc>
      </w:tr>
      <w:tr w:rsidR="006C776F" w:rsidRPr="002C5644" w14:paraId="75F3052E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4299E7AE" w14:textId="77777777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59C3D2" w14:textId="2651D6B6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14,585,125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FBA1F4F" w14:textId="77777777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2250199B" w14:textId="480703C9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14,853,683</w:t>
            </w:r>
          </w:p>
        </w:tc>
      </w:tr>
      <w:tr w:rsidR="006C776F" w:rsidRPr="002C5644" w14:paraId="06602281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071AA68F" w14:textId="77777777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45E58" w14:textId="144563BA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(3,063,129)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F5417C2" w14:textId="77777777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03362" w14:textId="5229FE67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(2,401,043)</w:t>
            </w:r>
          </w:p>
        </w:tc>
      </w:tr>
      <w:tr w:rsidR="00656D7B" w:rsidRPr="002C5644" w14:paraId="56712612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3118518E" w14:textId="77777777" w:rsidR="00656D7B" w:rsidRPr="002C5644" w:rsidRDefault="00656D7B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FD9240" w14:textId="3011A224" w:rsidR="00656D7B" w:rsidRPr="002C5644" w:rsidRDefault="00656D7B" w:rsidP="00C27ADE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11,521,996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6E056AC" w14:textId="77777777" w:rsidR="00656D7B" w:rsidRPr="002C5644" w:rsidRDefault="00656D7B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69F1E2" w14:textId="2F86080F" w:rsidR="00656D7B" w:rsidRPr="002C5644" w:rsidRDefault="00656D7B" w:rsidP="00C27ADE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12,452,640</w:t>
            </w:r>
          </w:p>
        </w:tc>
      </w:tr>
      <w:tr w:rsidR="00656D7B" w:rsidRPr="002C5644" w14:paraId="1B14250E" w14:textId="77777777" w:rsidTr="00656D7B">
        <w:trPr>
          <w:trHeight w:hRule="exact" w:val="144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4DCE5881" w14:textId="77777777" w:rsidR="00656D7B" w:rsidRPr="002C5644" w:rsidRDefault="00656D7B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263026" w14:textId="77777777" w:rsidR="00656D7B" w:rsidRPr="002C5644" w:rsidRDefault="00656D7B" w:rsidP="00C27ADE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1C8C4" w14:textId="77777777" w:rsidR="00656D7B" w:rsidRPr="002C5644" w:rsidRDefault="00656D7B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4FF26D" w14:textId="77777777" w:rsidR="00656D7B" w:rsidRPr="002C5644" w:rsidRDefault="00656D7B" w:rsidP="00C27ADE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6D7B" w:rsidRPr="002C5644" w14:paraId="41B04431" w14:textId="77777777" w:rsidTr="00656D7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EDE3B50" w14:textId="77777777" w:rsidR="00656D7B" w:rsidRPr="002C5644" w:rsidRDefault="00656D7B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652DD" w14:textId="77777777" w:rsidR="00656D7B" w:rsidRPr="002C5644" w:rsidRDefault="00656D7B" w:rsidP="00C27ADE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5CA37" w14:textId="77777777" w:rsidR="00656D7B" w:rsidRPr="002C5644" w:rsidRDefault="00656D7B" w:rsidP="00C27ADE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B8955" w14:textId="77777777" w:rsidR="00656D7B" w:rsidRPr="002C5644" w:rsidRDefault="00656D7B" w:rsidP="00C27ADE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776F" w:rsidRPr="002C5644" w14:paraId="729DEDB9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234DC20" w14:textId="77777777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D86AC" w14:textId="5459C71C" w:rsidR="006C776F" w:rsidRPr="002C5644" w:rsidRDefault="008C7D5A" w:rsidP="00C27ADE">
            <w:pPr>
              <w:tabs>
                <w:tab w:val="clear" w:pos="680"/>
                <w:tab w:val="left" w:pos="540"/>
              </w:tabs>
              <w:spacing w:line="216" w:lineRule="auto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564,629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46687" w14:textId="77777777" w:rsidR="006C776F" w:rsidRPr="002C5644" w:rsidRDefault="006C776F" w:rsidP="00C27ADE">
            <w:pPr>
              <w:tabs>
                <w:tab w:val="clear" w:pos="680"/>
                <w:tab w:val="left" w:pos="540"/>
                <w:tab w:val="decimal" w:pos="765"/>
              </w:tabs>
              <w:spacing w:line="216" w:lineRule="auto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E0E0E" w14:textId="7176FB97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0A088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C56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A088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C5644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</w:tr>
      <w:tr w:rsidR="006C776F" w:rsidRPr="002C5644" w14:paraId="209F7553" w14:textId="77777777" w:rsidTr="00656D7B">
        <w:trPr>
          <w:trHeight w:hRule="exact" w:val="144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FB5CCB7" w14:textId="77777777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7B61B8" w14:textId="77777777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0B67F" w14:textId="77777777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45FA49" w14:textId="77777777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776F" w:rsidRPr="002C5644" w14:paraId="125D1BED" w14:textId="77777777" w:rsidTr="00656D7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064AA7A" w14:textId="77777777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CBC12" w14:textId="77777777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7EFC2" w14:textId="77777777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5AA8F" w14:textId="77777777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776F" w:rsidRPr="002C5644" w14:paraId="12AB5C1E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904FCC3" w14:textId="77777777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F617803" w14:textId="71A69F78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3,027,037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460D9E" w14:textId="77777777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F852A0F" w14:textId="2857E988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1,478,697</w:t>
            </w:r>
          </w:p>
        </w:tc>
      </w:tr>
      <w:tr w:rsidR="006C776F" w:rsidRPr="002C5644" w14:paraId="6FBAB0A1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52F99622" w14:textId="77777777" w:rsidR="006C776F" w:rsidRPr="002C5644" w:rsidRDefault="006C776F" w:rsidP="00C2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C0168C6" w14:textId="014A8E34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(2,268,5</w:t>
            </w:r>
            <w:r w:rsidR="008C7D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878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56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1D4646" w14:textId="77777777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171DDD2C" w14:textId="4D048471" w:rsidR="006C776F" w:rsidRPr="002C5644" w:rsidRDefault="006C776F" w:rsidP="00C27ADE">
            <w:pPr>
              <w:tabs>
                <w:tab w:val="clear" w:pos="680"/>
                <w:tab w:val="left" w:pos="540"/>
              </w:tabs>
              <w:spacing w:line="216" w:lineRule="auto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(1,358,181)</w:t>
            </w:r>
          </w:p>
        </w:tc>
      </w:tr>
      <w:tr w:rsidR="00656D7B" w:rsidRPr="002C5644" w14:paraId="0F4AB725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AB55096" w14:textId="77777777" w:rsidR="00656D7B" w:rsidRPr="002C5644" w:rsidRDefault="00656D7B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E145FD" w14:textId="2D7DC13D" w:rsidR="00656D7B" w:rsidRPr="002C5644" w:rsidRDefault="00656D7B" w:rsidP="00C27ADE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8C7D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C7D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CE6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546B6ED" w14:textId="77777777" w:rsidR="00656D7B" w:rsidRPr="002C5644" w:rsidRDefault="00656D7B" w:rsidP="00C27ADE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48EE5" w14:textId="78B159D7" w:rsidR="00656D7B" w:rsidRPr="002C5644" w:rsidRDefault="00656D7B" w:rsidP="00C27ADE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656,822</w:t>
            </w:r>
          </w:p>
        </w:tc>
      </w:tr>
    </w:tbl>
    <w:p w14:paraId="4060B2A6" w14:textId="77777777" w:rsidR="004A58D3" w:rsidRPr="002C5644" w:rsidRDefault="004A58D3" w:rsidP="001C0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16"/>
          <w:szCs w:val="16"/>
        </w:rPr>
      </w:pPr>
    </w:p>
    <w:p w14:paraId="58B26A96" w14:textId="330AC98D" w:rsidR="00690A22" w:rsidRDefault="00690A22" w:rsidP="00F065FB">
      <w:pPr>
        <w:tabs>
          <w:tab w:val="clear" w:pos="227"/>
          <w:tab w:val="clear" w:pos="454"/>
          <w:tab w:val="clear" w:pos="680"/>
          <w:tab w:val="left" w:pos="540"/>
        </w:tabs>
        <w:autoSpaceDE w:val="0"/>
        <w:autoSpaceDN w:val="0"/>
        <w:spacing w:line="240" w:lineRule="auto"/>
        <w:ind w:left="540" w:right="335"/>
        <w:jc w:val="thaiDistribute"/>
        <w:rPr>
          <w:rFonts w:ascii="Angsana New" w:hAnsi="Angsana New"/>
          <w:sz w:val="30"/>
          <w:szCs w:val="30"/>
          <w:cs/>
        </w:rPr>
      </w:pPr>
      <w:r w:rsidRPr="002C5644">
        <w:rPr>
          <w:rFonts w:ascii="Angsana New" w:hAnsi="Angsana New" w:hint="cs"/>
          <w:sz w:val="30"/>
          <w:szCs w:val="30"/>
          <w:cs/>
        </w:rPr>
        <w:t>รายการที่ไม่ได้ปันส่วนเป็นรายได้และค่าใช้จ่ายของบริษัทที่ดำเนินธุรกิจการลงทุน โดยประกอบด้วยรายได้</w:t>
      </w:r>
      <w:r w:rsidR="00FD2647" w:rsidRPr="002C5644">
        <w:rPr>
          <w:rFonts w:ascii="Angsana New" w:hAnsi="Angsana New"/>
          <w:sz w:val="30"/>
          <w:szCs w:val="30"/>
          <w:cs/>
        </w:rPr>
        <w:br/>
      </w:r>
      <w:r w:rsidRPr="002C5644">
        <w:rPr>
          <w:rFonts w:ascii="Angsana New" w:hAnsi="Angsana New" w:hint="cs"/>
          <w:sz w:val="30"/>
          <w:szCs w:val="30"/>
          <w:cs/>
        </w:rPr>
        <w:t xml:space="preserve">ค่าบริหารงาน </w:t>
      </w:r>
      <w:r w:rsidR="008B618C">
        <w:rPr>
          <w:rFonts w:ascii="Angsana New" w:hAnsi="Angsana New" w:hint="cs"/>
          <w:sz w:val="30"/>
          <w:szCs w:val="30"/>
          <w:cs/>
        </w:rPr>
        <w:t xml:space="preserve">เงินปันผล </w:t>
      </w:r>
      <w:r w:rsidRPr="002C5644">
        <w:rPr>
          <w:rFonts w:ascii="Angsana New" w:hAnsi="Angsana New" w:hint="cs"/>
          <w:sz w:val="30"/>
          <w:szCs w:val="30"/>
          <w:cs/>
        </w:rPr>
        <w:t>ดอกเบี้ยรับ ต้นทุนค่าบริหารงาน และต้นทุนทางการเงินเป็นหลัก</w:t>
      </w:r>
      <w:r w:rsidR="006D306A">
        <w:rPr>
          <w:rFonts w:ascii="Angsana New" w:hAnsi="Angsana New"/>
          <w:sz w:val="30"/>
          <w:szCs w:val="30"/>
        </w:rPr>
        <w:t xml:space="preserve"> </w:t>
      </w:r>
    </w:p>
    <w:p w14:paraId="1FE69AD2" w14:textId="77777777" w:rsidR="00344681" w:rsidRPr="00344681" w:rsidRDefault="00344681" w:rsidP="00F065FB">
      <w:pPr>
        <w:tabs>
          <w:tab w:val="clear" w:pos="227"/>
          <w:tab w:val="clear" w:pos="454"/>
          <w:tab w:val="clear" w:pos="680"/>
          <w:tab w:val="left" w:pos="540"/>
        </w:tabs>
        <w:autoSpaceDE w:val="0"/>
        <w:autoSpaceDN w:val="0"/>
        <w:spacing w:line="240" w:lineRule="auto"/>
        <w:ind w:left="540" w:right="335"/>
        <w:jc w:val="thaiDistribute"/>
        <w:rPr>
          <w:rFonts w:ascii="Calibri" w:hAnsi="Calibri"/>
          <w:sz w:val="20"/>
          <w:szCs w:val="20"/>
        </w:rPr>
      </w:pPr>
    </w:p>
    <w:tbl>
      <w:tblPr>
        <w:tblW w:w="88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620"/>
        <w:gridCol w:w="270"/>
        <w:gridCol w:w="1710"/>
      </w:tblGrid>
      <w:tr w:rsidR="00344681" w:rsidRPr="002C5644" w14:paraId="22CE6D25" w14:textId="77777777" w:rsidTr="000A0888">
        <w:trPr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A171186" w14:textId="6609B974" w:rsidR="00344681" w:rsidRPr="002C5644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8E5136" w14:textId="2AB86617" w:rsidR="00344681" w:rsidRPr="002C5644" w:rsidRDefault="00344681" w:rsidP="0034468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44681" w:rsidRPr="002C5644" w14:paraId="01BE313D" w14:textId="77777777" w:rsidTr="000A0888">
        <w:trPr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5BCE872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2E2EEF" w14:textId="3CF82E20" w:rsidR="00344681" w:rsidRPr="002C5644" w:rsidRDefault="00344681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B78A4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9E0021E" w14:textId="180E4703" w:rsidR="00344681" w:rsidRPr="002C5644" w:rsidRDefault="00344681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44681" w:rsidRPr="002C5644" w14:paraId="741A3990" w14:textId="77777777" w:rsidTr="000A0888">
        <w:trPr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BA8BE65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39CDF8A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38897A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7FEC6B8" w14:textId="76C6F935" w:rsidR="00344681" w:rsidRPr="002C5644" w:rsidRDefault="00344681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(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2C564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4681" w:rsidRPr="002C5644" w14:paraId="221D02F9" w14:textId="77777777" w:rsidTr="000A0888">
        <w:trPr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B02ECC5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E72FAE" w14:textId="7F309474" w:rsidR="00344681" w:rsidRPr="002C5644" w:rsidRDefault="00344681" w:rsidP="0034468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C56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C56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44681" w:rsidRPr="002C5644" w14:paraId="0CB9A733" w14:textId="77777777" w:rsidTr="000A0888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B25FA3D" w14:textId="1E1C77E0" w:rsidR="00344681" w:rsidRPr="002C5644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AFDE01D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8B65DE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6CFCB5E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4681" w:rsidRPr="002C5644" w14:paraId="7A988CFB" w14:textId="77777777" w:rsidTr="000A0888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43DE6D3" w14:textId="3216F190" w:rsidR="00344681" w:rsidRPr="002C5644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5CD2A4F" w14:textId="53CF7F4A" w:rsidR="00344681" w:rsidRPr="002C5644" w:rsidRDefault="00344681" w:rsidP="0034468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96,5</w:t>
            </w:r>
            <w:r w:rsidR="008C7D5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C56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7D5A"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DCE3A1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715638B" w14:textId="23FF6311" w:rsidR="00344681" w:rsidRPr="002C5644" w:rsidRDefault="00344681" w:rsidP="0034468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92,</w:t>
            </w:r>
            <w:r w:rsidR="001510BF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236AE1">
              <w:rPr>
                <w:rFonts w:asciiTheme="majorBidi" w:hAnsiTheme="majorBidi" w:cstheme="majorBidi"/>
                <w:sz w:val="30"/>
                <w:szCs w:val="30"/>
              </w:rPr>
              <w:t>2,377</w:t>
            </w:r>
          </w:p>
        </w:tc>
      </w:tr>
      <w:tr w:rsidR="00344681" w:rsidRPr="002C5644" w14:paraId="46058D3B" w14:textId="77777777" w:rsidTr="000A0888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9656FF2" w14:textId="295F56B5" w:rsidR="00344681" w:rsidRPr="002C5644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3846D01" w14:textId="43EB668E" w:rsidR="00344681" w:rsidRPr="002C5644" w:rsidRDefault="00344681" w:rsidP="0034468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102,326,20</w:t>
            </w:r>
            <w:r w:rsidR="008C7D5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56B441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B4DE2E1" w14:textId="59AD3756" w:rsidR="00344681" w:rsidRPr="002C5644" w:rsidRDefault="00236AE1" w:rsidP="0034468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52,639,645</w:t>
            </w:r>
          </w:p>
        </w:tc>
      </w:tr>
      <w:tr w:rsidR="00344681" w:rsidRPr="002C5644" w14:paraId="19A89CA2" w14:textId="77777777" w:rsidTr="000A0888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ECC0F4D" w14:textId="2555F5BF" w:rsidR="00344681" w:rsidRPr="002C5644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573D085" w14:textId="11CE4FAE" w:rsidR="00344681" w:rsidRPr="002C5644" w:rsidRDefault="00344681" w:rsidP="00236AE1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(89,68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5644">
              <w:rPr>
                <w:rFonts w:asciiTheme="majorBidi" w:hAnsiTheme="majorBidi" w:cstheme="majorBidi"/>
                <w:sz w:val="30"/>
                <w:szCs w:val="30"/>
              </w:rPr>
              <w:t>,112)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134619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975075E" w14:textId="1291A5B6" w:rsidR="00344681" w:rsidRPr="002C5644" w:rsidRDefault="00344681" w:rsidP="00236AE1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6AE1">
              <w:rPr>
                <w:rFonts w:asciiTheme="majorBidi" w:hAnsiTheme="majorBidi" w:cstheme="majorBidi"/>
                <w:sz w:val="30"/>
                <w:szCs w:val="30"/>
              </w:rPr>
              <w:t>52,534,8</w:t>
            </w:r>
            <w:r w:rsidR="00FA5D27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2C56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44681" w:rsidRPr="002C5644" w14:paraId="036F83C9" w14:textId="77777777" w:rsidTr="000A0888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E07F2D0" w14:textId="19B156F5" w:rsidR="00344681" w:rsidRPr="002C5644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FB025B" w14:textId="5DB86145" w:rsidR="00344681" w:rsidRPr="002C5644" w:rsidRDefault="00344681" w:rsidP="0034468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109,1</w:t>
            </w:r>
            <w:r w:rsidR="008C7D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8C7D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96535F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093629" w14:textId="3BC3BD79" w:rsidR="00344681" w:rsidRPr="002C5644" w:rsidRDefault="00236AE1" w:rsidP="0034468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93,067,16</w:t>
            </w:r>
            <w:r w:rsidR="00B71F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344681" w:rsidRPr="002C5644" w14:paraId="198D1736" w14:textId="77777777" w:rsidTr="000A0888">
        <w:trPr>
          <w:trHeight w:hRule="exact"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81F7508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9AAE5" w14:textId="0BB63097" w:rsidR="00344681" w:rsidRPr="002C5644" w:rsidRDefault="00344681" w:rsidP="0034468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109,187,229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7DD7C0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AC24E" w14:textId="6772D137" w:rsidR="00344681" w:rsidRPr="002C5644" w:rsidRDefault="00344681" w:rsidP="0034468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93,064,999</w:t>
            </w:r>
          </w:p>
        </w:tc>
      </w:tr>
      <w:tr w:rsidR="000A0888" w:rsidRPr="002C5644" w14:paraId="7C2D653A" w14:textId="77777777" w:rsidTr="00CC0468">
        <w:trPr>
          <w:trHeight w:hRule="exact"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8922D32" w14:textId="77777777" w:rsidR="000A0888" w:rsidRPr="002C5644" w:rsidRDefault="000A0888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DCC17D" w14:textId="77777777" w:rsidR="000A0888" w:rsidRPr="002C5644" w:rsidRDefault="000A0888" w:rsidP="0034468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F7A896" w14:textId="77777777" w:rsidR="000A0888" w:rsidRPr="002C5644" w:rsidRDefault="000A0888" w:rsidP="0034468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50B439A" w14:textId="77777777" w:rsidR="000A0888" w:rsidRPr="002C5644" w:rsidRDefault="000A0888" w:rsidP="0034468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0888" w:rsidRPr="002C5644" w14:paraId="6AD59847" w14:textId="77777777" w:rsidTr="00CC0468">
        <w:trPr>
          <w:trHeight w:hRule="exact"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06AA70B" w14:textId="77777777" w:rsidR="000A0888" w:rsidRPr="002C5644" w:rsidRDefault="000A0888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6973B52" w14:textId="77777777" w:rsidR="000A0888" w:rsidRPr="002C5644" w:rsidRDefault="000A0888" w:rsidP="0034468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CB890A" w14:textId="77777777" w:rsidR="000A0888" w:rsidRPr="002C5644" w:rsidRDefault="000A0888" w:rsidP="0034468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5550CB7" w14:textId="77777777" w:rsidR="000A0888" w:rsidRPr="002C5644" w:rsidRDefault="000A0888" w:rsidP="0034468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0888" w:rsidRPr="002C5644" w14:paraId="078A0D49" w14:textId="77777777" w:rsidTr="00CC0468">
        <w:trPr>
          <w:trHeight w:hRule="exact"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9F0776D" w14:textId="77777777" w:rsidR="000A0888" w:rsidRPr="002C5644" w:rsidRDefault="000A0888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92251DC" w14:textId="77777777" w:rsidR="000A0888" w:rsidRPr="002C5644" w:rsidRDefault="000A0888" w:rsidP="0034468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AB46C7" w14:textId="77777777" w:rsidR="000A0888" w:rsidRPr="002C5644" w:rsidRDefault="000A0888" w:rsidP="0034468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9C722AD" w14:textId="77777777" w:rsidR="000A0888" w:rsidRPr="002C5644" w:rsidRDefault="000A0888" w:rsidP="0034468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44681" w:rsidRPr="002C5644" w14:paraId="2D0640E7" w14:textId="77777777" w:rsidTr="000A0888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F44B3FD" w14:textId="77777777" w:rsidR="00A52FEA" w:rsidRDefault="00A52FEA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4C0232B" w14:textId="3FE2EA56" w:rsidR="00344681" w:rsidRPr="002C5644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หนี้สิน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21D6F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00BFB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8822A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4681" w:rsidRPr="002C5644" w14:paraId="3D1B07DB" w14:textId="77777777" w:rsidTr="000A0888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3F4A7DF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BD8FA91" w14:textId="2DDA3AA8" w:rsidR="00344681" w:rsidRPr="002C5644" w:rsidRDefault="00344681" w:rsidP="0034468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68,</w:t>
            </w:r>
            <w:r w:rsidR="008C7D5A">
              <w:rPr>
                <w:rFonts w:asciiTheme="majorBidi" w:hAnsiTheme="majorBidi" w:cstheme="majorBidi"/>
                <w:sz w:val="30"/>
                <w:szCs w:val="30"/>
              </w:rPr>
              <w:t>704,607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115D60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B37F767" w14:textId="03392425" w:rsidR="00344681" w:rsidRPr="002C5644" w:rsidRDefault="00344681" w:rsidP="0034468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67,3</w:t>
            </w:r>
            <w:r w:rsidR="006F5CE2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2C5644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6F5CE2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344681" w:rsidRPr="002C5644" w14:paraId="0087E99F" w14:textId="77777777" w:rsidTr="000A0888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1092371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6A17972" w14:textId="7B3F6A68" w:rsidR="00344681" w:rsidRPr="002C5644" w:rsidRDefault="00344681" w:rsidP="0034468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29,773,</w:t>
            </w:r>
            <w:r w:rsidR="008C7D5A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BCEA9F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981B84A" w14:textId="651C697E" w:rsidR="00344681" w:rsidRPr="002C5644" w:rsidRDefault="00344681" w:rsidP="0034468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28,49</w:t>
            </w:r>
            <w:r w:rsidR="006F5C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56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5CE2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</w:tr>
      <w:tr w:rsidR="00344681" w:rsidRPr="002C5644" w14:paraId="0433A1FA" w14:textId="77777777" w:rsidTr="000A0888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91A1A40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96E10DE" w14:textId="6DF4FE8C" w:rsidR="00344681" w:rsidRPr="002C5644" w:rsidRDefault="00344681" w:rsidP="00344681">
            <w:pPr>
              <w:tabs>
                <w:tab w:val="clear" w:pos="680"/>
                <w:tab w:val="left" w:pos="540"/>
              </w:tabs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(64,981,603)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8A178D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2B63C49" w14:textId="67BF9A37" w:rsidR="00344681" w:rsidRPr="002C5644" w:rsidRDefault="00344681" w:rsidP="00344681">
            <w:pPr>
              <w:tabs>
                <w:tab w:val="clear" w:pos="680"/>
                <w:tab w:val="left" w:pos="540"/>
              </w:tabs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(27,76</w:t>
            </w:r>
            <w:r w:rsidR="006F5CE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C56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5CE2">
              <w:rPr>
                <w:rFonts w:asciiTheme="majorBidi" w:hAnsiTheme="majorBidi" w:cstheme="majorBidi"/>
                <w:sz w:val="30"/>
                <w:szCs w:val="30"/>
              </w:rPr>
              <w:t>231</w:t>
            </w:r>
            <w:r w:rsidRPr="002C56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44681" w:rsidRPr="002C5644" w14:paraId="07FF1AA0" w14:textId="77777777" w:rsidTr="000A0888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BD9A50C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9DA428" w14:textId="0CBD81B0" w:rsidR="00344681" w:rsidRPr="002C5644" w:rsidRDefault="00344681" w:rsidP="0034468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</w:t>
            </w:r>
            <w:r w:rsidR="008C7D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496</w:t>
            </w: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C7D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AF9AD3" w14:textId="77777777" w:rsidR="00344681" w:rsidRPr="002C5644" w:rsidRDefault="00344681" w:rsidP="0034468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D37A13" w14:textId="0230C441" w:rsidR="00344681" w:rsidRPr="002C5644" w:rsidRDefault="00344681" w:rsidP="00344681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68,068,613</w:t>
            </w:r>
          </w:p>
        </w:tc>
      </w:tr>
    </w:tbl>
    <w:p w14:paraId="3E552BF7" w14:textId="77777777" w:rsidR="00344681" w:rsidRDefault="00344681" w:rsidP="00C27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335"/>
        <w:jc w:val="thaiDistribute"/>
        <w:rPr>
          <w:rFonts w:ascii="Angsana New" w:hAnsi="Angsana New"/>
          <w:sz w:val="30"/>
          <w:szCs w:val="30"/>
        </w:rPr>
      </w:pPr>
    </w:p>
    <w:p w14:paraId="76515DFE" w14:textId="7052BC53" w:rsidR="00066DB3" w:rsidRPr="00C27ADE" w:rsidRDefault="00066DB3" w:rsidP="006F5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 w:rsidRPr="00C27ADE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สินทรัพย์และหนี้สินที่ไม่ได้ปันส่วนเป็นของบริษัท</w:t>
      </w:r>
      <w:r w:rsidR="00C27ADE" w:rsidRPr="00C27ADE">
        <w:rPr>
          <w:rFonts w:ascii="Angsana New" w:hAnsi="Angsana New" w:hint="cs"/>
          <w:sz w:val="30"/>
          <w:szCs w:val="30"/>
          <w:cs/>
        </w:rPr>
        <w:t>ที่ดำเนินธุรกิจการลงทุนโดยประกอบด้วย เงินกู้ยืม</w:t>
      </w:r>
      <w:r w:rsidR="000E0841">
        <w:rPr>
          <w:rFonts w:ascii="Angsana New" w:hAnsi="Angsana New" w:hint="cs"/>
          <w:sz w:val="30"/>
          <w:szCs w:val="30"/>
          <w:cs/>
        </w:rPr>
        <w:t>และ</w:t>
      </w:r>
      <w:r w:rsidR="00C27ADE">
        <w:rPr>
          <w:rFonts w:ascii="Angsana New" w:hAnsi="Angsana New"/>
          <w:sz w:val="30"/>
          <w:szCs w:val="30"/>
        </w:rPr>
        <w:br/>
      </w:r>
      <w:r w:rsidR="00C27ADE" w:rsidRPr="00C27ADE">
        <w:rPr>
          <w:rFonts w:ascii="Angsana New" w:hAnsi="Angsana New" w:hint="cs"/>
          <w:sz w:val="30"/>
          <w:szCs w:val="30"/>
          <w:cs/>
        </w:rPr>
        <w:t>เงินลงทุนในบริษัทย่อย เป็นหลัก</w:t>
      </w:r>
    </w:p>
    <w:p w14:paraId="7C658998" w14:textId="77777777" w:rsidR="00344681" w:rsidRDefault="00344681" w:rsidP="004A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60AD1901" w14:textId="48D70848" w:rsidR="004A58D3" w:rsidRPr="002C5644" w:rsidRDefault="004A58D3" w:rsidP="004A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sz w:val="30"/>
          <w:szCs w:val="30"/>
        </w:rPr>
      </w:pPr>
      <w:r w:rsidRPr="002C5644">
        <w:rPr>
          <w:rFonts w:ascii="Angsana New" w:hAnsi="Angsana New"/>
          <w:b/>
          <w:bCs/>
          <w:sz w:val="30"/>
          <w:szCs w:val="30"/>
        </w:rPr>
        <w:tab/>
      </w:r>
      <w:r w:rsidRPr="002C5644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</w:p>
    <w:p w14:paraId="6BA533FF" w14:textId="77777777" w:rsidR="004A58D3" w:rsidRPr="002C5644" w:rsidRDefault="004A58D3" w:rsidP="004A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</w:rPr>
      </w:pPr>
    </w:p>
    <w:p w14:paraId="3BC8A869" w14:textId="6FC2672E" w:rsidR="004A58D3" w:rsidRPr="002C5644" w:rsidRDefault="004A58D3" w:rsidP="006F5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200"/>
        <w:jc w:val="thaiDistribute"/>
        <w:rPr>
          <w:rFonts w:ascii="Angsana New" w:hAnsi="Angsana New"/>
          <w:spacing w:val="-6"/>
          <w:sz w:val="30"/>
          <w:szCs w:val="30"/>
        </w:rPr>
      </w:pPr>
      <w:r w:rsidRPr="002C5644">
        <w:rPr>
          <w:rFonts w:ascii="Angsana New" w:hAnsi="Angsana New"/>
          <w:sz w:val="30"/>
          <w:szCs w:val="30"/>
        </w:rPr>
        <w:tab/>
      </w:r>
      <w:r w:rsidRPr="002C5644">
        <w:rPr>
          <w:rFonts w:ascii="Angsana New" w:hAnsi="Angsana New"/>
          <w:spacing w:val="-6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="00F065F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C5644">
        <w:rPr>
          <w:rFonts w:ascii="Angsana New" w:hAnsi="Angsana New"/>
          <w:spacing w:val="-6"/>
          <w:sz w:val="30"/>
          <w:szCs w:val="30"/>
          <w:cs/>
        </w:rPr>
        <w:t>ไม่มีรายได้จากต่างประเทศหรือสินทรัพย์ในต่างประเทศที่มี</w:t>
      </w:r>
      <w:r w:rsidRPr="002C5644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Pr="002C5644">
        <w:rPr>
          <w:rFonts w:ascii="Angsana New" w:hAnsi="Angsana New"/>
          <w:spacing w:val="-6"/>
          <w:sz w:val="30"/>
          <w:szCs w:val="30"/>
          <w:cs/>
        </w:rPr>
        <w:t>าระสำคัญ</w:t>
      </w:r>
      <w:r w:rsidR="00A02077" w:rsidRPr="002C5644">
        <w:rPr>
          <w:rFonts w:ascii="Angsana New" w:hAnsi="Angsana New" w:hint="cs"/>
          <w:spacing w:val="-6"/>
          <w:sz w:val="30"/>
          <w:szCs w:val="30"/>
          <w:cs/>
        </w:rPr>
        <w:t xml:space="preserve">  กลุ่มบริษัทไม่มีรายได้จากลูกค้ารายใหญ่ในสัดส่วนร้อยละ</w:t>
      </w:r>
      <w:r w:rsidR="0095244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02077" w:rsidRPr="002C5644">
        <w:rPr>
          <w:rFonts w:ascii="Angsana New" w:hAnsi="Angsana New"/>
          <w:spacing w:val="-6"/>
          <w:sz w:val="30"/>
          <w:szCs w:val="30"/>
        </w:rPr>
        <w:t xml:space="preserve">10 </w:t>
      </w:r>
      <w:r w:rsidR="00A02077" w:rsidRPr="002C5644">
        <w:rPr>
          <w:rFonts w:ascii="Angsana New" w:hAnsi="Angsana New" w:hint="cs"/>
          <w:spacing w:val="-6"/>
          <w:sz w:val="30"/>
          <w:szCs w:val="30"/>
          <w:cs/>
        </w:rPr>
        <w:t>หรือมากกว่าจากรายได้รวมของ</w:t>
      </w:r>
      <w:r w:rsidR="00A21D9E" w:rsidRPr="002C5644">
        <w:rPr>
          <w:rFonts w:ascii="Angsana New" w:hAnsi="Angsana New" w:hint="cs"/>
          <w:spacing w:val="-6"/>
          <w:sz w:val="30"/>
          <w:szCs w:val="30"/>
          <w:cs/>
        </w:rPr>
        <w:t>กลุ่ม</w:t>
      </w:r>
      <w:r w:rsidR="00A02077" w:rsidRPr="002C5644">
        <w:rPr>
          <w:rFonts w:ascii="Angsana New" w:hAnsi="Angsana New" w:hint="cs"/>
          <w:spacing w:val="-6"/>
          <w:sz w:val="30"/>
          <w:szCs w:val="30"/>
          <w:cs/>
        </w:rPr>
        <w:t xml:space="preserve">บริษัท </w:t>
      </w:r>
    </w:p>
    <w:p w14:paraId="1BF197D8" w14:textId="77777777" w:rsidR="00A02077" w:rsidRPr="002C5644" w:rsidRDefault="00A02077" w:rsidP="004A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20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1E5AE8D3" w14:textId="77777777" w:rsidR="00287B73" w:rsidRPr="002C5644" w:rsidRDefault="00287B73" w:rsidP="00C9702A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29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2C5644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ค่าใช้จ่ายผลประโยชน์ของพนักงาน</w:t>
      </w:r>
    </w:p>
    <w:p w14:paraId="20A2B8B3" w14:textId="77777777" w:rsidR="00072241" w:rsidRPr="002C5644" w:rsidRDefault="00072241" w:rsidP="00072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260"/>
        <w:gridCol w:w="270"/>
        <w:gridCol w:w="1260"/>
        <w:gridCol w:w="270"/>
        <w:gridCol w:w="1170"/>
      </w:tblGrid>
      <w:tr w:rsidR="00072241" w:rsidRPr="002C5644" w14:paraId="037D8363" w14:textId="77777777" w:rsidTr="00382A58">
        <w:tc>
          <w:tcPr>
            <w:tcW w:w="3690" w:type="dxa"/>
          </w:tcPr>
          <w:p w14:paraId="1D9480E6" w14:textId="77777777" w:rsidR="00072241" w:rsidRPr="002C5644" w:rsidRDefault="00072241" w:rsidP="00072241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521B12C" w14:textId="77777777" w:rsidR="00072241" w:rsidRPr="002C5644" w:rsidRDefault="00072241" w:rsidP="0007224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96D8F9" w14:textId="77777777" w:rsidR="00072241" w:rsidRPr="002C5644" w:rsidRDefault="00072241" w:rsidP="00072241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2E0EA931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</w:pPr>
            <w:r w:rsidRPr="002C5644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งบการเงินเฉพาะ</w:t>
            </w:r>
            <w:r w:rsidRPr="002C5644">
              <w:rPr>
                <w:rFonts w:ascii="Angsana New" w:eastAsia="MS Mincho" w:hAnsi="Angsana New" w:hint="cs"/>
                <w:bCs/>
                <w:sz w:val="30"/>
                <w:szCs w:val="30"/>
                <w:cs/>
                <w:lang w:val="en-GB"/>
              </w:rPr>
              <w:t>กิจการ</w:t>
            </w:r>
          </w:p>
        </w:tc>
      </w:tr>
      <w:tr w:rsidR="00AA37CF" w:rsidRPr="002C5644" w14:paraId="173D42D1" w14:textId="77777777" w:rsidTr="00382A58">
        <w:tc>
          <w:tcPr>
            <w:tcW w:w="3690" w:type="dxa"/>
          </w:tcPr>
          <w:p w14:paraId="0126247E" w14:textId="77777777" w:rsidR="00AA37CF" w:rsidRPr="002C5644" w:rsidRDefault="00AA37CF" w:rsidP="00AA37CF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5299BE" w14:textId="77777777" w:rsidR="00AA37CF" w:rsidRPr="002C5644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0EE0C8B2" w14:textId="77777777" w:rsidR="00AA37CF" w:rsidRPr="002C5644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0801C42" w14:textId="77777777" w:rsidR="00AA37CF" w:rsidRPr="002C5644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2DC8EC07" w14:textId="77777777" w:rsidR="00AA37CF" w:rsidRPr="002C5644" w:rsidRDefault="00AA37CF" w:rsidP="00AA37CF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01394D3" w14:textId="77777777" w:rsidR="00AA37CF" w:rsidRPr="002C5644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5A4112AE" w14:textId="77777777" w:rsidR="00AA37CF" w:rsidRPr="002C5644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D76879D" w14:textId="77777777" w:rsidR="00AA37CF" w:rsidRPr="002C5644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>61</w:t>
            </w:r>
          </w:p>
        </w:tc>
      </w:tr>
      <w:tr w:rsidR="00E32296" w:rsidRPr="002C5644" w14:paraId="27474C87" w14:textId="77777777" w:rsidTr="00382A58">
        <w:tc>
          <w:tcPr>
            <w:tcW w:w="3690" w:type="dxa"/>
          </w:tcPr>
          <w:p w14:paraId="243908EB" w14:textId="77777777" w:rsidR="00E32296" w:rsidRPr="002C5644" w:rsidRDefault="00E32296" w:rsidP="00E32296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17F3AB" w14:textId="77777777" w:rsidR="00E32296" w:rsidRPr="002C5644" w:rsidRDefault="00E32296" w:rsidP="00E3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EBA7DD" w14:textId="77777777" w:rsidR="00E32296" w:rsidRPr="002C5644" w:rsidRDefault="00E32296" w:rsidP="00E3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B937A5E" w14:textId="77777777" w:rsidR="00E32296" w:rsidRPr="002C5644" w:rsidRDefault="00E32296" w:rsidP="00E3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33CA1AA7" w14:textId="77777777" w:rsidR="00E32296" w:rsidRPr="002C5644" w:rsidRDefault="00E32296" w:rsidP="00E32296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B6D3C7A" w14:textId="77777777" w:rsidR="00E32296" w:rsidRPr="002C5644" w:rsidRDefault="00E32296" w:rsidP="00E3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B5FCEB" w14:textId="77777777" w:rsidR="00E32296" w:rsidRPr="002C5644" w:rsidRDefault="00E32296" w:rsidP="00E3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8B4B317" w14:textId="77777777" w:rsidR="00E32296" w:rsidRPr="002C5644" w:rsidRDefault="00E32296" w:rsidP="00E3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072241" w:rsidRPr="002C5644" w14:paraId="183F0989" w14:textId="77777777" w:rsidTr="00382A58">
        <w:tc>
          <w:tcPr>
            <w:tcW w:w="3690" w:type="dxa"/>
          </w:tcPr>
          <w:p w14:paraId="754FA258" w14:textId="77777777" w:rsidR="00072241" w:rsidRPr="002C5644" w:rsidRDefault="00072241" w:rsidP="00072241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0B13F8DE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6C776F" w:rsidRPr="002C5644" w14:paraId="47E453CC" w14:textId="77777777" w:rsidTr="00382A58">
        <w:tc>
          <w:tcPr>
            <w:tcW w:w="3690" w:type="dxa"/>
          </w:tcPr>
          <w:p w14:paraId="2DEB6F9F" w14:textId="615D5FDA" w:rsidR="006C776F" w:rsidRPr="002C5644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เงินเดือน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ค่าแรง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="00F065FB"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โบนัส</w:t>
            </w:r>
          </w:p>
        </w:tc>
        <w:tc>
          <w:tcPr>
            <w:tcW w:w="1260" w:type="dxa"/>
          </w:tcPr>
          <w:p w14:paraId="3C25FA62" w14:textId="0DC3B0A5" w:rsidR="006C776F" w:rsidRPr="002C5644" w:rsidRDefault="007D5EA7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5EA7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DC2C10">
              <w:rPr>
                <w:rFonts w:asciiTheme="majorBidi" w:hAnsiTheme="majorBidi" w:cstheme="majorBidi"/>
                <w:sz w:val="30"/>
                <w:szCs w:val="30"/>
              </w:rPr>
              <w:t>541</w:t>
            </w:r>
            <w:r w:rsidRPr="007D5E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C2C10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991A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803505B" w14:textId="77777777" w:rsidR="006C776F" w:rsidRPr="002C5644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22E62DD" w14:textId="6D4439EA" w:rsidR="006C776F" w:rsidRPr="002C5644" w:rsidRDefault="00824391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24391">
              <w:rPr>
                <w:rFonts w:asciiTheme="majorBidi" w:hAnsiTheme="majorBidi" w:cstheme="majorBidi"/>
                <w:sz w:val="30"/>
                <w:szCs w:val="30"/>
              </w:rPr>
              <w:t>2,449,542</w:t>
            </w:r>
          </w:p>
        </w:tc>
        <w:tc>
          <w:tcPr>
            <w:tcW w:w="270" w:type="dxa"/>
          </w:tcPr>
          <w:p w14:paraId="58938DC7" w14:textId="77777777" w:rsidR="006C776F" w:rsidRPr="002C5644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FB2EECD" w14:textId="08D414A7" w:rsidR="006C776F" w:rsidRPr="002C5644" w:rsidRDefault="00FD3756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D3756">
              <w:rPr>
                <w:rFonts w:asciiTheme="majorBidi" w:hAnsiTheme="majorBidi" w:cstheme="majorBidi"/>
                <w:sz w:val="30"/>
                <w:szCs w:val="30"/>
              </w:rPr>
              <w:t>690,223</w:t>
            </w:r>
          </w:p>
        </w:tc>
        <w:tc>
          <w:tcPr>
            <w:tcW w:w="270" w:type="dxa"/>
          </w:tcPr>
          <w:p w14:paraId="7E7FEA56" w14:textId="77777777" w:rsidR="006C776F" w:rsidRPr="002C5644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428AF93" w14:textId="70B3C7C5" w:rsidR="006C776F" w:rsidRPr="002C5644" w:rsidRDefault="00502410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02410">
              <w:rPr>
                <w:rFonts w:asciiTheme="majorBidi" w:eastAsia="MS Mincho" w:hAnsiTheme="majorBidi" w:cstheme="majorBidi"/>
                <w:sz w:val="30"/>
                <w:szCs w:val="30"/>
              </w:rPr>
              <w:t>271,634</w:t>
            </w:r>
          </w:p>
        </w:tc>
      </w:tr>
      <w:tr w:rsidR="006C776F" w:rsidRPr="002C5644" w14:paraId="33AAA710" w14:textId="77777777" w:rsidTr="00382A58">
        <w:tc>
          <w:tcPr>
            <w:tcW w:w="3690" w:type="dxa"/>
          </w:tcPr>
          <w:p w14:paraId="1D6F9832" w14:textId="77777777" w:rsidR="006C776F" w:rsidRPr="002C5644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260" w:type="dxa"/>
          </w:tcPr>
          <w:p w14:paraId="5D2E7CE5" w14:textId="37F5A535" w:rsidR="006C776F" w:rsidRPr="002C5644" w:rsidRDefault="004567E3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567E3">
              <w:rPr>
                <w:rFonts w:asciiTheme="majorBidi" w:hAnsiTheme="majorBidi" w:cstheme="majorBidi"/>
                <w:sz w:val="30"/>
                <w:szCs w:val="30"/>
              </w:rPr>
              <w:t>95,789</w:t>
            </w:r>
          </w:p>
        </w:tc>
        <w:tc>
          <w:tcPr>
            <w:tcW w:w="270" w:type="dxa"/>
          </w:tcPr>
          <w:p w14:paraId="5B7A4903" w14:textId="77777777" w:rsidR="006C776F" w:rsidRPr="002C5644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</w:tcPr>
          <w:p w14:paraId="7D4FE089" w14:textId="4CF830C7" w:rsidR="006C776F" w:rsidRPr="002C5644" w:rsidRDefault="00B6033C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6033C">
              <w:rPr>
                <w:rFonts w:asciiTheme="majorBidi" w:hAnsiTheme="majorBidi" w:cstheme="majorBidi"/>
                <w:sz w:val="30"/>
                <w:szCs w:val="30"/>
              </w:rPr>
              <w:t>41,795</w:t>
            </w:r>
          </w:p>
        </w:tc>
        <w:tc>
          <w:tcPr>
            <w:tcW w:w="270" w:type="dxa"/>
          </w:tcPr>
          <w:p w14:paraId="7C65EFE9" w14:textId="77777777" w:rsidR="006C776F" w:rsidRPr="002C5644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DB1BF7E" w14:textId="24B342E3" w:rsidR="006C776F" w:rsidRPr="002C5644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44,802</w:t>
            </w:r>
          </w:p>
        </w:tc>
        <w:tc>
          <w:tcPr>
            <w:tcW w:w="270" w:type="dxa"/>
          </w:tcPr>
          <w:p w14:paraId="570C3CBC" w14:textId="77777777" w:rsidR="006C776F" w:rsidRPr="002C5644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82CACC" w14:textId="53501F41" w:rsidR="006C776F" w:rsidRPr="002C5644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5,924</w:t>
            </w:r>
          </w:p>
        </w:tc>
      </w:tr>
      <w:tr w:rsidR="00F065FB" w:rsidRPr="002C5644" w14:paraId="219E3D3A" w14:textId="77777777" w:rsidTr="00382A58">
        <w:tc>
          <w:tcPr>
            <w:tcW w:w="3690" w:type="dxa"/>
          </w:tcPr>
          <w:p w14:paraId="2590511F" w14:textId="0657C056" w:rsidR="00F065FB" w:rsidRPr="002C5644" w:rsidRDefault="00F065FB" w:rsidP="00F06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โครงการเงินสมทบที่กำหนดไว้</w:t>
            </w:r>
          </w:p>
        </w:tc>
        <w:tc>
          <w:tcPr>
            <w:tcW w:w="1260" w:type="dxa"/>
          </w:tcPr>
          <w:p w14:paraId="2C84E655" w14:textId="415427F6" w:rsidR="00F065FB" w:rsidRPr="004567E3" w:rsidRDefault="007D5EA7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D5EA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91AC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7D5E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1ACA"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270" w:type="dxa"/>
          </w:tcPr>
          <w:p w14:paraId="01851D14" w14:textId="77777777" w:rsidR="00F065FB" w:rsidRPr="002C5644" w:rsidRDefault="00F065FB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</w:tcPr>
          <w:p w14:paraId="6AB945B4" w14:textId="67268A60" w:rsidR="00F065FB" w:rsidRPr="002C5644" w:rsidRDefault="00824391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4391">
              <w:rPr>
                <w:rFonts w:asciiTheme="majorBidi" w:hAnsiTheme="majorBidi" w:cstheme="majorBidi"/>
                <w:sz w:val="30"/>
                <w:szCs w:val="30"/>
              </w:rPr>
              <w:t>79,936</w:t>
            </w:r>
          </w:p>
        </w:tc>
        <w:tc>
          <w:tcPr>
            <w:tcW w:w="270" w:type="dxa"/>
          </w:tcPr>
          <w:p w14:paraId="60B4087F" w14:textId="77777777" w:rsidR="00F065FB" w:rsidRPr="002C5644" w:rsidRDefault="00F065FB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5B6C9F9" w14:textId="6A85CDE0" w:rsidR="00F065FB" w:rsidRPr="002C5644" w:rsidRDefault="00FD3756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3756">
              <w:rPr>
                <w:rFonts w:asciiTheme="majorBidi" w:hAnsiTheme="majorBidi" w:cstheme="majorBidi"/>
                <w:sz w:val="30"/>
                <w:szCs w:val="30"/>
              </w:rPr>
              <w:t>21,880</w:t>
            </w:r>
          </w:p>
        </w:tc>
        <w:tc>
          <w:tcPr>
            <w:tcW w:w="270" w:type="dxa"/>
          </w:tcPr>
          <w:p w14:paraId="006F4D7F" w14:textId="77777777" w:rsidR="00F065FB" w:rsidRPr="002C5644" w:rsidRDefault="00F065FB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8FCB450" w14:textId="78956677" w:rsidR="00F065FB" w:rsidRPr="002C5644" w:rsidRDefault="00502410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02410">
              <w:rPr>
                <w:rFonts w:asciiTheme="majorBidi" w:eastAsia="MS Mincho" w:hAnsiTheme="majorBidi" w:cstheme="majorBidi"/>
                <w:sz w:val="30"/>
                <w:szCs w:val="30"/>
              </w:rPr>
              <w:t>9,515</w:t>
            </w:r>
          </w:p>
        </w:tc>
      </w:tr>
      <w:tr w:rsidR="00656D7B" w:rsidRPr="002C5644" w14:paraId="0AE2A198" w14:textId="77777777" w:rsidTr="00382A58">
        <w:tc>
          <w:tcPr>
            <w:tcW w:w="3690" w:type="dxa"/>
          </w:tcPr>
          <w:p w14:paraId="34D7D812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88FA69" w14:textId="5A966DBF" w:rsidR="00656D7B" w:rsidRPr="002C5644" w:rsidRDefault="004567E3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567E3">
              <w:rPr>
                <w:rFonts w:asciiTheme="majorBidi" w:hAnsiTheme="majorBidi" w:cstheme="majorBidi"/>
                <w:sz w:val="30"/>
                <w:szCs w:val="30"/>
              </w:rPr>
              <w:t>6,316</w:t>
            </w:r>
          </w:p>
        </w:tc>
        <w:tc>
          <w:tcPr>
            <w:tcW w:w="270" w:type="dxa"/>
          </w:tcPr>
          <w:p w14:paraId="3CFB801C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6E9694" w14:textId="28F4E089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1,24</w:t>
            </w:r>
            <w:r w:rsidR="008C22C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8936E88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0404D1" w14:textId="7342FE1B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6,273</w:t>
            </w:r>
          </w:p>
        </w:tc>
        <w:tc>
          <w:tcPr>
            <w:tcW w:w="270" w:type="dxa"/>
          </w:tcPr>
          <w:p w14:paraId="04397C41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60712D" w14:textId="6B493B53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</w:rPr>
              <w:t>374</w:t>
            </w:r>
          </w:p>
        </w:tc>
      </w:tr>
      <w:tr w:rsidR="00656D7B" w:rsidRPr="002C5644" w14:paraId="04B7264C" w14:textId="77777777" w:rsidTr="00382A58">
        <w:tc>
          <w:tcPr>
            <w:tcW w:w="3690" w:type="dxa"/>
          </w:tcPr>
          <w:p w14:paraId="335DFA51" w14:textId="77777777" w:rsidR="00656D7B" w:rsidRPr="002C5644" w:rsidRDefault="00656D7B" w:rsidP="00656D7B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758D4CF" w14:textId="1BB837B8" w:rsidR="00656D7B" w:rsidRPr="002C5644" w:rsidRDefault="004567E3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56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991A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723</w:t>
            </w:r>
            <w:r w:rsidRPr="00456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91A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270" w:type="dxa"/>
          </w:tcPr>
          <w:p w14:paraId="65E8EBCE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3AB192D" w14:textId="7C796D6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2,572,51</w:t>
            </w:r>
            <w:r w:rsidR="008C22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5F196EF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0382284" w14:textId="73F5AB40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763,178</w:t>
            </w:r>
          </w:p>
        </w:tc>
        <w:tc>
          <w:tcPr>
            <w:tcW w:w="270" w:type="dxa"/>
          </w:tcPr>
          <w:p w14:paraId="64911E08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3A1151" w14:textId="496719EC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287,447</w:t>
            </w:r>
          </w:p>
        </w:tc>
      </w:tr>
    </w:tbl>
    <w:p w14:paraId="0144EB3C" w14:textId="77777777" w:rsidR="00B35F48" w:rsidRPr="002C5644" w:rsidRDefault="00B35F48" w:rsidP="00072241">
      <w:pPr>
        <w:tabs>
          <w:tab w:val="left" w:pos="540"/>
        </w:tabs>
        <w:ind w:left="540" w:right="95"/>
        <w:jc w:val="both"/>
        <w:rPr>
          <w:rFonts w:ascii="Angsana New" w:eastAsia="MS Mincho" w:hAnsi="Angsana New"/>
          <w:i/>
          <w:iCs/>
          <w:sz w:val="30"/>
          <w:szCs w:val="30"/>
        </w:rPr>
      </w:pPr>
    </w:p>
    <w:p w14:paraId="1F5E7EBD" w14:textId="77777777" w:rsidR="00344681" w:rsidRDefault="00344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</w:rPr>
      </w:pPr>
      <w:r>
        <w:rPr>
          <w:rFonts w:ascii="Angsana New" w:eastAsia="MS Mincho" w:hAnsi="Angsana New"/>
          <w:i/>
          <w:iCs/>
          <w:sz w:val="30"/>
          <w:szCs w:val="30"/>
          <w:cs/>
        </w:rPr>
        <w:br w:type="page"/>
      </w:r>
    </w:p>
    <w:p w14:paraId="4C01040F" w14:textId="5E5C8B72" w:rsidR="00072241" w:rsidRPr="002C5644" w:rsidRDefault="00072241" w:rsidP="00072241">
      <w:pPr>
        <w:tabs>
          <w:tab w:val="left" w:pos="540"/>
        </w:tabs>
        <w:ind w:left="540" w:right="95"/>
        <w:jc w:val="both"/>
        <w:rPr>
          <w:rFonts w:ascii="Angsana New" w:eastAsia="MS Mincho" w:hAnsi="Angsana New"/>
          <w:i/>
          <w:iCs/>
          <w:sz w:val="30"/>
          <w:szCs w:val="30"/>
          <w:cs/>
        </w:rPr>
      </w:pPr>
      <w:r w:rsidRPr="002C5644">
        <w:rPr>
          <w:rFonts w:ascii="Angsana New" w:eastAsia="MS Mincho" w:hAnsi="Angsana New" w:hint="cs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5E05942E" w14:textId="77777777" w:rsidR="00072241" w:rsidRPr="00C236C9" w:rsidRDefault="00072241" w:rsidP="00072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MS Mincho" w:hAnsi="Angsana New"/>
          <w:cs/>
        </w:rPr>
      </w:pPr>
    </w:p>
    <w:p w14:paraId="1712A120" w14:textId="77777777" w:rsidR="00581398" w:rsidRPr="002C5644" w:rsidRDefault="00072241" w:rsidP="00A0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eastAsia="MS Mincho" w:hAnsi="Angsana New"/>
          <w:sz w:val="30"/>
          <w:szCs w:val="30"/>
        </w:rPr>
      </w:pPr>
      <w:r w:rsidRPr="002C5644">
        <w:rPr>
          <w:rFonts w:ascii="Angsana New" w:eastAsia="MS Mincho" w:hAnsi="Angsana New"/>
          <w:sz w:val="30"/>
          <w:szCs w:val="30"/>
          <w:cs/>
        </w:rPr>
        <w:t>กลุ่มบริษัท</w:t>
      </w:r>
      <w:r w:rsidRPr="002C5644">
        <w:rPr>
          <w:rFonts w:ascii="Angsana New" w:eastAsia="MS Mincho" w:hAnsi="Angsana New" w:hint="cs"/>
          <w:sz w:val="30"/>
          <w:szCs w:val="30"/>
          <w:cs/>
        </w:rPr>
        <w:t>ไ</w:t>
      </w:r>
      <w:r w:rsidRPr="002C5644">
        <w:rPr>
          <w:rFonts w:ascii="Angsana New" w:eastAsia="MS Mincho" w:hAnsi="Angsana New"/>
          <w:sz w:val="30"/>
          <w:szCs w:val="30"/>
          <w:cs/>
        </w:rPr>
        <w:t>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="00C82062" w:rsidRPr="002C5644">
        <w:rPr>
          <w:rFonts w:ascii="Angsana New" w:eastAsia="MS Mincho" w:hAnsi="Angsana New"/>
          <w:sz w:val="30"/>
          <w:szCs w:val="30"/>
        </w:rPr>
        <w:t xml:space="preserve"> </w:t>
      </w:r>
      <w:r w:rsidRPr="002C5644">
        <w:rPr>
          <w:rFonts w:ascii="Angsana New" w:eastAsia="MS Mincho" w:hAnsi="Angsana New"/>
          <w:sz w:val="30"/>
          <w:szCs w:val="30"/>
          <w:cs/>
        </w:rPr>
        <w:t xml:space="preserve">ในการเป็นสมาชิกของกองทุน โดยพนักงานจ่ายเงินสะสมในอัตราร้อยละ </w:t>
      </w:r>
      <w:r w:rsidRPr="002C5644">
        <w:rPr>
          <w:rFonts w:ascii="Angsana New" w:eastAsia="MS Mincho" w:hAnsi="Angsana New"/>
          <w:sz w:val="30"/>
          <w:szCs w:val="30"/>
        </w:rPr>
        <w:t>3</w:t>
      </w:r>
      <w:r w:rsidRPr="002C5644">
        <w:rPr>
          <w:rFonts w:ascii="Angsana New" w:eastAsia="MS Mincho" w:hAnsi="Angsana New"/>
          <w:sz w:val="30"/>
          <w:szCs w:val="30"/>
          <w:cs/>
        </w:rPr>
        <w:t xml:space="preserve"> ถึง อัตราร้อยละ </w:t>
      </w:r>
      <w:r w:rsidR="005B147C" w:rsidRPr="002C5644">
        <w:rPr>
          <w:rFonts w:ascii="Angsana New" w:eastAsia="MS Mincho" w:hAnsi="Angsana New"/>
          <w:sz w:val="30"/>
          <w:szCs w:val="30"/>
        </w:rPr>
        <w:t>5</w:t>
      </w:r>
      <w:r w:rsidRPr="002C5644">
        <w:rPr>
          <w:rFonts w:ascii="Angsana New" w:eastAsia="MS Mincho" w:hAnsi="Angsana New"/>
          <w:sz w:val="30"/>
          <w:szCs w:val="30"/>
          <w:cs/>
        </w:rPr>
        <w:t xml:space="preserve"> ของเงินเดือน</w:t>
      </w:r>
      <w:r w:rsidR="00917DB9" w:rsidRPr="002C5644">
        <w:rPr>
          <w:rFonts w:ascii="Angsana New" w:eastAsia="MS Mincho" w:hAnsi="Angsana New"/>
          <w:sz w:val="30"/>
          <w:szCs w:val="30"/>
        </w:rPr>
        <w:br/>
      </w:r>
      <w:r w:rsidRPr="002C5644">
        <w:rPr>
          <w:rFonts w:ascii="Angsana New" w:eastAsia="MS Mincho" w:hAnsi="Angsana New"/>
          <w:sz w:val="30"/>
          <w:szCs w:val="30"/>
          <w:cs/>
        </w:rPr>
        <w:t xml:space="preserve">ทุกเดือน และกลุ่มบริษัทจ่ายสมทบในอัตราร้อยละ </w:t>
      </w:r>
      <w:r w:rsidRPr="002C5644">
        <w:rPr>
          <w:rFonts w:ascii="Angsana New" w:eastAsia="MS Mincho" w:hAnsi="Angsana New"/>
          <w:sz w:val="30"/>
          <w:szCs w:val="30"/>
        </w:rPr>
        <w:t>3</w:t>
      </w:r>
      <w:r w:rsidRPr="002C5644">
        <w:rPr>
          <w:rFonts w:ascii="Angsana New" w:eastAsia="MS Mincho" w:hAnsi="Angsana New"/>
          <w:sz w:val="30"/>
          <w:szCs w:val="30"/>
          <w:cs/>
        </w:rPr>
        <w:t xml:space="preserve"> ถึง อัตราร้อยละ </w:t>
      </w:r>
      <w:r w:rsidR="005B147C" w:rsidRPr="002C5644">
        <w:rPr>
          <w:rFonts w:ascii="Angsana New" w:eastAsia="MS Mincho" w:hAnsi="Angsana New"/>
          <w:sz w:val="30"/>
          <w:szCs w:val="30"/>
        </w:rPr>
        <w:t>5</w:t>
      </w:r>
      <w:r w:rsidRPr="002C5644">
        <w:rPr>
          <w:rFonts w:ascii="Angsana New" w:eastAsia="MS Mincho" w:hAnsi="Angsana New"/>
          <w:sz w:val="30"/>
          <w:szCs w:val="30"/>
        </w:rPr>
        <w:t xml:space="preserve"> </w:t>
      </w:r>
      <w:r w:rsidRPr="002C5644">
        <w:rPr>
          <w:rFonts w:ascii="Angsana New" w:eastAsia="MS Mincho" w:hAnsi="Angsana New"/>
          <w:sz w:val="30"/>
          <w:szCs w:val="30"/>
          <w:cs/>
        </w:rPr>
        <w:t>ของเงินเดือนของพนักงานทุกเดือน</w:t>
      </w:r>
      <w:r w:rsidRPr="002C5644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2C5644">
        <w:rPr>
          <w:rFonts w:ascii="Angsana New" w:eastAsia="MS Mincho" w:hAnsi="Angsana New"/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40BBF821" w14:textId="77777777" w:rsidR="0056186D" w:rsidRPr="00C236C9" w:rsidRDefault="0056186D" w:rsidP="00581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72"/>
        <w:jc w:val="thaiDistribute"/>
        <w:rPr>
          <w:rFonts w:ascii="Angsana New" w:eastAsia="MS Mincho" w:hAnsi="Angsana New"/>
        </w:rPr>
      </w:pPr>
    </w:p>
    <w:p w14:paraId="58E9149D" w14:textId="05BEFBB9" w:rsidR="00287B73" w:rsidRPr="002C5644" w:rsidRDefault="00287B73" w:rsidP="00C9702A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29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2C5644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00C8AD92" w14:textId="77777777" w:rsidR="00072241" w:rsidRPr="00C236C9" w:rsidRDefault="00072241" w:rsidP="00072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cs/>
        </w:rPr>
      </w:pPr>
    </w:p>
    <w:p w14:paraId="2DB7680C" w14:textId="77777777" w:rsidR="001C6BA4" w:rsidRPr="002C5644" w:rsidRDefault="001C6BA4" w:rsidP="00C46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C5644">
        <w:rPr>
          <w:rFonts w:ascii="Angsana New" w:eastAsia="MS Mincho" w:hAnsi="Angsana New" w:hint="cs"/>
          <w:sz w:val="30"/>
          <w:szCs w:val="30"/>
          <w:cs/>
        </w:rPr>
        <w:t>งบ</w:t>
      </w:r>
      <w:r w:rsidR="00FD5B29" w:rsidRPr="002C5644">
        <w:rPr>
          <w:rFonts w:ascii="Angsana New" w:eastAsia="MS Mincho" w:hAnsi="Angsana New" w:hint="cs"/>
          <w:sz w:val="30"/>
          <w:szCs w:val="30"/>
          <w:cs/>
        </w:rPr>
        <w:t>กำไรขาดทุนเบ็ดเสร็จไ</w:t>
      </w:r>
      <w:r w:rsidRPr="002C5644">
        <w:rPr>
          <w:rFonts w:ascii="Angsana New" w:eastAsia="MS Mincho" w:hAnsi="Angsana New" w:hint="cs"/>
          <w:sz w:val="30"/>
          <w:szCs w:val="30"/>
          <w:cs/>
        </w:rPr>
        <w:t>ด้รวมการวิเคราะห์ค่าใช้จ่ายตามหน้าที่ ค่าใช้จ่ายตามลักษณะได้เปิดเผยตามข้อกำหนดในมาตร</w:t>
      </w:r>
      <w:r w:rsidR="00FD5B29" w:rsidRPr="002C5644">
        <w:rPr>
          <w:rFonts w:ascii="Angsana New" w:eastAsia="MS Mincho" w:hAnsi="Angsana New" w:hint="cs"/>
          <w:sz w:val="30"/>
          <w:szCs w:val="30"/>
          <w:cs/>
        </w:rPr>
        <w:t>ฐานการรายงานทางการเงินฉบับต่างๆ ดังนี้</w:t>
      </w:r>
    </w:p>
    <w:p w14:paraId="701F5C10" w14:textId="77777777" w:rsidR="001C6BA4" w:rsidRPr="00C236C9" w:rsidRDefault="001C6BA4" w:rsidP="00072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</w:rPr>
      </w:pPr>
    </w:p>
    <w:tbl>
      <w:tblPr>
        <w:tblW w:w="97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810"/>
        <w:gridCol w:w="1170"/>
        <w:gridCol w:w="270"/>
        <w:gridCol w:w="1170"/>
        <w:gridCol w:w="270"/>
        <w:gridCol w:w="1080"/>
        <w:gridCol w:w="270"/>
        <w:gridCol w:w="990"/>
      </w:tblGrid>
      <w:tr w:rsidR="00072241" w:rsidRPr="002C5644" w14:paraId="233D6FE0" w14:textId="77777777" w:rsidTr="00991ACA">
        <w:tc>
          <w:tcPr>
            <w:tcW w:w="3672" w:type="dxa"/>
          </w:tcPr>
          <w:p w14:paraId="7E1BD6FE" w14:textId="77777777" w:rsidR="00072241" w:rsidRPr="00C236C9" w:rsidRDefault="00072241" w:rsidP="00C236C9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D13DC91" w14:textId="77777777" w:rsidR="00072241" w:rsidRPr="00C236C9" w:rsidRDefault="00072241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E0157C1" w14:textId="77777777" w:rsidR="00072241" w:rsidRPr="00C236C9" w:rsidRDefault="00072241" w:rsidP="00C236C9">
            <w:pPr>
              <w:tabs>
                <w:tab w:val="left" w:pos="540"/>
              </w:tabs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C236C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905FFB" w14:textId="77777777" w:rsidR="00072241" w:rsidRPr="00C236C9" w:rsidRDefault="00072241" w:rsidP="00C236C9">
            <w:pPr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1BEE3FE" w14:textId="77777777" w:rsidR="00072241" w:rsidRPr="00C236C9" w:rsidRDefault="00072241" w:rsidP="00C236C9">
            <w:pPr>
              <w:tabs>
                <w:tab w:val="left" w:pos="540"/>
              </w:tabs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236C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37CF" w:rsidRPr="002C5644" w14:paraId="22BA24F1" w14:textId="77777777" w:rsidTr="00991ACA">
        <w:tc>
          <w:tcPr>
            <w:tcW w:w="3672" w:type="dxa"/>
          </w:tcPr>
          <w:p w14:paraId="06F9ADBC" w14:textId="77777777" w:rsidR="00AA37CF" w:rsidRPr="00C236C9" w:rsidRDefault="00AA37CF" w:rsidP="00C236C9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38AB21B" w14:textId="77777777" w:rsidR="00AA37CF" w:rsidRPr="00C236C9" w:rsidRDefault="00AA37CF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C236C9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6ADF811C" w14:textId="77777777" w:rsidR="00AA37CF" w:rsidRPr="00C236C9" w:rsidRDefault="00AA37CF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236C9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C236C9">
              <w:rPr>
                <w:rFonts w:ascii="Angsana New" w:eastAsia="MS Mincho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1B68FE11" w14:textId="77777777" w:rsidR="00AA37CF" w:rsidRPr="00C236C9" w:rsidRDefault="00AA37CF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5E7A56C" w14:textId="77777777" w:rsidR="00AA37CF" w:rsidRPr="00C236C9" w:rsidRDefault="00AA37CF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236C9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C236C9">
              <w:rPr>
                <w:rFonts w:ascii="Angsana New" w:eastAsia="MS Mincho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42C1F281" w14:textId="77777777" w:rsidR="00AA37CF" w:rsidRPr="00C236C9" w:rsidRDefault="00AA37CF" w:rsidP="00C236C9">
            <w:pPr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8129A3" w14:textId="77777777" w:rsidR="00AA37CF" w:rsidRPr="00C236C9" w:rsidRDefault="00AA37CF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236C9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C236C9">
              <w:rPr>
                <w:rFonts w:ascii="Angsana New" w:eastAsia="MS Mincho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672725D5" w14:textId="77777777" w:rsidR="00AA37CF" w:rsidRPr="00C236C9" w:rsidRDefault="00AA37CF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3E3517D" w14:textId="77777777" w:rsidR="00AA37CF" w:rsidRPr="00C236C9" w:rsidRDefault="00AA37CF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236C9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Pr="00C236C9">
              <w:rPr>
                <w:rFonts w:ascii="Angsana New" w:eastAsia="MS Mincho" w:hAnsi="Angsana New"/>
                <w:sz w:val="30"/>
                <w:szCs w:val="30"/>
              </w:rPr>
              <w:t>61</w:t>
            </w:r>
          </w:p>
        </w:tc>
      </w:tr>
      <w:tr w:rsidR="00AA37CF" w:rsidRPr="002C5644" w14:paraId="4F2FCB25" w14:textId="77777777" w:rsidTr="00991ACA">
        <w:tc>
          <w:tcPr>
            <w:tcW w:w="3672" w:type="dxa"/>
          </w:tcPr>
          <w:p w14:paraId="5A28070B" w14:textId="77777777" w:rsidR="00AA37CF" w:rsidRPr="00C236C9" w:rsidRDefault="00AA37CF" w:rsidP="00AA37CF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CA31480" w14:textId="77777777" w:rsidR="00AA37CF" w:rsidRPr="00C236C9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5654BC" w14:textId="77777777" w:rsidR="00AA37CF" w:rsidRPr="00C236C9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35FD68CB" w14:textId="77777777" w:rsidR="00AA37CF" w:rsidRPr="00C236C9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236C9">
              <w:rPr>
                <w:rFonts w:ascii="Angsana New" w:eastAsia="MS Mincho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080" w:type="dxa"/>
          </w:tcPr>
          <w:p w14:paraId="55AA0BF0" w14:textId="77777777" w:rsidR="00AA37CF" w:rsidRPr="00C236C9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8C802" w14:textId="77777777" w:rsidR="00AA37CF" w:rsidRPr="00C236C9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3DDC0E" w14:textId="77777777" w:rsidR="00AA37CF" w:rsidRPr="00C236C9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A37CF" w:rsidRPr="002C5644" w14:paraId="3F5F6FA4" w14:textId="77777777" w:rsidTr="00991ACA">
        <w:tc>
          <w:tcPr>
            <w:tcW w:w="3672" w:type="dxa"/>
          </w:tcPr>
          <w:p w14:paraId="77911DE9" w14:textId="77777777" w:rsidR="00AA37CF" w:rsidRPr="00C236C9" w:rsidRDefault="00AA37CF" w:rsidP="00C236C9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5355AD3" w14:textId="77777777" w:rsidR="00AA37CF" w:rsidRPr="00C236C9" w:rsidRDefault="00AA37CF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3AEA08C6" w14:textId="77777777" w:rsidR="00AA37CF" w:rsidRPr="00C236C9" w:rsidRDefault="00AA37CF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C236C9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C236C9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C236C9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C236C9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CB3411" w:rsidRPr="002C5644" w14:paraId="2722ABF1" w14:textId="77777777" w:rsidTr="00991ACA">
        <w:tc>
          <w:tcPr>
            <w:tcW w:w="3672" w:type="dxa"/>
          </w:tcPr>
          <w:p w14:paraId="4B4ACD01" w14:textId="0479A92A" w:rsidR="00CB3411" w:rsidRPr="00C236C9" w:rsidRDefault="00CB3411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236C9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ค่าใช้จ่ายผลประโยชน์</w:t>
            </w:r>
            <w:r w:rsidR="006F2890">
              <w:rPr>
                <w:rFonts w:ascii="Angsana New" w:eastAsia="MS Mincho" w:hAnsi="Angsana New" w:hint="cs"/>
                <w:sz w:val="30"/>
                <w:szCs w:val="30"/>
                <w:cs/>
              </w:rPr>
              <w:t>ของ</w:t>
            </w:r>
            <w:r w:rsidRPr="00C236C9">
              <w:rPr>
                <w:rFonts w:ascii="Angsana New" w:eastAsia="MS Mincho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810" w:type="dxa"/>
          </w:tcPr>
          <w:p w14:paraId="0FA784D2" w14:textId="4F9A4D4A" w:rsidR="00CB3411" w:rsidRPr="00C236C9" w:rsidRDefault="00CB3411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C236C9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22</w:t>
            </w:r>
          </w:p>
        </w:tc>
        <w:tc>
          <w:tcPr>
            <w:tcW w:w="1170" w:type="dxa"/>
          </w:tcPr>
          <w:p w14:paraId="289F1D85" w14:textId="44A6C70F" w:rsidR="00CB3411" w:rsidRPr="006A4616" w:rsidRDefault="00991ACA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A4616">
              <w:rPr>
                <w:rFonts w:asciiTheme="majorBidi" w:hAnsiTheme="majorBidi" w:cstheme="majorBidi"/>
                <w:sz w:val="30"/>
                <w:szCs w:val="30"/>
              </w:rPr>
              <w:t>2,723,759</w:t>
            </w:r>
          </w:p>
        </w:tc>
        <w:tc>
          <w:tcPr>
            <w:tcW w:w="270" w:type="dxa"/>
          </w:tcPr>
          <w:p w14:paraId="7B3C37C0" w14:textId="77777777" w:rsidR="00CB3411" w:rsidRPr="00C236C9" w:rsidRDefault="00CB3411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14:paraId="5033C90B" w14:textId="01B5697F" w:rsidR="00CB3411" w:rsidRPr="00C236C9" w:rsidRDefault="00CB3411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36C9">
              <w:rPr>
                <w:rFonts w:asciiTheme="majorBidi" w:hAnsiTheme="majorBidi" w:cstheme="majorBidi"/>
                <w:sz w:val="30"/>
                <w:szCs w:val="30"/>
              </w:rPr>
              <w:t>2,572,515</w:t>
            </w:r>
          </w:p>
        </w:tc>
        <w:tc>
          <w:tcPr>
            <w:tcW w:w="270" w:type="dxa"/>
          </w:tcPr>
          <w:p w14:paraId="6DB4946B" w14:textId="77777777" w:rsidR="00CB3411" w:rsidRPr="00C236C9" w:rsidRDefault="00CB3411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43AEBC84" w14:textId="5C3B21E3" w:rsidR="00CB3411" w:rsidRPr="00C236C9" w:rsidRDefault="00CB3411" w:rsidP="00A6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36C9">
              <w:rPr>
                <w:rFonts w:asciiTheme="majorBidi" w:hAnsiTheme="majorBidi" w:cstheme="majorBidi"/>
                <w:sz w:val="30"/>
                <w:szCs w:val="30"/>
              </w:rPr>
              <w:t xml:space="preserve"> 763,178 </w:t>
            </w:r>
          </w:p>
        </w:tc>
        <w:tc>
          <w:tcPr>
            <w:tcW w:w="270" w:type="dxa"/>
          </w:tcPr>
          <w:p w14:paraId="2182E04F" w14:textId="77777777" w:rsidR="00CB3411" w:rsidRPr="00C236C9" w:rsidRDefault="00CB3411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990" w:type="dxa"/>
          </w:tcPr>
          <w:p w14:paraId="34E3EDB3" w14:textId="34E9DF3E" w:rsidR="00CB3411" w:rsidRPr="00C236C9" w:rsidRDefault="00CB3411" w:rsidP="00A6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36C9">
              <w:rPr>
                <w:rFonts w:asciiTheme="majorBidi" w:hAnsiTheme="majorBidi" w:cstheme="majorBidi"/>
                <w:sz w:val="30"/>
                <w:szCs w:val="30"/>
              </w:rPr>
              <w:t xml:space="preserve"> 287,447 </w:t>
            </w:r>
          </w:p>
        </w:tc>
      </w:tr>
      <w:tr w:rsidR="00CB3411" w:rsidRPr="002C5644" w14:paraId="69318DB0" w14:textId="77777777" w:rsidTr="00991ACA">
        <w:tc>
          <w:tcPr>
            <w:tcW w:w="3672" w:type="dxa"/>
          </w:tcPr>
          <w:p w14:paraId="782B1410" w14:textId="0F9EEE57" w:rsidR="00CB3411" w:rsidRPr="00C236C9" w:rsidRDefault="00CB3411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236C9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27ADB003" w14:textId="77777777" w:rsidR="00CB3411" w:rsidRPr="00C236C9" w:rsidRDefault="00CB3411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4622DA" w14:textId="1FA6126A" w:rsidR="00CB3411" w:rsidRPr="006A4616" w:rsidRDefault="00CB3411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A4616">
              <w:rPr>
                <w:rFonts w:asciiTheme="majorBidi" w:hAnsiTheme="majorBidi" w:cstheme="majorBidi"/>
                <w:sz w:val="30"/>
                <w:szCs w:val="30"/>
              </w:rPr>
              <w:t>1,789,30</w:t>
            </w:r>
            <w:r w:rsidR="00EB1F4F" w:rsidRPr="006A461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6B3F524" w14:textId="77777777" w:rsidR="00CB3411" w:rsidRPr="00C236C9" w:rsidRDefault="00CB3411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0D027CB" w14:textId="1750E12E" w:rsidR="00CB3411" w:rsidRPr="00C236C9" w:rsidRDefault="00CB3411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36C9">
              <w:rPr>
                <w:rFonts w:asciiTheme="majorBidi" w:hAnsiTheme="majorBidi" w:cstheme="majorBidi"/>
                <w:sz w:val="30"/>
                <w:szCs w:val="30"/>
              </w:rPr>
              <w:t xml:space="preserve">  1,875,248</w:t>
            </w:r>
          </w:p>
        </w:tc>
        <w:tc>
          <w:tcPr>
            <w:tcW w:w="270" w:type="dxa"/>
          </w:tcPr>
          <w:p w14:paraId="1C9355B0" w14:textId="77777777" w:rsidR="00CB3411" w:rsidRPr="00C236C9" w:rsidRDefault="00CB3411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B4B0A97" w14:textId="19F501C9" w:rsidR="00CB3411" w:rsidRPr="00C236C9" w:rsidRDefault="006C0A96" w:rsidP="00A6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36C9">
              <w:rPr>
                <w:rFonts w:asciiTheme="majorBidi" w:hAnsiTheme="majorBidi" w:cstheme="majorBidi"/>
                <w:sz w:val="30"/>
                <w:szCs w:val="30"/>
              </w:rPr>
              <w:t>2,713</w:t>
            </w:r>
          </w:p>
        </w:tc>
        <w:tc>
          <w:tcPr>
            <w:tcW w:w="270" w:type="dxa"/>
          </w:tcPr>
          <w:p w14:paraId="68E231E6" w14:textId="77777777" w:rsidR="00CB3411" w:rsidRPr="00C236C9" w:rsidRDefault="00CB3411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8A125BD" w14:textId="161169FF" w:rsidR="00CB3411" w:rsidRPr="00C236C9" w:rsidRDefault="00CB3411" w:rsidP="00A6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36C9">
              <w:rPr>
                <w:rFonts w:asciiTheme="majorBidi" w:hAnsiTheme="majorBidi" w:cstheme="majorBidi"/>
                <w:sz w:val="30"/>
                <w:szCs w:val="30"/>
              </w:rPr>
              <w:t xml:space="preserve"> 542 </w:t>
            </w:r>
          </w:p>
        </w:tc>
      </w:tr>
      <w:tr w:rsidR="00CB3411" w:rsidRPr="002C5644" w14:paraId="55CBDF69" w14:textId="77777777" w:rsidTr="00991ACA">
        <w:tc>
          <w:tcPr>
            <w:tcW w:w="3672" w:type="dxa"/>
          </w:tcPr>
          <w:p w14:paraId="2D158476" w14:textId="77777777" w:rsidR="00CB3411" w:rsidRPr="00C236C9" w:rsidRDefault="00CB3411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236C9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ค่าบำรุงรักษาและสาธารณูปโภค</w:t>
            </w:r>
          </w:p>
        </w:tc>
        <w:tc>
          <w:tcPr>
            <w:tcW w:w="810" w:type="dxa"/>
          </w:tcPr>
          <w:p w14:paraId="2D876F72" w14:textId="77777777" w:rsidR="00CB3411" w:rsidRPr="00C236C9" w:rsidRDefault="00CB3411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CB3451" w14:textId="444E0752" w:rsidR="00CB3411" w:rsidRPr="00C236C9" w:rsidRDefault="00CB3411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36C9">
              <w:rPr>
                <w:rFonts w:asciiTheme="majorBidi" w:hAnsiTheme="majorBidi" w:cstheme="majorBidi"/>
                <w:sz w:val="30"/>
                <w:szCs w:val="30"/>
              </w:rPr>
              <w:t>1,11</w:t>
            </w:r>
            <w:r w:rsidR="00991AC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36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1ACA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270" w:type="dxa"/>
          </w:tcPr>
          <w:p w14:paraId="71A2E156" w14:textId="77777777" w:rsidR="00CB3411" w:rsidRPr="00C236C9" w:rsidRDefault="00CB3411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AB9F40" w14:textId="38655AE8" w:rsidR="00CB3411" w:rsidRPr="00C236C9" w:rsidRDefault="00CB3411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36C9">
              <w:rPr>
                <w:rFonts w:asciiTheme="majorBidi" w:hAnsiTheme="majorBidi" w:cstheme="majorBidi"/>
                <w:sz w:val="30"/>
                <w:szCs w:val="30"/>
              </w:rPr>
              <w:t xml:space="preserve">  1,073,023</w:t>
            </w:r>
          </w:p>
        </w:tc>
        <w:tc>
          <w:tcPr>
            <w:tcW w:w="270" w:type="dxa"/>
          </w:tcPr>
          <w:p w14:paraId="2309093B" w14:textId="77777777" w:rsidR="00CB3411" w:rsidRPr="00C236C9" w:rsidRDefault="00CB3411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CB3F201" w14:textId="424A27CE" w:rsidR="00CB3411" w:rsidRPr="00C236C9" w:rsidRDefault="006C0A96" w:rsidP="00A6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36C9">
              <w:rPr>
                <w:rFonts w:asciiTheme="majorBidi" w:hAnsiTheme="majorBidi" w:cstheme="majorBidi"/>
                <w:sz w:val="30"/>
                <w:szCs w:val="30"/>
              </w:rPr>
              <w:t>17,044</w:t>
            </w:r>
          </w:p>
        </w:tc>
        <w:tc>
          <w:tcPr>
            <w:tcW w:w="270" w:type="dxa"/>
          </w:tcPr>
          <w:p w14:paraId="0E57D47A" w14:textId="77777777" w:rsidR="00CB3411" w:rsidRPr="00C236C9" w:rsidRDefault="00CB3411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7F0411" w14:textId="5B1B001C" w:rsidR="00CB3411" w:rsidRPr="00C236C9" w:rsidRDefault="00CB3411" w:rsidP="00A6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36C9">
              <w:rPr>
                <w:rFonts w:asciiTheme="majorBidi" w:hAnsiTheme="majorBidi" w:cstheme="majorBidi"/>
                <w:sz w:val="30"/>
                <w:szCs w:val="30"/>
              </w:rPr>
              <w:t xml:space="preserve"> 4,624 </w:t>
            </w:r>
          </w:p>
        </w:tc>
      </w:tr>
      <w:tr w:rsidR="00DA4961" w:rsidRPr="002C5644" w14:paraId="62028AEB" w14:textId="77777777" w:rsidTr="00991ACA">
        <w:tc>
          <w:tcPr>
            <w:tcW w:w="3672" w:type="dxa"/>
          </w:tcPr>
          <w:p w14:paraId="094693D1" w14:textId="77777777" w:rsidR="00DA4961" w:rsidRPr="00C236C9" w:rsidRDefault="00DA4961" w:rsidP="00DA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236C9">
              <w:rPr>
                <w:rFonts w:ascii="Angsana New" w:eastAsia="MS Mincho" w:hAnsi="Angsana New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810" w:type="dxa"/>
          </w:tcPr>
          <w:p w14:paraId="73A17624" w14:textId="77777777" w:rsidR="00DA4961" w:rsidRPr="00C236C9" w:rsidRDefault="00DA4961" w:rsidP="00DA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3E2C48" w14:textId="7CB7DB5D" w:rsidR="00DA4961" w:rsidRPr="00C236C9" w:rsidRDefault="00DA4961" w:rsidP="00DA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789,808</w:t>
            </w:r>
            <w:r w:rsidRPr="00C236C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70" w:type="dxa"/>
          </w:tcPr>
          <w:p w14:paraId="30357A88" w14:textId="77777777" w:rsidR="00DA4961" w:rsidRPr="00C236C9" w:rsidRDefault="00DA4961" w:rsidP="00DA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AA8BFA" w14:textId="00C52436" w:rsidR="00DA4961" w:rsidRPr="00C236C9" w:rsidRDefault="00DA4961" w:rsidP="00DA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711,998</w:t>
            </w:r>
          </w:p>
        </w:tc>
        <w:tc>
          <w:tcPr>
            <w:tcW w:w="270" w:type="dxa"/>
          </w:tcPr>
          <w:p w14:paraId="3FC89DC2" w14:textId="77777777" w:rsidR="00DA4961" w:rsidRPr="00C236C9" w:rsidRDefault="00DA4961" w:rsidP="00DA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E58EE33" w14:textId="4A53C7AC" w:rsidR="00DA4961" w:rsidRPr="00C236C9" w:rsidRDefault="00DA4961" w:rsidP="00DA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36C9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04B6E263" w14:textId="77777777" w:rsidR="00DA4961" w:rsidRPr="00C236C9" w:rsidRDefault="00DA4961" w:rsidP="00DA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17AADB" w14:textId="3EE84A20" w:rsidR="00DA4961" w:rsidRPr="00C236C9" w:rsidRDefault="00DA4961" w:rsidP="00DA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2"/>
                <w:tab w:val="left" w:pos="522"/>
              </w:tabs>
              <w:spacing w:line="228" w:lineRule="auto"/>
              <w:ind w:right="-2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 xml:space="preserve">          </w:t>
            </w:r>
            <w:r w:rsidRPr="00DA4961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 xml:space="preserve">-    </w:t>
            </w:r>
          </w:p>
        </w:tc>
      </w:tr>
      <w:tr w:rsidR="00E762B6" w:rsidRPr="002C5644" w14:paraId="40BE6BAF" w14:textId="77777777" w:rsidTr="00991ACA">
        <w:tc>
          <w:tcPr>
            <w:tcW w:w="3672" w:type="dxa"/>
          </w:tcPr>
          <w:p w14:paraId="63CFE53E" w14:textId="169C1D4B" w:rsidR="00E762B6" w:rsidRPr="00C236C9" w:rsidRDefault="00E762B6" w:rsidP="00E7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236C9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810" w:type="dxa"/>
          </w:tcPr>
          <w:p w14:paraId="399A60E7" w14:textId="77777777" w:rsidR="00E762B6" w:rsidRPr="00C236C9" w:rsidRDefault="00E762B6" w:rsidP="00E7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844E8A" w14:textId="11D346D0" w:rsidR="00E762B6" w:rsidRPr="00C236C9" w:rsidRDefault="00D70F99" w:rsidP="00E7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309,9</w:t>
            </w:r>
            <w:r w:rsidR="00991ACA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14:paraId="58C5EF0E" w14:textId="77777777" w:rsidR="00E762B6" w:rsidRPr="00C236C9" w:rsidRDefault="00E762B6" w:rsidP="00E7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C70CDB8" w14:textId="6DD63677" w:rsidR="00E762B6" w:rsidRPr="00C236C9" w:rsidRDefault="000F31F1" w:rsidP="00E7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405,341</w:t>
            </w:r>
          </w:p>
        </w:tc>
        <w:tc>
          <w:tcPr>
            <w:tcW w:w="270" w:type="dxa"/>
          </w:tcPr>
          <w:p w14:paraId="4E90D952" w14:textId="77777777" w:rsidR="00E762B6" w:rsidRPr="00C236C9" w:rsidRDefault="00E762B6" w:rsidP="00E7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5EDF196" w14:textId="7E89321D" w:rsidR="00E762B6" w:rsidRPr="00C236C9" w:rsidRDefault="000F31F1" w:rsidP="00A6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36C9">
              <w:rPr>
                <w:rFonts w:asciiTheme="majorBidi" w:hAnsiTheme="majorBidi" w:cstheme="majorBidi"/>
                <w:sz w:val="30"/>
                <w:szCs w:val="30"/>
              </w:rPr>
              <w:t>2,199</w:t>
            </w:r>
          </w:p>
        </w:tc>
        <w:tc>
          <w:tcPr>
            <w:tcW w:w="270" w:type="dxa"/>
          </w:tcPr>
          <w:p w14:paraId="3459D651" w14:textId="77777777" w:rsidR="00E762B6" w:rsidRPr="00C236C9" w:rsidRDefault="00E762B6" w:rsidP="00E7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57FBE8F" w14:textId="73B46882" w:rsidR="00E762B6" w:rsidRPr="00C236C9" w:rsidRDefault="000F31F1" w:rsidP="00A6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686</w:t>
            </w:r>
          </w:p>
        </w:tc>
      </w:tr>
      <w:tr w:rsidR="005A6C44" w:rsidRPr="002C5644" w14:paraId="34ECC492" w14:textId="77777777" w:rsidTr="00991ACA">
        <w:tc>
          <w:tcPr>
            <w:tcW w:w="3672" w:type="dxa"/>
          </w:tcPr>
          <w:p w14:paraId="3B41C808" w14:textId="77777777" w:rsidR="005A6C44" w:rsidRPr="00C236C9" w:rsidRDefault="005A6C44" w:rsidP="005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C236C9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ค่าธรรมเนียมบริหารและ</w:t>
            </w:r>
          </w:p>
          <w:p w14:paraId="169840DA" w14:textId="65A3BC50" w:rsidR="005A6C44" w:rsidRPr="00C236C9" w:rsidRDefault="005A6C44" w:rsidP="005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236C9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C236C9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ค่าส่วนแบ่งการตลาด</w:t>
            </w:r>
          </w:p>
        </w:tc>
        <w:tc>
          <w:tcPr>
            <w:tcW w:w="810" w:type="dxa"/>
          </w:tcPr>
          <w:p w14:paraId="69FC98C0" w14:textId="16E8D3DA" w:rsidR="005A6C44" w:rsidRPr="00C236C9" w:rsidRDefault="005A6C44" w:rsidP="005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15AE93" w14:textId="77777777" w:rsidR="005A6C44" w:rsidRDefault="005A6C44" w:rsidP="005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7CE860" w14:textId="17D0F362" w:rsidR="005A6C44" w:rsidRPr="00C236C9" w:rsidRDefault="005A6C44" w:rsidP="005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36C9">
              <w:rPr>
                <w:rFonts w:asciiTheme="majorBidi" w:hAnsiTheme="majorBidi" w:cstheme="majorBidi"/>
                <w:sz w:val="30"/>
                <w:szCs w:val="30"/>
              </w:rPr>
              <w:t>227,153</w:t>
            </w:r>
          </w:p>
        </w:tc>
        <w:tc>
          <w:tcPr>
            <w:tcW w:w="270" w:type="dxa"/>
          </w:tcPr>
          <w:p w14:paraId="44EB708F" w14:textId="77777777" w:rsidR="005A6C44" w:rsidRPr="00C236C9" w:rsidRDefault="005A6C44" w:rsidP="005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CD4AC03" w14:textId="77777777" w:rsidR="005A6C44" w:rsidRDefault="005A6C44" w:rsidP="005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49F4F2" w14:textId="48D70B2D" w:rsidR="005A6C44" w:rsidRPr="00C236C9" w:rsidRDefault="005A6C44" w:rsidP="005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36C9">
              <w:rPr>
                <w:rFonts w:asciiTheme="majorBidi" w:hAnsiTheme="majorBidi" w:cstheme="majorBidi"/>
                <w:sz w:val="30"/>
                <w:szCs w:val="30"/>
              </w:rPr>
              <w:t xml:space="preserve">  197,300</w:t>
            </w:r>
          </w:p>
        </w:tc>
        <w:tc>
          <w:tcPr>
            <w:tcW w:w="270" w:type="dxa"/>
          </w:tcPr>
          <w:p w14:paraId="0B4696F9" w14:textId="77777777" w:rsidR="005A6C44" w:rsidRPr="00C236C9" w:rsidRDefault="005A6C44" w:rsidP="005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9A4AF2A" w14:textId="77777777" w:rsidR="005A6C44" w:rsidRDefault="005A6C44" w:rsidP="00A6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1A84A2" w14:textId="414A6AC7" w:rsidR="005A6C44" w:rsidRPr="00C236C9" w:rsidRDefault="005A6C44" w:rsidP="00A6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36C9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</w:tcPr>
          <w:p w14:paraId="4A5EFAD7" w14:textId="77777777" w:rsidR="005A6C44" w:rsidRPr="00C236C9" w:rsidRDefault="005A6C44" w:rsidP="005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15A06D5" w14:textId="77777777" w:rsidR="005A6C44" w:rsidRPr="00DA4961" w:rsidRDefault="005A6C44" w:rsidP="0099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  <w:p w14:paraId="38C9E897" w14:textId="05CF3BC6" w:rsidR="005A6C44" w:rsidRPr="00DA4961" w:rsidRDefault="00DA4961" w:rsidP="00DA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1"/>
                <w:tab w:val="left" w:pos="593"/>
              </w:tabs>
              <w:spacing w:line="228" w:lineRule="auto"/>
              <w:ind w:right="-699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 xml:space="preserve">          </w:t>
            </w:r>
            <w:r w:rsidRPr="00DA4961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 xml:space="preserve">- </w:t>
            </w:r>
            <w:r w:rsidR="005A6C44" w:rsidRPr="00DA4961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 xml:space="preserve">   </w:t>
            </w:r>
          </w:p>
        </w:tc>
      </w:tr>
      <w:tr w:rsidR="00E762B6" w:rsidRPr="002C5644" w14:paraId="0C05A285" w14:textId="77777777" w:rsidTr="00991ACA">
        <w:tc>
          <w:tcPr>
            <w:tcW w:w="3672" w:type="dxa"/>
          </w:tcPr>
          <w:p w14:paraId="4B42D2B0" w14:textId="77777777" w:rsidR="00E762B6" w:rsidRPr="00C236C9" w:rsidRDefault="00E762B6" w:rsidP="00E7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236C9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810" w:type="dxa"/>
          </w:tcPr>
          <w:p w14:paraId="5D997504" w14:textId="77777777" w:rsidR="00E762B6" w:rsidRPr="00C236C9" w:rsidRDefault="00E762B6" w:rsidP="00E7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2AF471" w14:textId="3FE3F155" w:rsidR="00E762B6" w:rsidRPr="00C236C9" w:rsidRDefault="00E762B6" w:rsidP="00E7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36C9">
              <w:rPr>
                <w:rFonts w:asciiTheme="majorBidi" w:hAnsiTheme="majorBidi" w:cstheme="majorBidi"/>
                <w:sz w:val="30"/>
                <w:szCs w:val="30"/>
              </w:rPr>
              <w:t xml:space="preserve">  18</w:t>
            </w:r>
            <w:r w:rsidR="00991AC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36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1ACA"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  <w:tc>
          <w:tcPr>
            <w:tcW w:w="270" w:type="dxa"/>
          </w:tcPr>
          <w:p w14:paraId="01F072AA" w14:textId="77777777" w:rsidR="00E762B6" w:rsidRPr="00C236C9" w:rsidRDefault="00E762B6" w:rsidP="00E7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06B8E8C" w14:textId="47D2A3F4" w:rsidR="00E762B6" w:rsidRPr="00C236C9" w:rsidRDefault="00E762B6" w:rsidP="00E7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36C9">
              <w:rPr>
                <w:rFonts w:asciiTheme="majorBidi" w:hAnsiTheme="majorBidi" w:cstheme="majorBidi"/>
                <w:sz w:val="30"/>
                <w:szCs w:val="30"/>
              </w:rPr>
              <w:t>181,184</w:t>
            </w:r>
          </w:p>
        </w:tc>
        <w:tc>
          <w:tcPr>
            <w:tcW w:w="270" w:type="dxa"/>
          </w:tcPr>
          <w:p w14:paraId="39483979" w14:textId="77777777" w:rsidR="00E762B6" w:rsidRPr="00C236C9" w:rsidRDefault="00E762B6" w:rsidP="00E7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2D1B2AA" w14:textId="32B0CC35" w:rsidR="00E762B6" w:rsidRPr="00C236C9" w:rsidRDefault="00E762B6" w:rsidP="00A6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36C9">
              <w:rPr>
                <w:rFonts w:asciiTheme="majorBidi" w:hAnsiTheme="majorBidi" w:cstheme="majorBidi"/>
                <w:sz w:val="30"/>
                <w:szCs w:val="30"/>
              </w:rPr>
              <w:t>96,655</w:t>
            </w:r>
          </w:p>
        </w:tc>
        <w:tc>
          <w:tcPr>
            <w:tcW w:w="270" w:type="dxa"/>
          </w:tcPr>
          <w:p w14:paraId="61BFF714" w14:textId="77777777" w:rsidR="00E762B6" w:rsidRPr="00C236C9" w:rsidRDefault="00E762B6" w:rsidP="00E7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1C769382" w14:textId="3C28A6A6" w:rsidR="00E762B6" w:rsidRPr="00C236C9" w:rsidRDefault="009F3DB1" w:rsidP="00A6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28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39,255</w:t>
            </w:r>
          </w:p>
        </w:tc>
      </w:tr>
      <w:tr w:rsidR="00DA4961" w:rsidRPr="002C5644" w14:paraId="2407081F" w14:textId="77777777" w:rsidTr="00991ACA">
        <w:tc>
          <w:tcPr>
            <w:tcW w:w="3672" w:type="dxa"/>
          </w:tcPr>
          <w:p w14:paraId="53D3E97D" w14:textId="77777777" w:rsidR="00DA4961" w:rsidRPr="00C236C9" w:rsidRDefault="00DA4961" w:rsidP="00DA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236C9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810" w:type="dxa"/>
          </w:tcPr>
          <w:p w14:paraId="03B13FA6" w14:textId="77777777" w:rsidR="00DA4961" w:rsidRPr="00C236C9" w:rsidRDefault="00DA4961" w:rsidP="00DA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E3719C" w14:textId="77777777" w:rsidR="00DA4961" w:rsidRPr="00C236C9" w:rsidRDefault="00DA4961" w:rsidP="00DA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36C9">
              <w:rPr>
                <w:rFonts w:asciiTheme="majorBidi" w:hAnsiTheme="majorBidi" w:cstheme="majorBidi"/>
                <w:sz w:val="30"/>
                <w:szCs w:val="30"/>
              </w:rPr>
              <w:t>143,760</w:t>
            </w:r>
          </w:p>
        </w:tc>
        <w:tc>
          <w:tcPr>
            <w:tcW w:w="270" w:type="dxa"/>
          </w:tcPr>
          <w:p w14:paraId="4D8A5140" w14:textId="77777777" w:rsidR="00DA4961" w:rsidRPr="00C236C9" w:rsidRDefault="00DA4961" w:rsidP="00DA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E5BED73" w14:textId="6235F26F" w:rsidR="00DA4961" w:rsidRPr="00C236C9" w:rsidRDefault="00DA4961" w:rsidP="00DA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36C9">
              <w:rPr>
                <w:rFonts w:asciiTheme="majorBidi" w:hAnsiTheme="majorBidi" w:cstheme="majorBidi"/>
                <w:sz w:val="30"/>
                <w:szCs w:val="30"/>
              </w:rPr>
              <w:t>108,15</w:t>
            </w:r>
            <w:r w:rsidR="00E603D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7B12F84" w14:textId="77777777" w:rsidR="00DA4961" w:rsidRPr="00C236C9" w:rsidRDefault="00DA4961" w:rsidP="00DA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378B385" w14:textId="77777777" w:rsidR="00DA4961" w:rsidRPr="00C236C9" w:rsidRDefault="00DA4961" w:rsidP="00DA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36C9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688BC39D" w14:textId="77777777" w:rsidR="00DA4961" w:rsidRPr="00C236C9" w:rsidRDefault="00DA4961" w:rsidP="00DA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4DC571E" w14:textId="57252369" w:rsidR="00DA4961" w:rsidRPr="00C236C9" w:rsidRDefault="00DA4961" w:rsidP="00DA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5"/>
              </w:tabs>
              <w:spacing w:line="228" w:lineRule="auto"/>
              <w:ind w:left="-108" w:right="-650" w:firstLine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 xml:space="preserve">          </w:t>
            </w:r>
            <w:r w:rsidRPr="00DA4961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 xml:space="preserve">-    </w:t>
            </w:r>
          </w:p>
        </w:tc>
      </w:tr>
      <w:tr w:rsidR="006A4616" w:rsidRPr="002C5644" w14:paraId="632CBE34" w14:textId="77777777" w:rsidTr="00991ACA">
        <w:tc>
          <w:tcPr>
            <w:tcW w:w="3672" w:type="dxa"/>
          </w:tcPr>
          <w:p w14:paraId="41F00E50" w14:textId="403729A0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ค่าธรรมเนียมธนาคารและค่าธรรมเนียมอื่น</w:t>
            </w:r>
          </w:p>
        </w:tc>
        <w:tc>
          <w:tcPr>
            <w:tcW w:w="810" w:type="dxa"/>
          </w:tcPr>
          <w:p w14:paraId="3161F718" w14:textId="77777777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511A01" w14:textId="1F44AE54" w:rsidR="006A4616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129,217</w:t>
            </w:r>
          </w:p>
        </w:tc>
        <w:tc>
          <w:tcPr>
            <w:tcW w:w="270" w:type="dxa"/>
          </w:tcPr>
          <w:p w14:paraId="405F5A60" w14:textId="77777777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51AEFB1" w14:textId="6A83DD47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136,593</w:t>
            </w:r>
          </w:p>
        </w:tc>
        <w:tc>
          <w:tcPr>
            <w:tcW w:w="270" w:type="dxa"/>
          </w:tcPr>
          <w:p w14:paraId="156A1279" w14:textId="77777777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1537623" w14:textId="47926555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left="-108" w:right="-2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1,870</w:t>
            </w:r>
            <w:r w:rsidRPr="00C236C9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270" w:type="dxa"/>
          </w:tcPr>
          <w:p w14:paraId="19E7EFD0" w14:textId="77777777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1E7C2E5" w14:textId="564653A1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608" w:firstLine="3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99</w:t>
            </w:r>
            <w:r w:rsidRPr="00C236C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A4616" w:rsidRPr="002C5644" w14:paraId="5BCE606B" w14:textId="77777777" w:rsidTr="00991ACA">
        <w:tc>
          <w:tcPr>
            <w:tcW w:w="3672" w:type="dxa"/>
          </w:tcPr>
          <w:p w14:paraId="6ABB96B4" w14:textId="757B19B8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236C9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810" w:type="dxa"/>
          </w:tcPr>
          <w:p w14:paraId="399169CF" w14:textId="77777777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94EBB0" w14:textId="073C7F9B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92,607</w:t>
            </w:r>
          </w:p>
        </w:tc>
        <w:tc>
          <w:tcPr>
            <w:tcW w:w="270" w:type="dxa"/>
          </w:tcPr>
          <w:p w14:paraId="5E228F56" w14:textId="77777777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EE1AC42" w14:textId="421344A1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36C9">
              <w:rPr>
                <w:rFonts w:asciiTheme="majorBidi" w:hAnsiTheme="majorBidi" w:cstheme="majorBidi"/>
                <w:sz w:val="30"/>
                <w:szCs w:val="30"/>
              </w:rPr>
              <w:t>52,993</w:t>
            </w:r>
          </w:p>
        </w:tc>
        <w:tc>
          <w:tcPr>
            <w:tcW w:w="270" w:type="dxa"/>
          </w:tcPr>
          <w:p w14:paraId="629A4DE5" w14:textId="77777777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4AB3603" w14:textId="09DA3627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left="-108" w:right="-268"/>
              <w:rPr>
                <w:rFonts w:asciiTheme="majorBidi" w:hAnsiTheme="majorBidi" w:cstheme="majorBidi"/>
                <w:sz w:val="30"/>
                <w:szCs w:val="30"/>
              </w:rPr>
            </w:pPr>
            <w:r w:rsidRPr="00C236C9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4743F98A" w14:textId="19C6AC7A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15C904EB" w14:textId="2F94C5AA" w:rsidR="006A4616" w:rsidRPr="00C236C9" w:rsidRDefault="00DA4961" w:rsidP="00DA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28" w:lineRule="auto"/>
              <w:ind w:left="-108" w:right="-608" w:firstLine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 xml:space="preserve">          </w:t>
            </w:r>
            <w:r w:rsidRPr="00DA4961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 xml:space="preserve">-    </w:t>
            </w:r>
            <w:r w:rsidR="006A4616" w:rsidRPr="00C236C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A4616" w:rsidRPr="002C5644" w14:paraId="5D7D7DFB" w14:textId="77777777" w:rsidTr="00991ACA">
        <w:tc>
          <w:tcPr>
            <w:tcW w:w="3672" w:type="dxa"/>
          </w:tcPr>
          <w:p w14:paraId="1A5C23EE" w14:textId="77777777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236C9">
              <w:rPr>
                <w:rFonts w:ascii="Angsana New" w:eastAsia="MS Mincho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5BDB2BCA" w14:textId="77777777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2BC56B" w14:textId="3ABA1254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848,159</w:t>
            </w:r>
          </w:p>
        </w:tc>
        <w:tc>
          <w:tcPr>
            <w:tcW w:w="270" w:type="dxa"/>
          </w:tcPr>
          <w:p w14:paraId="644155F6" w14:textId="77777777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8BB222" w14:textId="1786AF8C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1,438,104</w:t>
            </w:r>
          </w:p>
        </w:tc>
        <w:tc>
          <w:tcPr>
            <w:tcW w:w="270" w:type="dxa"/>
          </w:tcPr>
          <w:p w14:paraId="3F3DA52F" w14:textId="77777777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F6C5F4" w14:textId="300F1DF0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99,141</w:t>
            </w:r>
            <w:r w:rsidRPr="00C236C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70" w:type="dxa"/>
          </w:tcPr>
          <w:p w14:paraId="2814FF3A" w14:textId="77777777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9028E4" w14:textId="036A0FC6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36C9">
              <w:rPr>
                <w:rFonts w:asciiTheme="majorBidi" w:hAnsiTheme="majorBidi" w:cstheme="majorBidi"/>
                <w:sz w:val="30"/>
                <w:szCs w:val="30"/>
              </w:rPr>
              <w:t>43,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011</w:t>
            </w:r>
          </w:p>
        </w:tc>
      </w:tr>
      <w:tr w:rsidR="006A4616" w:rsidRPr="002C5644" w14:paraId="20E028C6" w14:textId="77777777" w:rsidTr="00991ACA">
        <w:tc>
          <w:tcPr>
            <w:tcW w:w="3672" w:type="dxa"/>
          </w:tcPr>
          <w:p w14:paraId="3256E724" w14:textId="77777777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347" w:hanging="347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C236C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รวมต้นทุนจากการประกอบกิจการโรงแรมและบริการที่เกี่ยวข้องต้นทุนการให้เช่าและการให้บริการอาคารพาณิชยกรรม </w:t>
            </w:r>
            <w:r w:rsidRPr="00C236C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ต้นทุนค่าบริหารงาน</w:t>
            </w:r>
            <w:r w:rsidRPr="00C236C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ต้นทุนในการจัดจำหน่าย และค่าใช้จ่ายในการบริหาร </w:t>
            </w:r>
          </w:p>
        </w:tc>
        <w:tc>
          <w:tcPr>
            <w:tcW w:w="810" w:type="dxa"/>
          </w:tcPr>
          <w:p w14:paraId="4AEE2B91" w14:textId="77777777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34BBBE5" w14:textId="77777777" w:rsidR="006A4616" w:rsidRPr="00C236C9" w:rsidRDefault="006A4616" w:rsidP="006A4616">
            <w:pPr>
              <w:pStyle w:val="acctfourfigures"/>
              <w:tabs>
                <w:tab w:val="clear" w:pos="765"/>
              </w:tabs>
              <w:spacing w:line="228" w:lineRule="auto"/>
              <w:ind w:left="-79" w:right="29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4B742259" w14:textId="77777777" w:rsidR="006A4616" w:rsidRPr="00C236C9" w:rsidRDefault="006A4616" w:rsidP="006A4616">
            <w:pPr>
              <w:pStyle w:val="acctfourfigures"/>
              <w:tabs>
                <w:tab w:val="clear" w:pos="765"/>
              </w:tabs>
              <w:spacing w:line="228" w:lineRule="auto"/>
              <w:ind w:left="-79" w:right="29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41568839" w14:textId="77777777" w:rsidR="006A4616" w:rsidRPr="00C236C9" w:rsidRDefault="006A4616" w:rsidP="006A4616">
            <w:pPr>
              <w:pStyle w:val="acctfourfigures"/>
              <w:tabs>
                <w:tab w:val="clear" w:pos="765"/>
              </w:tabs>
              <w:spacing w:line="228" w:lineRule="auto"/>
              <w:ind w:left="-79" w:right="29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2FB4CF05" w14:textId="77777777" w:rsidR="006A4616" w:rsidRPr="00C236C9" w:rsidRDefault="006A4616" w:rsidP="006A4616">
            <w:pPr>
              <w:pStyle w:val="acctfourfigures"/>
              <w:tabs>
                <w:tab w:val="clear" w:pos="765"/>
              </w:tabs>
              <w:spacing w:line="228" w:lineRule="auto"/>
              <w:ind w:left="-79" w:right="29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2E0A2B33" w14:textId="572722E5" w:rsidR="006A4616" w:rsidRPr="00C236C9" w:rsidRDefault="006A4616" w:rsidP="0010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C236C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8,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352</w:t>
            </w:r>
            <w:r w:rsidRPr="00C236C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360</w:t>
            </w:r>
          </w:p>
        </w:tc>
        <w:tc>
          <w:tcPr>
            <w:tcW w:w="270" w:type="dxa"/>
          </w:tcPr>
          <w:p w14:paraId="57280EFB" w14:textId="77777777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6D389A7" w14:textId="74C4BB1C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C236C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br/>
            </w:r>
            <w:r w:rsidRPr="00C236C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br/>
            </w:r>
            <w:r w:rsidRPr="00C236C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br/>
            </w:r>
            <w:r w:rsidRPr="00C236C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br/>
              <w:t>8,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752,451</w:t>
            </w:r>
            <w:r w:rsidRPr="00C236C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 xml:space="preserve"> </w:t>
            </w:r>
          </w:p>
        </w:tc>
        <w:tc>
          <w:tcPr>
            <w:tcW w:w="270" w:type="dxa"/>
          </w:tcPr>
          <w:p w14:paraId="6C5496AB" w14:textId="77777777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17AE7D4" w14:textId="77777777" w:rsidR="00104B70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C236C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 xml:space="preserve"> </w:t>
            </w:r>
            <w:r w:rsidRPr="00C236C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br/>
            </w:r>
            <w:r w:rsidRPr="00C236C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br/>
            </w:r>
            <w:r w:rsidRPr="00C236C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br/>
            </w:r>
          </w:p>
          <w:p w14:paraId="04251782" w14:textId="5D084639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C236C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982,8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00</w:t>
            </w:r>
            <w:r w:rsidRPr="00C236C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 xml:space="preserve"> </w:t>
            </w:r>
          </w:p>
        </w:tc>
        <w:tc>
          <w:tcPr>
            <w:tcW w:w="270" w:type="dxa"/>
          </w:tcPr>
          <w:p w14:paraId="1E039398" w14:textId="77777777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A41FEFF" w14:textId="031C71CF" w:rsidR="006A4616" w:rsidRPr="00C236C9" w:rsidRDefault="006A4616" w:rsidP="006A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C236C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br/>
            </w:r>
            <w:r w:rsidRPr="00C236C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br/>
            </w:r>
            <w:r w:rsidRPr="00C236C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br/>
            </w:r>
            <w:r w:rsidRPr="00C236C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br/>
            </w:r>
            <w:bookmarkStart w:id="27" w:name="_GoBack"/>
            <w:bookmarkEnd w:id="27"/>
            <w:r w:rsidRPr="00C236C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 xml:space="preserve">375,664 </w:t>
            </w:r>
          </w:p>
        </w:tc>
      </w:tr>
    </w:tbl>
    <w:p w14:paraId="2D26867A" w14:textId="77777777" w:rsidR="00287B73" w:rsidRPr="002C5644" w:rsidRDefault="00286960" w:rsidP="00C9702A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29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2C5644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87B73" w:rsidRPr="002C5644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3A01C43F" w14:textId="77777777" w:rsidR="00072241" w:rsidRPr="002C5644" w:rsidRDefault="00072241" w:rsidP="00072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sz w:val="24"/>
          <w:szCs w:val="24"/>
        </w:rPr>
      </w:pPr>
    </w:p>
    <w:p w14:paraId="70D27B20" w14:textId="77777777" w:rsidR="00072241" w:rsidRPr="002C5644" w:rsidRDefault="00072241" w:rsidP="00072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  <w:r w:rsidRPr="002C5644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55CA7D73" w14:textId="77777777" w:rsidR="00072241" w:rsidRPr="002C5644" w:rsidRDefault="00072241" w:rsidP="00072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sz w:val="24"/>
          <w:szCs w:val="24"/>
        </w:rPr>
      </w:pP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810"/>
        <w:gridCol w:w="1170"/>
        <w:gridCol w:w="270"/>
        <w:gridCol w:w="1260"/>
        <w:gridCol w:w="270"/>
        <w:gridCol w:w="1080"/>
        <w:gridCol w:w="270"/>
        <w:gridCol w:w="1080"/>
      </w:tblGrid>
      <w:tr w:rsidR="00072241" w:rsidRPr="002C5644" w14:paraId="352C122B" w14:textId="77777777" w:rsidTr="000C1E6F">
        <w:trPr>
          <w:tblHeader/>
        </w:trPr>
        <w:tc>
          <w:tcPr>
            <w:tcW w:w="3330" w:type="dxa"/>
          </w:tcPr>
          <w:p w14:paraId="543B844F" w14:textId="77777777" w:rsidR="00072241" w:rsidRPr="002C5644" w:rsidRDefault="00072241" w:rsidP="00072241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A4FBB3F" w14:textId="77777777" w:rsidR="00072241" w:rsidRPr="002C5644" w:rsidRDefault="00072241" w:rsidP="0007224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2FCF0C9F" w14:textId="77777777" w:rsidR="00072241" w:rsidRPr="002C5644" w:rsidRDefault="00072241" w:rsidP="0007224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523F419" w14:textId="77777777" w:rsidR="00072241" w:rsidRPr="002C5644" w:rsidRDefault="00072241" w:rsidP="00072241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F582FBC" w14:textId="77777777" w:rsidR="00072241" w:rsidRPr="002C5644" w:rsidRDefault="00072241" w:rsidP="0007224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37CF" w:rsidRPr="002C5644" w14:paraId="3AC96D53" w14:textId="77777777" w:rsidTr="000C1E6F">
        <w:trPr>
          <w:tblHeader/>
        </w:trPr>
        <w:tc>
          <w:tcPr>
            <w:tcW w:w="3330" w:type="dxa"/>
          </w:tcPr>
          <w:p w14:paraId="76C1D169" w14:textId="77777777" w:rsidR="00AA37CF" w:rsidRPr="002C5644" w:rsidRDefault="00AA37CF" w:rsidP="00AA37CF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48BA887" w14:textId="2BF50C47" w:rsidR="00AA37CF" w:rsidRPr="002C5644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CCEE6C" w14:textId="77777777" w:rsidR="00AA37CF" w:rsidRPr="002C5644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2C5644">
              <w:rPr>
                <w:rFonts w:ascii="Angsana New" w:eastAsia="MS Mincho" w:hAnsi="Angsana New" w:hint="cs"/>
                <w:sz w:val="29"/>
                <w:szCs w:val="29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29"/>
                <w:szCs w:val="29"/>
              </w:rPr>
              <w:t>62</w:t>
            </w:r>
          </w:p>
        </w:tc>
        <w:tc>
          <w:tcPr>
            <w:tcW w:w="270" w:type="dxa"/>
          </w:tcPr>
          <w:p w14:paraId="5CE3ABF4" w14:textId="77777777" w:rsidR="00AA37CF" w:rsidRPr="002C5644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14:paraId="2548A043" w14:textId="77777777" w:rsidR="00AA37CF" w:rsidRPr="002C5644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2C5644">
              <w:rPr>
                <w:rFonts w:ascii="Angsana New" w:eastAsia="MS Mincho" w:hAnsi="Angsana New" w:hint="cs"/>
                <w:sz w:val="29"/>
                <w:szCs w:val="29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29"/>
                <w:szCs w:val="29"/>
              </w:rPr>
              <w:t>61</w:t>
            </w:r>
          </w:p>
        </w:tc>
        <w:tc>
          <w:tcPr>
            <w:tcW w:w="270" w:type="dxa"/>
          </w:tcPr>
          <w:p w14:paraId="6E38DE0A" w14:textId="77777777" w:rsidR="00AA37CF" w:rsidRPr="002C5644" w:rsidRDefault="00AA37CF" w:rsidP="00AA37CF">
            <w:pPr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16AB0C36" w14:textId="77777777" w:rsidR="00AA37CF" w:rsidRPr="002C5644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2C5644">
              <w:rPr>
                <w:rFonts w:ascii="Angsana New" w:eastAsia="MS Mincho" w:hAnsi="Angsana New" w:hint="cs"/>
                <w:sz w:val="29"/>
                <w:szCs w:val="29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29"/>
                <w:szCs w:val="29"/>
              </w:rPr>
              <w:t>62</w:t>
            </w:r>
          </w:p>
        </w:tc>
        <w:tc>
          <w:tcPr>
            <w:tcW w:w="270" w:type="dxa"/>
          </w:tcPr>
          <w:p w14:paraId="3B0040B8" w14:textId="77777777" w:rsidR="00AA37CF" w:rsidRPr="002C5644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080" w:type="dxa"/>
          </w:tcPr>
          <w:p w14:paraId="13BFA92A" w14:textId="77777777" w:rsidR="00AA37CF" w:rsidRPr="002C5644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2C5644">
              <w:rPr>
                <w:rFonts w:ascii="Angsana New" w:eastAsia="MS Mincho" w:hAnsi="Angsana New" w:hint="cs"/>
                <w:sz w:val="29"/>
                <w:szCs w:val="29"/>
                <w:cs/>
              </w:rPr>
              <w:t>25</w:t>
            </w:r>
            <w:r w:rsidRPr="002C5644">
              <w:rPr>
                <w:rFonts w:ascii="Angsana New" w:eastAsia="MS Mincho" w:hAnsi="Angsana New"/>
                <w:sz w:val="29"/>
                <w:szCs w:val="29"/>
              </w:rPr>
              <w:t>61</w:t>
            </w:r>
          </w:p>
        </w:tc>
      </w:tr>
      <w:tr w:rsidR="000C1E6F" w:rsidRPr="002C5644" w14:paraId="273C4202" w14:textId="77777777" w:rsidTr="000C1E6F">
        <w:trPr>
          <w:tblHeader/>
        </w:trPr>
        <w:tc>
          <w:tcPr>
            <w:tcW w:w="3330" w:type="dxa"/>
          </w:tcPr>
          <w:p w14:paraId="5C73E46A" w14:textId="77777777" w:rsidR="000C1E6F" w:rsidRPr="002C5644" w:rsidRDefault="000C1E6F" w:rsidP="0080239C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50E997C" w14:textId="77777777" w:rsidR="000C1E6F" w:rsidRPr="002C5644" w:rsidRDefault="000C1E6F" w:rsidP="0080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232839" w14:textId="77777777" w:rsidR="000C1E6F" w:rsidRPr="002C5644" w:rsidRDefault="000C1E6F" w:rsidP="0080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CB0E69" w14:textId="77777777" w:rsidR="000C1E6F" w:rsidRPr="002C5644" w:rsidRDefault="000C1E6F" w:rsidP="0080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7F4CE26" w14:textId="77777777" w:rsidR="000C1E6F" w:rsidRPr="002C5644" w:rsidRDefault="000C1E6F" w:rsidP="000C1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35957952" w14:textId="77777777" w:rsidR="000C1E6F" w:rsidRPr="002C5644" w:rsidRDefault="000C1E6F" w:rsidP="0080239C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5C1FBF" w14:textId="77777777" w:rsidR="000C1E6F" w:rsidRPr="002C5644" w:rsidRDefault="000C1E6F" w:rsidP="0080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3ABDDF" w14:textId="77777777" w:rsidR="000C1E6F" w:rsidRPr="002C5644" w:rsidRDefault="000C1E6F" w:rsidP="0080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F930BE5" w14:textId="77777777" w:rsidR="000C1E6F" w:rsidRPr="002C5644" w:rsidRDefault="000C1E6F" w:rsidP="0080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072241" w:rsidRPr="002C5644" w14:paraId="2B690D4F" w14:textId="77777777" w:rsidTr="000C1E6F">
        <w:trPr>
          <w:tblHeader/>
        </w:trPr>
        <w:tc>
          <w:tcPr>
            <w:tcW w:w="3330" w:type="dxa"/>
          </w:tcPr>
          <w:p w14:paraId="4DBD1D31" w14:textId="77777777" w:rsidR="00072241" w:rsidRPr="002C5644" w:rsidRDefault="00072241" w:rsidP="00072241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B15D22A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400" w:type="dxa"/>
            <w:gridSpan w:val="7"/>
          </w:tcPr>
          <w:p w14:paraId="3F2C8EA4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072241" w:rsidRPr="002C5644" w14:paraId="5D66E4D0" w14:textId="77777777" w:rsidTr="000C1E6F">
        <w:tc>
          <w:tcPr>
            <w:tcW w:w="3330" w:type="dxa"/>
          </w:tcPr>
          <w:p w14:paraId="78306078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810" w:type="dxa"/>
          </w:tcPr>
          <w:p w14:paraId="72F1D473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2703F88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74212B4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CD47C79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EB81C2E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81DCBAD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A1BAA2D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25C63A0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1967FD" w:rsidRPr="002C5644" w14:paraId="2167924B" w14:textId="77777777" w:rsidTr="000C1E6F">
        <w:tc>
          <w:tcPr>
            <w:tcW w:w="3330" w:type="dxa"/>
          </w:tcPr>
          <w:p w14:paraId="4F64EAC9" w14:textId="77777777" w:rsidR="001967FD" w:rsidRPr="002C5644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สำหรับงวดปัจจุบัน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6D8FF815" w14:textId="77777777" w:rsidR="001967FD" w:rsidRPr="002C5644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72D4061" w14:textId="5E3A12E2" w:rsidR="001967FD" w:rsidRPr="001967FD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967FD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4A458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967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A4582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2E0BA1BB" w14:textId="77777777" w:rsidR="001967FD" w:rsidRPr="001967FD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F484A45" w14:textId="334D7C80" w:rsidR="001967FD" w:rsidRPr="001967FD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967F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A458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967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A4582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270" w:type="dxa"/>
          </w:tcPr>
          <w:p w14:paraId="6355E98B" w14:textId="77777777" w:rsidR="001967FD" w:rsidRPr="001967FD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1ED6757" w14:textId="01F0A3CC" w:rsidR="001967FD" w:rsidRPr="001967FD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967FD">
              <w:rPr>
                <w:rFonts w:asciiTheme="majorBidi" w:hAnsiTheme="majorBidi" w:cstheme="majorBidi"/>
                <w:sz w:val="30"/>
                <w:szCs w:val="30"/>
              </w:rPr>
              <w:t>168,373</w:t>
            </w:r>
          </w:p>
        </w:tc>
        <w:tc>
          <w:tcPr>
            <w:tcW w:w="270" w:type="dxa"/>
          </w:tcPr>
          <w:p w14:paraId="3BA25962" w14:textId="77777777" w:rsidR="001967FD" w:rsidRPr="002C5644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E4BEA47" w14:textId="26A1C6AE" w:rsidR="001967FD" w:rsidRPr="002C5644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26,364</w:t>
            </w:r>
          </w:p>
        </w:tc>
      </w:tr>
      <w:tr w:rsidR="001967FD" w:rsidRPr="002C5644" w14:paraId="0BFFD42F" w14:textId="77777777" w:rsidTr="00656D7B">
        <w:tc>
          <w:tcPr>
            <w:tcW w:w="3330" w:type="dxa"/>
          </w:tcPr>
          <w:p w14:paraId="1D63FB53" w14:textId="77777777" w:rsidR="001967FD" w:rsidRPr="002C5644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FAD5BD9" w14:textId="77777777" w:rsidR="001967FD" w:rsidRPr="002C5644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8A94C40" w14:textId="77777777" w:rsidR="001967FD" w:rsidRPr="001967FD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F2AD5" w14:textId="77777777" w:rsidR="001967FD" w:rsidRPr="001967FD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97B29B0" w14:textId="77777777" w:rsidR="001967FD" w:rsidRPr="001967FD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FB059A" w14:textId="77777777" w:rsidR="001967FD" w:rsidRPr="001967FD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D12B56B" w14:textId="77777777" w:rsidR="001967FD" w:rsidRPr="001967FD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6A6DB" w14:textId="77777777" w:rsidR="001967FD" w:rsidRPr="002C5644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CFC095C" w14:textId="77777777" w:rsidR="001967FD" w:rsidRPr="002C5644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1967FD" w:rsidRPr="002C5644" w14:paraId="3506B0E4" w14:textId="77777777" w:rsidTr="00656D7B">
        <w:tc>
          <w:tcPr>
            <w:tcW w:w="3330" w:type="dxa"/>
          </w:tcPr>
          <w:p w14:paraId="707BC6AB" w14:textId="77777777" w:rsidR="001967FD" w:rsidRPr="002C5644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14:paraId="578185C8" w14:textId="77777777" w:rsidR="001967FD" w:rsidRPr="002C5644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F626A5" w14:textId="77777777" w:rsidR="001967FD" w:rsidRPr="001967FD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354B60" w14:textId="77777777" w:rsidR="001967FD" w:rsidRPr="001967FD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B998DFF" w14:textId="77777777" w:rsidR="001967FD" w:rsidRPr="001967FD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94D98" w14:textId="77777777" w:rsidR="001967FD" w:rsidRPr="001967FD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D52B808" w14:textId="77777777" w:rsidR="001967FD" w:rsidRPr="001967FD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6ACF78" w14:textId="77777777" w:rsidR="001967FD" w:rsidRPr="002C5644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A5E9C9" w14:textId="77777777" w:rsidR="001967FD" w:rsidRPr="002C5644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1967FD" w:rsidRPr="002C5644" w14:paraId="47C42DA1" w14:textId="77777777" w:rsidTr="00656D7B">
        <w:tc>
          <w:tcPr>
            <w:tcW w:w="3330" w:type="dxa"/>
          </w:tcPr>
          <w:p w14:paraId="5CBCF1BE" w14:textId="77777777" w:rsidR="001967FD" w:rsidRPr="002C5644" w:rsidRDefault="001967FD" w:rsidP="001967FD">
            <w:pPr>
              <w:spacing w:line="240" w:lineRule="auto"/>
              <w:ind w:left="-18" w:right="-4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การเปลี่ยนแปลงของผล</w:t>
            </w: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แตก</w:t>
            </w: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ต่างชั่วคราว</w:t>
            </w:r>
          </w:p>
        </w:tc>
        <w:tc>
          <w:tcPr>
            <w:tcW w:w="810" w:type="dxa"/>
          </w:tcPr>
          <w:p w14:paraId="5792FAD6" w14:textId="574923F3" w:rsidR="001967FD" w:rsidRPr="002C5644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3CADC466" w14:textId="21DEF112" w:rsidR="001967FD" w:rsidRPr="001967FD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967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458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967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A4582"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270" w:type="dxa"/>
          </w:tcPr>
          <w:p w14:paraId="71546308" w14:textId="77777777" w:rsidR="001967FD" w:rsidRPr="001967FD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D680BE9" w14:textId="49EED228" w:rsidR="001967FD" w:rsidRPr="001967FD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967F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A458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967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A4582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270" w:type="dxa"/>
          </w:tcPr>
          <w:p w14:paraId="2B9DD9F7" w14:textId="77777777" w:rsidR="001967FD" w:rsidRPr="001967FD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1BF96EB" w14:textId="31747743" w:rsidR="001967FD" w:rsidRPr="001967FD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967FD">
              <w:rPr>
                <w:rFonts w:asciiTheme="majorBidi" w:hAnsiTheme="majorBidi" w:cstheme="majorBidi"/>
                <w:sz w:val="30"/>
                <w:szCs w:val="30"/>
              </w:rPr>
              <w:t>(15,081)</w:t>
            </w:r>
          </w:p>
        </w:tc>
        <w:tc>
          <w:tcPr>
            <w:tcW w:w="270" w:type="dxa"/>
          </w:tcPr>
          <w:p w14:paraId="0E0DAC6F" w14:textId="77777777" w:rsidR="001967FD" w:rsidRPr="002C5644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D9CE9DA" w14:textId="5C2F7205" w:rsidR="001967FD" w:rsidRPr="002C5644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(1,185)</w:t>
            </w:r>
          </w:p>
        </w:tc>
      </w:tr>
      <w:tr w:rsidR="001967FD" w:rsidRPr="002C5644" w14:paraId="3733EAC1" w14:textId="77777777" w:rsidTr="00656D7B">
        <w:tc>
          <w:tcPr>
            <w:tcW w:w="3330" w:type="dxa"/>
          </w:tcPr>
          <w:p w14:paraId="4C1766BC" w14:textId="7BDAB422" w:rsidR="001967FD" w:rsidRPr="002C5644" w:rsidRDefault="001967FD" w:rsidP="001967FD">
            <w:pPr>
              <w:spacing w:line="240" w:lineRule="auto"/>
              <w:ind w:left="-18" w:right="-43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10" w:type="dxa"/>
          </w:tcPr>
          <w:p w14:paraId="38CD0DB1" w14:textId="77777777" w:rsidR="001967FD" w:rsidRPr="002C5644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931F83" w14:textId="08783E82" w:rsidR="001967FD" w:rsidRPr="001967FD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196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283,136</w:t>
            </w:r>
          </w:p>
        </w:tc>
        <w:tc>
          <w:tcPr>
            <w:tcW w:w="270" w:type="dxa"/>
          </w:tcPr>
          <w:p w14:paraId="002CA0C3" w14:textId="77777777" w:rsidR="001967FD" w:rsidRPr="001967FD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2006D8" w14:textId="7451595C" w:rsidR="001967FD" w:rsidRPr="001967FD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196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159,758</w:t>
            </w:r>
          </w:p>
        </w:tc>
        <w:tc>
          <w:tcPr>
            <w:tcW w:w="270" w:type="dxa"/>
          </w:tcPr>
          <w:p w14:paraId="26B37A8B" w14:textId="77777777" w:rsidR="001967FD" w:rsidRPr="001967FD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0E1D7" w14:textId="70972845" w:rsidR="001967FD" w:rsidRPr="001967FD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196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153,292</w:t>
            </w:r>
          </w:p>
        </w:tc>
        <w:tc>
          <w:tcPr>
            <w:tcW w:w="270" w:type="dxa"/>
            <w:vAlign w:val="bottom"/>
          </w:tcPr>
          <w:p w14:paraId="5B94C98C" w14:textId="77777777" w:rsidR="001967FD" w:rsidRPr="002C5644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4F4E5" w14:textId="747B46D8" w:rsidR="001967FD" w:rsidRPr="002C5644" w:rsidRDefault="001967FD" w:rsidP="0019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25,179</w:t>
            </w:r>
          </w:p>
        </w:tc>
      </w:tr>
    </w:tbl>
    <w:p w14:paraId="5DC1C7CD" w14:textId="77777777" w:rsidR="009D4BC4" w:rsidRPr="002C5644" w:rsidRDefault="009D4BC4" w:rsidP="00072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6E1AED92" w14:textId="77777777" w:rsidR="009D4BC4" w:rsidRPr="002C5644" w:rsidRDefault="00072241" w:rsidP="00A56496">
      <w:pPr>
        <w:pStyle w:val="BodyText"/>
        <w:spacing w:after="0"/>
        <w:ind w:left="540"/>
        <w:rPr>
          <w:sz w:val="30"/>
          <w:szCs w:val="30"/>
        </w:rPr>
      </w:pPr>
      <w:r w:rsidRPr="002C5644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</w:t>
      </w:r>
      <w:r w:rsidRPr="002C564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กำไรขาดทุนเบ็ดเสร็จอื่น</w:t>
      </w:r>
    </w:p>
    <w:tbl>
      <w:tblPr>
        <w:tblpPr w:leftFromText="180" w:rightFromText="180" w:vertAnchor="text" w:horzAnchor="margin" w:tblpX="529" w:tblpY="362"/>
        <w:tblW w:w="988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90"/>
        <w:gridCol w:w="180"/>
        <w:gridCol w:w="1260"/>
        <w:gridCol w:w="180"/>
        <w:gridCol w:w="990"/>
        <w:gridCol w:w="180"/>
        <w:gridCol w:w="1001"/>
        <w:gridCol w:w="180"/>
        <w:gridCol w:w="1069"/>
        <w:gridCol w:w="180"/>
        <w:gridCol w:w="1069"/>
      </w:tblGrid>
      <w:tr w:rsidR="00072241" w:rsidRPr="002C5644" w14:paraId="6E3CEA08" w14:textId="77777777" w:rsidTr="006C776F">
        <w:trPr>
          <w:cantSplit/>
        </w:trPr>
        <w:tc>
          <w:tcPr>
            <w:tcW w:w="2610" w:type="dxa"/>
          </w:tcPr>
          <w:p w14:paraId="1A18DBAC" w14:textId="77777777" w:rsidR="00072241" w:rsidRPr="002C5644" w:rsidRDefault="00072241" w:rsidP="00382A58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279" w:type="dxa"/>
            <w:gridSpan w:val="11"/>
          </w:tcPr>
          <w:p w14:paraId="46B02309" w14:textId="77777777" w:rsidR="00072241" w:rsidRPr="002C5644" w:rsidRDefault="00072241" w:rsidP="00382A5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C564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072241" w:rsidRPr="002C5644" w14:paraId="1D9B4E3A" w14:textId="77777777" w:rsidTr="006C776F">
        <w:trPr>
          <w:cantSplit/>
        </w:trPr>
        <w:tc>
          <w:tcPr>
            <w:tcW w:w="2610" w:type="dxa"/>
          </w:tcPr>
          <w:p w14:paraId="31EB25F9" w14:textId="77777777" w:rsidR="00072241" w:rsidRPr="002C5644" w:rsidRDefault="00072241" w:rsidP="00382A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5"/>
          </w:tcPr>
          <w:p w14:paraId="251C9F0B" w14:textId="77777777" w:rsidR="00072241" w:rsidRPr="002C5644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C56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AA37CF" w:rsidRPr="002C56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60E3DD0" w14:textId="77777777" w:rsidR="00072241" w:rsidRPr="002C5644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99" w:type="dxa"/>
            <w:gridSpan w:val="5"/>
          </w:tcPr>
          <w:p w14:paraId="7B664613" w14:textId="77777777" w:rsidR="005828F7" w:rsidRPr="002C5644" w:rsidRDefault="00072241" w:rsidP="008023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0239C" w:rsidRPr="002C564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A37CF" w:rsidRPr="002C564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072241" w:rsidRPr="002C5644" w14:paraId="526F2726" w14:textId="77777777" w:rsidTr="00656D7B">
        <w:trPr>
          <w:cantSplit/>
        </w:trPr>
        <w:tc>
          <w:tcPr>
            <w:tcW w:w="2610" w:type="dxa"/>
          </w:tcPr>
          <w:p w14:paraId="6A14BC58" w14:textId="77777777" w:rsidR="00072241" w:rsidRPr="002C5644" w:rsidRDefault="00072241" w:rsidP="00382A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8A5B6E" w14:textId="77777777" w:rsidR="00072241" w:rsidRPr="002C5644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2EE24E2C" w14:textId="77777777" w:rsidR="00072241" w:rsidRPr="002C5644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ADDC534" w14:textId="77777777" w:rsidR="00072241" w:rsidRPr="002C5644" w:rsidRDefault="00072241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E31FD9" w14:textId="77777777" w:rsidR="00C14D04" w:rsidRPr="002C5644" w:rsidRDefault="00072241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6C49BE5E" w14:textId="77777777" w:rsidR="000C1E6F" w:rsidRPr="002C5644" w:rsidRDefault="000C1E6F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(ค่าใช้จ่าย)</w:t>
            </w:r>
          </w:p>
          <w:p w14:paraId="6419039F" w14:textId="77777777" w:rsidR="00072241" w:rsidRPr="002C5644" w:rsidRDefault="00072241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EACE51F" w14:textId="77777777" w:rsidR="00072241" w:rsidRPr="002C5644" w:rsidRDefault="00072241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DEA17E" w14:textId="77777777" w:rsidR="00072241" w:rsidRPr="002C5644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2CE62056" w14:textId="77777777" w:rsidR="00072241" w:rsidRPr="002C5644" w:rsidRDefault="00072241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13735A9D" w14:textId="77777777" w:rsidR="00072241" w:rsidRPr="002C5644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4B67E491" w14:textId="77777777" w:rsidR="00072241" w:rsidRPr="002C5644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BB87CF8" w14:textId="77777777" w:rsidR="00072241" w:rsidRPr="002C5644" w:rsidRDefault="00072241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1F9F1E52" w14:textId="77777777" w:rsidR="00C14D04" w:rsidRPr="002C5644" w:rsidRDefault="00072241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365AFCBE" w14:textId="77777777" w:rsidR="000C1E6F" w:rsidRPr="002C5644" w:rsidRDefault="000C1E6F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2C564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ค่าใช้จ่าย)</w:t>
            </w:r>
          </w:p>
          <w:p w14:paraId="5B9ECD67" w14:textId="77777777" w:rsidR="00072241" w:rsidRPr="002C5644" w:rsidRDefault="00072241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63AD416" w14:textId="77777777" w:rsidR="00072241" w:rsidRPr="002C5644" w:rsidRDefault="00072241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49E750DE" w14:textId="77777777" w:rsidR="00072241" w:rsidRPr="002C5644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4A163EAC" w14:textId="77777777" w:rsidR="00072241" w:rsidRPr="002C5644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C22C6" w:rsidRPr="002C5644" w14:paraId="05CDC6A8" w14:textId="77777777" w:rsidTr="00752D6B">
        <w:trPr>
          <w:cantSplit/>
        </w:trPr>
        <w:tc>
          <w:tcPr>
            <w:tcW w:w="2610" w:type="dxa"/>
          </w:tcPr>
          <w:p w14:paraId="098BAA4E" w14:textId="77777777" w:rsidR="008C22C6" w:rsidRPr="002C5644" w:rsidRDefault="008C22C6" w:rsidP="00382A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113087" w14:textId="77777777" w:rsidR="008C22C6" w:rsidRPr="002C5644" w:rsidRDefault="008C22C6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7F7BBF" w14:textId="77777777" w:rsidR="008C22C6" w:rsidRPr="002C5644" w:rsidRDefault="008C22C6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BAF38E" w14:textId="77777777" w:rsidR="008C22C6" w:rsidRPr="002C5644" w:rsidRDefault="008C22C6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1E45AA" w14:textId="77777777" w:rsidR="008C22C6" w:rsidRPr="002C5644" w:rsidRDefault="008C22C6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632B48" w14:textId="77777777" w:rsidR="008C22C6" w:rsidRPr="002C5644" w:rsidRDefault="008C22C6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801631" w14:textId="77777777" w:rsidR="008C22C6" w:rsidRPr="002C5644" w:rsidRDefault="008C22C6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99" w:type="dxa"/>
            <w:gridSpan w:val="5"/>
            <w:vAlign w:val="bottom"/>
          </w:tcPr>
          <w:p w14:paraId="31BEF51A" w14:textId="78B503F1" w:rsidR="008C22C6" w:rsidRPr="002C5644" w:rsidRDefault="008C22C6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(ปรับปรุงใหม่)</w:t>
            </w:r>
          </w:p>
        </w:tc>
      </w:tr>
      <w:tr w:rsidR="00072241" w:rsidRPr="002C5644" w14:paraId="66FA4573" w14:textId="77777777" w:rsidTr="006C776F">
        <w:trPr>
          <w:cantSplit/>
        </w:trPr>
        <w:tc>
          <w:tcPr>
            <w:tcW w:w="2610" w:type="dxa"/>
          </w:tcPr>
          <w:p w14:paraId="0D3DAE68" w14:textId="77777777" w:rsidR="00072241" w:rsidRPr="002C5644" w:rsidRDefault="00072241" w:rsidP="00382A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9" w:type="dxa"/>
            <w:gridSpan w:val="11"/>
          </w:tcPr>
          <w:p w14:paraId="125877D8" w14:textId="77777777" w:rsidR="00072241" w:rsidRPr="002C5644" w:rsidRDefault="00072241" w:rsidP="0007224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C564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C564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C776F" w:rsidRPr="002C5644" w14:paraId="52FF51C8" w14:textId="77777777" w:rsidTr="00656D7B">
        <w:trPr>
          <w:cantSplit/>
        </w:trPr>
        <w:tc>
          <w:tcPr>
            <w:tcW w:w="2610" w:type="dxa"/>
          </w:tcPr>
          <w:p w14:paraId="2A473E85" w14:textId="3106C8EB" w:rsidR="006C776F" w:rsidRPr="002C5644" w:rsidRDefault="006C776F" w:rsidP="006C776F">
            <w:pPr>
              <w:tabs>
                <w:tab w:val="clear" w:pos="2807"/>
                <w:tab w:val="left" w:pos="2610"/>
              </w:tabs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การตีราคาที่ดิน</w:t>
            </w:r>
          </w:p>
        </w:tc>
        <w:tc>
          <w:tcPr>
            <w:tcW w:w="990" w:type="dxa"/>
            <w:vAlign w:val="bottom"/>
          </w:tcPr>
          <w:p w14:paraId="0A3643D2" w14:textId="5168F3B3" w:rsidR="006C776F" w:rsidRPr="002C5644" w:rsidRDefault="006C776F" w:rsidP="006C77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2,883,017</w:t>
            </w:r>
          </w:p>
        </w:tc>
        <w:tc>
          <w:tcPr>
            <w:tcW w:w="180" w:type="dxa"/>
            <w:vAlign w:val="bottom"/>
          </w:tcPr>
          <w:p w14:paraId="5ED4780C" w14:textId="77777777" w:rsidR="006C776F" w:rsidRPr="002C5644" w:rsidRDefault="006C776F" w:rsidP="006C776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80E5D5F" w14:textId="11F885C9" w:rsidR="006C776F" w:rsidRPr="002C5644" w:rsidRDefault="006C776F" w:rsidP="006C77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(576,603)</w:t>
            </w:r>
          </w:p>
        </w:tc>
        <w:tc>
          <w:tcPr>
            <w:tcW w:w="180" w:type="dxa"/>
            <w:vAlign w:val="bottom"/>
          </w:tcPr>
          <w:p w14:paraId="7A20C665" w14:textId="77777777" w:rsidR="006C776F" w:rsidRPr="002C5644" w:rsidRDefault="006C776F" w:rsidP="006C776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6681C6E" w14:textId="28AF73D7" w:rsidR="006C776F" w:rsidRPr="002C5644" w:rsidRDefault="006C776F" w:rsidP="006C77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2,306,414</w:t>
            </w:r>
          </w:p>
        </w:tc>
        <w:tc>
          <w:tcPr>
            <w:tcW w:w="180" w:type="dxa"/>
            <w:vAlign w:val="bottom"/>
          </w:tcPr>
          <w:p w14:paraId="73179F05" w14:textId="77777777" w:rsidR="006C776F" w:rsidRPr="002C5644" w:rsidRDefault="006C776F" w:rsidP="006C776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vAlign w:val="bottom"/>
          </w:tcPr>
          <w:p w14:paraId="6C3C74B4" w14:textId="7C22C586" w:rsidR="006C776F" w:rsidRPr="002C5644" w:rsidRDefault="006C776F" w:rsidP="006C77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6,288,645</w:t>
            </w:r>
          </w:p>
        </w:tc>
        <w:tc>
          <w:tcPr>
            <w:tcW w:w="180" w:type="dxa"/>
            <w:vAlign w:val="bottom"/>
          </w:tcPr>
          <w:p w14:paraId="66562130" w14:textId="77777777" w:rsidR="006C776F" w:rsidRPr="002C5644" w:rsidRDefault="006C776F" w:rsidP="006C776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11441BC3" w14:textId="7BB22ED0" w:rsidR="006C776F" w:rsidRPr="002C5644" w:rsidRDefault="006C776F" w:rsidP="006C77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(1,257,729)</w:t>
            </w:r>
          </w:p>
        </w:tc>
        <w:tc>
          <w:tcPr>
            <w:tcW w:w="180" w:type="dxa"/>
            <w:vAlign w:val="bottom"/>
          </w:tcPr>
          <w:p w14:paraId="7CE9BBD6" w14:textId="77777777" w:rsidR="006C776F" w:rsidRPr="002C5644" w:rsidRDefault="006C776F" w:rsidP="006C776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2DD80332" w14:textId="04239D29" w:rsidR="006C776F" w:rsidRPr="002C5644" w:rsidRDefault="006C776F" w:rsidP="006C77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5,030,916</w:t>
            </w:r>
          </w:p>
        </w:tc>
      </w:tr>
      <w:tr w:rsidR="006C776F" w:rsidRPr="002C5644" w14:paraId="0BA012C1" w14:textId="77777777" w:rsidTr="00656D7B">
        <w:trPr>
          <w:cantSplit/>
        </w:trPr>
        <w:tc>
          <w:tcPr>
            <w:tcW w:w="2610" w:type="dxa"/>
          </w:tcPr>
          <w:p w14:paraId="27F13D79" w14:textId="7151527F" w:rsidR="006C776F" w:rsidRPr="002C5644" w:rsidRDefault="006C776F" w:rsidP="006C776F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D0204C" w14:textId="6A011927" w:rsidR="006C776F" w:rsidRPr="008C22C6" w:rsidRDefault="004A4582" w:rsidP="004A458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C776F" w:rsidRPr="008C22C6">
              <w:rPr>
                <w:rFonts w:asciiTheme="majorBidi" w:hAnsiTheme="majorBidi" w:cstheme="majorBidi"/>
                <w:sz w:val="30"/>
                <w:szCs w:val="30"/>
              </w:rPr>
              <w:t>(1,604)</w:t>
            </w:r>
          </w:p>
        </w:tc>
        <w:tc>
          <w:tcPr>
            <w:tcW w:w="180" w:type="dxa"/>
            <w:vAlign w:val="bottom"/>
          </w:tcPr>
          <w:p w14:paraId="0773FF8B" w14:textId="77777777" w:rsidR="006C776F" w:rsidRPr="002C5644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81F3BC2" w14:textId="386A007E" w:rsidR="006C776F" w:rsidRPr="008C22C6" w:rsidRDefault="006C776F" w:rsidP="008C22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80" w:type="dxa"/>
            <w:vAlign w:val="bottom"/>
          </w:tcPr>
          <w:p w14:paraId="31444729" w14:textId="77777777" w:rsidR="006C776F" w:rsidRPr="002C5644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6AC6E3" w14:textId="52F221D7" w:rsidR="006C776F" w:rsidRPr="008C22C6" w:rsidRDefault="006C776F" w:rsidP="004A458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90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(1,28</w:t>
            </w:r>
            <w:r w:rsidR="00CE616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C56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25CC7E2" w14:textId="77777777" w:rsidR="006C776F" w:rsidRPr="002C5644" w:rsidRDefault="006C776F" w:rsidP="006C776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4C6D05A3" w14:textId="1C47DF80" w:rsidR="006C776F" w:rsidRPr="002C5644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D7E2492" w14:textId="77777777" w:rsidR="006C776F" w:rsidRPr="002C5644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3B4DAD29" w14:textId="56F33458" w:rsidR="006C776F" w:rsidRPr="002C5644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DF8D99C" w14:textId="77777777" w:rsidR="006C776F" w:rsidRPr="002C5644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3EC0F5BC" w14:textId="7093C141" w:rsidR="006C776F" w:rsidRPr="002C5644" w:rsidRDefault="006C776F" w:rsidP="006C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776F" w:rsidRPr="002C5644" w14:paraId="3743B69F" w14:textId="77777777" w:rsidTr="00656D7B">
        <w:trPr>
          <w:cantSplit/>
        </w:trPr>
        <w:tc>
          <w:tcPr>
            <w:tcW w:w="2610" w:type="dxa"/>
          </w:tcPr>
          <w:p w14:paraId="16FC2758" w14:textId="7D4158ED" w:rsidR="006C776F" w:rsidRPr="002C5644" w:rsidRDefault="006C776F" w:rsidP="006C776F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E1B68" w14:textId="6C2C3803" w:rsidR="006C776F" w:rsidRPr="002C5644" w:rsidRDefault="006C776F" w:rsidP="006C77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2,881,413</w:t>
            </w:r>
          </w:p>
        </w:tc>
        <w:tc>
          <w:tcPr>
            <w:tcW w:w="180" w:type="dxa"/>
            <w:vAlign w:val="bottom"/>
          </w:tcPr>
          <w:p w14:paraId="1AEE46B7" w14:textId="77777777" w:rsidR="006C776F" w:rsidRPr="002C5644" w:rsidRDefault="006C776F" w:rsidP="006C776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B9D77" w14:textId="486AC172" w:rsidR="006C776F" w:rsidRPr="002C5644" w:rsidRDefault="006C776F" w:rsidP="006C77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(576,282)</w:t>
            </w:r>
          </w:p>
        </w:tc>
        <w:tc>
          <w:tcPr>
            <w:tcW w:w="180" w:type="dxa"/>
            <w:vAlign w:val="bottom"/>
          </w:tcPr>
          <w:p w14:paraId="3874C6E8" w14:textId="77777777" w:rsidR="006C776F" w:rsidRPr="002C5644" w:rsidRDefault="006C776F" w:rsidP="006C776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F829A" w14:textId="2E63B682" w:rsidR="006C776F" w:rsidRPr="002C5644" w:rsidRDefault="006C776F" w:rsidP="006C77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2,305,13</w:t>
            </w:r>
            <w:r w:rsidR="00CE6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4F42435B" w14:textId="77777777" w:rsidR="006C776F" w:rsidRPr="002C5644" w:rsidRDefault="006C776F" w:rsidP="006C776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EEC2D" w14:textId="7DE84D35" w:rsidR="006C776F" w:rsidRPr="002C5644" w:rsidRDefault="006C776F" w:rsidP="006C77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6,288,645</w:t>
            </w:r>
          </w:p>
        </w:tc>
        <w:tc>
          <w:tcPr>
            <w:tcW w:w="180" w:type="dxa"/>
            <w:vAlign w:val="bottom"/>
          </w:tcPr>
          <w:p w14:paraId="09574654" w14:textId="77777777" w:rsidR="006C776F" w:rsidRPr="002C5644" w:rsidRDefault="006C776F" w:rsidP="006C776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1BF08" w14:textId="5BB7C7F1" w:rsidR="006C776F" w:rsidRPr="002C5644" w:rsidRDefault="006C776F" w:rsidP="006C776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(1,257,729)</w:t>
            </w:r>
          </w:p>
        </w:tc>
        <w:tc>
          <w:tcPr>
            <w:tcW w:w="180" w:type="dxa"/>
            <w:vAlign w:val="bottom"/>
          </w:tcPr>
          <w:p w14:paraId="337A90CA" w14:textId="77777777" w:rsidR="006C776F" w:rsidRPr="002C5644" w:rsidRDefault="006C776F" w:rsidP="006C776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16B08" w14:textId="6F29B56E" w:rsidR="006C776F" w:rsidRPr="002C5644" w:rsidRDefault="006C776F" w:rsidP="006C77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5,030,916</w:t>
            </w:r>
          </w:p>
        </w:tc>
      </w:tr>
    </w:tbl>
    <w:p w14:paraId="0B0FDFD5" w14:textId="77777777" w:rsidR="00B852A1" w:rsidRPr="00B852A1" w:rsidRDefault="00B852A1" w:rsidP="00B852A1">
      <w:pPr>
        <w:ind w:firstLine="706"/>
        <w:rPr>
          <w:rFonts w:ascii="Angsana New" w:eastAsia="MS Mincho" w:hAnsi="Angsana New"/>
          <w:sz w:val="30"/>
          <w:szCs w:val="30"/>
        </w:rPr>
      </w:pPr>
    </w:p>
    <w:tbl>
      <w:tblPr>
        <w:tblpPr w:leftFromText="180" w:rightFromText="180" w:vertAnchor="text" w:horzAnchor="margin" w:tblpX="529" w:tblpY="362"/>
        <w:tblW w:w="988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90"/>
        <w:gridCol w:w="180"/>
        <w:gridCol w:w="1260"/>
        <w:gridCol w:w="180"/>
        <w:gridCol w:w="990"/>
        <w:gridCol w:w="180"/>
        <w:gridCol w:w="1001"/>
        <w:gridCol w:w="180"/>
        <w:gridCol w:w="1069"/>
        <w:gridCol w:w="180"/>
        <w:gridCol w:w="1069"/>
      </w:tblGrid>
      <w:tr w:rsidR="00B852A1" w:rsidRPr="002C5644" w14:paraId="52C24911" w14:textId="77777777" w:rsidTr="00787891">
        <w:trPr>
          <w:cantSplit/>
          <w:trHeight w:val="180"/>
        </w:trPr>
        <w:tc>
          <w:tcPr>
            <w:tcW w:w="2610" w:type="dxa"/>
          </w:tcPr>
          <w:p w14:paraId="3F9C1106" w14:textId="77777777" w:rsidR="00B852A1" w:rsidRPr="002C5644" w:rsidRDefault="00B852A1" w:rsidP="00787891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279" w:type="dxa"/>
            <w:gridSpan w:val="11"/>
          </w:tcPr>
          <w:p w14:paraId="6145EDD7" w14:textId="6B57C99B" w:rsidR="00B852A1" w:rsidRPr="002C5644" w:rsidRDefault="00B852A1" w:rsidP="00787891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852A1" w:rsidRPr="002C5644" w14:paraId="7A1E0644" w14:textId="77777777" w:rsidTr="00787891">
        <w:trPr>
          <w:cantSplit/>
          <w:trHeight w:val="180"/>
        </w:trPr>
        <w:tc>
          <w:tcPr>
            <w:tcW w:w="2610" w:type="dxa"/>
          </w:tcPr>
          <w:p w14:paraId="7A9E376F" w14:textId="77777777" w:rsidR="00B852A1" w:rsidRPr="002C5644" w:rsidRDefault="00B852A1" w:rsidP="00787891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279" w:type="dxa"/>
            <w:gridSpan w:val="11"/>
          </w:tcPr>
          <w:p w14:paraId="22C1A685" w14:textId="77777777" w:rsidR="00B852A1" w:rsidRPr="002C5644" w:rsidRDefault="00B852A1" w:rsidP="00787891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852A1" w:rsidRPr="002C5644" w14:paraId="0B1F12C2" w14:textId="77777777" w:rsidTr="00787891">
        <w:trPr>
          <w:cantSplit/>
          <w:trHeight w:val="180"/>
        </w:trPr>
        <w:tc>
          <w:tcPr>
            <w:tcW w:w="2610" w:type="dxa"/>
          </w:tcPr>
          <w:p w14:paraId="6528BE56" w14:textId="77777777" w:rsidR="00B852A1" w:rsidRPr="002C5644" w:rsidRDefault="00B852A1" w:rsidP="00787891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279" w:type="dxa"/>
            <w:gridSpan w:val="11"/>
          </w:tcPr>
          <w:p w14:paraId="671AD30A" w14:textId="21DE3F37" w:rsidR="00B852A1" w:rsidRPr="002C5644" w:rsidRDefault="00B852A1" w:rsidP="00787891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C564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852A1" w:rsidRPr="002C5644" w14:paraId="692AF7BA" w14:textId="77777777" w:rsidTr="00787891">
        <w:trPr>
          <w:cantSplit/>
          <w:trHeight w:val="60"/>
        </w:trPr>
        <w:tc>
          <w:tcPr>
            <w:tcW w:w="2610" w:type="dxa"/>
          </w:tcPr>
          <w:p w14:paraId="0279E39A" w14:textId="77777777" w:rsidR="00B852A1" w:rsidRPr="002C5644" w:rsidRDefault="00B852A1" w:rsidP="0078789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5"/>
          </w:tcPr>
          <w:p w14:paraId="191D36EE" w14:textId="77777777" w:rsidR="00B852A1" w:rsidRPr="002C5644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C56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10D113D8" w14:textId="77777777" w:rsidR="00B852A1" w:rsidRPr="002C5644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99" w:type="dxa"/>
            <w:gridSpan w:val="5"/>
          </w:tcPr>
          <w:p w14:paraId="3FF3059C" w14:textId="77777777" w:rsidR="00B852A1" w:rsidRPr="002C5644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852A1" w:rsidRPr="002C5644" w14:paraId="245B7D48" w14:textId="77777777" w:rsidTr="00787891">
        <w:trPr>
          <w:cantSplit/>
        </w:trPr>
        <w:tc>
          <w:tcPr>
            <w:tcW w:w="2610" w:type="dxa"/>
          </w:tcPr>
          <w:p w14:paraId="306E9468" w14:textId="77777777" w:rsidR="00B852A1" w:rsidRPr="002C5644" w:rsidRDefault="00B852A1" w:rsidP="0078789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401A99" w14:textId="77777777" w:rsidR="00B852A1" w:rsidRPr="002C5644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3F4917A1" w14:textId="77777777" w:rsidR="00B852A1" w:rsidRPr="002C5644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21C503B" w14:textId="77777777" w:rsidR="00B852A1" w:rsidRPr="002C5644" w:rsidRDefault="00B852A1" w:rsidP="0078789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3ED1FB" w14:textId="77777777" w:rsidR="00B852A1" w:rsidRPr="002C5644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5C0A6F69" w14:textId="77777777" w:rsidR="00B852A1" w:rsidRPr="002C5644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(ค่าใช้จ่าย)</w:t>
            </w:r>
          </w:p>
          <w:p w14:paraId="1760F832" w14:textId="77777777" w:rsidR="00B852A1" w:rsidRPr="002C5644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E1E62F6" w14:textId="77777777" w:rsidR="00B852A1" w:rsidRPr="002C5644" w:rsidRDefault="00B852A1" w:rsidP="0078789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C77E89" w14:textId="77777777" w:rsidR="00B852A1" w:rsidRPr="002C5644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764E41AE" w14:textId="77777777" w:rsidR="00B852A1" w:rsidRPr="002C5644" w:rsidRDefault="00B852A1" w:rsidP="0078789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333AB06A" w14:textId="77777777" w:rsidR="00B852A1" w:rsidRPr="002C5644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6D8EA441" w14:textId="77777777" w:rsidR="00B852A1" w:rsidRPr="002C5644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44031F9" w14:textId="77777777" w:rsidR="00B852A1" w:rsidRPr="002C5644" w:rsidRDefault="00B852A1" w:rsidP="0078789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7DC9E7B5" w14:textId="77777777" w:rsidR="00B852A1" w:rsidRPr="002C5644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45CB0B2E" w14:textId="77777777" w:rsidR="00B852A1" w:rsidRPr="002C5644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2C564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ค่าใช้จ่าย)</w:t>
            </w:r>
          </w:p>
          <w:p w14:paraId="1978CA71" w14:textId="77777777" w:rsidR="00B852A1" w:rsidRPr="002C5644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9FB05A6" w14:textId="77777777" w:rsidR="00B852A1" w:rsidRPr="002C5644" w:rsidRDefault="00B852A1" w:rsidP="0078789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3E149EC6" w14:textId="77777777" w:rsidR="00B852A1" w:rsidRPr="002C5644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381BFA3B" w14:textId="77777777" w:rsidR="00B852A1" w:rsidRPr="002C5644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852A1" w:rsidRPr="002C5644" w14:paraId="7D5E6BBE" w14:textId="77777777" w:rsidTr="00787891">
        <w:trPr>
          <w:cantSplit/>
        </w:trPr>
        <w:tc>
          <w:tcPr>
            <w:tcW w:w="2610" w:type="dxa"/>
          </w:tcPr>
          <w:p w14:paraId="64E1F072" w14:textId="77777777" w:rsidR="00B852A1" w:rsidRPr="002C5644" w:rsidRDefault="00B852A1" w:rsidP="0078789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9" w:type="dxa"/>
            <w:gridSpan w:val="11"/>
          </w:tcPr>
          <w:p w14:paraId="4AD23595" w14:textId="77777777" w:rsidR="00B852A1" w:rsidRPr="002C5644" w:rsidRDefault="00B852A1" w:rsidP="00787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C564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C564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852A1" w:rsidRPr="00A530EF" w14:paraId="1EF86AF1" w14:textId="77777777" w:rsidTr="00787891">
        <w:trPr>
          <w:cantSplit/>
        </w:trPr>
        <w:tc>
          <w:tcPr>
            <w:tcW w:w="2610" w:type="dxa"/>
          </w:tcPr>
          <w:p w14:paraId="2A585754" w14:textId="77777777" w:rsidR="00B852A1" w:rsidRPr="002C5644" w:rsidRDefault="00B852A1" w:rsidP="00787891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1AFC5F" w14:textId="77777777" w:rsidR="00B852A1" w:rsidRPr="002C5644" w:rsidRDefault="00B852A1" w:rsidP="007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(3,837)</w:t>
            </w:r>
          </w:p>
        </w:tc>
        <w:tc>
          <w:tcPr>
            <w:tcW w:w="180" w:type="dxa"/>
            <w:vAlign w:val="bottom"/>
          </w:tcPr>
          <w:p w14:paraId="18508D99" w14:textId="77777777" w:rsidR="00B852A1" w:rsidRPr="002C5644" w:rsidRDefault="00B852A1" w:rsidP="007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54EC30" w14:textId="77777777" w:rsidR="00B852A1" w:rsidRPr="00C62C17" w:rsidRDefault="00B852A1" w:rsidP="007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  <w:tc>
          <w:tcPr>
            <w:tcW w:w="180" w:type="dxa"/>
            <w:vAlign w:val="bottom"/>
          </w:tcPr>
          <w:p w14:paraId="05F5E3D4" w14:textId="77777777" w:rsidR="00B852A1" w:rsidRPr="002C5644" w:rsidRDefault="00B852A1" w:rsidP="007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31EF31" w14:textId="77777777" w:rsidR="00B852A1" w:rsidRPr="00C62C17" w:rsidRDefault="00B852A1" w:rsidP="007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(3,070)</w:t>
            </w:r>
          </w:p>
        </w:tc>
        <w:tc>
          <w:tcPr>
            <w:tcW w:w="180" w:type="dxa"/>
          </w:tcPr>
          <w:p w14:paraId="27B206F7" w14:textId="77777777" w:rsidR="00B852A1" w:rsidRPr="002C5644" w:rsidRDefault="00B852A1" w:rsidP="00787891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73C1F53D" w14:textId="77777777" w:rsidR="00B852A1" w:rsidRPr="002C5644" w:rsidRDefault="00B852A1" w:rsidP="007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EA183F" w14:textId="77777777" w:rsidR="00B852A1" w:rsidRPr="002C5644" w:rsidRDefault="00B852A1" w:rsidP="007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19B12917" w14:textId="77777777" w:rsidR="00B852A1" w:rsidRPr="00A530EF" w:rsidRDefault="00B852A1" w:rsidP="007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C82291A" w14:textId="77777777" w:rsidR="00B852A1" w:rsidRPr="002C5644" w:rsidRDefault="00B852A1" w:rsidP="007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686FAACD" w14:textId="77777777" w:rsidR="00B852A1" w:rsidRPr="00A530EF" w:rsidRDefault="00B852A1" w:rsidP="007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52A1" w:rsidRPr="00A530EF" w14:paraId="021586EF" w14:textId="77777777" w:rsidTr="00787891">
        <w:trPr>
          <w:cantSplit/>
        </w:trPr>
        <w:tc>
          <w:tcPr>
            <w:tcW w:w="2610" w:type="dxa"/>
          </w:tcPr>
          <w:p w14:paraId="3B2B6BAE" w14:textId="77777777" w:rsidR="00B852A1" w:rsidRPr="002C5644" w:rsidRDefault="00B852A1" w:rsidP="00787891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EBAAC" w14:textId="77777777" w:rsidR="00B852A1" w:rsidRPr="00C62C17" w:rsidRDefault="00B852A1" w:rsidP="007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(3,837)</w:t>
            </w:r>
          </w:p>
        </w:tc>
        <w:tc>
          <w:tcPr>
            <w:tcW w:w="180" w:type="dxa"/>
            <w:vAlign w:val="bottom"/>
          </w:tcPr>
          <w:p w14:paraId="14DBFE67" w14:textId="77777777" w:rsidR="00B852A1" w:rsidRPr="00C62C17" w:rsidRDefault="00B852A1" w:rsidP="007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B6572" w14:textId="77777777" w:rsidR="00B852A1" w:rsidRPr="00C62C17" w:rsidRDefault="00B852A1" w:rsidP="007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767</w:t>
            </w:r>
          </w:p>
        </w:tc>
        <w:tc>
          <w:tcPr>
            <w:tcW w:w="180" w:type="dxa"/>
            <w:vAlign w:val="bottom"/>
          </w:tcPr>
          <w:p w14:paraId="6E2FB0CF" w14:textId="77777777" w:rsidR="00B852A1" w:rsidRPr="002C5644" w:rsidRDefault="00B852A1" w:rsidP="00787891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EF2B4" w14:textId="77777777" w:rsidR="00B852A1" w:rsidRPr="00A530EF" w:rsidRDefault="00B852A1" w:rsidP="007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0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(3,070)</w:t>
            </w:r>
          </w:p>
        </w:tc>
        <w:tc>
          <w:tcPr>
            <w:tcW w:w="180" w:type="dxa"/>
          </w:tcPr>
          <w:p w14:paraId="0AD1C6D3" w14:textId="77777777" w:rsidR="00B852A1" w:rsidRPr="002C5644" w:rsidRDefault="00B852A1" w:rsidP="00787891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5418E" w14:textId="77777777" w:rsidR="00B852A1" w:rsidRPr="002C5644" w:rsidRDefault="00B852A1" w:rsidP="007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670A134" w14:textId="77777777" w:rsidR="00B852A1" w:rsidRPr="002C5644" w:rsidRDefault="00B852A1" w:rsidP="00787891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51FB5" w14:textId="77777777" w:rsidR="00B852A1" w:rsidRPr="00A530EF" w:rsidRDefault="00B852A1" w:rsidP="007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0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5FE3818" w14:textId="77777777" w:rsidR="00B852A1" w:rsidRPr="00A530EF" w:rsidRDefault="00B852A1" w:rsidP="00787891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AECA7" w14:textId="77777777" w:rsidR="00B852A1" w:rsidRPr="00A530EF" w:rsidRDefault="00B852A1" w:rsidP="0078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0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8AB5300" w14:textId="77777777" w:rsidR="00B852A1" w:rsidRPr="002C5644" w:rsidRDefault="00B852A1" w:rsidP="00B85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08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</w:p>
    <w:p w14:paraId="14B27200" w14:textId="3E5652C1" w:rsidR="00027D35" w:rsidRPr="002C5644" w:rsidRDefault="00E023C0" w:rsidP="00072241">
      <w:pPr>
        <w:tabs>
          <w:tab w:val="left" w:pos="540"/>
        </w:tabs>
        <w:ind w:left="540" w:right="95"/>
        <w:jc w:val="both"/>
        <w:rPr>
          <w:rFonts w:ascii="Angsana New" w:eastAsia="MS Mincho" w:hAnsi="Angsana New"/>
          <w:sz w:val="10"/>
          <w:szCs w:val="10"/>
        </w:rPr>
      </w:pPr>
      <w:r w:rsidRPr="002C564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ภาษีเงินได้ที่รับรู้โดยตรงในส่วนของผู้ถือหุ้น</w:t>
      </w:r>
    </w:p>
    <w:tbl>
      <w:tblPr>
        <w:tblpPr w:leftFromText="180" w:rightFromText="180" w:vertAnchor="text" w:horzAnchor="margin" w:tblpX="529" w:tblpY="362"/>
        <w:tblW w:w="9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080"/>
        <w:gridCol w:w="180"/>
        <w:gridCol w:w="1170"/>
        <w:gridCol w:w="180"/>
        <w:gridCol w:w="945"/>
        <w:gridCol w:w="135"/>
        <w:gridCol w:w="180"/>
        <w:gridCol w:w="990"/>
        <w:gridCol w:w="180"/>
        <w:gridCol w:w="900"/>
        <w:gridCol w:w="184"/>
        <w:gridCol w:w="1076"/>
      </w:tblGrid>
      <w:tr w:rsidR="00027D35" w:rsidRPr="002C5644" w14:paraId="78393110" w14:textId="77777777" w:rsidTr="00952444">
        <w:trPr>
          <w:cantSplit/>
          <w:trHeight w:hRule="exact" w:val="360"/>
        </w:trPr>
        <w:tc>
          <w:tcPr>
            <w:tcW w:w="2610" w:type="dxa"/>
          </w:tcPr>
          <w:p w14:paraId="1CCC1709" w14:textId="77777777" w:rsidR="00027D35" w:rsidRPr="002C5644" w:rsidRDefault="00027D35" w:rsidP="0058753B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200" w:type="dxa"/>
            <w:gridSpan w:val="12"/>
          </w:tcPr>
          <w:p w14:paraId="5C9C6E1D" w14:textId="77777777" w:rsidR="00027D35" w:rsidRPr="002C5644" w:rsidRDefault="00027D35" w:rsidP="0058753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564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C564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027D35" w:rsidRPr="002C5644" w14:paraId="4A1BC76F" w14:textId="77777777" w:rsidTr="00952444">
        <w:trPr>
          <w:cantSplit/>
          <w:trHeight w:hRule="exact" w:val="360"/>
        </w:trPr>
        <w:tc>
          <w:tcPr>
            <w:tcW w:w="2610" w:type="dxa"/>
          </w:tcPr>
          <w:p w14:paraId="451C2D8C" w14:textId="77777777" w:rsidR="00027D35" w:rsidRPr="002C5644" w:rsidRDefault="00027D35" w:rsidP="0058753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6"/>
          </w:tcPr>
          <w:p w14:paraId="650C1BB7" w14:textId="77777777" w:rsidR="00027D35" w:rsidRPr="002C5644" w:rsidRDefault="00027D35" w:rsidP="005875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C56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AA37CF" w:rsidRPr="002C56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C901CBD" w14:textId="77777777" w:rsidR="00027D35" w:rsidRPr="002C5644" w:rsidRDefault="00027D35" w:rsidP="005875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14:paraId="5FAB4FA8" w14:textId="77777777" w:rsidR="00027D35" w:rsidRPr="002C5644" w:rsidRDefault="00027D35" w:rsidP="005875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A37CF" w:rsidRPr="002C564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027D35" w:rsidRPr="002C5644" w14:paraId="169469A0" w14:textId="77777777" w:rsidTr="00952444">
        <w:trPr>
          <w:cantSplit/>
        </w:trPr>
        <w:tc>
          <w:tcPr>
            <w:tcW w:w="2610" w:type="dxa"/>
          </w:tcPr>
          <w:p w14:paraId="26BEBA47" w14:textId="77777777" w:rsidR="00027D35" w:rsidRPr="002C5644" w:rsidRDefault="00027D35" w:rsidP="0058753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FCFE2C" w14:textId="77777777" w:rsidR="00027D35" w:rsidRPr="002C5644" w:rsidRDefault="00027D35" w:rsidP="00587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564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6DAFC9A7" w14:textId="77777777" w:rsidR="00027D35" w:rsidRPr="002C5644" w:rsidRDefault="00027D35" w:rsidP="00587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564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BD80CA0" w14:textId="77777777" w:rsidR="00027D35" w:rsidRPr="002C5644" w:rsidRDefault="00027D35" w:rsidP="005875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68FA76" w14:textId="77777777" w:rsidR="00027D35" w:rsidRPr="002C5644" w:rsidRDefault="00027D35" w:rsidP="00587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564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รายได้ </w:t>
            </w:r>
          </w:p>
          <w:p w14:paraId="285D84BE" w14:textId="77777777" w:rsidR="00027D35" w:rsidRPr="002C5644" w:rsidRDefault="00027D35" w:rsidP="00587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2C564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ค่าใช้จ่าย</w:t>
            </w:r>
            <w:r w:rsidRPr="002C56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  <w:p w14:paraId="26BA3AE0" w14:textId="77777777" w:rsidR="00027D35" w:rsidRPr="002C5644" w:rsidRDefault="00027D35" w:rsidP="00587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564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17172A6" w14:textId="77777777" w:rsidR="00027D35" w:rsidRPr="002C5644" w:rsidRDefault="00027D35" w:rsidP="005875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8482AE4" w14:textId="77777777" w:rsidR="00027D35" w:rsidRPr="002C5644" w:rsidRDefault="00027D35" w:rsidP="00587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564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53A22579" w14:textId="77777777" w:rsidR="00027D35" w:rsidRPr="002C5644" w:rsidRDefault="00027D35" w:rsidP="005875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847916" w14:textId="77777777" w:rsidR="00027D35" w:rsidRPr="002C5644" w:rsidRDefault="00027D35" w:rsidP="00587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564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B260A93" w14:textId="77777777" w:rsidR="00027D35" w:rsidRPr="002C5644" w:rsidRDefault="00027D35" w:rsidP="00587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564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D706B1D" w14:textId="77777777" w:rsidR="00027D35" w:rsidRPr="002C5644" w:rsidRDefault="00027D35" w:rsidP="005875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CCA1CD6" w14:textId="77777777" w:rsidR="00027D35" w:rsidRPr="002C5644" w:rsidRDefault="00027D35" w:rsidP="00587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564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รายได้</w:t>
            </w:r>
          </w:p>
          <w:p w14:paraId="20C12DC3" w14:textId="77777777" w:rsidR="00027D35" w:rsidRPr="002C5644" w:rsidRDefault="00027D35" w:rsidP="00587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2C564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ค่าใช้จ่าย</w:t>
            </w:r>
            <w:r w:rsidRPr="002C56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  <w:p w14:paraId="2E055A99" w14:textId="77777777" w:rsidR="00027D35" w:rsidRPr="002C5644" w:rsidRDefault="00027D35" w:rsidP="00587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564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1E71615F" w14:textId="77777777" w:rsidR="00027D35" w:rsidRPr="002C5644" w:rsidRDefault="00027D35" w:rsidP="005875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7EB13F6B" w14:textId="77777777" w:rsidR="00027D35" w:rsidRPr="002C5644" w:rsidRDefault="00027D35" w:rsidP="00587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564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70DAD7C4" w14:textId="77777777" w:rsidR="00027D35" w:rsidRPr="002C5644" w:rsidRDefault="00027D35" w:rsidP="00587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564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C22C6" w:rsidRPr="002C5644" w14:paraId="55E04D9B" w14:textId="77777777" w:rsidTr="00952444">
        <w:trPr>
          <w:cantSplit/>
        </w:trPr>
        <w:tc>
          <w:tcPr>
            <w:tcW w:w="2610" w:type="dxa"/>
          </w:tcPr>
          <w:p w14:paraId="3AB7D14E" w14:textId="77777777" w:rsidR="008C22C6" w:rsidRPr="002C5644" w:rsidRDefault="008C22C6" w:rsidP="0058753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55" w:type="dxa"/>
            <w:gridSpan w:val="5"/>
          </w:tcPr>
          <w:p w14:paraId="42D054A3" w14:textId="77777777" w:rsidR="008C22C6" w:rsidRPr="002C5644" w:rsidRDefault="008C22C6" w:rsidP="005875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45" w:type="dxa"/>
            <w:gridSpan w:val="7"/>
          </w:tcPr>
          <w:p w14:paraId="38E575AD" w14:textId="345C8EDE" w:rsidR="008C22C6" w:rsidRPr="008C22C6" w:rsidRDefault="008C22C6" w:rsidP="005875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22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(ปรับปรุงใหม่)</w:t>
            </w:r>
          </w:p>
        </w:tc>
      </w:tr>
      <w:tr w:rsidR="00027D35" w:rsidRPr="002C5644" w14:paraId="15ED1C1B" w14:textId="77777777" w:rsidTr="00952444">
        <w:trPr>
          <w:cantSplit/>
        </w:trPr>
        <w:tc>
          <w:tcPr>
            <w:tcW w:w="2610" w:type="dxa"/>
          </w:tcPr>
          <w:p w14:paraId="56A4D67F" w14:textId="77777777" w:rsidR="00027D35" w:rsidRPr="002C5644" w:rsidRDefault="00027D35" w:rsidP="0058753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0" w:type="dxa"/>
            <w:gridSpan w:val="12"/>
          </w:tcPr>
          <w:p w14:paraId="0CC5A8E5" w14:textId="77777777" w:rsidR="00027D35" w:rsidRPr="002C5644" w:rsidRDefault="00027D35" w:rsidP="005875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564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C564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C564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56D7B" w:rsidRPr="002C5644" w14:paraId="40A11F5E" w14:textId="77777777" w:rsidTr="00952444">
        <w:trPr>
          <w:cantSplit/>
        </w:trPr>
        <w:tc>
          <w:tcPr>
            <w:tcW w:w="2610" w:type="dxa"/>
          </w:tcPr>
          <w:p w14:paraId="445BF327" w14:textId="77777777" w:rsidR="00656D7B" w:rsidRPr="002C5644" w:rsidRDefault="00656D7B" w:rsidP="00656D7B">
            <w:pPr>
              <w:tabs>
                <w:tab w:val="clear" w:pos="2807"/>
                <w:tab w:val="left" w:pos="2610"/>
              </w:tabs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080" w:type="dxa"/>
            <w:vAlign w:val="bottom"/>
          </w:tcPr>
          <w:p w14:paraId="168BF39D" w14:textId="751849B9" w:rsidR="00656D7B" w:rsidRPr="002C5644" w:rsidRDefault="00C53389" w:rsidP="0095244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0D9CB7" w14:textId="77777777" w:rsidR="00656D7B" w:rsidRPr="002C5644" w:rsidRDefault="00656D7B" w:rsidP="00656D7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F41C151" w14:textId="3FD13AE4" w:rsidR="00656D7B" w:rsidRPr="002C5644" w:rsidRDefault="00C53389" w:rsidP="0095244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A21A0B" w14:textId="77777777" w:rsidR="00656D7B" w:rsidRPr="002C5644" w:rsidRDefault="00656D7B" w:rsidP="00656D7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DCDD4C3" w14:textId="58CD0848" w:rsidR="00656D7B" w:rsidRPr="002C5644" w:rsidRDefault="00C53389" w:rsidP="0095244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C682297" w14:textId="77777777" w:rsidR="00656D7B" w:rsidRPr="002C5644" w:rsidRDefault="00656D7B" w:rsidP="00656D7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203EE51" w14:textId="2B29B7F3" w:rsidR="00656D7B" w:rsidRPr="002C5644" w:rsidRDefault="00656D7B" w:rsidP="00656D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(61,240)</w:t>
            </w:r>
          </w:p>
        </w:tc>
        <w:tc>
          <w:tcPr>
            <w:tcW w:w="180" w:type="dxa"/>
            <w:vAlign w:val="bottom"/>
          </w:tcPr>
          <w:p w14:paraId="1BDA962F" w14:textId="77777777" w:rsidR="00656D7B" w:rsidRPr="002C5644" w:rsidRDefault="00656D7B" w:rsidP="00656D7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BC04D30" w14:textId="7A82A9D5" w:rsidR="00656D7B" w:rsidRPr="002C5644" w:rsidRDefault="00656D7B" w:rsidP="00656D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18,086</w:t>
            </w:r>
          </w:p>
        </w:tc>
        <w:tc>
          <w:tcPr>
            <w:tcW w:w="184" w:type="dxa"/>
            <w:vAlign w:val="bottom"/>
          </w:tcPr>
          <w:p w14:paraId="0B5DE230" w14:textId="77777777" w:rsidR="00656D7B" w:rsidRPr="002C5644" w:rsidRDefault="00656D7B" w:rsidP="00656D7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  <w:vAlign w:val="bottom"/>
          </w:tcPr>
          <w:p w14:paraId="2BBB044F" w14:textId="01BA584E" w:rsidR="00656D7B" w:rsidRPr="002C5644" w:rsidRDefault="00656D7B" w:rsidP="00656D7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(43,154)</w:t>
            </w:r>
          </w:p>
        </w:tc>
      </w:tr>
      <w:tr w:rsidR="00BD5365" w:rsidRPr="002C5644" w14:paraId="4A169E74" w14:textId="77777777" w:rsidTr="00952444">
        <w:trPr>
          <w:cantSplit/>
        </w:trPr>
        <w:tc>
          <w:tcPr>
            <w:tcW w:w="2610" w:type="dxa"/>
          </w:tcPr>
          <w:p w14:paraId="003D3CBB" w14:textId="77777777" w:rsidR="00BD5365" w:rsidRPr="002C5644" w:rsidRDefault="00BD5365" w:rsidP="00BD536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F94C5" w14:textId="5E1F0C8A" w:rsidR="00BD5365" w:rsidRPr="00BD5365" w:rsidRDefault="00BD5365" w:rsidP="00BD5365">
            <w:pPr>
              <w:pStyle w:val="acctfourfigures"/>
              <w:tabs>
                <w:tab w:val="clear" w:pos="765"/>
              </w:tabs>
              <w:spacing w:line="240" w:lineRule="atLeast"/>
              <w:ind w:right="-534" w:firstLine="4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D53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0B244F" w14:textId="77777777" w:rsidR="00BD5365" w:rsidRPr="00BD5365" w:rsidRDefault="00BD5365" w:rsidP="00BD53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CAB4A" w14:textId="3B74E1C7" w:rsidR="00BD5365" w:rsidRPr="00BD5365" w:rsidRDefault="00BD5365" w:rsidP="00BD536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D53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C3FF63" w14:textId="77777777" w:rsidR="00BD5365" w:rsidRPr="00BD5365" w:rsidRDefault="00BD5365" w:rsidP="00BD53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95A12" w14:textId="270D4E40" w:rsidR="00BD5365" w:rsidRPr="00BD5365" w:rsidRDefault="00BD5365" w:rsidP="00BD536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D53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714DF6" w14:textId="77777777" w:rsidR="00BD5365" w:rsidRPr="00BD5365" w:rsidRDefault="00BD5365" w:rsidP="00BD53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8C602" w14:textId="713FBA7A" w:rsidR="00BD5365" w:rsidRPr="00BD5365" w:rsidRDefault="00BD5365" w:rsidP="00BD536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D53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(61,240)</w:t>
            </w:r>
          </w:p>
        </w:tc>
        <w:tc>
          <w:tcPr>
            <w:tcW w:w="180" w:type="dxa"/>
            <w:vAlign w:val="bottom"/>
          </w:tcPr>
          <w:p w14:paraId="40612D71" w14:textId="77777777" w:rsidR="00BD5365" w:rsidRPr="00BD5365" w:rsidRDefault="00BD5365" w:rsidP="00BD53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92569" w14:textId="5801D2FE" w:rsidR="00BD5365" w:rsidRPr="00BD5365" w:rsidRDefault="00BD5365" w:rsidP="00BD536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D53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18,086</w:t>
            </w:r>
          </w:p>
        </w:tc>
        <w:tc>
          <w:tcPr>
            <w:tcW w:w="184" w:type="dxa"/>
            <w:vAlign w:val="bottom"/>
          </w:tcPr>
          <w:p w14:paraId="3EBD136C" w14:textId="77777777" w:rsidR="00BD5365" w:rsidRPr="00BD5365" w:rsidRDefault="00BD5365" w:rsidP="00BD536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EEDD3" w14:textId="2E8CC2A0" w:rsidR="00BD5365" w:rsidRPr="00BD5365" w:rsidRDefault="00BD5365" w:rsidP="00BD536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D53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(43,154)</w:t>
            </w:r>
          </w:p>
        </w:tc>
      </w:tr>
    </w:tbl>
    <w:p w14:paraId="60C9AA12" w14:textId="77777777" w:rsidR="00027D35" w:rsidRPr="002C5644" w:rsidRDefault="00027D35" w:rsidP="00072241">
      <w:pPr>
        <w:tabs>
          <w:tab w:val="left" w:pos="540"/>
        </w:tabs>
        <w:ind w:left="540" w:right="95"/>
        <w:jc w:val="both"/>
        <w:rPr>
          <w:rFonts w:ascii="Angsana New" w:eastAsia="MS Mincho" w:hAnsi="Angsana New"/>
          <w:sz w:val="10"/>
          <w:szCs w:val="10"/>
        </w:rPr>
      </w:pPr>
    </w:p>
    <w:p w14:paraId="338E5DE4" w14:textId="249EF6B1" w:rsidR="00027D35" w:rsidRDefault="00027D35" w:rsidP="00072241">
      <w:pPr>
        <w:tabs>
          <w:tab w:val="left" w:pos="540"/>
        </w:tabs>
        <w:ind w:left="540" w:right="95"/>
        <w:jc w:val="both"/>
        <w:rPr>
          <w:rFonts w:ascii="Angsana New" w:eastAsia="MS Mincho" w:hAnsi="Angsana New"/>
          <w:sz w:val="16"/>
          <w:szCs w:val="16"/>
        </w:rPr>
      </w:pPr>
    </w:p>
    <w:p w14:paraId="016AAF15" w14:textId="74CB76BE" w:rsidR="00041B14" w:rsidRDefault="00041B14" w:rsidP="00072241">
      <w:pPr>
        <w:tabs>
          <w:tab w:val="left" w:pos="540"/>
        </w:tabs>
        <w:ind w:left="540" w:right="95"/>
        <w:jc w:val="both"/>
        <w:rPr>
          <w:rFonts w:ascii="Angsana New" w:eastAsia="MS Mincho" w:hAnsi="Angsana New"/>
          <w:sz w:val="16"/>
          <w:szCs w:val="16"/>
        </w:rPr>
      </w:pPr>
    </w:p>
    <w:p w14:paraId="3C97471E" w14:textId="12902517" w:rsidR="00041B14" w:rsidRDefault="00041B14" w:rsidP="00072241">
      <w:pPr>
        <w:tabs>
          <w:tab w:val="left" w:pos="540"/>
        </w:tabs>
        <w:ind w:left="540" w:right="95"/>
        <w:jc w:val="both"/>
        <w:rPr>
          <w:rFonts w:ascii="Angsana New" w:eastAsia="MS Mincho" w:hAnsi="Angsana New"/>
          <w:sz w:val="16"/>
          <w:szCs w:val="16"/>
        </w:rPr>
      </w:pPr>
    </w:p>
    <w:p w14:paraId="3EEB9901" w14:textId="6F59974C" w:rsidR="00041B14" w:rsidRDefault="00041B14" w:rsidP="00072241">
      <w:pPr>
        <w:tabs>
          <w:tab w:val="left" w:pos="540"/>
        </w:tabs>
        <w:ind w:left="540" w:right="95"/>
        <w:jc w:val="both"/>
        <w:rPr>
          <w:rFonts w:ascii="Angsana New" w:eastAsia="MS Mincho" w:hAnsi="Angsana New"/>
          <w:sz w:val="16"/>
          <w:szCs w:val="16"/>
        </w:rPr>
      </w:pPr>
    </w:p>
    <w:p w14:paraId="5B0E39F1" w14:textId="4BD1ABCA" w:rsidR="00041B14" w:rsidRDefault="00041B14" w:rsidP="00072241">
      <w:pPr>
        <w:tabs>
          <w:tab w:val="left" w:pos="540"/>
        </w:tabs>
        <w:ind w:left="540" w:right="95"/>
        <w:jc w:val="both"/>
        <w:rPr>
          <w:rFonts w:ascii="Angsana New" w:eastAsia="MS Mincho" w:hAnsi="Angsana New"/>
          <w:sz w:val="16"/>
          <w:szCs w:val="16"/>
        </w:rPr>
      </w:pPr>
    </w:p>
    <w:p w14:paraId="45B84B09" w14:textId="4A236C44" w:rsidR="00041B14" w:rsidRDefault="00041B14" w:rsidP="00072241">
      <w:pPr>
        <w:tabs>
          <w:tab w:val="left" w:pos="540"/>
        </w:tabs>
        <w:ind w:left="540" w:right="95"/>
        <w:jc w:val="both"/>
        <w:rPr>
          <w:rFonts w:ascii="Angsana New" w:eastAsia="MS Mincho" w:hAnsi="Angsana New"/>
          <w:sz w:val="16"/>
          <w:szCs w:val="16"/>
        </w:rPr>
      </w:pPr>
    </w:p>
    <w:p w14:paraId="4BFD37EE" w14:textId="4C578D63" w:rsidR="00041B14" w:rsidRDefault="00041B14" w:rsidP="00072241">
      <w:pPr>
        <w:tabs>
          <w:tab w:val="left" w:pos="540"/>
        </w:tabs>
        <w:ind w:left="540" w:right="95"/>
        <w:jc w:val="both"/>
        <w:rPr>
          <w:rFonts w:ascii="Angsana New" w:eastAsia="MS Mincho" w:hAnsi="Angsana New"/>
          <w:sz w:val="16"/>
          <w:szCs w:val="16"/>
        </w:rPr>
      </w:pPr>
    </w:p>
    <w:p w14:paraId="55D7E655" w14:textId="56AC1CC6" w:rsidR="00041B14" w:rsidRDefault="00041B14" w:rsidP="00072241">
      <w:pPr>
        <w:tabs>
          <w:tab w:val="left" w:pos="540"/>
        </w:tabs>
        <w:ind w:left="540" w:right="95"/>
        <w:jc w:val="both"/>
        <w:rPr>
          <w:rFonts w:ascii="Angsana New" w:eastAsia="MS Mincho" w:hAnsi="Angsana New"/>
          <w:sz w:val="16"/>
          <w:szCs w:val="16"/>
        </w:rPr>
      </w:pPr>
    </w:p>
    <w:p w14:paraId="38695F44" w14:textId="1797C681" w:rsidR="00BD5365" w:rsidRDefault="00BD5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16"/>
          <w:szCs w:val="16"/>
        </w:rPr>
      </w:pPr>
      <w:r>
        <w:rPr>
          <w:rFonts w:ascii="Angsana New" w:eastAsia="MS Mincho" w:hAnsi="Angsana New"/>
          <w:sz w:val="16"/>
          <w:szCs w:val="16"/>
        </w:rPr>
        <w:br w:type="page"/>
      </w:r>
    </w:p>
    <w:p w14:paraId="77B4B623" w14:textId="55D6A004" w:rsidR="00952AD2" w:rsidRPr="002C5644" w:rsidRDefault="00072241" w:rsidP="00072241">
      <w:pPr>
        <w:tabs>
          <w:tab w:val="left" w:pos="540"/>
        </w:tabs>
        <w:ind w:left="540" w:right="95"/>
        <w:jc w:val="both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2C5644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6ABC5366" w14:textId="77777777" w:rsidR="001B7292" w:rsidRPr="002C5644" w:rsidRDefault="001B7292" w:rsidP="00072241">
      <w:pPr>
        <w:tabs>
          <w:tab w:val="left" w:pos="540"/>
        </w:tabs>
        <w:ind w:left="540" w:right="95"/>
        <w:jc w:val="both"/>
        <w:rPr>
          <w:rFonts w:ascii="Angsana New" w:eastAsia="MS Mincho" w:hAnsi="Angsana New"/>
          <w:sz w:val="20"/>
          <w:szCs w:val="20"/>
          <w:cs/>
        </w:rPr>
      </w:pPr>
    </w:p>
    <w:tbl>
      <w:tblPr>
        <w:tblW w:w="9281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00"/>
        <w:gridCol w:w="270"/>
        <w:gridCol w:w="1170"/>
        <w:gridCol w:w="270"/>
        <w:gridCol w:w="990"/>
        <w:gridCol w:w="270"/>
        <w:gridCol w:w="1181"/>
      </w:tblGrid>
      <w:tr w:rsidR="00072241" w:rsidRPr="002C5644" w14:paraId="0B47DA71" w14:textId="77777777" w:rsidTr="00027D35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55D86577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bookmarkStart w:id="28" w:name="_Hlk32801763"/>
          </w:p>
        </w:tc>
        <w:tc>
          <w:tcPr>
            <w:tcW w:w="5051" w:type="dxa"/>
            <w:gridSpan w:val="7"/>
            <w:shd w:val="clear" w:color="auto" w:fill="auto"/>
          </w:tcPr>
          <w:p w14:paraId="69B97845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72241" w:rsidRPr="002C5644" w14:paraId="29847BE5" w14:textId="77777777" w:rsidTr="00027D35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5E93DFB0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69F95D71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  <w:r w:rsidR="00AA37CF" w:rsidRPr="002C5644">
              <w:rPr>
                <w:rFonts w:ascii="Angsana New" w:eastAsia="MS Mincho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E82B795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17C98874" w14:textId="77777777" w:rsidR="00C46A26" w:rsidRPr="002C5644" w:rsidRDefault="00072241" w:rsidP="0080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</w:t>
            </w:r>
            <w:r w:rsidR="0080239C" w:rsidRPr="002C5644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  <w:r w:rsidR="00AA37CF" w:rsidRPr="002C5644">
              <w:rPr>
                <w:rFonts w:ascii="Angsana New" w:eastAsia="MS Mincho" w:hAnsi="Angsana New"/>
                <w:bCs/>
                <w:sz w:val="30"/>
                <w:szCs w:val="30"/>
              </w:rPr>
              <w:t>1</w:t>
            </w:r>
          </w:p>
        </w:tc>
      </w:tr>
      <w:tr w:rsidR="00BE4A5C" w:rsidRPr="002C5644" w14:paraId="1778456F" w14:textId="77777777" w:rsidTr="00027D35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5A91CB0B" w14:textId="77777777" w:rsidR="00BE4A5C" w:rsidRPr="002C5644" w:rsidRDefault="00BE4A5C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6275072" w14:textId="77777777" w:rsidR="00BE4A5C" w:rsidRPr="002C5644" w:rsidRDefault="00BE4A5C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D45EB06" w14:textId="77777777" w:rsidR="00BE4A5C" w:rsidRPr="002C5644" w:rsidRDefault="00BE4A5C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0E561535" w14:textId="77777777" w:rsidR="00BE4A5C" w:rsidRPr="002C5644" w:rsidRDefault="00BE4A5C" w:rsidP="0080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(ปรับปรุงใหม่)</w:t>
            </w:r>
          </w:p>
        </w:tc>
      </w:tr>
      <w:tr w:rsidR="00072241" w:rsidRPr="002C5644" w14:paraId="02FB75F3" w14:textId="77777777" w:rsidTr="00382A58">
        <w:tc>
          <w:tcPr>
            <w:tcW w:w="4230" w:type="dxa"/>
            <w:shd w:val="clear" w:color="auto" w:fill="auto"/>
          </w:tcPr>
          <w:p w14:paraId="7C0C691F" w14:textId="77777777" w:rsidR="00072241" w:rsidRPr="002C5644" w:rsidRDefault="00072241" w:rsidP="00072241">
            <w:pPr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329B424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71F06F83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FF2FBC4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7B14C79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07CF6F43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605CEF"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3BEC24BF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4A9132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60B114E3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47B2DB2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0494C85B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5AD6F17F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605CEF"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656D7B" w:rsidRPr="002C5644" w14:paraId="4C7F7F7B" w14:textId="77777777" w:rsidTr="00382A58">
        <w:tc>
          <w:tcPr>
            <w:tcW w:w="4230" w:type="dxa"/>
            <w:shd w:val="clear" w:color="auto" w:fill="auto"/>
          </w:tcPr>
          <w:p w14:paraId="03E89278" w14:textId="77777777" w:rsidR="00656D7B" w:rsidRPr="002C5644" w:rsidRDefault="00656D7B" w:rsidP="00656D7B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bookmarkStart w:id="29" w:name="_Hlk4753257"/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00" w:type="dxa"/>
            <w:shd w:val="clear" w:color="auto" w:fill="auto"/>
          </w:tcPr>
          <w:p w14:paraId="0C47B900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90F056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160D86D" w14:textId="765A98C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967FD">
              <w:rPr>
                <w:rFonts w:asciiTheme="majorBidi" w:hAnsiTheme="majorBidi" w:cstheme="majorBidi"/>
                <w:sz w:val="30"/>
                <w:szCs w:val="30"/>
              </w:rPr>
              <w:t>323</w:t>
            </w:r>
            <w:r w:rsidRPr="002C56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967F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0E28A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B5BC7F5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12CD4E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5B183B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</w:tcPr>
          <w:p w14:paraId="10BD62AF" w14:textId="5F616833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656,822</w:t>
            </w:r>
          </w:p>
        </w:tc>
      </w:tr>
      <w:tr w:rsidR="00656D7B" w:rsidRPr="002C5644" w14:paraId="172A5229" w14:textId="77777777" w:rsidTr="00382A58">
        <w:tc>
          <w:tcPr>
            <w:tcW w:w="4230" w:type="dxa"/>
            <w:shd w:val="clear" w:color="auto" w:fill="auto"/>
          </w:tcPr>
          <w:p w14:paraId="524A7C75" w14:textId="77777777" w:rsidR="00656D7B" w:rsidRPr="002C5644" w:rsidRDefault="00656D7B" w:rsidP="00656D7B">
            <w:pPr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0E956821" w14:textId="36E7579A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14C86261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672D30A" w14:textId="0851B325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967FD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Pr="002C56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967FD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70" w:type="dxa"/>
            <w:shd w:val="clear" w:color="auto" w:fill="auto"/>
          </w:tcPr>
          <w:p w14:paraId="5E17227D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92F8EA" w14:textId="19C35589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79640B3C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0E100206" w14:textId="75B51A12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131,364</w:t>
            </w:r>
          </w:p>
        </w:tc>
      </w:tr>
      <w:tr w:rsidR="00656D7B" w:rsidRPr="002C5644" w14:paraId="1721CB92" w14:textId="77777777" w:rsidTr="00027D35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4D9EA84A" w14:textId="77777777" w:rsidR="00656D7B" w:rsidRPr="002C5644" w:rsidRDefault="00656D7B" w:rsidP="00656D7B">
            <w:pPr>
              <w:tabs>
                <w:tab w:val="clear" w:pos="227"/>
              </w:tabs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shd w:val="clear" w:color="auto" w:fill="auto"/>
          </w:tcPr>
          <w:p w14:paraId="5AAAFDF7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CDDD9D3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FA5F7A" w14:textId="2FE85D9D" w:rsidR="00656D7B" w:rsidRPr="002C5644" w:rsidRDefault="00A153AD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21,182</w:t>
            </w:r>
          </w:p>
        </w:tc>
        <w:tc>
          <w:tcPr>
            <w:tcW w:w="270" w:type="dxa"/>
            <w:shd w:val="clear" w:color="auto" w:fill="auto"/>
          </w:tcPr>
          <w:p w14:paraId="412D8D7B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999070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D46C99E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FB17D54" w14:textId="46E93E96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33,955</w:t>
            </w:r>
          </w:p>
        </w:tc>
      </w:tr>
      <w:tr w:rsidR="00656D7B" w:rsidRPr="002C5644" w14:paraId="5927F086" w14:textId="77777777" w:rsidTr="00027D35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068B6188" w14:textId="77777777" w:rsidR="00656D7B" w:rsidRPr="002C5644" w:rsidRDefault="00656D7B" w:rsidP="00656D7B">
            <w:pPr>
              <w:tabs>
                <w:tab w:val="clear" w:pos="227"/>
              </w:tabs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00" w:type="dxa"/>
            <w:shd w:val="clear" w:color="auto" w:fill="auto"/>
          </w:tcPr>
          <w:p w14:paraId="2C294871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6CCED12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AF9319" w14:textId="3A637D1B" w:rsidR="00656D7B" w:rsidRPr="002C5644" w:rsidRDefault="00F76FB8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F76FB8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(20,54</w:t>
            </w:r>
            <w:r w:rsidR="00AA2F4A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4</w:t>
            </w:r>
            <w:r w:rsidRPr="00F76FB8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AAEB77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81815B6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F05CD17" w14:textId="77777777" w:rsidR="00656D7B" w:rsidRPr="00A70B0C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1C99F3BA" w14:textId="54FBBB52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(20,799)</w:t>
            </w:r>
          </w:p>
        </w:tc>
      </w:tr>
      <w:tr w:rsidR="00F76FB8" w:rsidRPr="002C5644" w14:paraId="64B600B7" w14:textId="77777777" w:rsidTr="00382A58">
        <w:tc>
          <w:tcPr>
            <w:tcW w:w="4230" w:type="dxa"/>
            <w:shd w:val="clear" w:color="auto" w:fill="auto"/>
          </w:tcPr>
          <w:p w14:paraId="27FA5199" w14:textId="077C19C8" w:rsidR="00F76FB8" w:rsidRPr="002C5644" w:rsidRDefault="00F76FB8" w:rsidP="00472978">
            <w:pPr>
              <w:tabs>
                <w:tab w:val="clear" w:pos="227"/>
              </w:tabs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F76FB8">
              <w:rPr>
                <w:rFonts w:ascii="Angsana New" w:eastAsia="MS Mincho" w:hAnsi="Angsana New" w:hint="cs"/>
                <w:sz w:val="30"/>
                <w:szCs w:val="30"/>
                <w:cs/>
              </w:rPr>
              <w:t>ตัดจำหน่ายสินทรัพย์ภาษีเงินได้รอการตัดบัญชี</w:t>
            </w:r>
            <w:r w:rsidR="00CB266E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จากขาดทุนสะสมที่ไม่ได้ใช้ </w:t>
            </w:r>
          </w:p>
        </w:tc>
        <w:tc>
          <w:tcPr>
            <w:tcW w:w="900" w:type="dxa"/>
            <w:shd w:val="clear" w:color="auto" w:fill="auto"/>
          </w:tcPr>
          <w:p w14:paraId="49191C98" w14:textId="77777777" w:rsidR="00F76FB8" w:rsidRPr="002C5644" w:rsidRDefault="00F76FB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36ACE08" w14:textId="77777777" w:rsidR="00F76FB8" w:rsidRPr="002C5644" w:rsidRDefault="00F76FB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7AA1BA" w14:textId="77777777" w:rsidR="00CB266E" w:rsidRDefault="00CB266E" w:rsidP="00CB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/>
                <w:sz w:val="30"/>
                <w:szCs w:val="30"/>
                <w:lang w:eastAsia="ja-JP"/>
              </w:rPr>
            </w:pPr>
          </w:p>
          <w:p w14:paraId="136EE871" w14:textId="412889E5" w:rsidR="00F76FB8" w:rsidRPr="002C5644" w:rsidRDefault="00CB266E" w:rsidP="00CB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CB266E">
              <w:rPr>
                <w:rFonts w:asciiTheme="majorBidi" w:eastAsia="MS Mincho" w:hAnsiTheme="majorBidi"/>
                <w:sz w:val="30"/>
                <w:szCs w:val="30"/>
                <w:cs/>
                <w:lang w:eastAsia="ja-JP"/>
              </w:rPr>
              <w:t>12</w:t>
            </w:r>
            <w:r w:rsidRPr="00CB266E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="00AA2F4A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779</w:t>
            </w:r>
          </w:p>
        </w:tc>
        <w:tc>
          <w:tcPr>
            <w:tcW w:w="270" w:type="dxa"/>
            <w:shd w:val="clear" w:color="auto" w:fill="auto"/>
          </w:tcPr>
          <w:p w14:paraId="20D8013B" w14:textId="77777777" w:rsidR="00F76FB8" w:rsidRPr="002C5644" w:rsidRDefault="00F76FB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B40788" w14:textId="77777777" w:rsidR="00F76FB8" w:rsidRPr="002C5644" w:rsidRDefault="00F76FB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A91B0BE" w14:textId="77777777" w:rsidR="00F76FB8" w:rsidRPr="002C5644" w:rsidRDefault="00F76FB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257392AE" w14:textId="77777777" w:rsidR="00F76FB8" w:rsidRDefault="00F76FB8" w:rsidP="00472978">
            <w:pPr>
              <w:tabs>
                <w:tab w:val="clear" w:pos="907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3635AD" w14:textId="5DCEE990" w:rsidR="008312B6" w:rsidRPr="002C5644" w:rsidRDefault="008312B6" w:rsidP="00831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2978" w:rsidRPr="002C5644" w14:paraId="47AAEEB4" w14:textId="77777777" w:rsidTr="00382A58">
        <w:tc>
          <w:tcPr>
            <w:tcW w:w="4230" w:type="dxa"/>
            <w:shd w:val="clear" w:color="auto" w:fill="auto"/>
          </w:tcPr>
          <w:p w14:paraId="08511887" w14:textId="77777777" w:rsidR="00472978" w:rsidRPr="002C5644" w:rsidRDefault="00472978" w:rsidP="00472978">
            <w:pPr>
              <w:tabs>
                <w:tab w:val="clear" w:pos="227"/>
              </w:tabs>
              <w:ind w:left="162" w:hanging="180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ผลกระทบจากความแตกต่างของอัตราภาษี</w:t>
            </w:r>
          </w:p>
          <w:p w14:paraId="2A26AC37" w14:textId="77777777" w:rsidR="00472978" w:rsidRPr="002C5644" w:rsidRDefault="00472978" w:rsidP="00472978">
            <w:pPr>
              <w:tabs>
                <w:tab w:val="clear" w:pos="227"/>
              </w:tabs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ของกลุ่มบริษัท</w:t>
            </w:r>
          </w:p>
        </w:tc>
        <w:tc>
          <w:tcPr>
            <w:tcW w:w="900" w:type="dxa"/>
            <w:shd w:val="clear" w:color="auto" w:fill="auto"/>
          </w:tcPr>
          <w:p w14:paraId="28A98429" w14:textId="77777777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A3FEBFE" w14:textId="77777777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87266D" w14:textId="77777777" w:rsidR="00472978" w:rsidRPr="002C5644" w:rsidRDefault="00472978" w:rsidP="00472978">
            <w:pPr>
              <w:tabs>
                <w:tab w:val="decimal" w:pos="6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  <w:p w14:paraId="514D339B" w14:textId="0126BB09" w:rsidR="00472978" w:rsidRPr="002C5644" w:rsidRDefault="00F76FB8" w:rsidP="00F76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F76FB8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(</w:t>
            </w:r>
            <w:r w:rsidR="00AA2F4A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662</w:t>
            </w:r>
            <w:r w:rsidRPr="00F76FB8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C1B454" w14:textId="77777777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2FA706" w14:textId="77777777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A2766F9" w14:textId="77777777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28B92613" w14:textId="77777777" w:rsidR="00472978" w:rsidRPr="002C5644" w:rsidRDefault="00472978" w:rsidP="00472978">
            <w:pPr>
              <w:tabs>
                <w:tab w:val="clear" w:pos="907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A6377A" w14:textId="61F65CED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</w:tr>
      <w:tr w:rsidR="00472978" w:rsidRPr="002C5644" w14:paraId="34CA1317" w14:textId="77777777" w:rsidTr="00027D35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03944FC1" w14:textId="77777777" w:rsidR="00472978" w:rsidRPr="002C5644" w:rsidRDefault="00472978" w:rsidP="00472978">
            <w:pPr>
              <w:tabs>
                <w:tab w:val="clear" w:pos="227"/>
              </w:tabs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ผลกระทบจากการปรับโครงสร้างธุรกิจ</w:t>
            </w:r>
          </w:p>
        </w:tc>
        <w:tc>
          <w:tcPr>
            <w:tcW w:w="900" w:type="dxa"/>
            <w:shd w:val="clear" w:color="auto" w:fill="auto"/>
          </w:tcPr>
          <w:p w14:paraId="6BC442DA" w14:textId="77777777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34597AF" w14:textId="77777777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D90364" w14:textId="4357C883" w:rsidR="00472978" w:rsidRPr="002C5644" w:rsidRDefault="00472978" w:rsidP="0037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2C5644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6405F8" w14:textId="77777777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45D1A2" w14:textId="77777777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4882C2F" w14:textId="77777777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5713FC7C" w14:textId="30AE6E64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8,619</w:t>
            </w:r>
          </w:p>
        </w:tc>
      </w:tr>
      <w:tr w:rsidR="00472978" w:rsidRPr="002C5644" w14:paraId="2054EB47" w14:textId="77777777" w:rsidTr="00027D35">
        <w:trPr>
          <w:trHeight w:hRule="exact" w:val="360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474B1E5D" w14:textId="77777777" w:rsidR="00472978" w:rsidRPr="002C5644" w:rsidRDefault="00472978" w:rsidP="00472978">
            <w:pPr>
              <w:tabs>
                <w:tab w:val="clear" w:pos="227"/>
              </w:tabs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7D8BACA" w14:textId="77777777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82AB87" w14:textId="77777777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FB3334" w14:textId="13230C55" w:rsidR="00472978" w:rsidRPr="002C5644" w:rsidRDefault="00AA2F4A" w:rsidP="00CB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5,750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E857F1" w14:textId="77777777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826A60" w14:textId="77777777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37DD10" w14:textId="77777777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286FC6" w14:textId="3A97282F" w:rsidR="00472978" w:rsidRPr="002C5644" w:rsidRDefault="007171D4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6,093</w:t>
            </w:r>
          </w:p>
        </w:tc>
      </w:tr>
      <w:tr w:rsidR="00472978" w:rsidRPr="002C5644" w14:paraId="596DBA32" w14:textId="77777777" w:rsidTr="00027D35">
        <w:trPr>
          <w:trHeight w:hRule="exact" w:val="360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4D2CF71" w14:textId="77777777" w:rsidR="00472978" w:rsidRPr="002C5644" w:rsidRDefault="00472978" w:rsidP="00472978">
            <w:pPr>
              <w:tabs>
                <w:tab w:val="clear" w:pos="227"/>
              </w:tabs>
              <w:ind w:left="162" w:hanging="1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D1B49" w14:textId="3261B955" w:rsidR="00472978" w:rsidRPr="002C5644" w:rsidRDefault="00CE6160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472978"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196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BC9577" w14:textId="77777777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EB6D3" w14:textId="0B179AAA" w:rsidR="00472978" w:rsidRPr="002C5644" w:rsidRDefault="00CE6160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96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  <w:r w:rsidR="00472978"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96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785FCB" w14:textId="77777777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FFCFDB" w14:textId="5A15B81A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24.</w:t>
            </w:r>
            <w:r w:rsidR="00A65B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D5C79F" w14:textId="77777777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7E80B" w14:textId="15ACF1FF" w:rsidR="00472978" w:rsidRPr="002C5644" w:rsidRDefault="007171D4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  <w:t>159,758</w:t>
            </w:r>
          </w:p>
        </w:tc>
      </w:tr>
      <w:bookmarkEnd w:id="28"/>
      <w:bookmarkEnd w:id="29"/>
    </w:tbl>
    <w:p w14:paraId="3E924DE0" w14:textId="3F1464A2" w:rsidR="00286960" w:rsidRPr="002C5644" w:rsidRDefault="00286960"/>
    <w:tbl>
      <w:tblPr>
        <w:tblW w:w="9281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990"/>
        <w:gridCol w:w="270"/>
        <w:gridCol w:w="1181"/>
      </w:tblGrid>
      <w:tr w:rsidR="00C32156" w:rsidRPr="002C5644" w14:paraId="4FE3A3D0" w14:textId="77777777" w:rsidTr="00D15D9D">
        <w:trPr>
          <w:trHeight w:hRule="exact" w:val="374"/>
        </w:trPr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0DC27168" w14:textId="77777777" w:rsidR="00C32156" w:rsidRPr="002C5644" w:rsidRDefault="00C32156" w:rsidP="00D1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51" w:type="dxa"/>
            <w:gridSpan w:val="7"/>
            <w:tcBorders>
              <w:top w:val="nil"/>
            </w:tcBorders>
            <w:shd w:val="clear" w:color="auto" w:fill="auto"/>
          </w:tcPr>
          <w:p w14:paraId="77854CE3" w14:textId="77777777" w:rsidR="00C32156" w:rsidRPr="002C5644" w:rsidRDefault="00C32156" w:rsidP="00D1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2156" w:rsidRPr="002C5644" w14:paraId="03B9F8A1" w14:textId="77777777" w:rsidTr="00D15D9D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6B104C6F" w14:textId="77777777" w:rsidR="00C32156" w:rsidRPr="002C5644" w:rsidRDefault="00C32156" w:rsidP="00D1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6B513169" w14:textId="77777777" w:rsidR="00C32156" w:rsidRPr="002C5644" w:rsidRDefault="00C32156" w:rsidP="00D1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  <w:r w:rsidR="00AA37CF" w:rsidRPr="002C5644">
              <w:rPr>
                <w:rFonts w:ascii="Angsana New" w:eastAsia="MS Mincho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4E18959" w14:textId="77777777" w:rsidR="00C32156" w:rsidRPr="002C5644" w:rsidRDefault="00C32156" w:rsidP="00D1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7B5EED13" w14:textId="77777777" w:rsidR="00C32156" w:rsidRPr="002C5644" w:rsidRDefault="00C32156" w:rsidP="00D1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  <w:r w:rsidR="00AA37CF" w:rsidRPr="002C5644">
              <w:rPr>
                <w:rFonts w:ascii="Angsana New" w:eastAsia="MS Mincho" w:hAnsi="Angsana New"/>
                <w:bCs/>
                <w:sz w:val="30"/>
                <w:szCs w:val="30"/>
              </w:rPr>
              <w:t>1</w:t>
            </w:r>
          </w:p>
        </w:tc>
      </w:tr>
      <w:tr w:rsidR="00C32156" w:rsidRPr="002C5644" w14:paraId="06C16F0C" w14:textId="77777777" w:rsidTr="00D15D9D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4E927022" w14:textId="77777777" w:rsidR="00C32156" w:rsidRPr="002C5644" w:rsidRDefault="00C32156" w:rsidP="00D15D9D">
            <w:pPr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E4A363" w14:textId="77777777" w:rsidR="00C32156" w:rsidRPr="002C5644" w:rsidRDefault="00C32156" w:rsidP="00D1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785D0166" w14:textId="77777777" w:rsidR="00C32156" w:rsidRPr="002C5644" w:rsidRDefault="00C32156" w:rsidP="00D1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230BB099" w14:textId="77777777" w:rsidR="00C32156" w:rsidRPr="002C5644" w:rsidRDefault="00C32156" w:rsidP="00D1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282B1E1" w14:textId="77777777" w:rsidR="00C32156" w:rsidRPr="002C5644" w:rsidRDefault="00C32156" w:rsidP="00D1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AEEC57A" w14:textId="77777777" w:rsidR="00C32156" w:rsidRPr="002C5644" w:rsidRDefault="00C32156" w:rsidP="00D1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751AB0C2" w14:textId="77777777" w:rsidR="00C32156" w:rsidRPr="002C5644" w:rsidRDefault="00C32156" w:rsidP="00D1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BFC01B5" w14:textId="77777777" w:rsidR="00C32156" w:rsidRPr="002C5644" w:rsidRDefault="00C32156" w:rsidP="00D1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DDA40B7" w14:textId="77777777" w:rsidR="00C32156" w:rsidRPr="002C5644" w:rsidRDefault="00C32156" w:rsidP="00D1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28F17CA8" w14:textId="77777777" w:rsidR="00C32156" w:rsidRPr="002C5644" w:rsidRDefault="00C32156" w:rsidP="00D1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347FA25" w14:textId="77777777" w:rsidR="00C32156" w:rsidRPr="002C5644" w:rsidRDefault="00C32156" w:rsidP="00D1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0B54315D" w14:textId="77777777" w:rsidR="00C32156" w:rsidRPr="002C5644" w:rsidRDefault="00C32156" w:rsidP="00D1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37F6810C" w14:textId="77777777" w:rsidR="00C32156" w:rsidRPr="002C5644" w:rsidRDefault="00C32156" w:rsidP="00D1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</w:tr>
      <w:tr w:rsidR="00C32156" w:rsidRPr="002C5644" w14:paraId="16FCD0B2" w14:textId="77777777" w:rsidTr="00D15D9D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45CDCFFD" w14:textId="77777777" w:rsidR="00C32156" w:rsidRPr="002C5644" w:rsidRDefault="00C32156" w:rsidP="00D15D9D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3B0F255" w14:textId="77777777" w:rsidR="00C32156" w:rsidRPr="002C5644" w:rsidRDefault="00C32156" w:rsidP="00D1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(</w:t>
            </w: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  <w:shd w:val="clear" w:color="auto" w:fill="auto"/>
          </w:tcPr>
          <w:p w14:paraId="364D5D0E" w14:textId="77777777" w:rsidR="00C32156" w:rsidRPr="002C5644" w:rsidRDefault="00C32156" w:rsidP="00D1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0F7A213" w14:textId="77777777" w:rsidR="00C32156" w:rsidRPr="002C5644" w:rsidRDefault="00C32156" w:rsidP="00D1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119163" w14:textId="77777777" w:rsidR="00C32156" w:rsidRPr="002C5644" w:rsidRDefault="00C32156" w:rsidP="00D1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035EAE" w14:textId="77777777" w:rsidR="00C32156" w:rsidRPr="002C5644" w:rsidRDefault="00C32156" w:rsidP="00D1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(</w:t>
            </w: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  <w:shd w:val="clear" w:color="auto" w:fill="auto"/>
          </w:tcPr>
          <w:p w14:paraId="0453F947" w14:textId="77777777" w:rsidR="00C32156" w:rsidRPr="002C5644" w:rsidRDefault="00C32156" w:rsidP="00D1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248ED7E2" w14:textId="77777777" w:rsidR="00C32156" w:rsidRPr="002C5644" w:rsidRDefault="00C32156" w:rsidP="00D1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6D7B" w:rsidRPr="002C5644" w14:paraId="3A3E363F" w14:textId="77777777" w:rsidTr="00D15D9D">
        <w:tc>
          <w:tcPr>
            <w:tcW w:w="4230" w:type="dxa"/>
            <w:shd w:val="clear" w:color="auto" w:fill="auto"/>
          </w:tcPr>
          <w:p w14:paraId="7BDEFD19" w14:textId="77777777" w:rsidR="00656D7B" w:rsidRPr="002C5644" w:rsidRDefault="00656D7B" w:rsidP="00656D7B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34A0B061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9B3C4D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5651F41" w14:textId="012C7BC4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1,235,0</w:t>
            </w:r>
            <w:r w:rsidR="004A4582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36CCCD1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0FFA3D5A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E106DDB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7531AF7" w14:textId="128901FE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119,025</w:t>
            </w:r>
          </w:p>
        </w:tc>
      </w:tr>
      <w:tr w:rsidR="00656D7B" w:rsidRPr="002C5644" w14:paraId="5B70A694" w14:textId="77777777" w:rsidTr="00D15D9D">
        <w:tc>
          <w:tcPr>
            <w:tcW w:w="4230" w:type="dxa"/>
            <w:shd w:val="clear" w:color="auto" w:fill="auto"/>
          </w:tcPr>
          <w:p w14:paraId="7FB3D16B" w14:textId="77777777" w:rsidR="00656D7B" w:rsidRPr="002C5644" w:rsidRDefault="00656D7B" w:rsidP="00656D7B">
            <w:pPr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0760177" w14:textId="2D1E30CA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3A22F4FE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A1D880B" w14:textId="41976DB6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247,01</w:t>
            </w:r>
            <w:r w:rsidR="004A458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F8EAB0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D500980" w14:textId="3FD5E753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8949BD" w14:textId="77777777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7DEDA7D" w14:textId="19B84ECC" w:rsidR="00656D7B" w:rsidRPr="002C5644" w:rsidRDefault="00656D7B" w:rsidP="0065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23,805</w:t>
            </w:r>
          </w:p>
        </w:tc>
      </w:tr>
      <w:tr w:rsidR="00321B21" w:rsidRPr="002C5644" w14:paraId="0FD48070" w14:textId="77777777" w:rsidTr="00D15D9D">
        <w:tc>
          <w:tcPr>
            <w:tcW w:w="4230" w:type="dxa"/>
            <w:shd w:val="clear" w:color="auto" w:fill="auto"/>
          </w:tcPr>
          <w:p w14:paraId="17DF45E3" w14:textId="5A96D26C" w:rsidR="00321B21" w:rsidRPr="002C5644" w:rsidRDefault="00321B21" w:rsidP="00321B21">
            <w:pPr>
              <w:tabs>
                <w:tab w:val="clear" w:pos="227"/>
              </w:tabs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24FCD">
              <w:rPr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6B88C9D6" w14:textId="77777777" w:rsidR="00321B21" w:rsidRPr="002C5644" w:rsidRDefault="00321B21" w:rsidP="0032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9B415AB" w14:textId="77777777" w:rsidR="00321B21" w:rsidRPr="002C5644" w:rsidRDefault="00321B21" w:rsidP="0032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0CB035F0" w14:textId="67134E20" w:rsidR="00321B21" w:rsidRPr="002C5644" w:rsidRDefault="00321B21" w:rsidP="0032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(95,308)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F11F28E" w14:textId="77777777" w:rsidR="00321B21" w:rsidRPr="002C5644" w:rsidRDefault="00321B21" w:rsidP="0032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4E931E88" w14:textId="77777777" w:rsidR="00321B21" w:rsidRPr="002C5644" w:rsidRDefault="00321B21" w:rsidP="0032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D07254A" w14:textId="77777777" w:rsidR="00321B21" w:rsidRPr="002C5644" w:rsidRDefault="00321B21" w:rsidP="0032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</w:tcBorders>
            <w:shd w:val="clear" w:color="auto" w:fill="auto"/>
          </w:tcPr>
          <w:p w14:paraId="162E7894" w14:textId="6AA91A1B" w:rsidR="00321B21" w:rsidRPr="002C5644" w:rsidRDefault="00321B21" w:rsidP="0032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21B21" w:rsidRPr="002C5644" w14:paraId="77E55FA5" w14:textId="77777777" w:rsidTr="00D15D9D">
        <w:tc>
          <w:tcPr>
            <w:tcW w:w="4230" w:type="dxa"/>
            <w:shd w:val="clear" w:color="auto" w:fill="auto"/>
          </w:tcPr>
          <w:p w14:paraId="0BB36C50" w14:textId="77777777" w:rsidR="00321B21" w:rsidRPr="002C5644" w:rsidRDefault="00321B21" w:rsidP="00321B21">
            <w:pPr>
              <w:tabs>
                <w:tab w:val="clear" w:pos="227"/>
              </w:tabs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7D4EE5CB" w14:textId="77777777" w:rsidR="00321B21" w:rsidRPr="002C5644" w:rsidRDefault="00321B21" w:rsidP="0032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6D28771" w14:textId="77777777" w:rsidR="00321B21" w:rsidRPr="002C5644" w:rsidRDefault="00321B21" w:rsidP="0032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65A2ED10" w14:textId="307202CD" w:rsidR="00321B21" w:rsidRPr="002C5644" w:rsidRDefault="00A30D02" w:rsidP="0032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66D780C" w14:textId="77777777" w:rsidR="00321B21" w:rsidRPr="002C5644" w:rsidRDefault="00321B21" w:rsidP="0032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20A33A28" w14:textId="77777777" w:rsidR="00321B21" w:rsidRPr="002C5644" w:rsidRDefault="00321B21" w:rsidP="0032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0FAC32F" w14:textId="77777777" w:rsidR="00321B21" w:rsidRPr="002C5644" w:rsidRDefault="00321B21" w:rsidP="0032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</w:tcBorders>
            <w:shd w:val="clear" w:color="auto" w:fill="auto"/>
          </w:tcPr>
          <w:p w14:paraId="1F1EB3D3" w14:textId="4EA05B1D" w:rsidR="00321B21" w:rsidRPr="002C5644" w:rsidRDefault="00321B21" w:rsidP="0032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1,877</w:t>
            </w:r>
          </w:p>
        </w:tc>
      </w:tr>
      <w:tr w:rsidR="00321B21" w:rsidRPr="002C5644" w14:paraId="6D947370" w14:textId="77777777" w:rsidTr="00D15D9D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5932D69" w14:textId="77777777" w:rsidR="00321B21" w:rsidRPr="002C5644" w:rsidRDefault="00321B21" w:rsidP="00321B21">
            <w:pPr>
              <w:tabs>
                <w:tab w:val="clear" w:pos="227"/>
              </w:tabs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ค่าใช้จ่ายที่ถือเป็นค่าใช้จ่ายทางภาษีได้เพิ่มขึ้น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41E158" w14:textId="77777777" w:rsidR="00321B21" w:rsidRPr="002C5644" w:rsidRDefault="00321B21" w:rsidP="0032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C6EE2C1" w14:textId="77777777" w:rsidR="00321B21" w:rsidRPr="002C5644" w:rsidRDefault="00321B21" w:rsidP="0032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4FDF4A2" w14:textId="7552F1FB" w:rsidR="00321B21" w:rsidRPr="002C5644" w:rsidRDefault="00A30D02" w:rsidP="00A3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(67</w:t>
            </w:r>
            <w:r w:rsidR="00F8289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D9EC1B1" w14:textId="77777777" w:rsidR="00321B21" w:rsidRPr="002C5644" w:rsidRDefault="00321B21" w:rsidP="0032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E799126" w14:textId="77777777" w:rsidR="00321B21" w:rsidRPr="002C5644" w:rsidRDefault="00321B21" w:rsidP="0032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8C21D39" w14:textId="77777777" w:rsidR="00321B21" w:rsidRPr="002C5644" w:rsidRDefault="00321B21" w:rsidP="0032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19E7D2F3" w14:textId="793CD179" w:rsidR="00321B21" w:rsidRPr="002C5644" w:rsidRDefault="00321B21" w:rsidP="0032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(503)</w:t>
            </w:r>
          </w:p>
        </w:tc>
      </w:tr>
      <w:tr w:rsidR="00321B21" w:rsidRPr="002C5644" w14:paraId="04A0F8D2" w14:textId="77777777" w:rsidTr="00D15D9D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31D949C" w14:textId="77777777" w:rsidR="00321B21" w:rsidRPr="002C5644" w:rsidRDefault="00321B21" w:rsidP="00321B21">
            <w:pPr>
              <w:tabs>
                <w:tab w:val="clear" w:pos="227"/>
              </w:tabs>
              <w:ind w:left="162" w:hanging="1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DB0780" w14:textId="703918FD" w:rsidR="00321B21" w:rsidRPr="002C5644" w:rsidRDefault="00375118" w:rsidP="0032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12.4</w:t>
            </w:r>
            <w:r w:rsidR="004A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DBBA9D0" w14:textId="77777777" w:rsidR="00321B21" w:rsidRPr="002C5644" w:rsidRDefault="00321B21" w:rsidP="0032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E9B7B" w14:textId="5A93DE08" w:rsidR="00321B21" w:rsidRPr="002C5644" w:rsidRDefault="00375118" w:rsidP="0032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</w:t>
            </w:r>
            <w:r w:rsidR="00196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A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54F8E87" w14:textId="77777777" w:rsidR="00321B21" w:rsidRPr="002C5644" w:rsidRDefault="00321B21" w:rsidP="0032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BD0DF" w14:textId="5FAEE5A2" w:rsidR="00321B21" w:rsidRPr="002C5644" w:rsidRDefault="00321B21" w:rsidP="0032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21.15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E28D035" w14:textId="77777777" w:rsidR="00321B21" w:rsidRPr="002C5644" w:rsidRDefault="00321B21" w:rsidP="0032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848E3" w14:textId="167E9130" w:rsidR="00321B21" w:rsidRPr="002C5644" w:rsidRDefault="00321B21" w:rsidP="0032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25,179</w:t>
            </w:r>
          </w:p>
        </w:tc>
      </w:tr>
    </w:tbl>
    <w:p w14:paraId="7F35A19F" w14:textId="6394BA6A" w:rsidR="00BD5365" w:rsidRDefault="00BD5365" w:rsidP="00A5431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C054CA" w14:textId="77777777" w:rsidR="00BD5365" w:rsidRDefault="00BD5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946" w:type="dxa"/>
        <w:tblInd w:w="558" w:type="dxa"/>
        <w:tblLook w:val="01E0" w:firstRow="1" w:lastRow="1" w:firstColumn="1" w:lastColumn="1" w:noHBand="0" w:noVBand="0"/>
      </w:tblPr>
      <w:tblGrid>
        <w:gridCol w:w="3852"/>
        <w:gridCol w:w="1272"/>
        <w:gridCol w:w="268"/>
        <w:gridCol w:w="1272"/>
        <w:gridCol w:w="268"/>
        <w:gridCol w:w="1373"/>
        <w:gridCol w:w="268"/>
        <w:gridCol w:w="1373"/>
      </w:tblGrid>
      <w:tr w:rsidR="00004D9B" w:rsidRPr="002C5644" w14:paraId="48FC67F5" w14:textId="77777777" w:rsidTr="00A84DF1">
        <w:tc>
          <w:tcPr>
            <w:tcW w:w="3852" w:type="dxa"/>
            <w:shd w:val="clear" w:color="auto" w:fill="auto"/>
          </w:tcPr>
          <w:p w14:paraId="0A99A1CD" w14:textId="77777777" w:rsidR="00004D9B" w:rsidRPr="002C5644" w:rsidRDefault="00004D9B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4" w:type="dxa"/>
            <w:gridSpan w:val="7"/>
            <w:shd w:val="clear" w:color="auto" w:fill="auto"/>
          </w:tcPr>
          <w:p w14:paraId="42E0E6A0" w14:textId="77777777" w:rsidR="00004D9B" w:rsidRPr="002C5644" w:rsidRDefault="00004D9B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5431D" w:rsidRPr="002C5644" w14:paraId="33CAF330" w14:textId="77777777" w:rsidTr="00A84DF1">
        <w:tc>
          <w:tcPr>
            <w:tcW w:w="3852" w:type="dxa"/>
            <w:shd w:val="clear" w:color="auto" w:fill="auto"/>
          </w:tcPr>
          <w:p w14:paraId="162D080F" w14:textId="43122367" w:rsidR="00A5431D" w:rsidRPr="002C5644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right="-108" w:hanging="23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812" w:type="dxa"/>
            <w:gridSpan w:val="3"/>
            <w:shd w:val="clear" w:color="auto" w:fill="auto"/>
          </w:tcPr>
          <w:p w14:paraId="589AEA0F" w14:textId="77777777" w:rsidR="00A5431D" w:rsidRPr="002C5644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  <w:shd w:val="clear" w:color="auto" w:fill="auto"/>
          </w:tcPr>
          <w:p w14:paraId="4A122DA5" w14:textId="77777777" w:rsidR="00A5431D" w:rsidRPr="002C5644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014" w:type="dxa"/>
            <w:gridSpan w:val="3"/>
            <w:shd w:val="clear" w:color="auto" w:fill="auto"/>
          </w:tcPr>
          <w:p w14:paraId="366DF7DF" w14:textId="77777777" w:rsidR="00A5431D" w:rsidRPr="002C5644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805F5" w:rsidRPr="002C5644" w14:paraId="3FEAB5C7" w14:textId="77777777" w:rsidTr="00A84DF1">
        <w:tc>
          <w:tcPr>
            <w:tcW w:w="3852" w:type="dxa"/>
            <w:shd w:val="clear" w:color="auto" w:fill="auto"/>
          </w:tcPr>
          <w:p w14:paraId="0BE055BA" w14:textId="77777777" w:rsidR="003805F5" w:rsidRPr="002C5644" w:rsidRDefault="003805F5" w:rsidP="00A5431D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8457984" w14:textId="77777777" w:rsidR="003805F5" w:rsidRPr="002C5644" w:rsidRDefault="003805F5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C539897" w14:textId="77777777" w:rsidR="003805F5" w:rsidRPr="002C5644" w:rsidRDefault="003805F5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0E11B851" w14:textId="77777777" w:rsidR="003805F5" w:rsidRPr="002C5644" w:rsidRDefault="003805F5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14:paraId="58D8BEA3" w14:textId="77777777" w:rsidR="003805F5" w:rsidRPr="002C5644" w:rsidRDefault="003805F5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0E164A6F" w14:textId="77777777" w:rsidR="003805F5" w:rsidRPr="002C5644" w:rsidRDefault="003805F5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832484A" w14:textId="77777777" w:rsidR="003805F5" w:rsidRPr="002C5644" w:rsidRDefault="003805F5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0C0BE8B2" w14:textId="77777777" w:rsidR="003805F5" w:rsidRPr="002C5644" w:rsidRDefault="003805F5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805F5" w:rsidRPr="002C5644" w14:paraId="415DB4B8" w14:textId="77777777" w:rsidTr="00A84DF1">
        <w:tc>
          <w:tcPr>
            <w:tcW w:w="3852" w:type="dxa"/>
            <w:shd w:val="clear" w:color="auto" w:fill="auto"/>
          </w:tcPr>
          <w:p w14:paraId="2A4C6737" w14:textId="77777777" w:rsidR="003805F5" w:rsidRPr="002C5644" w:rsidRDefault="003805F5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50206D3D" w14:textId="77777777" w:rsidR="003805F5" w:rsidRPr="002C5644" w:rsidRDefault="003805F5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70BA936" w14:textId="77777777" w:rsidR="003805F5" w:rsidRPr="002C5644" w:rsidRDefault="003805F5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65672D3E" w14:textId="77777777" w:rsidR="003805F5" w:rsidRPr="002C5644" w:rsidRDefault="003805F5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68" w:type="dxa"/>
            <w:shd w:val="clear" w:color="auto" w:fill="auto"/>
          </w:tcPr>
          <w:p w14:paraId="423F9F4E" w14:textId="77777777" w:rsidR="003805F5" w:rsidRPr="002C5644" w:rsidRDefault="003805F5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1DCF4FE0" w14:textId="77777777" w:rsidR="003805F5" w:rsidRPr="002C5644" w:rsidRDefault="003805F5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538045D" w14:textId="77777777" w:rsidR="003805F5" w:rsidRPr="002C5644" w:rsidRDefault="003805F5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410C4245" w14:textId="77777777" w:rsidR="003805F5" w:rsidRPr="002C5644" w:rsidRDefault="003805F5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3805F5" w:rsidRPr="002C5644" w14:paraId="1E76B655" w14:textId="77777777" w:rsidTr="00A84DF1">
        <w:tc>
          <w:tcPr>
            <w:tcW w:w="3852" w:type="dxa"/>
            <w:shd w:val="clear" w:color="auto" w:fill="auto"/>
          </w:tcPr>
          <w:p w14:paraId="42EADC4C" w14:textId="77777777" w:rsidR="003805F5" w:rsidRPr="002C5644" w:rsidRDefault="003805F5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4" w:type="dxa"/>
            <w:gridSpan w:val="7"/>
            <w:shd w:val="clear" w:color="auto" w:fill="auto"/>
          </w:tcPr>
          <w:p w14:paraId="47122733" w14:textId="77777777" w:rsidR="003805F5" w:rsidRPr="002C5644" w:rsidRDefault="003805F5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C564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2C564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56D7B" w:rsidRPr="002C5644" w14:paraId="79B205D1" w14:textId="77777777" w:rsidTr="00A84DF1">
        <w:tc>
          <w:tcPr>
            <w:tcW w:w="3852" w:type="dxa"/>
            <w:shd w:val="clear" w:color="auto" w:fill="auto"/>
          </w:tcPr>
          <w:p w14:paraId="4B3D9672" w14:textId="77777777" w:rsidR="00656D7B" w:rsidRPr="002C5644" w:rsidRDefault="00656D7B" w:rsidP="00656D7B">
            <w:pPr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2" w:type="dxa"/>
            <w:shd w:val="clear" w:color="auto" w:fill="auto"/>
          </w:tcPr>
          <w:p w14:paraId="14C17CC4" w14:textId="7F19352A" w:rsidR="00656D7B" w:rsidRPr="00952444" w:rsidRDefault="006505C3" w:rsidP="00656D7B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2444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F074F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524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74F5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  <w:tc>
          <w:tcPr>
            <w:tcW w:w="268" w:type="dxa"/>
            <w:shd w:val="clear" w:color="auto" w:fill="auto"/>
          </w:tcPr>
          <w:p w14:paraId="5DDC2D83" w14:textId="77777777" w:rsidR="00656D7B" w:rsidRPr="00041B14" w:rsidRDefault="00656D7B" w:rsidP="00656D7B">
            <w:pPr>
              <w:pStyle w:val="acctfourfigures"/>
              <w:tabs>
                <w:tab w:val="decimal" w:pos="1149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62CAF146" w14:textId="0A239C8A" w:rsidR="00656D7B" w:rsidRPr="00041B14" w:rsidRDefault="00656D7B" w:rsidP="00656D7B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1B14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36</w:t>
            </w:r>
            <w:r w:rsidR="00A84DF1" w:rsidRPr="00041B14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7</w:t>
            </w:r>
            <w:r w:rsidRPr="00041B14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,</w:t>
            </w:r>
            <w:r w:rsidR="00A84DF1" w:rsidRPr="00041B14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149</w:t>
            </w:r>
          </w:p>
        </w:tc>
        <w:tc>
          <w:tcPr>
            <w:tcW w:w="268" w:type="dxa"/>
            <w:shd w:val="clear" w:color="auto" w:fill="auto"/>
          </w:tcPr>
          <w:p w14:paraId="1E96FFD8" w14:textId="77777777" w:rsidR="00656D7B" w:rsidRPr="00041B14" w:rsidRDefault="00656D7B" w:rsidP="00656D7B">
            <w:pPr>
              <w:pStyle w:val="acctfourfigures"/>
              <w:tabs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21E1CD26" w14:textId="6F3FC400" w:rsidR="00656D7B" w:rsidRPr="00041B14" w:rsidRDefault="00656D7B" w:rsidP="00656D7B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  <w:r w:rsidRPr="00041B14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(2,1</w:t>
            </w:r>
            <w:r w:rsidR="00F074F5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19,884</w:t>
            </w:r>
            <w:r w:rsidRPr="00041B14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6E87EFD0" w14:textId="77777777" w:rsidR="00656D7B" w:rsidRPr="00041B14" w:rsidRDefault="00656D7B" w:rsidP="00656D7B">
            <w:pPr>
              <w:pStyle w:val="acctfourfigures"/>
              <w:tabs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7007E390" w14:textId="239EFA32" w:rsidR="00656D7B" w:rsidRPr="00041B14" w:rsidRDefault="00656D7B" w:rsidP="00656D7B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  <w:r w:rsidRPr="00041B14">
              <w:rPr>
                <w:rFonts w:asciiTheme="majorBidi" w:hAnsiTheme="majorBidi" w:cstheme="majorBidi"/>
                <w:sz w:val="30"/>
                <w:szCs w:val="30"/>
                <w:lang w:val="en-US" w:eastAsia="zh-CN"/>
              </w:rPr>
              <w:t>(1,453,278)</w:t>
            </w:r>
          </w:p>
        </w:tc>
      </w:tr>
      <w:tr w:rsidR="00656D7B" w:rsidRPr="002C5644" w14:paraId="1B5D0A17" w14:textId="77777777" w:rsidTr="00A84DF1">
        <w:tc>
          <w:tcPr>
            <w:tcW w:w="3852" w:type="dxa"/>
            <w:shd w:val="clear" w:color="auto" w:fill="auto"/>
          </w:tcPr>
          <w:p w14:paraId="3D962287" w14:textId="77777777" w:rsidR="00656D7B" w:rsidRPr="002C5644" w:rsidRDefault="00656D7B" w:rsidP="00656D7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72" w:type="dxa"/>
            <w:shd w:val="clear" w:color="auto" w:fill="auto"/>
          </w:tcPr>
          <w:p w14:paraId="43B77BC5" w14:textId="7A2282A0" w:rsidR="00656D7B" w:rsidRPr="00041B14" w:rsidRDefault="00656D7B" w:rsidP="00656D7B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  <w:r w:rsidRPr="00041B14">
              <w:rPr>
                <w:rFonts w:asciiTheme="majorBidi" w:hAnsiTheme="majorBidi" w:cstheme="majorBidi"/>
                <w:sz w:val="30"/>
                <w:szCs w:val="30"/>
              </w:rPr>
              <w:t>(15</w:t>
            </w:r>
            <w:r w:rsidR="00F074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41B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74F5">
              <w:rPr>
                <w:rFonts w:asciiTheme="majorBidi" w:hAnsiTheme="majorBidi" w:cstheme="majorBidi"/>
                <w:sz w:val="30"/>
                <w:szCs w:val="30"/>
              </w:rPr>
              <w:t>309</w:t>
            </w:r>
            <w:r w:rsidRPr="00041B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71140F87" w14:textId="77777777" w:rsidR="00656D7B" w:rsidRPr="00041B14" w:rsidRDefault="00656D7B" w:rsidP="00656D7B">
            <w:pPr>
              <w:pStyle w:val="acctfourfigures"/>
              <w:tabs>
                <w:tab w:val="decimal" w:pos="1149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29A49B84" w14:textId="29880388" w:rsidR="00656D7B" w:rsidRPr="00041B14" w:rsidRDefault="00656D7B" w:rsidP="00656D7B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  <w:r w:rsidRPr="00041B14">
              <w:rPr>
                <w:rFonts w:asciiTheme="majorBidi" w:hAnsiTheme="majorBidi" w:cstheme="majorBidi"/>
                <w:sz w:val="30"/>
                <w:szCs w:val="30"/>
              </w:rPr>
              <w:t>(74,283)</w:t>
            </w:r>
          </w:p>
        </w:tc>
        <w:tc>
          <w:tcPr>
            <w:tcW w:w="268" w:type="dxa"/>
            <w:shd w:val="clear" w:color="auto" w:fill="auto"/>
          </w:tcPr>
          <w:p w14:paraId="2AEED8F7" w14:textId="77777777" w:rsidR="00656D7B" w:rsidRPr="00041B14" w:rsidRDefault="00656D7B" w:rsidP="00656D7B">
            <w:pPr>
              <w:pStyle w:val="acctfourfigures"/>
              <w:tabs>
                <w:tab w:val="decimal" w:pos="922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2806568C" w14:textId="4CD2B388" w:rsidR="00656D7B" w:rsidRPr="00041B14" w:rsidRDefault="00656D7B" w:rsidP="00656D7B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  <w:r w:rsidRPr="00041B14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F074F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41B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74F5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268" w:type="dxa"/>
            <w:shd w:val="clear" w:color="auto" w:fill="auto"/>
          </w:tcPr>
          <w:p w14:paraId="1632F208" w14:textId="77777777" w:rsidR="00656D7B" w:rsidRPr="00041B14" w:rsidRDefault="00656D7B" w:rsidP="00656D7B">
            <w:pPr>
              <w:pStyle w:val="acctfourfigures"/>
              <w:tabs>
                <w:tab w:val="decimal" w:pos="947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3B7BE716" w14:textId="02D308A9" w:rsidR="00656D7B" w:rsidRPr="00041B14" w:rsidRDefault="00656D7B" w:rsidP="00656D7B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  <w:r w:rsidRPr="00041B14">
              <w:rPr>
                <w:rFonts w:asciiTheme="majorBidi" w:hAnsiTheme="majorBidi" w:cstheme="majorBidi"/>
                <w:sz w:val="30"/>
                <w:szCs w:val="30"/>
              </w:rPr>
              <w:t>74,283</w:t>
            </w:r>
          </w:p>
        </w:tc>
      </w:tr>
      <w:tr w:rsidR="00656D7B" w:rsidRPr="002C5644" w14:paraId="60840851" w14:textId="77777777" w:rsidTr="00A84DF1">
        <w:tc>
          <w:tcPr>
            <w:tcW w:w="3852" w:type="dxa"/>
            <w:shd w:val="clear" w:color="auto" w:fill="auto"/>
          </w:tcPr>
          <w:p w14:paraId="5B58D8B0" w14:textId="77777777" w:rsidR="00656D7B" w:rsidRPr="002C5644" w:rsidRDefault="00656D7B" w:rsidP="00656D7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(หนี้สิน) ภาษีเงินได้</w:t>
            </w:r>
          </w:p>
          <w:p w14:paraId="7A7DCAF3" w14:textId="77777777" w:rsidR="00656D7B" w:rsidRPr="002C5644" w:rsidRDefault="00656D7B" w:rsidP="00656D7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รอการตัดบัญชีสุทธิ 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86607" w14:textId="77777777" w:rsidR="00656D7B" w:rsidRPr="00041B14" w:rsidRDefault="00656D7B" w:rsidP="00656D7B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6DFC583" w14:textId="0F3CF407" w:rsidR="00656D7B" w:rsidRPr="00041B14" w:rsidRDefault="00E90932" w:rsidP="00656D7B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1B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</w:t>
            </w:r>
            <w:r w:rsidR="00656D7B" w:rsidRPr="00041B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41B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4A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11A90889" w14:textId="77777777" w:rsidR="00656D7B" w:rsidRPr="00041B14" w:rsidRDefault="00656D7B" w:rsidP="00656D7B">
            <w:pPr>
              <w:pStyle w:val="acctfourfigures"/>
              <w:tabs>
                <w:tab w:val="clear" w:pos="765"/>
                <w:tab w:val="decimal" w:pos="1149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7AAD9" w14:textId="77777777" w:rsidR="00656D7B" w:rsidRPr="00041B14" w:rsidRDefault="00656D7B" w:rsidP="00656D7B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78102EE" w14:textId="21DC602D" w:rsidR="00656D7B" w:rsidRPr="00041B14" w:rsidRDefault="00656D7B" w:rsidP="00656D7B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1B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A84DF1" w:rsidRPr="00041B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041B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84DF1" w:rsidRPr="00041B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866</w:t>
            </w:r>
          </w:p>
        </w:tc>
        <w:tc>
          <w:tcPr>
            <w:tcW w:w="268" w:type="dxa"/>
            <w:shd w:val="clear" w:color="auto" w:fill="auto"/>
          </w:tcPr>
          <w:p w14:paraId="7B5A1F34" w14:textId="77777777" w:rsidR="00656D7B" w:rsidRPr="00041B14" w:rsidRDefault="00656D7B" w:rsidP="00656D7B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A0480" w14:textId="77777777" w:rsidR="00656D7B" w:rsidRPr="00041B14" w:rsidRDefault="00656D7B" w:rsidP="00656D7B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6BF750" w14:textId="05023EA5" w:rsidR="00656D7B" w:rsidRPr="00041B14" w:rsidRDefault="00656D7B" w:rsidP="00656D7B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1B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(1,967,575)</w:t>
            </w:r>
          </w:p>
        </w:tc>
        <w:tc>
          <w:tcPr>
            <w:tcW w:w="268" w:type="dxa"/>
            <w:shd w:val="clear" w:color="auto" w:fill="auto"/>
          </w:tcPr>
          <w:p w14:paraId="07FBA7C9" w14:textId="77777777" w:rsidR="00656D7B" w:rsidRPr="00041B14" w:rsidRDefault="00656D7B" w:rsidP="00656D7B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05F9F5" w14:textId="77777777" w:rsidR="00656D7B" w:rsidRPr="00041B14" w:rsidRDefault="00656D7B" w:rsidP="00656D7B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BBB6E51" w14:textId="60FB840E" w:rsidR="00656D7B" w:rsidRPr="00041B14" w:rsidRDefault="00656D7B" w:rsidP="00656D7B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1B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(1,378,995)</w:t>
            </w:r>
          </w:p>
        </w:tc>
      </w:tr>
    </w:tbl>
    <w:p w14:paraId="3DA66120" w14:textId="77777777" w:rsidR="00472978" w:rsidRPr="002C5644" w:rsidRDefault="00472978" w:rsidP="00004D9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864" w:type="dxa"/>
        <w:tblInd w:w="558" w:type="dxa"/>
        <w:tblLook w:val="01E0" w:firstRow="1" w:lastRow="1" w:firstColumn="1" w:lastColumn="1" w:noHBand="0" w:noVBand="0"/>
      </w:tblPr>
      <w:tblGrid>
        <w:gridCol w:w="3852"/>
        <w:gridCol w:w="1260"/>
        <w:gridCol w:w="270"/>
        <w:gridCol w:w="1260"/>
        <w:gridCol w:w="270"/>
        <w:gridCol w:w="1260"/>
        <w:gridCol w:w="270"/>
        <w:gridCol w:w="1422"/>
      </w:tblGrid>
      <w:tr w:rsidR="00004D9B" w:rsidRPr="002C5644" w14:paraId="33FAABE7" w14:textId="77777777" w:rsidTr="006749E0">
        <w:tc>
          <w:tcPr>
            <w:tcW w:w="3852" w:type="dxa"/>
            <w:shd w:val="clear" w:color="auto" w:fill="auto"/>
          </w:tcPr>
          <w:p w14:paraId="670DFC8A" w14:textId="77777777" w:rsidR="00004D9B" w:rsidRPr="002C5644" w:rsidRDefault="00004D9B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12" w:type="dxa"/>
            <w:gridSpan w:val="7"/>
            <w:shd w:val="clear" w:color="auto" w:fill="auto"/>
          </w:tcPr>
          <w:p w14:paraId="1E9E24E8" w14:textId="77777777" w:rsidR="00004D9B" w:rsidRPr="002C5644" w:rsidRDefault="00004D9B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431D" w:rsidRPr="002C5644" w14:paraId="0E2ECE58" w14:textId="77777777" w:rsidTr="006749E0">
        <w:tc>
          <w:tcPr>
            <w:tcW w:w="3852" w:type="dxa"/>
            <w:shd w:val="clear" w:color="auto" w:fill="auto"/>
          </w:tcPr>
          <w:p w14:paraId="32A18BAB" w14:textId="3BCDFF3F" w:rsidR="00A5431D" w:rsidRPr="002C5644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7A77F549" w14:textId="77777777" w:rsidR="00A5431D" w:rsidRPr="002C5644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6709ED60" w14:textId="77777777" w:rsidR="00A5431D" w:rsidRPr="002C5644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52" w:type="dxa"/>
            <w:gridSpan w:val="3"/>
            <w:shd w:val="clear" w:color="auto" w:fill="auto"/>
          </w:tcPr>
          <w:p w14:paraId="02E45F75" w14:textId="77777777" w:rsidR="00A5431D" w:rsidRPr="002C5644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5431D" w:rsidRPr="002C5644" w14:paraId="751BE1BB" w14:textId="77777777" w:rsidTr="006749E0">
        <w:tc>
          <w:tcPr>
            <w:tcW w:w="3852" w:type="dxa"/>
            <w:shd w:val="clear" w:color="auto" w:fill="auto"/>
          </w:tcPr>
          <w:p w14:paraId="34AEBA59" w14:textId="77777777" w:rsidR="00A5431D" w:rsidRPr="002C5644" w:rsidRDefault="00A5431D" w:rsidP="00A5431D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C5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2FB18A" w14:textId="77777777" w:rsidR="00A5431D" w:rsidRPr="002C5644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BAC05D" w14:textId="77777777" w:rsidR="00A5431D" w:rsidRPr="002C5644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572A9B1" w14:textId="77777777" w:rsidR="00A5431D" w:rsidRPr="002C5644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4AE4D985" w14:textId="77777777" w:rsidR="00A5431D" w:rsidRPr="002C5644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879A4A6" w14:textId="77777777" w:rsidR="00A5431D" w:rsidRPr="002C5644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AE4C44" w14:textId="77777777" w:rsidR="00A5431D" w:rsidRPr="002C5644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22B0D659" w14:textId="77777777" w:rsidR="00A5431D" w:rsidRPr="002C5644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5431D" w:rsidRPr="002C5644" w14:paraId="2C9340CD" w14:textId="77777777" w:rsidTr="006749E0">
        <w:tc>
          <w:tcPr>
            <w:tcW w:w="3852" w:type="dxa"/>
            <w:shd w:val="clear" w:color="auto" w:fill="auto"/>
          </w:tcPr>
          <w:p w14:paraId="49AFB520" w14:textId="77777777" w:rsidR="00A5431D" w:rsidRPr="002C5644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12" w:type="dxa"/>
            <w:gridSpan w:val="7"/>
            <w:shd w:val="clear" w:color="auto" w:fill="auto"/>
          </w:tcPr>
          <w:p w14:paraId="74C45F91" w14:textId="77777777" w:rsidR="00A5431D" w:rsidRPr="002C5644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C564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2C564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72978" w:rsidRPr="002C5644" w14:paraId="3064F58C" w14:textId="77777777" w:rsidTr="006749E0">
        <w:tc>
          <w:tcPr>
            <w:tcW w:w="3852" w:type="dxa"/>
            <w:shd w:val="clear" w:color="auto" w:fill="auto"/>
          </w:tcPr>
          <w:p w14:paraId="2829CD85" w14:textId="77777777" w:rsidR="00472978" w:rsidRPr="002C5644" w:rsidRDefault="00472978" w:rsidP="0047297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60" w:type="dxa"/>
            <w:shd w:val="clear" w:color="auto" w:fill="auto"/>
          </w:tcPr>
          <w:p w14:paraId="66BE2102" w14:textId="0400307D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17,03</w:t>
            </w:r>
            <w:r w:rsidR="00EB1F4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70544B0" w14:textId="77777777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28CA30" w14:textId="287A0946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1,185</w:t>
            </w:r>
          </w:p>
        </w:tc>
        <w:tc>
          <w:tcPr>
            <w:tcW w:w="270" w:type="dxa"/>
            <w:shd w:val="clear" w:color="auto" w:fill="auto"/>
          </w:tcPr>
          <w:p w14:paraId="07E15A66" w14:textId="77777777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B55AF0D" w14:textId="6CC28D48" w:rsidR="00472978" w:rsidRPr="002C5644" w:rsidRDefault="00472978" w:rsidP="00472978">
            <w:pPr>
              <w:pStyle w:val="acctfourfigures"/>
              <w:tabs>
                <w:tab w:val="clear" w:pos="765"/>
              </w:tabs>
              <w:spacing w:line="240" w:lineRule="atLeast"/>
              <w:ind w:left="-79" w:right="3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29882C" w14:textId="77777777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14:paraId="4159E2F7" w14:textId="31787611" w:rsidR="00472978" w:rsidRPr="002C5644" w:rsidRDefault="00472978" w:rsidP="00472978">
            <w:pPr>
              <w:pStyle w:val="acctfourfigures"/>
              <w:tabs>
                <w:tab w:val="clear" w:pos="765"/>
              </w:tabs>
              <w:spacing w:line="240" w:lineRule="atLeast"/>
              <w:ind w:left="-79" w:right="3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2978" w:rsidRPr="002C5644" w14:paraId="504DA655" w14:textId="77777777" w:rsidTr="006749E0">
        <w:tc>
          <w:tcPr>
            <w:tcW w:w="3852" w:type="dxa"/>
            <w:shd w:val="clear" w:color="auto" w:fill="auto"/>
          </w:tcPr>
          <w:p w14:paraId="2C2CD134" w14:textId="77777777" w:rsidR="00472978" w:rsidRPr="002C5644" w:rsidRDefault="00472978" w:rsidP="0047297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60" w:type="dxa"/>
            <w:shd w:val="clear" w:color="auto" w:fill="auto"/>
          </w:tcPr>
          <w:p w14:paraId="4E628D75" w14:textId="62954A9E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D9ABFA" w14:textId="77777777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A773ED" w14:textId="192A120B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1750B3" w14:textId="77777777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7F9168" w14:textId="7E02FAC5" w:rsidR="00472978" w:rsidRPr="002C5644" w:rsidRDefault="00472978" w:rsidP="00472978">
            <w:pPr>
              <w:pStyle w:val="acctfourfigures"/>
              <w:tabs>
                <w:tab w:val="clear" w:pos="765"/>
              </w:tabs>
              <w:spacing w:line="240" w:lineRule="atLeast"/>
              <w:ind w:left="-79" w:right="3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FA2D54" w14:textId="77777777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14:paraId="2AA9D498" w14:textId="73DB1FF2" w:rsidR="00472978" w:rsidRPr="002C5644" w:rsidRDefault="00472978" w:rsidP="00472978">
            <w:pPr>
              <w:pStyle w:val="acctfourfigures"/>
              <w:tabs>
                <w:tab w:val="clear" w:pos="765"/>
              </w:tabs>
              <w:spacing w:line="240" w:lineRule="atLeast"/>
              <w:ind w:left="-79" w:right="3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2978" w:rsidRPr="002C5644" w14:paraId="61ECABFD" w14:textId="77777777" w:rsidTr="006749E0">
        <w:tc>
          <w:tcPr>
            <w:tcW w:w="3852" w:type="dxa"/>
            <w:shd w:val="clear" w:color="auto" w:fill="auto"/>
          </w:tcPr>
          <w:p w14:paraId="4DF2DFEC" w14:textId="77777777" w:rsidR="00472978" w:rsidRPr="002C5644" w:rsidRDefault="00472978" w:rsidP="0047297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540CA" w14:textId="35C03071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17,03</w:t>
            </w:r>
            <w:r w:rsidR="00EB1F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8138058" w14:textId="77777777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F664A" w14:textId="71DB0021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1,185</w:t>
            </w:r>
          </w:p>
        </w:tc>
        <w:tc>
          <w:tcPr>
            <w:tcW w:w="270" w:type="dxa"/>
            <w:shd w:val="clear" w:color="auto" w:fill="auto"/>
          </w:tcPr>
          <w:p w14:paraId="0874192D" w14:textId="77777777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6833A" w14:textId="79A0D677" w:rsidR="00472978" w:rsidRPr="002C5644" w:rsidRDefault="00472978" w:rsidP="00472978">
            <w:pPr>
              <w:pStyle w:val="acctfourfigures"/>
              <w:tabs>
                <w:tab w:val="clear" w:pos="765"/>
              </w:tabs>
              <w:spacing w:line="240" w:lineRule="atLeast"/>
              <w:ind w:left="-79" w:right="3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152488" w14:textId="77777777" w:rsidR="00472978" w:rsidRPr="002C5644" w:rsidRDefault="00472978" w:rsidP="0047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754CA" w14:textId="6DCDB6BF" w:rsidR="00472978" w:rsidRPr="002C5644" w:rsidRDefault="00472978" w:rsidP="00472978">
            <w:pPr>
              <w:pStyle w:val="acctfourfigures"/>
              <w:tabs>
                <w:tab w:val="clear" w:pos="765"/>
              </w:tabs>
              <w:spacing w:line="240" w:lineRule="atLeast"/>
              <w:ind w:left="-79" w:right="3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7D72ED6" w14:textId="77777777" w:rsidR="00A5431D" w:rsidRPr="002C5644" w:rsidRDefault="00A5431D" w:rsidP="00004D9B">
      <w:pPr>
        <w:spacing w:line="240" w:lineRule="auto"/>
        <w:ind w:left="540" w:hanging="270"/>
        <w:jc w:val="thaiDistribute"/>
        <w:rPr>
          <w:rFonts w:ascii="Angsana New" w:hAnsi="Angsana New"/>
          <w:sz w:val="30"/>
          <w:szCs w:val="30"/>
        </w:rPr>
      </w:pPr>
    </w:p>
    <w:p w14:paraId="76247090" w14:textId="77777777" w:rsidR="00321B21" w:rsidRDefault="0032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B53ED68" w14:textId="22717865" w:rsidR="00A5431D" w:rsidRPr="002C5644" w:rsidRDefault="00A5431D" w:rsidP="00380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รายการเคลื่อนไหวของภาษีเงินได้รอการตัดบัญชีมีดังนี้</w:t>
      </w:r>
    </w:p>
    <w:p w14:paraId="5D033057" w14:textId="77777777" w:rsidR="00C53389" w:rsidRPr="002C5644" w:rsidRDefault="00C53389" w:rsidP="0032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tbl>
      <w:tblPr>
        <w:tblW w:w="9522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132"/>
        <w:gridCol w:w="1440"/>
        <w:gridCol w:w="274"/>
        <w:gridCol w:w="1346"/>
        <w:gridCol w:w="270"/>
        <w:gridCol w:w="1350"/>
        <w:gridCol w:w="243"/>
        <w:gridCol w:w="1467"/>
      </w:tblGrid>
      <w:tr w:rsidR="00AA5B2B" w:rsidRPr="00310329" w14:paraId="2636200C" w14:textId="77777777" w:rsidTr="00EB01D0">
        <w:trPr>
          <w:trHeight w:val="139"/>
          <w:tblHeader/>
        </w:trPr>
        <w:tc>
          <w:tcPr>
            <w:tcW w:w="3132" w:type="dxa"/>
            <w:shd w:val="clear" w:color="auto" w:fill="auto"/>
          </w:tcPr>
          <w:p w14:paraId="5CAB4F75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390" w:type="dxa"/>
            <w:gridSpan w:val="7"/>
            <w:shd w:val="clear" w:color="auto" w:fill="auto"/>
            <w:vAlign w:val="bottom"/>
          </w:tcPr>
          <w:p w14:paraId="72F7C464" w14:textId="604F6AB0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AA5B2B" w:rsidRPr="00310329" w14:paraId="2E29A69F" w14:textId="77777777" w:rsidTr="00AA5B2B">
        <w:trPr>
          <w:trHeight w:val="139"/>
          <w:tblHeader/>
        </w:trPr>
        <w:tc>
          <w:tcPr>
            <w:tcW w:w="3132" w:type="dxa"/>
            <w:shd w:val="clear" w:color="auto" w:fill="auto"/>
          </w:tcPr>
          <w:p w14:paraId="3A14E4BA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978637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2604D33C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2966" w:type="dxa"/>
            <w:gridSpan w:val="3"/>
            <w:shd w:val="clear" w:color="auto" w:fill="auto"/>
            <w:vAlign w:val="bottom"/>
          </w:tcPr>
          <w:p w14:paraId="01433D00" w14:textId="0C6DE80F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บันทึกเป็น (รายจ่าย) </w:t>
            </w:r>
            <w:r w:rsidRPr="00310329">
              <w:rPr>
                <w:rFonts w:ascii="Angsana New" w:eastAsia="MS Mincho" w:hAnsi="Angsana New"/>
                <w:sz w:val="29"/>
                <w:szCs w:val="29"/>
              </w:rPr>
              <w:t xml:space="preserve">/ </w:t>
            </w: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รายได้ใน</w:t>
            </w:r>
          </w:p>
        </w:tc>
        <w:tc>
          <w:tcPr>
            <w:tcW w:w="243" w:type="dxa"/>
          </w:tcPr>
          <w:p w14:paraId="0B87E433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4139435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AA5B2B" w:rsidRPr="00310329" w14:paraId="2B972333" w14:textId="77777777" w:rsidTr="00AA5B2B">
        <w:trPr>
          <w:trHeight w:val="139"/>
          <w:tblHeader/>
        </w:trPr>
        <w:tc>
          <w:tcPr>
            <w:tcW w:w="3132" w:type="dxa"/>
            <w:shd w:val="clear" w:color="auto" w:fill="auto"/>
          </w:tcPr>
          <w:p w14:paraId="56E4032D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  <w:bookmarkStart w:id="30" w:name="_Hlk946576"/>
          </w:p>
        </w:tc>
        <w:tc>
          <w:tcPr>
            <w:tcW w:w="1440" w:type="dxa"/>
            <w:shd w:val="clear" w:color="auto" w:fill="auto"/>
            <w:vAlign w:val="bottom"/>
          </w:tcPr>
          <w:p w14:paraId="045AC5E5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29668EED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1 </w:t>
            </w: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2562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E85DE6E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314FA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>กำไร</w:t>
            </w: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หรือ ข</w:t>
            </w: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>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88DB2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09517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88492BC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8990D56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22A19328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31 </w:t>
            </w:r>
            <w:r w:rsidRPr="00310329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ธันวาคม</w:t>
            </w: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2562</w:t>
            </w:r>
          </w:p>
        </w:tc>
      </w:tr>
      <w:tr w:rsidR="00AA5B2B" w:rsidRPr="00310329" w14:paraId="6A41AA8F" w14:textId="77777777" w:rsidTr="00AA5B2B">
        <w:trPr>
          <w:trHeight w:val="139"/>
          <w:tblHeader/>
        </w:trPr>
        <w:tc>
          <w:tcPr>
            <w:tcW w:w="3132" w:type="dxa"/>
            <w:shd w:val="clear" w:color="auto" w:fill="auto"/>
          </w:tcPr>
          <w:p w14:paraId="602E21CF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D3EA93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(ปรับปรุงใหม่)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0DAE437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871F183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4B1F22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F62E73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43" w:type="dxa"/>
          </w:tcPr>
          <w:p w14:paraId="4160B61D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523F8798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A940E8" w:rsidRPr="00310329" w14:paraId="0D16190C" w14:textId="77777777" w:rsidTr="00654A8F">
        <w:trPr>
          <w:trHeight w:val="139"/>
          <w:tblHeader/>
        </w:trPr>
        <w:tc>
          <w:tcPr>
            <w:tcW w:w="3132" w:type="dxa"/>
            <w:shd w:val="clear" w:color="auto" w:fill="auto"/>
          </w:tcPr>
          <w:p w14:paraId="68BA9568" w14:textId="77777777" w:rsidR="00A940E8" w:rsidRPr="00310329" w:rsidRDefault="00A940E8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390" w:type="dxa"/>
            <w:gridSpan w:val="7"/>
            <w:shd w:val="clear" w:color="auto" w:fill="auto"/>
            <w:vAlign w:val="bottom"/>
          </w:tcPr>
          <w:p w14:paraId="3706707C" w14:textId="784FB9F1" w:rsidR="00A940E8" w:rsidRPr="00310329" w:rsidRDefault="00A940E8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AA5B2B" w:rsidRPr="00310329" w14:paraId="1BA7B864" w14:textId="77777777" w:rsidTr="00AA5B2B">
        <w:trPr>
          <w:trHeight w:val="139"/>
        </w:trPr>
        <w:tc>
          <w:tcPr>
            <w:tcW w:w="3132" w:type="dxa"/>
          </w:tcPr>
          <w:p w14:paraId="38FDDC6F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</w:t>
            </w:r>
          </w:p>
          <w:p w14:paraId="7DFE72A6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 xml:space="preserve">   </w:t>
            </w:r>
            <w:r w:rsidRPr="00310329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รอการตัดบัญชี</w:t>
            </w:r>
          </w:p>
        </w:tc>
        <w:tc>
          <w:tcPr>
            <w:tcW w:w="1440" w:type="dxa"/>
          </w:tcPr>
          <w:p w14:paraId="258152D3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4" w:type="dxa"/>
          </w:tcPr>
          <w:p w14:paraId="6D5340B1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46" w:type="dxa"/>
          </w:tcPr>
          <w:p w14:paraId="2DE5B08D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5FB2DA93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50" w:type="dxa"/>
          </w:tcPr>
          <w:p w14:paraId="6B7832EF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43" w:type="dxa"/>
          </w:tcPr>
          <w:p w14:paraId="7D46EC7D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67" w:type="dxa"/>
          </w:tcPr>
          <w:p w14:paraId="0A9BF236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bookmarkEnd w:id="30"/>
      <w:tr w:rsidR="00AA5B2B" w:rsidRPr="00310329" w14:paraId="3D8F4EF3" w14:textId="77777777" w:rsidTr="00AA5B2B">
        <w:trPr>
          <w:trHeight w:val="348"/>
        </w:trPr>
        <w:tc>
          <w:tcPr>
            <w:tcW w:w="3132" w:type="dxa"/>
          </w:tcPr>
          <w:p w14:paraId="0C59A5B4" w14:textId="1E05B2D5" w:rsidR="00AA5B2B" w:rsidRPr="00EB1F4F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EB1F4F">
              <w:rPr>
                <w:rFonts w:ascii="Angsana New" w:eastAsia="MS Mincho" w:hAnsi="Angsana New"/>
                <w:sz w:val="29"/>
                <w:szCs w:val="29"/>
                <w:cs/>
              </w:rPr>
              <w:t>ลูกหนี้การค้า</w:t>
            </w:r>
            <w:r w:rsidR="00375118" w:rsidRPr="00EB1F4F">
              <w:rPr>
                <w:rFonts w:ascii="Angsana New" w:eastAsia="MS Mincho" w:hAnsi="Angsana New" w:hint="cs"/>
                <w:sz w:val="29"/>
                <w:szCs w:val="29"/>
                <w:cs/>
              </w:rPr>
              <w:t>และลูกหนี้อื่น</w:t>
            </w:r>
            <w:r w:rsidRPr="00EB1F4F">
              <w:rPr>
                <w:rFonts w:ascii="Angsana New" w:eastAsia="MS Mincho" w:hAnsi="Angsana New"/>
                <w:sz w:val="29"/>
                <w:szCs w:val="29"/>
                <w:cs/>
              </w:rPr>
              <w:t xml:space="preserve"> </w:t>
            </w:r>
            <w:r w:rsidRPr="00EB1F4F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(หนี้สงสัยจะสูญ)</w:t>
            </w:r>
          </w:p>
        </w:tc>
        <w:tc>
          <w:tcPr>
            <w:tcW w:w="1440" w:type="dxa"/>
            <w:vAlign w:val="bottom"/>
          </w:tcPr>
          <w:p w14:paraId="6636A7E8" w14:textId="6AD8CC90" w:rsidR="00AA5B2B" w:rsidRPr="00EB1F4F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EB1F4F">
              <w:rPr>
                <w:rFonts w:asciiTheme="majorBidi" w:eastAsia="MS Mincho" w:hAnsiTheme="majorBidi" w:cstheme="majorBidi"/>
                <w:sz w:val="29"/>
                <w:szCs w:val="29"/>
              </w:rPr>
              <w:t>15,012</w:t>
            </w:r>
          </w:p>
        </w:tc>
        <w:tc>
          <w:tcPr>
            <w:tcW w:w="274" w:type="dxa"/>
            <w:vAlign w:val="bottom"/>
          </w:tcPr>
          <w:p w14:paraId="59D44DFD" w14:textId="77777777" w:rsidR="00AA5B2B" w:rsidRPr="00EB1F4F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40C0D387" w14:textId="3C96EB11" w:rsidR="00AA5B2B" w:rsidRPr="00EB1F4F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EB1F4F">
              <w:rPr>
                <w:rFonts w:asciiTheme="majorBidi" w:eastAsia="MS Mincho" w:hAnsiTheme="majorBidi" w:cstheme="majorBidi"/>
                <w:sz w:val="29"/>
                <w:szCs w:val="29"/>
              </w:rPr>
              <w:t>9,202</w:t>
            </w:r>
          </w:p>
        </w:tc>
        <w:tc>
          <w:tcPr>
            <w:tcW w:w="270" w:type="dxa"/>
            <w:vAlign w:val="bottom"/>
          </w:tcPr>
          <w:p w14:paraId="407FBC1B" w14:textId="77777777" w:rsidR="00AA5B2B" w:rsidRPr="00EB1F4F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F603E62" w14:textId="0B1D63C2" w:rsidR="00AA5B2B" w:rsidRPr="00EB1F4F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EB1F4F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2A4628FE" w14:textId="77777777" w:rsidR="00AA5B2B" w:rsidRPr="00EB1F4F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vAlign w:val="bottom"/>
          </w:tcPr>
          <w:p w14:paraId="13945BB8" w14:textId="269F6B6F" w:rsidR="00AA5B2B" w:rsidRPr="00EB1F4F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EB1F4F">
              <w:rPr>
                <w:rFonts w:asciiTheme="majorBidi" w:eastAsia="MS Mincho" w:hAnsiTheme="majorBidi" w:cstheme="majorBidi"/>
                <w:sz w:val="29"/>
                <w:szCs w:val="29"/>
              </w:rPr>
              <w:t>24,214</w:t>
            </w:r>
          </w:p>
        </w:tc>
      </w:tr>
      <w:tr w:rsidR="00AA5B2B" w:rsidRPr="00310329" w14:paraId="7F5719C2" w14:textId="77777777" w:rsidTr="009919E6">
        <w:trPr>
          <w:trHeight w:val="569"/>
        </w:trPr>
        <w:tc>
          <w:tcPr>
            <w:tcW w:w="3132" w:type="dxa"/>
            <w:shd w:val="clear" w:color="auto" w:fill="auto"/>
          </w:tcPr>
          <w:p w14:paraId="2E725668" w14:textId="77777777" w:rsidR="00AA5B2B" w:rsidRPr="00E4541E" w:rsidRDefault="00AA5B2B" w:rsidP="00E05D5F">
            <w:pPr>
              <w:spacing w:line="235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E4541E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สิทธิการเช่า </w:t>
            </w:r>
            <w:r w:rsidRPr="00E4541E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E4541E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</w:t>
            </w:r>
          </w:p>
          <w:p w14:paraId="341D6FF3" w14:textId="7369A1B4" w:rsidR="00AA5B2B" w:rsidRPr="00E4541E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E4541E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 xml:space="preserve">   </w:t>
            </w:r>
            <w:r w:rsidRPr="00E4541E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ของค่า</w:t>
            </w:r>
            <w:r w:rsidRPr="00E4541E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ตัดจำหน่าย</w:t>
            </w:r>
            <w:r w:rsidRPr="00E4541E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FE17D2D" w14:textId="77777777" w:rsidR="00AA5B2B" w:rsidRPr="00E4541E" w:rsidRDefault="00AA5B2B" w:rsidP="00E05D5F">
            <w:pPr>
              <w:tabs>
                <w:tab w:val="clear" w:pos="680"/>
                <w:tab w:val="decimal" w:pos="980"/>
                <w:tab w:val="decimal" w:pos="1056"/>
              </w:tabs>
              <w:spacing w:line="235" w:lineRule="auto"/>
              <w:ind w:left="-100" w:right="-47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  <w:p w14:paraId="685C9850" w14:textId="288BE757" w:rsidR="00AA5B2B" w:rsidRPr="00E4541E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E4541E">
              <w:rPr>
                <w:rFonts w:asciiTheme="majorBidi" w:eastAsia="MS Mincho" w:hAnsiTheme="majorBidi" w:cstheme="majorBidi"/>
                <w:sz w:val="29"/>
                <w:szCs w:val="29"/>
              </w:rPr>
              <w:t>1,062</w:t>
            </w:r>
          </w:p>
        </w:tc>
        <w:tc>
          <w:tcPr>
            <w:tcW w:w="274" w:type="dxa"/>
            <w:shd w:val="clear" w:color="auto" w:fill="auto"/>
          </w:tcPr>
          <w:p w14:paraId="434C2980" w14:textId="77777777" w:rsidR="00AA5B2B" w:rsidRPr="00E4541E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E8D3748" w14:textId="77777777" w:rsidR="00AA5B2B" w:rsidRPr="00E4541E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5BE0F7AE" w14:textId="51AAECAC" w:rsidR="00AA5B2B" w:rsidRPr="00E4541E" w:rsidRDefault="00E4541E" w:rsidP="00E45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35"/>
                <w:tab w:val="left" w:pos="597"/>
                <w:tab w:val="left" w:pos="1055"/>
              </w:tabs>
              <w:spacing w:line="235" w:lineRule="auto"/>
              <w:ind w:left="-153" w:right="-468" w:firstLine="927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E4541E">
              <w:rPr>
                <w:rFonts w:asciiTheme="majorBidi" w:eastAsia="MS Mincho" w:hAnsiTheme="majorBidi" w:cstheme="majorBidi"/>
                <w:sz w:val="29"/>
                <w:szCs w:val="29"/>
              </w:rPr>
              <w:t>655</w:t>
            </w:r>
          </w:p>
        </w:tc>
        <w:tc>
          <w:tcPr>
            <w:tcW w:w="270" w:type="dxa"/>
            <w:shd w:val="clear" w:color="auto" w:fill="auto"/>
          </w:tcPr>
          <w:p w14:paraId="608AA26E" w14:textId="77777777" w:rsidR="00AA5B2B" w:rsidRPr="00E4541E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1863618" w14:textId="24A823B9" w:rsidR="00AA5B2B" w:rsidRPr="00E4541E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E4541E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54D61248" w14:textId="77777777" w:rsidR="00AA5B2B" w:rsidRPr="00E4541E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4E3F44C9" w14:textId="77777777" w:rsidR="00AA5B2B" w:rsidRPr="00E4541E" w:rsidRDefault="00AA5B2B" w:rsidP="00E05D5F">
            <w:pPr>
              <w:pStyle w:val="acctfourfigures"/>
              <w:tabs>
                <w:tab w:val="clear" w:pos="765"/>
                <w:tab w:val="decimal" w:pos="980"/>
              </w:tabs>
              <w:spacing w:line="235" w:lineRule="auto"/>
              <w:ind w:left="-100" w:right="-47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  <w:p w14:paraId="2D14503E" w14:textId="054CB464" w:rsidR="00AA5B2B" w:rsidRPr="00E4541E" w:rsidRDefault="00E4541E" w:rsidP="00E45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E4541E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1,717</w:t>
            </w:r>
          </w:p>
        </w:tc>
      </w:tr>
      <w:tr w:rsidR="00AA5B2B" w:rsidRPr="00310329" w14:paraId="0885108F" w14:textId="77777777" w:rsidTr="00AA5B2B">
        <w:trPr>
          <w:trHeight w:val="348"/>
        </w:trPr>
        <w:tc>
          <w:tcPr>
            <w:tcW w:w="3132" w:type="dxa"/>
          </w:tcPr>
          <w:p w14:paraId="0E0C8EB4" w14:textId="77777777" w:rsidR="00AA5B2B" w:rsidRPr="00E4541E" w:rsidRDefault="00AA5B2B" w:rsidP="00E05D5F">
            <w:pPr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E4541E">
              <w:rPr>
                <w:rFonts w:ascii="Angsana New" w:eastAsia="MS Mincho" w:hAnsi="Angsana New"/>
                <w:sz w:val="29"/>
                <w:szCs w:val="29"/>
                <w:cs/>
              </w:rPr>
              <w:t>ที่ดิน อาคารและอุปกรณ์</w:t>
            </w:r>
            <w:r w:rsidRPr="00E4541E">
              <w:rPr>
                <w:rFonts w:ascii="Angsana New" w:eastAsia="MS Mincho" w:hAnsi="Angsana New"/>
                <w:sz w:val="29"/>
                <w:szCs w:val="29"/>
              </w:rPr>
              <w:t xml:space="preserve"> </w:t>
            </w:r>
          </w:p>
          <w:p w14:paraId="29B37BC9" w14:textId="12CB59DF" w:rsidR="00AA5B2B" w:rsidRPr="00E4541E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hAnsi="Angsana New"/>
                <w:i/>
                <w:iCs/>
                <w:color w:val="0000FF"/>
                <w:sz w:val="29"/>
                <w:szCs w:val="29"/>
                <w:cs/>
              </w:rPr>
            </w:pPr>
            <w:r w:rsidRPr="00E4541E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 xml:space="preserve">   </w:t>
            </w:r>
            <w:r w:rsidRPr="00E4541E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E4541E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E4541E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440" w:type="dxa"/>
          </w:tcPr>
          <w:p w14:paraId="1FDCEF9D" w14:textId="77777777" w:rsidR="00AA5B2B" w:rsidRPr="00E4541E" w:rsidRDefault="00AA5B2B" w:rsidP="00E05D5F">
            <w:pPr>
              <w:tabs>
                <w:tab w:val="clear" w:pos="680"/>
                <w:tab w:val="decimal" w:pos="980"/>
                <w:tab w:val="decimal" w:pos="1056"/>
              </w:tabs>
              <w:spacing w:line="235" w:lineRule="auto"/>
              <w:ind w:left="-100" w:right="-47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  <w:p w14:paraId="65A0914E" w14:textId="79E1282F" w:rsidR="00AA5B2B" w:rsidRPr="00E4541E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E4541E">
              <w:rPr>
                <w:rFonts w:asciiTheme="majorBidi" w:hAnsiTheme="majorBidi" w:cstheme="majorBidi"/>
                <w:sz w:val="29"/>
                <w:szCs w:val="29"/>
              </w:rPr>
              <w:t>2,110</w:t>
            </w:r>
          </w:p>
        </w:tc>
        <w:tc>
          <w:tcPr>
            <w:tcW w:w="274" w:type="dxa"/>
          </w:tcPr>
          <w:p w14:paraId="5BF33B85" w14:textId="77777777" w:rsidR="00AA5B2B" w:rsidRPr="00E4541E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</w:tcPr>
          <w:p w14:paraId="2C2A20F5" w14:textId="77777777" w:rsidR="00AA5B2B" w:rsidRPr="00E4541E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1D3F4385" w14:textId="673F1F15" w:rsidR="00AA5B2B" w:rsidRPr="00E4541E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E4541E">
              <w:rPr>
                <w:rFonts w:asciiTheme="majorBidi" w:eastAsia="MS Mincho" w:hAnsiTheme="majorBidi" w:cstheme="majorBidi"/>
                <w:sz w:val="29"/>
                <w:szCs w:val="29"/>
              </w:rPr>
              <w:t>2,110</w:t>
            </w:r>
          </w:p>
        </w:tc>
        <w:tc>
          <w:tcPr>
            <w:tcW w:w="270" w:type="dxa"/>
          </w:tcPr>
          <w:p w14:paraId="1F0E15DE" w14:textId="77777777" w:rsidR="00AA5B2B" w:rsidRPr="00E4541E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A69A33C" w14:textId="1F795662" w:rsidR="00AA5B2B" w:rsidRPr="00E4541E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E4541E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41A840D7" w14:textId="77777777" w:rsidR="00AA5B2B" w:rsidRPr="00E4541E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</w:tcPr>
          <w:p w14:paraId="315C6813" w14:textId="77777777" w:rsidR="00AA5B2B" w:rsidRPr="00E4541E" w:rsidRDefault="00AA5B2B" w:rsidP="00E05D5F">
            <w:pPr>
              <w:tabs>
                <w:tab w:val="decimal" w:pos="980"/>
              </w:tabs>
              <w:spacing w:line="235" w:lineRule="auto"/>
              <w:ind w:left="-100" w:right="-47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  <w:p w14:paraId="68BF2897" w14:textId="411171AD" w:rsidR="00AA5B2B" w:rsidRPr="00E4541E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E4541E">
              <w:rPr>
                <w:rFonts w:asciiTheme="majorBidi" w:hAnsiTheme="majorBidi" w:cstheme="majorBidi"/>
                <w:sz w:val="29"/>
                <w:szCs w:val="29"/>
              </w:rPr>
              <w:t>4,220</w:t>
            </w:r>
          </w:p>
        </w:tc>
      </w:tr>
      <w:tr w:rsidR="00AA5B2B" w:rsidRPr="00310329" w14:paraId="1471C062" w14:textId="77777777" w:rsidTr="00AA5B2B">
        <w:trPr>
          <w:trHeight w:val="348"/>
        </w:trPr>
        <w:tc>
          <w:tcPr>
            <w:tcW w:w="3132" w:type="dxa"/>
          </w:tcPr>
          <w:p w14:paraId="66F19A67" w14:textId="31CD69D9" w:rsidR="00AA5B2B" w:rsidRPr="00310329" w:rsidRDefault="00AA5B2B" w:rsidP="00375118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</w:t>
            </w:r>
            <w:r w:rsidR="00BA7BB9" w:rsidRPr="005670D6">
              <w:rPr>
                <w:rFonts w:ascii="Angsana New" w:eastAsia="MS Mincho" w:hAnsi="Angsana New" w:hint="cs"/>
                <w:sz w:val="29"/>
                <w:szCs w:val="29"/>
                <w:cs/>
              </w:rPr>
              <w:t>ไม่หมุนเวียน</w:t>
            </w: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สำหรั</w:t>
            </w:r>
            <w:r w:rsidR="00375118"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บ</w:t>
            </w: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วันหยุดพนักงาน</w:t>
            </w:r>
          </w:p>
        </w:tc>
        <w:tc>
          <w:tcPr>
            <w:tcW w:w="1440" w:type="dxa"/>
          </w:tcPr>
          <w:p w14:paraId="3A69AB50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96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5DBD4EBD" w14:textId="20CB82E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1,395</w:t>
            </w:r>
          </w:p>
        </w:tc>
        <w:tc>
          <w:tcPr>
            <w:tcW w:w="274" w:type="dxa"/>
          </w:tcPr>
          <w:p w14:paraId="42828306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</w:tcPr>
          <w:p w14:paraId="1923C59A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23E95945" w14:textId="02DDFC46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(355)</w:t>
            </w:r>
          </w:p>
        </w:tc>
        <w:tc>
          <w:tcPr>
            <w:tcW w:w="270" w:type="dxa"/>
          </w:tcPr>
          <w:p w14:paraId="4A12689C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F43F985" w14:textId="4CB4B0E8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2DC83CC8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</w:tcPr>
          <w:p w14:paraId="665B3959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BD6A482" w14:textId="0C6052F5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1,040</w:t>
            </w:r>
          </w:p>
        </w:tc>
      </w:tr>
      <w:tr w:rsidR="00AA5B2B" w:rsidRPr="00310329" w14:paraId="57BA9ECD" w14:textId="77777777" w:rsidTr="00AA5B2B">
        <w:trPr>
          <w:trHeight w:val="348"/>
        </w:trPr>
        <w:tc>
          <w:tcPr>
            <w:tcW w:w="3132" w:type="dxa"/>
          </w:tcPr>
          <w:p w14:paraId="4DAA7D97" w14:textId="2B42BA74" w:rsidR="00AA5B2B" w:rsidRPr="00310329" w:rsidRDefault="00AA5B2B" w:rsidP="00B507F9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</w:t>
            </w:r>
            <w:r w:rsidR="00B507F9"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ไม่หมุนเวียน</w:t>
            </w: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สำหรับผลประโยชน์พนักงาน</w:t>
            </w:r>
          </w:p>
        </w:tc>
        <w:tc>
          <w:tcPr>
            <w:tcW w:w="1440" w:type="dxa"/>
          </w:tcPr>
          <w:p w14:paraId="1A418066" w14:textId="77777777" w:rsidR="00AA5B2B" w:rsidRPr="006505C3" w:rsidRDefault="00AA5B2B" w:rsidP="00E05D5F">
            <w:pPr>
              <w:tabs>
                <w:tab w:val="clear" w:pos="680"/>
                <w:tab w:val="decimal" w:pos="980"/>
                <w:tab w:val="decimal" w:pos="1056"/>
              </w:tabs>
              <w:spacing w:line="235" w:lineRule="auto"/>
              <w:ind w:left="-100" w:right="-47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</w:p>
          <w:p w14:paraId="20A0F2FB" w14:textId="5DE77EED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505C3">
              <w:rPr>
                <w:rFonts w:asciiTheme="majorBidi" w:hAnsiTheme="majorBidi" w:cstheme="majorBidi"/>
                <w:sz w:val="29"/>
                <w:szCs w:val="29"/>
              </w:rPr>
              <w:t>25,553</w:t>
            </w:r>
          </w:p>
        </w:tc>
        <w:tc>
          <w:tcPr>
            <w:tcW w:w="274" w:type="dxa"/>
          </w:tcPr>
          <w:p w14:paraId="59965AF4" w14:textId="7777777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</w:tcPr>
          <w:p w14:paraId="51CAF828" w14:textId="7777777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782C1F53" w14:textId="729EF0BE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505C3">
              <w:rPr>
                <w:rFonts w:asciiTheme="majorBidi" w:eastAsia="MS Mincho" w:hAnsiTheme="majorBidi" w:cstheme="majorBidi"/>
                <w:sz w:val="29"/>
                <w:szCs w:val="29"/>
              </w:rPr>
              <w:t>13,695</w:t>
            </w:r>
          </w:p>
        </w:tc>
        <w:tc>
          <w:tcPr>
            <w:tcW w:w="270" w:type="dxa"/>
          </w:tcPr>
          <w:p w14:paraId="4FBAA771" w14:textId="7777777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</w:tcPr>
          <w:p w14:paraId="05567BFF" w14:textId="77777777" w:rsidR="00AA5B2B" w:rsidRPr="006505C3" w:rsidRDefault="00AA5B2B" w:rsidP="00E05D5F">
            <w:pPr>
              <w:tabs>
                <w:tab w:val="decimal" w:pos="551"/>
              </w:tabs>
              <w:spacing w:line="235" w:lineRule="auto"/>
              <w:ind w:right="-47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  <w:p w14:paraId="46B6704B" w14:textId="61DF965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6505C3">
              <w:rPr>
                <w:rFonts w:asciiTheme="majorBidi" w:eastAsia="MS Mincho" w:hAnsiTheme="majorBidi" w:cstheme="majorBidi"/>
                <w:sz w:val="29"/>
                <w:szCs w:val="29"/>
              </w:rPr>
              <w:t>321</w:t>
            </w:r>
          </w:p>
        </w:tc>
        <w:tc>
          <w:tcPr>
            <w:tcW w:w="243" w:type="dxa"/>
          </w:tcPr>
          <w:p w14:paraId="5FFEC9B5" w14:textId="7777777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</w:tcPr>
          <w:p w14:paraId="4521C670" w14:textId="77777777" w:rsidR="00AA5B2B" w:rsidRPr="006505C3" w:rsidRDefault="00AA5B2B" w:rsidP="00E05D5F">
            <w:pPr>
              <w:tabs>
                <w:tab w:val="decimal" w:pos="980"/>
              </w:tabs>
              <w:spacing w:line="235" w:lineRule="auto"/>
              <w:ind w:left="-100" w:right="-47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</w:p>
          <w:p w14:paraId="235D9219" w14:textId="3BC69180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505C3">
              <w:rPr>
                <w:rFonts w:asciiTheme="majorBidi" w:hAnsiTheme="majorBidi" w:cstheme="majorBidi"/>
                <w:sz w:val="29"/>
                <w:szCs w:val="29"/>
              </w:rPr>
              <w:t>39,569</w:t>
            </w:r>
          </w:p>
        </w:tc>
      </w:tr>
      <w:tr w:rsidR="006505C3" w:rsidRPr="00310329" w14:paraId="03CDC5BE" w14:textId="77777777" w:rsidTr="00AA5B2B">
        <w:trPr>
          <w:trHeight w:val="348"/>
        </w:trPr>
        <w:tc>
          <w:tcPr>
            <w:tcW w:w="3132" w:type="dxa"/>
            <w:shd w:val="clear" w:color="auto" w:fill="auto"/>
          </w:tcPr>
          <w:p w14:paraId="2D6AF085" w14:textId="6EBC1272" w:rsidR="006505C3" w:rsidRPr="00310329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440" w:type="dxa"/>
            <w:shd w:val="clear" w:color="auto" w:fill="auto"/>
          </w:tcPr>
          <w:p w14:paraId="7A99F42E" w14:textId="64C7E048" w:rsidR="006505C3" w:rsidRPr="006505C3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505C3">
              <w:rPr>
                <w:rFonts w:asciiTheme="majorBidi" w:hAnsiTheme="majorBidi" w:cstheme="majorBidi"/>
                <w:sz w:val="29"/>
                <w:szCs w:val="29"/>
              </w:rPr>
              <w:t>241,341</w:t>
            </w:r>
          </w:p>
        </w:tc>
        <w:tc>
          <w:tcPr>
            <w:tcW w:w="274" w:type="dxa"/>
            <w:shd w:val="clear" w:color="auto" w:fill="auto"/>
          </w:tcPr>
          <w:p w14:paraId="7F398F0E" w14:textId="77777777" w:rsidR="006505C3" w:rsidRPr="006505C3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5E320026" w14:textId="442B69CE" w:rsidR="006505C3" w:rsidRPr="006505C3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505C3">
              <w:rPr>
                <w:rFonts w:asciiTheme="majorBidi" w:eastAsia="MS Mincho" w:hAnsiTheme="majorBidi" w:cstheme="majorBidi"/>
                <w:sz w:val="30"/>
                <w:szCs w:val="30"/>
              </w:rPr>
              <w:t>21,099</w:t>
            </w:r>
          </w:p>
        </w:tc>
        <w:tc>
          <w:tcPr>
            <w:tcW w:w="270" w:type="dxa"/>
            <w:shd w:val="clear" w:color="auto" w:fill="auto"/>
          </w:tcPr>
          <w:p w14:paraId="3F3C9995" w14:textId="77777777" w:rsidR="006505C3" w:rsidRPr="006505C3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DCB290" w14:textId="5E9482CE" w:rsidR="006505C3" w:rsidRPr="006505C3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505C3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7BAF217" w14:textId="77777777" w:rsidR="006505C3" w:rsidRPr="006505C3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01E330A4" w14:textId="5FAF9D32" w:rsidR="006505C3" w:rsidRPr="006505C3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505C3">
              <w:rPr>
                <w:rFonts w:asciiTheme="majorBidi" w:hAnsiTheme="majorBidi" w:cstheme="majorBidi"/>
                <w:sz w:val="30"/>
                <w:szCs w:val="30"/>
              </w:rPr>
              <w:t>262,440</w:t>
            </w:r>
          </w:p>
        </w:tc>
      </w:tr>
      <w:tr w:rsidR="00AA5B2B" w:rsidRPr="00310329" w14:paraId="0B00A3E2" w14:textId="77777777" w:rsidTr="00AA5B2B">
        <w:trPr>
          <w:trHeight w:val="348"/>
        </w:trPr>
        <w:tc>
          <w:tcPr>
            <w:tcW w:w="3132" w:type="dxa"/>
            <w:shd w:val="clear" w:color="auto" w:fill="auto"/>
          </w:tcPr>
          <w:p w14:paraId="6AC67ED0" w14:textId="77777777" w:rsidR="00AA5B2B" w:rsidRPr="00310329" w:rsidRDefault="00AA5B2B" w:rsidP="00E05D5F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ขาดทุน</w:t>
            </w: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>จากการจำหน่ายเงินลงทุน</w:t>
            </w:r>
          </w:p>
          <w:p w14:paraId="6AAC3F2E" w14:textId="5BFBDCDC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/>
                <w:sz w:val="29"/>
                <w:szCs w:val="29"/>
              </w:rPr>
              <w:t xml:space="preserve">   </w:t>
            </w: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>ในบริษัทย่อย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00AB83" w14:textId="16A1AC46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505C3">
              <w:rPr>
                <w:rFonts w:asciiTheme="majorBidi" w:eastAsia="MS Mincho" w:hAnsiTheme="majorBidi" w:cstheme="majorBidi"/>
                <w:sz w:val="29"/>
                <w:szCs w:val="29"/>
              </w:rPr>
              <w:t>80,676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DC0BEB2" w14:textId="7777777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7660811C" w14:textId="587FD3C3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20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6505C3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461631" w14:textId="7777777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CE3BED" w14:textId="0313794C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505C3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78DDE31D" w14:textId="7777777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0EC3DCF7" w14:textId="7A88616B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505C3">
              <w:rPr>
                <w:rFonts w:asciiTheme="majorBidi" w:hAnsiTheme="majorBidi" w:cstheme="majorBidi"/>
                <w:sz w:val="29"/>
                <w:szCs w:val="29"/>
              </w:rPr>
              <w:t>80,676</w:t>
            </w:r>
          </w:p>
        </w:tc>
      </w:tr>
      <w:tr w:rsidR="00AA5B2B" w:rsidRPr="00310329" w14:paraId="1863A774" w14:textId="77777777" w:rsidTr="00AA5B2B">
        <w:trPr>
          <w:trHeight w:val="348"/>
        </w:trPr>
        <w:tc>
          <w:tcPr>
            <w:tcW w:w="3132" w:type="dxa"/>
            <w:shd w:val="clear" w:color="auto" w:fill="auto"/>
            <w:vAlign w:val="center"/>
          </w:tcPr>
          <w:p w14:paraId="7BFD11AA" w14:textId="25675613" w:rsidR="00AA5B2B" w:rsidRPr="00310329" w:rsidRDefault="007F1E21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เงินสนับสนุนภายใต้สัญญาบริหารโรงแรม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9BAAA2" w14:textId="5A49CBA4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505C3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CEDD6B5" w14:textId="7777777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B5286AB" w14:textId="599EB772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20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6505C3">
              <w:rPr>
                <w:rFonts w:asciiTheme="majorBidi" w:eastAsia="MS Mincho" w:hAnsiTheme="majorBidi" w:cstheme="majorBidi"/>
                <w:sz w:val="29"/>
                <w:szCs w:val="29"/>
              </w:rPr>
              <w:t>12,233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050857" w14:textId="7777777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1DD09E" w14:textId="7E6A8044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505C3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06D8FD2B" w14:textId="7777777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EDA5108" w14:textId="6027F598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505C3">
              <w:rPr>
                <w:rFonts w:asciiTheme="majorBidi" w:eastAsia="MS Mincho" w:hAnsiTheme="majorBidi" w:cstheme="majorBidi"/>
                <w:sz w:val="29"/>
                <w:szCs w:val="29"/>
              </w:rPr>
              <w:t>12,233</w:t>
            </w:r>
          </w:p>
        </w:tc>
      </w:tr>
      <w:tr w:rsidR="00AA5B2B" w:rsidRPr="00310329" w14:paraId="2A6D906D" w14:textId="77777777" w:rsidTr="00AA5B2B">
        <w:trPr>
          <w:trHeight w:val="348"/>
        </w:trPr>
        <w:tc>
          <w:tcPr>
            <w:tcW w:w="3132" w:type="dxa"/>
            <w:shd w:val="clear" w:color="auto" w:fill="auto"/>
            <w:vAlign w:val="center"/>
          </w:tcPr>
          <w:p w14:paraId="79D9C66D" w14:textId="0B8B8699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 ๆ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9E42EE" w14:textId="4EB3F4DC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505C3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C7A76A7" w14:textId="7777777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126EED7" w14:textId="247BF8D9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20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6505C3">
              <w:rPr>
                <w:rFonts w:asciiTheme="majorBidi" w:eastAsia="MS Mincho" w:hAnsiTheme="majorBidi" w:cstheme="majorBidi"/>
                <w:sz w:val="29"/>
                <w:szCs w:val="29"/>
              </w:rPr>
              <w:t>11,82</w:t>
            </w:r>
            <w:r w:rsidR="00EB1F4F">
              <w:rPr>
                <w:rFonts w:asciiTheme="majorBidi" w:eastAsia="MS Mincho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A55F7C" w14:textId="7777777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4CE66C" w14:textId="27E4FD49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505C3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0D30A264" w14:textId="7777777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8853C77" w14:textId="673D7619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505C3">
              <w:rPr>
                <w:rFonts w:asciiTheme="majorBidi" w:eastAsia="MS Mincho" w:hAnsiTheme="majorBidi" w:cstheme="majorBidi"/>
                <w:sz w:val="29"/>
                <w:szCs w:val="29"/>
              </w:rPr>
              <w:t>11,82</w:t>
            </w:r>
            <w:r w:rsidR="00EB1F4F">
              <w:rPr>
                <w:rFonts w:asciiTheme="majorBidi" w:eastAsia="MS Mincho" w:hAnsiTheme="majorBidi" w:cstheme="majorBidi"/>
                <w:sz w:val="29"/>
                <w:szCs w:val="29"/>
              </w:rPr>
              <w:t>5</w:t>
            </w:r>
          </w:p>
        </w:tc>
      </w:tr>
      <w:tr w:rsidR="006505C3" w:rsidRPr="00310329" w14:paraId="3EE1BD88" w14:textId="77777777" w:rsidTr="00AA5B2B">
        <w:trPr>
          <w:trHeight w:val="334"/>
        </w:trPr>
        <w:tc>
          <w:tcPr>
            <w:tcW w:w="3132" w:type="dxa"/>
            <w:shd w:val="clear" w:color="auto" w:fill="auto"/>
          </w:tcPr>
          <w:p w14:paraId="484A6E5A" w14:textId="77777777" w:rsidR="006505C3" w:rsidRPr="00310329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85AD8" w14:textId="6B52D58F" w:rsidR="006505C3" w:rsidRPr="006505C3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650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367,149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641FCBE" w14:textId="77777777" w:rsidR="006505C3" w:rsidRPr="006505C3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9CA8E" w14:textId="62EF944D" w:rsidR="006505C3" w:rsidRPr="006505C3" w:rsidRDefault="00E4541E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70,464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2C9901" w14:textId="77777777" w:rsidR="006505C3" w:rsidRPr="006505C3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69907" w14:textId="68B50C42" w:rsidR="006505C3" w:rsidRPr="006505C3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650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321</w:t>
            </w:r>
          </w:p>
        </w:tc>
        <w:tc>
          <w:tcPr>
            <w:tcW w:w="243" w:type="dxa"/>
            <w:vAlign w:val="bottom"/>
          </w:tcPr>
          <w:p w14:paraId="195956F8" w14:textId="77777777" w:rsidR="006505C3" w:rsidRPr="006505C3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DE1F1" w14:textId="7FF9334A" w:rsidR="006505C3" w:rsidRPr="006505C3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650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E4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650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4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934</w:t>
            </w:r>
          </w:p>
        </w:tc>
      </w:tr>
      <w:tr w:rsidR="00AA5B2B" w:rsidRPr="00310329" w14:paraId="1EC2101B" w14:textId="77777777" w:rsidTr="00AA5B2B">
        <w:trPr>
          <w:trHeight w:val="334"/>
        </w:trPr>
        <w:tc>
          <w:tcPr>
            <w:tcW w:w="3132" w:type="dxa"/>
            <w:shd w:val="clear" w:color="auto" w:fill="auto"/>
          </w:tcPr>
          <w:p w14:paraId="66C69087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386AC" w14:textId="7777777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1E726973" w14:textId="7777777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42903" w14:textId="7777777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spacing w:line="235" w:lineRule="auto"/>
              <w:ind w:right="-555" w:firstLine="15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E60F77" w14:textId="7777777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C049F" w14:textId="7777777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43" w:type="dxa"/>
            <w:vAlign w:val="bottom"/>
          </w:tcPr>
          <w:p w14:paraId="147A310A" w14:textId="7777777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FFF4D" w14:textId="7777777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AA5B2B" w:rsidRPr="00310329" w14:paraId="4F16477D" w14:textId="77777777" w:rsidTr="00AA5B2B">
        <w:trPr>
          <w:trHeight w:val="334"/>
        </w:trPr>
        <w:tc>
          <w:tcPr>
            <w:tcW w:w="3132" w:type="dxa"/>
            <w:shd w:val="clear" w:color="auto" w:fill="auto"/>
          </w:tcPr>
          <w:p w14:paraId="5E0DBB86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310329">
              <w:rPr>
                <w:rFonts w:ascii="Angsana New" w:eastAsia="MS Mincho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หนี้สิน</w:t>
            </w:r>
            <w:r w:rsidRPr="00310329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FDFDF64" w14:textId="7777777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  <w:shd w:val="clear" w:color="auto" w:fill="auto"/>
          </w:tcPr>
          <w:p w14:paraId="5A89E5C1" w14:textId="7777777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77400290" w14:textId="7777777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6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DAF4C44" w14:textId="7777777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790DB394" w14:textId="7777777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43" w:type="dxa"/>
          </w:tcPr>
          <w:p w14:paraId="1DAF1DBE" w14:textId="7777777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56D1F0F8" w14:textId="77777777" w:rsidR="00AA5B2B" w:rsidRPr="006505C3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</w:tr>
      <w:tr w:rsidR="006505C3" w:rsidRPr="00310329" w14:paraId="6DE5F297" w14:textId="77777777" w:rsidTr="00AA5B2B">
        <w:trPr>
          <w:trHeight w:val="334"/>
        </w:trPr>
        <w:tc>
          <w:tcPr>
            <w:tcW w:w="3132" w:type="dxa"/>
            <w:shd w:val="clear" w:color="auto" w:fill="auto"/>
          </w:tcPr>
          <w:p w14:paraId="0DD00F7C" w14:textId="77777777" w:rsidR="006505C3" w:rsidRPr="00310329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>อสังหาริมทรัพย์เพื่อการลงทุ</w:t>
            </w: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น</w:t>
            </w:r>
          </w:p>
          <w:p w14:paraId="01EECAD0" w14:textId="77777777" w:rsidR="006505C3" w:rsidRPr="00310329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E73AF8" w14:textId="03550B94" w:rsidR="006505C3" w:rsidRPr="006505C3" w:rsidRDefault="006505C3" w:rsidP="006505C3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hAnsiTheme="majorBidi" w:cstheme="majorBidi"/>
                <w:sz w:val="29"/>
                <w:szCs w:val="29"/>
              </w:rPr>
            </w:pPr>
            <w:r w:rsidRPr="006505C3">
              <w:rPr>
                <w:rFonts w:asciiTheme="majorBidi" w:hAnsiTheme="majorBidi" w:cstheme="majorBidi"/>
                <w:sz w:val="29"/>
                <w:szCs w:val="29"/>
              </w:rPr>
              <w:t>(85,087)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1CE18C9" w14:textId="77777777" w:rsidR="006505C3" w:rsidRPr="006505C3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A999595" w14:textId="4726A6F7" w:rsidR="006505C3" w:rsidRPr="006505C3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6505C3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(43,683)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C68AC" w14:textId="77777777" w:rsidR="006505C3" w:rsidRPr="006505C3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185C68" w14:textId="217BC2A8" w:rsidR="006505C3" w:rsidRPr="006505C3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505C3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159DFE64" w14:textId="77777777" w:rsidR="006505C3" w:rsidRPr="006505C3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2C344FCB" w14:textId="7DE11AE3" w:rsidR="006505C3" w:rsidRPr="006505C3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6505C3">
              <w:rPr>
                <w:rFonts w:asciiTheme="majorBidi" w:hAnsiTheme="majorBidi" w:cstheme="majorBidi"/>
                <w:sz w:val="30"/>
                <w:szCs w:val="30"/>
              </w:rPr>
              <w:t>(128,770)</w:t>
            </w:r>
          </w:p>
        </w:tc>
      </w:tr>
      <w:tr w:rsidR="006505C3" w:rsidRPr="00310329" w14:paraId="069A0A3F" w14:textId="77777777" w:rsidTr="00AA5B2B">
        <w:trPr>
          <w:trHeight w:val="334"/>
        </w:trPr>
        <w:tc>
          <w:tcPr>
            <w:tcW w:w="3132" w:type="dxa"/>
            <w:shd w:val="clear" w:color="auto" w:fill="auto"/>
          </w:tcPr>
          <w:p w14:paraId="29986E83" w14:textId="77777777" w:rsidR="006505C3" w:rsidRPr="00310329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สิทธิการเช่า </w:t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</w:t>
            </w:r>
          </w:p>
          <w:p w14:paraId="57D4618B" w14:textId="77777777" w:rsidR="006505C3" w:rsidRPr="00310329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 xml:space="preserve">   </w:t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ของค่า</w:t>
            </w:r>
            <w:r w:rsidRPr="00310329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ตัดจำหน่าย</w:t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EF60E" w14:textId="3B4820AC" w:rsidR="006505C3" w:rsidRPr="006505C3" w:rsidRDefault="006505C3" w:rsidP="006505C3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hAnsiTheme="majorBidi" w:cstheme="majorBidi"/>
                <w:sz w:val="29"/>
                <w:szCs w:val="29"/>
              </w:rPr>
            </w:pPr>
            <w:r w:rsidRPr="006505C3">
              <w:rPr>
                <w:rFonts w:asciiTheme="majorBidi" w:hAnsiTheme="majorBidi" w:cstheme="majorBidi"/>
                <w:sz w:val="29"/>
                <w:szCs w:val="29"/>
              </w:rPr>
              <w:t>(39)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822216C" w14:textId="77777777" w:rsidR="006505C3" w:rsidRPr="006505C3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7068F7C2" w14:textId="1F79481B" w:rsidR="006505C3" w:rsidRPr="006505C3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505C3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(24)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F5D148" w14:textId="77777777" w:rsidR="006505C3" w:rsidRPr="006505C3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6A57C0" w14:textId="695AF9FA" w:rsidR="006505C3" w:rsidRPr="006505C3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505C3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4B53B1E" w14:textId="77777777" w:rsidR="006505C3" w:rsidRPr="006505C3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4980238" w14:textId="2024D853" w:rsidR="006505C3" w:rsidRPr="006505C3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6505C3"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</w:tr>
      <w:tr w:rsidR="006505C3" w:rsidRPr="00310329" w14:paraId="6910CCDC" w14:textId="77777777" w:rsidTr="00FC3D62">
        <w:trPr>
          <w:trHeight w:val="334"/>
        </w:trPr>
        <w:tc>
          <w:tcPr>
            <w:tcW w:w="3132" w:type="dxa"/>
            <w:shd w:val="clear" w:color="auto" w:fill="auto"/>
          </w:tcPr>
          <w:p w14:paraId="5E87B594" w14:textId="0B8F1239" w:rsidR="006505C3" w:rsidRPr="00F074F5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F074F5">
              <w:rPr>
                <w:rFonts w:ascii="Angsana New" w:eastAsia="MS Mincho" w:hAnsi="Angsana New"/>
                <w:sz w:val="29"/>
                <w:szCs w:val="29"/>
                <w:cs/>
              </w:rPr>
              <w:lastRenderedPageBreak/>
              <w:t>ที่ดิน อาคารและอุปกรณ์</w:t>
            </w:r>
            <w:r w:rsidRPr="00F074F5">
              <w:rPr>
                <w:rFonts w:ascii="Angsana New" w:eastAsia="MS Mincho" w:hAnsi="Angsana New"/>
                <w:sz w:val="29"/>
                <w:szCs w:val="29"/>
              </w:rPr>
              <w:t xml:space="preserve"> </w:t>
            </w:r>
          </w:p>
          <w:p w14:paraId="174DCC6E" w14:textId="77777777" w:rsidR="006505C3" w:rsidRPr="00F074F5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F074F5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F074F5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F074F5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F074F5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1AD0435" w14:textId="77777777" w:rsidR="006505C3" w:rsidRPr="00F074F5" w:rsidRDefault="006505C3" w:rsidP="006505C3">
            <w:pPr>
              <w:pStyle w:val="acctfourfigures"/>
              <w:tabs>
                <w:tab w:val="clear" w:pos="765"/>
                <w:tab w:val="decimal" w:pos="901"/>
              </w:tabs>
              <w:spacing w:line="235" w:lineRule="auto"/>
              <w:ind w:left="-32" w:right="-96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EA84D63" w14:textId="65870B51" w:rsidR="006505C3" w:rsidRPr="00F074F5" w:rsidRDefault="006505C3" w:rsidP="009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35" w:lineRule="auto"/>
              <w:ind w:left="-32" w:right="-9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  <w:r w:rsidRPr="00F074F5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(47,833)</w:t>
            </w:r>
          </w:p>
        </w:tc>
        <w:tc>
          <w:tcPr>
            <w:tcW w:w="274" w:type="dxa"/>
            <w:shd w:val="clear" w:color="auto" w:fill="auto"/>
          </w:tcPr>
          <w:p w14:paraId="39AD95FF" w14:textId="77777777" w:rsidR="006505C3" w:rsidRPr="00F074F5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7E4F6C28" w14:textId="77777777" w:rsidR="006505C3" w:rsidRPr="00F074F5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35" w:lineRule="auto"/>
              <w:ind w:left="-1" w:right="-35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  <w:p w14:paraId="536038F8" w14:textId="2FB992F8" w:rsidR="006505C3" w:rsidRPr="00F074F5" w:rsidRDefault="006505C3" w:rsidP="009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35" w:lineRule="auto"/>
              <w:ind w:left="-1" w:right="-35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  <w:r w:rsidRPr="00F074F5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(4</w:t>
            </w:r>
            <w:r w:rsidR="00F074F5" w:rsidRPr="00F074F5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6</w:t>
            </w:r>
            <w:r w:rsidRPr="00F074F5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,</w:t>
            </w:r>
            <w:r w:rsidR="00F074F5" w:rsidRPr="00F074F5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296</w:t>
            </w:r>
            <w:r w:rsidRPr="00F074F5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765A10" w14:textId="77777777" w:rsidR="006505C3" w:rsidRPr="00F074F5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69D4BB" w14:textId="28692C0F" w:rsidR="006505C3" w:rsidRPr="00F074F5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F074F5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6712D742" w14:textId="77777777" w:rsidR="006505C3" w:rsidRPr="00F074F5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</w:tcPr>
          <w:p w14:paraId="045DCE96" w14:textId="77777777" w:rsidR="006505C3" w:rsidRPr="00F074F5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901"/>
              </w:tabs>
              <w:spacing w:line="235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  <w:p w14:paraId="04FC95F0" w14:textId="112632EA" w:rsidR="006505C3" w:rsidRPr="00F074F5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  <w:r w:rsidRPr="00F074F5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(9</w:t>
            </w:r>
            <w:r w:rsidR="00F074F5" w:rsidRPr="00F074F5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4</w:t>
            </w:r>
            <w:r w:rsidRPr="00F074F5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,</w:t>
            </w:r>
            <w:r w:rsidR="00F074F5" w:rsidRPr="00F074F5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129</w:t>
            </w:r>
            <w:r w:rsidRPr="00F074F5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)</w:t>
            </w:r>
          </w:p>
        </w:tc>
      </w:tr>
      <w:tr w:rsidR="00AA5B2B" w:rsidRPr="00310329" w14:paraId="7A26BE9A" w14:textId="77777777" w:rsidTr="00AA5B2B">
        <w:trPr>
          <w:trHeight w:val="334"/>
        </w:trPr>
        <w:tc>
          <w:tcPr>
            <w:tcW w:w="3132" w:type="dxa"/>
            <w:shd w:val="clear" w:color="auto" w:fill="auto"/>
          </w:tcPr>
          <w:p w14:paraId="4490085C" w14:textId="77777777" w:rsidR="00AA5B2B" w:rsidRPr="00F074F5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F074F5">
              <w:rPr>
                <w:rFonts w:ascii="Angsana New" w:eastAsia="MS Mincho" w:hAnsi="Angsana New" w:hint="cs"/>
                <w:sz w:val="29"/>
                <w:szCs w:val="29"/>
                <w:cs/>
              </w:rPr>
              <w:t>ส่วนเกินทุนจากการตีราคาที่ดิน</w:t>
            </w:r>
          </w:p>
          <w:p w14:paraId="649D9599" w14:textId="7D90E11F" w:rsidR="00AA5B2B" w:rsidRPr="00F074F5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F074F5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F074F5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(จากการตีราคา</w:t>
            </w:r>
            <w:r w:rsidR="00375118" w:rsidRPr="00F074F5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ใหม่</w:t>
            </w:r>
            <w:r w:rsidRPr="00F074F5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05CAF6A" w14:textId="77777777" w:rsidR="00AA5B2B" w:rsidRPr="00F074F5" w:rsidRDefault="00AA5B2B" w:rsidP="00E05D5F">
            <w:pPr>
              <w:pStyle w:val="acctfourfigures"/>
              <w:tabs>
                <w:tab w:val="clear" w:pos="765"/>
                <w:tab w:val="decimal" w:pos="901"/>
              </w:tabs>
              <w:spacing w:line="235" w:lineRule="auto"/>
              <w:ind w:left="-32" w:right="-96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C81092B" w14:textId="2EC276B0" w:rsidR="00AA5B2B" w:rsidRPr="00F074F5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35" w:lineRule="auto"/>
              <w:ind w:left="-32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F074F5">
              <w:rPr>
                <w:rFonts w:asciiTheme="majorBidi" w:hAnsiTheme="majorBidi" w:cstheme="majorBidi"/>
                <w:sz w:val="29"/>
                <w:szCs w:val="29"/>
              </w:rPr>
              <w:t>(1,257,729)</w:t>
            </w:r>
          </w:p>
        </w:tc>
        <w:tc>
          <w:tcPr>
            <w:tcW w:w="274" w:type="dxa"/>
            <w:shd w:val="clear" w:color="auto" w:fill="auto"/>
          </w:tcPr>
          <w:p w14:paraId="4D497064" w14:textId="77777777" w:rsidR="00AA5B2B" w:rsidRPr="00F074F5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56987E5" w14:textId="754FF71B" w:rsidR="00AA5B2B" w:rsidRPr="00F074F5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F074F5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8F0E52" w14:textId="77777777" w:rsidR="00AA5B2B" w:rsidRPr="00F074F5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7C7B75B" w14:textId="77777777" w:rsidR="00AA5B2B" w:rsidRPr="00F074F5" w:rsidRDefault="00AA5B2B" w:rsidP="00E05D5F">
            <w:pPr>
              <w:pStyle w:val="acctfourfigures"/>
              <w:tabs>
                <w:tab w:val="clear" w:pos="765"/>
                <w:tab w:val="decimal" w:pos="901"/>
              </w:tabs>
              <w:spacing w:line="235" w:lineRule="auto"/>
              <w:ind w:right="-96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6725271E" w14:textId="63D1CAF0" w:rsidR="00AA5B2B" w:rsidRPr="00F074F5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F074F5">
              <w:rPr>
                <w:rFonts w:asciiTheme="majorBidi" w:hAnsiTheme="majorBidi" w:cstheme="majorBidi"/>
                <w:sz w:val="29"/>
                <w:szCs w:val="29"/>
              </w:rPr>
              <w:t>(576,603)</w:t>
            </w:r>
          </w:p>
        </w:tc>
        <w:tc>
          <w:tcPr>
            <w:tcW w:w="243" w:type="dxa"/>
          </w:tcPr>
          <w:p w14:paraId="175AA71B" w14:textId="77777777" w:rsidR="00AA5B2B" w:rsidRPr="00F074F5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32A8C970" w14:textId="77777777" w:rsidR="00AA5B2B" w:rsidRPr="00F074F5" w:rsidRDefault="00AA5B2B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4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78E812D0" w14:textId="10448D14" w:rsidR="00AA5B2B" w:rsidRPr="00F074F5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074F5">
              <w:rPr>
                <w:rFonts w:asciiTheme="majorBidi" w:hAnsiTheme="majorBidi" w:cstheme="majorBidi"/>
                <w:sz w:val="29"/>
                <w:szCs w:val="29"/>
              </w:rPr>
              <w:t>(1,834,332)</w:t>
            </w:r>
          </w:p>
        </w:tc>
      </w:tr>
      <w:tr w:rsidR="00AA5B2B" w:rsidRPr="00310329" w14:paraId="16111CFA" w14:textId="77777777" w:rsidTr="00AA5B2B">
        <w:trPr>
          <w:trHeight w:val="334"/>
        </w:trPr>
        <w:tc>
          <w:tcPr>
            <w:tcW w:w="3132" w:type="dxa"/>
            <w:shd w:val="clear" w:color="auto" w:fill="auto"/>
          </w:tcPr>
          <w:p w14:paraId="3B6B22B1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กำไรจากการจำหน่าย</w:t>
            </w:r>
          </w:p>
          <w:p w14:paraId="181EA6D0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/>
                <w:sz w:val="29"/>
                <w:szCs w:val="29"/>
              </w:rPr>
              <w:t xml:space="preserve">   </w:t>
            </w: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0E5055E" w14:textId="77777777" w:rsidR="00AA5B2B" w:rsidRPr="00310329" w:rsidRDefault="00AA5B2B" w:rsidP="00E05D5F">
            <w:pPr>
              <w:pStyle w:val="acctfourfigures"/>
              <w:tabs>
                <w:tab w:val="clear" w:pos="765"/>
                <w:tab w:val="decimal" w:pos="901"/>
              </w:tabs>
              <w:spacing w:line="235" w:lineRule="auto"/>
              <w:ind w:left="-32" w:right="-96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6AF22A1D" w14:textId="5D0BBD77" w:rsidR="00AA5B2B" w:rsidRPr="00310329" w:rsidRDefault="00AA5B2B" w:rsidP="00E05D5F">
            <w:pPr>
              <w:pStyle w:val="acctfourfigures"/>
              <w:tabs>
                <w:tab w:val="clear" w:pos="765"/>
                <w:tab w:val="decimal" w:pos="1146"/>
              </w:tabs>
              <w:spacing w:line="235" w:lineRule="auto"/>
              <w:ind w:left="-32" w:right="-96"/>
              <w:rPr>
                <w:rFonts w:asciiTheme="majorBidi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(62,590)</w:t>
            </w:r>
          </w:p>
        </w:tc>
        <w:tc>
          <w:tcPr>
            <w:tcW w:w="274" w:type="dxa"/>
            <w:shd w:val="clear" w:color="auto" w:fill="auto"/>
          </w:tcPr>
          <w:p w14:paraId="67468F59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8F62A11" w14:textId="267061AA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B894C2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FB45C" w14:textId="405F6BA8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5B271E1D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412722A0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E329880" w14:textId="156829C5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(62,590)</w:t>
            </w:r>
          </w:p>
        </w:tc>
      </w:tr>
      <w:tr w:rsidR="00AA5B2B" w:rsidRPr="00310329" w14:paraId="41D86E62" w14:textId="77777777" w:rsidTr="00AA5B2B">
        <w:trPr>
          <w:trHeight w:val="77"/>
        </w:trPr>
        <w:tc>
          <w:tcPr>
            <w:tcW w:w="3132" w:type="dxa"/>
            <w:shd w:val="clear" w:color="auto" w:fill="auto"/>
          </w:tcPr>
          <w:p w14:paraId="29915852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60FCA" w14:textId="4277BBBD" w:rsidR="00AA5B2B" w:rsidRPr="00041B14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35" w:lineRule="auto"/>
              <w:ind w:left="-153" w:right="-18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041B1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(1,453,278)</w:t>
            </w:r>
          </w:p>
        </w:tc>
        <w:tc>
          <w:tcPr>
            <w:tcW w:w="274" w:type="dxa"/>
            <w:shd w:val="clear" w:color="auto" w:fill="auto"/>
          </w:tcPr>
          <w:p w14:paraId="45C89598" w14:textId="77777777" w:rsidR="00AA5B2B" w:rsidRPr="00041B14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FC08F" w14:textId="6AE8967A" w:rsidR="00AA5B2B" w:rsidRPr="00041B14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26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041B1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(</w:t>
            </w:r>
            <w:r w:rsidR="00F074F5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90</w:t>
            </w:r>
            <w:r w:rsidRPr="00041B1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,</w:t>
            </w:r>
            <w:r w:rsidR="00F074F5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003</w:t>
            </w:r>
            <w:r w:rsidRPr="00041B1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C2B0DB5" w14:textId="77777777" w:rsidR="00AA5B2B" w:rsidRPr="00041B14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9B7D7" w14:textId="2D356BA0" w:rsidR="00AA5B2B" w:rsidRPr="00041B14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041B1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(576,603)</w:t>
            </w:r>
          </w:p>
        </w:tc>
        <w:tc>
          <w:tcPr>
            <w:tcW w:w="243" w:type="dxa"/>
          </w:tcPr>
          <w:p w14:paraId="31CE79D7" w14:textId="77777777" w:rsidR="00AA5B2B" w:rsidRPr="00041B14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863C6" w14:textId="01D54BC8" w:rsidR="00AA5B2B" w:rsidRPr="00041B14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41B1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(2,11</w:t>
            </w:r>
            <w:r w:rsidR="008C25A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</w:t>
            </w:r>
            <w:r w:rsidRPr="00041B1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F074F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884</w:t>
            </w:r>
            <w:r w:rsidRPr="00041B1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</w:tr>
      <w:tr w:rsidR="00AA5B2B" w:rsidRPr="00310329" w14:paraId="2EAC7736" w14:textId="77777777" w:rsidTr="00AA5B2B">
        <w:tc>
          <w:tcPr>
            <w:tcW w:w="3132" w:type="dxa"/>
            <w:shd w:val="clear" w:color="auto" w:fill="auto"/>
          </w:tcPr>
          <w:p w14:paraId="270F7C12" w14:textId="77777777" w:rsidR="00AA5B2B" w:rsidRPr="00310329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17898C" w14:textId="77777777" w:rsidR="00AA5B2B" w:rsidRPr="00041B14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5" w:lineRule="auto"/>
              <w:ind w:left="-153" w:right="-86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  <w:shd w:val="clear" w:color="auto" w:fill="auto"/>
          </w:tcPr>
          <w:p w14:paraId="5A046C84" w14:textId="77777777" w:rsidR="00AA5B2B" w:rsidRPr="00041B14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76C3E7AE" w14:textId="77777777" w:rsidR="00AA5B2B" w:rsidRPr="00041B14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6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49BF559" w14:textId="77777777" w:rsidR="00AA5B2B" w:rsidRPr="00041B14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E2029F9" w14:textId="77777777" w:rsidR="00AA5B2B" w:rsidRPr="00041B14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43" w:type="dxa"/>
          </w:tcPr>
          <w:p w14:paraId="32F74313" w14:textId="77777777" w:rsidR="00AA5B2B" w:rsidRPr="00041B14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14:paraId="26413574" w14:textId="77777777" w:rsidR="00AA5B2B" w:rsidRPr="00041B14" w:rsidRDefault="00AA5B2B" w:rsidP="00E0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6505C3" w:rsidRPr="00310329" w14:paraId="2C803370" w14:textId="77777777" w:rsidTr="00AA5B2B">
        <w:trPr>
          <w:trHeight w:val="334"/>
        </w:trPr>
        <w:tc>
          <w:tcPr>
            <w:tcW w:w="3132" w:type="dxa"/>
            <w:shd w:val="clear" w:color="auto" w:fill="auto"/>
          </w:tcPr>
          <w:p w14:paraId="296624D1" w14:textId="77777777" w:rsidR="006505C3" w:rsidRPr="00310329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4E9F235E" w14:textId="2B8BE517" w:rsidR="006505C3" w:rsidRPr="00041B14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18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041B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(1,086,129)</w:t>
            </w:r>
          </w:p>
        </w:tc>
        <w:tc>
          <w:tcPr>
            <w:tcW w:w="274" w:type="dxa"/>
            <w:shd w:val="clear" w:color="auto" w:fill="auto"/>
          </w:tcPr>
          <w:p w14:paraId="4A1CA4E4" w14:textId="77777777" w:rsidR="006505C3" w:rsidRPr="00041B14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shd w:val="clear" w:color="auto" w:fill="auto"/>
          </w:tcPr>
          <w:p w14:paraId="47EE8D34" w14:textId="4DF72582" w:rsidR="006505C3" w:rsidRPr="00041B14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7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041B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(19,53</w:t>
            </w:r>
            <w:r w:rsidR="00EB1F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041B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5ABDD95" w14:textId="77777777" w:rsidR="006505C3" w:rsidRPr="00041B14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D6060DD" w14:textId="3977EEEC" w:rsidR="006505C3" w:rsidRPr="00041B14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041B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(576,282)</w:t>
            </w:r>
          </w:p>
        </w:tc>
        <w:tc>
          <w:tcPr>
            <w:tcW w:w="243" w:type="dxa"/>
          </w:tcPr>
          <w:p w14:paraId="0570DFEC" w14:textId="77777777" w:rsidR="006505C3" w:rsidRPr="00041B14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bottom w:val="double" w:sz="4" w:space="0" w:color="auto"/>
            </w:tcBorders>
            <w:shd w:val="clear" w:color="auto" w:fill="auto"/>
          </w:tcPr>
          <w:p w14:paraId="34D6B8E7" w14:textId="37EB190C" w:rsidR="006505C3" w:rsidRPr="00041B14" w:rsidRDefault="006505C3" w:rsidP="0065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041B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(1,681,9</w:t>
            </w:r>
            <w:r w:rsidR="00EB1F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Pr="00041B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4EE78C0" w14:textId="0ACD6818" w:rsidR="00D27424" w:rsidRPr="002C5644" w:rsidRDefault="00D27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W w:w="10244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2862"/>
        <w:gridCol w:w="1168"/>
        <w:gridCol w:w="270"/>
        <w:gridCol w:w="896"/>
        <w:gridCol w:w="270"/>
        <w:gridCol w:w="1084"/>
        <w:gridCol w:w="243"/>
        <w:gridCol w:w="837"/>
        <w:gridCol w:w="243"/>
        <w:gridCol w:w="1111"/>
        <w:gridCol w:w="270"/>
        <w:gridCol w:w="976"/>
        <w:gridCol w:w="14"/>
      </w:tblGrid>
      <w:tr w:rsidR="00004D9B" w:rsidRPr="00310329" w14:paraId="00CB4B6D" w14:textId="77777777" w:rsidTr="00EB1F4F">
        <w:trPr>
          <w:gridAfter w:val="1"/>
          <w:wAfter w:w="14" w:type="dxa"/>
          <w:trHeight w:val="182"/>
          <w:tblHeader/>
        </w:trPr>
        <w:tc>
          <w:tcPr>
            <w:tcW w:w="2862" w:type="dxa"/>
            <w:shd w:val="clear" w:color="auto" w:fill="auto"/>
          </w:tcPr>
          <w:p w14:paraId="06813B8C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7368" w:type="dxa"/>
            <w:gridSpan w:val="11"/>
            <w:shd w:val="clear" w:color="auto" w:fill="auto"/>
            <w:vAlign w:val="bottom"/>
          </w:tcPr>
          <w:p w14:paraId="26D6280D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004D9B" w:rsidRPr="00310329" w14:paraId="4436C5F8" w14:textId="77777777" w:rsidTr="00EB1F4F">
        <w:trPr>
          <w:trHeight w:val="139"/>
          <w:tblHeader/>
        </w:trPr>
        <w:tc>
          <w:tcPr>
            <w:tcW w:w="2862" w:type="dxa"/>
            <w:shd w:val="clear" w:color="auto" w:fill="auto"/>
          </w:tcPr>
          <w:p w14:paraId="121939C4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CC9CB46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88352E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3330" w:type="dxa"/>
            <w:gridSpan w:val="5"/>
            <w:shd w:val="clear" w:color="auto" w:fill="auto"/>
            <w:vAlign w:val="bottom"/>
          </w:tcPr>
          <w:p w14:paraId="486CE16E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บันทึกเป็น (รายจ่าย) </w:t>
            </w:r>
            <w:r w:rsidRPr="00310329">
              <w:rPr>
                <w:rFonts w:ascii="Angsana New" w:eastAsia="MS Mincho" w:hAnsi="Angsana New"/>
                <w:sz w:val="29"/>
                <w:szCs w:val="29"/>
              </w:rPr>
              <w:t xml:space="preserve">/ </w:t>
            </w: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รายได้ใน</w:t>
            </w:r>
          </w:p>
        </w:tc>
        <w:tc>
          <w:tcPr>
            <w:tcW w:w="243" w:type="dxa"/>
          </w:tcPr>
          <w:p w14:paraId="141109E3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CB50388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77556FD7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3B079A0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004D9B" w:rsidRPr="00310329" w14:paraId="24DBC40F" w14:textId="77777777" w:rsidTr="00EB1F4F">
        <w:trPr>
          <w:trHeight w:val="139"/>
          <w:tblHeader/>
        </w:trPr>
        <w:tc>
          <w:tcPr>
            <w:tcW w:w="2862" w:type="dxa"/>
            <w:shd w:val="clear" w:color="auto" w:fill="auto"/>
          </w:tcPr>
          <w:p w14:paraId="04558294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F7F262E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2BE89851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1 </w:t>
            </w: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281A98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0F16A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-108" w:right="-110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>กำไร</w:t>
            </w: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หรือ ข</w:t>
            </w: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>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A5230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FDDBF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066AA7DB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44B62A44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  <w:p w14:paraId="1B8044E7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ส่วนของ</w:t>
            </w:r>
          </w:p>
          <w:p w14:paraId="22E00F5C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ผู้ถือหุ้น</w:t>
            </w:r>
          </w:p>
        </w:tc>
        <w:tc>
          <w:tcPr>
            <w:tcW w:w="243" w:type="dxa"/>
          </w:tcPr>
          <w:p w14:paraId="08BA142B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5A45DA1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-81" w:right="-108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โอนออกจาก</w:t>
            </w:r>
          </w:p>
          <w:p w14:paraId="6DA8E98A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-81" w:right="-108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การจำหน่าย</w:t>
            </w:r>
          </w:p>
          <w:p w14:paraId="04143D3C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-81" w:right="-108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177DE211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35673A7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369FA077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31 </w:t>
            </w:r>
            <w:r w:rsidRPr="00310329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ธันวาคม</w:t>
            </w: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2561</w:t>
            </w:r>
          </w:p>
        </w:tc>
      </w:tr>
      <w:tr w:rsidR="00A940E8" w:rsidRPr="00310329" w14:paraId="2DB3D167" w14:textId="77777777" w:rsidTr="00EB1F4F">
        <w:trPr>
          <w:trHeight w:val="139"/>
          <w:tblHeader/>
        </w:trPr>
        <w:tc>
          <w:tcPr>
            <w:tcW w:w="2862" w:type="dxa"/>
            <w:shd w:val="clear" w:color="auto" w:fill="auto"/>
          </w:tcPr>
          <w:p w14:paraId="1DFD2A39" w14:textId="77777777" w:rsidR="00A940E8" w:rsidRPr="00310329" w:rsidRDefault="00A940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67424925" w14:textId="79AC120A" w:rsidR="00A940E8" w:rsidRPr="00310329" w:rsidRDefault="00A940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(ปรับปรุงใหม่)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4FCEF26" w14:textId="77777777" w:rsidR="00A940E8" w:rsidRPr="00310329" w:rsidRDefault="00A940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6F756C" w14:textId="77777777" w:rsidR="00A940E8" w:rsidRPr="00310329" w:rsidRDefault="00A940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CF88A60" w14:textId="77777777" w:rsidR="00A940E8" w:rsidRPr="00310329" w:rsidRDefault="00A940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43" w:type="dxa"/>
          </w:tcPr>
          <w:p w14:paraId="05E14C10" w14:textId="77777777" w:rsidR="00A940E8" w:rsidRPr="00310329" w:rsidRDefault="00A940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837" w:type="dxa"/>
          </w:tcPr>
          <w:p w14:paraId="2F2FA45B" w14:textId="77777777" w:rsidR="00A940E8" w:rsidRPr="00310329" w:rsidRDefault="00A940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243" w:type="dxa"/>
          </w:tcPr>
          <w:p w14:paraId="51C106C8" w14:textId="77777777" w:rsidR="00A940E8" w:rsidRPr="00310329" w:rsidRDefault="00A940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52E0AAF" w14:textId="77777777" w:rsidR="00A940E8" w:rsidRPr="00310329" w:rsidRDefault="00A940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260" w:type="dxa"/>
            <w:gridSpan w:val="3"/>
          </w:tcPr>
          <w:p w14:paraId="3C79F4DF" w14:textId="1914A205" w:rsidR="00A940E8" w:rsidRPr="00310329" w:rsidRDefault="00A940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(ปรับปรุงใหม่)</w:t>
            </w:r>
          </w:p>
        </w:tc>
      </w:tr>
      <w:tr w:rsidR="00004D9B" w:rsidRPr="00310329" w14:paraId="226C04D4" w14:textId="77777777" w:rsidTr="00EB1F4F">
        <w:trPr>
          <w:gridAfter w:val="1"/>
          <w:wAfter w:w="14" w:type="dxa"/>
          <w:trHeight w:val="139"/>
        </w:trPr>
        <w:tc>
          <w:tcPr>
            <w:tcW w:w="2862" w:type="dxa"/>
            <w:shd w:val="clear" w:color="auto" w:fill="auto"/>
          </w:tcPr>
          <w:p w14:paraId="66752459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7368" w:type="dxa"/>
            <w:gridSpan w:val="11"/>
            <w:shd w:val="clear" w:color="auto" w:fill="auto"/>
            <w:vAlign w:val="bottom"/>
          </w:tcPr>
          <w:p w14:paraId="3700528F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-77" w:right="252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310329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พันบาท</w:t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</w:tr>
      <w:tr w:rsidR="00004D9B" w:rsidRPr="00310329" w14:paraId="53337A5B" w14:textId="77777777" w:rsidTr="00EB1F4F">
        <w:trPr>
          <w:trHeight w:val="139"/>
        </w:trPr>
        <w:tc>
          <w:tcPr>
            <w:tcW w:w="2862" w:type="dxa"/>
          </w:tcPr>
          <w:p w14:paraId="2501FA6E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</w:t>
            </w:r>
          </w:p>
          <w:p w14:paraId="57F11764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79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 xml:space="preserve">   </w:t>
            </w:r>
            <w:r w:rsidRPr="00310329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รอการตัดบัญชี</w:t>
            </w:r>
          </w:p>
        </w:tc>
        <w:tc>
          <w:tcPr>
            <w:tcW w:w="1168" w:type="dxa"/>
          </w:tcPr>
          <w:p w14:paraId="571B3177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0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49458FC6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896" w:type="dxa"/>
          </w:tcPr>
          <w:p w14:paraId="0CA98E34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0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5FC10A40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084" w:type="dxa"/>
          </w:tcPr>
          <w:p w14:paraId="0BB31D48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0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43" w:type="dxa"/>
          </w:tcPr>
          <w:p w14:paraId="71771970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837" w:type="dxa"/>
          </w:tcPr>
          <w:p w14:paraId="0117C611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43" w:type="dxa"/>
          </w:tcPr>
          <w:p w14:paraId="08162EB4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11" w:type="dxa"/>
          </w:tcPr>
          <w:p w14:paraId="560A6F88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696585F7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0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990" w:type="dxa"/>
            <w:gridSpan w:val="2"/>
          </w:tcPr>
          <w:p w14:paraId="76D136E2" w14:textId="77777777" w:rsidR="00004D9B" w:rsidRPr="00310329" w:rsidRDefault="00004D9B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0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8B3DE8" w:rsidRPr="00310329" w14:paraId="38D3A2B8" w14:textId="77777777" w:rsidTr="00EB1F4F">
        <w:trPr>
          <w:trHeight w:val="348"/>
        </w:trPr>
        <w:tc>
          <w:tcPr>
            <w:tcW w:w="2862" w:type="dxa"/>
          </w:tcPr>
          <w:p w14:paraId="78E9D171" w14:textId="3674D3DA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 xml:space="preserve">ลูกหนี้การค้า </w:t>
            </w:r>
            <w:r w:rsid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และลูกหนี้อื่น </w:t>
            </w:r>
            <w:r w:rsidR="00310329">
              <w:rPr>
                <w:rFonts w:ascii="Angsana New" w:eastAsia="MS Mincho" w:hAnsi="Angsana New"/>
                <w:sz w:val="29"/>
                <w:szCs w:val="29"/>
                <w:cs/>
              </w:rPr>
              <w:br/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(หนี้สงสัยจะสูญ)</w:t>
            </w:r>
          </w:p>
        </w:tc>
        <w:tc>
          <w:tcPr>
            <w:tcW w:w="1168" w:type="dxa"/>
            <w:vAlign w:val="bottom"/>
          </w:tcPr>
          <w:p w14:paraId="3D14DAD4" w14:textId="72C3DFB7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30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7,114</w:t>
            </w:r>
          </w:p>
        </w:tc>
        <w:tc>
          <w:tcPr>
            <w:tcW w:w="270" w:type="dxa"/>
            <w:vAlign w:val="bottom"/>
          </w:tcPr>
          <w:p w14:paraId="641BDDBE" w14:textId="77777777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96" w:type="dxa"/>
            <w:vAlign w:val="bottom"/>
          </w:tcPr>
          <w:p w14:paraId="1C169CFD" w14:textId="36ECA0DE" w:rsidR="008B3DE8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5"/>
                <w:tab w:val="left" w:pos="664"/>
              </w:tabs>
              <w:spacing w:line="230" w:lineRule="auto"/>
              <w:ind w:right="-298" w:firstLine="158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eastAsia="zh-CN"/>
              </w:rPr>
              <w:t xml:space="preserve"> </w:t>
            </w:r>
            <w:r w:rsidR="008B3DE8" w:rsidRPr="00310329">
              <w:rPr>
                <w:rFonts w:asciiTheme="majorBidi" w:hAnsiTheme="majorBidi" w:cstheme="majorBidi"/>
                <w:sz w:val="29"/>
                <w:szCs w:val="29"/>
                <w:lang w:eastAsia="zh-CN"/>
              </w:rPr>
              <w:t>7,898</w:t>
            </w:r>
          </w:p>
        </w:tc>
        <w:tc>
          <w:tcPr>
            <w:tcW w:w="270" w:type="dxa"/>
            <w:vAlign w:val="bottom"/>
          </w:tcPr>
          <w:p w14:paraId="2A915D05" w14:textId="77777777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25AA4AC1" w14:textId="0E93BD9F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1102A1F6" w14:textId="77777777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37" w:type="dxa"/>
            <w:vAlign w:val="bottom"/>
          </w:tcPr>
          <w:p w14:paraId="2D0C17A9" w14:textId="54DE369B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43F47833" w14:textId="77777777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14B41326" w14:textId="6BE1BAD6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5B4F4B61" w14:textId="77777777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C0BB962" w14:textId="4DC99E79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30" w:lineRule="auto"/>
              <w:ind w:left="-153" w:right="-93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15,012</w:t>
            </w:r>
          </w:p>
        </w:tc>
      </w:tr>
      <w:tr w:rsidR="008B3DE8" w:rsidRPr="00310329" w14:paraId="4555E4CB" w14:textId="77777777" w:rsidTr="00EB1F4F">
        <w:trPr>
          <w:trHeight w:val="348"/>
        </w:trPr>
        <w:tc>
          <w:tcPr>
            <w:tcW w:w="2862" w:type="dxa"/>
            <w:shd w:val="clear" w:color="auto" w:fill="auto"/>
          </w:tcPr>
          <w:p w14:paraId="2A163693" w14:textId="77777777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ลูกหนี้ตามสัญญาเช่าดำเนินงาน</w:t>
            </w:r>
          </w:p>
        </w:tc>
        <w:tc>
          <w:tcPr>
            <w:tcW w:w="1168" w:type="dxa"/>
            <w:shd w:val="clear" w:color="auto" w:fill="auto"/>
          </w:tcPr>
          <w:p w14:paraId="3138750D" w14:textId="60AF7D9A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30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1,756</w:t>
            </w:r>
          </w:p>
        </w:tc>
        <w:tc>
          <w:tcPr>
            <w:tcW w:w="270" w:type="dxa"/>
            <w:shd w:val="clear" w:color="auto" w:fill="auto"/>
          </w:tcPr>
          <w:p w14:paraId="5DEF50C8" w14:textId="77777777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96" w:type="dxa"/>
            <w:shd w:val="clear" w:color="auto" w:fill="auto"/>
          </w:tcPr>
          <w:p w14:paraId="40FAF96C" w14:textId="0CE4BBBE" w:rsidR="008B3DE8" w:rsidRPr="00EB1F4F" w:rsidRDefault="008B3DE8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5"/>
                <w:tab w:val="left" w:pos="664"/>
              </w:tabs>
              <w:spacing w:line="230" w:lineRule="auto"/>
              <w:ind w:right="-298" w:firstLine="158"/>
              <w:rPr>
                <w:rFonts w:asciiTheme="majorBidi" w:hAnsiTheme="majorBidi" w:cstheme="majorBidi"/>
                <w:sz w:val="29"/>
                <w:szCs w:val="29"/>
                <w:lang w:eastAsia="zh-CN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  <w:lang w:eastAsia="zh-CN"/>
              </w:rPr>
              <w:t>(1,756)</w:t>
            </w:r>
          </w:p>
        </w:tc>
        <w:tc>
          <w:tcPr>
            <w:tcW w:w="270" w:type="dxa"/>
            <w:shd w:val="clear" w:color="auto" w:fill="auto"/>
          </w:tcPr>
          <w:p w14:paraId="773F8C3B" w14:textId="77777777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084" w:type="dxa"/>
          </w:tcPr>
          <w:p w14:paraId="5BF3B821" w14:textId="1654656B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2FEBBE34" w14:textId="77777777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37" w:type="dxa"/>
          </w:tcPr>
          <w:p w14:paraId="01ECA02B" w14:textId="6CF2E239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6DC94BD7" w14:textId="77777777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11" w:type="dxa"/>
          </w:tcPr>
          <w:p w14:paraId="5E6F561E" w14:textId="1AB976AD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4793BD" w14:textId="77777777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4FBA782" w14:textId="256C2A06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30" w:lineRule="auto"/>
              <w:ind w:left="-153" w:right="72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B3DE8" w:rsidRPr="00310329" w14:paraId="486167FF" w14:textId="77777777" w:rsidTr="00EB1F4F">
        <w:trPr>
          <w:trHeight w:val="348"/>
        </w:trPr>
        <w:tc>
          <w:tcPr>
            <w:tcW w:w="2862" w:type="dxa"/>
            <w:shd w:val="clear" w:color="auto" w:fill="auto"/>
          </w:tcPr>
          <w:p w14:paraId="0B370CED" w14:textId="77777777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สิทธิการเช่า </w:t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</w:t>
            </w:r>
          </w:p>
          <w:p w14:paraId="59F79705" w14:textId="77777777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 xml:space="preserve">   </w:t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ของค่า</w:t>
            </w:r>
            <w:r w:rsidRPr="00310329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ตัดจำหน่าย</w:t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168" w:type="dxa"/>
            <w:shd w:val="clear" w:color="auto" w:fill="auto"/>
          </w:tcPr>
          <w:p w14:paraId="4194FAE7" w14:textId="77777777" w:rsidR="008B3DE8" w:rsidRPr="00310329" w:rsidRDefault="008B3DE8" w:rsidP="00D578C5">
            <w:pPr>
              <w:pStyle w:val="acctfourfigures"/>
              <w:tabs>
                <w:tab w:val="clear" w:pos="765"/>
                <w:tab w:val="decimal" w:pos="942"/>
              </w:tabs>
              <w:spacing w:line="230" w:lineRule="auto"/>
              <w:ind w:left="-72" w:right="9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0A697A21" w14:textId="0B6A37C7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30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407</w:t>
            </w:r>
          </w:p>
        </w:tc>
        <w:tc>
          <w:tcPr>
            <w:tcW w:w="270" w:type="dxa"/>
            <w:shd w:val="clear" w:color="auto" w:fill="auto"/>
          </w:tcPr>
          <w:p w14:paraId="0B7EF944" w14:textId="77777777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96" w:type="dxa"/>
            <w:shd w:val="clear" w:color="auto" w:fill="auto"/>
          </w:tcPr>
          <w:p w14:paraId="04EA8831" w14:textId="77777777" w:rsidR="008B3DE8" w:rsidRPr="00EB1F4F" w:rsidRDefault="008B3DE8" w:rsidP="00EB1F4F">
            <w:pPr>
              <w:tabs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298" w:firstLine="158"/>
              <w:rPr>
                <w:rFonts w:asciiTheme="majorBidi" w:hAnsiTheme="majorBidi" w:cstheme="majorBidi"/>
                <w:sz w:val="29"/>
                <w:szCs w:val="29"/>
                <w:lang w:eastAsia="zh-CN"/>
              </w:rPr>
            </w:pPr>
          </w:p>
          <w:p w14:paraId="212D5ECD" w14:textId="6606CC65" w:rsidR="008B3DE8" w:rsidRPr="00EB1F4F" w:rsidRDefault="00EB1F4F" w:rsidP="00EB1F4F">
            <w:pPr>
              <w:tabs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298" w:firstLine="158"/>
              <w:rPr>
                <w:rFonts w:asciiTheme="majorBidi" w:hAnsiTheme="majorBidi" w:cstheme="majorBidi"/>
                <w:sz w:val="29"/>
                <w:szCs w:val="29"/>
                <w:lang w:eastAsia="zh-CN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eastAsia="zh-CN"/>
              </w:rPr>
              <w:t xml:space="preserve">    </w:t>
            </w:r>
            <w:r w:rsidR="008B3DE8" w:rsidRPr="00EB1F4F">
              <w:rPr>
                <w:rFonts w:asciiTheme="majorBidi" w:hAnsiTheme="majorBidi" w:cstheme="majorBidi"/>
                <w:sz w:val="29"/>
                <w:szCs w:val="29"/>
                <w:lang w:eastAsia="zh-CN"/>
              </w:rPr>
              <w:t>655</w:t>
            </w:r>
          </w:p>
        </w:tc>
        <w:tc>
          <w:tcPr>
            <w:tcW w:w="270" w:type="dxa"/>
            <w:shd w:val="clear" w:color="auto" w:fill="auto"/>
          </w:tcPr>
          <w:p w14:paraId="649AA1AE" w14:textId="77777777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084" w:type="dxa"/>
          </w:tcPr>
          <w:p w14:paraId="643B0BB9" w14:textId="77777777" w:rsidR="008B3DE8" w:rsidRPr="00310329" w:rsidRDefault="008B3DE8" w:rsidP="00D578C5">
            <w:pPr>
              <w:pStyle w:val="acctfourfigures"/>
              <w:tabs>
                <w:tab w:val="clear" w:pos="765"/>
                <w:tab w:val="decimal" w:pos="551"/>
              </w:tabs>
              <w:spacing w:line="230" w:lineRule="auto"/>
              <w:ind w:right="-47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1B398DCB" w14:textId="483DAB86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0A0168B6" w14:textId="77777777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37" w:type="dxa"/>
          </w:tcPr>
          <w:p w14:paraId="00E9FC11" w14:textId="77777777" w:rsidR="008B3DE8" w:rsidRPr="00310329" w:rsidRDefault="008B3DE8" w:rsidP="00D578C5">
            <w:pPr>
              <w:pStyle w:val="acctfourfigures"/>
              <w:tabs>
                <w:tab w:val="clear" w:pos="765"/>
                <w:tab w:val="decimal" w:pos="551"/>
              </w:tabs>
              <w:spacing w:line="230" w:lineRule="auto"/>
              <w:ind w:right="-47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731AB7ED" w14:textId="2B77B71F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630EE692" w14:textId="77777777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11" w:type="dxa"/>
          </w:tcPr>
          <w:p w14:paraId="2AB8FAC7" w14:textId="77777777" w:rsidR="008B3DE8" w:rsidRPr="00310329" w:rsidRDefault="008B3DE8" w:rsidP="00D578C5">
            <w:pPr>
              <w:pStyle w:val="acctfourfigures"/>
              <w:tabs>
                <w:tab w:val="clear" w:pos="765"/>
                <w:tab w:val="decimal" w:pos="551"/>
              </w:tabs>
              <w:spacing w:line="230" w:lineRule="auto"/>
              <w:ind w:right="-47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4DB06965" w14:textId="15797375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C83949" w14:textId="77777777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F4F1273" w14:textId="77777777" w:rsidR="008B3DE8" w:rsidRPr="00310329" w:rsidRDefault="008B3DE8" w:rsidP="00D578C5">
            <w:pPr>
              <w:pStyle w:val="acctfourfigures"/>
              <w:tabs>
                <w:tab w:val="clear" w:pos="765"/>
                <w:tab w:val="decimal" w:pos="980"/>
              </w:tabs>
              <w:spacing w:line="230" w:lineRule="auto"/>
              <w:ind w:left="-100" w:right="-47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334A6715" w14:textId="4783BE26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8"/>
              </w:tabs>
              <w:spacing w:line="230" w:lineRule="auto"/>
              <w:ind w:left="-153" w:right="-468" w:firstLine="495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1,062</w:t>
            </w:r>
          </w:p>
        </w:tc>
      </w:tr>
      <w:tr w:rsidR="008B3DE8" w:rsidRPr="00310329" w14:paraId="5533BC74" w14:textId="77777777" w:rsidTr="00EB1F4F">
        <w:trPr>
          <w:trHeight w:val="348"/>
        </w:trPr>
        <w:tc>
          <w:tcPr>
            <w:tcW w:w="2862" w:type="dxa"/>
          </w:tcPr>
          <w:p w14:paraId="5BDF7388" w14:textId="77777777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>ที่ดิน อาคารและอุปกรณ์</w:t>
            </w:r>
            <w:r w:rsidRPr="00310329">
              <w:rPr>
                <w:rFonts w:ascii="Angsana New" w:eastAsia="MS Mincho" w:hAnsi="Angsana New"/>
                <w:sz w:val="29"/>
                <w:szCs w:val="29"/>
              </w:rPr>
              <w:t xml:space="preserve"> </w:t>
            </w:r>
          </w:p>
          <w:p w14:paraId="266016B4" w14:textId="6EC8EFED" w:rsidR="008B3DE8" w:rsidRPr="00310329" w:rsidRDefault="008B3DE8" w:rsidP="009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141" w:right="-79" w:hanging="141"/>
              <w:rPr>
                <w:rFonts w:ascii="Angsana New" w:hAnsi="Angsana New"/>
                <w:i/>
                <w:iCs/>
                <w:color w:val="0000FF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 xml:space="preserve">   </w:t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168" w:type="dxa"/>
          </w:tcPr>
          <w:p w14:paraId="2632C449" w14:textId="77777777" w:rsidR="00952444" w:rsidRDefault="00952444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3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4F53B941" w14:textId="5178E695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30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9F6BF7D" w14:textId="77777777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96" w:type="dxa"/>
          </w:tcPr>
          <w:p w14:paraId="2D101327" w14:textId="77777777" w:rsidR="008B3DE8" w:rsidRPr="00310329" w:rsidRDefault="008B3DE8" w:rsidP="00EB1F4F">
            <w:pPr>
              <w:tabs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298" w:firstLine="158"/>
              <w:rPr>
                <w:rFonts w:asciiTheme="majorBidi" w:hAnsiTheme="majorBidi" w:cstheme="majorBidi"/>
                <w:sz w:val="29"/>
                <w:szCs w:val="29"/>
                <w:lang w:eastAsia="zh-CN"/>
              </w:rPr>
            </w:pPr>
          </w:p>
          <w:p w14:paraId="6A1D062F" w14:textId="2DDC1982" w:rsidR="008B3DE8" w:rsidRPr="00EB1F4F" w:rsidRDefault="00EB1F4F" w:rsidP="00EB1F4F">
            <w:pPr>
              <w:tabs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0"/>
              </w:tabs>
              <w:spacing w:line="230" w:lineRule="auto"/>
              <w:ind w:right="-298" w:firstLine="158"/>
              <w:rPr>
                <w:rFonts w:asciiTheme="majorBidi" w:hAnsiTheme="majorBidi" w:cstheme="majorBidi"/>
                <w:sz w:val="29"/>
                <w:szCs w:val="29"/>
                <w:lang w:eastAsia="zh-CN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eastAsia="zh-CN"/>
              </w:rPr>
              <w:t xml:space="preserve"> </w:t>
            </w:r>
            <w:r w:rsidR="008B3DE8" w:rsidRPr="00310329">
              <w:rPr>
                <w:rFonts w:asciiTheme="majorBidi" w:hAnsiTheme="majorBidi" w:cstheme="majorBidi"/>
                <w:sz w:val="29"/>
                <w:szCs w:val="29"/>
                <w:lang w:eastAsia="zh-CN"/>
              </w:rPr>
              <w:t>2,110</w:t>
            </w:r>
          </w:p>
        </w:tc>
        <w:tc>
          <w:tcPr>
            <w:tcW w:w="270" w:type="dxa"/>
          </w:tcPr>
          <w:p w14:paraId="768328DD" w14:textId="77777777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084" w:type="dxa"/>
          </w:tcPr>
          <w:p w14:paraId="1F8B85B5" w14:textId="77777777" w:rsidR="008B3DE8" w:rsidRPr="00310329" w:rsidRDefault="008B3DE8" w:rsidP="00D578C5">
            <w:pPr>
              <w:pStyle w:val="acctfourfigures"/>
              <w:tabs>
                <w:tab w:val="clear" w:pos="765"/>
                <w:tab w:val="decimal" w:pos="551"/>
              </w:tabs>
              <w:spacing w:line="230" w:lineRule="auto"/>
              <w:ind w:right="-47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20C3A6CA" w14:textId="33836DF4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0CE25AA5" w14:textId="77777777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37" w:type="dxa"/>
          </w:tcPr>
          <w:p w14:paraId="4558349C" w14:textId="77777777" w:rsidR="00952444" w:rsidRDefault="00952444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62BC1573" w14:textId="1B451C37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648FCEBE" w14:textId="77777777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11" w:type="dxa"/>
          </w:tcPr>
          <w:p w14:paraId="340BDEF4" w14:textId="77777777" w:rsidR="00952444" w:rsidRDefault="00952444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7BFB336D" w14:textId="63E71B36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EF0C5B8" w14:textId="77777777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gridSpan w:val="2"/>
          </w:tcPr>
          <w:p w14:paraId="1262633D" w14:textId="77777777" w:rsidR="00952444" w:rsidRDefault="00952444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30" w:lineRule="auto"/>
              <w:ind w:left="-153" w:right="-93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25DE1E0E" w14:textId="4675058A" w:rsidR="008B3DE8" w:rsidRPr="00310329" w:rsidRDefault="008B3DE8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30" w:lineRule="auto"/>
              <w:ind w:left="-153" w:right="-93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2,110</w:t>
            </w:r>
          </w:p>
        </w:tc>
      </w:tr>
      <w:tr w:rsidR="00310329" w:rsidRPr="00310329" w14:paraId="3F13551B" w14:textId="77777777" w:rsidTr="00EB1F4F">
        <w:trPr>
          <w:trHeight w:val="348"/>
        </w:trPr>
        <w:tc>
          <w:tcPr>
            <w:tcW w:w="2862" w:type="dxa"/>
          </w:tcPr>
          <w:p w14:paraId="1241AB68" w14:textId="77777777" w:rsidR="00310329" w:rsidRPr="00310329" w:rsidRDefault="00310329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1168" w:type="dxa"/>
          </w:tcPr>
          <w:p w14:paraId="7C595DEA" w14:textId="77777777" w:rsidR="00310329" w:rsidRPr="00310329" w:rsidRDefault="00310329" w:rsidP="00D578C5">
            <w:pPr>
              <w:pStyle w:val="acctfourfigures"/>
              <w:tabs>
                <w:tab w:val="clear" w:pos="765"/>
                <w:tab w:val="decimal" w:pos="738"/>
              </w:tabs>
              <w:spacing w:line="230" w:lineRule="auto"/>
              <w:ind w:left="-72" w:right="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0B74CF80" w14:textId="77777777" w:rsidR="00310329" w:rsidRPr="00310329" w:rsidRDefault="00310329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96" w:type="dxa"/>
          </w:tcPr>
          <w:p w14:paraId="1B490DC9" w14:textId="77777777" w:rsidR="00310329" w:rsidRPr="00310329" w:rsidRDefault="00310329" w:rsidP="00D578C5">
            <w:pPr>
              <w:pStyle w:val="acctfourfigures"/>
              <w:tabs>
                <w:tab w:val="clear" w:pos="765"/>
                <w:tab w:val="decimal" w:pos="821"/>
              </w:tabs>
              <w:spacing w:line="230" w:lineRule="auto"/>
              <w:ind w:right="-4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5CA298E8" w14:textId="77777777" w:rsidR="00310329" w:rsidRPr="00310329" w:rsidRDefault="00310329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084" w:type="dxa"/>
          </w:tcPr>
          <w:p w14:paraId="64D0E1A8" w14:textId="77777777" w:rsidR="00310329" w:rsidRPr="00310329" w:rsidRDefault="00310329" w:rsidP="00D578C5">
            <w:pPr>
              <w:pStyle w:val="acctfourfigures"/>
              <w:tabs>
                <w:tab w:val="clear" w:pos="765"/>
                <w:tab w:val="decimal" w:pos="551"/>
              </w:tabs>
              <w:spacing w:line="230" w:lineRule="auto"/>
              <w:ind w:right="-47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43" w:type="dxa"/>
          </w:tcPr>
          <w:p w14:paraId="3C6DE105" w14:textId="77777777" w:rsidR="00310329" w:rsidRPr="00310329" w:rsidRDefault="00310329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37" w:type="dxa"/>
          </w:tcPr>
          <w:p w14:paraId="5E5E4160" w14:textId="77777777" w:rsidR="00310329" w:rsidRPr="00310329" w:rsidRDefault="00310329" w:rsidP="00D578C5">
            <w:pPr>
              <w:pStyle w:val="acctfourfigures"/>
              <w:tabs>
                <w:tab w:val="clear" w:pos="765"/>
                <w:tab w:val="decimal" w:pos="551"/>
              </w:tabs>
              <w:spacing w:line="230" w:lineRule="auto"/>
              <w:ind w:right="-47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43" w:type="dxa"/>
          </w:tcPr>
          <w:p w14:paraId="60FEE16E" w14:textId="77777777" w:rsidR="00310329" w:rsidRPr="00310329" w:rsidRDefault="00310329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11" w:type="dxa"/>
          </w:tcPr>
          <w:p w14:paraId="2D1B25D5" w14:textId="77777777" w:rsidR="00310329" w:rsidRPr="00310329" w:rsidRDefault="00310329" w:rsidP="00D578C5">
            <w:pPr>
              <w:pStyle w:val="acctfourfigures"/>
              <w:tabs>
                <w:tab w:val="clear" w:pos="765"/>
                <w:tab w:val="decimal" w:pos="551"/>
              </w:tabs>
              <w:spacing w:line="230" w:lineRule="auto"/>
              <w:ind w:right="-47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0587334D" w14:textId="77777777" w:rsidR="00310329" w:rsidRPr="00310329" w:rsidRDefault="00310329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gridSpan w:val="2"/>
          </w:tcPr>
          <w:p w14:paraId="2EC7B910" w14:textId="77777777" w:rsidR="00310329" w:rsidRPr="00310329" w:rsidRDefault="00310329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30" w:lineRule="auto"/>
              <w:ind w:left="-153" w:right="-93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</w:tr>
      <w:tr w:rsidR="008C25A0" w:rsidRPr="00310329" w14:paraId="79834CB1" w14:textId="77777777" w:rsidTr="00EB1F4F">
        <w:trPr>
          <w:trHeight w:val="348"/>
        </w:trPr>
        <w:tc>
          <w:tcPr>
            <w:tcW w:w="2862" w:type="dxa"/>
          </w:tcPr>
          <w:p w14:paraId="5148C902" w14:textId="77777777" w:rsidR="008C25A0" w:rsidRPr="00310329" w:rsidRDefault="008C25A0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1168" w:type="dxa"/>
          </w:tcPr>
          <w:p w14:paraId="70542F16" w14:textId="77777777" w:rsidR="008C25A0" w:rsidRPr="00310329" w:rsidRDefault="008C25A0" w:rsidP="00D578C5">
            <w:pPr>
              <w:pStyle w:val="acctfourfigures"/>
              <w:tabs>
                <w:tab w:val="clear" w:pos="765"/>
                <w:tab w:val="decimal" w:pos="738"/>
              </w:tabs>
              <w:spacing w:line="230" w:lineRule="auto"/>
              <w:ind w:left="-72" w:right="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689F4544" w14:textId="77777777" w:rsidR="008C25A0" w:rsidRPr="00310329" w:rsidRDefault="008C25A0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96" w:type="dxa"/>
          </w:tcPr>
          <w:p w14:paraId="41313FA8" w14:textId="77777777" w:rsidR="008C25A0" w:rsidRPr="00310329" w:rsidRDefault="008C25A0" w:rsidP="00D578C5">
            <w:pPr>
              <w:pStyle w:val="acctfourfigures"/>
              <w:tabs>
                <w:tab w:val="clear" w:pos="765"/>
                <w:tab w:val="decimal" w:pos="821"/>
              </w:tabs>
              <w:spacing w:line="230" w:lineRule="auto"/>
              <w:ind w:right="-4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1963F6D6" w14:textId="77777777" w:rsidR="008C25A0" w:rsidRPr="00310329" w:rsidRDefault="008C25A0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084" w:type="dxa"/>
          </w:tcPr>
          <w:p w14:paraId="2B012B50" w14:textId="77777777" w:rsidR="008C25A0" w:rsidRPr="00310329" w:rsidRDefault="008C25A0" w:rsidP="00D578C5">
            <w:pPr>
              <w:pStyle w:val="acctfourfigures"/>
              <w:tabs>
                <w:tab w:val="clear" w:pos="765"/>
                <w:tab w:val="decimal" w:pos="551"/>
              </w:tabs>
              <w:spacing w:line="230" w:lineRule="auto"/>
              <w:ind w:right="-47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43" w:type="dxa"/>
          </w:tcPr>
          <w:p w14:paraId="66E75F0C" w14:textId="77777777" w:rsidR="008C25A0" w:rsidRPr="00310329" w:rsidRDefault="008C25A0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37" w:type="dxa"/>
          </w:tcPr>
          <w:p w14:paraId="55363809" w14:textId="77777777" w:rsidR="008C25A0" w:rsidRPr="00310329" w:rsidRDefault="008C25A0" w:rsidP="00D578C5">
            <w:pPr>
              <w:pStyle w:val="acctfourfigures"/>
              <w:tabs>
                <w:tab w:val="clear" w:pos="765"/>
                <w:tab w:val="decimal" w:pos="551"/>
              </w:tabs>
              <w:spacing w:line="230" w:lineRule="auto"/>
              <w:ind w:right="-47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43" w:type="dxa"/>
          </w:tcPr>
          <w:p w14:paraId="1C108198" w14:textId="77777777" w:rsidR="008C25A0" w:rsidRPr="00310329" w:rsidRDefault="008C25A0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11" w:type="dxa"/>
          </w:tcPr>
          <w:p w14:paraId="40487345" w14:textId="77777777" w:rsidR="008C25A0" w:rsidRPr="00310329" w:rsidRDefault="008C25A0" w:rsidP="00D578C5">
            <w:pPr>
              <w:pStyle w:val="acctfourfigures"/>
              <w:tabs>
                <w:tab w:val="clear" w:pos="765"/>
                <w:tab w:val="decimal" w:pos="551"/>
              </w:tabs>
              <w:spacing w:line="230" w:lineRule="auto"/>
              <w:ind w:right="-47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367AE9BF" w14:textId="77777777" w:rsidR="008C25A0" w:rsidRPr="00310329" w:rsidRDefault="008C25A0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gridSpan w:val="2"/>
          </w:tcPr>
          <w:p w14:paraId="24660966" w14:textId="77777777" w:rsidR="008C25A0" w:rsidRPr="00310329" w:rsidRDefault="008C25A0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30" w:lineRule="auto"/>
              <w:ind w:left="-153" w:right="-93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</w:tr>
      <w:tr w:rsidR="00EB1F4F" w:rsidRPr="00310329" w14:paraId="04B3C263" w14:textId="77777777" w:rsidTr="00EB1F4F">
        <w:trPr>
          <w:trHeight w:val="348"/>
        </w:trPr>
        <w:tc>
          <w:tcPr>
            <w:tcW w:w="2862" w:type="dxa"/>
          </w:tcPr>
          <w:p w14:paraId="4BFEA981" w14:textId="71A62C0F" w:rsidR="00EB1F4F" w:rsidRPr="00310329" w:rsidRDefault="00EB1F4F" w:rsidP="00D5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7382" w:type="dxa"/>
            <w:gridSpan w:val="12"/>
          </w:tcPr>
          <w:p w14:paraId="2563E779" w14:textId="60B80A70" w:rsidR="00EB1F4F" w:rsidRPr="00EB1F4F" w:rsidRDefault="008C25A0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30" w:lineRule="auto"/>
              <w:ind w:left="-153" w:right="-93"/>
              <w:jc w:val="center"/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cs/>
              </w:rPr>
            </w:pPr>
            <w:r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</w:rPr>
              <w:t>(</w:t>
            </w:r>
            <w:r w:rsidR="00EB1F4F" w:rsidRPr="00EB1F4F">
              <w:rPr>
                <w:rFonts w:asciiTheme="majorBidi" w:eastAsia="MS Mincho" w:hAnsiTheme="majorBidi" w:cstheme="majorBidi" w:hint="cs"/>
                <w:i/>
                <w:iCs/>
                <w:sz w:val="29"/>
                <w:szCs w:val="29"/>
                <w:cs/>
              </w:rPr>
              <w:t>พันบาท</w:t>
            </w:r>
            <w:r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</w:rPr>
              <w:t>)</w:t>
            </w:r>
          </w:p>
        </w:tc>
      </w:tr>
      <w:tr w:rsidR="00EB1F4F" w:rsidRPr="00310329" w14:paraId="65B38604" w14:textId="77777777" w:rsidTr="00EB1F4F">
        <w:trPr>
          <w:trHeight w:val="348"/>
        </w:trPr>
        <w:tc>
          <w:tcPr>
            <w:tcW w:w="2862" w:type="dxa"/>
          </w:tcPr>
          <w:p w14:paraId="7D45B277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ประมาณการหนี้สินสำหรับ</w:t>
            </w:r>
          </w:p>
          <w:p w14:paraId="61F76752" w14:textId="75DC800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วันหยุดพนักงาน</w:t>
            </w:r>
          </w:p>
        </w:tc>
        <w:tc>
          <w:tcPr>
            <w:tcW w:w="1168" w:type="dxa"/>
          </w:tcPr>
          <w:p w14:paraId="6B43AD32" w14:textId="2728960A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30" w:lineRule="auto"/>
              <w:ind w:right="-96"/>
              <w:rPr>
                <w:rFonts w:asciiTheme="majorBidi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br/>
              <w:t>1,536</w:t>
            </w:r>
          </w:p>
        </w:tc>
        <w:tc>
          <w:tcPr>
            <w:tcW w:w="270" w:type="dxa"/>
          </w:tcPr>
          <w:p w14:paraId="1E585366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96" w:type="dxa"/>
          </w:tcPr>
          <w:p w14:paraId="3D8429D3" w14:textId="5B10BD19" w:rsidR="00EB1F4F" w:rsidRPr="00310329" w:rsidRDefault="00EB1F4F" w:rsidP="00EB1F4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30" w:lineRule="auto"/>
              <w:ind w:right="-20"/>
              <w:rPr>
                <w:rFonts w:asciiTheme="majorBidi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br/>
              <w:t>(141)</w:t>
            </w:r>
          </w:p>
        </w:tc>
        <w:tc>
          <w:tcPr>
            <w:tcW w:w="270" w:type="dxa"/>
          </w:tcPr>
          <w:p w14:paraId="12455F38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084" w:type="dxa"/>
          </w:tcPr>
          <w:p w14:paraId="0A629979" w14:textId="2C333C2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br/>
              <w:t>-</w:t>
            </w:r>
          </w:p>
        </w:tc>
        <w:tc>
          <w:tcPr>
            <w:tcW w:w="243" w:type="dxa"/>
          </w:tcPr>
          <w:p w14:paraId="03A67E4B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37" w:type="dxa"/>
          </w:tcPr>
          <w:p w14:paraId="4497765D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2547B3BA" w14:textId="01A4B198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4AC6AE0D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11" w:type="dxa"/>
          </w:tcPr>
          <w:p w14:paraId="43100D80" w14:textId="263DC599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br/>
              <w:t>-</w:t>
            </w:r>
          </w:p>
        </w:tc>
        <w:tc>
          <w:tcPr>
            <w:tcW w:w="270" w:type="dxa"/>
          </w:tcPr>
          <w:p w14:paraId="59E2CD1A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gridSpan w:val="2"/>
          </w:tcPr>
          <w:p w14:paraId="6CE343F9" w14:textId="2AD24CF6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30" w:lineRule="auto"/>
              <w:ind w:left="-153" w:right="-93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br/>
              <w:t>1,395</w:t>
            </w:r>
          </w:p>
        </w:tc>
      </w:tr>
      <w:tr w:rsidR="00EB1F4F" w:rsidRPr="00310329" w14:paraId="1D0A8010" w14:textId="77777777" w:rsidTr="00EB1F4F">
        <w:trPr>
          <w:trHeight w:val="348"/>
        </w:trPr>
        <w:tc>
          <w:tcPr>
            <w:tcW w:w="2862" w:type="dxa"/>
          </w:tcPr>
          <w:p w14:paraId="2D00582F" w14:textId="338A626C" w:rsidR="00EB1F4F" w:rsidRPr="00310329" w:rsidRDefault="00EB1F4F" w:rsidP="00B5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141" w:right="-79" w:hanging="141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</w:t>
            </w:r>
            <w:r w:rsidR="00B507F9">
              <w:rPr>
                <w:rFonts w:ascii="Angsana New" w:eastAsia="MS Mincho" w:hAnsi="Angsana New" w:hint="cs"/>
                <w:sz w:val="29"/>
                <w:szCs w:val="29"/>
                <w:cs/>
              </w:rPr>
              <w:t>ไม่หมุนเวียน</w:t>
            </w: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สำหรับผลประโยชน์พนักงาน</w:t>
            </w:r>
          </w:p>
        </w:tc>
        <w:tc>
          <w:tcPr>
            <w:tcW w:w="1168" w:type="dxa"/>
          </w:tcPr>
          <w:p w14:paraId="238902EE" w14:textId="77777777" w:rsidR="00EB1F4F" w:rsidRPr="00310329" w:rsidRDefault="00EB1F4F" w:rsidP="00EB1F4F">
            <w:pPr>
              <w:pStyle w:val="acctfourfigures"/>
              <w:tabs>
                <w:tab w:val="clear" w:pos="765"/>
                <w:tab w:val="decimal" w:pos="879"/>
                <w:tab w:val="decimal" w:pos="942"/>
              </w:tabs>
              <w:spacing w:line="230" w:lineRule="auto"/>
              <w:ind w:left="-72" w:right="9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0143DB1E" w14:textId="5A422905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30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22,343</w:t>
            </w:r>
          </w:p>
        </w:tc>
        <w:tc>
          <w:tcPr>
            <w:tcW w:w="270" w:type="dxa"/>
          </w:tcPr>
          <w:p w14:paraId="2339D1C9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96" w:type="dxa"/>
          </w:tcPr>
          <w:p w14:paraId="372C8660" w14:textId="77777777" w:rsidR="00EB1F4F" w:rsidRPr="00310329" w:rsidRDefault="00EB1F4F" w:rsidP="00EB1F4F">
            <w:pPr>
              <w:pStyle w:val="acctfourfigures"/>
              <w:tabs>
                <w:tab w:val="clear" w:pos="765"/>
                <w:tab w:val="decimal" w:pos="821"/>
              </w:tabs>
              <w:spacing w:line="230" w:lineRule="auto"/>
              <w:ind w:right="-47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7C31D539" w14:textId="422BD762" w:rsidR="00EB1F4F" w:rsidRPr="00310329" w:rsidRDefault="00EB1F4F" w:rsidP="00EB1F4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30" w:lineRule="auto"/>
              <w:ind w:right="-285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3,210</w:t>
            </w:r>
          </w:p>
        </w:tc>
        <w:tc>
          <w:tcPr>
            <w:tcW w:w="270" w:type="dxa"/>
          </w:tcPr>
          <w:p w14:paraId="1ECDE2CF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084" w:type="dxa"/>
          </w:tcPr>
          <w:p w14:paraId="26F2A185" w14:textId="77777777" w:rsidR="00EB1F4F" w:rsidRPr="00310329" w:rsidRDefault="00EB1F4F" w:rsidP="00EB1F4F">
            <w:pPr>
              <w:pStyle w:val="acctfourfigures"/>
              <w:tabs>
                <w:tab w:val="clear" w:pos="765"/>
                <w:tab w:val="decimal" w:pos="551"/>
              </w:tabs>
              <w:spacing w:line="230" w:lineRule="auto"/>
              <w:ind w:right="-47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5B82DB11" w14:textId="452B39C4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461AFA09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37" w:type="dxa"/>
          </w:tcPr>
          <w:p w14:paraId="2653F4DD" w14:textId="77777777" w:rsidR="00EB1F4F" w:rsidRPr="00310329" w:rsidRDefault="00EB1F4F" w:rsidP="00EB1F4F">
            <w:pPr>
              <w:pStyle w:val="acctfourfigures"/>
              <w:tabs>
                <w:tab w:val="clear" w:pos="765"/>
                <w:tab w:val="decimal" w:pos="551"/>
              </w:tabs>
              <w:spacing w:line="230" w:lineRule="auto"/>
              <w:ind w:right="-47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13F70377" w14:textId="7DE581E5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064C97B1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11" w:type="dxa"/>
          </w:tcPr>
          <w:p w14:paraId="68B5368F" w14:textId="77777777" w:rsidR="00EB1F4F" w:rsidRPr="00310329" w:rsidRDefault="00EB1F4F" w:rsidP="00EB1F4F">
            <w:pPr>
              <w:pStyle w:val="acctfourfigures"/>
              <w:tabs>
                <w:tab w:val="clear" w:pos="765"/>
                <w:tab w:val="decimal" w:pos="551"/>
              </w:tabs>
              <w:spacing w:line="230" w:lineRule="auto"/>
              <w:ind w:right="-47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43642244" w14:textId="0AFAFC45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38350AF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gridSpan w:val="2"/>
          </w:tcPr>
          <w:p w14:paraId="59ACA141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30" w:lineRule="auto"/>
              <w:ind w:left="-153" w:right="-93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0FBB3C71" w14:textId="4EB331AC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30" w:lineRule="auto"/>
              <w:ind w:left="-153" w:right="-93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25,553</w:t>
            </w:r>
          </w:p>
        </w:tc>
      </w:tr>
      <w:tr w:rsidR="00EB1F4F" w:rsidRPr="00310329" w14:paraId="518ED838" w14:textId="77777777" w:rsidTr="00EB1F4F">
        <w:trPr>
          <w:trHeight w:val="348"/>
        </w:trPr>
        <w:tc>
          <w:tcPr>
            <w:tcW w:w="2862" w:type="dxa"/>
            <w:shd w:val="clear" w:color="auto" w:fill="auto"/>
          </w:tcPr>
          <w:p w14:paraId="36DFA474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168" w:type="dxa"/>
            <w:shd w:val="clear" w:color="auto" w:fill="auto"/>
          </w:tcPr>
          <w:p w14:paraId="3CB4CA49" w14:textId="4B858560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30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249,475</w:t>
            </w:r>
          </w:p>
        </w:tc>
        <w:tc>
          <w:tcPr>
            <w:tcW w:w="270" w:type="dxa"/>
            <w:shd w:val="clear" w:color="auto" w:fill="auto"/>
          </w:tcPr>
          <w:p w14:paraId="7EC12BAE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96" w:type="dxa"/>
            <w:shd w:val="clear" w:color="auto" w:fill="auto"/>
          </w:tcPr>
          <w:p w14:paraId="53B5B842" w14:textId="29BC3F46" w:rsidR="00EB1F4F" w:rsidRPr="00310329" w:rsidRDefault="00EB1F4F" w:rsidP="00EB1F4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30" w:lineRule="auto"/>
              <w:ind w:right="-20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(1,675)</w:t>
            </w:r>
          </w:p>
        </w:tc>
        <w:tc>
          <w:tcPr>
            <w:tcW w:w="270" w:type="dxa"/>
            <w:shd w:val="clear" w:color="auto" w:fill="auto"/>
          </w:tcPr>
          <w:p w14:paraId="7D6A942A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14:paraId="7CC30770" w14:textId="198570F3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61016160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37" w:type="dxa"/>
          </w:tcPr>
          <w:p w14:paraId="0D018C4D" w14:textId="2F4AC750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F701315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11" w:type="dxa"/>
            <w:shd w:val="clear" w:color="auto" w:fill="auto"/>
          </w:tcPr>
          <w:p w14:paraId="5998CD71" w14:textId="62CD01E8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(6,459)</w:t>
            </w:r>
          </w:p>
        </w:tc>
        <w:tc>
          <w:tcPr>
            <w:tcW w:w="270" w:type="dxa"/>
            <w:shd w:val="clear" w:color="auto" w:fill="auto"/>
          </w:tcPr>
          <w:p w14:paraId="560E4676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CB1F19C" w14:textId="1CAA1515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30" w:lineRule="auto"/>
              <w:ind w:left="-153" w:right="-93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241,341</w:t>
            </w:r>
          </w:p>
        </w:tc>
      </w:tr>
      <w:tr w:rsidR="00EB1F4F" w:rsidRPr="00310329" w14:paraId="5034A6CE" w14:textId="77777777" w:rsidTr="00EB1F4F">
        <w:trPr>
          <w:trHeight w:val="348"/>
        </w:trPr>
        <w:tc>
          <w:tcPr>
            <w:tcW w:w="2862" w:type="dxa"/>
            <w:shd w:val="clear" w:color="auto" w:fill="auto"/>
          </w:tcPr>
          <w:p w14:paraId="4153E717" w14:textId="691EDB54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ขาดทุน</w:t>
            </w: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>จากการจำหน่ายเงินลงทุนในบริษัทย่อย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AD52A4E" w14:textId="39D216EF" w:rsidR="00EB1F4F" w:rsidRPr="00310329" w:rsidRDefault="00EB1F4F" w:rsidP="00F52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C4E114" w14:textId="77777777" w:rsidR="00EB1F4F" w:rsidRPr="00F520BB" w:rsidRDefault="00EB1F4F" w:rsidP="00F52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1FBA7F1" w14:textId="4BC696AE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30" w:lineRule="auto"/>
              <w:ind w:right="-20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667CC6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CCDA8EC" w14:textId="1C8F7278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38D63C47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0DD341C5" w14:textId="4627369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80,676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C8ECB19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9662641" w14:textId="77777777" w:rsidR="00EB1F4F" w:rsidRPr="00310329" w:rsidRDefault="00EB1F4F" w:rsidP="00EB1F4F">
            <w:pPr>
              <w:pStyle w:val="acctfourfigures"/>
              <w:tabs>
                <w:tab w:val="clear" w:pos="765"/>
                <w:tab w:val="left" w:pos="373"/>
                <w:tab w:val="left" w:pos="415"/>
                <w:tab w:val="decimal" w:pos="553"/>
              </w:tabs>
              <w:spacing w:line="230" w:lineRule="auto"/>
              <w:ind w:right="-47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0D12888E" w14:textId="0ED67EEE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0D567A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9BB4435" w14:textId="55D038D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30" w:lineRule="auto"/>
              <w:ind w:left="-153" w:right="-93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80,676</w:t>
            </w:r>
          </w:p>
        </w:tc>
      </w:tr>
      <w:tr w:rsidR="00EB1F4F" w:rsidRPr="00310329" w14:paraId="0C9DCA77" w14:textId="77777777" w:rsidTr="00EB1F4F">
        <w:trPr>
          <w:trHeight w:val="334"/>
        </w:trPr>
        <w:tc>
          <w:tcPr>
            <w:tcW w:w="2862" w:type="dxa"/>
            <w:shd w:val="clear" w:color="auto" w:fill="auto"/>
          </w:tcPr>
          <w:p w14:paraId="0EF008DA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048C5" w14:textId="30217BC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30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282,631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44828A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509ADD" w14:textId="4CA9510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spacing w:line="230" w:lineRule="auto"/>
              <w:ind w:right="-555" w:firstLine="155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10,301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51C2A4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A4C374" w14:textId="164CD7DD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6BEB039E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6B35E" w14:textId="1D01ED96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80,676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04BF76F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  <w:tab w:val="decimal" w:pos="951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058CE" w14:textId="6E046516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30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(6,459)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3BBDDD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F97C3" w14:textId="42764E03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30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367,149</w:t>
            </w:r>
          </w:p>
        </w:tc>
      </w:tr>
      <w:tr w:rsidR="00EB1F4F" w:rsidRPr="00310329" w14:paraId="547D236A" w14:textId="77777777" w:rsidTr="00EB1F4F">
        <w:trPr>
          <w:trHeight w:hRule="exact" w:val="259"/>
        </w:trPr>
        <w:tc>
          <w:tcPr>
            <w:tcW w:w="2862" w:type="dxa"/>
            <w:shd w:val="clear" w:color="auto" w:fill="auto"/>
          </w:tcPr>
          <w:p w14:paraId="1C6CFAAB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1BD937E2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0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774190B2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2958F454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6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4A1F123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63ACB583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43" w:type="dxa"/>
          </w:tcPr>
          <w:p w14:paraId="73BC4EB5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1A247A14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43" w:type="dxa"/>
            <w:shd w:val="clear" w:color="auto" w:fill="auto"/>
          </w:tcPr>
          <w:p w14:paraId="046C22B7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437C8AF7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0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BEC0052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0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D5146B" w14:textId="77777777" w:rsidR="00EB1F4F" w:rsidRPr="00310329" w:rsidRDefault="00EB1F4F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0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</w:tr>
    </w:tbl>
    <w:p w14:paraId="57ECA801" w14:textId="77777777" w:rsidR="00004D9B" w:rsidRPr="002C5644" w:rsidRDefault="00004D9B" w:rsidP="00004D9B"/>
    <w:tbl>
      <w:tblPr>
        <w:tblW w:w="10242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2862"/>
        <w:gridCol w:w="1170"/>
        <w:gridCol w:w="277"/>
        <w:gridCol w:w="896"/>
        <w:gridCol w:w="270"/>
        <w:gridCol w:w="1077"/>
        <w:gridCol w:w="243"/>
        <w:gridCol w:w="843"/>
        <w:gridCol w:w="243"/>
        <w:gridCol w:w="1101"/>
        <w:gridCol w:w="270"/>
        <w:gridCol w:w="990"/>
      </w:tblGrid>
      <w:tr w:rsidR="00004D9B" w:rsidRPr="00310329" w14:paraId="1C655D6A" w14:textId="77777777" w:rsidTr="000E52FC">
        <w:trPr>
          <w:trHeight w:val="334"/>
        </w:trPr>
        <w:tc>
          <w:tcPr>
            <w:tcW w:w="2862" w:type="dxa"/>
            <w:shd w:val="clear" w:color="auto" w:fill="auto"/>
          </w:tcPr>
          <w:p w14:paraId="1A7324C0" w14:textId="77777777" w:rsidR="00004D9B" w:rsidRPr="00310329" w:rsidRDefault="00004D9B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310329">
              <w:rPr>
                <w:rFonts w:ascii="Angsana New" w:eastAsia="MS Mincho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หนี้สิน</w:t>
            </w:r>
            <w:r w:rsidRPr="00310329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4E55A5BA" w14:textId="77777777" w:rsidR="00004D9B" w:rsidRPr="00310329" w:rsidRDefault="00004D9B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7" w:type="dxa"/>
            <w:shd w:val="clear" w:color="auto" w:fill="auto"/>
          </w:tcPr>
          <w:p w14:paraId="46C3B174" w14:textId="77777777" w:rsidR="00004D9B" w:rsidRPr="00310329" w:rsidRDefault="00004D9B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896" w:type="dxa"/>
            <w:shd w:val="clear" w:color="auto" w:fill="auto"/>
          </w:tcPr>
          <w:p w14:paraId="5C7B83A9" w14:textId="77777777" w:rsidR="00004D9B" w:rsidRPr="00310329" w:rsidRDefault="00004D9B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6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976C00B" w14:textId="77777777" w:rsidR="00004D9B" w:rsidRPr="00310329" w:rsidRDefault="00004D9B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077" w:type="dxa"/>
            <w:shd w:val="clear" w:color="auto" w:fill="auto"/>
          </w:tcPr>
          <w:p w14:paraId="2BB20AB6" w14:textId="77777777" w:rsidR="00004D9B" w:rsidRPr="00310329" w:rsidRDefault="00004D9B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43" w:type="dxa"/>
          </w:tcPr>
          <w:p w14:paraId="6851C21B" w14:textId="77777777" w:rsidR="00004D9B" w:rsidRPr="00310329" w:rsidRDefault="00004D9B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843" w:type="dxa"/>
          </w:tcPr>
          <w:p w14:paraId="2390656B" w14:textId="77777777" w:rsidR="00004D9B" w:rsidRPr="00310329" w:rsidRDefault="00004D9B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43" w:type="dxa"/>
            <w:shd w:val="clear" w:color="auto" w:fill="auto"/>
          </w:tcPr>
          <w:p w14:paraId="758F8B04" w14:textId="77777777" w:rsidR="00004D9B" w:rsidRPr="00310329" w:rsidRDefault="00004D9B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01" w:type="dxa"/>
            <w:shd w:val="clear" w:color="auto" w:fill="auto"/>
          </w:tcPr>
          <w:p w14:paraId="1ED50DCB" w14:textId="77777777" w:rsidR="00004D9B" w:rsidRPr="00310329" w:rsidRDefault="00004D9B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E7EE99A" w14:textId="77777777" w:rsidR="00004D9B" w:rsidRPr="00310329" w:rsidRDefault="00004D9B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15D4B661" w14:textId="77777777" w:rsidR="00004D9B" w:rsidRPr="00310329" w:rsidRDefault="00004D9B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</w:tr>
      <w:tr w:rsidR="008B3DE8" w:rsidRPr="00310329" w14:paraId="764C0417" w14:textId="77777777" w:rsidTr="000E52FC">
        <w:trPr>
          <w:trHeight w:val="334"/>
        </w:trPr>
        <w:tc>
          <w:tcPr>
            <w:tcW w:w="2862" w:type="dxa"/>
            <w:shd w:val="clear" w:color="auto" w:fill="auto"/>
          </w:tcPr>
          <w:p w14:paraId="77BD6B7E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ลูกหนี้ตามสัญญาเช่าดำเนินงาน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D1C59F" w14:textId="627421DF" w:rsidR="008B3DE8" w:rsidRPr="00310329" w:rsidRDefault="008B3DE8" w:rsidP="00380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(384)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297408C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F942841" w14:textId="1C444959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384</w:t>
            </w:r>
          </w:p>
        </w:tc>
        <w:tc>
          <w:tcPr>
            <w:tcW w:w="270" w:type="dxa"/>
            <w:shd w:val="clear" w:color="auto" w:fill="auto"/>
          </w:tcPr>
          <w:p w14:paraId="51D926F2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077" w:type="dxa"/>
            <w:shd w:val="clear" w:color="auto" w:fill="auto"/>
          </w:tcPr>
          <w:p w14:paraId="12B7E9E2" w14:textId="6331901A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34944005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43" w:type="dxa"/>
            <w:vAlign w:val="bottom"/>
          </w:tcPr>
          <w:p w14:paraId="3668CD25" w14:textId="7F722922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D92C94C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341660A" w14:textId="59A0FF93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F46A2B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99D9F9" w14:textId="10799EEB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</w:tr>
      <w:tr w:rsidR="008B3DE8" w:rsidRPr="00310329" w14:paraId="3B1AD89B" w14:textId="77777777" w:rsidTr="000E52FC">
        <w:trPr>
          <w:trHeight w:val="334"/>
        </w:trPr>
        <w:tc>
          <w:tcPr>
            <w:tcW w:w="2862" w:type="dxa"/>
            <w:shd w:val="clear" w:color="auto" w:fill="auto"/>
          </w:tcPr>
          <w:p w14:paraId="5D45D001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>อสังหาริมทรัพย์เพื่อการลงทุ</w:t>
            </w: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น</w:t>
            </w:r>
          </w:p>
          <w:p w14:paraId="5A4994B2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4D26228" w14:textId="77777777" w:rsidR="008B3DE8" w:rsidRPr="00310329" w:rsidRDefault="008B3DE8" w:rsidP="008B3DE8">
            <w:pPr>
              <w:pStyle w:val="acctfourfigures"/>
              <w:tabs>
                <w:tab w:val="clear" w:pos="765"/>
                <w:tab w:val="decimal" w:pos="916"/>
              </w:tabs>
              <w:spacing w:line="235" w:lineRule="auto"/>
              <w:ind w:left="-72" w:right="9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53DA64CD" w14:textId="360C68A1" w:rsidR="008B3DE8" w:rsidRPr="00310329" w:rsidRDefault="008B3DE8" w:rsidP="009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(32,281)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C59FB23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30478C9" w14:textId="1516C900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color w:val="000000" w:themeColor="text1"/>
                <w:sz w:val="29"/>
                <w:szCs w:val="29"/>
              </w:rPr>
              <w:t>(57,290)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9A6F4A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8AC5389" w14:textId="2629B6AE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760D66BD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43" w:type="dxa"/>
          </w:tcPr>
          <w:p w14:paraId="2951F519" w14:textId="77777777" w:rsidR="008B3DE8" w:rsidRPr="00310329" w:rsidRDefault="008B3DE8" w:rsidP="008B3DE8">
            <w:pPr>
              <w:pStyle w:val="acctfourfigures"/>
              <w:tabs>
                <w:tab w:val="clear" w:pos="765"/>
                <w:tab w:val="decimal" w:pos="551"/>
              </w:tabs>
              <w:spacing w:line="235" w:lineRule="auto"/>
              <w:ind w:right="-47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7B2B54CC" w14:textId="48348949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86104EE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01" w:type="dxa"/>
            <w:shd w:val="clear" w:color="auto" w:fill="auto"/>
          </w:tcPr>
          <w:p w14:paraId="2283A11E" w14:textId="77777777" w:rsidR="008B3DE8" w:rsidRPr="00310329" w:rsidRDefault="008B3DE8" w:rsidP="008B3DE8">
            <w:pPr>
              <w:pStyle w:val="acctfourfigures"/>
              <w:tabs>
                <w:tab w:val="clear" w:pos="765"/>
                <w:tab w:val="decimal" w:pos="551"/>
              </w:tabs>
              <w:spacing w:line="235" w:lineRule="auto"/>
              <w:ind w:right="-47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4D06EAD0" w14:textId="2EC8CF72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4,484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6B0AED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8EE603" w14:textId="68CB1031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eastAsia="zh-CN"/>
              </w:rPr>
              <w:t>(85,087)</w:t>
            </w:r>
          </w:p>
        </w:tc>
      </w:tr>
      <w:tr w:rsidR="008B3DE8" w:rsidRPr="00310329" w14:paraId="498A5DF8" w14:textId="77777777" w:rsidTr="000E52FC">
        <w:trPr>
          <w:trHeight w:val="334"/>
        </w:trPr>
        <w:tc>
          <w:tcPr>
            <w:tcW w:w="2862" w:type="dxa"/>
            <w:shd w:val="clear" w:color="auto" w:fill="auto"/>
          </w:tcPr>
          <w:p w14:paraId="0FF49225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สิทธิการเช่า </w:t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</w:t>
            </w:r>
          </w:p>
          <w:p w14:paraId="34975522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 xml:space="preserve">   </w:t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ของค่า</w:t>
            </w:r>
            <w:r w:rsidRPr="00310329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ตัดจำหน่าย</w:t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1392874" w14:textId="77777777" w:rsidR="008B3DE8" w:rsidRPr="00310329" w:rsidRDefault="008B3DE8" w:rsidP="008B3DE8">
            <w:pPr>
              <w:pStyle w:val="acctfourfigures"/>
              <w:tabs>
                <w:tab w:val="clear" w:pos="765"/>
                <w:tab w:val="decimal" w:pos="916"/>
              </w:tabs>
              <w:spacing w:line="235" w:lineRule="auto"/>
              <w:ind w:left="-72" w:right="99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  <w:p w14:paraId="2CA9BBF7" w14:textId="18D1BF43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275" w:firstLine="585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(15)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69CB891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561513E" w14:textId="41A32E01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right="-109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eastAsia="MS Mincho" w:hAnsiTheme="majorBidi" w:cstheme="majorBidi"/>
                <w:color w:val="000000" w:themeColor="text1"/>
                <w:sz w:val="29"/>
                <w:szCs w:val="29"/>
              </w:rPr>
              <w:t>(24)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7684B3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ACDA44F" w14:textId="2C28ACD6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3E25705F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43" w:type="dxa"/>
          </w:tcPr>
          <w:p w14:paraId="2F7B6ABB" w14:textId="77777777" w:rsidR="008B3DE8" w:rsidRPr="00310329" w:rsidRDefault="008B3DE8" w:rsidP="008B3DE8">
            <w:pPr>
              <w:pStyle w:val="acctfourfigures"/>
              <w:tabs>
                <w:tab w:val="clear" w:pos="765"/>
                <w:tab w:val="decimal" w:pos="551"/>
              </w:tabs>
              <w:spacing w:line="235" w:lineRule="auto"/>
              <w:ind w:right="-47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3D54C826" w14:textId="2CBA4B5F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88F3943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01" w:type="dxa"/>
            <w:shd w:val="clear" w:color="auto" w:fill="auto"/>
          </w:tcPr>
          <w:p w14:paraId="01EA4146" w14:textId="77777777" w:rsidR="008B3DE8" w:rsidRPr="00310329" w:rsidRDefault="008B3DE8" w:rsidP="008B3DE8">
            <w:pPr>
              <w:pStyle w:val="acctfourfigures"/>
              <w:tabs>
                <w:tab w:val="clear" w:pos="765"/>
                <w:tab w:val="decimal" w:pos="551"/>
              </w:tabs>
              <w:spacing w:line="235" w:lineRule="auto"/>
              <w:ind w:right="-47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2994A8EA" w14:textId="12D6D208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20F04D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AF84E6" w14:textId="564427D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eastAsia="zh-CN"/>
              </w:rPr>
              <w:t>(39)</w:t>
            </w:r>
          </w:p>
        </w:tc>
      </w:tr>
      <w:tr w:rsidR="008B3DE8" w:rsidRPr="00310329" w14:paraId="30EF1730" w14:textId="77777777" w:rsidTr="000E52FC">
        <w:trPr>
          <w:trHeight w:val="334"/>
        </w:trPr>
        <w:tc>
          <w:tcPr>
            <w:tcW w:w="2862" w:type="dxa"/>
            <w:shd w:val="clear" w:color="auto" w:fill="auto"/>
          </w:tcPr>
          <w:p w14:paraId="5C43DAF1" w14:textId="66169042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>ที่ดิน อาคารและอุปกรณ์</w:t>
            </w:r>
            <w:r w:rsidRPr="00310329">
              <w:rPr>
                <w:rFonts w:ascii="Angsana New" w:eastAsia="MS Mincho" w:hAnsi="Angsana New"/>
                <w:sz w:val="29"/>
                <w:szCs w:val="29"/>
              </w:rPr>
              <w:t xml:space="preserve"> </w:t>
            </w:r>
          </w:p>
          <w:p w14:paraId="32334650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FB95706" w14:textId="77777777" w:rsidR="008B3DE8" w:rsidRPr="00310329" w:rsidRDefault="008B3DE8" w:rsidP="008B3DE8">
            <w:pPr>
              <w:pStyle w:val="acctfourfigures"/>
              <w:tabs>
                <w:tab w:val="clear" w:pos="765"/>
                <w:tab w:val="decimal" w:pos="916"/>
              </w:tabs>
              <w:spacing w:line="235" w:lineRule="auto"/>
              <w:ind w:left="-72" w:right="99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  <w:p w14:paraId="741D4114" w14:textId="18381AE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(15,236)</w:t>
            </w:r>
          </w:p>
        </w:tc>
        <w:tc>
          <w:tcPr>
            <w:tcW w:w="277" w:type="dxa"/>
            <w:shd w:val="clear" w:color="auto" w:fill="auto"/>
          </w:tcPr>
          <w:p w14:paraId="21568A30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96" w:type="dxa"/>
            <w:shd w:val="clear" w:color="auto" w:fill="auto"/>
          </w:tcPr>
          <w:p w14:paraId="3AB30CC7" w14:textId="77777777" w:rsidR="00375118" w:rsidRPr="00310329" w:rsidRDefault="0037511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right="-109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  <w:p w14:paraId="100018E6" w14:textId="58F7EFB0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(32,597)</w:t>
            </w:r>
          </w:p>
        </w:tc>
        <w:tc>
          <w:tcPr>
            <w:tcW w:w="270" w:type="dxa"/>
            <w:shd w:val="clear" w:color="auto" w:fill="auto"/>
          </w:tcPr>
          <w:p w14:paraId="6EC7F1A4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077" w:type="dxa"/>
            <w:shd w:val="clear" w:color="auto" w:fill="auto"/>
          </w:tcPr>
          <w:p w14:paraId="47F932AE" w14:textId="77777777" w:rsidR="008B3DE8" w:rsidRPr="00310329" w:rsidRDefault="008B3DE8" w:rsidP="008B3DE8">
            <w:pPr>
              <w:pStyle w:val="acctfourfigures"/>
              <w:tabs>
                <w:tab w:val="clear" w:pos="765"/>
                <w:tab w:val="decimal" w:pos="553"/>
              </w:tabs>
              <w:spacing w:line="235" w:lineRule="auto"/>
              <w:ind w:right="-47"/>
              <w:rPr>
                <w:rFonts w:asciiTheme="majorBidi" w:eastAsia="MS Mincho" w:hAnsiTheme="majorBidi" w:cstheme="majorBidi"/>
                <w:color w:val="000000" w:themeColor="text1"/>
                <w:sz w:val="29"/>
                <w:szCs w:val="29"/>
              </w:rPr>
            </w:pPr>
          </w:p>
          <w:p w14:paraId="078E025D" w14:textId="01FDFFF8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6DFD5EE8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43" w:type="dxa"/>
          </w:tcPr>
          <w:p w14:paraId="0860B181" w14:textId="77777777" w:rsidR="008B3DE8" w:rsidRPr="00310329" w:rsidRDefault="008B3DE8" w:rsidP="008B3DE8">
            <w:pPr>
              <w:pStyle w:val="acctfourfigures"/>
              <w:tabs>
                <w:tab w:val="clear" w:pos="765"/>
                <w:tab w:val="decimal" w:pos="551"/>
              </w:tabs>
              <w:spacing w:line="235" w:lineRule="auto"/>
              <w:ind w:right="-47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2C2EE22B" w14:textId="39ACF37D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DA75714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01" w:type="dxa"/>
            <w:shd w:val="clear" w:color="auto" w:fill="auto"/>
          </w:tcPr>
          <w:p w14:paraId="49BB12ED" w14:textId="77777777" w:rsidR="00375118" w:rsidRPr="00310329" w:rsidRDefault="0037511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37C44A5F" w14:textId="6C350985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65E985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166E42DD" w14:textId="77777777" w:rsidR="00375118" w:rsidRPr="00310329" w:rsidRDefault="0037511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eastAsia="zh-CN"/>
              </w:rPr>
            </w:pPr>
          </w:p>
          <w:p w14:paraId="60BC3FF9" w14:textId="28D1DF3F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eastAsia="zh-CN"/>
              </w:rPr>
              <w:t>(47,833)</w:t>
            </w:r>
          </w:p>
        </w:tc>
      </w:tr>
      <w:tr w:rsidR="008B3DE8" w:rsidRPr="00310329" w14:paraId="7508B844" w14:textId="77777777" w:rsidTr="000E52FC">
        <w:trPr>
          <w:trHeight w:val="334"/>
        </w:trPr>
        <w:tc>
          <w:tcPr>
            <w:tcW w:w="2862" w:type="dxa"/>
            <w:shd w:val="clear" w:color="auto" w:fill="auto"/>
          </w:tcPr>
          <w:p w14:paraId="5F596B98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ส่วนเกินทุนจากการตีราคาที่ดิน</w:t>
            </w:r>
          </w:p>
          <w:p w14:paraId="04819A49" w14:textId="61A51E81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(จากการตีราคา</w:t>
            </w:r>
            <w:r w:rsidR="00375118" w:rsidRPr="00310329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ใหม่</w:t>
            </w: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633CC82" w14:textId="77777777" w:rsidR="008B3DE8" w:rsidRPr="00310329" w:rsidRDefault="008B3DE8" w:rsidP="008B3DE8">
            <w:pPr>
              <w:pStyle w:val="acctfourfigures"/>
              <w:tabs>
                <w:tab w:val="clear" w:pos="765"/>
                <w:tab w:val="decimal" w:pos="738"/>
              </w:tabs>
              <w:spacing w:line="235" w:lineRule="auto"/>
              <w:ind w:left="-72" w:right="99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7B08A3DB" w14:textId="3C397F01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582F163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96" w:type="dxa"/>
            <w:shd w:val="clear" w:color="auto" w:fill="auto"/>
          </w:tcPr>
          <w:p w14:paraId="04CA12DF" w14:textId="77777777" w:rsidR="008B3DE8" w:rsidRPr="00310329" w:rsidRDefault="008B3DE8" w:rsidP="008B3DE8">
            <w:pPr>
              <w:pStyle w:val="acctfourfigures"/>
              <w:tabs>
                <w:tab w:val="clear" w:pos="765"/>
                <w:tab w:val="decimal" w:pos="553"/>
              </w:tabs>
              <w:spacing w:line="235" w:lineRule="auto"/>
              <w:ind w:right="-47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5B731AEF" w14:textId="5742AFC1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DD36F6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077" w:type="dxa"/>
            <w:shd w:val="clear" w:color="auto" w:fill="auto"/>
          </w:tcPr>
          <w:p w14:paraId="345D688A" w14:textId="77777777" w:rsidR="008B3DE8" w:rsidRPr="00310329" w:rsidRDefault="008B3DE8" w:rsidP="008B3DE8">
            <w:pPr>
              <w:pStyle w:val="acctfourfigures"/>
              <w:tabs>
                <w:tab w:val="clear" w:pos="765"/>
                <w:tab w:val="decimal" w:pos="901"/>
              </w:tabs>
              <w:spacing w:line="235" w:lineRule="auto"/>
              <w:ind w:right="-96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66926A09" w14:textId="7E803F69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(1,257,729)</w:t>
            </w:r>
          </w:p>
        </w:tc>
        <w:tc>
          <w:tcPr>
            <w:tcW w:w="243" w:type="dxa"/>
          </w:tcPr>
          <w:p w14:paraId="19FABFFA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43" w:type="dxa"/>
          </w:tcPr>
          <w:p w14:paraId="190D91B6" w14:textId="77777777" w:rsidR="008B3DE8" w:rsidRPr="00310329" w:rsidRDefault="008B3DE8" w:rsidP="008B3DE8">
            <w:pPr>
              <w:pStyle w:val="acctfourfigures"/>
              <w:tabs>
                <w:tab w:val="clear" w:pos="765"/>
                <w:tab w:val="decimal" w:pos="373"/>
              </w:tabs>
              <w:spacing w:line="235" w:lineRule="auto"/>
              <w:ind w:right="-47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43A39217" w14:textId="389BC29E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5286600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01" w:type="dxa"/>
            <w:shd w:val="clear" w:color="auto" w:fill="auto"/>
          </w:tcPr>
          <w:p w14:paraId="4A85F686" w14:textId="77777777" w:rsidR="008B3DE8" w:rsidRPr="00310329" w:rsidRDefault="008B3DE8" w:rsidP="008B3DE8">
            <w:pPr>
              <w:pStyle w:val="acctfourfigures"/>
              <w:tabs>
                <w:tab w:val="clear" w:pos="765"/>
                <w:tab w:val="decimal" w:pos="549"/>
              </w:tabs>
              <w:spacing w:line="235" w:lineRule="auto"/>
              <w:ind w:right="-47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29DE128D" w14:textId="104F4554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7A6B23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C236867" w14:textId="77777777" w:rsidR="008B3DE8" w:rsidRPr="00310329" w:rsidRDefault="008B3DE8" w:rsidP="008B3DE8">
            <w:pPr>
              <w:pStyle w:val="acctfourfigures"/>
              <w:tabs>
                <w:tab w:val="clear" w:pos="765"/>
                <w:tab w:val="decimal" w:pos="901"/>
              </w:tabs>
              <w:spacing w:line="235" w:lineRule="auto"/>
              <w:ind w:right="-96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3E6CF53B" w14:textId="05691CCD" w:rsidR="008B3DE8" w:rsidRPr="00310329" w:rsidRDefault="008B3DE8" w:rsidP="009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(1,257,729)</w:t>
            </w:r>
          </w:p>
        </w:tc>
      </w:tr>
      <w:tr w:rsidR="008B3DE8" w:rsidRPr="00310329" w14:paraId="0CB80A68" w14:textId="77777777" w:rsidTr="000E52FC">
        <w:trPr>
          <w:trHeight w:val="334"/>
        </w:trPr>
        <w:tc>
          <w:tcPr>
            <w:tcW w:w="2862" w:type="dxa"/>
            <w:shd w:val="clear" w:color="auto" w:fill="auto"/>
          </w:tcPr>
          <w:p w14:paraId="6A91EEC1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eastAsia="MS Mincho" w:hAnsi="Angsana New"/>
                <w:sz w:val="29"/>
                <w:szCs w:val="29"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กำไรจากการจำหน่าย</w:t>
            </w:r>
          </w:p>
          <w:p w14:paraId="7B814B3C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/>
                <w:sz w:val="29"/>
                <w:szCs w:val="29"/>
              </w:rPr>
              <w:t xml:space="preserve">   </w:t>
            </w: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เงินลงทุนในบริษัทย่อย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C828EBC" w14:textId="77777777" w:rsidR="008B3DE8" w:rsidRPr="00310329" w:rsidRDefault="008B3DE8" w:rsidP="008B3DE8">
            <w:pPr>
              <w:pStyle w:val="acctfourfigures"/>
              <w:tabs>
                <w:tab w:val="clear" w:pos="765"/>
                <w:tab w:val="decimal" w:pos="738"/>
              </w:tabs>
              <w:spacing w:line="235" w:lineRule="auto"/>
              <w:ind w:left="-72" w:right="99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2A3036EF" w14:textId="27AA86DC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6B8254D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96" w:type="dxa"/>
            <w:shd w:val="clear" w:color="auto" w:fill="auto"/>
          </w:tcPr>
          <w:p w14:paraId="5404611D" w14:textId="77777777" w:rsidR="008B3DE8" w:rsidRPr="00310329" w:rsidRDefault="008B3DE8" w:rsidP="008B3DE8">
            <w:pPr>
              <w:pStyle w:val="acctfourfigures"/>
              <w:tabs>
                <w:tab w:val="clear" w:pos="765"/>
                <w:tab w:val="decimal" w:pos="553"/>
              </w:tabs>
              <w:spacing w:line="235" w:lineRule="auto"/>
              <w:ind w:right="-47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317BB079" w14:textId="470E8268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2DDFF4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12ADA6B3" w14:textId="77777777" w:rsidR="008B3DE8" w:rsidRPr="00310329" w:rsidRDefault="008B3DE8" w:rsidP="008B3DE8">
            <w:pPr>
              <w:tabs>
                <w:tab w:val="decimal" w:pos="553"/>
              </w:tabs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07F59738" w14:textId="2AE0EF7B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73B6F151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124FFBFB" w14:textId="77777777" w:rsidR="008B3DE8" w:rsidRPr="00310329" w:rsidRDefault="008B3DE8" w:rsidP="00EB1F4F">
            <w:pPr>
              <w:pStyle w:val="acctfourfigures"/>
              <w:tabs>
                <w:tab w:val="clear" w:pos="765"/>
                <w:tab w:val="decimal" w:pos="553"/>
              </w:tabs>
              <w:spacing w:line="235" w:lineRule="auto"/>
              <w:ind w:right="-47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4C54B68C" w14:textId="21828BCD" w:rsidR="008B3DE8" w:rsidRPr="00310329" w:rsidRDefault="008B3DE8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righ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(</w:t>
            </w:r>
            <w:r w:rsidRPr="00EB1F4F">
              <w:rPr>
                <w:rFonts w:asciiTheme="majorBidi" w:eastAsia="MS Mincho" w:hAnsiTheme="majorBidi" w:cstheme="majorBidi"/>
                <w:sz w:val="29"/>
                <w:szCs w:val="29"/>
              </w:rPr>
              <w:t>62,590</w:t>
            </w: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68EBF817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2839F31E" w14:textId="77777777" w:rsidR="008B3DE8" w:rsidRPr="00310329" w:rsidRDefault="008B3DE8" w:rsidP="008B3DE8">
            <w:pPr>
              <w:pStyle w:val="acctfourfigures"/>
              <w:tabs>
                <w:tab w:val="clear" w:pos="765"/>
                <w:tab w:val="decimal" w:pos="549"/>
              </w:tabs>
              <w:spacing w:line="235" w:lineRule="auto"/>
              <w:ind w:right="-47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3F998563" w14:textId="52308FDA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9F0A8A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C0B82C0" w14:textId="77777777" w:rsidR="008B3DE8" w:rsidRPr="00310329" w:rsidRDefault="008B3DE8" w:rsidP="009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3645FB3" w14:textId="50A3D072" w:rsidR="008B3DE8" w:rsidRPr="00952444" w:rsidRDefault="008B3DE8" w:rsidP="009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  <w:r w:rsidRPr="00952444">
              <w:rPr>
                <w:rFonts w:asciiTheme="majorBidi" w:hAnsiTheme="majorBidi" w:cstheme="majorBidi"/>
                <w:sz w:val="29"/>
                <w:szCs w:val="29"/>
              </w:rPr>
              <w:t>(62,590)</w:t>
            </w:r>
          </w:p>
        </w:tc>
      </w:tr>
      <w:tr w:rsidR="008B3DE8" w:rsidRPr="00310329" w14:paraId="62CC29CC" w14:textId="77777777" w:rsidTr="000E52FC">
        <w:trPr>
          <w:trHeight w:val="77"/>
        </w:trPr>
        <w:tc>
          <w:tcPr>
            <w:tcW w:w="2862" w:type="dxa"/>
            <w:shd w:val="clear" w:color="auto" w:fill="auto"/>
          </w:tcPr>
          <w:p w14:paraId="0B73E9FD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436D8" w14:textId="3780974E" w:rsidR="008B3DE8" w:rsidRPr="00310329" w:rsidRDefault="008B3DE8" w:rsidP="009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(47,916)</w:t>
            </w:r>
          </w:p>
        </w:tc>
        <w:tc>
          <w:tcPr>
            <w:tcW w:w="277" w:type="dxa"/>
            <w:shd w:val="clear" w:color="auto" w:fill="auto"/>
          </w:tcPr>
          <w:p w14:paraId="6618F58D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11071" w14:textId="5B3968C5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right="-109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(89,527)</w:t>
            </w:r>
          </w:p>
        </w:tc>
        <w:tc>
          <w:tcPr>
            <w:tcW w:w="270" w:type="dxa"/>
            <w:shd w:val="clear" w:color="auto" w:fill="auto"/>
          </w:tcPr>
          <w:p w14:paraId="6630A04E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2C7B2" w14:textId="44753AD0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4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(1,257,729)</w:t>
            </w:r>
          </w:p>
        </w:tc>
        <w:tc>
          <w:tcPr>
            <w:tcW w:w="243" w:type="dxa"/>
          </w:tcPr>
          <w:p w14:paraId="1E33DF11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14:paraId="47015C21" w14:textId="605E10F5" w:rsidR="008B3DE8" w:rsidRPr="00310329" w:rsidRDefault="008B3DE8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-10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(62,590)</w:t>
            </w:r>
          </w:p>
        </w:tc>
        <w:tc>
          <w:tcPr>
            <w:tcW w:w="243" w:type="dxa"/>
            <w:shd w:val="clear" w:color="auto" w:fill="auto"/>
          </w:tcPr>
          <w:p w14:paraId="1A38265F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4CFD1" w14:textId="13BD673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310329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4,484</w:t>
            </w:r>
          </w:p>
        </w:tc>
        <w:tc>
          <w:tcPr>
            <w:tcW w:w="270" w:type="dxa"/>
            <w:shd w:val="clear" w:color="auto" w:fill="auto"/>
          </w:tcPr>
          <w:p w14:paraId="5A4585CD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AF37F" w14:textId="642D6525" w:rsidR="008B3DE8" w:rsidRPr="00952444" w:rsidRDefault="008B3DE8" w:rsidP="009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524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(1,453,278)</w:t>
            </w:r>
          </w:p>
        </w:tc>
      </w:tr>
      <w:tr w:rsidR="008B3DE8" w:rsidRPr="00310329" w14:paraId="5B9865B9" w14:textId="77777777" w:rsidTr="000E52FC">
        <w:trPr>
          <w:trHeight w:val="334"/>
        </w:trPr>
        <w:tc>
          <w:tcPr>
            <w:tcW w:w="2862" w:type="dxa"/>
            <w:shd w:val="clear" w:color="auto" w:fill="auto"/>
          </w:tcPr>
          <w:p w14:paraId="543BD070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5B83BE5" w14:textId="3B5E1AC7" w:rsidR="008B3DE8" w:rsidRPr="00310329" w:rsidRDefault="008B3DE8" w:rsidP="009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234,715</w:t>
            </w:r>
          </w:p>
        </w:tc>
        <w:tc>
          <w:tcPr>
            <w:tcW w:w="277" w:type="dxa"/>
            <w:shd w:val="clear" w:color="auto" w:fill="auto"/>
          </w:tcPr>
          <w:p w14:paraId="57DE868C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</w:tcPr>
          <w:p w14:paraId="0EDC9835" w14:textId="32182A2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(7</w:t>
            </w:r>
            <w:r w:rsidR="00EB1F4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</w:t>
            </w:r>
            <w:r w:rsidRPr="0031032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EB1F4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226</w:t>
            </w:r>
            <w:r w:rsidRPr="0031032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C7D995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14:paraId="70F30909" w14:textId="4A123CD4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4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31032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(1,257,729)</w:t>
            </w:r>
          </w:p>
        </w:tc>
        <w:tc>
          <w:tcPr>
            <w:tcW w:w="243" w:type="dxa"/>
          </w:tcPr>
          <w:p w14:paraId="36AE8B4B" w14:textId="77777777" w:rsidR="008B3DE8" w:rsidRPr="00EB1F4F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843" w:type="dxa"/>
            <w:tcBorders>
              <w:bottom w:val="double" w:sz="4" w:space="0" w:color="auto"/>
            </w:tcBorders>
          </w:tcPr>
          <w:p w14:paraId="61227ACF" w14:textId="38B45C65" w:rsidR="008B3DE8" w:rsidRPr="00EB1F4F" w:rsidRDefault="008B3DE8" w:rsidP="00EB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right="-10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EB1F4F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18,086</w:t>
            </w:r>
          </w:p>
        </w:tc>
        <w:tc>
          <w:tcPr>
            <w:tcW w:w="243" w:type="dxa"/>
            <w:shd w:val="clear" w:color="auto" w:fill="auto"/>
          </w:tcPr>
          <w:p w14:paraId="02CE4ABE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</w:tcPr>
          <w:p w14:paraId="3F1611F2" w14:textId="7A495E30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31032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(1,975)</w:t>
            </w:r>
          </w:p>
        </w:tc>
        <w:tc>
          <w:tcPr>
            <w:tcW w:w="270" w:type="dxa"/>
            <w:shd w:val="clear" w:color="auto" w:fill="auto"/>
          </w:tcPr>
          <w:p w14:paraId="4CBB503A" w14:textId="77777777" w:rsidR="008B3DE8" w:rsidRPr="00310329" w:rsidRDefault="008B3DE8" w:rsidP="008B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9018D59" w14:textId="6C2E73E0" w:rsidR="008B3DE8" w:rsidRPr="00952444" w:rsidRDefault="008B3DE8" w:rsidP="009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524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(1,08</w:t>
            </w:r>
            <w:r w:rsidR="00EB1F4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</w:t>
            </w:r>
            <w:r w:rsidRPr="009524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EB1F4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129</w:t>
            </w:r>
            <w:r w:rsidRPr="0095244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</w:tr>
    </w:tbl>
    <w:p w14:paraId="0083549C" w14:textId="77777777" w:rsidR="00004D9B" w:rsidRPr="002C5644" w:rsidRDefault="00004D9B" w:rsidP="00004D9B">
      <w:pPr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DF16942" w14:textId="77777777" w:rsidR="00004D9B" w:rsidRPr="002C5644" w:rsidRDefault="00004D9B" w:rsidP="00004D9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715FCFB5" w14:textId="77777777" w:rsidR="00004D9B" w:rsidRPr="002C5644" w:rsidRDefault="00004D9B" w:rsidP="00004D9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03B03E94" w14:textId="77777777" w:rsidR="00004D9B" w:rsidRPr="002C5644" w:rsidRDefault="00004D9B" w:rsidP="00004D9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tbl>
      <w:tblPr>
        <w:tblpPr w:leftFromText="180" w:rightFromText="180" w:vertAnchor="text" w:horzAnchor="margin" w:tblpX="270" w:tblpY="-70"/>
        <w:tblW w:w="9726" w:type="dxa"/>
        <w:tblLayout w:type="fixed"/>
        <w:tblLook w:val="01E0" w:firstRow="1" w:lastRow="1" w:firstColumn="1" w:lastColumn="1" w:noHBand="0" w:noVBand="0"/>
      </w:tblPr>
      <w:tblGrid>
        <w:gridCol w:w="3688"/>
        <w:gridCol w:w="1262"/>
        <w:gridCol w:w="270"/>
        <w:gridCol w:w="1440"/>
        <w:gridCol w:w="75"/>
        <w:gridCol w:w="198"/>
        <w:gridCol w:w="72"/>
        <w:gridCol w:w="1275"/>
        <w:gridCol w:w="46"/>
        <w:gridCol w:w="227"/>
        <w:gridCol w:w="46"/>
        <w:gridCol w:w="1127"/>
      </w:tblGrid>
      <w:tr w:rsidR="003F6E97" w:rsidRPr="00310329" w14:paraId="0EBFC7C2" w14:textId="77777777" w:rsidTr="00EB1F4F">
        <w:trPr>
          <w:trHeight w:val="139"/>
          <w:tblHeader/>
        </w:trPr>
        <w:tc>
          <w:tcPr>
            <w:tcW w:w="3688" w:type="dxa"/>
            <w:shd w:val="clear" w:color="auto" w:fill="auto"/>
          </w:tcPr>
          <w:p w14:paraId="48FA8215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7"/>
              <w:rPr>
                <w:rFonts w:ascii="Angsana New" w:eastAsia="MS Mincho" w:hAnsi="Angsana New"/>
                <w:i/>
                <w:iCs/>
                <w:color w:val="0000FF"/>
                <w:sz w:val="29"/>
                <w:szCs w:val="29"/>
                <w:shd w:val="clear" w:color="auto" w:fill="E6E6E6"/>
              </w:rPr>
            </w:pPr>
          </w:p>
        </w:tc>
        <w:tc>
          <w:tcPr>
            <w:tcW w:w="6038" w:type="dxa"/>
            <w:gridSpan w:val="11"/>
            <w:shd w:val="clear" w:color="auto" w:fill="auto"/>
            <w:vAlign w:val="bottom"/>
          </w:tcPr>
          <w:p w14:paraId="4D5D48D4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31032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F6E97" w:rsidRPr="00310329" w14:paraId="49E8E4C3" w14:textId="77777777" w:rsidTr="00EB1F4F">
        <w:trPr>
          <w:trHeight w:val="139"/>
          <w:tblHeader/>
        </w:trPr>
        <w:tc>
          <w:tcPr>
            <w:tcW w:w="3688" w:type="dxa"/>
            <w:shd w:val="clear" w:color="auto" w:fill="auto"/>
          </w:tcPr>
          <w:p w14:paraId="6E5F0FAD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7"/>
              <w:rPr>
                <w:rFonts w:ascii="Angsana New" w:eastAsia="MS Mincho" w:hAnsi="Angsana New"/>
                <w:i/>
                <w:iCs/>
                <w:color w:val="0000FF"/>
                <w:sz w:val="29"/>
                <w:szCs w:val="29"/>
                <w:shd w:val="clear" w:color="auto" w:fill="E6E6E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FE95483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5BF863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310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4BCC9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>บันทึกเป็น</w:t>
            </w:r>
            <w:r w:rsidRPr="00310329">
              <w:rPr>
                <w:rFonts w:ascii="Angsana New" w:eastAsia="MS Mincho" w:hAnsi="Angsana New"/>
                <w:sz w:val="29"/>
                <w:szCs w:val="29"/>
              </w:rPr>
              <w:t xml:space="preserve"> (</w:t>
            </w: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>รายจ่าย</w:t>
            </w:r>
            <w:r w:rsidRPr="00310329">
              <w:rPr>
                <w:rFonts w:ascii="Angsana New" w:eastAsia="MS Mincho" w:hAnsi="Angsana New"/>
                <w:sz w:val="29"/>
                <w:szCs w:val="29"/>
              </w:rPr>
              <w:t>)</w:t>
            </w: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 xml:space="preserve"> </w:t>
            </w:r>
            <w:r w:rsidRPr="00310329">
              <w:rPr>
                <w:rFonts w:ascii="Angsana New" w:eastAsia="MS Mincho" w:hAnsi="Angsana New"/>
                <w:sz w:val="29"/>
                <w:szCs w:val="29"/>
              </w:rPr>
              <w:t>/</w:t>
            </w: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273" w:type="dxa"/>
            <w:gridSpan w:val="2"/>
          </w:tcPr>
          <w:p w14:paraId="71DB6E84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27" w:type="dxa"/>
            <w:vAlign w:val="bottom"/>
          </w:tcPr>
          <w:p w14:paraId="0A2BB5C4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</w:tr>
      <w:tr w:rsidR="003F6E97" w:rsidRPr="00310329" w14:paraId="20EDE1D7" w14:textId="77777777" w:rsidTr="00EB1F4F">
        <w:trPr>
          <w:trHeight w:val="139"/>
          <w:tblHeader/>
        </w:trPr>
        <w:tc>
          <w:tcPr>
            <w:tcW w:w="3688" w:type="dxa"/>
            <w:shd w:val="clear" w:color="auto" w:fill="auto"/>
          </w:tcPr>
          <w:p w14:paraId="069CEE66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90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bidi="ar-SA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D728590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3D7ABC3B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1 </w:t>
            </w: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93F1E3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34BC2" w14:textId="19014636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>กำไร</w:t>
            </w: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หรือ </w:t>
            </w:r>
            <w:r w:rsidR="00310329">
              <w:rPr>
                <w:rFonts w:ascii="Angsana New" w:eastAsia="MS Mincho" w:hAnsi="Angsana New"/>
                <w:sz w:val="29"/>
                <w:szCs w:val="29"/>
              </w:rPr>
              <w:br/>
            </w: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ข</w:t>
            </w: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>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E3774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23F25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73" w:type="dxa"/>
            <w:gridSpan w:val="2"/>
          </w:tcPr>
          <w:p w14:paraId="384D5EC2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27" w:type="dxa"/>
            <w:vAlign w:val="bottom"/>
          </w:tcPr>
          <w:p w14:paraId="0B391D09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291B8C9B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31 </w:t>
            </w:r>
            <w:r w:rsidRPr="00310329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ธันวาคม</w:t>
            </w: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2562</w:t>
            </w:r>
          </w:p>
        </w:tc>
      </w:tr>
      <w:tr w:rsidR="003F6E97" w:rsidRPr="00310329" w14:paraId="1FD2C59E" w14:textId="77777777" w:rsidTr="00EB1F4F">
        <w:trPr>
          <w:trHeight w:val="139"/>
          <w:tblHeader/>
        </w:trPr>
        <w:tc>
          <w:tcPr>
            <w:tcW w:w="3688" w:type="dxa"/>
            <w:shd w:val="clear" w:color="auto" w:fill="auto"/>
          </w:tcPr>
          <w:p w14:paraId="60FDAC2D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6038" w:type="dxa"/>
            <w:gridSpan w:val="11"/>
            <w:shd w:val="clear" w:color="auto" w:fill="auto"/>
          </w:tcPr>
          <w:p w14:paraId="7EC32797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MS Mincho"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310329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3F6E97" w:rsidRPr="00310329" w14:paraId="5D0657D1" w14:textId="77777777" w:rsidTr="00EB1F4F">
        <w:trPr>
          <w:trHeight w:val="139"/>
        </w:trPr>
        <w:tc>
          <w:tcPr>
            <w:tcW w:w="3688" w:type="dxa"/>
          </w:tcPr>
          <w:p w14:paraId="73F3F851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7"/>
              </w:tabs>
              <w:ind w:right="-79" w:firstLine="70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2" w:type="dxa"/>
          </w:tcPr>
          <w:p w14:paraId="718A24EC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5BB76858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40" w:type="dxa"/>
          </w:tcPr>
          <w:p w14:paraId="262AE67D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3" w:type="dxa"/>
            <w:gridSpan w:val="2"/>
          </w:tcPr>
          <w:p w14:paraId="56D9202D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47" w:type="dxa"/>
            <w:gridSpan w:val="2"/>
          </w:tcPr>
          <w:p w14:paraId="62B44539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3" w:type="dxa"/>
            <w:gridSpan w:val="2"/>
          </w:tcPr>
          <w:p w14:paraId="38D0849B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327C138A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3F6E97" w:rsidRPr="00310329" w14:paraId="144E6D3B" w14:textId="77777777" w:rsidTr="00EB1F4F">
        <w:trPr>
          <w:trHeight w:val="139"/>
        </w:trPr>
        <w:tc>
          <w:tcPr>
            <w:tcW w:w="3688" w:type="dxa"/>
          </w:tcPr>
          <w:p w14:paraId="5763E017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7"/>
              </w:tabs>
              <w:ind w:right="-79" w:firstLine="67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262" w:type="dxa"/>
          </w:tcPr>
          <w:p w14:paraId="2D98B32A" w14:textId="77777777" w:rsidR="003F6E97" w:rsidRPr="00310329" w:rsidRDefault="003F6E97" w:rsidP="00B5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38" w:right="-73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61E1FCF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440" w:type="dxa"/>
          </w:tcPr>
          <w:p w14:paraId="5CB721F6" w14:textId="77777777" w:rsidR="003F6E97" w:rsidRPr="00310329" w:rsidRDefault="003F6E97" w:rsidP="00B5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7,021</w:t>
            </w:r>
          </w:p>
        </w:tc>
        <w:tc>
          <w:tcPr>
            <w:tcW w:w="273" w:type="dxa"/>
            <w:gridSpan w:val="2"/>
          </w:tcPr>
          <w:p w14:paraId="789ECB6E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347" w:type="dxa"/>
            <w:gridSpan w:val="2"/>
          </w:tcPr>
          <w:p w14:paraId="7EEF3ED5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3" w:type="dxa"/>
            <w:gridSpan w:val="2"/>
          </w:tcPr>
          <w:p w14:paraId="3B4A6598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30284792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7,021</w:t>
            </w:r>
          </w:p>
        </w:tc>
      </w:tr>
      <w:tr w:rsidR="003F6E97" w:rsidRPr="00310329" w14:paraId="606E6E6B" w14:textId="77777777" w:rsidTr="00EB1F4F">
        <w:trPr>
          <w:trHeight w:val="139"/>
        </w:trPr>
        <w:tc>
          <w:tcPr>
            <w:tcW w:w="3688" w:type="dxa"/>
          </w:tcPr>
          <w:p w14:paraId="4FB3B181" w14:textId="7FF8C9C5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5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</w:t>
            </w:r>
            <w:r w:rsidR="00B507F9">
              <w:rPr>
                <w:rFonts w:ascii="Angsana New" w:eastAsia="MS Mincho" w:hAnsi="Angsana New" w:hint="cs"/>
                <w:sz w:val="29"/>
                <w:szCs w:val="29"/>
                <w:cs/>
              </w:rPr>
              <w:t>ไม่หมุนเวียน</w:t>
            </w: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สำหรับ</w:t>
            </w: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br/>
            </w: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ผลประโยชน์พนักงาน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3BAD8E49" w14:textId="77777777" w:rsidR="003F6E97" w:rsidRPr="00310329" w:rsidRDefault="003F6E97" w:rsidP="003F6E97">
            <w:pPr>
              <w:tabs>
                <w:tab w:val="decimal" w:pos="709"/>
              </w:tabs>
              <w:ind w:left="-38" w:right="-73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C3859FE" w14:textId="77777777" w:rsidR="003F6E97" w:rsidRPr="00310329" w:rsidRDefault="003F6E97" w:rsidP="00B5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Theme="majorBidi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1,185</w:t>
            </w:r>
          </w:p>
        </w:tc>
        <w:tc>
          <w:tcPr>
            <w:tcW w:w="270" w:type="dxa"/>
          </w:tcPr>
          <w:p w14:paraId="68E12616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7EF867" w14:textId="77777777" w:rsidR="003F6E97" w:rsidRPr="00310329" w:rsidRDefault="003F6E97" w:rsidP="00B5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96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420C5C29" w14:textId="0BEF1048" w:rsidR="003F6E97" w:rsidRPr="00310329" w:rsidRDefault="003F6E97" w:rsidP="00B5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96"/>
              <w:rPr>
                <w:rFonts w:asciiTheme="majorBidi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8,06</w:t>
            </w:r>
            <w:r w:rsidR="00EB1F4F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273" w:type="dxa"/>
            <w:gridSpan w:val="2"/>
          </w:tcPr>
          <w:p w14:paraId="6F387B71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</w:tcPr>
          <w:p w14:paraId="64E48321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2D87642D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767</w:t>
            </w:r>
          </w:p>
        </w:tc>
        <w:tc>
          <w:tcPr>
            <w:tcW w:w="273" w:type="dxa"/>
            <w:gridSpan w:val="2"/>
          </w:tcPr>
          <w:p w14:paraId="3E1AEE5C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A371B5C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F216D65" w14:textId="46A90FC4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sz w:val="29"/>
                <w:szCs w:val="29"/>
              </w:rPr>
              <w:t>10,01</w:t>
            </w:r>
            <w:r w:rsidR="00EB1F4F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</w:tr>
      <w:tr w:rsidR="003F6E97" w:rsidRPr="00310329" w14:paraId="5461FD09" w14:textId="77777777" w:rsidTr="00EB1F4F">
        <w:trPr>
          <w:trHeight w:val="139"/>
        </w:trPr>
        <w:tc>
          <w:tcPr>
            <w:tcW w:w="3688" w:type="dxa"/>
          </w:tcPr>
          <w:p w14:paraId="64A23B05" w14:textId="2F3F55F3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5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3EBF0DAD" w14:textId="2BD11B61" w:rsidR="003F6E97" w:rsidRPr="00310329" w:rsidRDefault="003F6E97" w:rsidP="00B5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right="7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1,185</w:t>
            </w:r>
          </w:p>
        </w:tc>
        <w:tc>
          <w:tcPr>
            <w:tcW w:w="270" w:type="dxa"/>
          </w:tcPr>
          <w:p w14:paraId="427C7E0A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CFC1774" w14:textId="3AFBC5D4" w:rsidR="003F6E97" w:rsidRPr="00310329" w:rsidRDefault="003F6E97" w:rsidP="00B5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96"/>
              <w:rPr>
                <w:rFonts w:asciiTheme="majorBidi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15,08</w:t>
            </w:r>
            <w:r w:rsidR="00EB1F4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273" w:type="dxa"/>
            <w:gridSpan w:val="2"/>
          </w:tcPr>
          <w:p w14:paraId="2E1CA478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347" w:type="dxa"/>
            <w:gridSpan w:val="2"/>
            <w:tcBorders>
              <w:bottom w:val="double" w:sz="4" w:space="0" w:color="auto"/>
            </w:tcBorders>
          </w:tcPr>
          <w:p w14:paraId="1BDE5594" w14:textId="6D1211A4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767</w:t>
            </w:r>
          </w:p>
        </w:tc>
        <w:tc>
          <w:tcPr>
            <w:tcW w:w="273" w:type="dxa"/>
            <w:gridSpan w:val="2"/>
          </w:tcPr>
          <w:p w14:paraId="3B85DB45" w14:textId="77777777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1939AB01" w14:textId="3C59F4C2" w:rsidR="003F6E97" w:rsidRPr="00310329" w:rsidRDefault="003F6E97" w:rsidP="003F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  <w:r w:rsidRPr="0031032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17,03</w:t>
            </w:r>
            <w:r w:rsidR="00EB1F4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</w:p>
        </w:tc>
      </w:tr>
    </w:tbl>
    <w:p w14:paraId="1B5D75EE" w14:textId="77777777" w:rsidR="00004D9B" w:rsidRPr="002C5644" w:rsidRDefault="00004D9B" w:rsidP="00004D9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6B81EDD8" w14:textId="77777777" w:rsidR="00004D9B" w:rsidRPr="002C5644" w:rsidRDefault="00004D9B" w:rsidP="00004D9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728E751F" w14:textId="77777777" w:rsidR="00004D9B" w:rsidRPr="002C5644" w:rsidRDefault="00004D9B" w:rsidP="00004D9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5E3017A0" w14:textId="77777777" w:rsidR="00004D9B" w:rsidRPr="002C5644" w:rsidRDefault="00004D9B" w:rsidP="00004D9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76074E95" w14:textId="77777777" w:rsidR="00004D9B" w:rsidRPr="002C5644" w:rsidRDefault="00004D9B" w:rsidP="00004D9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115E94D4" w14:textId="77777777" w:rsidR="00004D9B" w:rsidRPr="002C5644" w:rsidRDefault="00004D9B" w:rsidP="00004D9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748055AA" w14:textId="77777777" w:rsidR="00004D9B" w:rsidRPr="002C5644" w:rsidRDefault="00004D9B" w:rsidP="00004D9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7A6353FD" w14:textId="77777777" w:rsidR="00004D9B" w:rsidRPr="002C5644" w:rsidRDefault="00004D9B" w:rsidP="00004D9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4F9A0D37" w14:textId="77777777" w:rsidR="00004D9B" w:rsidRPr="002C5644" w:rsidRDefault="00004D9B" w:rsidP="00004D9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63F9DE01" w14:textId="77777777" w:rsidR="00004D9B" w:rsidRPr="002C5644" w:rsidRDefault="00004D9B" w:rsidP="00004D9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03C6C334" w14:textId="77777777" w:rsidR="00004D9B" w:rsidRPr="002C5644" w:rsidRDefault="00004D9B" w:rsidP="00004D9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7B3B5883" w14:textId="77777777" w:rsidR="00004D9B" w:rsidRPr="002C5644" w:rsidRDefault="00004D9B" w:rsidP="00004D9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2"/>
          <w:szCs w:val="2"/>
        </w:rPr>
      </w:pPr>
    </w:p>
    <w:p w14:paraId="61F5562F" w14:textId="77777777" w:rsidR="001F3E69" w:rsidRPr="002C5644" w:rsidRDefault="001F3E69" w:rsidP="00072241">
      <w:pPr>
        <w:tabs>
          <w:tab w:val="left" w:pos="540"/>
        </w:tabs>
        <w:ind w:left="540" w:right="-1080"/>
        <w:rPr>
          <w:rFonts w:ascii="Angsana New" w:eastAsia="MS Mincho" w:hAnsi="Angsana New"/>
          <w:sz w:val="20"/>
          <w:szCs w:val="20"/>
        </w:rPr>
      </w:pPr>
    </w:p>
    <w:tbl>
      <w:tblPr>
        <w:tblpPr w:leftFromText="180" w:rightFromText="180" w:vertAnchor="text" w:horzAnchor="margin" w:tblpX="270" w:tblpY="-44"/>
        <w:tblW w:w="9720" w:type="dxa"/>
        <w:tblLayout w:type="fixed"/>
        <w:tblLook w:val="01E0" w:firstRow="1" w:lastRow="1" w:firstColumn="1" w:lastColumn="1" w:noHBand="0" w:noVBand="0"/>
      </w:tblPr>
      <w:tblGrid>
        <w:gridCol w:w="3688"/>
        <w:gridCol w:w="1262"/>
        <w:gridCol w:w="276"/>
        <w:gridCol w:w="1434"/>
        <w:gridCol w:w="71"/>
        <w:gridCol w:w="202"/>
        <w:gridCol w:w="68"/>
        <w:gridCol w:w="1282"/>
        <w:gridCol w:w="270"/>
        <w:gridCol w:w="1126"/>
        <w:gridCol w:w="20"/>
        <w:gridCol w:w="21"/>
      </w:tblGrid>
      <w:tr w:rsidR="00A5431D" w:rsidRPr="00310329" w14:paraId="310FA269" w14:textId="77777777" w:rsidTr="00310329">
        <w:trPr>
          <w:gridAfter w:val="1"/>
          <w:wAfter w:w="21" w:type="dxa"/>
          <w:trHeight w:val="139"/>
          <w:tblHeader/>
        </w:trPr>
        <w:tc>
          <w:tcPr>
            <w:tcW w:w="3688" w:type="dxa"/>
            <w:shd w:val="clear" w:color="auto" w:fill="auto"/>
          </w:tcPr>
          <w:p w14:paraId="1BF83BB8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7"/>
              <w:rPr>
                <w:rFonts w:ascii="Angsana New" w:eastAsia="MS Mincho" w:hAnsi="Angsana New"/>
                <w:i/>
                <w:iCs/>
                <w:color w:val="0000FF"/>
                <w:sz w:val="29"/>
                <w:szCs w:val="29"/>
                <w:shd w:val="clear" w:color="auto" w:fill="E6E6E6"/>
              </w:rPr>
            </w:pPr>
          </w:p>
        </w:tc>
        <w:tc>
          <w:tcPr>
            <w:tcW w:w="6011" w:type="dxa"/>
            <w:gridSpan w:val="10"/>
            <w:shd w:val="clear" w:color="auto" w:fill="auto"/>
            <w:vAlign w:val="bottom"/>
          </w:tcPr>
          <w:p w14:paraId="1D17B1E0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31032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805F5" w:rsidRPr="00310329" w14:paraId="51C1B24B" w14:textId="77777777" w:rsidTr="00310329">
        <w:trPr>
          <w:gridAfter w:val="2"/>
          <w:wAfter w:w="41" w:type="dxa"/>
          <w:trHeight w:val="139"/>
          <w:tblHeader/>
        </w:trPr>
        <w:tc>
          <w:tcPr>
            <w:tcW w:w="3688" w:type="dxa"/>
            <w:shd w:val="clear" w:color="auto" w:fill="auto"/>
          </w:tcPr>
          <w:p w14:paraId="3FD66D49" w14:textId="77777777" w:rsidR="003805F5" w:rsidRPr="00310329" w:rsidRDefault="003805F5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7"/>
              <w:rPr>
                <w:rFonts w:ascii="Angsana New" w:eastAsia="MS Mincho" w:hAnsi="Angsana New"/>
                <w:i/>
                <w:iCs/>
                <w:color w:val="0000FF"/>
                <w:sz w:val="29"/>
                <w:szCs w:val="29"/>
                <w:shd w:val="clear" w:color="auto" w:fill="E6E6E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02B6CE0" w14:textId="77777777" w:rsidR="003805F5" w:rsidRPr="00310329" w:rsidRDefault="003805F5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3CFCA1AB" w14:textId="77777777" w:rsidR="003805F5" w:rsidRPr="00310329" w:rsidRDefault="003805F5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305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30439" w14:textId="0340D048" w:rsidR="003805F5" w:rsidRPr="00310329" w:rsidRDefault="003805F5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>บันทึกเป็น</w:t>
            </w:r>
            <w:r w:rsidRPr="00310329">
              <w:rPr>
                <w:rFonts w:ascii="Angsana New" w:eastAsia="MS Mincho" w:hAnsi="Angsana New"/>
                <w:sz w:val="29"/>
                <w:szCs w:val="29"/>
              </w:rPr>
              <w:t xml:space="preserve"> (</w:t>
            </w: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>รายจ่าย</w:t>
            </w:r>
            <w:r w:rsidRPr="00310329">
              <w:rPr>
                <w:rFonts w:ascii="Angsana New" w:eastAsia="MS Mincho" w:hAnsi="Angsana New"/>
                <w:sz w:val="29"/>
                <w:szCs w:val="29"/>
              </w:rPr>
              <w:t>)</w:t>
            </w: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 xml:space="preserve"> </w:t>
            </w:r>
            <w:r w:rsidRPr="00310329">
              <w:rPr>
                <w:rFonts w:ascii="Angsana New" w:eastAsia="MS Mincho" w:hAnsi="Angsana New"/>
                <w:sz w:val="29"/>
                <w:szCs w:val="29"/>
              </w:rPr>
              <w:t>/</w:t>
            </w: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3455D626" w14:textId="77777777" w:rsidR="003805F5" w:rsidRPr="00310329" w:rsidRDefault="003805F5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26" w:type="dxa"/>
            <w:vAlign w:val="bottom"/>
          </w:tcPr>
          <w:p w14:paraId="5C0548AB" w14:textId="77777777" w:rsidR="003805F5" w:rsidRPr="00310329" w:rsidRDefault="003805F5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</w:tr>
      <w:tr w:rsidR="00A5431D" w:rsidRPr="00310329" w14:paraId="550404A4" w14:textId="77777777" w:rsidTr="00310329">
        <w:trPr>
          <w:gridAfter w:val="2"/>
          <w:wAfter w:w="41" w:type="dxa"/>
          <w:trHeight w:val="139"/>
          <w:tblHeader/>
        </w:trPr>
        <w:tc>
          <w:tcPr>
            <w:tcW w:w="3688" w:type="dxa"/>
            <w:shd w:val="clear" w:color="auto" w:fill="auto"/>
          </w:tcPr>
          <w:p w14:paraId="0EE1CFD9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90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7EF8131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0A3BE19D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1 </w:t>
            </w: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2561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364AE8FA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88759" w14:textId="34DC3032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>กำไร</w:t>
            </w: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หรือ </w:t>
            </w:r>
            <w:r w:rsidR="005562C2" w:rsidRPr="00310329">
              <w:rPr>
                <w:rFonts w:ascii="Angsana New" w:eastAsia="MS Mincho" w:hAnsi="Angsana New"/>
                <w:sz w:val="29"/>
                <w:szCs w:val="29"/>
                <w:cs/>
              </w:rPr>
              <w:br/>
            </w: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ข</w:t>
            </w: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>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D5AF0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6A1E6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11DC003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26" w:type="dxa"/>
            <w:vAlign w:val="bottom"/>
          </w:tcPr>
          <w:p w14:paraId="3D5BE332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0927C02C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31 </w:t>
            </w:r>
            <w:r w:rsidRPr="00310329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ธันวาคม</w:t>
            </w: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2561</w:t>
            </w:r>
          </w:p>
        </w:tc>
      </w:tr>
      <w:tr w:rsidR="00A5431D" w:rsidRPr="00310329" w14:paraId="76572273" w14:textId="77777777" w:rsidTr="00310329">
        <w:trPr>
          <w:gridAfter w:val="1"/>
          <w:wAfter w:w="21" w:type="dxa"/>
          <w:trHeight w:val="139"/>
        </w:trPr>
        <w:tc>
          <w:tcPr>
            <w:tcW w:w="3688" w:type="dxa"/>
            <w:shd w:val="clear" w:color="auto" w:fill="auto"/>
          </w:tcPr>
          <w:p w14:paraId="1632EB50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6011" w:type="dxa"/>
            <w:gridSpan w:val="10"/>
            <w:shd w:val="clear" w:color="auto" w:fill="auto"/>
          </w:tcPr>
          <w:p w14:paraId="3A7A0679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MS Mincho"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310329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A5431D" w:rsidRPr="00310329" w14:paraId="14BF6E11" w14:textId="77777777" w:rsidTr="00310329">
        <w:trPr>
          <w:trHeight w:val="139"/>
        </w:trPr>
        <w:tc>
          <w:tcPr>
            <w:tcW w:w="3688" w:type="dxa"/>
          </w:tcPr>
          <w:p w14:paraId="07D19575" w14:textId="77777777" w:rsidR="00A5431D" w:rsidRPr="00310329" w:rsidRDefault="00A5431D" w:rsidP="006F4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7"/>
              </w:tabs>
              <w:ind w:right="-79" w:firstLine="15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2" w:type="dxa"/>
          </w:tcPr>
          <w:p w14:paraId="0E5F70C4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6" w:type="dxa"/>
          </w:tcPr>
          <w:p w14:paraId="7E75B8B6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34" w:type="dxa"/>
          </w:tcPr>
          <w:p w14:paraId="053C1016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3" w:type="dxa"/>
            <w:gridSpan w:val="2"/>
          </w:tcPr>
          <w:p w14:paraId="6C41DA1B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50" w:type="dxa"/>
            <w:gridSpan w:val="2"/>
          </w:tcPr>
          <w:p w14:paraId="35592DE7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3942C691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67" w:type="dxa"/>
            <w:gridSpan w:val="3"/>
          </w:tcPr>
          <w:p w14:paraId="51C885BC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A5431D" w:rsidRPr="00310329" w14:paraId="4CD3EEF9" w14:textId="77777777" w:rsidTr="00310329">
        <w:trPr>
          <w:trHeight w:val="348"/>
        </w:trPr>
        <w:tc>
          <w:tcPr>
            <w:tcW w:w="3688" w:type="dxa"/>
          </w:tcPr>
          <w:p w14:paraId="0EEE43D1" w14:textId="75C2AC03" w:rsidR="00A5431D" w:rsidRPr="00310329" w:rsidRDefault="00A5431D" w:rsidP="006F4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3"/>
              <w:rPr>
                <w:rFonts w:ascii="Angsana New" w:eastAsia="MS Mincho" w:hAnsi="Angsana New"/>
                <w:sz w:val="29"/>
                <w:szCs w:val="29"/>
              </w:rPr>
            </w:pP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</w:t>
            </w:r>
            <w:r w:rsidR="00B507F9">
              <w:rPr>
                <w:rFonts w:ascii="Angsana New" w:eastAsia="MS Mincho" w:hAnsi="Angsana New" w:hint="cs"/>
                <w:sz w:val="29"/>
                <w:szCs w:val="29"/>
                <w:cs/>
              </w:rPr>
              <w:t>ไม่หมุนเวียน</w:t>
            </w: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สำหรับ</w:t>
            </w:r>
          </w:p>
          <w:p w14:paraId="65AC60E5" w14:textId="693C66A4" w:rsidR="00A5431D" w:rsidRPr="00310329" w:rsidRDefault="00A5431D" w:rsidP="006F4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"/>
                <w:tab w:val="left" w:pos="350"/>
              </w:tabs>
              <w:ind w:left="249" w:right="-79" w:hanging="95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10329">
              <w:rPr>
                <w:rFonts w:ascii="Angsana New" w:eastAsia="MS Mincho" w:hAnsi="Angsana New"/>
                <w:sz w:val="29"/>
                <w:szCs w:val="29"/>
                <w:cs/>
              </w:rPr>
              <w:tab/>
            </w:r>
            <w:r w:rsidR="006F4521"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</w:t>
            </w:r>
            <w:r w:rsidR="005562C2"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</w:t>
            </w:r>
            <w:r w:rsidR="006F4521"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</w:t>
            </w:r>
            <w:r w:rsidRPr="00310329">
              <w:rPr>
                <w:rFonts w:ascii="Angsana New" w:eastAsia="MS Mincho" w:hAnsi="Angsana New" w:hint="cs"/>
                <w:sz w:val="29"/>
                <w:szCs w:val="29"/>
                <w:cs/>
              </w:rPr>
              <w:t>ผลประโยชน์พนักงาน</w:t>
            </w: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210E2555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  <w:p w14:paraId="36BAF630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6" w:type="dxa"/>
          </w:tcPr>
          <w:p w14:paraId="3D834DC7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34" w:type="dxa"/>
            <w:tcBorders>
              <w:bottom w:val="double" w:sz="4" w:space="0" w:color="auto"/>
            </w:tcBorders>
          </w:tcPr>
          <w:p w14:paraId="714BA9ED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</w:p>
          <w:p w14:paraId="7EC2D2BE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1,185</w:t>
            </w:r>
          </w:p>
        </w:tc>
        <w:tc>
          <w:tcPr>
            <w:tcW w:w="273" w:type="dxa"/>
            <w:gridSpan w:val="2"/>
          </w:tcPr>
          <w:p w14:paraId="131BC7B9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2BC9D20F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  <w:p w14:paraId="788C58B8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B3491CA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67" w:type="dxa"/>
            <w:gridSpan w:val="3"/>
            <w:tcBorders>
              <w:bottom w:val="double" w:sz="4" w:space="0" w:color="auto"/>
            </w:tcBorders>
          </w:tcPr>
          <w:p w14:paraId="6AC9D177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  <w:p w14:paraId="5B75AF53" w14:textId="77777777" w:rsidR="00A5431D" w:rsidRPr="00310329" w:rsidRDefault="00A5431D" w:rsidP="0055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310329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1,185</w:t>
            </w:r>
          </w:p>
        </w:tc>
      </w:tr>
    </w:tbl>
    <w:p w14:paraId="7983AEE7" w14:textId="77777777" w:rsidR="00A5431D" w:rsidRPr="002C5644" w:rsidRDefault="00A5431D" w:rsidP="00A5431D">
      <w:pPr>
        <w:tabs>
          <w:tab w:val="clear" w:pos="454"/>
          <w:tab w:val="left" w:pos="540"/>
        </w:tabs>
        <w:ind w:right="-1080"/>
        <w:rPr>
          <w:rFonts w:ascii="Angsana New" w:eastAsia="MS Mincho" w:hAnsi="Angsana New"/>
          <w:sz w:val="20"/>
          <w:szCs w:val="20"/>
        </w:rPr>
      </w:pPr>
    </w:p>
    <w:p w14:paraId="7A6A3325" w14:textId="77777777" w:rsidR="00EB1F4F" w:rsidRDefault="00EB1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BD9DC10" w14:textId="44B1F754" w:rsidR="00287B73" w:rsidRPr="002C5644" w:rsidRDefault="00287B73" w:rsidP="00C9702A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29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2C5644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</w:t>
      </w:r>
    </w:p>
    <w:p w14:paraId="7FDC2D4C" w14:textId="77777777" w:rsidR="00072241" w:rsidRPr="002C5644" w:rsidRDefault="00072241" w:rsidP="00072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sz w:val="20"/>
          <w:szCs w:val="20"/>
          <w:cs/>
        </w:rPr>
      </w:pPr>
    </w:p>
    <w:p w14:paraId="3CC2B47F" w14:textId="77777777" w:rsidR="00072241" w:rsidRPr="002C5644" w:rsidRDefault="00072241" w:rsidP="00072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C5644">
        <w:rPr>
          <w:rFonts w:ascii="Angsana New" w:eastAsia="MS Mincho" w:hAnsi="Angsana New" w:hint="cs"/>
          <w:sz w:val="30"/>
          <w:szCs w:val="30"/>
          <w:cs/>
        </w:rPr>
        <w:t>กำไร</w:t>
      </w:r>
      <w:r w:rsidRPr="002C5644">
        <w:rPr>
          <w:rFonts w:ascii="Angsana New" w:eastAsia="MS Mincho" w:hAnsi="Angsana New"/>
          <w:sz w:val="30"/>
          <w:szCs w:val="30"/>
          <w:cs/>
        </w:rPr>
        <w:t>ต่อหุ้นขั้นพื้นฐานสำหรับแต่ละ</w:t>
      </w:r>
      <w:r w:rsidRPr="002C5644">
        <w:rPr>
          <w:rFonts w:ascii="Angsana New" w:eastAsia="MS Mincho" w:hAnsi="Angsana New" w:hint="cs"/>
          <w:sz w:val="30"/>
          <w:szCs w:val="30"/>
          <w:cs/>
        </w:rPr>
        <w:t>ปี</w:t>
      </w:r>
      <w:r w:rsidRPr="002C5644">
        <w:rPr>
          <w:rFonts w:ascii="Angsana New" w:eastAsia="MS Mincho" w:hAnsi="Angsana New"/>
          <w:sz w:val="30"/>
          <w:szCs w:val="30"/>
          <w:cs/>
        </w:rPr>
        <w:t>สิ้นสุดวันที่ 3</w:t>
      </w:r>
      <w:r w:rsidRPr="002C5644">
        <w:rPr>
          <w:rFonts w:ascii="Angsana New" w:eastAsia="MS Mincho" w:hAnsi="Angsana New"/>
          <w:sz w:val="30"/>
          <w:szCs w:val="30"/>
        </w:rPr>
        <w:t>1</w:t>
      </w:r>
      <w:r w:rsidRPr="002C564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2C5644">
        <w:rPr>
          <w:rFonts w:ascii="Angsana New" w:eastAsia="MS Mincho" w:hAnsi="Angsana New" w:hint="cs"/>
          <w:sz w:val="30"/>
          <w:szCs w:val="30"/>
          <w:cs/>
        </w:rPr>
        <w:t xml:space="preserve">ธันวาคม </w:t>
      </w:r>
      <w:r w:rsidR="00494C96" w:rsidRPr="002C5644">
        <w:rPr>
          <w:rFonts w:ascii="Angsana New" w:eastAsia="MS Mincho" w:hAnsi="Angsana New"/>
          <w:sz w:val="30"/>
          <w:szCs w:val="30"/>
        </w:rPr>
        <w:t>256</w:t>
      </w:r>
      <w:r w:rsidR="00AA37CF" w:rsidRPr="002C5644">
        <w:rPr>
          <w:rFonts w:ascii="Angsana New" w:eastAsia="MS Mincho" w:hAnsi="Angsana New"/>
          <w:sz w:val="30"/>
          <w:szCs w:val="30"/>
        </w:rPr>
        <w:t>2</w:t>
      </w:r>
      <w:r w:rsidRPr="002C5644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2C5644">
        <w:rPr>
          <w:rFonts w:ascii="Angsana New" w:eastAsia="MS Mincho" w:hAnsi="Angsana New"/>
          <w:sz w:val="30"/>
          <w:szCs w:val="30"/>
          <w:cs/>
        </w:rPr>
        <w:t>และ</w:t>
      </w:r>
      <w:r w:rsidR="00494C96" w:rsidRPr="002C5644">
        <w:rPr>
          <w:rFonts w:ascii="Angsana New" w:eastAsia="MS Mincho" w:hAnsi="Angsana New"/>
          <w:sz w:val="30"/>
          <w:szCs w:val="30"/>
        </w:rPr>
        <w:t xml:space="preserve"> 256</w:t>
      </w:r>
      <w:r w:rsidR="00AA37CF" w:rsidRPr="002C5644">
        <w:rPr>
          <w:rFonts w:ascii="Angsana New" w:eastAsia="MS Mincho" w:hAnsi="Angsana New"/>
          <w:sz w:val="30"/>
          <w:szCs w:val="30"/>
        </w:rPr>
        <w:t>1</w:t>
      </w:r>
      <w:r w:rsidRPr="002C5644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2C5644">
        <w:rPr>
          <w:rFonts w:ascii="Angsana New" w:eastAsia="MS Mincho" w:hAnsi="Angsana New"/>
          <w:sz w:val="30"/>
          <w:szCs w:val="30"/>
          <w:cs/>
        </w:rPr>
        <w:t>คำนวณจาก</w:t>
      </w:r>
      <w:r w:rsidRPr="002C5644">
        <w:rPr>
          <w:rFonts w:ascii="Angsana New" w:eastAsia="MS Mincho" w:hAnsi="Angsana New" w:hint="cs"/>
          <w:sz w:val="30"/>
          <w:szCs w:val="30"/>
          <w:cs/>
        </w:rPr>
        <w:t>กำไร</w:t>
      </w:r>
      <w:r w:rsidRPr="002C5644">
        <w:rPr>
          <w:rFonts w:ascii="Angsana New" w:eastAsia="MS Mincho" w:hAnsi="Angsana New"/>
          <w:sz w:val="30"/>
          <w:szCs w:val="30"/>
          <w:cs/>
        </w:rPr>
        <w:t>สำหรับ</w:t>
      </w:r>
      <w:r w:rsidRPr="002C5644">
        <w:rPr>
          <w:rFonts w:ascii="Angsana New" w:eastAsia="MS Mincho" w:hAnsi="Angsana New" w:hint="cs"/>
          <w:sz w:val="30"/>
          <w:szCs w:val="30"/>
          <w:cs/>
        </w:rPr>
        <w:t>ปี</w:t>
      </w:r>
      <w:r w:rsidRPr="002C5644">
        <w:rPr>
          <w:rFonts w:ascii="Angsana New" w:eastAsia="MS Mincho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2C5644">
        <w:rPr>
          <w:rFonts w:ascii="Angsana New" w:eastAsia="MS Mincho" w:hAnsi="Angsana New" w:hint="cs"/>
          <w:sz w:val="30"/>
          <w:szCs w:val="30"/>
          <w:cs/>
        </w:rPr>
        <w:t>ปี</w:t>
      </w:r>
      <w:r w:rsidRPr="002C5644">
        <w:rPr>
          <w:rFonts w:ascii="Angsana New" w:eastAsia="MS Mincho" w:hAnsi="Angsana New"/>
          <w:sz w:val="30"/>
          <w:szCs w:val="30"/>
          <w:cs/>
        </w:rPr>
        <w:t>ในแต่ละ</w:t>
      </w:r>
      <w:r w:rsidRPr="002C5644">
        <w:rPr>
          <w:rFonts w:ascii="Angsana New" w:eastAsia="MS Mincho" w:hAnsi="Angsana New" w:hint="cs"/>
          <w:sz w:val="30"/>
          <w:szCs w:val="30"/>
          <w:cs/>
        </w:rPr>
        <w:t>ปี</w:t>
      </w:r>
      <w:r w:rsidRPr="002C5644">
        <w:rPr>
          <w:rFonts w:ascii="Angsana New" w:eastAsia="MS Mincho" w:hAnsi="Angsana New"/>
          <w:sz w:val="30"/>
          <w:szCs w:val="30"/>
          <w:cs/>
        </w:rPr>
        <w:t>โดยวิธีถัวเฉลี่ย</w:t>
      </w:r>
      <w:r w:rsidR="00B93A24" w:rsidRPr="002C5644">
        <w:rPr>
          <w:rFonts w:ascii="Angsana New" w:eastAsia="MS Mincho" w:hAnsi="Angsana New"/>
          <w:sz w:val="30"/>
          <w:szCs w:val="30"/>
        </w:rPr>
        <w:br/>
      </w:r>
      <w:r w:rsidRPr="002C5644">
        <w:rPr>
          <w:rFonts w:ascii="Angsana New" w:eastAsia="MS Mincho" w:hAnsi="Angsana New"/>
          <w:sz w:val="30"/>
          <w:szCs w:val="30"/>
          <w:cs/>
        </w:rPr>
        <w:t>ถ่วงน้ำหนัก แสดงการคำนวณดังนี้</w:t>
      </w:r>
    </w:p>
    <w:p w14:paraId="690D549F" w14:textId="77777777" w:rsidR="006E0839" w:rsidRPr="002C5644" w:rsidRDefault="006E0839" w:rsidP="006E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/>
          <w:sz w:val="20"/>
          <w:szCs w:val="20"/>
        </w:rPr>
      </w:pPr>
    </w:p>
    <w:tbl>
      <w:tblPr>
        <w:tblW w:w="967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260"/>
        <w:gridCol w:w="270"/>
        <w:gridCol w:w="1332"/>
        <w:gridCol w:w="270"/>
        <w:gridCol w:w="1233"/>
      </w:tblGrid>
      <w:tr w:rsidR="00072241" w:rsidRPr="002C5644" w14:paraId="5F0EF49A" w14:textId="77777777" w:rsidTr="00041B14">
        <w:tc>
          <w:tcPr>
            <w:tcW w:w="3780" w:type="dxa"/>
          </w:tcPr>
          <w:p w14:paraId="3F74381F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899C75D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2C5644">
              <w:rPr>
                <w:rFonts w:ascii="Angsana New" w:eastAsia="MS Mincho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E822D46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130FC540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C5644">
              <w:rPr>
                <w:rFonts w:ascii="Angsana New" w:eastAsia="MS Mincho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1B25DD" w:rsidRPr="002C5644" w14:paraId="12613C56" w14:textId="77777777" w:rsidTr="006E3C15">
        <w:tc>
          <w:tcPr>
            <w:tcW w:w="3780" w:type="dxa"/>
            <w:shd w:val="clear" w:color="auto" w:fill="auto"/>
          </w:tcPr>
          <w:p w14:paraId="5BCA954E" w14:textId="77777777" w:rsidR="001B25DD" w:rsidRPr="002C5644" w:rsidRDefault="001B25DD" w:rsidP="001B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CEB79E" w14:textId="77777777" w:rsidR="001B25DD" w:rsidRPr="002C5644" w:rsidRDefault="001B25DD" w:rsidP="001B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  <w:r w:rsidR="00AA37CF" w:rsidRPr="002C5644">
              <w:rPr>
                <w:rFonts w:ascii="Angsana New" w:eastAsia="MS Mincho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666D98D" w14:textId="77777777" w:rsidR="001B25DD" w:rsidRPr="002C5644" w:rsidRDefault="001B25DD" w:rsidP="001B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B4D60F" w14:textId="77777777" w:rsidR="001B25DD" w:rsidRPr="002C5644" w:rsidRDefault="001B25DD" w:rsidP="001B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  <w:r w:rsidR="00AA37CF" w:rsidRPr="002C5644">
              <w:rPr>
                <w:rFonts w:ascii="Angsana New" w:eastAsia="MS Mincho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E84BD24" w14:textId="77777777" w:rsidR="001B25DD" w:rsidRPr="002C5644" w:rsidRDefault="001B25DD" w:rsidP="001B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0558D0B1" w14:textId="77777777" w:rsidR="001B25DD" w:rsidRPr="002C5644" w:rsidRDefault="001B25DD" w:rsidP="001B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  <w:r w:rsidR="00AA37CF" w:rsidRPr="002C5644">
              <w:rPr>
                <w:rFonts w:ascii="Angsana New" w:eastAsia="MS Mincho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B4ADC22" w14:textId="77777777" w:rsidR="001B25DD" w:rsidRPr="002C5644" w:rsidRDefault="001B25DD" w:rsidP="001B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41EBE948" w14:textId="77777777" w:rsidR="001B25DD" w:rsidRPr="002C5644" w:rsidRDefault="001B25DD" w:rsidP="001B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  <w:r w:rsidR="00AA37CF" w:rsidRPr="002C5644">
              <w:rPr>
                <w:rFonts w:ascii="Angsana New" w:eastAsia="MS Mincho" w:hAnsi="Angsana New"/>
                <w:bCs/>
                <w:sz w:val="30"/>
                <w:szCs w:val="30"/>
              </w:rPr>
              <w:t>1</w:t>
            </w:r>
          </w:p>
        </w:tc>
      </w:tr>
      <w:tr w:rsidR="00B87DD3" w:rsidRPr="002C5644" w14:paraId="6B5DB50B" w14:textId="77777777" w:rsidTr="006E3C15">
        <w:tc>
          <w:tcPr>
            <w:tcW w:w="3780" w:type="dxa"/>
            <w:shd w:val="clear" w:color="auto" w:fill="auto"/>
          </w:tcPr>
          <w:p w14:paraId="3754662A" w14:textId="77777777" w:rsidR="00B87DD3" w:rsidRPr="002C5644" w:rsidRDefault="00B87DD3" w:rsidP="001B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E03891" w14:textId="77777777" w:rsidR="00B87DD3" w:rsidRPr="002C5644" w:rsidRDefault="00B87DD3" w:rsidP="001B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3E6EE51" w14:textId="77777777" w:rsidR="00B87DD3" w:rsidRPr="002C5644" w:rsidRDefault="00B87DD3" w:rsidP="001B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515285" w14:textId="77777777" w:rsidR="00B87DD3" w:rsidRPr="002C5644" w:rsidRDefault="00B87DD3" w:rsidP="00B8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63D7A1E3" w14:textId="77777777" w:rsidR="00B87DD3" w:rsidRPr="002C5644" w:rsidRDefault="00B87DD3" w:rsidP="001B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626A7F1E" w14:textId="77777777" w:rsidR="00B87DD3" w:rsidRPr="002C5644" w:rsidRDefault="00B87DD3" w:rsidP="001B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A9B9331" w14:textId="77777777" w:rsidR="00B87DD3" w:rsidRPr="002C5644" w:rsidRDefault="00B87DD3" w:rsidP="001B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2D6A8ADB" w14:textId="77777777" w:rsidR="00B87DD3" w:rsidRPr="002C5644" w:rsidRDefault="00B87DD3" w:rsidP="001B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</w:tr>
      <w:tr w:rsidR="00072241" w:rsidRPr="002C5644" w14:paraId="1AACFC91" w14:textId="77777777" w:rsidTr="00041B14">
        <w:tc>
          <w:tcPr>
            <w:tcW w:w="3780" w:type="dxa"/>
            <w:shd w:val="clear" w:color="auto" w:fill="auto"/>
          </w:tcPr>
          <w:p w14:paraId="04F75DC3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5895" w:type="dxa"/>
            <w:gridSpan w:val="7"/>
            <w:shd w:val="clear" w:color="auto" w:fill="auto"/>
          </w:tcPr>
          <w:p w14:paraId="20D4B192" w14:textId="77777777" w:rsidR="00072241" w:rsidRPr="002C5644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2C5644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2C5644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A5431D" w:rsidRPr="002C5644" w14:paraId="1937AA10" w14:textId="77777777" w:rsidTr="006E3C15">
        <w:tc>
          <w:tcPr>
            <w:tcW w:w="3780" w:type="dxa"/>
          </w:tcPr>
          <w:p w14:paraId="796207EF" w14:textId="76CB6E14" w:rsidR="00A5431D" w:rsidRPr="002C5644" w:rsidRDefault="00A5431D" w:rsidP="00A5431D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2C5644">
              <w:rPr>
                <w:rFonts w:ascii="Angsana New" w:hAnsi="Angsana New" w:hint="cs"/>
                <w:b/>
                <w:bCs/>
                <w:i/>
                <w:iCs/>
                <w:sz w:val="32"/>
                <w:szCs w:val="32"/>
                <w:cs/>
              </w:rPr>
              <w:t>กำไรที่เป็นส่วนของผู้ถือหุ้น</w:t>
            </w:r>
            <w:r w:rsidR="00F96467" w:rsidRPr="002C5644">
              <w:rPr>
                <w:rFonts w:ascii="Angsana New" w:hAnsi="Angsana New" w:hint="cs"/>
                <w:b/>
                <w:bCs/>
                <w:i/>
                <w:iCs/>
                <w:sz w:val="32"/>
                <w:szCs w:val="32"/>
                <w:cs/>
              </w:rPr>
              <w:t>สามัญ</w:t>
            </w:r>
          </w:p>
        </w:tc>
        <w:tc>
          <w:tcPr>
            <w:tcW w:w="1260" w:type="dxa"/>
          </w:tcPr>
          <w:p w14:paraId="40D7640B" w14:textId="77777777" w:rsidR="00A5431D" w:rsidRPr="002C5644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225DC87" w14:textId="77777777" w:rsidR="00A5431D" w:rsidRPr="002C5644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89FB6A" w14:textId="77777777" w:rsidR="00A5431D" w:rsidRPr="002C5644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57ED937" w14:textId="77777777" w:rsidR="00A5431D" w:rsidRPr="002C5644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</w:tcPr>
          <w:p w14:paraId="2E5FE64D" w14:textId="77777777" w:rsidR="00A5431D" w:rsidRPr="002C5644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012F137" w14:textId="77777777" w:rsidR="00A5431D" w:rsidRPr="002C5644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61BC8B44" w14:textId="77777777" w:rsidR="00A5431D" w:rsidRPr="002C5644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041B14" w:rsidRPr="002C5644" w14:paraId="578D3D27" w14:textId="77777777" w:rsidTr="00FC3D62">
        <w:tc>
          <w:tcPr>
            <w:tcW w:w="3780" w:type="dxa"/>
          </w:tcPr>
          <w:p w14:paraId="0783F30B" w14:textId="133F19BF" w:rsidR="00041B14" w:rsidRPr="002C5644" w:rsidRDefault="00F96467" w:rsidP="00041B14">
            <w:pPr>
              <w:ind w:left="246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F96467">
              <w:rPr>
                <w:rFonts w:ascii="Angsana New" w:hAnsi="Angsana New" w:hint="cs"/>
                <w:b/>
                <w:bCs/>
                <w:i/>
                <w:iCs/>
                <w:sz w:val="32"/>
                <w:szCs w:val="32"/>
                <w:cs/>
              </w:rPr>
              <w:t>สำหรับปีสิ้นสุดวันที่</w:t>
            </w:r>
            <w:r w:rsidRPr="00F96467"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  <w:t xml:space="preserve"> 31 </w:t>
            </w:r>
            <w:r w:rsidRPr="00F96467">
              <w:rPr>
                <w:rFonts w:ascii="Angsana New" w:hAnsi="Angsana New" w:hint="cs"/>
                <w:b/>
                <w:bCs/>
                <w:i/>
                <w:i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6C0FAE8E" w14:textId="1BF8105E" w:rsidR="00041B14" w:rsidRPr="00041B14" w:rsidRDefault="00041B14" w:rsidP="0004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41B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1,054,229</w:t>
            </w:r>
          </w:p>
        </w:tc>
        <w:tc>
          <w:tcPr>
            <w:tcW w:w="270" w:type="dxa"/>
            <w:vAlign w:val="center"/>
          </w:tcPr>
          <w:p w14:paraId="30A87B51" w14:textId="77777777" w:rsidR="00041B14" w:rsidRPr="00041B14" w:rsidRDefault="00041B14" w:rsidP="0004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4A8FA479" w14:textId="7A413EA7" w:rsidR="00041B14" w:rsidRPr="00041B14" w:rsidRDefault="00041B14" w:rsidP="0004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41B1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468,513</w:t>
            </w:r>
          </w:p>
        </w:tc>
        <w:tc>
          <w:tcPr>
            <w:tcW w:w="270" w:type="dxa"/>
            <w:vAlign w:val="center"/>
          </w:tcPr>
          <w:p w14:paraId="03A58BD4" w14:textId="77777777" w:rsidR="00041B14" w:rsidRPr="00041B14" w:rsidRDefault="00041B14" w:rsidP="0004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vAlign w:val="center"/>
          </w:tcPr>
          <w:p w14:paraId="00F1FDA4" w14:textId="04BFF156" w:rsidR="00041B14" w:rsidRPr="00041B14" w:rsidRDefault="00041B14" w:rsidP="0004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41B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1,081,790</w:t>
            </w:r>
          </w:p>
        </w:tc>
        <w:tc>
          <w:tcPr>
            <w:tcW w:w="270" w:type="dxa"/>
          </w:tcPr>
          <w:p w14:paraId="5E9C23D7" w14:textId="77777777" w:rsidR="00041B14" w:rsidRPr="002C5644" w:rsidRDefault="00041B14" w:rsidP="0004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2717CFD7" w14:textId="3480D80D" w:rsidR="00041B14" w:rsidRPr="002C5644" w:rsidRDefault="00041B14" w:rsidP="0004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93,846</w:t>
            </w:r>
          </w:p>
        </w:tc>
      </w:tr>
      <w:tr w:rsidR="006E3C15" w:rsidRPr="002C5644" w14:paraId="70F59754" w14:textId="77777777" w:rsidTr="006E3C15">
        <w:tc>
          <w:tcPr>
            <w:tcW w:w="3780" w:type="dxa"/>
          </w:tcPr>
          <w:p w14:paraId="606FD709" w14:textId="293559B2" w:rsidR="006E3C15" w:rsidRPr="002C5644" w:rsidRDefault="006E3C15" w:rsidP="006E3C15">
            <w:pPr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6D460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ที่</w:t>
            </w:r>
            <w:r w:rsidR="0031032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เ</w:t>
            </w: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ป็นส่วนของบริษัทอื่น</w:t>
            </w:r>
          </w:p>
          <w:p w14:paraId="3D995441" w14:textId="77777777" w:rsidR="006E3C15" w:rsidRPr="002C5644" w:rsidRDefault="006E3C15" w:rsidP="006E3C15">
            <w:pP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  ในกลุ่มก่อนการจัดโครงสร้างธุรกิจ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DED3E44" w14:textId="77777777" w:rsidR="006E3C15" w:rsidRPr="002C5644" w:rsidRDefault="006E3C15" w:rsidP="006E3C15">
            <w:pPr>
              <w:tabs>
                <w:tab w:val="decimal" w:pos="1012"/>
              </w:tabs>
              <w:spacing w:line="230" w:lineRule="auto"/>
              <w:ind w:left="-108" w:right="-100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E420F3D" w14:textId="217AA4DA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(14,210)</w:t>
            </w:r>
          </w:p>
        </w:tc>
        <w:tc>
          <w:tcPr>
            <w:tcW w:w="270" w:type="dxa"/>
          </w:tcPr>
          <w:p w14:paraId="074F77E5" w14:textId="77777777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912F31E" w14:textId="77777777" w:rsidR="006E3C15" w:rsidRPr="002C5644" w:rsidRDefault="006E3C15" w:rsidP="006E3C15">
            <w:pPr>
              <w:tabs>
                <w:tab w:val="decimal" w:pos="1012"/>
              </w:tabs>
              <w:spacing w:line="230" w:lineRule="auto"/>
              <w:ind w:left="-108" w:right="-100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EB752C7" w14:textId="47D8BEC5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41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14,355</w:t>
            </w: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9EF53D1" w14:textId="77777777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vAlign w:val="bottom"/>
          </w:tcPr>
          <w:p w14:paraId="5D6F4341" w14:textId="62D88D43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73F5A6" w14:textId="77777777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5EDA1F74" w14:textId="0BB4AD56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E3C15" w:rsidRPr="002C5644" w14:paraId="052957E9" w14:textId="77777777" w:rsidTr="006E3C15">
        <w:tc>
          <w:tcPr>
            <w:tcW w:w="3780" w:type="dxa"/>
          </w:tcPr>
          <w:p w14:paraId="18BB6AD4" w14:textId="77777777" w:rsidR="006E3C15" w:rsidRPr="002C5644" w:rsidRDefault="006E3C15" w:rsidP="006E3C15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จำนวนหุ้นสามัญที่ออก</w:t>
            </w:r>
            <w:r w:rsidRPr="002C5644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8FDFD7C" w14:textId="69B0FBF8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24,000,000</w:t>
            </w:r>
          </w:p>
        </w:tc>
        <w:tc>
          <w:tcPr>
            <w:tcW w:w="270" w:type="dxa"/>
          </w:tcPr>
          <w:p w14:paraId="72F28045" w14:textId="77777777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C2FCB6E" w14:textId="3BFEFDD5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900,000</w:t>
            </w:r>
          </w:p>
        </w:tc>
        <w:tc>
          <w:tcPr>
            <w:tcW w:w="270" w:type="dxa"/>
          </w:tcPr>
          <w:p w14:paraId="309C183F" w14:textId="77777777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vAlign w:val="bottom"/>
          </w:tcPr>
          <w:p w14:paraId="6F5B0831" w14:textId="1DFFBD84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93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24,000,000</w:t>
            </w:r>
          </w:p>
        </w:tc>
        <w:tc>
          <w:tcPr>
            <w:tcW w:w="270" w:type="dxa"/>
          </w:tcPr>
          <w:p w14:paraId="125641CE" w14:textId="77777777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vAlign w:val="bottom"/>
          </w:tcPr>
          <w:p w14:paraId="12273502" w14:textId="28D9521E" w:rsidR="006E3C15" w:rsidRPr="002C5644" w:rsidRDefault="006E3C15" w:rsidP="005A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44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900,000</w:t>
            </w:r>
          </w:p>
        </w:tc>
      </w:tr>
      <w:tr w:rsidR="006E3C15" w:rsidRPr="002C5644" w14:paraId="6B5D0F1D" w14:textId="77777777" w:rsidTr="006E3C15">
        <w:tc>
          <w:tcPr>
            <w:tcW w:w="3780" w:type="dxa"/>
          </w:tcPr>
          <w:p w14:paraId="1E1E3261" w14:textId="77777777" w:rsidR="006E3C15" w:rsidRPr="002C5644" w:rsidRDefault="006E3C15" w:rsidP="006E3C15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260" w:type="dxa"/>
          </w:tcPr>
          <w:p w14:paraId="077F7794" w14:textId="34300046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1,754,427</w:t>
            </w:r>
          </w:p>
        </w:tc>
        <w:tc>
          <w:tcPr>
            <w:tcW w:w="270" w:type="dxa"/>
          </w:tcPr>
          <w:p w14:paraId="401B0F0E" w14:textId="77777777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1D5EF4" w14:textId="4EC21690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593,877</w:t>
            </w:r>
          </w:p>
        </w:tc>
        <w:tc>
          <w:tcPr>
            <w:tcW w:w="270" w:type="dxa"/>
          </w:tcPr>
          <w:p w14:paraId="26D0B2CC" w14:textId="77777777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2F681520" w14:textId="06E87406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93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1,754,427</w:t>
            </w:r>
          </w:p>
        </w:tc>
        <w:tc>
          <w:tcPr>
            <w:tcW w:w="270" w:type="dxa"/>
          </w:tcPr>
          <w:p w14:paraId="46FF3E5F" w14:textId="77777777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908A2DF" w14:textId="0924B105" w:rsidR="006E3C15" w:rsidRPr="002C5644" w:rsidRDefault="006E3C15" w:rsidP="005A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44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593,877</w:t>
            </w:r>
          </w:p>
        </w:tc>
      </w:tr>
      <w:tr w:rsidR="006E3C15" w:rsidRPr="002C5644" w14:paraId="79FF51BC" w14:textId="77777777" w:rsidTr="006E3C15">
        <w:tc>
          <w:tcPr>
            <w:tcW w:w="3780" w:type="dxa"/>
          </w:tcPr>
          <w:p w14:paraId="6C19BE06" w14:textId="77777777" w:rsidR="006E3C15" w:rsidRPr="002C5644" w:rsidRDefault="006E3C15" w:rsidP="006E3C15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9BDB00" w14:textId="5FA7B5A7" w:rsidR="006E3C15" w:rsidRPr="002C5644" w:rsidRDefault="006E3C15" w:rsidP="005A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2D5B5B" w14:textId="77777777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16690F" w14:textId="0D682A4A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13,444,890</w:t>
            </w:r>
          </w:p>
        </w:tc>
        <w:tc>
          <w:tcPr>
            <w:tcW w:w="270" w:type="dxa"/>
          </w:tcPr>
          <w:p w14:paraId="01C9245E" w14:textId="77777777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1C84DB4E" w14:textId="702B1845" w:rsidR="006E3C15" w:rsidRPr="002C5644" w:rsidRDefault="006E3C15" w:rsidP="005A509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93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DDF8CF" w14:textId="77777777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719EF3E3" w14:textId="3220F1CD" w:rsidR="006E3C15" w:rsidRPr="002C5644" w:rsidRDefault="006E3C15" w:rsidP="005A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44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13,444,890</w:t>
            </w:r>
          </w:p>
        </w:tc>
      </w:tr>
      <w:tr w:rsidR="006E3C15" w:rsidRPr="002C5644" w14:paraId="0BE82E9B" w14:textId="77777777" w:rsidTr="006E3C15">
        <w:tc>
          <w:tcPr>
            <w:tcW w:w="3780" w:type="dxa"/>
          </w:tcPr>
          <w:p w14:paraId="52EF8651" w14:textId="77777777" w:rsidR="006E3C15" w:rsidRPr="002C5644" w:rsidRDefault="006E3C15" w:rsidP="006E3C15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A00B65B" w14:textId="77777777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8608E3D" w14:textId="77777777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3D7115" w14:textId="77777777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F2811F1" w14:textId="77777777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F44FFD4" w14:textId="77777777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9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517211C" w14:textId="77777777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35E18BF" w14:textId="77777777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9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6E3C15" w:rsidRPr="002C5644" w14:paraId="67ACB93A" w14:textId="77777777" w:rsidTr="006E3C15">
        <w:tc>
          <w:tcPr>
            <w:tcW w:w="3780" w:type="dxa"/>
          </w:tcPr>
          <w:p w14:paraId="6550B444" w14:textId="77777777" w:rsidR="006E3C15" w:rsidRPr="002C5644" w:rsidRDefault="006E3C15" w:rsidP="006E3C15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4208B3D" w14:textId="34E90982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25,754,427</w:t>
            </w:r>
          </w:p>
        </w:tc>
        <w:tc>
          <w:tcPr>
            <w:tcW w:w="270" w:type="dxa"/>
          </w:tcPr>
          <w:p w14:paraId="4F8A8AA3" w14:textId="77777777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0F56323" w14:textId="0FA1D482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14,938,767</w:t>
            </w:r>
          </w:p>
        </w:tc>
        <w:tc>
          <w:tcPr>
            <w:tcW w:w="270" w:type="dxa"/>
          </w:tcPr>
          <w:p w14:paraId="30E8F9FA" w14:textId="77777777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vAlign w:val="bottom"/>
          </w:tcPr>
          <w:p w14:paraId="74CAB180" w14:textId="4E622D4F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9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25,754,427</w:t>
            </w:r>
          </w:p>
        </w:tc>
        <w:tc>
          <w:tcPr>
            <w:tcW w:w="270" w:type="dxa"/>
          </w:tcPr>
          <w:p w14:paraId="1F0878DB" w14:textId="77777777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23113F0E" w14:textId="34DB7813" w:rsidR="006E3C15" w:rsidRPr="002C5644" w:rsidRDefault="006E3C15" w:rsidP="005A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4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14,938,767</w:t>
            </w:r>
          </w:p>
        </w:tc>
      </w:tr>
      <w:tr w:rsidR="00041B14" w:rsidRPr="002C5644" w14:paraId="2E9F9751" w14:textId="77777777" w:rsidTr="006E3C15">
        <w:tc>
          <w:tcPr>
            <w:tcW w:w="3780" w:type="dxa"/>
          </w:tcPr>
          <w:p w14:paraId="684AC84D" w14:textId="77777777" w:rsidR="00041B14" w:rsidRPr="002C5644" w:rsidRDefault="00041B14" w:rsidP="00041B14">
            <w:pP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2C5644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7F310D6" w14:textId="27879A2A" w:rsidR="00041B14" w:rsidRPr="00041B14" w:rsidRDefault="00041B14" w:rsidP="0004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1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41B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0.041</w:t>
            </w:r>
          </w:p>
        </w:tc>
        <w:tc>
          <w:tcPr>
            <w:tcW w:w="270" w:type="dxa"/>
          </w:tcPr>
          <w:p w14:paraId="62D99391" w14:textId="77777777" w:rsidR="00041B14" w:rsidRPr="00041B14" w:rsidRDefault="00041B14" w:rsidP="0004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FFF19DC" w14:textId="50EFB6D2" w:rsidR="00041B14" w:rsidRPr="00041B14" w:rsidRDefault="00041B14" w:rsidP="0004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1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41B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0.031</w:t>
            </w:r>
          </w:p>
        </w:tc>
        <w:tc>
          <w:tcPr>
            <w:tcW w:w="270" w:type="dxa"/>
          </w:tcPr>
          <w:p w14:paraId="088FF440" w14:textId="77777777" w:rsidR="00041B14" w:rsidRPr="00041B14" w:rsidRDefault="00041B14" w:rsidP="0004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9A013C" w14:textId="5C89E391" w:rsidR="00041B14" w:rsidRPr="00041B14" w:rsidRDefault="00041B14" w:rsidP="0004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41B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0.042</w:t>
            </w:r>
          </w:p>
        </w:tc>
        <w:tc>
          <w:tcPr>
            <w:tcW w:w="270" w:type="dxa"/>
            <w:shd w:val="clear" w:color="auto" w:fill="auto"/>
          </w:tcPr>
          <w:p w14:paraId="502E274C" w14:textId="77777777" w:rsidR="00041B14" w:rsidRPr="002C5644" w:rsidRDefault="00041B14" w:rsidP="0004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A679E9" w14:textId="273B3FB6" w:rsidR="00041B14" w:rsidRPr="002C5644" w:rsidRDefault="00041B14" w:rsidP="0004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0.006</w:t>
            </w:r>
          </w:p>
        </w:tc>
      </w:tr>
      <w:tr w:rsidR="00310329" w:rsidRPr="002C5644" w14:paraId="76A386B3" w14:textId="77777777" w:rsidTr="00310329">
        <w:tc>
          <w:tcPr>
            <w:tcW w:w="3780" w:type="dxa"/>
          </w:tcPr>
          <w:p w14:paraId="3C4D3A1D" w14:textId="77777777" w:rsidR="00310329" w:rsidRPr="002C5644" w:rsidRDefault="00310329" w:rsidP="006E3C15">
            <w:pP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9BB3982" w14:textId="77777777" w:rsidR="00310329" w:rsidRPr="002C5644" w:rsidRDefault="00310329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9A1B4D" w14:textId="77777777" w:rsidR="00310329" w:rsidRPr="002C5644" w:rsidRDefault="00310329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916222E" w14:textId="77777777" w:rsidR="00310329" w:rsidRPr="002C5644" w:rsidRDefault="00310329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A03F3" w14:textId="77777777" w:rsidR="00310329" w:rsidRPr="002C5644" w:rsidRDefault="00310329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E62E76" w14:textId="77777777" w:rsidR="00310329" w:rsidRPr="002C5644" w:rsidRDefault="00310329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912CA6" w14:textId="77777777" w:rsidR="00310329" w:rsidRPr="002C5644" w:rsidRDefault="00310329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6AC210" w14:textId="77777777" w:rsidR="00310329" w:rsidRPr="002C5644" w:rsidRDefault="00310329" w:rsidP="005A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0329" w:rsidRPr="002C5644" w14:paraId="1F64708D" w14:textId="77777777" w:rsidTr="00310329">
        <w:tc>
          <w:tcPr>
            <w:tcW w:w="3780" w:type="dxa"/>
          </w:tcPr>
          <w:p w14:paraId="4B2C0036" w14:textId="77777777" w:rsidR="00310329" w:rsidRPr="002C5644" w:rsidRDefault="00310329" w:rsidP="006E3C15">
            <w:pP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210E3F7" w14:textId="77777777" w:rsidR="00310329" w:rsidRPr="002C5644" w:rsidRDefault="00310329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067E75" w14:textId="77777777" w:rsidR="00310329" w:rsidRPr="002C5644" w:rsidRDefault="00310329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D2E0E91" w14:textId="77777777" w:rsidR="00310329" w:rsidRPr="002C5644" w:rsidRDefault="00310329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F1B620" w14:textId="77777777" w:rsidR="00310329" w:rsidRPr="002C5644" w:rsidRDefault="00310329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  <w:shd w:val="clear" w:color="auto" w:fill="auto"/>
            <w:vAlign w:val="bottom"/>
          </w:tcPr>
          <w:p w14:paraId="25E4E795" w14:textId="77777777" w:rsidR="00310329" w:rsidRPr="002C5644" w:rsidRDefault="00310329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994FFA4" w14:textId="77777777" w:rsidR="00310329" w:rsidRPr="002C5644" w:rsidRDefault="00310329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nil"/>
            </w:tcBorders>
            <w:shd w:val="clear" w:color="auto" w:fill="auto"/>
            <w:vAlign w:val="bottom"/>
          </w:tcPr>
          <w:p w14:paraId="44201F7A" w14:textId="77777777" w:rsidR="00310329" w:rsidRPr="002C5644" w:rsidRDefault="00310329" w:rsidP="005A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1B2CB1A" w14:textId="77777777" w:rsidR="00EB1F4F" w:rsidRDefault="00EB1F4F" w:rsidP="00F52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7737A325" w14:textId="77777777" w:rsidR="00EB1F4F" w:rsidRDefault="00EB1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35C00AC" w14:textId="03268136" w:rsidR="00287B73" w:rsidRPr="002C5644" w:rsidRDefault="00287B73" w:rsidP="00C9702A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29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2C5644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B928F76" w14:textId="77777777" w:rsidR="003C4FAE" w:rsidRPr="002C5644" w:rsidRDefault="003C4FAE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70969EEB" w14:textId="77777777" w:rsidR="003C4FAE" w:rsidRPr="002C5644" w:rsidRDefault="003C4FAE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2C5644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D5BA3B7" w14:textId="77777777" w:rsidR="003C4FAE" w:rsidRPr="002C5644" w:rsidRDefault="003C4FAE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1FA4978C" w14:textId="77777777" w:rsidR="003C4FAE" w:rsidRPr="002C5644" w:rsidRDefault="003C4FAE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C5644">
        <w:rPr>
          <w:rFonts w:ascii="Angsana New" w:eastAsia="MS Mincho" w:hAnsi="Angsana New"/>
          <w:sz w:val="30"/>
          <w:szCs w:val="30"/>
          <w:cs/>
        </w:rPr>
        <w:t xml:space="preserve">กลุ่มบริษัทมีความเสี่ยงจากการดำเนินธุรกิจตามปกติจากการเปลี่ยนแปลงอัตราดอกเบี้ย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กลุ่มบริษัทไม่มีการถือหรือออกเครื่องมือทางการเงินที่เป็นตราสารอนุพันธ์ </w:t>
      </w:r>
      <w:r w:rsidR="00E9272A" w:rsidRPr="002C5644">
        <w:rPr>
          <w:rFonts w:ascii="Angsana New" w:eastAsia="MS Mincho" w:hAnsi="Angsana New"/>
          <w:sz w:val="30"/>
          <w:szCs w:val="30"/>
        </w:rPr>
        <w:br/>
      </w:r>
      <w:r w:rsidRPr="002C5644">
        <w:rPr>
          <w:rFonts w:ascii="Angsana New" w:eastAsia="MS Mincho" w:hAnsi="Angsana New"/>
          <w:sz w:val="30"/>
          <w:szCs w:val="30"/>
          <w:cs/>
        </w:rPr>
        <w:t xml:space="preserve">เพื่อการเก็งกำไรหรือการค้า </w:t>
      </w:r>
    </w:p>
    <w:p w14:paraId="51128D49" w14:textId="77777777" w:rsidR="00C53389" w:rsidRPr="002C5644" w:rsidRDefault="00C53389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7CF341FC" w14:textId="77777777" w:rsidR="00EB5786" w:rsidRPr="002C5644" w:rsidRDefault="003C4FAE" w:rsidP="00F04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C5644">
        <w:rPr>
          <w:rFonts w:ascii="Angsana New" w:eastAsia="MS Mincho" w:hAnsi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</w:t>
      </w:r>
      <w:r w:rsidRPr="002C5644">
        <w:rPr>
          <w:rFonts w:ascii="Angsana New" w:eastAsia="MS Mincho" w:hAnsi="Angsana New"/>
          <w:sz w:val="30"/>
          <w:szCs w:val="30"/>
        </w:rPr>
        <w:t xml:space="preserve"> </w:t>
      </w:r>
      <w:r w:rsidRPr="002C5644">
        <w:rPr>
          <w:rFonts w:ascii="Angsana New" w:eastAsia="MS Mincho" w:hAnsi="Angsana New"/>
          <w:sz w:val="30"/>
          <w:szCs w:val="30"/>
          <w:cs/>
        </w:rPr>
        <w:t>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</w:t>
      </w:r>
      <w:r w:rsidRPr="002C5644">
        <w:rPr>
          <w:rFonts w:ascii="Angsana New" w:eastAsia="MS Mincho" w:hAnsi="Angsana New"/>
          <w:spacing w:val="-2"/>
          <w:sz w:val="30"/>
          <w:szCs w:val="30"/>
          <w:cs/>
        </w:rPr>
        <w:t>ความเสี่ยง</w:t>
      </w:r>
      <w:r w:rsidR="00C82062" w:rsidRPr="002C5644">
        <w:rPr>
          <w:rFonts w:ascii="Angsana New" w:eastAsia="MS Mincho" w:hAnsi="Angsana New"/>
          <w:spacing w:val="-2"/>
          <w:sz w:val="30"/>
          <w:szCs w:val="30"/>
          <w:cs/>
        </w:rPr>
        <w:t xml:space="preserve"> </w:t>
      </w:r>
      <w:r w:rsidRPr="002C5644">
        <w:rPr>
          <w:rFonts w:ascii="Angsana New" w:eastAsia="MS Mincho" w:hAnsi="Angsana New"/>
          <w:spacing w:val="-2"/>
          <w:sz w:val="30"/>
          <w:szCs w:val="30"/>
          <w:cs/>
        </w:rPr>
        <w:t>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</w:t>
      </w:r>
      <w:r w:rsidRPr="002C5644">
        <w:rPr>
          <w:rFonts w:ascii="Angsana New" w:eastAsia="MS Mincho" w:hAnsi="Angsana New"/>
          <w:sz w:val="30"/>
          <w:szCs w:val="30"/>
          <w:cs/>
        </w:rPr>
        <w:t>มีความสมดุลระหว่างความเสี่ยงและการควบคุมความเสี่ยง</w:t>
      </w:r>
    </w:p>
    <w:p w14:paraId="086F3D5B" w14:textId="77777777" w:rsidR="003805F5" w:rsidRPr="002C5644" w:rsidRDefault="003805F5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1B37652C" w14:textId="2E917904" w:rsidR="003C4FAE" w:rsidRPr="002C5644" w:rsidRDefault="003C4FAE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  <w:r w:rsidRPr="002C5644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37310FF1" w14:textId="77777777" w:rsidR="003C4FAE" w:rsidRPr="002C5644" w:rsidRDefault="003C4FAE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sz w:val="30"/>
          <w:szCs w:val="30"/>
        </w:rPr>
      </w:pPr>
    </w:p>
    <w:p w14:paraId="703D6AE9" w14:textId="6B6BA722" w:rsidR="003C4FAE" w:rsidRPr="002C5644" w:rsidRDefault="003C4FAE" w:rsidP="00B91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C5644">
        <w:rPr>
          <w:rFonts w:ascii="Angsana New" w:eastAsia="MS Mincho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9F097A" w:rsidRPr="002C5644">
        <w:rPr>
          <w:rFonts w:ascii="Angsana New" w:eastAsia="MS Mincho" w:hAnsi="Angsana New" w:hint="cs"/>
          <w:sz w:val="30"/>
          <w:szCs w:val="30"/>
          <w:cs/>
        </w:rPr>
        <w:t>ความเชื่อมั่นของ</w:t>
      </w:r>
      <w:r w:rsidR="00B91172">
        <w:rPr>
          <w:rFonts w:ascii="Angsana New" w:eastAsia="MS Mincho" w:hAnsi="Angsana New" w:hint="cs"/>
          <w:sz w:val="30"/>
          <w:szCs w:val="30"/>
          <w:cs/>
        </w:rPr>
        <w:t>นักลงทุน</w:t>
      </w:r>
      <w:r w:rsidR="005828F7" w:rsidRPr="002C5644">
        <w:rPr>
          <w:rFonts w:ascii="Angsana New" w:eastAsia="MS Mincho" w:hAnsi="Angsana New" w:hint="cs"/>
          <w:sz w:val="30"/>
          <w:szCs w:val="30"/>
          <w:cs/>
        </w:rPr>
        <w:t>และเจ้าหนี้</w:t>
      </w:r>
      <w:r w:rsidRPr="002C5644">
        <w:rPr>
          <w:rFonts w:ascii="Angsana New" w:eastAsia="MS Mincho" w:hAnsi="Angsana New"/>
          <w:sz w:val="30"/>
          <w:szCs w:val="30"/>
          <w:cs/>
        </w:rPr>
        <w:t xml:space="preserve"> 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B93A24" w:rsidRPr="002C5644">
        <w:rPr>
          <w:rFonts w:ascii="Angsana New" w:eastAsia="MS Mincho" w:hAnsi="Angsana New"/>
          <w:sz w:val="30"/>
          <w:szCs w:val="30"/>
        </w:rPr>
        <w:br/>
      </w:r>
      <w:r w:rsidRPr="002C5644">
        <w:rPr>
          <w:rFonts w:ascii="Angsana New" w:eastAsia="MS Mincho" w:hAnsi="Angsana New"/>
          <w:sz w:val="30"/>
          <w:szCs w:val="30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 ซึ่งไม่รวม</w:t>
      </w:r>
      <w:r w:rsidR="00B93A24" w:rsidRPr="002C5644">
        <w:rPr>
          <w:rFonts w:ascii="Angsana New" w:eastAsia="MS Mincho" w:hAnsi="Angsana New"/>
          <w:sz w:val="30"/>
          <w:szCs w:val="30"/>
        </w:rPr>
        <w:br/>
      </w:r>
      <w:r w:rsidRPr="002C5644">
        <w:rPr>
          <w:rFonts w:ascii="Angsana New" w:eastAsia="MS Mincho" w:hAnsi="Angsana New"/>
          <w:sz w:val="30"/>
          <w:szCs w:val="30"/>
          <w:cs/>
        </w:rPr>
        <w:t>ส</w:t>
      </w:r>
      <w:r w:rsidR="008D0B59" w:rsidRPr="002C5644">
        <w:rPr>
          <w:rFonts w:ascii="Angsana New" w:eastAsia="MS Mincho" w:hAnsi="Angsana New"/>
          <w:sz w:val="30"/>
          <w:szCs w:val="30"/>
          <w:cs/>
        </w:rPr>
        <w:t>่วนได้เสียที่ไม่มีอำนาจควบคุม</w:t>
      </w:r>
      <w:r w:rsidR="00B91172">
        <w:rPr>
          <w:rFonts w:ascii="Angsana New" w:eastAsia="MS Mincho" w:hAnsi="Angsana New" w:hint="cs"/>
          <w:sz w:val="30"/>
          <w:szCs w:val="30"/>
          <w:cs/>
        </w:rPr>
        <w:t xml:space="preserve"> อีกทั้งยังกำกับดูแลระดับการจ่ายเงินปันผลให้แก่ผู้ถือหุ้นสามัญ</w:t>
      </w:r>
    </w:p>
    <w:p w14:paraId="7F3B6F17" w14:textId="77777777" w:rsidR="003C4FAE" w:rsidRPr="002C5644" w:rsidRDefault="003C4FAE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eastAsia="ja-JP"/>
        </w:rPr>
      </w:pPr>
    </w:p>
    <w:p w14:paraId="2621CEB3" w14:textId="77777777" w:rsidR="003C4FAE" w:rsidRPr="002C5644" w:rsidRDefault="003C4FAE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2C5644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7A0380EA" w14:textId="77777777" w:rsidR="003C4FAE" w:rsidRPr="002C5644" w:rsidRDefault="003C4FAE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cs/>
          <w:lang w:val="th-TH" w:eastAsia="ja-JP"/>
        </w:rPr>
      </w:pPr>
    </w:p>
    <w:p w14:paraId="737593AE" w14:textId="5483B10E" w:rsidR="00EB5786" w:rsidRPr="002C5644" w:rsidRDefault="003C4FAE" w:rsidP="00667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C5644">
        <w:rPr>
          <w:rFonts w:ascii="Angsana New" w:eastAsia="MS Mincho" w:hAnsi="Angsana New"/>
          <w:sz w:val="30"/>
          <w:szCs w:val="30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</w:t>
      </w:r>
      <w:r w:rsidR="00B93A24" w:rsidRPr="002C5644">
        <w:rPr>
          <w:rFonts w:ascii="Angsana New" w:eastAsia="MS Mincho" w:hAnsi="Angsana New"/>
          <w:sz w:val="30"/>
          <w:szCs w:val="30"/>
        </w:rPr>
        <w:br/>
      </w:r>
      <w:r w:rsidRPr="002C5644">
        <w:rPr>
          <w:rFonts w:ascii="Angsana New" w:eastAsia="MS Mincho" w:hAnsi="Angsana New"/>
          <w:sz w:val="30"/>
          <w:szCs w:val="30"/>
          <w:cs/>
        </w:rPr>
        <w:t xml:space="preserve">ในตลาด ซึ่งส่งผลกระทบต่อการดำเนินงานและกระแสเงินสดของกลุ่มบริษัท </w:t>
      </w:r>
      <w:r w:rsidRPr="002C5644">
        <w:rPr>
          <w:rFonts w:ascii="Angsana New" w:eastAsia="MS Mincho" w:hAnsi="Angsana New" w:hint="cs"/>
          <w:sz w:val="30"/>
          <w:szCs w:val="30"/>
          <w:cs/>
        </w:rPr>
        <w:t>เนื่อง</w:t>
      </w:r>
      <w:r w:rsidRPr="002C5644">
        <w:rPr>
          <w:rFonts w:ascii="Angsana New" w:eastAsia="MS Mincho" w:hAnsi="Angsana New"/>
          <w:sz w:val="30"/>
          <w:szCs w:val="30"/>
          <w:cs/>
        </w:rPr>
        <w:t>จากดอกเบี้ย</w:t>
      </w:r>
      <w:r w:rsidRPr="002C5644">
        <w:rPr>
          <w:rFonts w:ascii="Angsana New" w:eastAsia="MS Mincho" w:hAnsi="Angsana New" w:hint="cs"/>
          <w:sz w:val="30"/>
          <w:szCs w:val="30"/>
          <w:cs/>
        </w:rPr>
        <w:t>ของ</w:t>
      </w:r>
      <w:r w:rsidRPr="002C5644">
        <w:rPr>
          <w:rFonts w:ascii="Angsana New" w:eastAsia="MS Mincho" w:hAnsi="Angsana New"/>
          <w:sz w:val="30"/>
          <w:szCs w:val="30"/>
          <w:cs/>
        </w:rPr>
        <w:t>เงินกู้ยืม</w:t>
      </w:r>
      <w:r w:rsidR="00B93A24" w:rsidRPr="002C5644">
        <w:rPr>
          <w:rFonts w:ascii="Angsana New" w:eastAsia="MS Mincho" w:hAnsi="Angsana New"/>
          <w:sz w:val="30"/>
          <w:szCs w:val="30"/>
        </w:rPr>
        <w:br/>
      </w:r>
      <w:r w:rsidRPr="002C5644">
        <w:rPr>
          <w:rFonts w:ascii="Angsana New" w:eastAsia="MS Mincho" w:hAnsi="Angsana New" w:hint="cs"/>
          <w:sz w:val="30"/>
          <w:szCs w:val="30"/>
          <w:cs/>
        </w:rPr>
        <w:t>ส่วนใหญ่</w:t>
      </w:r>
      <w:r w:rsidRPr="002C5644">
        <w:rPr>
          <w:rFonts w:ascii="Angsana New" w:eastAsia="MS Mincho" w:hAnsi="Angsana New"/>
          <w:sz w:val="30"/>
          <w:szCs w:val="30"/>
          <w:cs/>
        </w:rPr>
        <w:t>มีอัตราคงที่</w:t>
      </w:r>
      <w:r w:rsidRPr="002C5644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2C5644">
        <w:rPr>
          <w:rFonts w:ascii="Angsana New" w:eastAsia="MS Mincho" w:hAnsi="Angsana New"/>
          <w:sz w:val="30"/>
          <w:szCs w:val="30"/>
          <w:cs/>
        </w:rPr>
        <w:t>กลุ่มบริษัทมีความเสี่ยงด้านอัตราดอกเบี้ยที่เกิดจากเงินกู้ยืม</w:t>
      </w:r>
      <w:r w:rsidR="00376F5A" w:rsidRPr="002C5644">
        <w:rPr>
          <w:rFonts w:ascii="Angsana New" w:eastAsia="MS Mincho" w:hAnsi="Angsana New" w:hint="cs"/>
          <w:sz w:val="30"/>
          <w:szCs w:val="30"/>
          <w:cs/>
        </w:rPr>
        <w:t xml:space="preserve"> (ดูหมายเหตุข้อ </w:t>
      </w:r>
      <w:r w:rsidR="00C92397" w:rsidRPr="002C5644">
        <w:rPr>
          <w:rFonts w:ascii="Angsana New" w:eastAsia="MS Mincho" w:hAnsi="Angsana New"/>
          <w:sz w:val="30"/>
          <w:szCs w:val="30"/>
        </w:rPr>
        <w:t>1</w:t>
      </w:r>
      <w:r w:rsidR="006D460E">
        <w:rPr>
          <w:rFonts w:ascii="Angsana New" w:eastAsia="MS Mincho" w:hAnsi="Angsana New"/>
          <w:sz w:val="30"/>
          <w:szCs w:val="30"/>
        </w:rPr>
        <w:t>5</w:t>
      </w:r>
      <w:r w:rsidR="00376F5A" w:rsidRPr="002C5644">
        <w:rPr>
          <w:rFonts w:ascii="Angsana New" w:eastAsia="MS Mincho" w:hAnsi="Angsana New"/>
          <w:sz w:val="30"/>
          <w:szCs w:val="30"/>
        </w:rPr>
        <w:t>)</w:t>
      </w:r>
      <w:r w:rsidR="00C82062" w:rsidRPr="002C5644">
        <w:rPr>
          <w:rFonts w:ascii="Angsana New" w:eastAsia="MS Mincho" w:hAnsi="Angsana New"/>
          <w:sz w:val="30"/>
          <w:szCs w:val="30"/>
        </w:rPr>
        <w:t xml:space="preserve"> </w:t>
      </w:r>
      <w:r w:rsidR="00376F5A" w:rsidRPr="002C5644">
        <w:rPr>
          <w:rFonts w:ascii="Angsana New" w:eastAsia="MS Mincho" w:hAnsi="Angsana New" w:hint="cs"/>
          <w:sz w:val="30"/>
          <w:szCs w:val="30"/>
          <w:cs/>
        </w:rPr>
        <w:t>กลุ่มบริษัท</w:t>
      </w:r>
      <w:r w:rsidR="002651A1" w:rsidRPr="002C5644">
        <w:rPr>
          <w:rFonts w:ascii="Angsana New" w:eastAsia="MS Mincho" w:hAnsi="Angsana New" w:hint="cs"/>
          <w:sz w:val="30"/>
          <w:szCs w:val="30"/>
          <w:cs/>
        </w:rPr>
        <w:t xml:space="preserve">       </w:t>
      </w:r>
      <w:r w:rsidR="00376F5A" w:rsidRPr="002C5644">
        <w:rPr>
          <w:rFonts w:ascii="Angsana New" w:eastAsia="MS Mincho" w:hAnsi="Angsana New" w:hint="cs"/>
          <w:sz w:val="30"/>
          <w:szCs w:val="30"/>
          <w:cs/>
        </w:rPr>
        <w:t>ได้ลดความเสี่ยงดังกล่าวโดยทำให้แน่ใจว่าดอกเบี้ยที่เกิดจากเงินกู้ยืมส่วนใหญ่มีอัตรา</w:t>
      </w:r>
      <w:r w:rsidR="009F097A" w:rsidRPr="002C5644">
        <w:rPr>
          <w:rFonts w:ascii="Angsana New" w:eastAsia="MS Mincho" w:hAnsi="Angsana New" w:hint="cs"/>
          <w:sz w:val="30"/>
          <w:szCs w:val="30"/>
          <w:cs/>
        </w:rPr>
        <w:t>คงที่</w:t>
      </w:r>
    </w:p>
    <w:p w14:paraId="00AF7207" w14:textId="77777777" w:rsidR="0000005B" w:rsidRPr="002C5644" w:rsidRDefault="0000005B" w:rsidP="0021217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31" w:name="_Hlk880759"/>
    </w:p>
    <w:p w14:paraId="1EDAB9C4" w14:textId="77777777" w:rsidR="00A83E15" w:rsidRDefault="00A83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5B614BD" w14:textId="0EC46170" w:rsidR="00212172" w:rsidRPr="002C5644" w:rsidRDefault="00212172" w:rsidP="0021217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lastRenderedPageBreak/>
        <w:t xml:space="preserve">อัตราดอกเบี้ยที่แท้จริงของเงินให้กู้ยืม ณ วันที่ </w:t>
      </w:r>
      <w:r w:rsidRPr="002C5644">
        <w:rPr>
          <w:rFonts w:ascii="Angsana New" w:hAnsi="Angsana New"/>
          <w:sz w:val="30"/>
          <w:szCs w:val="30"/>
        </w:rPr>
        <w:t xml:space="preserve">31 </w:t>
      </w:r>
      <w:r w:rsidRPr="002C5644">
        <w:rPr>
          <w:rFonts w:ascii="Angsana New" w:hAnsi="Angsana New" w:hint="cs"/>
          <w:sz w:val="30"/>
          <w:szCs w:val="30"/>
          <w:cs/>
        </w:rPr>
        <w:t>ธันวาคม และระยะที่ครบกำหนดชำระหรือกำหนดอัตราใหม่</w:t>
      </w:r>
      <w:r w:rsidR="00C82062" w:rsidRPr="002C5644">
        <w:rPr>
          <w:rFonts w:ascii="Angsana New" w:hAnsi="Angsana New" w:hint="cs"/>
          <w:sz w:val="30"/>
          <w:szCs w:val="30"/>
          <w:cs/>
        </w:rPr>
        <w:t xml:space="preserve"> </w:t>
      </w:r>
      <w:r w:rsidR="00B93A24" w:rsidRPr="002C5644">
        <w:rPr>
          <w:rFonts w:ascii="Angsana New" w:hAnsi="Angsana New"/>
          <w:sz w:val="30"/>
          <w:szCs w:val="30"/>
        </w:rPr>
        <w:br/>
      </w:r>
      <w:r w:rsidRPr="002C5644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5467839" w14:textId="357619B1" w:rsidR="006750E2" w:rsidRDefault="00675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</w:p>
    <w:tbl>
      <w:tblPr>
        <w:tblW w:w="916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339"/>
        <w:gridCol w:w="1170"/>
        <w:gridCol w:w="227"/>
        <w:gridCol w:w="1303"/>
        <w:gridCol w:w="227"/>
        <w:gridCol w:w="1213"/>
      </w:tblGrid>
      <w:tr w:rsidR="0038335C" w:rsidRPr="002C5644" w14:paraId="3DBAFC42" w14:textId="77777777" w:rsidTr="00641CB8">
        <w:trPr>
          <w:cantSplit/>
        </w:trPr>
        <w:tc>
          <w:tcPr>
            <w:tcW w:w="3690" w:type="dxa"/>
            <w:shd w:val="clear" w:color="auto" w:fill="auto"/>
          </w:tcPr>
          <w:p w14:paraId="4B7ECE51" w14:textId="77777777" w:rsidR="0038335C" w:rsidRPr="002C5644" w:rsidRDefault="0038335C" w:rsidP="00641CB8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9" w:type="dxa"/>
            <w:gridSpan w:val="6"/>
            <w:shd w:val="clear" w:color="auto" w:fill="auto"/>
            <w:vAlign w:val="bottom"/>
          </w:tcPr>
          <w:p w14:paraId="5ABDC853" w14:textId="77777777" w:rsidR="0038335C" w:rsidRPr="002C5644" w:rsidRDefault="0038335C" w:rsidP="00641CB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8335C" w:rsidRPr="002C5644" w14:paraId="16C3DF37" w14:textId="77777777" w:rsidTr="00641CB8">
        <w:trPr>
          <w:cantSplit/>
        </w:trPr>
        <w:tc>
          <w:tcPr>
            <w:tcW w:w="3690" w:type="dxa"/>
            <w:shd w:val="clear" w:color="auto" w:fill="auto"/>
          </w:tcPr>
          <w:p w14:paraId="496C3D3A" w14:textId="77777777" w:rsidR="0038335C" w:rsidRPr="002C5644" w:rsidRDefault="0038335C" w:rsidP="00641CB8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875BE53" w14:textId="77777777" w:rsidR="0038335C" w:rsidRPr="002C5644" w:rsidRDefault="0038335C" w:rsidP="00641CB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135157" w14:textId="77777777" w:rsidR="0038335C" w:rsidRPr="002C5644" w:rsidRDefault="0038335C" w:rsidP="00641CB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gridSpan w:val="3"/>
            <w:shd w:val="clear" w:color="auto" w:fill="auto"/>
            <w:vAlign w:val="bottom"/>
          </w:tcPr>
          <w:p w14:paraId="5824529E" w14:textId="77777777" w:rsidR="0038335C" w:rsidRPr="002C5644" w:rsidRDefault="0038335C" w:rsidP="00641CB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2C5644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04825357" w14:textId="77777777" w:rsidR="0038335C" w:rsidRPr="002C5644" w:rsidRDefault="0038335C" w:rsidP="00641CB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335C" w:rsidRPr="002C5644" w14:paraId="34FE352E" w14:textId="77777777" w:rsidTr="00641CB8">
        <w:trPr>
          <w:cantSplit/>
        </w:trPr>
        <w:tc>
          <w:tcPr>
            <w:tcW w:w="3690" w:type="dxa"/>
            <w:shd w:val="clear" w:color="auto" w:fill="auto"/>
          </w:tcPr>
          <w:p w14:paraId="7356F3B4" w14:textId="77777777" w:rsidR="0038335C" w:rsidRPr="002C5644" w:rsidRDefault="0038335C" w:rsidP="00641CB8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9D03F77" w14:textId="77777777" w:rsidR="0038335C" w:rsidRPr="002C5644" w:rsidRDefault="0038335C" w:rsidP="00641CB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1FBAD4" w14:textId="77777777" w:rsidR="0038335C" w:rsidRPr="002C5644" w:rsidRDefault="0038335C" w:rsidP="00641CB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2C564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5D4F47DB" w14:textId="77777777" w:rsidR="0038335C" w:rsidRPr="002C5644" w:rsidRDefault="0038335C" w:rsidP="00641CB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5848BAD" w14:textId="77777777" w:rsidR="0038335C" w:rsidRPr="002C5644" w:rsidRDefault="0038335C" w:rsidP="00641CB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แต่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2C5644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08EF5400" w14:textId="77777777" w:rsidR="0038335C" w:rsidRPr="002C5644" w:rsidRDefault="0038335C" w:rsidP="00641CB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07649E8" w14:textId="77777777" w:rsidR="0038335C" w:rsidRPr="002C5644" w:rsidRDefault="0038335C" w:rsidP="00641CB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8335C" w:rsidRPr="002C5644" w14:paraId="3CBB33EF" w14:textId="77777777" w:rsidTr="00641CB8">
        <w:trPr>
          <w:cantSplit/>
        </w:trPr>
        <w:tc>
          <w:tcPr>
            <w:tcW w:w="3690" w:type="dxa"/>
            <w:shd w:val="clear" w:color="auto" w:fill="auto"/>
          </w:tcPr>
          <w:p w14:paraId="174AEEC5" w14:textId="77777777" w:rsidR="0038335C" w:rsidRPr="002C5644" w:rsidRDefault="0038335C" w:rsidP="00641CB8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0B6B2DD" w14:textId="77777777" w:rsidR="0038335C" w:rsidRPr="002C5644" w:rsidRDefault="0038335C" w:rsidP="00641CB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56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140" w:type="dxa"/>
            <w:gridSpan w:val="5"/>
            <w:shd w:val="clear" w:color="auto" w:fill="auto"/>
            <w:vAlign w:val="bottom"/>
          </w:tcPr>
          <w:p w14:paraId="6BF8A412" w14:textId="77777777" w:rsidR="0038335C" w:rsidRPr="002C5644" w:rsidRDefault="0038335C" w:rsidP="00641CB8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335C" w:rsidRPr="002C5644" w14:paraId="6B47C879" w14:textId="77777777" w:rsidTr="00641CB8">
        <w:trPr>
          <w:cantSplit/>
        </w:trPr>
        <w:tc>
          <w:tcPr>
            <w:tcW w:w="3690" w:type="dxa"/>
            <w:shd w:val="clear" w:color="auto" w:fill="auto"/>
          </w:tcPr>
          <w:p w14:paraId="74C43927" w14:textId="6931C8E1" w:rsidR="0038335C" w:rsidRPr="002C5644" w:rsidRDefault="00A83E15" w:rsidP="00641CB8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  <w:r w:rsidR="00FD5D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D5D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="00FD5D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339" w:type="dxa"/>
            <w:shd w:val="clear" w:color="auto" w:fill="auto"/>
          </w:tcPr>
          <w:p w14:paraId="26D18B80" w14:textId="77777777" w:rsidR="0038335C" w:rsidRPr="002C5644" w:rsidRDefault="0038335C" w:rsidP="00641CB8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E16A91" w14:textId="77777777" w:rsidR="0038335C" w:rsidRPr="002C5644" w:rsidRDefault="0038335C" w:rsidP="00641CB8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15C217F1" w14:textId="77777777" w:rsidR="0038335C" w:rsidRPr="002C5644" w:rsidRDefault="0038335C" w:rsidP="00641CB8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21D352B" w14:textId="77777777" w:rsidR="0038335C" w:rsidRPr="002C5644" w:rsidRDefault="0038335C" w:rsidP="00641CB8">
            <w:pPr>
              <w:tabs>
                <w:tab w:val="decimal" w:pos="724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458D8A70" w14:textId="77777777" w:rsidR="0038335C" w:rsidRPr="002C5644" w:rsidRDefault="0038335C" w:rsidP="00641CB8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6204C007" w14:textId="77777777" w:rsidR="0038335C" w:rsidRPr="002C5644" w:rsidRDefault="0038335C" w:rsidP="00641CB8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59CE" w:rsidRPr="002C5644" w14:paraId="3B8DBE3C" w14:textId="77777777" w:rsidTr="001719D0">
        <w:trPr>
          <w:cantSplit/>
          <w:trHeight w:val="353"/>
        </w:trPr>
        <w:tc>
          <w:tcPr>
            <w:tcW w:w="3690" w:type="dxa"/>
            <w:shd w:val="clear" w:color="auto" w:fill="auto"/>
          </w:tcPr>
          <w:p w14:paraId="3BE2B46E" w14:textId="77777777" w:rsidR="001A59CE" w:rsidRPr="00A83E15" w:rsidRDefault="00DF1BA2" w:rsidP="00641CB8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3E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39" w:type="dxa"/>
            <w:shd w:val="clear" w:color="auto" w:fill="auto"/>
          </w:tcPr>
          <w:p w14:paraId="0330BE26" w14:textId="77777777" w:rsidR="001A59CE" w:rsidRPr="002C5644" w:rsidRDefault="001A59CE" w:rsidP="00641CB8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FB77A4" w14:textId="77777777" w:rsidR="001A59CE" w:rsidRPr="002C5644" w:rsidRDefault="001A59CE" w:rsidP="00641CB8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6D29C57D" w14:textId="77777777" w:rsidR="001A59CE" w:rsidRPr="002C5644" w:rsidRDefault="001A59CE" w:rsidP="00641CB8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68A475D" w14:textId="77777777" w:rsidR="001A59CE" w:rsidRPr="002C5644" w:rsidRDefault="001A59CE" w:rsidP="00641CB8">
            <w:pPr>
              <w:tabs>
                <w:tab w:val="decimal" w:pos="724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31E0BDD6" w14:textId="77777777" w:rsidR="001A59CE" w:rsidRPr="002C5644" w:rsidRDefault="001A59CE" w:rsidP="00641CB8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15DF88BF" w14:textId="77777777" w:rsidR="001A59CE" w:rsidRPr="002C5644" w:rsidRDefault="001A59CE" w:rsidP="00641CB8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3C15" w:rsidRPr="002C5644" w14:paraId="684A7026" w14:textId="77777777" w:rsidTr="00DF1BA2">
        <w:trPr>
          <w:cantSplit/>
        </w:trPr>
        <w:tc>
          <w:tcPr>
            <w:tcW w:w="3690" w:type="dxa"/>
            <w:shd w:val="clear" w:color="auto" w:fill="auto"/>
          </w:tcPr>
          <w:p w14:paraId="47C7DC23" w14:textId="77777777" w:rsidR="006E3C15" w:rsidRPr="002C5644" w:rsidRDefault="006E3C15" w:rsidP="006E3C15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39" w:type="dxa"/>
            <w:shd w:val="clear" w:color="auto" w:fill="auto"/>
          </w:tcPr>
          <w:p w14:paraId="59550A79" w14:textId="71BA07EA" w:rsidR="006E3C15" w:rsidRPr="002C5644" w:rsidRDefault="006E3C15" w:rsidP="006E3C15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4.3</w:t>
            </w:r>
            <w:r w:rsidR="00D7596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E7FA30B" w14:textId="6BF94B57" w:rsidR="006E3C15" w:rsidRPr="002C5644" w:rsidRDefault="006E3C15" w:rsidP="006E3C15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40,580</w:t>
            </w:r>
          </w:p>
        </w:tc>
        <w:tc>
          <w:tcPr>
            <w:tcW w:w="227" w:type="dxa"/>
            <w:shd w:val="clear" w:color="auto" w:fill="auto"/>
          </w:tcPr>
          <w:p w14:paraId="719EA3BA" w14:textId="52C1B2E8" w:rsidR="006E3C15" w:rsidRPr="002C5644" w:rsidRDefault="006E3C15" w:rsidP="006E3C15">
            <w:pPr>
              <w:tabs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6DFC0264" w14:textId="1A1872E7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77F49EDA" w14:textId="499CA951" w:rsidR="006E3C15" w:rsidRPr="002C5644" w:rsidRDefault="006E3C15" w:rsidP="006E3C15">
            <w:pPr>
              <w:tabs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shd w:val="clear" w:color="auto" w:fill="auto"/>
          </w:tcPr>
          <w:p w14:paraId="7E7EFA04" w14:textId="1951BBFF" w:rsidR="006E3C15" w:rsidRPr="002C5644" w:rsidRDefault="006E3C15" w:rsidP="006E3C15">
            <w:pPr>
              <w:tabs>
                <w:tab w:val="clear" w:pos="227"/>
                <w:tab w:val="clear" w:pos="907"/>
                <w:tab w:val="left" w:pos="735"/>
                <w:tab w:val="left" w:pos="1055"/>
              </w:tabs>
              <w:spacing w:line="240" w:lineRule="auto"/>
              <w:ind w:right="-3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40,580</w:t>
            </w:r>
          </w:p>
        </w:tc>
      </w:tr>
    </w:tbl>
    <w:p w14:paraId="4A52A7A4" w14:textId="77777777" w:rsidR="00C53389" w:rsidRPr="002C5644" w:rsidRDefault="00C53389" w:rsidP="00C2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916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339"/>
        <w:gridCol w:w="1170"/>
        <w:gridCol w:w="227"/>
        <w:gridCol w:w="1303"/>
        <w:gridCol w:w="227"/>
        <w:gridCol w:w="1213"/>
      </w:tblGrid>
      <w:tr w:rsidR="00212172" w:rsidRPr="002C5644" w14:paraId="0FE8BE83" w14:textId="77777777" w:rsidTr="00AB23F0">
        <w:trPr>
          <w:cantSplit/>
        </w:trPr>
        <w:tc>
          <w:tcPr>
            <w:tcW w:w="3690" w:type="dxa"/>
            <w:shd w:val="clear" w:color="auto" w:fill="auto"/>
          </w:tcPr>
          <w:p w14:paraId="0D3F7E41" w14:textId="77777777" w:rsidR="00212172" w:rsidRPr="002C5644" w:rsidRDefault="00212172" w:rsidP="00444E81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9" w:type="dxa"/>
            <w:gridSpan w:val="6"/>
            <w:shd w:val="clear" w:color="auto" w:fill="auto"/>
            <w:vAlign w:val="bottom"/>
          </w:tcPr>
          <w:p w14:paraId="57DB3763" w14:textId="77777777" w:rsidR="00212172" w:rsidRPr="002C5644" w:rsidRDefault="00212172" w:rsidP="0021217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BB0D61"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12172" w:rsidRPr="002C5644" w14:paraId="1BAA7EFD" w14:textId="77777777" w:rsidTr="00AB23F0">
        <w:trPr>
          <w:cantSplit/>
        </w:trPr>
        <w:tc>
          <w:tcPr>
            <w:tcW w:w="3690" w:type="dxa"/>
            <w:shd w:val="clear" w:color="auto" w:fill="auto"/>
          </w:tcPr>
          <w:p w14:paraId="6EE1707E" w14:textId="77777777" w:rsidR="00212172" w:rsidRPr="002C5644" w:rsidRDefault="00212172" w:rsidP="00444E81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9A587DC" w14:textId="77777777" w:rsidR="00212172" w:rsidRPr="002C5644" w:rsidRDefault="00212172" w:rsidP="00444E8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59E6F4" w14:textId="77777777" w:rsidR="00212172" w:rsidRPr="002C5644" w:rsidRDefault="00212172" w:rsidP="00444E8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gridSpan w:val="3"/>
            <w:shd w:val="clear" w:color="auto" w:fill="auto"/>
            <w:vAlign w:val="bottom"/>
          </w:tcPr>
          <w:p w14:paraId="19FDE4ED" w14:textId="77777777" w:rsidR="00212172" w:rsidRPr="002C5644" w:rsidRDefault="00212172" w:rsidP="00444E8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2C5644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3C441A1C" w14:textId="77777777" w:rsidR="00212172" w:rsidRPr="002C5644" w:rsidRDefault="00212172" w:rsidP="00444E8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2172" w:rsidRPr="002C5644" w14:paraId="2825BD7F" w14:textId="77777777" w:rsidTr="00AB23F0">
        <w:trPr>
          <w:cantSplit/>
        </w:trPr>
        <w:tc>
          <w:tcPr>
            <w:tcW w:w="3690" w:type="dxa"/>
            <w:shd w:val="clear" w:color="auto" w:fill="auto"/>
          </w:tcPr>
          <w:p w14:paraId="76D66914" w14:textId="77777777" w:rsidR="00212172" w:rsidRPr="002C5644" w:rsidRDefault="00212172" w:rsidP="00444E81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A8A14CF" w14:textId="77777777" w:rsidR="00212172" w:rsidRPr="002C5644" w:rsidRDefault="00212172" w:rsidP="00444E8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4D1C72" w14:textId="77777777" w:rsidR="00212172" w:rsidRPr="002C5644" w:rsidRDefault="00212172" w:rsidP="00444E8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2C564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2F4913B0" w14:textId="77777777" w:rsidR="00212172" w:rsidRPr="002C5644" w:rsidRDefault="00212172" w:rsidP="00444E8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1850B59" w14:textId="77777777" w:rsidR="00212172" w:rsidRPr="002C5644" w:rsidRDefault="00212172" w:rsidP="00444E8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แต่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2C5644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081128F5" w14:textId="77777777" w:rsidR="00212172" w:rsidRPr="002C5644" w:rsidRDefault="00212172" w:rsidP="00444E8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155CE765" w14:textId="77777777" w:rsidR="00212172" w:rsidRPr="002C5644" w:rsidRDefault="00212172" w:rsidP="00444E8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12172" w:rsidRPr="002C5644" w14:paraId="15F616BA" w14:textId="77777777" w:rsidTr="00AB23F0">
        <w:trPr>
          <w:cantSplit/>
        </w:trPr>
        <w:tc>
          <w:tcPr>
            <w:tcW w:w="3690" w:type="dxa"/>
            <w:shd w:val="clear" w:color="auto" w:fill="auto"/>
          </w:tcPr>
          <w:p w14:paraId="4AE386A1" w14:textId="77777777" w:rsidR="00212172" w:rsidRPr="002C5644" w:rsidRDefault="00212172" w:rsidP="00444E81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5B0B1FF" w14:textId="77777777" w:rsidR="00212172" w:rsidRPr="002C5644" w:rsidRDefault="00212172" w:rsidP="00444E8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56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140" w:type="dxa"/>
            <w:gridSpan w:val="5"/>
            <w:shd w:val="clear" w:color="auto" w:fill="auto"/>
            <w:vAlign w:val="bottom"/>
          </w:tcPr>
          <w:p w14:paraId="36A93F81" w14:textId="77777777" w:rsidR="00212172" w:rsidRPr="002C5644" w:rsidRDefault="00212172" w:rsidP="00444E81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2172" w:rsidRPr="002C5644" w14:paraId="309FEB15" w14:textId="77777777" w:rsidTr="00BD284D">
        <w:trPr>
          <w:cantSplit/>
        </w:trPr>
        <w:tc>
          <w:tcPr>
            <w:tcW w:w="3690" w:type="dxa"/>
            <w:shd w:val="clear" w:color="auto" w:fill="auto"/>
          </w:tcPr>
          <w:p w14:paraId="1CD28F66" w14:textId="0051335A" w:rsidR="00212172" w:rsidRPr="002C5644" w:rsidRDefault="00A83E15" w:rsidP="00444E81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39" w:type="dxa"/>
            <w:shd w:val="clear" w:color="auto" w:fill="auto"/>
          </w:tcPr>
          <w:p w14:paraId="54D40DE0" w14:textId="77777777" w:rsidR="00212172" w:rsidRPr="002C5644" w:rsidRDefault="00212172" w:rsidP="00444E81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2531B3" w14:textId="77777777" w:rsidR="00212172" w:rsidRPr="002C5644" w:rsidRDefault="00212172" w:rsidP="00444E81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3BF08C60" w14:textId="77777777" w:rsidR="00212172" w:rsidRPr="002C5644" w:rsidRDefault="00212172" w:rsidP="00444E81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6460B61" w14:textId="77777777" w:rsidR="00212172" w:rsidRPr="002C5644" w:rsidRDefault="00212172" w:rsidP="00444E81">
            <w:pPr>
              <w:tabs>
                <w:tab w:val="decimal" w:pos="724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182F4D2D" w14:textId="77777777" w:rsidR="00212172" w:rsidRPr="002C5644" w:rsidRDefault="00212172" w:rsidP="00444E81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69B06F04" w14:textId="77777777" w:rsidR="00212172" w:rsidRPr="002C5644" w:rsidRDefault="00212172" w:rsidP="00444E81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2172" w:rsidRPr="002C5644" w14:paraId="03F7C69D" w14:textId="77777777" w:rsidTr="00BD284D">
        <w:trPr>
          <w:cantSplit/>
        </w:trPr>
        <w:tc>
          <w:tcPr>
            <w:tcW w:w="3690" w:type="dxa"/>
            <w:shd w:val="clear" w:color="auto" w:fill="auto"/>
          </w:tcPr>
          <w:p w14:paraId="020A5D6C" w14:textId="77777777" w:rsidR="00212172" w:rsidRPr="002C5644" w:rsidRDefault="00BB0D61" w:rsidP="00444E81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="00212172"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="00212172"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9" w:type="dxa"/>
            <w:shd w:val="clear" w:color="auto" w:fill="auto"/>
          </w:tcPr>
          <w:p w14:paraId="62AEB513" w14:textId="77777777" w:rsidR="00212172" w:rsidRPr="002C5644" w:rsidRDefault="00212172" w:rsidP="00444E81">
            <w:pPr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6586A0" w14:textId="77777777" w:rsidR="00212172" w:rsidRPr="002C5644" w:rsidRDefault="00212172" w:rsidP="00444E81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48EA881C" w14:textId="77777777" w:rsidR="00212172" w:rsidRPr="002C5644" w:rsidRDefault="00212172" w:rsidP="00444E81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87467CC" w14:textId="77777777" w:rsidR="00212172" w:rsidRPr="002C5644" w:rsidRDefault="00212172" w:rsidP="00444E81">
            <w:pPr>
              <w:tabs>
                <w:tab w:val="clear" w:pos="907"/>
                <w:tab w:val="decimal" w:pos="724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54BEDDD7" w14:textId="77777777" w:rsidR="00212172" w:rsidRPr="002C5644" w:rsidRDefault="00212172" w:rsidP="00444E81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39516E0D" w14:textId="77777777" w:rsidR="00212172" w:rsidRPr="002C5644" w:rsidRDefault="00212172" w:rsidP="00444E81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3C15" w:rsidRPr="002C5644" w14:paraId="30AE1A12" w14:textId="77777777" w:rsidTr="00AB23F0">
        <w:trPr>
          <w:cantSplit/>
        </w:trPr>
        <w:tc>
          <w:tcPr>
            <w:tcW w:w="3690" w:type="dxa"/>
            <w:shd w:val="clear" w:color="auto" w:fill="auto"/>
          </w:tcPr>
          <w:p w14:paraId="538B1900" w14:textId="77777777" w:rsidR="006E3C15" w:rsidRPr="002C5644" w:rsidRDefault="006E3C15" w:rsidP="006E3C15">
            <w:pPr>
              <w:spacing w:line="240" w:lineRule="auto"/>
              <w:ind w:left="371" w:right="-108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39" w:type="dxa"/>
            <w:shd w:val="clear" w:color="auto" w:fill="auto"/>
          </w:tcPr>
          <w:p w14:paraId="1A4AF609" w14:textId="05010C47" w:rsidR="006E3C15" w:rsidRPr="002C5644" w:rsidRDefault="006E3C15" w:rsidP="006E3C15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3.6</w:t>
            </w:r>
            <w:r w:rsidR="00A70B0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8CD735D" w14:textId="7F87A8FA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0CCF8431" w14:textId="2F698E5F" w:rsidR="006E3C15" w:rsidRPr="002C5644" w:rsidRDefault="006E3C15" w:rsidP="006E3C15">
            <w:pPr>
              <w:tabs>
                <w:tab w:val="clear" w:pos="907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100EF145" w14:textId="1A239042" w:rsidR="006E3C15" w:rsidRPr="002C5644" w:rsidRDefault="006E3C15" w:rsidP="006E3C15">
            <w:pPr>
              <w:tabs>
                <w:tab w:val="clear" w:pos="227"/>
                <w:tab w:val="clear" w:pos="907"/>
                <w:tab w:val="left" w:pos="735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63,177,383</w:t>
            </w:r>
          </w:p>
        </w:tc>
        <w:tc>
          <w:tcPr>
            <w:tcW w:w="227" w:type="dxa"/>
            <w:shd w:val="clear" w:color="auto" w:fill="auto"/>
          </w:tcPr>
          <w:p w14:paraId="284A90A7" w14:textId="73298015" w:rsidR="006E3C15" w:rsidRPr="002C5644" w:rsidRDefault="006E3C15" w:rsidP="006E3C15">
            <w:pPr>
              <w:tabs>
                <w:tab w:val="clear" w:pos="907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shd w:val="clear" w:color="auto" w:fill="auto"/>
          </w:tcPr>
          <w:p w14:paraId="4F9C0D11" w14:textId="185EB489" w:rsidR="006E3C15" w:rsidRPr="002C5644" w:rsidRDefault="006E3C15" w:rsidP="006E3C15">
            <w:pPr>
              <w:tabs>
                <w:tab w:val="clear" w:pos="227"/>
                <w:tab w:val="clear" w:pos="907"/>
                <w:tab w:val="left" w:pos="735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63,177,383</w:t>
            </w:r>
          </w:p>
        </w:tc>
      </w:tr>
      <w:tr w:rsidR="006E3C15" w:rsidRPr="002C5644" w14:paraId="386E494C" w14:textId="77777777" w:rsidTr="0087054B">
        <w:trPr>
          <w:cantSplit/>
        </w:trPr>
        <w:tc>
          <w:tcPr>
            <w:tcW w:w="3690" w:type="dxa"/>
            <w:shd w:val="clear" w:color="auto" w:fill="auto"/>
          </w:tcPr>
          <w:p w14:paraId="222AF6AA" w14:textId="77777777" w:rsidR="006E3C15" w:rsidRPr="002C5644" w:rsidRDefault="006E3C15" w:rsidP="006E3C15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9" w:type="dxa"/>
            <w:gridSpan w:val="6"/>
            <w:shd w:val="clear" w:color="auto" w:fill="auto"/>
          </w:tcPr>
          <w:p w14:paraId="65458E3B" w14:textId="77777777" w:rsidR="006E3C15" w:rsidRPr="002C5644" w:rsidRDefault="006E3C15" w:rsidP="006E3C15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E3C15" w:rsidRPr="002C5644" w14:paraId="51494423" w14:textId="77777777" w:rsidTr="00AB23F0">
        <w:trPr>
          <w:cantSplit/>
        </w:trPr>
        <w:tc>
          <w:tcPr>
            <w:tcW w:w="3690" w:type="dxa"/>
            <w:shd w:val="clear" w:color="auto" w:fill="auto"/>
          </w:tcPr>
          <w:p w14:paraId="79FEB69B" w14:textId="3B29DAA5" w:rsidR="006E3C15" w:rsidRPr="002C5644" w:rsidRDefault="00A83E15" w:rsidP="006E3C15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  <w:r w:rsidR="00FD5D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39" w:type="dxa"/>
            <w:shd w:val="clear" w:color="auto" w:fill="auto"/>
          </w:tcPr>
          <w:p w14:paraId="3BB05BE2" w14:textId="77777777" w:rsidR="006E3C15" w:rsidRPr="002C5644" w:rsidRDefault="006E3C15" w:rsidP="006E3C15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C1C570" w14:textId="77777777" w:rsidR="006E3C15" w:rsidRPr="002C5644" w:rsidRDefault="006E3C15" w:rsidP="006E3C15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5FC05FCF" w14:textId="77777777" w:rsidR="006E3C15" w:rsidRPr="002C5644" w:rsidRDefault="006E3C15" w:rsidP="006E3C15">
            <w:pPr>
              <w:tabs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228676E" w14:textId="77777777" w:rsidR="006E3C15" w:rsidRPr="002C5644" w:rsidRDefault="006E3C15" w:rsidP="006E3C15">
            <w:pPr>
              <w:tabs>
                <w:tab w:val="clear" w:pos="907"/>
                <w:tab w:val="decimal" w:pos="724"/>
                <w:tab w:val="decimal" w:pos="821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1314E1FF" w14:textId="77777777" w:rsidR="006E3C15" w:rsidRPr="002C5644" w:rsidRDefault="006E3C15" w:rsidP="006E3C15">
            <w:pPr>
              <w:tabs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232EB101" w14:textId="77777777" w:rsidR="006E3C15" w:rsidRPr="002C5644" w:rsidRDefault="006E3C15" w:rsidP="006E3C15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C15" w:rsidRPr="002C5644" w14:paraId="7858BABD" w14:textId="77777777" w:rsidTr="00CD2961">
        <w:trPr>
          <w:cantSplit/>
        </w:trPr>
        <w:tc>
          <w:tcPr>
            <w:tcW w:w="3690" w:type="dxa"/>
            <w:shd w:val="clear" w:color="auto" w:fill="auto"/>
          </w:tcPr>
          <w:p w14:paraId="02C7C537" w14:textId="77777777" w:rsidR="006E3C15" w:rsidRPr="002C5644" w:rsidRDefault="006E3C15" w:rsidP="006E3C15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9" w:type="dxa"/>
            <w:shd w:val="clear" w:color="auto" w:fill="auto"/>
          </w:tcPr>
          <w:p w14:paraId="44E581EF" w14:textId="77777777" w:rsidR="006E3C15" w:rsidRPr="002C5644" w:rsidRDefault="006E3C15" w:rsidP="006E3C15">
            <w:pPr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B67516" w14:textId="77777777" w:rsidR="006E3C15" w:rsidRPr="002C5644" w:rsidRDefault="006E3C15" w:rsidP="006E3C15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79B68D81" w14:textId="77777777" w:rsidR="006E3C15" w:rsidRPr="002C5644" w:rsidRDefault="006E3C15" w:rsidP="006E3C15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B5F76C3" w14:textId="77777777" w:rsidR="006E3C15" w:rsidRPr="002C5644" w:rsidRDefault="006E3C15" w:rsidP="006E3C15">
            <w:pPr>
              <w:tabs>
                <w:tab w:val="clear" w:pos="907"/>
                <w:tab w:val="decimal" w:pos="724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485BFC11" w14:textId="77777777" w:rsidR="006E3C15" w:rsidRPr="002C5644" w:rsidRDefault="006E3C15" w:rsidP="006E3C15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0BE2014E" w14:textId="77777777" w:rsidR="006E3C15" w:rsidRPr="002C5644" w:rsidRDefault="006E3C15" w:rsidP="006E3C15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C15" w:rsidRPr="002C5644" w14:paraId="35383E91" w14:textId="77777777" w:rsidTr="00AB23F0">
        <w:trPr>
          <w:cantSplit/>
        </w:trPr>
        <w:tc>
          <w:tcPr>
            <w:tcW w:w="3690" w:type="dxa"/>
            <w:shd w:val="clear" w:color="auto" w:fill="auto"/>
          </w:tcPr>
          <w:p w14:paraId="7F00E7B5" w14:textId="77777777" w:rsidR="006E3C15" w:rsidRPr="002C5644" w:rsidRDefault="006E3C15" w:rsidP="006E3C1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39" w:type="dxa"/>
            <w:shd w:val="clear" w:color="auto" w:fill="auto"/>
          </w:tcPr>
          <w:p w14:paraId="60C5FF1E" w14:textId="1440A8EE" w:rsidR="006E3C15" w:rsidRPr="002C5644" w:rsidRDefault="006E3C15" w:rsidP="006E3C15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4.2</w:t>
            </w:r>
            <w:r w:rsidR="00A70B0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6D8FF30" w14:textId="4A1998A6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6DC28D61" w14:textId="3FCE58B4" w:rsidR="006E3C15" w:rsidRPr="002C5644" w:rsidRDefault="006E3C15" w:rsidP="006E3C15">
            <w:pPr>
              <w:tabs>
                <w:tab w:val="clear" w:pos="907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5BB6C43D" w14:textId="23DC891F" w:rsidR="006E3C15" w:rsidRPr="002C5644" w:rsidRDefault="006E3C15" w:rsidP="006E3C15">
            <w:pPr>
              <w:tabs>
                <w:tab w:val="clear" w:pos="227"/>
                <w:tab w:val="clear" w:pos="907"/>
                <w:tab w:val="left" w:pos="735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27,389,836</w:t>
            </w:r>
          </w:p>
        </w:tc>
        <w:tc>
          <w:tcPr>
            <w:tcW w:w="227" w:type="dxa"/>
            <w:shd w:val="clear" w:color="auto" w:fill="auto"/>
          </w:tcPr>
          <w:p w14:paraId="0D9337B2" w14:textId="6FB8E956" w:rsidR="006E3C15" w:rsidRPr="002C5644" w:rsidRDefault="006E3C15" w:rsidP="006E3C15">
            <w:pPr>
              <w:tabs>
                <w:tab w:val="clear" w:pos="907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shd w:val="clear" w:color="auto" w:fill="auto"/>
          </w:tcPr>
          <w:p w14:paraId="63CC71D7" w14:textId="0E73B2F1" w:rsidR="006E3C15" w:rsidRPr="002C5644" w:rsidRDefault="006E3C15" w:rsidP="006E3C15">
            <w:pPr>
              <w:tabs>
                <w:tab w:val="clear" w:pos="227"/>
                <w:tab w:val="clear" w:pos="907"/>
                <w:tab w:val="left" w:pos="735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27,389,836</w:t>
            </w:r>
          </w:p>
        </w:tc>
      </w:tr>
    </w:tbl>
    <w:p w14:paraId="49C50503" w14:textId="77777777" w:rsidR="00286960" w:rsidRPr="002C5644" w:rsidRDefault="00286960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6D854A80" w14:textId="77777777" w:rsidR="006750E2" w:rsidRDefault="00675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  <w:r>
        <w:rPr>
          <w:rFonts w:ascii="Angsana New" w:eastAsia="MS Mincho" w:hAnsi="Angsana New"/>
          <w:sz w:val="30"/>
          <w:szCs w:val="30"/>
          <w:cs/>
        </w:rPr>
        <w:br w:type="page"/>
      </w:r>
    </w:p>
    <w:p w14:paraId="265E10BE" w14:textId="40FE0EA9" w:rsidR="00212172" w:rsidRPr="002C5644" w:rsidRDefault="002B1A2A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C5644">
        <w:rPr>
          <w:rFonts w:ascii="Angsana New" w:eastAsia="MS Mincho" w:hAnsi="Angsana New"/>
          <w:sz w:val="30"/>
          <w:szCs w:val="30"/>
          <w:cs/>
        </w:rPr>
        <w:lastRenderedPageBreak/>
        <w:t>อัตราดอกเบี้ยที่แท้จริงของหนี้สินทางการเงินที่มีภาระดอกเบี้ย ณ วันที่ 31 ธันวาคม และระยะที่ครบกำหนดชำระหรือกำหนดอัตราใหม่มีดังนี้</w:t>
      </w:r>
    </w:p>
    <w:p w14:paraId="01B51BE6" w14:textId="77777777" w:rsidR="00212172" w:rsidRPr="002C5644" w:rsidRDefault="00212172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01"/>
        <w:gridCol w:w="1609"/>
        <w:gridCol w:w="1134"/>
        <w:gridCol w:w="227"/>
        <w:gridCol w:w="1159"/>
        <w:gridCol w:w="227"/>
        <w:gridCol w:w="1224"/>
      </w:tblGrid>
      <w:tr w:rsidR="002B1A2A" w:rsidRPr="002C5644" w14:paraId="47618610" w14:textId="77777777" w:rsidTr="006E3C15">
        <w:trPr>
          <w:cantSplit/>
          <w:tblHeader/>
        </w:trPr>
        <w:tc>
          <w:tcPr>
            <w:tcW w:w="3701" w:type="dxa"/>
            <w:shd w:val="clear" w:color="auto" w:fill="auto"/>
          </w:tcPr>
          <w:p w14:paraId="1BFBF5FD" w14:textId="77777777" w:rsidR="002B1A2A" w:rsidRPr="002C5644" w:rsidRDefault="002B1A2A" w:rsidP="00444E81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14:paraId="2C189D91" w14:textId="77777777" w:rsidR="002B1A2A" w:rsidRPr="002C5644" w:rsidRDefault="002B1A2A" w:rsidP="00FA6ED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B1A2A" w:rsidRPr="002C5644" w14:paraId="7D917987" w14:textId="77777777" w:rsidTr="006E3C15">
        <w:trPr>
          <w:cantSplit/>
          <w:tblHeader/>
        </w:trPr>
        <w:tc>
          <w:tcPr>
            <w:tcW w:w="3701" w:type="dxa"/>
            <w:shd w:val="clear" w:color="auto" w:fill="auto"/>
          </w:tcPr>
          <w:p w14:paraId="0360EB1C" w14:textId="77777777" w:rsidR="002B1A2A" w:rsidRPr="002C5644" w:rsidRDefault="002B1A2A" w:rsidP="00444E81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82835BD" w14:textId="77777777" w:rsidR="002B1A2A" w:rsidRPr="002C5644" w:rsidRDefault="002B1A2A" w:rsidP="00444E8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A25FB6" w14:textId="77777777" w:rsidR="002B1A2A" w:rsidRPr="002C5644" w:rsidRDefault="002B1A2A" w:rsidP="00444E8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3"/>
            <w:shd w:val="clear" w:color="auto" w:fill="auto"/>
            <w:vAlign w:val="bottom"/>
          </w:tcPr>
          <w:p w14:paraId="653EB0F7" w14:textId="77777777" w:rsidR="002B1A2A" w:rsidRPr="002C5644" w:rsidRDefault="002B1A2A" w:rsidP="00444E8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2C5644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17EAA5" w14:textId="77777777" w:rsidR="002B1A2A" w:rsidRPr="002C5644" w:rsidRDefault="002B1A2A" w:rsidP="00444E8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1A2A" w:rsidRPr="002C5644" w14:paraId="251574C9" w14:textId="77777777" w:rsidTr="006E3C15">
        <w:trPr>
          <w:cantSplit/>
          <w:tblHeader/>
        </w:trPr>
        <w:tc>
          <w:tcPr>
            <w:tcW w:w="3701" w:type="dxa"/>
            <w:shd w:val="clear" w:color="auto" w:fill="auto"/>
          </w:tcPr>
          <w:p w14:paraId="50F03C15" w14:textId="77777777" w:rsidR="002B1A2A" w:rsidRPr="002C5644" w:rsidRDefault="002B1A2A" w:rsidP="00444E81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B3DDE34" w14:textId="77777777" w:rsidR="002B1A2A" w:rsidRPr="002C5644" w:rsidRDefault="002B1A2A" w:rsidP="00444E8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822BEE" w14:textId="77777777" w:rsidR="002B1A2A" w:rsidRPr="002C5644" w:rsidRDefault="002B1A2A" w:rsidP="00444E8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2C564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3FDC4EC2" w14:textId="77777777" w:rsidR="002B1A2A" w:rsidRPr="002C5644" w:rsidRDefault="002B1A2A" w:rsidP="00444E8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1C647B7" w14:textId="77777777" w:rsidR="002B1A2A" w:rsidRPr="002C5644" w:rsidRDefault="002B1A2A" w:rsidP="00444E8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แต่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2C5644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2EB9E5CA" w14:textId="77777777" w:rsidR="002B1A2A" w:rsidRPr="002C5644" w:rsidRDefault="002B1A2A" w:rsidP="00444E8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CB1339A" w14:textId="77777777" w:rsidR="002B1A2A" w:rsidRPr="002C5644" w:rsidRDefault="002B1A2A" w:rsidP="00444E8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B1A2A" w:rsidRPr="002C5644" w14:paraId="5E7585CB" w14:textId="77777777" w:rsidTr="006E3C15">
        <w:trPr>
          <w:cantSplit/>
          <w:tblHeader/>
        </w:trPr>
        <w:tc>
          <w:tcPr>
            <w:tcW w:w="3701" w:type="dxa"/>
            <w:shd w:val="clear" w:color="auto" w:fill="auto"/>
          </w:tcPr>
          <w:p w14:paraId="432E14B1" w14:textId="77777777" w:rsidR="002B1A2A" w:rsidRPr="002C5644" w:rsidRDefault="002B1A2A" w:rsidP="00444E81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9DCA3B0" w14:textId="77777777" w:rsidR="002B1A2A" w:rsidRPr="002C5644" w:rsidRDefault="002B1A2A" w:rsidP="00444E8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56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971" w:type="dxa"/>
            <w:gridSpan w:val="5"/>
            <w:shd w:val="clear" w:color="auto" w:fill="auto"/>
            <w:vAlign w:val="bottom"/>
          </w:tcPr>
          <w:p w14:paraId="00808B88" w14:textId="77777777" w:rsidR="002B1A2A" w:rsidRPr="002C5644" w:rsidRDefault="002B1A2A" w:rsidP="00444E81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1A2A" w:rsidRPr="002C5644" w14:paraId="7D838B45" w14:textId="77777777" w:rsidTr="006E3C15">
        <w:trPr>
          <w:cantSplit/>
        </w:trPr>
        <w:tc>
          <w:tcPr>
            <w:tcW w:w="3701" w:type="dxa"/>
            <w:shd w:val="clear" w:color="auto" w:fill="auto"/>
          </w:tcPr>
          <w:p w14:paraId="5D9AAF16" w14:textId="390EDC5A" w:rsidR="002B1A2A" w:rsidRPr="002C5644" w:rsidRDefault="00A83E15" w:rsidP="00444E81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09" w:type="dxa"/>
            <w:shd w:val="clear" w:color="auto" w:fill="auto"/>
          </w:tcPr>
          <w:p w14:paraId="123BCB57" w14:textId="77777777" w:rsidR="002B1A2A" w:rsidRPr="002C5644" w:rsidRDefault="002B1A2A" w:rsidP="00444E81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AF4951C" w14:textId="77777777" w:rsidR="002B1A2A" w:rsidRPr="002C5644" w:rsidRDefault="002B1A2A" w:rsidP="00444E81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3409181B" w14:textId="77777777" w:rsidR="002B1A2A" w:rsidRPr="002C5644" w:rsidRDefault="002B1A2A" w:rsidP="00444E81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5BEEA1D8" w14:textId="77777777" w:rsidR="002B1A2A" w:rsidRPr="002C5644" w:rsidRDefault="002B1A2A" w:rsidP="00444E81">
            <w:pPr>
              <w:tabs>
                <w:tab w:val="decimal" w:pos="724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6CC3B3BB" w14:textId="77777777" w:rsidR="002B1A2A" w:rsidRPr="002C5644" w:rsidRDefault="002B1A2A" w:rsidP="00444E81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2AD30C17" w14:textId="77777777" w:rsidR="002B1A2A" w:rsidRPr="002C5644" w:rsidRDefault="002B1A2A" w:rsidP="00444E81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A40" w:rsidRPr="002C5644" w14:paraId="3F46840A" w14:textId="77777777" w:rsidTr="006E3C15">
        <w:trPr>
          <w:cantSplit/>
        </w:trPr>
        <w:tc>
          <w:tcPr>
            <w:tcW w:w="3701" w:type="dxa"/>
            <w:shd w:val="clear" w:color="auto" w:fill="auto"/>
          </w:tcPr>
          <w:p w14:paraId="7F841E90" w14:textId="77777777" w:rsidR="00B44A40" w:rsidRPr="002C5644" w:rsidRDefault="00B44A40" w:rsidP="00B44A40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609" w:type="dxa"/>
            <w:shd w:val="clear" w:color="auto" w:fill="auto"/>
          </w:tcPr>
          <w:p w14:paraId="0A957DBE" w14:textId="77777777" w:rsidR="00B44A40" w:rsidRPr="002C5644" w:rsidRDefault="00B44A40" w:rsidP="00B44A4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4058637" w14:textId="77777777" w:rsidR="00B44A40" w:rsidRPr="002C5644" w:rsidRDefault="00B44A40" w:rsidP="00B44A40">
            <w:pPr>
              <w:tabs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02FABB8F" w14:textId="77777777" w:rsidR="00B44A40" w:rsidRPr="002C5644" w:rsidRDefault="00B44A40" w:rsidP="00B44A4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67FA0CAD" w14:textId="77777777" w:rsidR="00B44A40" w:rsidRPr="002C5644" w:rsidRDefault="00B44A40" w:rsidP="00B44A40">
            <w:pPr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7EC53DBC" w14:textId="77777777" w:rsidR="00B44A40" w:rsidRPr="002C5644" w:rsidRDefault="00B44A40" w:rsidP="00B44A4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6FDE53EC" w14:textId="77777777" w:rsidR="00B44A40" w:rsidRPr="002C5644" w:rsidRDefault="00B44A40" w:rsidP="00AB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6E3C15" w:rsidRPr="002C5644" w14:paraId="15FA30C1" w14:textId="77777777" w:rsidTr="006E3C15">
        <w:trPr>
          <w:cantSplit/>
        </w:trPr>
        <w:tc>
          <w:tcPr>
            <w:tcW w:w="3701" w:type="dxa"/>
            <w:shd w:val="clear" w:color="auto" w:fill="auto"/>
          </w:tcPr>
          <w:p w14:paraId="0F443E7D" w14:textId="77777777" w:rsidR="006E3C15" w:rsidRPr="002C5644" w:rsidRDefault="006E3C15" w:rsidP="006E3C1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09" w:type="dxa"/>
            <w:shd w:val="clear" w:color="auto" w:fill="auto"/>
          </w:tcPr>
          <w:p w14:paraId="481E067E" w14:textId="75F75380" w:rsidR="006E3C15" w:rsidRPr="002C5644" w:rsidRDefault="00A70B0C" w:rsidP="006E3C1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2.75 - 3.22</w:t>
            </w:r>
          </w:p>
        </w:tc>
        <w:tc>
          <w:tcPr>
            <w:tcW w:w="1134" w:type="dxa"/>
            <w:shd w:val="clear" w:color="auto" w:fill="auto"/>
          </w:tcPr>
          <w:p w14:paraId="42EBFBBF" w14:textId="6C9C2E76" w:rsidR="006E3C15" w:rsidRPr="002C5644" w:rsidRDefault="006E3C15" w:rsidP="006E3C15">
            <w:pPr>
              <w:tabs>
                <w:tab w:val="clear" w:pos="227"/>
                <w:tab w:val="clear" w:pos="454"/>
                <w:tab w:val="clear" w:pos="907"/>
                <w:tab w:val="left" w:pos="731"/>
              </w:tabs>
              <w:spacing w:line="240" w:lineRule="auto"/>
              <w:ind w:right="-3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72259E68" w14:textId="77777777" w:rsidR="006E3C15" w:rsidRPr="002C5644" w:rsidRDefault="006E3C15" w:rsidP="006E3C15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283AFBB0" w14:textId="67C58C4E" w:rsidR="006E3C15" w:rsidRPr="002C5644" w:rsidRDefault="006E3C15" w:rsidP="006E3C15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28,000,000</w:t>
            </w:r>
          </w:p>
        </w:tc>
        <w:tc>
          <w:tcPr>
            <w:tcW w:w="227" w:type="dxa"/>
            <w:shd w:val="clear" w:color="auto" w:fill="auto"/>
          </w:tcPr>
          <w:p w14:paraId="79D644CF" w14:textId="77777777" w:rsidR="006E3C15" w:rsidRPr="002C5644" w:rsidRDefault="006E3C15" w:rsidP="006E3C15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2C1AAA0B" w14:textId="5F9CEAC0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28,000,000</w:t>
            </w:r>
          </w:p>
        </w:tc>
      </w:tr>
      <w:tr w:rsidR="006E3C15" w:rsidRPr="002C5644" w14:paraId="02A4121C" w14:textId="77777777" w:rsidTr="006E3C15">
        <w:trPr>
          <w:cantSplit/>
        </w:trPr>
        <w:tc>
          <w:tcPr>
            <w:tcW w:w="3701" w:type="dxa"/>
            <w:shd w:val="clear" w:color="auto" w:fill="auto"/>
          </w:tcPr>
          <w:p w14:paraId="3A2D1DE7" w14:textId="77777777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9" w:type="dxa"/>
            <w:shd w:val="clear" w:color="auto" w:fill="auto"/>
          </w:tcPr>
          <w:p w14:paraId="6FE0ECD3" w14:textId="77777777" w:rsidR="006E3C15" w:rsidRPr="002C5644" w:rsidRDefault="006E3C15" w:rsidP="006E3C1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A468D" w14:textId="21E6A0EB" w:rsidR="006E3C15" w:rsidRPr="00A70B0C" w:rsidRDefault="006E3C15" w:rsidP="00A70B0C">
            <w:pPr>
              <w:tabs>
                <w:tab w:val="clear" w:pos="227"/>
                <w:tab w:val="clear" w:pos="454"/>
                <w:tab w:val="clear" w:pos="907"/>
                <w:tab w:val="left" w:pos="731"/>
              </w:tabs>
              <w:spacing w:line="240" w:lineRule="auto"/>
              <w:ind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0B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-</w:t>
            </w:r>
          </w:p>
        </w:tc>
        <w:tc>
          <w:tcPr>
            <w:tcW w:w="227" w:type="dxa"/>
            <w:shd w:val="clear" w:color="auto" w:fill="auto"/>
          </w:tcPr>
          <w:p w14:paraId="10A15848" w14:textId="77777777" w:rsidR="006E3C15" w:rsidRPr="00A70B0C" w:rsidRDefault="006E3C15" w:rsidP="006E3C15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47975" w14:textId="27B810B1" w:rsidR="006E3C15" w:rsidRPr="002C5644" w:rsidRDefault="006E3C15" w:rsidP="006E3C15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28,000,000</w:t>
            </w:r>
          </w:p>
        </w:tc>
        <w:tc>
          <w:tcPr>
            <w:tcW w:w="227" w:type="dxa"/>
            <w:shd w:val="clear" w:color="auto" w:fill="auto"/>
          </w:tcPr>
          <w:p w14:paraId="447432EE" w14:textId="77777777" w:rsidR="006E3C15" w:rsidRPr="002C5644" w:rsidRDefault="006E3C15" w:rsidP="006E3C15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29B7E" w14:textId="5B652E6A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28,000,000</w:t>
            </w:r>
          </w:p>
        </w:tc>
      </w:tr>
      <w:tr w:rsidR="0038335C" w:rsidRPr="002C5644" w14:paraId="70E283F2" w14:textId="77777777" w:rsidTr="006E3C15">
        <w:trPr>
          <w:cantSplit/>
        </w:trPr>
        <w:tc>
          <w:tcPr>
            <w:tcW w:w="3701" w:type="dxa"/>
            <w:shd w:val="clear" w:color="auto" w:fill="auto"/>
          </w:tcPr>
          <w:p w14:paraId="6B576DC6" w14:textId="77777777" w:rsidR="0038335C" w:rsidRPr="002C5644" w:rsidRDefault="0038335C" w:rsidP="00641CB8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14:paraId="141B2837" w14:textId="77777777" w:rsidR="0038335C" w:rsidRPr="002C5644" w:rsidRDefault="0038335C" w:rsidP="00641CB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D115B" w:rsidRPr="002C5644" w14:paraId="30980B03" w14:textId="77777777" w:rsidTr="006E3C15">
        <w:trPr>
          <w:cantSplit/>
        </w:trPr>
        <w:tc>
          <w:tcPr>
            <w:tcW w:w="3701" w:type="dxa"/>
            <w:shd w:val="clear" w:color="auto" w:fill="auto"/>
          </w:tcPr>
          <w:p w14:paraId="3CECBD12" w14:textId="49222C59" w:rsidR="00AD115B" w:rsidRPr="002C5644" w:rsidRDefault="00A83E15" w:rsidP="00AD115B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  <w:r w:rsidR="00FD5D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D5D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="00FD5D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609" w:type="dxa"/>
            <w:shd w:val="clear" w:color="auto" w:fill="auto"/>
          </w:tcPr>
          <w:p w14:paraId="611E3394" w14:textId="77777777" w:rsidR="00AD115B" w:rsidRPr="002C5644" w:rsidRDefault="00AD115B" w:rsidP="00AD115B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EAD9F03" w14:textId="77777777" w:rsidR="00AD115B" w:rsidRPr="002C5644" w:rsidRDefault="00AD115B" w:rsidP="00AD115B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45BA25A8" w14:textId="77777777" w:rsidR="00AD115B" w:rsidRPr="002C5644" w:rsidRDefault="00AD115B" w:rsidP="00AD115B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114389A2" w14:textId="77777777" w:rsidR="00AD115B" w:rsidRPr="002C5644" w:rsidRDefault="00AD115B" w:rsidP="00AD115B">
            <w:pPr>
              <w:tabs>
                <w:tab w:val="decimal" w:pos="724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6703B908" w14:textId="77777777" w:rsidR="00AD115B" w:rsidRPr="002C5644" w:rsidRDefault="00AD115B" w:rsidP="00AD115B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14DE560E" w14:textId="77777777" w:rsidR="00AD115B" w:rsidRPr="002C5644" w:rsidRDefault="00AD115B" w:rsidP="00AD115B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115B" w:rsidRPr="002C5644" w14:paraId="74D32BA4" w14:textId="77777777" w:rsidTr="006E3C15">
        <w:trPr>
          <w:cantSplit/>
        </w:trPr>
        <w:tc>
          <w:tcPr>
            <w:tcW w:w="3701" w:type="dxa"/>
            <w:shd w:val="clear" w:color="auto" w:fill="auto"/>
          </w:tcPr>
          <w:p w14:paraId="53EB4735" w14:textId="77777777" w:rsidR="00AD115B" w:rsidRPr="002C5644" w:rsidRDefault="00AD115B" w:rsidP="00AD115B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09" w:type="dxa"/>
            <w:shd w:val="clear" w:color="auto" w:fill="auto"/>
          </w:tcPr>
          <w:p w14:paraId="0417A349" w14:textId="77777777" w:rsidR="00AD115B" w:rsidRPr="002C5644" w:rsidRDefault="00AD115B" w:rsidP="00AD115B">
            <w:pPr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9DFD1A2" w14:textId="77777777" w:rsidR="00AD115B" w:rsidRPr="002C5644" w:rsidRDefault="00AD115B" w:rsidP="00AD115B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3A79EA7A" w14:textId="77777777" w:rsidR="00AD115B" w:rsidRPr="002C5644" w:rsidRDefault="00AD115B" w:rsidP="00AD115B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72250DC1" w14:textId="77777777" w:rsidR="00AD115B" w:rsidRPr="002C5644" w:rsidRDefault="00AD115B" w:rsidP="00AD115B">
            <w:pPr>
              <w:tabs>
                <w:tab w:val="clear" w:pos="907"/>
                <w:tab w:val="decimal" w:pos="724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128D913D" w14:textId="77777777" w:rsidR="00AD115B" w:rsidRPr="002C5644" w:rsidRDefault="00AD115B" w:rsidP="00AD115B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5C0988D5" w14:textId="77777777" w:rsidR="00AD115B" w:rsidRPr="002C5644" w:rsidRDefault="00AD115B" w:rsidP="00AD115B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714D" w:rsidRPr="002C5644" w14:paraId="49848FF5" w14:textId="77777777" w:rsidTr="006E3C15">
        <w:trPr>
          <w:cantSplit/>
        </w:trPr>
        <w:tc>
          <w:tcPr>
            <w:tcW w:w="3701" w:type="dxa"/>
            <w:shd w:val="clear" w:color="auto" w:fill="auto"/>
          </w:tcPr>
          <w:p w14:paraId="643E31BB" w14:textId="77777777" w:rsidR="00D9714D" w:rsidRPr="002C5644" w:rsidRDefault="00D9714D" w:rsidP="00D9714D">
            <w:pPr>
              <w:spacing w:line="240" w:lineRule="auto"/>
              <w:ind w:left="371" w:right="-108" w:hanging="360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  <w:p w14:paraId="4106B637" w14:textId="77777777" w:rsidR="00D9714D" w:rsidRPr="002C5644" w:rsidRDefault="00D9714D" w:rsidP="00D9714D">
            <w:pPr>
              <w:spacing w:line="240" w:lineRule="auto"/>
              <w:ind w:left="371" w:right="-108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ab/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609" w:type="dxa"/>
            <w:shd w:val="clear" w:color="auto" w:fill="auto"/>
          </w:tcPr>
          <w:p w14:paraId="59FDEA07" w14:textId="77777777" w:rsidR="00D9714D" w:rsidRPr="002C5644" w:rsidRDefault="00D9714D" w:rsidP="00D9714D">
            <w:pPr>
              <w:pStyle w:val="acctfourfigures"/>
              <w:tabs>
                <w:tab w:val="left" w:pos="720"/>
              </w:tabs>
              <w:spacing w:line="232" w:lineRule="auto"/>
              <w:ind w:left="-135" w:right="-16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C564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อัตราคงที่</w:t>
            </w:r>
          </w:p>
          <w:p w14:paraId="3989294F" w14:textId="7D07F6B1" w:rsidR="00D9714D" w:rsidRPr="002C5644" w:rsidRDefault="00D9714D" w:rsidP="00D9714D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3.50</w:t>
            </w:r>
          </w:p>
        </w:tc>
        <w:tc>
          <w:tcPr>
            <w:tcW w:w="1134" w:type="dxa"/>
            <w:shd w:val="clear" w:color="auto" w:fill="auto"/>
          </w:tcPr>
          <w:p w14:paraId="4D926084" w14:textId="77777777" w:rsidR="00D9714D" w:rsidRPr="002C5644" w:rsidRDefault="00D9714D" w:rsidP="00D9714D">
            <w:pPr>
              <w:pStyle w:val="acctfourfigures"/>
              <w:tabs>
                <w:tab w:val="clear" w:pos="765"/>
                <w:tab w:val="decimal" w:pos="1096"/>
              </w:tabs>
              <w:spacing w:line="233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eastAsia="zh-CN"/>
              </w:rPr>
            </w:pPr>
          </w:p>
          <w:p w14:paraId="5E02808F" w14:textId="038D8E3C" w:rsidR="00D9714D" w:rsidRPr="002C5644" w:rsidRDefault="00D9714D" w:rsidP="00D9714D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20,330,692</w:t>
            </w:r>
          </w:p>
        </w:tc>
        <w:tc>
          <w:tcPr>
            <w:tcW w:w="227" w:type="dxa"/>
            <w:shd w:val="clear" w:color="auto" w:fill="auto"/>
          </w:tcPr>
          <w:p w14:paraId="210AC505" w14:textId="57B2C30A" w:rsidR="00D9714D" w:rsidRPr="002C5644" w:rsidRDefault="00D9714D" w:rsidP="00D9714D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3FDD1E0E" w14:textId="77777777" w:rsidR="00D9714D" w:rsidRPr="002C5644" w:rsidRDefault="00D9714D" w:rsidP="00D9714D">
            <w:pPr>
              <w:pStyle w:val="acctfourfigures"/>
              <w:tabs>
                <w:tab w:val="clear" w:pos="765"/>
                <w:tab w:val="decimal" w:pos="671"/>
              </w:tabs>
              <w:spacing w:line="233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3506D7" w14:textId="20D6DF72" w:rsidR="00D9714D" w:rsidRPr="002C5644" w:rsidRDefault="00D9714D" w:rsidP="00D9714D">
            <w:pPr>
              <w:tabs>
                <w:tab w:val="clear" w:pos="227"/>
                <w:tab w:val="clear" w:pos="454"/>
                <w:tab w:val="clear" w:pos="907"/>
                <w:tab w:val="left" w:pos="735"/>
              </w:tabs>
              <w:spacing w:line="240" w:lineRule="auto"/>
              <w:ind w:right="-3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4E543E85" w14:textId="110714B9" w:rsidR="00D9714D" w:rsidRPr="002C5644" w:rsidRDefault="00D9714D" w:rsidP="00D9714D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6E46E284" w14:textId="77777777" w:rsidR="00D9714D" w:rsidRPr="002C5644" w:rsidRDefault="00D9714D" w:rsidP="00D9714D">
            <w:pPr>
              <w:pStyle w:val="acctfourfigures"/>
              <w:tabs>
                <w:tab w:val="clear" w:pos="765"/>
                <w:tab w:val="decimal" w:pos="1096"/>
              </w:tabs>
              <w:spacing w:line="233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eastAsia="zh-CN"/>
              </w:rPr>
            </w:pPr>
          </w:p>
          <w:p w14:paraId="10EF5B0C" w14:textId="306CD472" w:rsidR="00D9714D" w:rsidRPr="002C5644" w:rsidRDefault="00D9714D" w:rsidP="00D9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20,330,692</w:t>
            </w:r>
          </w:p>
        </w:tc>
      </w:tr>
      <w:tr w:rsidR="00082D05" w:rsidRPr="002C5644" w14:paraId="7C19086F" w14:textId="77777777" w:rsidTr="006E3C15">
        <w:trPr>
          <w:cantSplit/>
        </w:trPr>
        <w:tc>
          <w:tcPr>
            <w:tcW w:w="3701" w:type="dxa"/>
            <w:shd w:val="clear" w:color="auto" w:fill="auto"/>
          </w:tcPr>
          <w:p w14:paraId="65C5DB28" w14:textId="6B8CA0A1" w:rsidR="00082D05" w:rsidRPr="002C5644" w:rsidRDefault="00082D05" w:rsidP="00082D05">
            <w:pPr>
              <w:tabs>
                <w:tab w:val="clear" w:pos="227"/>
                <w:tab w:val="clear" w:pos="454"/>
                <w:tab w:val="left" w:pos="27"/>
                <w:tab w:val="left" w:pos="1737"/>
              </w:tabs>
              <w:spacing w:line="240" w:lineRule="auto"/>
              <w:ind w:left="207" w:right="-108" w:hanging="196"/>
              <w:rPr>
                <w:rFonts w:ascii="Angsana New" w:hAnsi="Angsana New"/>
                <w:sz w:val="30"/>
                <w:szCs w:val="30"/>
                <w:cs/>
              </w:rPr>
            </w:pPr>
            <w:r w:rsidRPr="006750E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</w:t>
            </w:r>
            <w:r w:rsidR="00FD5D73">
              <w:rPr>
                <w:rFonts w:ascii="Angsana New" w:hAnsi="Angsana New" w:hint="cs"/>
                <w:sz w:val="30"/>
                <w:szCs w:val="30"/>
                <w:cs/>
              </w:rPr>
              <w:t>สั้น</w:t>
            </w:r>
            <w:r w:rsidRPr="006750E2">
              <w:rPr>
                <w:rFonts w:ascii="Angsana New" w:hAnsi="Angsana New" w:hint="cs"/>
                <w:sz w:val="30"/>
                <w:szCs w:val="30"/>
                <w:cs/>
              </w:rPr>
              <w:t>จากกิจการที่เกี่ยวข้องกัน</w:t>
            </w:r>
          </w:p>
        </w:tc>
        <w:tc>
          <w:tcPr>
            <w:tcW w:w="1609" w:type="dxa"/>
            <w:shd w:val="clear" w:color="auto" w:fill="auto"/>
          </w:tcPr>
          <w:p w14:paraId="72758C9B" w14:textId="0CFB330F" w:rsidR="00082D05" w:rsidRPr="006750E2" w:rsidRDefault="00082D05" w:rsidP="00082D05">
            <w:pPr>
              <w:pStyle w:val="acctfourfigures"/>
              <w:tabs>
                <w:tab w:val="left" w:pos="720"/>
              </w:tabs>
              <w:spacing w:line="232" w:lineRule="auto"/>
              <w:ind w:left="-135" w:right="-1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3.70 </w:t>
            </w:r>
            <w:r w:rsidR="00D606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4.00</w:t>
            </w:r>
          </w:p>
        </w:tc>
        <w:tc>
          <w:tcPr>
            <w:tcW w:w="1134" w:type="dxa"/>
            <w:shd w:val="clear" w:color="auto" w:fill="auto"/>
          </w:tcPr>
          <w:p w14:paraId="22A018E9" w14:textId="1BE26F96" w:rsidR="00082D05" w:rsidRPr="002C5644" w:rsidRDefault="00082D05" w:rsidP="00082D05">
            <w:pPr>
              <w:pStyle w:val="acctfourfigures"/>
              <w:tabs>
                <w:tab w:val="clear" w:pos="765"/>
                <w:tab w:val="decimal" w:pos="973"/>
              </w:tabs>
              <w:spacing w:line="233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eastAsia="zh-CN"/>
              </w:rPr>
            </w:pPr>
            <w:r w:rsidRPr="00082D05">
              <w:rPr>
                <w:rFonts w:asciiTheme="majorBidi" w:hAnsiTheme="majorBidi" w:cstheme="majorBidi"/>
                <w:sz w:val="30"/>
                <w:szCs w:val="30"/>
                <w:lang w:val="en-US" w:eastAsia="zh-CN"/>
              </w:rPr>
              <w:t>19,778</w:t>
            </w:r>
          </w:p>
        </w:tc>
        <w:tc>
          <w:tcPr>
            <w:tcW w:w="227" w:type="dxa"/>
            <w:shd w:val="clear" w:color="auto" w:fill="auto"/>
          </w:tcPr>
          <w:p w14:paraId="72E86D32" w14:textId="77777777" w:rsidR="00082D05" w:rsidRPr="002C5644" w:rsidRDefault="00082D05" w:rsidP="00082D05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59B20D1A" w14:textId="3ADA0438" w:rsidR="00082D05" w:rsidRPr="002C5644" w:rsidRDefault="00082D05" w:rsidP="00082D05">
            <w:pPr>
              <w:pStyle w:val="acctfourfigures"/>
              <w:tabs>
                <w:tab w:val="clear" w:pos="765"/>
                <w:tab w:val="decimal" w:pos="671"/>
              </w:tabs>
              <w:spacing w:line="233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1EAD74B1" w14:textId="77777777" w:rsidR="00082D05" w:rsidRPr="002C5644" w:rsidRDefault="00082D05" w:rsidP="00082D05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7F626065" w14:textId="58DF9C9E" w:rsidR="00082D05" w:rsidRPr="002C5644" w:rsidRDefault="00082D05" w:rsidP="00FD5D73">
            <w:pPr>
              <w:pStyle w:val="acctfourfigures"/>
              <w:tabs>
                <w:tab w:val="clear" w:pos="765"/>
                <w:tab w:val="decimal" w:pos="1050"/>
              </w:tabs>
              <w:spacing w:line="233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eastAsia="zh-CN"/>
              </w:rPr>
            </w:pPr>
            <w:r w:rsidRPr="00082D05">
              <w:rPr>
                <w:rFonts w:asciiTheme="majorBidi" w:hAnsiTheme="majorBidi" w:cstheme="majorBidi"/>
                <w:sz w:val="30"/>
                <w:szCs w:val="30"/>
                <w:lang w:val="en-US" w:eastAsia="zh-CN"/>
              </w:rPr>
              <w:t>19,778</w:t>
            </w:r>
          </w:p>
        </w:tc>
      </w:tr>
      <w:tr w:rsidR="003805F5" w:rsidRPr="006750E2" w14:paraId="6FDC5D72" w14:textId="77777777" w:rsidTr="006750E2">
        <w:trPr>
          <w:cantSplit/>
          <w:trHeight w:val="308"/>
        </w:trPr>
        <w:tc>
          <w:tcPr>
            <w:tcW w:w="3701" w:type="dxa"/>
            <w:shd w:val="clear" w:color="auto" w:fill="auto"/>
          </w:tcPr>
          <w:p w14:paraId="21D2A890" w14:textId="73F9D0D4" w:rsidR="003805F5" w:rsidRPr="006750E2" w:rsidRDefault="003805F5" w:rsidP="00D9714D">
            <w:pPr>
              <w:spacing w:line="240" w:lineRule="auto"/>
              <w:ind w:left="371" w:right="-108" w:hanging="360"/>
              <w:rPr>
                <w:rFonts w:ascii="Angsana New" w:hAnsi="Angsana New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29996465" w14:textId="77777777" w:rsidR="003805F5" w:rsidRPr="006750E2" w:rsidRDefault="003805F5" w:rsidP="00D9714D">
            <w:pPr>
              <w:pStyle w:val="acctfourfigures"/>
              <w:tabs>
                <w:tab w:val="left" w:pos="720"/>
              </w:tabs>
              <w:spacing w:line="232" w:lineRule="auto"/>
              <w:ind w:left="-135" w:right="-167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7CAD467D" w14:textId="77777777" w:rsidR="003805F5" w:rsidRPr="006750E2" w:rsidRDefault="003805F5" w:rsidP="00D9714D">
            <w:pPr>
              <w:pStyle w:val="acctfourfigures"/>
              <w:tabs>
                <w:tab w:val="clear" w:pos="765"/>
                <w:tab w:val="decimal" w:pos="1096"/>
              </w:tabs>
              <w:spacing w:line="233" w:lineRule="auto"/>
              <w:ind w:right="-169"/>
              <w:rPr>
                <w:rFonts w:asciiTheme="majorBidi" w:hAnsiTheme="majorBidi" w:cstheme="majorBidi"/>
                <w:sz w:val="18"/>
                <w:szCs w:val="18"/>
                <w:lang w:val="en-US" w:eastAsia="zh-CN"/>
              </w:rPr>
            </w:pPr>
          </w:p>
        </w:tc>
        <w:tc>
          <w:tcPr>
            <w:tcW w:w="227" w:type="dxa"/>
            <w:shd w:val="clear" w:color="auto" w:fill="auto"/>
          </w:tcPr>
          <w:p w14:paraId="1E761469" w14:textId="77777777" w:rsidR="003805F5" w:rsidRPr="006750E2" w:rsidRDefault="003805F5" w:rsidP="00D9714D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59" w:type="dxa"/>
            <w:shd w:val="clear" w:color="auto" w:fill="auto"/>
          </w:tcPr>
          <w:p w14:paraId="32F9C24F" w14:textId="77777777" w:rsidR="003805F5" w:rsidRPr="006750E2" w:rsidRDefault="003805F5" w:rsidP="00D9714D">
            <w:pPr>
              <w:pStyle w:val="acctfourfigures"/>
              <w:tabs>
                <w:tab w:val="clear" w:pos="765"/>
                <w:tab w:val="decimal" w:pos="671"/>
              </w:tabs>
              <w:spacing w:line="233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7" w:type="dxa"/>
            <w:shd w:val="clear" w:color="auto" w:fill="auto"/>
          </w:tcPr>
          <w:p w14:paraId="32A01316" w14:textId="77777777" w:rsidR="003805F5" w:rsidRPr="006750E2" w:rsidRDefault="003805F5" w:rsidP="00D9714D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shd w:val="clear" w:color="auto" w:fill="auto"/>
          </w:tcPr>
          <w:p w14:paraId="42090A49" w14:textId="77777777" w:rsidR="003805F5" w:rsidRPr="006750E2" w:rsidRDefault="003805F5" w:rsidP="00D9714D">
            <w:pPr>
              <w:pStyle w:val="acctfourfigures"/>
              <w:tabs>
                <w:tab w:val="clear" w:pos="765"/>
                <w:tab w:val="decimal" w:pos="1096"/>
              </w:tabs>
              <w:spacing w:line="233" w:lineRule="auto"/>
              <w:ind w:right="-169"/>
              <w:rPr>
                <w:rFonts w:asciiTheme="majorBidi" w:hAnsiTheme="majorBidi" w:cstheme="majorBidi"/>
                <w:sz w:val="18"/>
                <w:szCs w:val="18"/>
                <w:lang w:val="en-US" w:eastAsia="zh-CN"/>
              </w:rPr>
            </w:pPr>
          </w:p>
        </w:tc>
      </w:tr>
      <w:tr w:rsidR="00D9714D" w:rsidRPr="002C5644" w14:paraId="02C49FFC" w14:textId="77777777" w:rsidTr="006E3C15">
        <w:trPr>
          <w:cantSplit/>
        </w:trPr>
        <w:tc>
          <w:tcPr>
            <w:tcW w:w="3701" w:type="dxa"/>
            <w:shd w:val="clear" w:color="auto" w:fill="auto"/>
          </w:tcPr>
          <w:p w14:paraId="7D939779" w14:textId="77777777" w:rsidR="00D9714D" w:rsidRPr="002C5644" w:rsidRDefault="00D9714D" w:rsidP="00D9714D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609" w:type="dxa"/>
            <w:shd w:val="clear" w:color="auto" w:fill="auto"/>
          </w:tcPr>
          <w:p w14:paraId="2226E542" w14:textId="77777777" w:rsidR="00D9714D" w:rsidRPr="002C5644" w:rsidRDefault="00D9714D" w:rsidP="00D9714D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935E8D2" w14:textId="77777777" w:rsidR="00D9714D" w:rsidRPr="002C5644" w:rsidRDefault="00D9714D" w:rsidP="00D9714D">
            <w:pPr>
              <w:tabs>
                <w:tab w:val="decimal" w:pos="10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3431A3F2" w14:textId="77777777" w:rsidR="00D9714D" w:rsidRPr="002C5644" w:rsidRDefault="00D9714D" w:rsidP="00D9714D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6F6B44B7" w14:textId="77777777" w:rsidR="00D9714D" w:rsidRPr="002C5644" w:rsidRDefault="00D9714D" w:rsidP="00D9714D">
            <w:pPr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01381D77" w14:textId="77777777" w:rsidR="00D9714D" w:rsidRPr="002C5644" w:rsidRDefault="00D9714D" w:rsidP="00D9714D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60CF10CE" w14:textId="77777777" w:rsidR="00D9714D" w:rsidRPr="002C5644" w:rsidRDefault="00D9714D" w:rsidP="00D9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D9714D" w:rsidRPr="002C5644" w14:paraId="4498493B" w14:textId="77777777" w:rsidTr="006E3C15">
        <w:trPr>
          <w:cantSplit/>
        </w:trPr>
        <w:tc>
          <w:tcPr>
            <w:tcW w:w="3701" w:type="dxa"/>
            <w:shd w:val="clear" w:color="auto" w:fill="auto"/>
          </w:tcPr>
          <w:p w14:paraId="4C3A29C3" w14:textId="77777777" w:rsidR="00D9714D" w:rsidRPr="002C5644" w:rsidRDefault="00D9714D" w:rsidP="00D9714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09" w:type="dxa"/>
            <w:shd w:val="clear" w:color="auto" w:fill="auto"/>
          </w:tcPr>
          <w:p w14:paraId="6E6105EA" w14:textId="3E849BE8" w:rsidR="00D9714D" w:rsidRPr="002C5644" w:rsidRDefault="00D9714D" w:rsidP="00D9714D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 xml:space="preserve">2.71 - </w:t>
            </w:r>
            <w:r w:rsidR="008352E9" w:rsidRPr="002C5644">
              <w:rPr>
                <w:rFonts w:asciiTheme="majorBidi" w:hAnsiTheme="majorBidi" w:cstheme="majorBidi"/>
                <w:sz w:val="30"/>
                <w:szCs w:val="30"/>
              </w:rPr>
              <w:t>3.50</w:t>
            </w:r>
          </w:p>
        </w:tc>
        <w:tc>
          <w:tcPr>
            <w:tcW w:w="1134" w:type="dxa"/>
            <w:shd w:val="clear" w:color="auto" w:fill="auto"/>
          </w:tcPr>
          <w:p w14:paraId="1B2CDE51" w14:textId="693F99AE" w:rsidR="00D9714D" w:rsidRPr="002C5644" w:rsidRDefault="00D9714D" w:rsidP="00D9714D">
            <w:pPr>
              <w:tabs>
                <w:tab w:val="clear" w:pos="227"/>
                <w:tab w:val="clear" w:pos="454"/>
                <w:tab w:val="clear" w:pos="907"/>
                <w:tab w:val="left" w:pos="731"/>
              </w:tabs>
              <w:spacing w:line="240" w:lineRule="auto"/>
              <w:ind w:right="-3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23598A17" w14:textId="22F928D9" w:rsidR="00D9714D" w:rsidRPr="002C5644" w:rsidRDefault="00D9714D" w:rsidP="00D9714D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3D1364D4" w14:textId="543D14E7" w:rsidR="00D9714D" w:rsidRPr="002C5644" w:rsidRDefault="00D9714D" w:rsidP="00D9714D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42,794,046</w:t>
            </w:r>
          </w:p>
        </w:tc>
        <w:tc>
          <w:tcPr>
            <w:tcW w:w="227" w:type="dxa"/>
            <w:shd w:val="clear" w:color="auto" w:fill="auto"/>
          </w:tcPr>
          <w:p w14:paraId="2C0FF601" w14:textId="6486D07D" w:rsidR="00D9714D" w:rsidRPr="002C5644" w:rsidRDefault="00D9714D" w:rsidP="00D9714D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7B5D47CC" w14:textId="557751F2" w:rsidR="00D9714D" w:rsidRPr="002C5644" w:rsidRDefault="00D9714D" w:rsidP="00D9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42,794,046</w:t>
            </w:r>
          </w:p>
        </w:tc>
      </w:tr>
      <w:tr w:rsidR="006E3C15" w:rsidRPr="002C5644" w14:paraId="11D8E637" w14:textId="77777777" w:rsidTr="006E3C15">
        <w:trPr>
          <w:cantSplit/>
        </w:trPr>
        <w:tc>
          <w:tcPr>
            <w:tcW w:w="3701" w:type="dxa"/>
            <w:shd w:val="clear" w:color="auto" w:fill="auto"/>
          </w:tcPr>
          <w:p w14:paraId="213E3A79" w14:textId="77777777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9" w:type="dxa"/>
            <w:shd w:val="clear" w:color="auto" w:fill="auto"/>
          </w:tcPr>
          <w:p w14:paraId="6B55E5DB" w14:textId="77777777" w:rsidR="006E3C15" w:rsidRPr="002C5644" w:rsidRDefault="006E3C15" w:rsidP="006E3C15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6001B6" w14:textId="292B9363" w:rsidR="006E3C15" w:rsidRPr="002C5644" w:rsidRDefault="006E3C15" w:rsidP="006E3C15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</w:t>
            </w:r>
            <w:r w:rsidR="00082D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350,470</w:t>
            </w:r>
          </w:p>
        </w:tc>
        <w:tc>
          <w:tcPr>
            <w:tcW w:w="227" w:type="dxa"/>
            <w:shd w:val="clear" w:color="auto" w:fill="auto"/>
          </w:tcPr>
          <w:p w14:paraId="532E8665" w14:textId="7C33FF94" w:rsidR="006E3C15" w:rsidRPr="002C5644" w:rsidRDefault="006E3C15" w:rsidP="006E3C15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6C462" w14:textId="5D8F9A1D" w:rsidR="006E3C15" w:rsidRPr="002C5644" w:rsidRDefault="006E3C15" w:rsidP="006E3C15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42,794,046</w:t>
            </w:r>
          </w:p>
        </w:tc>
        <w:tc>
          <w:tcPr>
            <w:tcW w:w="227" w:type="dxa"/>
            <w:shd w:val="clear" w:color="auto" w:fill="auto"/>
          </w:tcPr>
          <w:p w14:paraId="4208A876" w14:textId="73E6E6DF" w:rsidR="006E3C15" w:rsidRPr="002C5644" w:rsidRDefault="006E3C15" w:rsidP="006E3C15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38DEF" w14:textId="11A7312A" w:rsidR="006E3C15" w:rsidRPr="002C5644" w:rsidRDefault="006E3C15" w:rsidP="006E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</w:t>
            </w:r>
            <w:r w:rsidR="00082D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144,516</w:t>
            </w:r>
          </w:p>
        </w:tc>
      </w:tr>
    </w:tbl>
    <w:p w14:paraId="1798187C" w14:textId="3403F6B3" w:rsidR="006750E2" w:rsidRDefault="006750E2"/>
    <w:p w14:paraId="171BF01F" w14:textId="77777777" w:rsidR="006750E2" w:rsidRDefault="00675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3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609"/>
        <w:gridCol w:w="1134"/>
        <w:gridCol w:w="227"/>
        <w:gridCol w:w="1159"/>
        <w:gridCol w:w="227"/>
        <w:gridCol w:w="1224"/>
      </w:tblGrid>
      <w:tr w:rsidR="00DE26F3" w:rsidRPr="002C5644" w14:paraId="119C2D09" w14:textId="77777777" w:rsidTr="00AB23F0">
        <w:trPr>
          <w:cantSplit/>
        </w:trPr>
        <w:tc>
          <w:tcPr>
            <w:tcW w:w="3780" w:type="dxa"/>
            <w:shd w:val="clear" w:color="auto" w:fill="auto"/>
          </w:tcPr>
          <w:p w14:paraId="4C63DFA2" w14:textId="77777777" w:rsidR="00DE26F3" w:rsidRPr="002C5644" w:rsidRDefault="00DE26F3" w:rsidP="00DE26F3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14:paraId="2E8724D1" w14:textId="77777777" w:rsidR="00DE26F3" w:rsidRPr="002C5644" w:rsidRDefault="00DE26F3" w:rsidP="00DE26F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26F3" w:rsidRPr="002C5644" w14:paraId="7674DBC5" w14:textId="77777777" w:rsidTr="00AB23F0">
        <w:trPr>
          <w:cantSplit/>
        </w:trPr>
        <w:tc>
          <w:tcPr>
            <w:tcW w:w="3780" w:type="dxa"/>
            <w:shd w:val="clear" w:color="auto" w:fill="auto"/>
          </w:tcPr>
          <w:p w14:paraId="2F787435" w14:textId="77777777" w:rsidR="00DE26F3" w:rsidRPr="002C5644" w:rsidRDefault="00DE26F3" w:rsidP="00DE26F3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B0EE919" w14:textId="77777777" w:rsidR="00DE26F3" w:rsidRPr="002C5644" w:rsidRDefault="00DE26F3" w:rsidP="00DE26F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1147BD" w14:textId="77777777" w:rsidR="00DE26F3" w:rsidRPr="002C5644" w:rsidRDefault="00DE26F3" w:rsidP="00DE26F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3"/>
            <w:shd w:val="clear" w:color="auto" w:fill="auto"/>
            <w:vAlign w:val="bottom"/>
          </w:tcPr>
          <w:p w14:paraId="1FF9E778" w14:textId="77777777" w:rsidR="00DE26F3" w:rsidRPr="002C5644" w:rsidRDefault="00DE26F3" w:rsidP="00DE26F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2C5644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3196D9" w14:textId="77777777" w:rsidR="00DE26F3" w:rsidRPr="002C5644" w:rsidRDefault="00DE26F3" w:rsidP="00DE26F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26F3" w:rsidRPr="002C5644" w14:paraId="10E95564" w14:textId="77777777" w:rsidTr="00AB23F0">
        <w:trPr>
          <w:cantSplit/>
        </w:trPr>
        <w:tc>
          <w:tcPr>
            <w:tcW w:w="3780" w:type="dxa"/>
            <w:shd w:val="clear" w:color="auto" w:fill="auto"/>
          </w:tcPr>
          <w:p w14:paraId="7C2005B4" w14:textId="77777777" w:rsidR="00DE26F3" w:rsidRPr="002C5644" w:rsidRDefault="00DE26F3" w:rsidP="00DE26F3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7387D561" w14:textId="77777777" w:rsidR="00DE26F3" w:rsidRPr="002C5644" w:rsidRDefault="00DE26F3" w:rsidP="00DE26F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11E858" w14:textId="77777777" w:rsidR="00DE26F3" w:rsidRPr="002C5644" w:rsidRDefault="00DE26F3" w:rsidP="00DE26F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2C564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730B466A" w14:textId="77777777" w:rsidR="00DE26F3" w:rsidRPr="002C5644" w:rsidRDefault="00DE26F3" w:rsidP="00DE26F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2995788" w14:textId="77777777" w:rsidR="00DE26F3" w:rsidRPr="002C5644" w:rsidRDefault="00DE26F3" w:rsidP="00DE26F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แต่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2C5644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2C564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1FBFBC2C" w14:textId="77777777" w:rsidR="00DE26F3" w:rsidRPr="002C5644" w:rsidRDefault="00DE26F3" w:rsidP="00DE26F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9A2AD91" w14:textId="77777777" w:rsidR="00DE26F3" w:rsidRPr="002C5644" w:rsidRDefault="00DE26F3" w:rsidP="00DE26F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E26F3" w:rsidRPr="002C5644" w14:paraId="5627EEA5" w14:textId="77777777" w:rsidTr="00AB23F0">
        <w:trPr>
          <w:cantSplit/>
        </w:trPr>
        <w:tc>
          <w:tcPr>
            <w:tcW w:w="3780" w:type="dxa"/>
            <w:shd w:val="clear" w:color="auto" w:fill="auto"/>
          </w:tcPr>
          <w:p w14:paraId="627D9C44" w14:textId="77777777" w:rsidR="00DE26F3" w:rsidRPr="002C5644" w:rsidRDefault="00DE26F3" w:rsidP="00DE26F3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7E0CCBA" w14:textId="77777777" w:rsidR="00DE26F3" w:rsidRPr="002C5644" w:rsidRDefault="00DE26F3" w:rsidP="00DE26F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56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971" w:type="dxa"/>
            <w:gridSpan w:val="5"/>
            <w:shd w:val="clear" w:color="auto" w:fill="auto"/>
            <w:vAlign w:val="bottom"/>
          </w:tcPr>
          <w:p w14:paraId="561A9DE3" w14:textId="77777777" w:rsidR="00DE26F3" w:rsidRPr="002C5644" w:rsidRDefault="00DE26F3" w:rsidP="00DE26F3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26F3" w:rsidRPr="002C5644" w14:paraId="77FB04D0" w14:textId="77777777" w:rsidTr="00AB23F0">
        <w:trPr>
          <w:cantSplit/>
        </w:trPr>
        <w:tc>
          <w:tcPr>
            <w:tcW w:w="3780" w:type="dxa"/>
            <w:shd w:val="clear" w:color="auto" w:fill="auto"/>
          </w:tcPr>
          <w:p w14:paraId="54FB2055" w14:textId="5171F85D" w:rsidR="00DE26F3" w:rsidRPr="002C5644" w:rsidRDefault="00A83E15" w:rsidP="00DE26F3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09" w:type="dxa"/>
            <w:shd w:val="clear" w:color="auto" w:fill="auto"/>
          </w:tcPr>
          <w:p w14:paraId="41144867" w14:textId="77777777" w:rsidR="00DE26F3" w:rsidRPr="002C5644" w:rsidRDefault="00DE26F3" w:rsidP="00DE26F3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22A63FF" w14:textId="77777777" w:rsidR="00DE26F3" w:rsidRPr="002C5644" w:rsidRDefault="00DE26F3" w:rsidP="00DE26F3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6F4AF989" w14:textId="77777777" w:rsidR="00DE26F3" w:rsidRPr="002C5644" w:rsidRDefault="00DE26F3" w:rsidP="00DE26F3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2A53FD0C" w14:textId="77777777" w:rsidR="00DE26F3" w:rsidRPr="002C5644" w:rsidRDefault="00DE26F3" w:rsidP="00DE26F3">
            <w:pPr>
              <w:tabs>
                <w:tab w:val="decimal" w:pos="724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731F8DFF" w14:textId="77777777" w:rsidR="00DE26F3" w:rsidRPr="002C5644" w:rsidRDefault="00DE26F3" w:rsidP="00DE26F3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1C976B45" w14:textId="77777777" w:rsidR="00DE26F3" w:rsidRPr="002C5644" w:rsidRDefault="00DE26F3" w:rsidP="00DE26F3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50E2" w:rsidRPr="002C5644" w14:paraId="36557B02" w14:textId="77777777" w:rsidTr="00AB23F0">
        <w:trPr>
          <w:cantSplit/>
        </w:trPr>
        <w:tc>
          <w:tcPr>
            <w:tcW w:w="3780" w:type="dxa"/>
            <w:shd w:val="clear" w:color="auto" w:fill="auto"/>
          </w:tcPr>
          <w:p w14:paraId="6D6A6A7E" w14:textId="50B00BA5" w:rsidR="006750E2" w:rsidRPr="00A83E15" w:rsidRDefault="006750E2" w:rsidP="006750E2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3E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609" w:type="dxa"/>
            <w:shd w:val="clear" w:color="auto" w:fill="auto"/>
          </w:tcPr>
          <w:p w14:paraId="26844C60" w14:textId="77777777" w:rsidR="006750E2" w:rsidRPr="002C5644" w:rsidRDefault="006750E2" w:rsidP="006750E2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C72C83B" w14:textId="77777777" w:rsidR="006750E2" w:rsidRPr="002C5644" w:rsidRDefault="006750E2" w:rsidP="006750E2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1A78529B" w14:textId="77777777" w:rsidR="006750E2" w:rsidRPr="002C5644" w:rsidRDefault="006750E2" w:rsidP="006750E2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1505CF9D" w14:textId="77777777" w:rsidR="006750E2" w:rsidRPr="002C5644" w:rsidRDefault="006750E2" w:rsidP="006750E2">
            <w:pPr>
              <w:tabs>
                <w:tab w:val="decimal" w:pos="724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1AFA8291" w14:textId="77777777" w:rsidR="006750E2" w:rsidRPr="002C5644" w:rsidRDefault="006750E2" w:rsidP="006750E2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176FC7ED" w14:textId="77777777" w:rsidR="006750E2" w:rsidRPr="002C5644" w:rsidRDefault="006750E2" w:rsidP="006750E2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05E" w:rsidRPr="002C5644" w14:paraId="2AAD5932" w14:textId="77777777" w:rsidTr="00AB23F0">
        <w:trPr>
          <w:cantSplit/>
        </w:trPr>
        <w:tc>
          <w:tcPr>
            <w:tcW w:w="3780" w:type="dxa"/>
            <w:shd w:val="clear" w:color="auto" w:fill="auto"/>
          </w:tcPr>
          <w:p w14:paraId="411BB9F8" w14:textId="01DA815D" w:rsidR="00D4005E" w:rsidRPr="002C5644" w:rsidRDefault="00D4005E" w:rsidP="00D4005E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09" w:type="dxa"/>
            <w:shd w:val="clear" w:color="auto" w:fill="auto"/>
          </w:tcPr>
          <w:p w14:paraId="5FBA4179" w14:textId="7D4A6D30" w:rsidR="00D4005E" w:rsidRPr="002C5644" w:rsidRDefault="00D4005E" w:rsidP="00D4005E">
            <w:pPr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1134" w:type="dxa"/>
            <w:shd w:val="clear" w:color="auto" w:fill="auto"/>
          </w:tcPr>
          <w:p w14:paraId="076EABC2" w14:textId="6BD6B8EC" w:rsidR="00D4005E" w:rsidRPr="006750E2" w:rsidRDefault="00D4005E" w:rsidP="00D4005E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50E2">
              <w:rPr>
                <w:rFonts w:asciiTheme="majorBidi" w:hAnsiTheme="majorBidi" w:cstheme="majorBidi"/>
                <w:sz w:val="30"/>
                <w:szCs w:val="30"/>
              </w:rPr>
              <w:t>1,304,062</w:t>
            </w:r>
          </w:p>
        </w:tc>
        <w:tc>
          <w:tcPr>
            <w:tcW w:w="227" w:type="dxa"/>
            <w:shd w:val="clear" w:color="auto" w:fill="auto"/>
          </w:tcPr>
          <w:p w14:paraId="3BBFDB10" w14:textId="77777777" w:rsidR="00D4005E" w:rsidRPr="002C5644" w:rsidRDefault="00D4005E" w:rsidP="00D4005E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4A43C762" w14:textId="42945C1A" w:rsidR="00D4005E" w:rsidRPr="002C5644" w:rsidRDefault="00D4005E" w:rsidP="00D4005E">
            <w:pPr>
              <w:tabs>
                <w:tab w:val="clear" w:pos="227"/>
                <w:tab w:val="clear" w:pos="454"/>
                <w:tab w:val="clear" w:pos="907"/>
                <w:tab w:val="left" w:pos="731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2544DAE3" w14:textId="77777777" w:rsidR="00D4005E" w:rsidRPr="002C5644" w:rsidRDefault="00D4005E" w:rsidP="00D4005E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5D8DF999" w14:textId="7B08E63F" w:rsidR="00D4005E" w:rsidRPr="006750E2" w:rsidRDefault="00D4005E" w:rsidP="00D4005E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50E2">
              <w:rPr>
                <w:rFonts w:asciiTheme="majorBidi" w:hAnsiTheme="majorBidi" w:cstheme="majorBidi"/>
                <w:sz w:val="30"/>
                <w:szCs w:val="30"/>
              </w:rPr>
              <w:t>1,304,062</w:t>
            </w:r>
          </w:p>
        </w:tc>
      </w:tr>
      <w:tr w:rsidR="006750E2" w:rsidRPr="002C5644" w14:paraId="00DE6E8C" w14:textId="77777777" w:rsidTr="00AB23F0">
        <w:trPr>
          <w:cantSplit/>
        </w:trPr>
        <w:tc>
          <w:tcPr>
            <w:tcW w:w="3780" w:type="dxa"/>
            <w:shd w:val="clear" w:color="auto" w:fill="auto"/>
          </w:tcPr>
          <w:p w14:paraId="73F49C17" w14:textId="77777777" w:rsidR="006750E2" w:rsidRPr="002C5644" w:rsidRDefault="006750E2" w:rsidP="006750E2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09" w:type="dxa"/>
            <w:shd w:val="clear" w:color="auto" w:fill="auto"/>
          </w:tcPr>
          <w:p w14:paraId="0A151A5E" w14:textId="77777777" w:rsidR="006750E2" w:rsidRPr="002C5644" w:rsidRDefault="006750E2" w:rsidP="006750E2">
            <w:pPr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6A12CF0" w14:textId="77777777" w:rsidR="006750E2" w:rsidRPr="002C5644" w:rsidRDefault="006750E2" w:rsidP="006750E2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5045D425" w14:textId="77777777" w:rsidR="006750E2" w:rsidRPr="002C5644" w:rsidRDefault="006750E2" w:rsidP="006750E2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21E86AEE" w14:textId="77777777" w:rsidR="006750E2" w:rsidRPr="002C5644" w:rsidRDefault="006750E2" w:rsidP="006750E2">
            <w:pPr>
              <w:tabs>
                <w:tab w:val="clear" w:pos="907"/>
                <w:tab w:val="decimal" w:pos="724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6C5AFDFB" w14:textId="77777777" w:rsidR="006750E2" w:rsidRPr="002C5644" w:rsidRDefault="006750E2" w:rsidP="006750E2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79CE77FF" w14:textId="77777777" w:rsidR="006750E2" w:rsidRPr="002C5644" w:rsidRDefault="006750E2" w:rsidP="006750E2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50E2" w:rsidRPr="002C5644" w14:paraId="75FA096B" w14:textId="77777777" w:rsidTr="00AB23F0">
        <w:trPr>
          <w:cantSplit/>
        </w:trPr>
        <w:tc>
          <w:tcPr>
            <w:tcW w:w="3780" w:type="dxa"/>
            <w:shd w:val="clear" w:color="auto" w:fill="auto"/>
          </w:tcPr>
          <w:p w14:paraId="70439C8A" w14:textId="77777777" w:rsidR="006750E2" w:rsidRPr="002C5644" w:rsidRDefault="006750E2" w:rsidP="0067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09" w:type="dxa"/>
            <w:shd w:val="clear" w:color="auto" w:fill="auto"/>
          </w:tcPr>
          <w:p w14:paraId="6CD9565D" w14:textId="1EE288FB" w:rsidR="006750E2" w:rsidRPr="002C5644" w:rsidRDefault="006750E2" w:rsidP="006750E2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2.7</w:t>
            </w:r>
            <w:r w:rsidR="003158A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C5644">
              <w:rPr>
                <w:rFonts w:asciiTheme="majorBidi" w:hAnsiTheme="majorBidi" w:cstheme="majorBidi"/>
                <w:sz w:val="30"/>
                <w:szCs w:val="30"/>
              </w:rPr>
              <w:t xml:space="preserve"> - 3.</w:t>
            </w:r>
            <w:r w:rsidR="007C6B5B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14:paraId="68D3194E" w14:textId="2BE4D91D" w:rsidR="006750E2" w:rsidRPr="002C5644" w:rsidRDefault="006750E2" w:rsidP="006750E2">
            <w:pPr>
              <w:tabs>
                <w:tab w:val="clear" w:pos="227"/>
                <w:tab w:val="clear" w:pos="454"/>
                <w:tab w:val="clear" w:pos="907"/>
                <w:tab w:val="left" w:pos="731"/>
              </w:tabs>
              <w:spacing w:line="240" w:lineRule="auto"/>
              <w:ind w:right="-3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057EB85B" w14:textId="77777777" w:rsidR="006750E2" w:rsidRPr="002C5644" w:rsidRDefault="006750E2" w:rsidP="006750E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69732790" w14:textId="10EEB3A7" w:rsidR="006750E2" w:rsidRPr="002C5644" w:rsidRDefault="006750E2" w:rsidP="006750E2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28,000,000</w:t>
            </w:r>
          </w:p>
        </w:tc>
        <w:tc>
          <w:tcPr>
            <w:tcW w:w="227" w:type="dxa"/>
            <w:shd w:val="clear" w:color="auto" w:fill="auto"/>
          </w:tcPr>
          <w:p w14:paraId="01C1BB79" w14:textId="77777777" w:rsidR="006750E2" w:rsidRPr="002C5644" w:rsidRDefault="006750E2" w:rsidP="006750E2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0041C39D" w14:textId="2472F46D" w:rsidR="006750E2" w:rsidRPr="002C5644" w:rsidRDefault="006750E2" w:rsidP="0067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28,000,000</w:t>
            </w:r>
          </w:p>
        </w:tc>
      </w:tr>
      <w:tr w:rsidR="006750E2" w:rsidRPr="002C5644" w14:paraId="4E71B40F" w14:textId="77777777" w:rsidTr="00AB23F0">
        <w:trPr>
          <w:cantSplit/>
        </w:trPr>
        <w:tc>
          <w:tcPr>
            <w:tcW w:w="3780" w:type="dxa"/>
            <w:shd w:val="clear" w:color="auto" w:fill="auto"/>
          </w:tcPr>
          <w:p w14:paraId="2CF230E5" w14:textId="77777777" w:rsidR="006750E2" w:rsidRPr="002C5644" w:rsidRDefault="006750E2" w:rsidP="0067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609" w:type="dxa"/>
            <w:shd w:val="clear" w:color="auto" w:fill="auto"/>
          </w:tcPr>
          <w:p w14:paraId="624A9EED" w14:textId="77777777" w:rsidR="006750E2" w:rsidRPr="002C5644" w:rsidRDefault="006750E2" w:rsidP="006750E2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FCCDA" w14:textId="39A4B6E3" w:rsidR="006750E2" w:rsidRPr="002C5644" w:rsidRDefault="006750E2" w:rsidP="006750E2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50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1,304,062</w:t>
            </w:r>
          </w:p>
        </w:tc>
        <w:tc>
          <w:tcPr>
            <w:tcW w:w="227" w:type="dxa"/>
            <w:shd w:val="clear" w:color="auto" w:fill="auto"/>
          </w:tcPr>
          <w:p w14:paraId="5022B078" w14:textId="77777777" w:rsidR="006750E2" w:rsidRPr="002C5644" w:rsidRDefault="006750E2" w:rsidP="006750E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D8CD4C" w14:textId="091C6C31" w:rsidR="006750E2" w:rsidRPr="002C5644" w:rsidRDefault="006750E2" w:rsidP="006750E2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28,000,000</w:t>
            </w:r>
          </w:p>
        </w:tc>
        <w:tc>
          <w:tcPr>
            <w:tcW w:w="227" w:type="dxa"/>
            <w:shd w:val="clear" w:color="auto" w:fill="auto"/>
          </w:tcPr>
          <w:p w14:paraId="6148D76A" w14:textId="77777777" w:rsidR="006750E2" w:rsidRPr="002C5644" w:rsidRDefault="006750E2" w:rsidP="006750E2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CF28C" w14:textId="09F7CCA9" w:rsidR="006750E2" w:rsidRPr="002C5644" w:rsidRDefault="006750E2" w:rsidP="0067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9,304,062</w:t>
            </w:r>
          </w:p>
        </w:tc>
      </w:tr>
      <w:tr w:rsidR="006750E2" w:rsidRPr="002C5644" w14:paraId="72650510" w14:textId="77777777" w:rsidTr="00AB23F0">
        <w:trPr>
          <w:cantSplit/>
        </w:trPr>
        <w:tc>
          <w:tcPr>
            <w:tcW w:w="3780" w:type="dxa"/>
            <w:shd w:val="clear" w:color="auto" w:fill="auto"/>
          </w:tcPr>
          <w:p w14:paraId="7B157D0F" w14:textId="77777777" w:rsidR="006750E2" w:rsidRPr="002C5644" w:rsidRDefault="006750E2" w:rsidP="006750E2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026BB1F2" w14:textId="77777777" w:rsidR="006750E2" w:rsidRPr="002C5644" w:rsidRDefault="006750E2" w:rsidP="006750E2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8965060" w14:textId="77777777" w:rsidR="006750E2" w:rsidRPr="002C5644" w:rsidRDefault="006750E2" w:rsidP="006750E2">
            <w:pPr>
              <w:tabs>
                <w:tab w:val="clear" w:pos="227"/>
                <w:tab w:val="clear" w:pos="454"/>
                <w:tab w:val="clear" w:pos="907"/>
                <w:tab w:val="left" w:pos="731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39966D50" w14:textId="77777777" w:rsidR="006750E2" w:rsidRPr="002C5644" w:rsidRDefault="006750E2" w:rsidP="006750E2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5AEC58F9" w14:textId="77777777" w:rsidR="006750E2" w:rsidRPr="002C5644" w:rsidRDefault="006750E2" w:rsidP="006750E2">
            <w:pPr>
              <w:tabs>
                <w:tab w:val="decimal" w:pos="724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381E2A2A" w14:textId="77777777" w:rsidR="006750E2" w:rsidRPr="002C5644" w:rsidRDefault="006750E2" w:rsidP="006750E2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784461B3" w14:textId="77777777" w:rsidR="006750E2" w:rsidRPr="002C5644" w:rsidRDefault="006750E2" w:rsidP="0067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50E2" w:rsidRPr="002C5644" w14:paraId="51F3FB86" w14:textId="77777777" w:rsidTr="00AB23F0">
        <w:trPr>
          <w:cantSplit/>
        </w:trPr>
        <w:tc>
          <w:tcPr>
            <w:tcW w:w="3780" w:type="dxa"/>
            <w:shd w:val="clear" w:color="auto" w:fill="auto"/>
          </w:tcPr>
          <w:p w14:paraId="28802C87" w14:textId="42AF9E44" w:rsidR="006750E2" w:rsidRPr="002C5644" w:rsidRDefault="00A83E15" w:rsidP="006750E2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609" w:type="dxa"/>
            <w:shd w:val="clear" w:color="auto" w:fill="auto"/>
          </w:tcPr>
          <w:p w14:paraId="5838F84E" w14:textId="77777777" w:rsidR="006750E2" w:rsidRPr="002C5644" w:rsidRDefault="006750E2" w:rsidP="006750E2">
            <w:pPr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C9AAA32" w14:textId="77777777" w:rsidR="006750E2" w:rsidRPr="002C5644" w:rsidRDefault="006750E2" w:rsidP="006750E2">
            <w:pPr>
              <w:tabs>
                <w:tab w:val="clear" w:pos="227"/>
                <w:tab w:val="clear" w:pos="454"/>
                <w:tab w:val="clear" w:pos="907"/>
                <w:tab w:val="left" w:pos="731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747FFC2E" w14:textId="77777777" w:rsidR="006750E2" w:rsidRPr="002C5644" w:rsidRDefault="006750E2" w:rsidP="006750E2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6CFA5D81" w14:textId="77777777" w:rsidR="006750E2" w:rsidRPr="002C5644" w:rsidRDefault="006750E2" w:rsidP="006750E2">
            <w:pPr>
              <w:tabs>
                <w:tab w:val="clear" w:pos="907"/>
                <w:tab w:val="decimal" w:pos="724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5BE2142C" w14:textId="77777777" w:rsidR="006750E2" w:rsidRPr="002C5644" w:rsidRDefault="006750E2" w:rsidP="006750E2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0B2CD4FF" w14:textId="77777777" w:rsidR="006750E2" w:rsidRPr="002C5644" w:rsidRDefault="006750E2" w:rsidP="0067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50E2" w:rsidRPr="002C5644" w14:paraId="23FE4AE2" w14:textId="77777777" w:rsidTr="0001105A">
        <w:trPr>
          <w:cantSplit/>
        </w:trPr>
        <w:tc>
          <w:tcPr>
            <w:tcW w:w="3780" w:type="dxa"/>
            <w:shd w:val="clear" w:color="auto" w:fill="auto"/>
          </w:tcPr>
          <w:p w14:paraId="1805290F" w14:textId="77777777" w:rsidR="006750E2" w:rsidRPr="002C5644" w:rsidRDefault="006750E2" w:rsidP="0067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609" w:type="dxa"/>
            <w:shd w:val="clear" w:color="auto" w:fill="auto"/>
          </w:tcPr>
          <w:p w14:paraId="1904F513" w14:textId="77777777" w:rsidR="006750E2" w:rsidRPr="002C5644" w:rsidRDefault="006750E2" w:rsidP="006750E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E3A9E76" w14:textId="77777777" w:rsidR="006750E2" w:rsidRPr="002C5644" w:rsidRDefault="006750E2" w:rsidP="006750E2">
            <w:pPr>
              <w:tabs>
                <w:tab w:val="clear" w:pos="227"/>
                <w:tab w:val="clear" w:pos="454"/>
                <w:tab w:val="clear" w:pos="907"/>
                <w:tab w:val="left" w:pos="731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59DDF66C" w14:textId="77777777" w:rsidR="006750E2" w:rsidRPr="002C5644" w:rsidRDefault="006750E2" w:rsidP="006750E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33437A42" w14:textId="77777777" w:rsidR="006750E2" w:rsidRPr="002C5644" w:rsidRDefault="006750E2" w:rsidP="006750E2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3EB5F478" w14:textId="77777777" w:rsidR="006750E2" w:rsidRPr="002C5644" w:rsidRDefault="006750E2" w:rsidP="006750E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657065CD" w14:textId="77777777" w:rsidR="006750E2" w:rsidRPr="002C5644" w:rsidRDefault="006750E2" w:rsidP="0067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50E2" w:rsidRPr="002C5644" w14:paraId="4C483305" w14:textId="77777777" w:rsidTr="00DE26F3">
        <w:trPr>
          <w:cantSplit/>
        </w:trPr>
        <w:tc>
          <w:tcPr>
            <w:tcW w:w="3780" w:type="dxa"/>
            <w:shd w:val="clear" w:color="auto" w:fill="auto"/>
          </w:tcPr>
          <w:p w14:paraId="6D8B78AC" w14:textId="77777777" w:rsidR="006750E2" w:rsidRPr="002C5644" w:rsidRDefault="006750E2" w:rsidP="0067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09" w:type="dxa"/>
            <w:shd w:val="clear" w:color="auto" w:fill="auto"/>
          </w:tcPr>
          <w:p w14:paraId="1AA13DA5" w14:textId="77777777" w:rsidR="006750E2" w:rsidRPr="002C5644" w:rsidRDefault="006750E2" w:rsidP="006750E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 xml:space="preserve">2.71 </w:t>
            </w:r>
            <w:r w:rsidRPr="002C5644">
              <w:rPr>
                <w:rFonts w:ascii="Angsana New" w:hAnsi="Angsana New"/>
                <w:sz w:val="30"/>
                <w:szCs w:val="30"/>
              </w:rPr>
              <w:t>- 3.02</w:t>
            </w:r>
          </w:p>
        </w:tc>
        <w:tc>
          <w:tcPr>
            <w:tcW w:w="1134" w:type="dxa"/>
            <w:shd w:val="clear" w:color="auto" w:fill="auto"/>
          </w:tcPr>
          <w:p w14:paraId="36C6B0CB" w14:textId="77777777" w:rsidR="006750E2" w:rsidRPr="002C5644" w:rsidRDefault="006750E2" w:rsidP="006750E2">
            <w:pPr>
              <w:tabs>
                <w:tab w:val="clear" w:pos="227"/>
                <w:tab w:val="clear" w:pos="454"/>
                <w:tab w:val="clear" w:pos="907"/>
                <w:tab w:val="left" w:pos="731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7F792B04" w14:textId="77777777" w:rsidR="006750E2" w:rsidRPr="002C5644" w:rsidRDefault="006750E2" w:rsidP="006750E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66743F66" w14:textId="77777777" w:rsidR="006750E2" w:rsidRPr="002C5644" w:rsidRDefault="006750E2" w:rsidP="006750E2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28,300,000</w:t>
            </w:r>
          </w:p>
        </w:tc>
        <w:tc>
          <w:tcPr>
            <w:tcW w:w="227" w:type="dxa"/>
            <w:shd w:val="clear" w:color="auto" w:fill="auto"/>
          </w:tcPr>
          <w:p w14:paraId="14B10B24" w14:textId="77777777" w:rsidR="006750E2" w:rsidRPr="002C5644" w:rsidRDefault="006750E2" w:rsidP="006750E2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67052ACF" w14:textId="77777777" w:rsidR="006750E2" w:rsidRPr="002C5644" w:rsidRDefault="006750E2" w:rsidP="0067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79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28,300,000</w:t>
            </w:r>
          </w:p>
        </w:tc>
      </w:tr>
      <w:tr w:rsidR="006750E2" w:rsidRPr="002C5644" w14:paraId="5025BB65" w14:textId="77777777" w:rsidTr="00D60601">
        <w:trPr>
          <w:cantSplit/>
        </w:trPr>
        <w:tc>
          <w:tcPr>
            <w:tcW w:w="3780" w:type="dxa"/>
            <w:shd w:val="clear" w:color="auto" w:fill="auto"/>
          </w:tcPr>
          <w:p w14:paraId="08DA2F45" w14:textId="77777777" w:rsidR="006750E2" w:rsidRPr="002C5644" w:rsidRDefault="006750E2" w:rsidP="006750E2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609" w:type="dxa"/>
            <w:shd w:val="clear" w:color="auto" w:fill="auto"/>
          </w:tcPr>
          <w:p w14:paraId="3554257C" w14:textId="2C4B41A0" w:rsidR="006750E2" w:rsidRPr="002C5644" w:rsidRDefault="006750E2" w:rsidP="006750E2">
            <w:pPr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2C5644">
              <w:rPr>
                <w:rFonts w:ascii="Angsana New" w:hAnsi="Angsana New"/>
                <w:sz w:val="30"/>
                <w:szCs w:val="30"/>
              </w:rPr>
              <w:t>.0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82EE175" w14:textId="77777777" w:rsidR="006750E2" w:rsidRPr="002C5644" w:rsidRDefault="006750E2" w:rsidP="006750E2">
            <w:pPr>
              <w:tabs>
                <w:tab w:val="clear" w:pos="227"/>
                <w:tab w:val="clear" w:pos="454"/>
                <w:tab w:val="clear" w:pos="907"/>
                <w:tab w:val="left" w:pos="731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398C366C" w14:textId="77777777" w:rsidR="006750E2" w:rsidRPr="002C5644" w:rsidRDefault="006750E2" w:rsidP="006750E2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53109CE2" w14:textId="77777777" w:rsidR="006750E2" w:rsidRPr="002C5644" w:rsidRDefault="006750E2" w:rsidP="006750E2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16,570</w:t>
            </w:r>
          </w:p>
        </w:tc>
        <w:tc>
          <w:tcPr>
            <w:tcW w:w="227" w:type="dxa"/>
            <w:shd w:val="clear" w:color="auto" w:fill="auto"/>
          </w:tcPr>
          <w:p w14:paraId="3F5F672A" w14:textId="77777777" w:rsidR="006750E2" w:rsidRPr="002C5644" w:rsidRDefault="006750E2" w:rsidP="006750E2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A0580A9" w14:textId="77777777" w:rsidR="006750E2" w:rsidRPr="002C5644" w:rsidRDefault="006750E2" w:rsidP="0067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79"/>
              <w:rPr>
                <w:rFonts w:ascii="Angsana New" w:hAnsi="Angsana New"/>
                <w:sz w:val="30"/>
                <w:szCs w:val="30"/>
              </w:rPr>
            </w:pPr>
            <w:r w:rsidRPr="002C5644">
              <w:rPr>
                <w:rFonts w:ascii="Angsana New" w:hAnsi="Angsana New"/>
                <w:sz w:val="30"/>
                <w:szCs w:val="30"/>
              </w:rPr>
              <w:t>16,570</w:t>
            </w:r>
          </w:p>
        </w:tc>
      </w:tr>
      <w:tr w:rsidR="006750E2" w:rsidRPr="002C5644" w14:paraId="1DCB773F" w14:textId="77777777" w:rsidTr="00D60601">
        <w:trPr>
          <w:cantSplit/>
        </w:trPr>
        <w:tc>
          <w:tcPr>
            <w:tcW w:w="3780" w:type="dxa"/>
            <w:shd w:val="clear" w:color="auto" w:fill="auto"/>
          </w:tcPr>
          <w:p w14:paraId="5292F006" w14:textId="4462F0D9" w:rsidR="006750E2" w:rsidRPr="002C5644" w:rsidRDefault="006750E2" w:rsidP="006750E2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C564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609" w:type="dxa"/>
            <w:shd w:val="clear" w:color="auto" w:fill="auto"/>
          </w:tcPr>
          <w:p w14:paraId="6A0F0A51" w14:textId="77777777" w:rsidR="006750E2" w:rsidRPr="002C5644" w:rsidRDefault="006750E2" w:rsidP="006750E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0BB418" w14:textId="77777777" w:rsidR="006750E2" w:rsidRPr="002C5644" w:rsidRDefault="006750E2" w:rsidP="006750E2">
            <w:pPr>
              <w:tabs>
                <w:tab w:val="clear" w:pos="227"/>
                <w:tab w:val="clear" w:pos="454"/>
                <w:tab w:val="clear" w:pos="907"/>
                <w:tab w:val="left" w:pos="731"/>
              </w:tabs>
              <w:spacing w:line="240" w:lineRule="auto"/>
              <w:ind w:right="-3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14:paraId="0208E16D" w14:textId="77777777" w:rsidR="006750E2" w:rsidRPr="002C5644" w:rsidRDefault="006750E2" w:rsidP="006750E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BCCADF" w14:textId="77777777" w:rsidR="006750E2" w:rsidRPr="002C5644" w:rsidRDefault="006750E2" w:rsidP="006750E2">
            <w:pPr>
              <w:tabs>
                <w:tab w:val="clear" w:pos="907"/>
                <w:tab w:val="left" w:pos="82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28,316,570</w:t>
            </w:r>
          </w:p>
        </w:tc>
        <w:tc>
          <w:tcPr>
            <w:tcW w:w="227" w:type="dxa"/>
            <w:shd w:val="clear" w:color="auto" w:fill="auto"/>
          </w:tcPr>
          <w:p w14:paraId="4ABF904D" w14:textId="77777777" w:rsidR="006750E2" w:rsidRPr="002C5644" w:rsidRDefault="006750E2" w:rsidP="006750E2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FA8CC" w14:textId="77777777" w:rsidR="006750E2" w:rsidRPr="002C5644" w:rsidRDefault="006750E2" w:rsidP="0067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</w:rPr>
              <w:t>28,316,570</w:t>
            </w:r>
          </w:p>
        </w:tc>
      </w:tr>
      <w:bookmarkEnd w:id="31"/>
    </w:tbl>
    <w:p w14:paraId="21AA7D43" w14:textId="49A7C0FE" w:rsidR="00EB5786" w:rsidRPr="00A83E15" w:rsidRDefault="00EB5786" w:rsidP="0090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</w:rPr>
      </w:pPr>
    </w:p>
    <w:p w14:paraId="2C4602D5" w14:textId="794EEED3" w:rsidR="000E52FC" w:rsidRDefault="00320DC6" w:rsidP="000E5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20DC6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320DC6">
        <w:rPr>
          <w:rFonts w:ascii="Angsana New" w:hAnsi="Angsana New"/>
          <w:sz w:val="30"/>
          <w:szCs w:val="30"/>
          <w:cs/>
        </w:rPr>
        <w:t xml:space="preserve"> 2562 </w:t>
      </w:r>
      <w:r w:rsidRPr="00320DC6">
        <w:rPr>
          <w:rFonts w:ascii="Angsana New" w:hAnsi="Angsana New" w:hint="cs"/>
          <w:sz w:val="30"/>
          <w:szCs w:val="30"/>
          <w:cs/>
        </w:rPr>
        <w:t>บริษัทได้เข้าทำสัญญาแลกเปลี่ยนอัตราดอกเบี้ยของเงินกู้ยืมระยะยาวจำนวน</w:t>
      </w:r>
      <w:r w:rsidRPr="00320DC6">
        <w:rPr>
          <w:rFonts w:ascii="Angsana New" w:hAnsi="Angsana New"/>
          <w:sz w:val="30"/>
          <w:szCs w:val="30"/>
          <w:cs/>
        </w:rPr>
        <w:t xml:space="preserve"> 28</w:t>
      </w:r>
      <w:r w:rsidRPr="00320DC6">
        <w:rPr>
          <w:rFonts w:ascii="Angsana New" w:hAnsi="Angsana New"/>
          <w:sz w:val="30"/>
          <w:szCs w:val="30"/>
        </w:rPr>
        <w:t>,</w:t>
      </w:r>
      <w:r w:rsidRPr="00320DC6">
        <w:rPr>
          <w:rFonts w:ascii="Angsana New" w:hAnsi="Angsana New"/>
          <w:sz w:val="30"/>
          <w:szCs w:val="30"/>
          <w:cs/>
        </w:rPr>
        <w:t xml:space="preserve">000 </w:t>
      </w:r>
      <w:r w:rsidRPr="00320DC6">
        <w:rPr>
          <w:rFonts w:ascii="Angsana New" w:hAnsi="Angsana New" w:hint="cs"/>
          <w:sz w:val="30"/>
          <w:szCs w:val="30"/>
          <w:cs/>
        </w:rPr>
        <w:t>ล้านบาทกับสถาบันการเงินในประเทศแห่งหนึ่ง</w:t>
      </w:r>
      <w:r w:rsidRPr="00320DC6">
        <w:rPr>
          <w:rFonts w:ascii="Angsana New" w:hAnsi="Angsana New"/>
          <w:sz w:val="30"/>
          <w:szCs w:val="30"/>
          <w:cs/>
        </w:rPr>
        <w:t xml:space="preserve"> </w:t>
      </w:r>
      <w:r w:rsidRPr="00320DC6">
        <w:rPr>
          <w:rFonts w:ascii="Angsana New" w:hAnsi="Angsana New" w:hint="cs"/>
          <w:sz w:val="30"/>
          <w:szCs w:val="30"/>
          <w:cs/>
        </w:rPr>
        <w:t>จากอัตราดอกเบี้ยลอยตัวอยู่ที่</w:t>
      </w:r>
      <w:r w:rsidRPr="00320DC6">
        <w:rPr>
          <w:rFonts w:ascii="Angsana New" w:hAnsi="Angsana New"/>
          <w:sz w:val="30"/>
          <w:szCs w:val="30"/>
          <w:cs/>
        </w:rPr>
        <w:t xml:space="preserve"> </w:t>
      </w:r>
      <w:r w:rsidRPr="00320DC6">
        <w:rPr>
          <w:rFonts w:ascii="Angsana New" w:hAnsi="Angsana New"/>
          <w:sz w:val="30"/>
          <w:szCs w:val="30"/>
        </w:rPr>
        <w:t xml:space="preserve">THBFIX </w:t>
      </w:r>
      <w:r w:rsidRPr="00320DC6">
        <w:rPr>
          <w:rFonts w:ascii="Angsana New" w:hAnsi="Angsana New" w:hint="cs"/>
          <w:sz w:val="30"/>
          <w:szCs w:val="30"/>
          <w:cs/>
        </w:rPr>
        <w:t>บวกส่วนต่างที่ระบุไว้ในสัญญา</w:t>
      </w:r>
      <w:r w:rsidRPr="00320DC6">
        <w:rPr>
          <w:rFonts w:ascii="Angsana New" w:hAnsi="Angsana New"/>
          <w:sz w:val="30"/>
          <w:szCs w:val="30"/>
          <w:cs/>
        </w:rPr>
        <w:t xml:space="preserve"> </w:t>
      </w:r>
      <w:r w:rsidRPr="00320DC6">
        <w:rPr>
          <w:rFonts w:ascii="Angsana New" w:hAnsi="Angsana New" w:hint="cs"/>
          <w:sz w:val="30"/>
          <w:szCs w:val="30"/>
          <w:cs/>
        </w:rPr>
        <w:t>ให้เป็นอัตราดอกเบี้ยคงที่อยู่ที่</w:t>
      </w:r>
      <w:r w:rsidRPr="00320DC6">
        <w:rPr>
          <w:rFonts w:ascii="Angsana New" w:hAnsi="Angsana New"/>
          <w:sz w:val="30"/>
          <w:szCs w:val="30"/>
          <w:cs/>
        </w:rPr>
        <w:t xml:space="preserve"> </w:t>
      </w:r>
      <w:r w:rsidRPr="00320DC6">
        <w:rPr>
          <w:rFonts w:ascii="Angsana New" w:hAnsi="Angsana New" w:hint="cs"/>
          <w:sz w:val="30"/>
          <w:szCs w:val="30"/>
          <w:cs/>
        </w:rPr>
        <w:t>ร้อยละ</w:t>
      </w:r>
      <w:r w:rsidRPr="00320DC6">
        <w:rPr>
          <w:rFonts w:ascii="Angsana New" w:hAnsi="Angsana New"/>
          <w:sz w:val="30"/>
          <w:szCs w:val="30"/>
          <w:cs/>
        </w:rPr>
        <w:t xml:space="preserve"> 2.75 </w:t>
      </w:r>
      <w:r w:rsidRPr="00320DC6">
        <w:rPr>
          <w:rFonts w:ascii="Angsana New" w:hAnsi="Angsana New" w:hint="cs"/>
          <w:sz w:val="30"/>
          <w:szCs w:val="30"/>
          <w:cs/>
        </w:rPr>
        <w:t>ถึง</w:t>
      </w:r>
      <w:r w:rsidRPr="00320DC6">
        <w:rPr>
          <w:rFonts w:ascii="Angsana New" w:hAnsi="Angsana New"/>
          <w:sz w:val="30"/>
          <w:szCs w:val="30"/>
          <w:cs/>
        </w:rPr>
        <w:t xml:space="preserve"> </w:t>
      </w:r>
      <w:r w:rsidRPr="00320DC6">
        <w:rPr>
          <w:rFonts w:ascii="Angsana New" w:hAnsi="Angsana New" w:hint="cs"/>
          <w:sz w:val="30"/>
          <w:szCs w:val="30"/>
          <w:cs/>
        </w:rPr>
        <w:t>ร้อยละ</w:t>
      </w:r>
      <w:r w:rsidRPr="00320DC6">
        <w:rPr>
          <w:rFonts w:ascii="Angsana New" w:hAnsi="Angsana New"/>
          <w:sz w:val="30"/>
          <w:szCs w:val="30"/>
          <w:cs/>
        </w:rPr>
        <w:t xml:space="preserve"> 3.22 </w:t>
      </w:r>
      <w:r w:rsidRPr="00320DC6">
        <w:rPr>
          <w:rFonts w:ascii="Angsana New" w:hAnsi="Angsana New" w:hint="cs"/>
          <w:sz w:val="30"/>
          <w:szCs w:val="30"/>
          <w:cs/>
        </w:rPr>
        <w:t>ต่อปี</w:t>
      </w:r>
      <w:r w:rsidRPr="00320DC6">
        <w:rPr>
          <w:rFonts w:ascii="Angsana New" w:hAnsi="Angsana New"/>
          <w:sz w:val="30"/>
          <w:szCs w:val="30"/>
          <w:cs/>
        </w:rPr>
        <w:t xml:space="preserve"> </w:t>
      </w:r>
      <w:r w:rsidRPr="00320DC6">
        <w:rPr>
          <w:rFonts w:ascii="Angsana New" w:hAnsi="Angsana New" w:hint="cs"/>
          <w:sz w:val="30"/>
          <w:szCs w:val="30"/>
          <w:cs/>
        </w:rPr>
        <w:t>ทั้งนี้</w:t>
      </w:r>
      <w:r w:rsidRPr="00320DC6">
        <w:rPr>
          <w:rFonts w:ascii="Angsana New" w:hAnsi="Angsana New"/>
          <w:sz w:val="30"/>
          <w:szCs w:val="30"/>
          <w:cs/>
        </w:rPr>
        <w:t xml:space="preserve"> </w:t>
      </w:r>
      <w:r w:rsidRPr="00320DC6">
        <w:rPr>
          <w:rFonts w:ascii="Angsana New" w:hAnsi="Angsana New" w:hint="cs"/>
          <w:sz w:val="30"/>
          <w:szCs w:val="30"/>
          <w:cs/>
        </w:rPr>
        <w:t>สัญญาแลกเปลี่ยนอัตราดอกเบี้ยมีผลตั้งแต่วันที่</w:t>
      </w:r>
      <w:r w:rsidRPr="00320DC6">
        <w:rPr>
          <w:rFonts w:ascii="Angsana New" w:hAnsi="Angsana New"/>
          <w:sz w:val="30"/>
          <w:szCs w:val="30"/>
          <w:cs/>
        </w:rPr>
        <w:t xml:space="preserve"> 31 </w:t>
      </w:r>
      <w:r w:rsidRPr="00320DC6">
        <w:rPr>
          <w:rFonts w:ascii="Angsana New" w:hAnsi="Angsana New" w:hint="cs"/>
          <w:sz w:val="30"/>
          <w:szCs w:val="30"/>
          <w:cs/>
        </w:rPr>
        <w:t>สิงหาคม</w:t>
      </w:r>
      <w:r w:rsidRPr="00320DC6">
        <w:rPr>
          <w:rFonts w:ascii="Angsana New" w:hAnsi="Angsana New"/>
          <w:sz w:val="30"/>
          <w:szCs w:val="30"/>
          <w:cs/>
        </w:rPr>
        <w:t xml:space="preserve"> 2562 </w:t>
      </w:r>
      <w:r w:rsidRPr="00320DC6">
        <w:rPr>
          <w:rFonts w:ascii="Angsana New" w:hAnsi="Angsana New" w:hint="cs"/>
          <w:sz w:val="30"/>
          <w:szCs w:val="30"/>
          <w:cs/>
        </w:rPr>
        <w:t>และจะสิ้นสุดวันที่</w:t>
      </w:r>
      <w:r w:rsidRPr="00320DC6">
        <w:rPr>
          <w:rFonts w:ascii="Angsana New" w:hAnsi="Angsana New"/>
          <w:sz w:val="30"/>
          <w:szCs w:val="30"/>
          <w:cs/>
        </w:rPr>
        <w:t xml:space="preserve"> 21 </w:t>
      </w:r>
      <w:r w:rsidRPr="00320DC6">
        <w:rPr>
          <w:rFonts w:ascii="Angsana New" w:hAnsi="Angsana New" w:hint="cs"/>
          <w:sz w:val="30"/>
          <w:szCs w:val="30"/>
          <w:cs/>
        </w:rPr>
        <w:t>พฤษภาคม</w:t>
      </w:r>
      <w:r w:rsidRPr="00320DC6">
        <w:rPr>
          <w:rFonts w:ascii="Angsana New" w:hAnsi="Angsana New"/>
          <w:sz w:val="30"/>
          <w:szCs w:val="30"/>
          <w:cs/>
        </w:rPr>
        <w:t xml:space="preserve"> 2565</w:t>
      </w:r>
    </w:p>
    <w:p w14:paraId="642D184D" w14:textId="77777777" w:rsidR="00320DC6" w:rsidRPr="002C5644" w:rsidRDefault="00320DC6" w:rsidP="000E5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14E76658" w14:textId="77777777" w:rsidR="000E52FC" w:rsidRPr="002C5644" w:rsidRDefault="000E52FC" w:rsidP="000E5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 w:hint="cs"/>
          <w:sz w:val="30"/>
          <w:szCs w:val="30"/>
          <w:cs/>
        </w:rPr>
        <w:t>สัญญาแลกเปลี่ยนอัตราดอกเบี้ย</w:t>
      </w:r>
      <w:r w:rsidRPr="002C5644">
        <w:rPr>
          <w:rFonts w:ascii="Angsana New" w:hAnsi="Angsana New"/>
          <w:sz w:val="30"/>
          <w:szCs w:val="30"/>
          <w:cs/>
        </w:rPr>
        <w:t>ได้ถูกนำมาใช้เพื่อจัดการความเสี่ยงที่เกิดจากการเปลี่ยนแปลงในอัตราดอกเบี้ยที่เกิดจากกิจกรรมจัดหาเงิน บริษัทได้ทำสัญญาแลกเปลี่ยนอัตราดอกเบี้ยเพื่อควบคุมความผันผวนของอัตราดอกเบี้ย</w:t>
      </w:r>
    </w:p>
    <w:p w14:paraId="5762494B" w14:textId="77777777" w:rsidR="000E52FC" w:rsidRDefault="000E52FC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249430DC" w14:textId="00C9C39F" w:rsidR="003C4FAE" w:rsidRPr="002C5644" w:rsidRDefault="003C4FAE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2C5644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64232044" w14:textId="77777777" w:rsidR="003C4FAE" w:rsidRPr="00A83E15" w:rsidRDefault="003C4FAE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3299C152" w14:textId="773D32B5" w:rsidR="003C4FAE" w:rsidRPr="002C5644" w:rsidRDefault="003C4FAE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C5644">
        <w:rPr>
          <w:rFonts w:ascii="Angsana New" w:eastAsia="MS Mincho" w:hAnsi="Angsana New"/>
          <w:sz w:val="30"/>
          <w:szCs w:val="30"/>
          <w:cs/>
        </w:rPr>
        <w:t xml:space="preserve">ความเสี่ยงทางด้านสินเชื่อ คือ </w:t>
      </w:r>
      <w:r w:rsidR="000E52FC">
        <w:rPr>
          <w:rFonts w:ascii="Angsana New" w:eastAsia="MS Mincho" w:hAnsi="Angsana New" w:hint="cs"/>
          <w:sz w:val="30"/>
          <w:szCs w:val="30"/>
          <w:cs/>
        </w:rPr>
        <w:t>ผลขาดทุนที่อาจเกิดขึ้นจากการ</w:t>
      </w:r>
      <w:r w:rsidRPr="002C5644">
        <w:rPr>
          <w:rFonts w:ascii="Angsana New" w:eastAsia="MS Mincho" w:hAnsi="Angsana New"/>
          <w:sz w:val="30"/>
          <w:szCs w:val="30"/>
          <w:cs/>
        </w:rPr>
        <w:t>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  <w:r w:rsidRPr="002C5644">
        <w:rPr>
          <w:rFonts w:ascii="Angsana New" w:eastAsia="MS Mincho" w:hAnsi="Angsana New"/>
          <w:sz w:val="30"/>
          <w:szCs w:val="30"/>
        </w:rPr>
        <w:t xml:space="preserve"> </w:t>
      </w:r>
    </w:p>
    <w:p w14:paraId="4F9A40DA" w14:textId="77777777" w:rsidR="00E5712B" w:rsidRPr="00A83E15" w:rsidRDefault="00E5712B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3F4BCD16" w14:textId="66FAC195" w:rsidR="00A83E15" w:rsidRDefault="003C4FAE" w:rsidP="000E5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C5644">
        <w:rPr>
          <w:rFonts w:ascii="Angsana New" w:eastAsia="MS Mincho" w:hAnsi="Angsana New"/>
          <w:sz w:val="30"/>
          <w:szCs w:val="30"/>
          <w:cs/>
        </w:rPr>
        <w:lastRenderedPageBreak/>
        <w:t xml:space="preserve"> ฝ่ายบริหารได้กำหนดนโยบายทางด้านสินเชื่อเพื่อควบคุมความเสี่ยงทางด้านสินเชื่อดังกล่าว</w:t>
      </w:r>
      <w:r w:rsidRPr="002C5644">
        <w:rPr>
          <w:rFonts w:ascii="Angsana New" w:eastAsia="MS Mincho" w:hAnsi="Angsana New" w:hint="cs"/>
          <w:sz w:val="30"/>
          <w:szCs w:val="30"/>
          <w:cs/>
        </w:rPr>
        <w:t>อย่าง</w:t>
      </w:r>
      <w:r w:rsidRPr="002C5644">
        <w:rPr>
          <w:rFonts w:ascii="Angsana New" w:eastAsia="MS Mincho" w:hAnsi="Angsana New"/>
          <w:sz w:val="30"/>
          <w:szCs w:val="30"/>
          <w:cs/>
        </w:rPr>
        <w:t>สม่ำเสมอ</w:t>
      </w:r>
      <w:r w:rsidR="00E9272A" w:rsidRPr="002C5644">
        <w:rPr>
          <w:rFonts w:ascii="Angsana New" w:eastAsia="MS Mincho" w:hAnsi="Angsana New"/>
          <w:sz w:val="30"/>
          <w:szCs w:val="30"/>
        </w:rPr>
        <w:br/>
      </w:r>
      <w:r w:rsidRPr="002C5644">
        <w:rPr>
          <w:rFonts w:ascii="Angsana New" w:eastAsia="MS Mincho" w:hAnsi="Angsana New"/>
          <w:sz w:val="30"/>
          <w:szCs w:val="30"/>
          <w:cs/>
        </w:rPr>
        <w:t>โดยการวิเคราะห์ฐานะทางการเงินของลูกค้าทุกรายที่ขอวงเงินสินเชื่อในระดับหนึ่งๆ ณ วันที่</w:t>
      </w:r>
      <w:r w:rsidRPr="002C5644">
        <w:rPr>
          <w:rFonts w:ascii="Angsana New" w:eastAsia="MS Mincho" w:hAnsi="Angsana New" w:hint="cs"/>
          <w:sz w:val="30"/>
          <w:szCs w:val="30"/>
          <w:cs/>
        </w:rPr>
        <w:t>รายงาน</w:t>
      </w:r>
      <w:r w:rsidRPr="002C5644">
        <w:rPr>
          <w:rFonts w:ascii="Angsana New" w:eastAsia="MS Mincho" w:hAnsi="Angsana New"/>
          <w:sz w:val="30"/>
          <w:szCs w:val="30"/>
          <w:cs/>
        </w:rPr>
        <w:t>ไม่พบว่า</w:t>
      </w:r>
      <w:r w:rsidR="00B93A24" w:rsidRPr="002C5644">
        <w:rPr>
          <w:rFonts w:ascii="Angsana New" w:eastAsia="MS Mincho" w:hAnsi="Angsana New"/>
          <w:sz w:val="30"/>
          <w:szCs w:val="30"/>
        </w:rPr>
        <w:br/>
      </w:r>
      <w:r w:rsidRPr="002C5644">
        <w:rPr>
          <w:rFonts w:ascii="Angsana New" w:eastAsia="MS Mincho" w:hAnsi="Angsana New"/>
          <w:sz w:val="30"/>
          <w:szCs w:val="30"/>
          <w:cs/>
        </w:rPr>
        <w:t>มีความเสี่ยงจากสินเชื่อที่เป็นสาระสำคัญ ความเสี่ยง</w:t>
      </w:r>
      <w:r w:rsidRPr="002C5644">
        <w:rPr>
          <w:rFonts w:ascii="Angsana New" w:eastAsia="MS Mincho" w:hAnsi="Angsana New" w:hint="cs"/>
          <w:sz w:val="30"/>
          <w:szCs w:val="30"/>
          <w:cs/>
        </w:rPr>
        <w:t>สูงสุด</w:t>
      </w:r>
      <w:r w:rsidRPr="002C5644">
        <w:rPr>
          <w:rFonts w:ascii="Angsana New" w:eastAsia="MS Mincho" w:hAnsi="Angsana New"/>
          <w:sz w:val="30"/>
          <w:szCs w:val="30"/>
          <w:cs/>
        </w:rPr>
        <w:t>ทางด้านสินเชื่อแสดงไว้ในราคาตามบัญชีของสินทรัพย์ทางการเงินแต่ละรายการ</w:t>
      </w:r>
      <w:r w:rsidRPr="002C5644">
        <w:rPr>
          <w:rFonts w:ascii="Angsana New" w:eastAsia="MS Mincho" w:hAnsi="Angsana New" w:hint="cs"/>
          <w:sz w:val="30"/>
          <w:szCs w:val="30"/>
          <w:cs/>
        </w:rPr>
        <w:t xml:space="preserve">ในงบแสดงฐานะการเงิน </w:t>
      </w:r>
      <w:r w:rsidRPr="002C5644">
        <w:rPr>
          <w:rFonts w:ascii="Angsana New" w:eastAsia="MS Mincho" w:hAnsi="Angsana New"/>
          <w:sz w:val="30"/>
          <w:szCs w:val="30"/>
          <w:cs/>
        </w:rPr>
        <w:t>อย่างไรก็ตาม เนื่องจากกลุ่มบริษัทมีฐานลูกค้าจำนวนมาก</w:t>
      </w:r>
      <w:r w:rsidR="00E9272A" w:rsidRPr="002C5644">
        <w:rPr>
          <w:rFonts w:ascii="Angsana New" w:eastAsia="MS Mincho" w:hAnsi="Angsana New" w:hint="cs"/>
          <w:sz w:val="30"/>
          <w:szCs w:val="30"/>
          <w:cs/>
          <w:lang w:val="th-TH"/>
        </w:rPr>
        <w:t xml:space="preserve"> </w:t>
      </w:r>
      <w:r w:rsidR="00E9272A" w:rsidRPr="002C5644">
        <w:rPr>
          <w:rFonts w:ascii="Angsana New" w:eastAsia="MS Mincho" w:hAnsi="Angsana New"/>
          <w:sz w:val="30"/>
          <w:szCs w:val="30"/>
          <w:cs/>
          <w:lang w:val="th-TH"/>
        </w:rPr>
        <w:br/>
      </w:r>
      <w:r w:rsidRPr="002C5644">
        <w:rPr>
          <w:rFonts w:ascii="Angsana New" w:eastAsia="MS Mincho" w:hAnsi="Angsana New"/>
          <w:sz w:val="30"/>
          <w:szCs w:val="30"/>
          <w:cs/>
        </w:rPr>
        <w:t>ฝ่ายบริหารไม่ได้คาดว่าจะเกิดผลเสียหายที่มีสาระสำคัญจากการเก็บหนี้ไม่ได้</w:t>
      </w:r>
      <w:r w:rsidRPr="002C5644">
        <w:rPr>
          <w:rFonts w:ascii="Angsana New" w:eastAsia="MS Mincho" w:hAnsi="Angsana New" w:hint="cs"/>
          <w:sz w:val="30"/>
          <w:szCs w:val="30"/>
          <w:cs/>
        </w:rPr>
        <w:t>เกินกว่าค่าเผื่อหนี้สงสัยจะสูญ</w:t>
      </w:r>
    </w:p>
    <w:p w14:paraId="3CE16245" w14:textId="77777777" w:rsidR="000E52FC" w:rsidRDefault="000E52FC" w:rsidP="000E5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5F9A65F4" w14:textId="4B455E9F" w:rsidR="003C4FAE" w:rsidRPr="002C5644" w:rsidRDefault="003C4FAE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2C5644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4146375A" w14:textId="77777777" w:rsidR="003C4FAE" w:rsidRPr="002C5644" w:rsidRDefault="003C4FAE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28"/>
          <w:szCs w:val="28"/>
        </w:rPr>
      </w:pPr>
    </w:p>
    <w:p w14:paraId="3DC65F3F" w14:textId="77777777" w:rsidR="003C4FAE" w:rsidRPr="002C5644" w:rsidRDefault="003C4FAE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C5644">
        <w:rPr>
          <w:rFonts w:ascii="Angsana New" w:eastAsia="MS Mincho" w:hAnsi="Angsana New"/>
          <w:spacing w:val="-2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Pr="002C5644">
        <w:rPr>
          <w:rFonts w:ascii="Angsana New" w:eastAsia="MS Mincho" w:hAnsi="Angsana New"/>
          <w:sz w:val="30"/>
          <w:szCs w:val="30"/>
          <w:cs/>
        </w:rPr>
        <w:t>ให้เพียงพอต่อการดำเนินงานของกลุ่มบริษัท</w:t>
      </w:r>
      <w:r w:rsidR="005828F7" w:rsidRPr="002C5644">
        <w:rPr>
          <w:rFonts w:ascii="Angsana New" w:eastAsia="MS Mincho" w:hAnsi="Angsana New"/>
          <w:sz w:val="30"/>
          <w:szCs w:val="30"/>
        </w:rPr>
        <w:t xml:space="preserve"> </w:t>
      </w:r>
      <w:r w:rsidRPr="002C5644">
        <w:rPr>
          <w:rFonts w:ascii="Angsana New" w:eastAsia="MS Mincho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14:paraId="7E40CEC5" w14:textId="77777777" w:rsidR="00FA6ED4" w:rsidRPr="002C5644" w:rsidRDefault="00FA6ED4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sz w:val="28"/>
          <w:szCs w:val="28"/>
        </w:rPr>
      </w:pPr>
    </w:p>
    <w:p w14:paraId="1749686F" w14:textId="77777777" w:rsidR="000249CD" w:rsidRPr="002C5644" w:rsidRDefault="000249CD" w:rsidP="00024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bookmarkStart w:id="32" w:name="_Hlk883538"/>
      <w:r w:rsidRPr="002C5644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="00C82062" w:rsidRPr="002C5644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76383061" w14:textId="77777777" w:rsidR="000249CD" w:rsidRPr="002C5644" w:rsidRDefault="000249CD" w:rsidP="00024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sz w:val="28"/>
          <w:szCs w:val="28"/>
        </w:rPr>
      </w:pPr>
    </w:p>
    <w:p w14:paraId="64A4F312" w14:textId="77777777" w:rsidR="0018012A" w:rsidRPr="002C5644" w:rsidRDefault="00F44A64" w:rsidP="00180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2C564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2C5644">
        <w:rPr>
          <w:rFonts w:ascii="Angsana New" w:hAnsi="Angsana New"/>
          <w:sz w:val="30"/>
          <w:szCs w:val="30"/>
        </w:rPr>
        <w:t xml:space="preserve">31 </w:t>
      </w:r>
      <w:r w:rsidRPr="002C564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C5644">
        <w:rPr>
          <w:rFonts w:ascii="Angsana New" w:hAnsi="Angsana New"/>
          <w:sz w:val="30"/>
          <w:szCs w:val="30"/>
        </w:rPr>
        <w:t>256</w:t>
      </w:r>
      <w:r w:rsidR="00DE26F3" w:rsidRPr="002C5644">
        <w:rPr>
          <w:rFonts w:ascii="Angsana New" w:hAnsi="Angsana New"/>
          <w:sz w:val="30"/>
          <w:szCs w:val="30"/>
        </w:rPr>
        <w:t>2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C5644">
        <w:rPr>
          <w:rFonts w:ascii="Angsana New" w:hAnsi="Angsana New"/>
          <w:sz w:val="30"/>
          <w:szCs w:val="30"/>
        </w:rPr>
        <w:t>256</w:t>
      </w:r>
      <w:r w:rsidR="00DE26F3" w:rsidRPr="002C5644">
        <w:rPr>
          <w:rFonts w:ascii="Angsana New" w:hAnsi="Angsana New"/>
          <w:sz w:val="30"/>
          <w:szCs w:val="30"/>
        </w:rPr>
        <w:t>1</w:t>
      </w:r>
      <w:r w:rsidRPr="002C5644">
        <w:rPr>
          <w:rFonts w:ascii="Angsana New" w:hAnsi="Angsana New"/>
          <w:sz w:val="30"/>
          <w:szCs w:val="30"/>
        </w:rPr>
        <w:t xml:space="preserve"> </w:t>
      </w:r>
      <w:r w:rsidRPr="002C5644"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มูลค่ายุติธรรมของสินทรัพย์และหนิ้สินทางการเงินมีมูลค่าที่ใกล้เคียงกับมูลค่าตามบัญชีทุกรายการ ยกเว้นรายการดังต่อไปนี้</w:t>
      </w:r>
    </w:p>
    <w:tbl>
      <w:tblPr>
        <w:tblW w:w="100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810"/>
        <w:gridCol w:w="270"/>
        <w:gridCol w:w="990"/>
        <w:gridCol w:w="270"/>
        <w:gridCol w:w="990"/>
        <w:gridCol w:w="270"/>
        <w:gridCol w:w="900"/>
        <w:gridCol w:w="236"/>
        <w:gridCol w:w="844"/>
        <w:gridCol w:w="236"/>
        <w:gridCol w:w="934"/>
        <w:gridCol w:w="270"/>
        <w:gridCol w:w="995"/>
      </w:tblGrid>
      <w:tr w:rsidR="00406E83" w:rsidRPr="002C5644" w14:paraId="7D3188FD" w14:textId="77777777" w:rsidTr="00E853E9">
        <w:trPr>
          <w:tblHeader/>
        </w:trPr>
        <w:tc>
          <w:tcPr>
            <w:tcW w:w="2070" w:type="dxa"/>
          </w:tcPr>
          <w:p w14:paraId="5A786AA1" w14:textId="77777777" w:rsidR="00406E83" w:rsidRPr="002C5644" w:rsidRDefault="00406E83" w:rsidP="002008C2">
            <w:pPr>
              <w:ind w:left="-18" w:firstLine="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015" w:type="dxa"/>
            <w:gridSpan w:val="13"/>
          </w:tcPr>
          <w:p w14:paraId="589F955A" w14:textId="77777777" w:rsidR="00406E83" w:rsidRPr="002C5644" w:rsidRDefault="00406E83" w:rsidP="002008C2">
            <w:pPr>
              <w:ind w:lef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406E83" w:rsidRPr="002C5644" w14:paraId="76B3DA21" w14:textId="77777777" w:rsidTr="00E853E9">
        <w:trPr>
          <w:tblHeader/>
        </w:trPr>
        <w:tc>
          <w:tcPr>
            <w:tcW w:w="2070" w:type="dxa"/>
          </w:tcPr>
          <w:p w14:paraId="7061564E" w14:textId="77777777" w:rsidR="00406E83" w:rsidRPr="002C5644" w:rsidRDefault="00406E83" w:rsidP="002008C2">
            <w:pPr>
              <w:ind w:left="-18" w:firstLine="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</w:tcPr>
          <w:p w14:paraId="6138ED0A" w14:textId="77777777" w:rsidR="00406E83" w:rsidRPr="002C5644" w:rsidRDefault="00406E83" w:rsidP="002008C2">
            <w:pPr>
              <w:ind w:lef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 w:hint="cs"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FEA7877" w14:textId="77777777" w:rsidR="00406E83" w:rsidRPr="002C5644" w:rsidRDefault="00406E83" w:rsidP="002008C2">
            <w:pPr>
              <w:ind w:lef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410" w:type="dxa"/>
            <w:gridSpan w:val="7"/>
            <w:tcBorders>
              <w:bottom w:val="single" w:sz="4" w:space="0" w:color="auto"/>
            </w:tcBorders>
          </w:tcPr>
          <w:p w14:paraId="411C5348" w14:textId="77777777" w:rsidR="00406E83" w:rsidRPr="002C5644" w:rsidRDefault="00406E83" w:rsidP="002008C2">
            <w:pPr>
              <w:ind w:lef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406E83" w:rsidRPr="002C5644" w14:paraId="31A5BE94" w14:textId="77777777" w:rsidTr="00E853E9">
        <w:trPr>
          <w:tblHeader/>
        </w:trPr>
        <w:tc>
          <w:tcPr>
            <w:tcW w:w="2070" w:type="dxa"/>
          </w:tcPr>
          <w:p w14:paraId="6CC4102F" w14:textId="77777777" w:rsidR="00406E83" w:rsidRPr="002C5644" w:rsidRDefault="00406E83" w:rsidP="002008C2">
            <w:pPr>
              <w:ind w:left="-18" w:firstLine="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8ADC001" w14:textId="77777777" w:rsidR="00406E83" w:rsidRPr="002C5644" w:rsidRDefault="00406E83" w:rsidP="002008C2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 w:hint="cs"/>
                <w:sz w:val="27"/>
                <w:szCs w:val="27"/>
                <w:cs/>
              </w:rPr>
              <w:t>หมุนเวียน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ABB39C" w14:textId="77777777" w:rsidR="00406E83" w:rsidRPr="002C5644" w:rsidRDefault="00406E83" w:rsidP="002008C2">
            <w:pPr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16724A" w14:textId="77777777" w:rsidR="00406E83" w:rsidRPr="002C5644" w:rsidRDefault="00406E83" w:rsidP="00406E83">
            <w:pPr>
              <w:tabs>
                <w:tab w:val="clear" w:pos="907"/>
                <w:tab w:val="left" w:pos="792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 w:hint="cs"/>
                <w:sz w:val="27"/>
                <w:szCs w:val="27"/>
                <w:cs/>
              </w:rPr>
              <w:t>ไม่หมุนเวียน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2B5C39" w14:textId="77777777" w:rsidR="00406E83" w:rsidRPr="002C5644" w:rsidRDefault="00406E83" w:rsidP="002008C2">
            <w:pPr>
              <w:ind w:lef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47DBA4B" w14:textId="77777777" w:rsidR="00406E83" w:rsidRPr="002C5644" w:rsidRDefault="00406E83" w:rsidP="00406E83">
            <w:pPr>
              <w:tabs>
                <w:tab w:val="clear" w:pos="454"/>
                <w:tab w:val="clear" w:pos="680"/>
                <w:tab w:val="left" w:pos="432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</w:tcPr>
          <w:p w14:paraId="0660A2F2" w14:textId="77777777" w:rsidR="00406E83" w:rsidRPr="002C5644" w:rsidRDefault="00406E83" w:rsidP="002008C2">
            <w:pPr>
              <w:ind w:lef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457CD45" w14:textId="77777777" w:rsidR="00406E83" w:rsidRPr="002C5644" w:rsidRDefault="00406E83" w:rsidP="002008C2">
            <w:pPr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C5644">
              <w:rPr>
                <w:rFonts w:ascii="Angsana New" w:hAnsi="Angsana New"/>
                <w:sz w:val="27"/>
                <w:szCs w:val="27"/>
                <w:cs/>
              </w:rPr>
              <w:t xml:space="preserve">ระดับ </w:t>
            </w:r>
            <w:r w:rsidRPr="002C5644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76AA21C" w14:textId="77777777" w:rsidR="00406E83" w:rsidRPr="002C5644" w:rsidRDefault="00406E83" w:rsidP="002008C2">
            <w:pPr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50DA0867" w14:textId="77777777" w:rsidR="00406E83" w:rsidRPr="002C5644" w:rsidRDefault="00406E83" w:rsidP="002008C2">
            <w:pPr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C5644">
              <w:rPr>
                <w:rFonts w:ascii="Angsana New" w:hAnsi="Angsana New"/>
                <w:sz w:val="27"/>
                <w:szCs w:val="27"/>
                <w:cs/>
              </w:rPr>
              <w:t xml:space="preserve">ระดับ </w:t>
            </w:r>
            <w:r w:rsidRPr="002C5644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781378D" w14:textId="77777777" w:rsidR="00406E83" w:rsidRPr="002C5644" w:rsidRDefault="00406E83" w:rsidP="002008C2">
            <w:pPr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133CF7CA" w14:textId="77777777" w:rsidR="00406E83" w:rsidRPr="002C5644" w:rsidRDefault="00406E83" w:rsidP="002008C2">
            <w:pPr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C5644">
              <w:rPr>
                <w:rFonts w:ascii="Angsana New" w:hAnsi="Angsana New"/>
                <w:sz w:val="27"/>
                <w:szCs w:val="27"/>
                <w:cs/>
              </w:rPr>
              <w:t xml:space="preserve">ระดับ </w:t>
            </w:r>
            <w:r w:rsidRPr="002C5644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FAB283" w14:textId="77777777" w:rsidR="00406E83" w:rsidRPr="002C5644" w:rsidRDefault="00406E83" w:rsidP="002008C2">
            <w:pPr>
              <w:tabs>
                <w:tab w:val="left" w:pos="87"/>
              </w:tabs>
              <w:ind w:lef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9F12EC" w14:textId="77777777" w:rsidR="00406E83" w:rsidRPr="002C5644" w:rsidRDefault="00406E83" w:rsidP="002008C2">
            <w:pPr>
              <w:ind w:lef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406E83" w:rsidRPr="002C5644" w14:paraId="39E1535C" w14:textId="77777777" w:rsidTr="00E853E9">
        <w:trPr>
          <w:tblHeader/>
        </w:trPr>
        <w:tc>
          <w:tcPr>
            <w:tcW w:w="2070" w:type="dxa"/>
          </w:tcPr>
          <w:p w14:paraId="3E8CFB3F" w14:textId="77777777" w:rsidR="00406E83" w:rsidRPr="002C5644" w:rsidRDefault="00406E83" w:rsidP="00406E83">
            <w:pPr>
              <w:tabs>
                <w:tab w:val="clear" w:pos="227"/>
              </w:tabs>
              <w:ind w:left="180" w:hanging="180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8015" w:type="dxa"/>
            <w:gridSpan w:val="13"/>
          </w:tcPr>
          <w:p w14:paraId="418F84AA" w14:textId="77777777" w:rsidR="00406E83" w:rsidRPr="002C5644" w:rsidRDefault="00406E83" w:rsidP="00406E83">
            <w:pPr>
              <w:tabs>
                <w:tab w:val="decimal" w:pos="1017"/>
              </w:tabs>
              <w:ind w:left="-108"/>
              <w:jc w:val="center"/>
              <w:rPr>
                <w:rFonts w:ascii="Angsana New" w:hAnsi="Angsana New"/>
                <w:i/>
                <w:iCs/>
                <w:snapToGrid w:val="0"/>
                <w:sz w:val="27"/>
                <w:szCs w:val="27"/>
                <w:lang w:eastAsia="th-TH"/>
              </w:rPr>
            </w:pPr>
            <w:r w:rsidRPr="002C5644">
              <w:rPr>
                <w:rFonts w:ascii="Angsana New" w:hAnsi="Angsana New" w:hint="cs"/>
                <w:i/>
                <w:iCs/>
                <w:snapToGrid w:val="0"/>
                <w:sz w:val="27"/>
                <w:szCs w:val="27"/>
                <w:cs/>
                <w:lang w:eastAsia="th-TH"/>
              </w:rPr>
              <w:t>(พันบาท)</w:t>
            </w:r>
          </w:p>
        </w:tc>
      </w:tr>
      <w:tr w:rsidR="00406E83" w:rsidRPr="002C5644" w14:paraId="42A43707" w14:textId="77777777" w:rsidTr="00E853E9">
        <w:trPr>
          <w:tblHeader/>
        </w:trPr>
        <w:tc>
          <w:tcPr>
            <w:tcW w:w="2070" w:type="dxa"/>
          </w:tcPr>
          <w:p w14:paraId="1447D5F4" w14:textId="77777777" w:rsidR="00406E83" w:rsidRPr="002C5644" w:rsidRDefault="00406E83" w:rsidP="00406E83">
            <w:pPr>
              <w:tabs>
                <w:tab w:val="clear" w:pos="227"/>
              </w:tabs>
              <w:ind w:left="180" w:right="-108" w:hanging="18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2C564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2C564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2C5644">
              <w:rPr>
                <w:rFonts w:ascii="Angsana New" w:hAnsi="Angsana New"/>
                <w:b/>
                <w:bCs/>
                <w:sz w:val="27"/>
                <w:szCs w:val="27"/>
              </w:rPr>
              <w:t>256</w:t>
            </w:r>
            <w:r w:rsidR="00DE26F3" w:rsidRPr="002C5644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810" w:type="dxa"/>
          </w:tcPr>
          <w:p w14:paraId="22E7A9D7" w14:textId="77777777" w:rsidR="00406E83" w:rsidRPr="002C5644" w:rsidRDefault="00406E83" w:rsidP="002008C2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2C6B596D" w14:textId="77777777" w:rsidR="00406E83" w:rsidRPr="002C5644" w:rsidRDefault="00406E83" w:rsidP="002008C2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990" w:type="dxa"/>
          </w:tcPr>
          <w:p w14:paraId="2D52668B" w14:textId="77777777" w:rsidR="00406E83" w:rsidRPr="002C5644" w:rsidRDefault="00406E83" w:rsidP="002008C2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4D34A1F6" w14:textId="77777777" w:rsidR="00406E83" w:rsidRPr="002C5644" w:rsidRDefault="00406E83" w:rsidP="002008C2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0" w:type="dxa"/>
          </w:tcPr>
          <w:p w14:paraId="77362E6F" w14:textId="77777777" w:rsidR="00406E83" w:rsidRPr="002C5644" w:rsidRDefault="00406E83" w:rsidP="002008C2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74A050E2" w14:textId="77777777" w:rsidR="00406E83" w:rsidRPr="002C5644" w:rsidRDefault="00406E83" w:rsidP="002008C2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00" w:type="dxa"/>
          </w:tcPr>
          <w:p w14:paraId="454BD1FB" w14:textId="77777777" w:rsidR="00406E83" w:rsidRPr="002C5644" w:rsidRDefault="00406E83" w:rsidP="002008C2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08C368F9" w14:textId="77777777" w:rsidR="00406E83" w:rsidRPr="002C5644" w:rsidRDefault="00406E83" w:rsidP="002008C2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44" w:type="dxa"/>
          </w:tcPr>
          <w:p w14:paraId="4B9EC351" w14:textId="77777777" w:rsidR="00406E83" w:rsidRPr="002C5644" w:rsidRDefault="00406E83" w:rsidP="002008C2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24B7D05F" w14:textId="77777777" w:rsidR="00406E83" w:rsidRPr="002C5644" w:rsidRDefault="00406E83" w:rsidP="002008C2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34" w:type="dxa"/>
          </w:tcPr>
          <w:p w14:paraId="3AC18D1A" w14:textId="77777777" w:rsidR="00406E83" w:rsidRPr="002C5644" w:rsidRDefault="00406E83" w:rsidP="002008C2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2E4EE7F4" w14:textId="77777777" w:rsidR="00406E83" w:rsidRPr="002C5644" w:rsidRDefault="00406E83" w:rsidP="002008C2">
            <w:pPr>
              <w:tabs>
                <w:tab w:val="left" w:pos="87"/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0" w:type="dxa"/>
          </w:tcPr>
          <w:p w14:paraId="24253663" w14:textId="77777777" w:rsidR="00406E83" w:rsidRPr="002C5644" w:rsidRDefault="00406E83" w:rsidP="002008C2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</w:tr>
      <w:tr w:rsidR="00876886" w:rsidRPr="002C5644" w14:paraId="46A16E7A" w14:textId="77777777" w:rsidTr="00E853E9">
        <w:trPr>
          <w:tblHeader/>
        </w:trPr>
        <w:tc>
          <w:tcPr>
            <w:tcW w:w="2070" w:type="dxa"/>
          </w:tcPr>
          <w:p w14:paraId="0EC29955" w14:textId="77777777" w:rsidR="00876886" w:rsidRPr="002C5644" w:rsidRDefault="00876886" w:rsidP="00876886">
            <w:pPr>
              <w:tabs>
                <w:tab w:val="clear" w:pos="227"/>
              </w:tabs>
              <w:ind w:left="180" w:hanging="180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5A8101E8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22330BAE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990" w:type="dxa"/>
          </w:tcPr>
          <w:p w14:paraId="1B53E95B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7D2C050C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0" w:type="dxa"/>
          </w:tcPr>
          <w:p w14:paraId="1CCA9805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2336B8A2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00" w:type="dxa"/>
          </w:tcPr>
          <w:p w14:paraId="0555D6E7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49220A4C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44" w:type="dxa"/>
          </w:tcPr>
          <w:p w14:paraId="39F1F028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1197139D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34" w:type="dxa"/>
          </w:tcPr>
          <w:p w14:paraId="6BD822C8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5DBB4E10" w14:textId="77777777" w:rsidR="00876886" w:rsidRPr="002C5644" w:rsidRDefault="00876886" w:rsidP="00876886">
            <w:pPr>
              <w:tabs>
                <w:tab w:val="left" w:pos="87"/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0" w:type="dxa"/>
          </w:tcPr>
          <w:p w14:paraId="75AE9BF1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</w:tr>
      <w:tr w:rsidR="007E0D67" w:rsidRPr="002C5644" w14:paraId="1075E3E9" w14:textId="77777777" w:rsidTr="00E853E9">
        <w:trPr>
          <w:tblHeader/>
        </w:trPr>
        <w:tc>
          <w:tcPr>
            <w:tcW w:w="2070" w:type="dxa"/>
          </w:tcPr>
          <w:p w14:paraId="3A1816F6" w14:textId="77777777" w:rsidR="007E0D67" w:rsidRPr="002C5644" w:rsidRDefault="007E0D67" w:rsidP="007E0D67">
            <w:pPr>
              <w:tabs>
                <w:tab w:val="clear" w:pos="2807"/>
                <w:tab w:val="left" w:pos="180"/>
                <w:tab w:val="left" w:pos="2610"/>
              </w:tabs>
              <w:ind w:left="-18" w:right="-108" w:firstLine="18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C5644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เงินกู้ยืมระยะยาว</w:t>
            </w:r>
            <w:r w:rsidRPr="002C5644">
              <w:rPr>
                <w:rFonts w:ascii="Angsana New" w:hAnsi="Angsana New" w:hint="cs"/>
                <w:snapToGrid w:val="0"/>
                <w:sz w:val="27"/>
                <w:szCs w:val="27"/>
                <w:cs/>
                <w:lang w:eastAsia="th-TH"/>
              </w:rPr>
              <w:t>จาก</w:t>
            </w:r>
          </w:p>
          <w:p w14:paraId="4935B0A3" w14:textId="77777777" w:rsidR="007E0D67" w:rsidRPr="002C5644" w:rsidRDefault="007E0D67" w:rsidP="007E0D67">
            <w:pPr>
              <w:tabs>
                <w:tab w:val="clear" w:pos="2807"/>
                <w:tab w:val="left" w:pos="180"/>
                <w:tab w:val="left" w:pos="2610"/>
              </w:tabs>
              <w:ind w:left="-18" w:right="-108" w:firstLine="18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2C5644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   </w:t>
            </w:r>
            <w:r w:rsidRPr="002C5644">
              <w:rPr>
                <w:rFonts w:ascii="Angsana New" w:hAnsi="Angsana New" w:hint="cs"/>
                <w:snapToGrid w:val="0"/>
                <w:sz w:val="27"/>
                <w:szCs w:val="27"/>
                <w:cs/>
                <w:lang w:eastAsia="th-TH"/>
              </w:rPr>
              <w:t>สถาบันการเงิน</w:t>
            </w:r>
          </w:p>
        </w:tc>
        <w:tc>
          <w:tcPr>
            <w:tcW w:w="810" w:type="dxa"/>
          </w:tcPr>
          <w:p w14:paraId="11306590" w14:textId="77777777" w:rsidR="00E853E9" w:rsidRDefault="00E853E9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2BC62BD1" w14:textId="5A51DA4B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270" w:type="dxa"/>
          </w:tcPr>
          <w:p w14:paraId="6C8BB927" w14:textId="77777777" w:rsidR="007E0D67" w:rsidRPr="002C5644" w:rsidRDefault="007E0D67" w:rsidP="007E0D67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0" w:type="dxa"/>
          </w:tcPr>
          <w:p w14:paraId="20A25B9A" w14:textId="77777777" w:rsidR="00E853E9" w:rsidRDefault="00E853E9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474B1144" w14:textId="08B4F186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sz w:val="27"/>
                <w:szCs w:val="27"/>
                <w:lang w:val="en-GB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28,000,000</w:t>
            </w:r>
          </w:p>
        </w:tc>
        <w:tc>
          <w:tcPr>
            <w:tcW w:w="270" w:type="dxa"/>
          </w:tcPr>
          <w:p w14:paraId="25E24089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0" w:type="dxa"/>
          </w:tcPr>
          <w:p w14:paraId="2AA783E1" w14:textId="77777777" w:rsidR="00E853E9" w:rsidRDefault="00E853E9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73D291A5" w14:textId="0FA0E616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sz w:val="27"/>
                <w:szCs w:val="27"/>
                <w:lang w:val="en-GB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28,000,000</w:t>
            </w:r>
          </w:p>
        </w:tc>
        <w:tc>
          <w:tcPr>
            <w:tcW w:w="270" w:type="dxa"/>
          </w:tcPr>
          <w:p w14:paraId="702A6AE3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00" w:type="dxa"/>
          </w:tcPr>
          <w:p w14:paraId="48274616" w14:textId="77777777" w:rsidR="00E853E9" w:rsidRDefault="00E853E9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265381B9" w14:textId="777B16D1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236" w:type="dxa"/>
          </w:tcPr>
          <w:p w14:paraId="6CA46867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844" w:type="dxa"/>
          </w:tcPr>
          <w:p w14:paraId="37A1464E" w14:textId="77777777" w:rsidR="00E853E9" w:rsidRDefault="00E853E9" w:rsidP="00E8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7A461B38" w14:textId="25B8A511" w:rsidR="007E0D67" w:rsidRPr="002C5644" w:rsidRDefault="007E0D67" w:rsidP="00E8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236" w:type="dxa"/>
          </w:tcPr>
          <w:p w14:paraId="6E8F3172" w14:textId="77777777" w:rsidR="007E0D67" w:rsidRPr="002C5644" w:rsidRDefault="007E0D67" w:rsidP="007E0D67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34" w:type="dxa"/>
          </w:tcPr>
          <w:p w14:paraId="11659566" w14:textId="77777777" w:rsidR="00E853E9" w:rsidRDefault="00E853E9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0668D73B" w14:textId="411302F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Theme="majorBidi" w:eastAsia="MS Mincho" w:hAnsiTheme="majorBidi" w:cstheme="majorBidi"/>
                <w:sz w:val="27"/>
                <w:szCs w:val="27"/>
                <w:lang w:val="en-GB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27,999,939</w:t>
            </w:r>
          </w:p>
        </w:tc>
        <w:tc>
          <w:tcPr>
            <w:tcW w:w="270" w:type="dxa"/>
          </w:tcPr>
          <w:p w14:paraId="7F15ACCD" w14:textId="77777777" w:rsidR="007E0D67" w:rsidRPr="002C5644" w:rsidRDefault="007E0D67" w:rsidP="007E0D67">
            <w:pPr>
              <w:tabs>
                <w:tab w:val="clear" w:pos="680"/>
                <w:tab w:val="left" w:pos="87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0" w:type="dxa"/>
          </w:tcPr>
          <w:p w14:paraId="717359AD" w14:textId="77777777" w:rsidR="00E853E9" w:rsidRDefault="00E853E9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7D93216A" w14:textId="012131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Theme="majorBidi" w:eastAsia="MS Mincho" w:hAnsiTheme="majorBidi" w:cstheme="majorBidi"/>
                <w:sz w:val="27"/>
                <w:szCs w:val="27"/>
                <w:lang w:val="en-GB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27,999,939</w:t>
            </w:r>
          </w:p>
        </w:tc>
      </w:tr>
      <w:tr w:rsidR="00876886" w:rsidRPr="002C5644" w14:paraId="6069BEFC" w14:textId="77777777" w:rsidTr="00E853E9">
        <w:trPr>
          <w:tblHeader/>
        </w:trPr>
        <w:tc>
          <w:tcPr>
            <w:tcW w:w="2070" w:type="dxa"/>
          </w:tcPr>
          <w:p w14:paraId="74CF1FBF" w14:textId="77777777" w:rsidR="00876886" w:rsidRPr="002C5644" w:rsidRDefault="00876886" w:rsidP="00876886">
            <w:pPr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C5644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 xml:space="preserve">สัญญาแลกเปลี่ยนอัตรา </w:t>
            </w:r>
          </w:p>
          <w:p w14:paraId="15B513A0" w14:textId="4901E13D" w:rsidR="00876886" w:rsidRPr="002C5644" w:rsidRDefault="00876886" w:rsidP="00876886">
            <w:pPr>
              <w:tabs>
                <w:tab w:val="clear" w:pos="2807"/>
                <w:tab w:val="left" w:pos="180"/>
                <w:tab w:val="left" w:pos="2610"/>
              </w:tabs>
              <w:ind w:left="-18" w:right="-108" w:firstLine="1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C5644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 xml:space="preserve">     ดอกเบี้ย</w:t>
            </w:r>
          </w:p>
        </w:tc>
        <w:tc>
          <w:tcPr>
            <w:tcW w:w="810" w:type="dxa"/>
          </w:tcPr>
          <w:p w14:paraId="540AADF2" w14:textId="77777777" w:rsidR="00E853E9" w:rsidRDefault="00E853E9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5EBE9A85" w14:textId="791C76E8" w:rsidR="00876886" w:rsidRPr="002C5644" w:rsidRDefault="00E853E9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270" w:type="dxa"/>
          </w:tcPr>
          <w:p w14:paraId="513ABF66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0" w:type="dxa"/>
          </w:tcPr>
          <w:p w14:paraId="5F4870CE" w14:textId="77777777" w:rsidR="00E853E9" w:rsidRDefault="00E853E9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55CD9926" w14:textId="71442B92" w:rsidR="00876886" w:rsidRPr="002C5644" w:rsidRDefault="00E853E9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270" w:type="dxa"/>
          </w:tcPr>
          <w:p w14:paraId="4B7932A0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0" w:type="dxa"/>
          </w:tcPr>
          <w:p w14:paraId="28039164" w14:textId="77777777" w:rsidR="00E853E9" w:rsidRDefault="00E853E9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03980C94" w14:textId="7E23370B" w:rsidR="00876886" w:rsidRPr="002C5644" w:rsidRDefault="00E853E9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270" w:type="dxa"/>
          </w:tcPr>
          <w:p w14:paraId="7B27452E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00" w:type="dxa"/>
          </w:tcPr>
          <w:p w14:paraId="3ABCF581" w14:textId="77777777" w:rsidR="00E853E9" w:rsidRDefault="00E853E9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2C95F77D" w14:textId="38C00CEF" w:rsidR="00876886" w:rsidRPr="002C5644" w:rsidRDefault="00E853E9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236" w:type="dxa"/>
          </w:tcPr>
          <w:p w14:paraId="104440F8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844" w:type="dxa"/>
          </w:tcPr>
          <w:p w14:paraId="788BD5A2" w14:textId="77777777" w:rsidR="00E853E9" w:rsidRDefault="00E853E9" w:rsidP="00E8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  <w:p w14:paraId="257D134E" w14:textId="1B1C5082" w:rsidR="00E853E9" w:rsidRPr="002C5644" w:rsidRDefault="00602292" w:rsidP="00E8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207,</w:t>
            </w:r>
            <w:r w:rsidR="000127D7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315</w:t>
            </w:r>
          </w:p>
        </w:tc>
        <w:tc>
          <w:tcPr>
            <w:tcW w:w="236" w:type="dxa"/>
          </w:tcPr>
          <w:p w14:paraId="4A5A6D6E" w14:textId="77777777" w:rsidR="00876886" w:rsidRPr="002C5644" w:rsidRDefault="00876886" w:rsidP="00876886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34" w:type="dxa"/>
          </w:tcPr>
          <w:p w14:paraId="4EB47DFC" w14:textId="77777777" w:rsidR="00E853E9" w:rsidRDefault="00E853E9" w:rsidP="00E8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0A24E37D" w14:textId="2BED6E7D" w:rsidR="00876886" w:rsidRPr="002C5644" w:rsidRDefault="00E853E9" w:rsidP="00E8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9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270" w:type="dxa"/>
          </w:tcPr>
          <w:p w14:paraId="4437F3AC" w14:textId="77777777" w:rsidR="00876886" w:rsidRPr="002C5644" w:rsidRDefault="00876886" w:rsidP="00876886">
            <w:pPr>
              <w:tabs>
                <w:tab w:val="clear" w:pos="680"/>
                <w:tab w:val="left" w:pos="87"/>
                <w:tab w:val="left" w:pos="702"/>
              </w:tabs>
              <w:ind w:left="-108"/>
              <w:jc w:val="right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0" w:type="dxa"/>
          </w:tcPr>
          <w:p w14:paraId="5274EB7A" w14:textId="77777777" w:rsidR="00E853E9" w:rsidRDefault="00E853E9" w:rsidP="00E8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318BEF58" w14:textId="5491931E" w:rsidR="00876886" w:rsidRPr="002C5644" w:rsidRDefault="00602292" w:rsidP="00BD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74" w:right="27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207,</w:t>
            </w:r>
            <w:r w:rsidR="000127D7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315</w:t>
            </w:r>
          </w:p>
        </w:tc>
      </w:tr>
      <w:tr w:rsidR="00876886" w:rsidRPr="002C5644" w14:paraId="3C22CBFD" w14:textId="77777777" w:rsidTr="00E853E9">
        <w:trPr>
          <w:tblHeader/>
        </w:trPr>
        <w:tc>
          <w:tcPr>
            <w:tcW w:w="2070" w:type="dxa"/>
          </w:tcPr>
          <w:p w14:paraId="3A94CE52" w14:textId="77777777" w:rsidR="00876886" w:rsidRPr="002C5644" w:rsidRDefault="00876886" w:rsidP="00876886">
            <w:pPr>
              <w:tabs>
                <w:tab w:val="clear" w:pos="2807"/>
                <w:tab w:val="left" w:pos="180"/>
                <w:tab w:val="left" w:pos="2610"/>
              </w:tabs>
              <w:ind w:left="-18" w:right="-108" w:firstLine="1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10" w:type="dxa"/>
          </w:tcPr>
          <w:p w14:paraId="79BBF9ED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3B6FE6A5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0" w:type="dxa"/>
          </w:tcPr>
          <w:p w14:paraId="4EF010FF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6AC8E44B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0" w:type="dxa"/>
          </w:tcPr>
          <w:p w14:paraId="37EB1366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5053F729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00" w:type="dxa"/>
          </w:tcPr>
          <w:p w14:paraId="403DC832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1D35FA03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844" w:type="dxa"/>
          </w:tcPr>
          <w:p w14:paraId="3AC50262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32F93368" w14:textId="77777777" w:rsidR="00876886" w:rsidRPr="002C5644" w:rsidRDefault="00876886" w:rsidP="00876886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34" w:type="dxa"/>
          </w:tcPr>
          <w:p w14:paraId="1D35F367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39C768FF" w14:textId="77777777" w:rsidR="00876886" w:rsidRPr="002C5644" w:rsidRDefault="00876886" w:rsidP="00876886">
            <w:pPr>
              <w:tabs>
                <w:tab w:val="clear" w:pos="680"/>
                <w:tab w:val="left" w:pos="87"/>
                <w:tab w:val="left" w:pos="702"/>
              </w:tabs>
              <w:ind w:left="-108"/>
              <w:jc w:val="right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0" w:type="dxa"/>
          </w:tcPr>
          <w:p w14:paraId="3213C96B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</w:tr>
      <w:tr w:rsidR="00876886" w:rsidRPr="002C5644" w14:paraId="208B0A05" w14:textId="77777777" w:rsidTr="00E853E9">
        <w:trPr>
          <w:tblHeader/>
        </w:trPr>
        <w:tc>
          <w:tcPr>
            <w:tcW w:w="2070" w:type="dxa"/>
          </w:tcPr>
          <w:p w14:paraId="53D0B658" w14:textId="77777777" w:rsidR="00876886" w:rsidRPr="002C5644" w:rsidRDefault="00876886" w:rsidP="00E853E9">
            <w:pPr>
              <w:tabs>
                <w:tab w:val="clear" w:pos="2807"/>
                <w:tab w:val="left" w:pos="180"/>
                <w:tab w:val="left" w:pos="2610"/>
              </w:tabs>
              <w:ind w:left="164" w:right="-108" w:hanging="164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2C564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2C564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2C5644">
              <w:rPr>
                <w:rFonts w:ascii="Angsana New" w:hAnsi="Angsana New"/>
                <w:b/>
                <w:bCs/>
                <w:sz w:val="27"/>
                <w:szCs w:val="27"/>
              </w:rPr>
              <w:t>2561</w:t>
            </w:r>
          </w:p>
        </w:tc>
        <w:tc>
          <w:tcPr>
            <w:tcW w:w="810" w:type="dxa"/>
          </w:tcPr>
          <w:p w14:paraId="08F01DEC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7EB892F0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0" w:type="dxa"/>
          </w:tcPr>
          <w:p w14:paraId="09EA07D6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723B5FF3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0" w:type="dxa"/>
          </w:tcPr>
          <w:p w14:paraId="6ADCEADB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382ABDE2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00" w:type="dxa"/>
          </w:tcPr>
          <w:p w14:paraId="5AC35759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12FADFC8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844" w:type="dxa"/>
          </w:tcPr>
          <w:p w14:paraId="3D67A518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4C354E5A" w14:textId="77777777" w:rsidR="00876886" w:rsidRPr="002C5644" w:rsidRDefault="00876886" w:rsidP="00876886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34" w:type="dxa"/>
          </w:tcPr>
          <w:p w14:paraId="340BBB39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411A3C18" w14:textId="77777777" w:rsidR="00876886" w:rsidRPr="002C5644" w:rsidRDefault="00876886" w:rsidP="00876886">
            <w:pPr>
              <w:tabs>
                <w:tab w:val="clear" w:pos="680"/>
                <w:tab w:val="left" w:pos="87"/>
                <w:tab w:val="left" w:pos="702"/>
              </w:tabs>
              <w:ind w:left="-108"/>
              <w:jc w:val="right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0" w:type="dxa"/>
          </w:tcPr>
          <w:p w14:paraId="26803C03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</w:tr>
      <w:tr w:rsidR="00876886" w:rsidRPr="002C5644" w14:paraId="2B580DE8" w14:textId="77777777" w:rsidTr="00E853E9">
        <w:trPr>
          <w:tblHeader/>
        </w:trPr>
        <w:tc>
          <w:tcPr>
            <w:tcW w:w="2070" w:type="dxa"/>
          </w:tcPr>
          <w:p w14:paraId="7AC8C240" w14:textId="77777777" w:rsidR="00876886" w:rsidRPr="002C5644" w:rsidRDefault="00876886" w:rsidP="00876886">
            <w:pPr>
              <w:tabs>
                <w:tab w:val="clear" w:pos="227"/>
              </w:tabs>
              <w:ind w:left="180" w:hanging="180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02D11A26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2AE4D1E3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990" w:type="dxa"/>
          </w:tcPr>
          <w:p w14:paraId="2754C025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795C0B47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0" w:type="dxa"/>
          </w:tcPr>
          <w:p w14:paraId="5B2999B4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65FA726B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00" w:type="dxa"/>
          </w:tcPr>
          <w:p w14:paraId="54045F84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46D13354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44" w:type="dxa"/>
          </w:tcPr>
          <w:p w14:paraId="62AAF854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54058E0C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34" w:type="dxa"/>
          </w:tcPr>
          <w:p w14:paraId="742752E6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23A43B04" w14:textId="77777777" w:rsidR="00876886" w:rsidRPr="002C5644" w:rsidRDefault="00876886" w:rsidP="00876886">
            <w:pPr>
              <w:tabs>
                <w:tab w:val="left" w:pos="87"/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0" w:type="dxa"/>
          </w:tcPr>
          <w:p w14:paraId="6E78CCDC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</w:tr>
      <w:tr w:rsidR="007E0D67" w:rsidRPr="002C5644" w14:paraId="5778B6FF" w14:textId="77777777" w:rsidTr="00E853E9">
        <w:trPr>
          <w:tblHeader/>
        </w:trPr>
        <w:tc>
          <w:tcPr>
            <w:tcW w:w="2070" w:type="dxa"/>
          </w:tcPr>
          <w:p w14:paraId="576DECDA" w14:textId="77777777" w:rsidR="007E0D67" w:rsidRPr="002C5644" w:rsidRDefault="007E0D67" w:rsidP="007E0D67">
            <w:pPr>
              <w:tabs>
                <w:tab w:val="clear" w:pos="2807"/>
                <w:tab w:val="left" w:pos="180"/>
                <w:tab w:val="left" w:pos="2610"/>
              </w:tabs>
              <w:ind w:left="-18" w:right="-108" w:firstLine="18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C5644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เงินกู้ยืมระยะยาว</w:t>
            </w:r>
            <w:r w:rsidRPr="002C5644">
              <w:rPr>
                <w:rFonts w:ascii="Angsana New" w:hAnsi="Angsana New" w:hint="cs"/>
                <w:snapToGrid w:val="0"/>
                <w:sz w:val="27"/>
                <w:szCs w:val="27"/>
                <w:cs/>
                <w:lang w:eastAsia="th-TH"/>
              </w:rPr>
              <w:t>จาก</w:t>
            </w:r>
          </w:p>
          <w:p w14:paraId="5019E700" w14:textId="2F245C89" w:rsidR="007E0D67" w:rsidRPr="002C5644" w:rsidRDefault="007E0D67" w:rsidP="007E0D67">
            <w:pPr>
              <w:tabs>
                <w:tab w:val="clear" w:pos="2807"/>
                <w:tab w:val="left" w:pos="180"/>
                <w:tab w:val="left" w:pos="2610"/>
              </w:tabs>
              <w:ind w:left="-18" w:right="-108" w:firstLine="18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2C5644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   </w:t>
            </w:r>
            <w:r w:rsidRPr="002C5644">
              <w:rPr>
                <w:rFonts w:ascii="Angsana New" w:hAnsi="Angsana New" w:hint="cs"/>
                <w:snapToGrid w:val="0"/>
                <w:sz w:val="27"/>
                <w:szCs w:val="27"/>
                <w:cs/>
                <w:lang w:eastAsia="th-TH"/>
              </w:rPr>
              <w:t>สถาบันการเงิน</w:t>
            </w:r>
          </w:p>
        </w:tc>
        <w:tc>
          <w:tcPr>
            <w:tcW w:w="810" w:type="dxa"/>
          </w:tcPr>
          <w:p w14:paraId="025FDF5A" w14:textId="77777777" w:rsidR="00E853E9" w:rsidRDefault="00E853E9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0CBFD986" w14:textId="7FE4AA22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270" w:type="dxa"/>
          </w:tcPr>
          <w:p w14:paraId="37089A16" w14:textId="77777777" w:rsidR="007E0D67" w:rsidRPr="002C5644" w:rsidRDefault="007E0D67" w:rsidP="007E0D67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0" w:type="dxa"/>
          </w:tcPr>
          <w:p w14:paraId="4B7FC63B" w14:textId="77777777" w:rsidR="00E853E9" w:rsidRDefault="00E853E9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600BFE81" w14:textId="278F9CD1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sz w:val="27"/>
                <w:szCs w:val="27"/>
                <w:lang w:val="en-GB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42,794,046</w:t>
            </w:r>
          </w:p>
        </w:tc>
        <w:tc>
          <w:tcPr>
            <w:tcW w:w="270" w:type="dxa"/>
          </w:tcPr>
          <w:p w14:paraId="472F83C3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0" w:type="dxa"/>
          </w:tcPr>
          <w:p w14:paraId="5F01553D" w14:textId="77777777" w:rsidR="00E853E9" w:rsidRDefault="00E853E9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04DEB512" w14:textId="3308430F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sz w:val="27"/>
                <w:szCs w:val="27"/>
                <w:lang w:val="en-GB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42,794,046</w:t>
            </w:r>
          </w:p>
        </w:tc>
        <w:tc>
          <w:tcPr>
            <w:tcW w:w="270" w:type="dxa"/>
          </w:tcPr>
          <w:p w14:paraId="6ED53639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00" w:type="dxa"/>
          </w:tcPr>
          <w:p w14:paraId="39397EBE" w14:textId="77777777" w:rsidR="00E853E9" w:rsidRDefault="00E853E9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  <w:p w14:paraId="048E1BE0" w14:textId="512FFE3E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5AD01AE5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844" w:type="dxa"/>
          </w:tcPr>
          <w:p w14:paraId="7EA33B26" w14:textId="77777777" w:rsidR="00E853E9" w:rsidRDefault="00E853E9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7CA497B5" w14:textId="6DC0204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236" w:type="dxa"/>
          </w:tcPr>
          <w:p w14:paraId="515CF6C2" w14:textId="77777777" w:rsidR="007E0D67" w:rsidRPr="002C5644" w:rsidRDefault="007E0D67" w:rsidP="007E0D67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34" w:type="dxa"/>
          </w:tcPr>
          <w:p w14:paraId="2F0743F0" w14:textId="77777777" w:rsidR="00E853E9" w:rsidRDefault="00E853E9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767361FD" w14:textId="57212EA5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Theme="majorBidi" w:eastAsia="MS Mincho" w:hAnsiTheme="majorBidi" w:cstheme="majorBidi"/>
                <w:sz w:val="27"/>
                <w:szCs w:val="27"/>
                <w:lang w:val="en-GB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42,692,652</w:t>
            </w:r>
          </w:p>
        </w:tc>
        <w:tc>
          <w:tcPr>
            <w:tcW w:w="270" w:type="dxa"/>
          </w:tcPr>
          <w:p w14:paraId="43832E3B" w14:textId="77777777" w:rsidR="007E0D67" w:rsidRPr="002C5644" w:rsidRDefault="007E0D67" w:rsidP="007E0D67">
            <w:pPr>
              <w:tabs>
                <w:tab w:val="clear" w:pos="680"/>
                <w:tab w:val="left" w:pos="87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0" w:type="dxa"/>
          </w:tcPr>
          <w:p w14:paraId="7EC9DF6E" w14:textId="77777777" w:rsidR="00E853E9" w:rsidRDefault="00E853E9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1A916913" w14:textId="44C6196A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Theme="majorBidi" w:eastAsia="MS Mincho" w:hAnsiTheme="majorBidi" w:cstheme="majorBidi"/>
                <w:sz w:val="27"/>
                <w:szCs w:val="27"/>
                <w:lang w:val="en-GB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42,692,652</w:t>
            </w:r>
          </w:p>
        </w:tc>
      </w:tr>
    </w:tbl>
    <w:p w14:paraId="28CAF040" w14:textId="52FEC118" w:rsidR="00DE26F3" w:rsidRPr="002C5644" w:rsidRDefault="00DE26F3">
      <w:pPr>
        <w:rPr>
          <w:sz w:val="26"/>
          <w:szCs w:val="26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792"/>
        <w:gridCol w:w="270"/>
        <w:gridCol w:w="989"/>
        <w:gridCol w:w="270"/>
        <w:gridCol w:w="919"/>
        <w:gridCol w:w="270"/>
        <w:gridCol w:w="720"/>
        <w:gridCol w:w="236"/>
        <w:gridCol w:w="754"/>
        <w:gridCol w:w="236"/>
        <w:gridCol w:w="933"/>
        <w:gridCol w:w="270"/>
        <w:gridCol w:w="991"/>
      </w:tblGrid>
      <w:tr w:rsidR="007D6FFC" w:rsidRPr="002C5644" w14:paraId="5A7272BB" w14:textId="77777777" w:rsidTr="000E52FC">
        <w:trPr>
          <w:tblHeader/>
        </w:trPr>
        <w:tc>
          <w:tcPr>
            <w:tcW w:w="1980" w:type="dxa"/>
          </w:tcPr>
          <w:p w14:paraId="0C6F85D2" w14:textId="77777777" w:rsidR="007D6FFC" w:rsidRPr="002C5644" w:rsidRDefault="007D6FFC" w:rsidP="00621A06">
            <w:pPr>
              <w:ind w:left="-18" w:firstLine="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650" w:type="dxa"/>
            <w:gridSpan w:val="13"/>
          </w:tcPr>
          <w:p w14:paraId="2D6D701A" w14:textId="77777777" w:rsidR="007D6FFC" w:rsidRPr="002C5644" w:rsidRDefault="007D6FFC" w:rsidP="00621A06">
            <w:pPr>
              <w:ind w:lef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</w:t>
            </w:r>
            <w:r w:rsidRPr="002C564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เฉพาะกิจการ</w:t>
            </w:r>
          </w:p>
        </w:tc>
      </w:tr>
      <w:tr w:rsidR="007D6FFC" w:rsidRPr="002C5644" w14:paraId="404B072D" w14:textId="77777777" w:rsidTr="000E52FC">
        <w:trPr>
          <w:tblHeader/>
        </w:trPr>
        <w:tc>
          <w:tcPr>
            <w:tcW w:w="1980" w:type="dxa"/>
          </w:tcPr>
          <w:p w14:paraId="73A84F3D" w14:textId="77777777" w:rsidR="007D6FFC" w:rsidRPr="002C5644" w:rsidRDefault="007D6FFC" w:rsidP="00621A06">
            <w:pPr>
              <w:ind w:left="-18" w:firstLine="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</w:tcPr>
          <w:p w14:paraId="1AF4D92A" w14:textId="77777777" w:rsidR="007D6FFC" w:rsidRPr="002C5644" w:rsidRDefault="007D6FFC" w:rsidP="00621A06">
            <w:pPr>
              <w:ind w:lef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 w:hint="cs"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3E3BD96E" w14:textId="77777777" w:rsidR="007D6FFC" w:rsidRPr="002C5644" w:rsidRDefault="007D6FFC" w:rsidP="00621A06">
            <w:pPr>
              <w:ind w:lef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140" w:type="dxa"/>
            <w:gridSpan w:val="7"/>
            <w:tcBorders>
              <w:bottom w:val="single" w:sz="4" w:space="0" w:color="auto"/>
            </w:tcBorders>
          </w:tcPr>
          <w:p w14:paraId="19111B25" w14:textId="77777777" w:rsidR="007D6FFC" w:rsidRPr="002C5644" w:rsidRDefault="007D6FFC" w:rsidP="00621A06">
            <w:pPr>
              <w:ind w:lef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7D6FFC" w:rsidRPr="002C5644" w14:paraId="2946F345" w14:textId="77777777" w:rsidTr="000E52FC">
        <w:trPr>
          <w:tblHeader/>
        </w:trPr>
        <w:tc>
          <w:tcPr>
            <w:tcW w:w="1980" w:type="dxa"/>
          </w:tcPr>
          <w:p w14:paraId="195F0DAF" w14:textId="77777777" w:rsidR="007D6FFC" w:rsidRPr="002C5644" w:rsidRDefault="007D6FFC" w:rsidP="00621A06">
            <w:pPr>
              <w:ind w:left="-18" w:firstLine="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6E9CBF39" w14:textId="77777777" w:rsidR="007D6FFC" w:rsidRPr="002C5644" w:rsidRDefault="007D6FFC" w:rsidP="00621A06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 w:hint="cs"/>
                <w:sz w:val="27"/>
                <w:szCs w:val="27"/>
                <w:cs/>
              </w:rPr>
              <w:t>หมุนเวียน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60E6F2" w14:textId="77777777" w:rsidR="007D6FFC" w:rsidRPr="002C5644" w:rsidRDefault="007D6FFC" w:rsidP="00621A06">
            <w:pPr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3688817F" w14:textId="77777777" w:rsidR="007D6FFC" w:rsidRPr="002C5644" w:rsidRDefault="007D6FFC" w:rsidP="00621A06">
            <w:pPr>
              <w:tabs>
                <w:tab w:val="clear" w:pos="907"/>
                <w:tab w:val="left" w:pos="792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 w:hint="cs"/>
                <w:sz w:val="27"/>
                <w:szCs w:val="27"/>
                <w:cs/>
              </w:rPr>
              <w:t>ไม่หมุนเวียน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DCA5BA" w14:textId="77777777" w:rsidR="007D6FFC" w:rsidRPr="002C5644" w:rsidRDefault="007D6FFC" w:rsidP="00621A06">
            <w:pPr>
              <w:ind w:lef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04CE9A14" w14:textId="77777777" w:rsidR="007D6FFC" w:rsidRPr="002C5644" w:rsidRDefault="007D6FFC" w:rsidP="00621A06">
            <w:pPr>
              <w:tabs>
                <w:tab w:val="clear" w:pos="454"/>
                <w:tab w:val="clear" w:pos="680"/>
                <w:tab w:val="left" w:pos="432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</w:tcPr>
          <w:p w14:paraId="04F9AC03" w14:textId="77777777" w:rsidR="007D6FFC" w:rsidRPr="002C5644" w:rsidRDefault="007D6FFC" w:rsidP="00621A06">
            <w:pPr>
              <w:ind w:lef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948B226" w14:textId="77777777" w:rsidR="007D6FFC" w:rsidRPr="002C5644" w:rsidRDefault="007D6FFC" w:rsidP="00621A06">
            <w:pPr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C5644">
              <w:rPr>
                <w:rFonts w:ascii="Angsana New" w:hAnsi="Angsana New"/>
                <w:sz w:val="27"/>
                <w:szCs w:val="27"/>
                <w:cs/>
              </w:rPr>
              <w:t xml:space="preserve">ระดับ </w:t>
            </w:r>
            <w:r w:rsidRPr="002C5644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E74B72" w14:textId="77777777" w:rsidR="007D6FFC" w:rsidRPr="002C5644" w:rsidRDefault="007D6FFC" w:rsidP="00621A06">
            <w:pPr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68464721" w14:textId="77777777" w:rsidR="007D6FFC" w:rsidRPr="002C5644" w:rsidRDefault="007D6FFC" w:rsidP="00621A06">
            <w:pPr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C5644">
              <w:rPr>
                <w:rFonts w:ascii="Angsana New" w:hAnsi="Angsana New"/>
                <w:sz w:val="27"/>
                <w:szCs w:val="27"/>
                <w:cs/>
              </w:rPr>
              <w:t xml:space="preserve">ระดับ </w:t>
            </w:r>
            <w:r w:rsidRPr="002C5644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B239A6C" w14:textId="77777777" w:rsidR="007D6FFC" w:rsidRPr="002C5644" w:rsidRDefault="007D6FFC" w:rsidP="00621A06">
            <w:pPr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4FE80E7B" w14:textId="77777777" w:rsidR="007D6FFC" w:rsidRPr="002C5644" w:rsidRDefault="007D6FFC" w:rsidP="00621A06">
            <w:pPr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C5644">
              <w:rPr>
                <w:rFonts w:ascii="Angsana New" w:hAnsi="Angsana New"/>
                <w:sz w:val="27"/>
                <w:szCs w:val="27"/>
                <w:cs/>
              </w:rPr>
              <w:t xml:space="preserve">ระดับ </w:t>
            </w:r>
            <w:r w:rsidRPr="002C5644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80583B" w14:textId="77777777" w:rsidR="007D6FFC" w:rsidRPr="002C5644" w:rsidRDefault="007D6FFC" w:rsidP="00621A06">
            <w:pPr>
              <w:tabs>
                <w:tab w:val="left" w:pos="87"/>
              </w:tabs>
              <w:ind w:lef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1AC59738" w14:textId="77777777" w:rsidR="007D6FFC" w:rsidRPr="002C5644" w:rsidRDefault="007D6FFC" w:rsidP="00621A06">
            <w:pPr>
              <w:ind w:lef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7D6FFC" w:rsidRPr="002C5644" w14:paraId="2123EAEC" w14:textId="77777777" w:rsidTr="000E52FC">
        <w:tc>
          <w:tcPr>
            <w:tcW w:w="1980" w:type="dxa"/>
          </w:tcPr>
          <w:p w14:paraId="21EF7330" w14:textId="77777777" w:rsidR="007D6FFC" w:rsidRPr="002C5644" w:rsidRDefault="007D6FFC" w:rsidP="00621A06">
            <w:pPr>
              <w:tabs>
                <w:tab w:val="clear" w:pos="227"/>
              </w:tabs>
              <w:ind w:left="180" w:hanging="180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650" w:type="dxa"/>
            <w:gridSpan w:val="13"/>
          </w:tcPr>
          <w:p w14:paraId="7A22B919" w14:textId="77777777" w:rsidR="007D6FFC" w:rsidRPr="002C5644" w:rsidRDefault="007D6FFC" w:rsidP="00621A06">
            <w:pPr>
              <w:tabs>
                <w:tab w:val="decimal" w:pos="1017"/>
              </w:tabs>
              <w:ind w:left="-108"/>
              <w:jc w:val="center"/>
              <w:rPr>
                <w:rFonts w:ascii="Angsana New" w:hAnsi="Angsana New"/>
                <w:i/>
                <w:iCs/>
                <w:snapToGrid w:val="0"/>
                <w:sz w:val="27"/>
                <w:szCs w:val="27"/>
                <w:lang w:eastAsia="th-TH"/>
              </w:rPr>
            </w:pPr>
            <w:r w:rsidRPr="002C5644">
              <w:rPr>
                <w:rFonts w:ascii="Angsana New" w:hAnsi="Angsana New" w:hint="cs"/>
                <w:i/>
                <w:iCs/>
                <w:snapToGrid w:val="0"/>
                <w:sz w:val="27"/>
                <w:szCs w:val="27"/>
                <w:cs/>
                <w:lang w:eastAsia="th-TH"/>
              </w:rPr>
              <w:t>(พันบาท)</w:t>
            </w:r>
          </w:p>
        </w:tc>
      </w:tr>
      <w:tr w:rsidR="007D6FFC" w:rsidRPr="002C5644" w14:paraId="79791B64" w14:textId="77777777" w:rsidTr="000E52FC">
        <w:tc>
          <w:tcPr>
            <w:tcW w:w="1980" w:type="dxa"/>
          </w:tcPr>
          <w:p w14:paraId="79F81681" w14:textId="77777777" w:rsidR="007D6FFC" w:rsidRPr="002C5644" w:rsidRDefault="007D6FFC" w:rsidP="00621A06">
            <w:pPr>
              <w:tabs>
                <w:tab w:val="clear" w:pos="227"/>
              </w:tabs>
              <w:ind w:left="180" w:right="-108" w:hanging="18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2C564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2C564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2C5644">
              <w:rPr>
                <w:rFonts w:ascii="Angsana New" w:hAnsi="Angsana New"/>
                <w:b/>
                <w:bCs/>
                <w:sz w:val="27"/>
                <w:szCs w:val="27"/>
              </w:rPr>
              <w:t>256</w:t>
            </w:r>
            <w:r w:rsidR="00DE26F3" w:rsidRPr="002C5644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792" w:type="dxa"/>
          </w:tcPr>
          <w:p w14:paraId="3D844A99" w14:textId="77777777" w:rsidR="007D6FFC" w:rsidRPr="002C5644" w:rsidRDefault="007D6FFC" w:rsidP="00621A0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172EB39D" w14:textId="77777777" w:rsidR="007D6FFC" w:rsidRPr="002C5644" w:rsidRDefault="007D6FFC" w:rsidP="00621A0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989" w:type="dxa"/>
          </w:tcPr>
          <w:p w14:paraId="75AD5451" w14:textId="77777777" w:rsidR="007D6FFC" w:rsidRPr="002C5644" w:rsidRDefault="007D6FFC" w:rsidP="00621A0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15888FCE" w14:textId="77777777" w:rsidR="007D6FFC" w:rsidRPr="002C5644" w:rsidRDefault="007D6FFC" w:rsidP="00621A0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19" w:type="dxa"/>
          </w:tcPr>
          <w:p w14:paraId="3301865D" w14:textId="77777777" w:rsidR="007D6FFC" w:rsidRPr="002C5644" w:rsidRDefault="007D6FFC" w:rsidP="00621A0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5C8C5DEC" w14:textId="77777777" w:rsidR="007D6FFC" w:rsidRPr="002C5644" w:rsidRDefault="007D6FFC" w:rsidP="00621A0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720" w:type="dxa"/>
          </w:tcPr>
          <w:p w14:paraId="0FFC1329" w14:textId="77777777" w:rsidR="007D6FFC" w:rsidRPr="002C5644" w:rsidRDefault="007D6FFC" w:rsidP="00621A0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5477B900" w14:textId="77777777" w:rsidR="007D6FFC" w:rsidRPr="002C5644" w:rsidRDefault="007D6FFC" w:rsidP="00621A0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54" w:type="dxa"/>
          </w:tcPr>
          <w:p w14:paraId="10011C2E" w14:textId="77777777" w:rsidR="007D6FFC" w:rsidRPr="002C5644" w:rsidRDefault="007D6FFC" w:rsidP="00621A0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15A2C8C3" w14:textId="77777777" w:rsidR="007D6FFC" w:rsidRPr="002C5644" w:rsidRDefault="007D6FFC" w:rsidP="00621A0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33" w:type="dxa"/>
          </w:tcPr>
          <w:p w14:paraId="20FC8F39" w14:textId="77777777" w:rsidR="007D6FFC" w:rsidRPr="002C5644" w:rsidRDefault="007D6FFC" w:rsidP="00621A0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140F41E5" w14:textId="77777777" w:rsidR="007D6FFC" w:rsidRPr="002C5644" w:rsidRDefault="007D6FFC" w:rsidP="00621A06">
            <w:pPr>
              <w:tabs>
                <w:tab w:val="left" w:pos="87"/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1" w:type="dxa"/>
          </w:tcPr>
          <w:p w14:paraId="285FACE8" w14:textId="77777777" w:rsidR="007D6FFC" w:rsidRPr="002C5644" w:rsidRDefault="007D6FFC" w:rsidP="00621A0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</w:tr>
      <w:tr w:rsidR="007D6FFC" w:rsidRPr="002C5644" w14:paraId="72D70931" w14:textId="77777777" w:rsidTr="000E52FC">
        <w:tc>
          <w:tcPr>
            <w:tcW w:w="1980" w:type="dxa"/>
          </w:tcPr>
          <w:p w14:paraId="361CC6BC" w14:textId="77777777" w:rsidR="007D6FFC" w:rsidRPr="002C5644" w:rsidRDefault="007D6FFC" w:rsidP="00621A06">
            <w:pPr>
              <w:tabs>
                <w:tab w:val="clear" w:pos="227"/>
              </w:tabs>
              <w:ind w:left="180" w:right="-108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สินทรัพย์</w:t>
            </w:r>
            <w:r w:rsidRPr="002C564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792" w:type="dxa"/>
          </w:tcPr>
          <w:p w14:paraId="0900FA6F" w14:textId="77777777" w:rsidR="007D6FFC" w:rsidRPr="002C5644" w:rsidRDefault="007D6FFC" w:rsidP="00621A0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05942987" w14:textId="77777777" w:rsidR="007D6FFC" w:rsidRPr="002C5644" w:rsidRDefault="007D6FFC" w:rsidP="00621A0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989" w:type="dxa"/>
          </w:tcPr>
          <w:p w14:paraId="2009D22C" w14:textId="77777777" w:rsidR="007D6FFC" w:rsidRPr="002C5644" w:rsidRDefault="007D6FFC" w:rsidP="00621A0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33D0A951" w14:textId="77777777" w:rsidR="007D6FFC" w:rsidRPr="002C5644" w:rsidRDefault="007D6FFC" w:rsidP="00621A0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19" w:type="dxa"/>
          </w:tcPr>
          <w:p w14:paraId="66FC5F44" w14:textId="77777777" w:rsidR="007D6FFC" w:rsidRPr="002C5644" w:rsidRDefault="007D6FFC" w:rsidP="00621A0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7ADFA18B" w14:textId="77777777" w:rsidR="007D6FFC" w:rsidRPr="002C5644" w:rsidRDefault="007D6FFC" w:rsidP="00621A0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720" w:type="dxa"/>
          </w:tcPr>
          <w:p w14:paraId="70455CA3" w14:textId="77777777" w:rsidR="007D6FFC" w:rsidRPr="002C5644" w:rsidRDefault="007D6FFC" w:rsidP="00621A0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2FFFBEE5" w14:textId="77777777" w:rsidR="007D6FFC" w:rsidRPr="002C5644" w:rsidRDefault="007D6FFC" w:rsidP="00621A0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54" w:type="dxa"/>
          </w:tcPr>
          <w:p w14:paraId="014B1D67" w14:textId="77777777" w:rsidR="007D6FFC" w:rsidRPr="002C5644" w:rsidRDefault="007D6FFC" w:rsidP="00621A0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39B3B376" w14:textId="77777777" w:rsidR="007D6FFC" w:rsidRPr="002C5644" w:rsidRDefault="007D6FFC" w:rsidP="00621A0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33" w:type="dxa"/>
          </w:tcPr>
          <w:p w14:paraId="3DF894CE" w14:textId="77777777" w:rsidR="007D6FFC" w:rsidRPr="002C5644" w:rsidRDefault="007D6FFC" w:rsidP="00621A0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04716719" w14:textId="77777777" w:rsidR="007D6FFC" w:rsidRPr="002C5644" w:rsidRDefault="007D6FFC" w:rsidP="00621A06">
            <w:pPr>
              <w:tabs>
                <w:tab w:val="left" w:pos="87"/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1" w:type="dxa"/>
          </w:tcPr>
          <w:p w14:paraId="0D8CEFC5" w14:textId="77777777" w:rsidR="007D6FFC" w:rsidRPr="002C5644" w:rsidRDefault="007D6FFC" w:rsidP="00621A0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</w:tr>
      <w:tr w:rsidR="007E0D67" w:rsidRPr="002C5644" w14:paraId="4EA069F7" w14:textId="77777777" w:rsidTr="000E52FC">
        <w:tc>
          <w:tcPr>
            <w:tcW w:w="1980" w:type="dxa"/>
          </w:tcPr>
          <w:p w14:paraId="3E889895" w14:textId="77777777" w:rsidR="007E0D67" w:rsidRPr="002C5644" w:rsidRDefault="007E0D67" w:rsidP="007E0D67">
            <w:pPr>
              <w:tabs>
                <w:tab w:val="clear" w:pos="227"/>
              </w:tabs>
              <w:ind w:left="180" w:right="-108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 w:hint="cs"/>
                <w:sz w:val="27"/>
                <w:szCs w:val="27"/>
                <w:cs/>
              </w:rPr>
              <w:t>เงินให้กู้ยืมระยะยาวแก่</w:t>
            </w:r>
          </w:p>
          <w:p w14:paraId="195268AB" w14:textId="77777777" w:rsidR="007E0D67" w:rsidRPr="002C5644" w:rsidRDefault="007E0D67" w:rsidP="007E0D67">
            <w:pPr>
              <w:tabs>
                <w:tab w:val="clear" w:pos="227"/>
              </w:tabs>
              <w:ind w:left="180" w:right="-108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C5644">
              <w:rPr>
                <w:rFonts w:ascii="Angsana New" w:hAnsi="Angsana New" w:hint="cs"/>
                <w:sz w:val="27"/>
                <w:szCs w:val="27"/>
                <w:cs/>
              </w:rPr>
              <w:t xml:space="preserve">   กิจการที่เกี่ยวข้องกัน</w:t>
            </w:r>
          </w:p>
        </w:tc>
        <w:tc>
          <w:tcPr>
            <w:tcW w:w="792" w:type="dxa"/>
          </w:tcPr>
          <w:p w14:paraId="388549C4" w14:textId="77777777" w:rsidR="00BF1324" w:rsidRPr="002C5644" w:rsidRDefault="00BF1324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  <w:p w14:paraId="0986281D" w14:textId="0BC5A630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ABD98A7" w14:textId="77777777" w:rsidR="007E0D67" w:rsidRPr="002C5644" w:rsidRDefault="007E0D67" w:rsidP="007E0D67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89" w:type="dxa"/>
          </w:tcPr>
          <w:p w14:paraId="380790C2" w14:textId="77777777" w:rsidR="00BF1324" w:rsidRPr="002C5644" w:rsidRDefault="00BF1324" w:rsidP="00BF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34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569640BE" w14:textId="692B2A6D" w:rsidR="007E0D67" w:rsidRPr="002C5644" w:rsidRDefault="007E0D67" w:rsidP="00BF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7" w:right="-134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63,177,383</w:t>
            </w:r>
          </w:p>
        </w:tc>
        <w:tc>
          <w:tcPr>
            <w:tcW w:w="270" w:type="dxa"/>
          </w:tcPr>
          <w:p w14:paraId="5D3E9F73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19" w:type="dxa"/>
          </w:tcPr>
          <w:p w14:paraId="33F5341C" w14:textId="77777777" w:rsidR="00BF1324" w:rsidRPr="002C5644" w:rsidRDefault="00BF1324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4677E43B" w14:textId="1549314E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sz w:val="27"/>
                <w:szCs w:val="27"/>
                <w:lang w:val="en-GB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63,177,383</w:t>
            </w:r>
          </w:p>
        </w:tc>
        <w:tc>
          <w:tcPr>
            <w:tcW w:w="270" w:type="dxa"/>
          </w:tcPr>
          <w:p w14:paraId="007B8307" w14:textId="77777777" w:rsidR="007E0D67" w:rsidRPr="002C5644" w:rsidRDefault="007E0D67" w:rsidP="007E0D67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720" w:type="dxa"/>
          </w:tcPr>
          <w:p w14:paraId="15ABA361" w14:textId="77777777" w:rsidR="00BF1324" w:rsidRPr="002C5644" w:rsidRDefault="00BF1324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1D5E63FC" w14:textId="60DCE78B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236" w:type="dxa"/>
          </w:tcPr>
          <w:p w14:paraId="492E761E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754" w:type="dxa"/>
          </w:tcPr>
          <w:p w14:paraId="57C9DCBF" w14:textId="77777777" w:rsidR="00BF1324" w:rsidRPr="002C5644" w:rsidRDefault="00BF1324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16762B64" w14:textId="74A77895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236" w:type="dxa"/>
          </w:tcPr>
          <w:p w14:paraId="4E6B45E3" w14:textId="77777777" w:rsidR="007E0D67" w:rsidRPr="002C5644" w:rsidRDefault="007E0D67" w:rsidP="007E0D67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33" w:type="dxa"/>
          </w:tcPr>
          <w:p w14:paraId="3A11B33A" w14:textId="77777777" w:rsidR="00BF1324" w:rsidRPr="002C5644" w:rsidRDefault="00BF1324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0464F5E7" w14:textId="76266586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Theme="majorBidi" w:eastAsia="MS Mincho" w:hAnsiTheme="majorBidi" w:cstheme="majorBidi"/>
                <w:sz w:val="27"/>
                <w:szCs w:val="27"/>
                <w:lang w:val="en-GB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64,103,210</w:t>
            </w:r>
          </w:p>
        </w:tc>
        <w:tc>
          <w:tcPr>
            <w:tcW w:w="270" w:type="dxa"/>
          </w:tcPr>
          <w:p w14:paraId="303A49A1" w14:textId="77777777" w:rsidR="007E0D67" w:rsidRPr="002C5644" w:rsidRDefault="007E0D67" w:rsidP="007E0D67">
            <w:pPr>
              <w:tabs>
                <w:tab w:val="clear" w:pos="680"/>
                <w:tab w:val="left" w:pos="87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1" w:type="dxa"/>
          </w:tcPr>
          <w:p w14:paraId="58078649" w14:textId="77777777" w:rsidR="00BF1324" w:rsidRPr="002C5644" w:rsidRDefault="00BF1324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47276D7F" w14:textId="54158120" w:rsidR="007E0D67" w:rsidRPr="002C5644" w:rsidRDefault="007E0D67" w:rsidP="00AF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74" w:right="-108"/>
              <w:rPr>
                <w:rFonts w:asciiTheme="majorBidi" w:eastAsia="MS Mincho" w:hAnsiTheme="majorBidi" w:cstheme="majorBidi"/>
                <w:sz w:val="27"/>
                <w:szCs w:val="27"/>
                <w:lang w:val="en-GB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64,103,210</w:t>
            </w:r>
          </w:p>
        </w:tc>
      </w:tr>
      <w:tr w:rsidR="00D4005E" w:rsidRPr="002C5644" w14:paraId="33D6817D" w14:textId="77777777" w:rsidTr="000E52FC">
        <w:tc>
          <w:tcPr>
            <w:tcW w:w="1980" w:type="dxa"/>
          </w:tcPr>
          <w:p w14:paraId="58DD8F04" w14:textId="77777777" w:rsidR="00D4005E" w:rsidRPr="002C5644" w:rsidRDefault="00D4005E" w:rsidP="007E0D67">
            <w:pPr>
              <w:tabs>
                <w:tab w:val="clear" w:pos="227"/>
              </w:tabs>
              <w:ind w:left="180" w:right="-108" w:hanging="18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92" w:type="dxa"/>
          </w:tcPr>
          <w:p w14:paraId="46C48277" w14:textId="77777777" w:rsidR="00D4005E" w:rsidRPr="002C5644" w:rsidRDefault="00D4005E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7BCDEC4A" w14:textId="77777777" w:rsidR="00D4005E" w:rsidRPr="002C5644" w:rsidRDefault="00D4005E" w:rsidP="007E0D67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89" w:type="dxa"/>
          </w:tcPr>
          <w:p w14:paraId="25EEC3A7" w14:textId="77777777" w:rsidR="00D4005E" w:rsidRPr="002C5644" w:rsidRDefault="00D4005E" w:rsidP="00BF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34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53D49F61" w14:textId="77777777" w:rsidR="00D4005E" w:rsidRPr="002C5644" w:rsidRDefault="00D4005E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19" w:type="dxa"/>
          </w:tcPr>
          <w:p w14:paraId="1EF3318B" w14:textId="77777777" w:rsidR="00D4005E" w:rsidRPr="002C5644" w:rsidRDefault="00D4005E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72C06B26" w14:textId="77777777" w:rsidR="00D4005E" w:rsidRPr="002C5644" w:rsidRDefault="00D4005E" w:rsidP="007E0D67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720" w:type="dxa"/>
          </w:tcPr>
          <w:p w14:paraId="5ADB7FD9" w14:textId="77777777" w:rsidR="00D4005E" w:rsidRPr="002C5644" w:rsidRDefault="00D4005E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31C4892A" w14:textId="77777777" w:rsidR="00D4005E" w:rsidRPr="002C5644" w:rsidRDefault="00D4005E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754" w:type="dxa"/>
          </w:tcPr>
          <w:p w14:paraId="5BCEE839" w14:textId="77777777" w:rsidR="00D4005E" w:rsidRPr="002C5644" w:rsidRDefault="00D4005E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2BAFB5FD" w14:textId="77777777" w:rsidR="00D4005E" w:rsidRPr="002C5644" w:rsidRDefault="00D4005E" w:rsidP="007E0D67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33" w:type="dxa"/>
          </w:tcPr>
          <w:p w14:paraId="0EE5783D" w14:textId="77777777" w:rsidR="00D4005E" w:rsidRPr="002C5644" w:rsidRDefault="00D4005E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14428106" w14:textId="77777777" w:rsidR="00D4005E" w:rsidRPr="002C5644" w:rsidRDefault="00D4005E" w:rsidP="007E0D67">
            <w:pPr>
              <w:tabs>
                <w:tab w:val="clear" w:pos="680"/>
                <w:tab w:val="left" w:pos="87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1" w:type="dxa"/>
          </w:tcPr>
          <w:p w14:paraId="565C73E2" w14:textId="77777777" w:rsidR="00D4005E" w:rsidRPr="002C5644" w:rsidRDefault="00D4005E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</w:tr>
      <w:tr w:rsidR="007777ED" w:rsidRPr="002C5644" w14:paraId="11AA7B37" w14:textId="77777777" w:rsidTr="000E52FC">
        <w:tc>
          <w:tcPr>
            <w:tcW w:w="1980" w:type="dxa"/>
          </w:tcPr>
          <w:p w14:paraId="79E2199A" w14:textId="4993EA52" w:rsidR="007777ED" w:rsidRPr="002C5644" w:rsidRDefault="007777ED" w:rsidP="007777ED">
            <w:pPr>
              <w:tabs>
                <w:tab w:val="clear" w:pos="227"/>
              </w:tabs>
              <w:ind w:left="180" w:right="-108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792" w:type="dxa"/>
          </w:tcPr>
          <w:p w14:paraId="71FD2E64" w14:textId="77777777" w:rsidR="007777ED" w:rsidRPr="002C5644" w:rsidRDefault="007777ED" w:rsidP="00777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eastAsia="MS Mincho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8E99F80" w14:textId="77777777" w:rsidR="007777ED" w:rsidRPr="002C5644" w:rsidRDefault="007777ED" w:rsidP="007777ED">
            <w:pPr>
              <w:tabs>
                <w:tab w:val="decimal" w:pos="1017"/>
              </w:tabs>
              <w:ind w:left="-108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89" w:type="dxa"/>
          </w:tcPr>
          <w:p w14:paraId="5598BE00" w14:textId="77777777" w:rsidR="007777ED" w:rsidRPr="002C5644" w:rsidRDefault="007777ED" w:rsidP="00BF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4"/>
              <w:jc w:val="right"/>
              <w:rPr>
                <w:rFonts w:ascii="Angsana New" w:eastAsia="MS Mincho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FBDF14C" w14:textId="77777777" w:rsidR="007777ED" w:rsidRPr="002C5644" w:rsidRDefault="007777ED" w:rsidP="00777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19" w:type="dxa"/>
          </w:tcPr>
          <w:p w14:paraId="14DECEA6" w14:textId="77777777" w:rsidR="007777ED" w:rsidRPr="002C5644" w:rsidRDefault="007777ED" w:rsidP="00777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42AA6835" w14:textId="77777777" w:rsidR="007777ED" w:rsidRPr="002C5644" w:rsidRDefault="007777ED" w:rsidP="007777ED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720" w:type="dxa"/>
          </w:tcPr>
          <w:p w14:paraId="1E6C920C" w14:textId="77777777" w:rsidR="007777ED" w:rsidRPr="002C5644" w:rsidRDefault="007777ED" w:rsidP="00777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462B9333" w14:textId="77777777" w:rsidR="007777ED" w:rsidRPr="002C5644" w:rsidRDefault="007777ED" w:rsidP="00777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754" w:type="dxa"/>
          </w:tcPr>
          <w:p w14:paraId="10BAF840" w14:textId="77777777" w:rsidR="007777ED" w:rsidRPr="002C5644" w:rsidRDefault="007777ED" w:rsidP="00777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6FD2783A" w14:textId="77777777" w:rsidR="007777ED" w:rsidRPr="002C5644" w:rsidRDefault="007777ED" w:rsidP="007777ED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33" w:type="dxa"/>
          </w:tcPr>
          <w:p w14:paraId="785B461F" w14:textId="77777777" w:rsidR="007777ED" w:rsidRPr="002C5644" w:rsidRDefault="007777ED" w:rsidP="00777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609E199B" w14:textId="77777777" w:rsidR="007777ED" w:rsidRPr="002C5644" w:rsidRDefault="007777ED" w:rsidP="007777ED">
            <w:pPr>
              <w:tabs>
                <w:tab w:val="clear" w:pos="680"/>
                <w:tab w:val="left" w:pos="87"/>
                <w:tab w:val="left" w:pos="702"/>
              </w:tabs>
              <w:ind w:left="-108"/>
              <w:jc w:val="right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1" w:type="dxa"/>
          </w:tcPr>
          <w:p w14:paraId="2C494360" w14:textId="77777777" w:rsidR="007777ED" w:rsidRPr="002C5644" w:rsidRDefault="007777ED" w:rsidP="00777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</w:tr>
      <w:tr w:rsidR="00D9714D" w:rsidRPr="002C5644" w14:paraId="25C319D6" w14:textId="77777777" w:rsidTr="000E52FC">
        <w:tc>
          <w:tcPr>
            <w:tcW w:w="1980" w:type="dxa"/>
          </w:tcPr>
          <w:p w14:paraId="4A9127BA" w14:textId="77777777" w:rsidR="00D9714D" w:rsidRPr="002C5644" w:rsidRDefault="00D9714D" w:rsidP="00D9714D">
            <w:pPr>
              <w:tabs>
                <w:tab w:val="clear" w:pos="2807"/>
                <w:tab w:val="left" w:pos="180"/>
                <w:tab w:val="left" w:pos="2610"/>
              </w:tabs>
              <w:ind w:left="-18" w:right="-108" w:firstLine="18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C5644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เงินกู้ยืมระยะยาว</w:t>
            </w:r>
            <w:r w:rsidRPr="002C5644">
              <w:rPr>
                <w:rFonts w:ascii="Angsana New" w:hAnsi="Angsana New" w:hint="cs"/>
                <w:snapToGrid w:val="0"/>
                <w:sz w:val="27"/>
                <w:szCs w:val="27"/>
                <w:cs/>
                <w:lang w:eastAsia="th-TH"/>
              </w:rPr>
              <w:t>จาก</w:t>
            </w:r>
          </w:p>
          <w:p w14:paraId="1371ED3A" w14:textId="3DADDF8A" w:rsidR="00D9714D" w:rsidRPr="002C5644" w:rsidRDefault="00D9714D" w:rsidP="00D9714D">
            <w:pPr>
              <w:tabs>
                <w:tab w:val="clear" w:pos="227"/>
              </w:tabs>
              <w:ind w:left="180" w:right="-108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C5644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   </w:t>
            </w:r>
            <w:r w:rsidRPr="002C5644">
              <w:rPr>
                <w:rFonts w:ascii="Angsana New" w:hAnsi="Angsana New" w:hint="cs"/>
                <w:snapToGrid w:val="0"/>
                <w:sz w:val="27"/>
                <w:szCs w:val="27"/>
                <w:cs/>
                <w:lang w:eastAsia="th-TH"/>
              </w:rPr>
              <w:t>สถาบันการเงิน</w:t>
            </w:r>
          </w:p>
        </w:tc>
        <w:tc>
          <w:tcPr>
            <w:tcW w:w="792" w:type="dxa"/>
          </w:tcPr>
          <w:p w14:paraId="686F2AB1" w14:textId="77777777" w:rsidR="00BF1324" w:rsidRPr="002C5644" w:rsidRDefault="00BF1324" w:rsidP="00D9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  <w:p w14:paraId="14A67BFA" w14:textId="1031FACC" w:rsidR="00D9714D" w:rsidRPr="002C5644" w:rsidRDefault="00D9714D" w:rsidP="00D9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eastAsia="MS Mincho" w:hAnsi="Angsana New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51EED83F" w14:textId="77777777" w:rsidR="00D9714D" w:rsidRPr="002C5644" w:rsidRDefault="00D9714D" w:rsidP="00D9714D">
            <w:pPr>
              <w:tabs>
                <w:tab w:val="decimal" w:pos="1017"/>
              </w:tabs>
              <w:ind w:left="-108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89" w:type="dxa"/>
          </w:tcPr>
          <w:p w14:paraId="3C11C150" w14:textId="77777777" w:rsidR="00BF1324" w:rsidRPr="002C5644" w:rsidRDefault="00BF1324" w:rsidP="00BF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07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  <w:p w14:paraId="52EACC17" w14:textId="7AA23680" w:rsidR="00D9714D" w:rsidRPr="002C5644" w:rsidRDefault="00D9714D" w:rsidP="00BF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07"/>
              <w:jc w:val="right"/>
              <w:rPr>
                <w:rFonts w:ascii="Angsana New" w:eastAsia="MS Mincho" w:hAnsi="Angsana New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28,000,000</w:t>
            </w:r>
          </w:p>
        </w:tc>
        <w:tc>
          <w:tcPr>
            <w:tcW w:w="270" w:type="dxa"/>
          </w:tcPr>
          <w:p w14:paraId="14A47B14" w14:textId="77777777" w:rsidR="00D9714D" w:rsidRPr="002C5644" w:rsidRDefault="00D9714D" w:rsidP="00D9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19" w:type="dxa"/>
          </w:tcPr>
          <w:p w14:paraId="7D7A7140" w14:textId="77777777" w:rsidR="00BF1324" w:rsidRPr="002C5644" w:rsidRDefault="00BF1324" w:rsidP="00D9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  <w:p w14:paraId="05127740" w14:textId="6C6BC53C" w:rsidR="00D9714D" w:rsidRPr="002C5644" w:rsidRDefault="00D9714D" w:rsidP="00D9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28,000,000</w:t>
            </w:r>
          </w:p>
        </w:tc>
        <w:tc>
          <w:tcPr>
            <w:tcW w:w="270" w:type="dxa"/>
          </w:tcPr>
          <w:p w14:paraId="30758294" w14:textId="77777777" w:rsidR="00D9714D" w:rsidRPr="002C5644" w:rsidRDefault="00D9714D" w:rsidP="00D9714D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720" w:type="dxa"/>
          </w:tcPr>
          <w:p w14:paraId="04755D1A" w14:textId="77777777" w:rsidR="00BF1324" w:rsidRPr="002C5644" w:rsidRDefault="00BF1324" w:rsidP="00D9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  <w:p w14:paraId="271F47AD" w14:textId="5D57982A" w:rsidR="00D9714D" w:rsidRPr="002C5644" w:rsidRDefault="00D9714D" w:rsidP="00D9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760D7E81" w14:textId="77777777" w:rsidR="00D9714D" w:rsidRPr="002C5644" w:rsidRDefault="00D9714D" w:rsidP="00D9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754" w:type="dxa"/>
          </w:tcPr>
          <w:p w14:paraId="6E5D1A80" w14:textId="77777777" w:rsidR="00BF1324" w:rsidRPr="002C5644" w:rsidRDefault="00BF1324" w:rsidP="00D9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9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  <w:p w14:paraId="7EBAFFB7" w14:textId="258159C1" w:rsidR="00D9714D" w:rsidRPr="002C5644" w:rsidRDefault="00D9714D" w:rsidP="00D9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66F0FC33" w14:textId="77777777" w:rsidR="00D9714D" w:rsidRPr="002C5644" w:rsidRDefault="00D9714D" w:rsidP="00D9714D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33" w:type="dxa"/>
          </w:tcPr>
          <w:p w14:paraId="043A5F1D" w14:textId="77777777" w:rsidR="00BF1324" w:rsidRPr="002C5644" w:rsidRDefault="00BF1324" w:rsidP="00D9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  <w:p w14:paraId="46081FF2" w14:textId="04CE9518" w:rsidR="00D9714D" w:rsidRPr="002C5644" w:rsidRDefault="00D9714D" w:rsidP="00D9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27,999,939</w:t>
            </w:r>
          </w:p>
        </w:tc>
        <w:tc>
          <w:tcPr>
            <w:tcW w:w="270" w:type="dxa"/>
          </w:tcPr>
          <w:p w14:paraId="40BE6493" w14:textId="77777777" w:rsidR="00D9714D" w:rsidRPr="002C5644" w:rsidRDefault="00D9714D" w:rsidP="00D9714D">
            <w:pPr>
              <w:tabs>
                <w:tab w:val="clear" w:pos="680"/>
                <w:tab w:val="left" w:pos="87"/>
                <w:tab w:val="left" w:pos="702"/>
              </w:tabs>
              <w:ind w:left="-108"/>
              <w:jc w:val="right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1" w:type="dxa"/>
          </w:tcPr>
          <w:p w14:paraId="2430FD02" w14:textId="77777777" w:rsidR="00BF1324" w:rsidRPr="002C5644" w:rsidRDefault="00BF1324" w:rsidP="00D9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  <w:p w14:paraId="63253730" w14:textId="3E0014F6" w:rsidR="00D9714D" w:rsidRPr="002C5644" w:rsidRDefault="00D9714D" w:rsidP="00AF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74"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27,999,939</w:t>
            </w:r>
          </w:p>
        </w:tc>
      </w:tr>
      <w:tr w:rsidR="00E853E9" w:rsidRPr="002C5644" w14:paraId="07341472" w14:textId="77777777" w:rsidTr="000E52FC">
        <w:tc>
          <w:tcPr>
            <w:tcW w:w="1980" w:type="dxa"/>
          </w:tcPr>
          <w:p w14:paraId="39983A94" w14:textId="77777777" w:rsidR="00E853E9" w:rsidRPr="002C5644" w:rsidRDefault="00E853E9" w:rsidP="00E853E9">
            <w:pPr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C5644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 xml:space="preserve">สัญญาแลกเปลี่ยนอัตรา </w:t>
            </w:r>
          </w:p>
          <w:p w14:paraId="483B9881" w14:textId="200C1A22" w:rsidR="00E853E9" w:rsidRPr="002C5644" w:rsidRDefault="00E853E9" w:rsidP="00E853E9">
            <w:pPr>
              <w:tabs>
                <w:tab w:val="clear" w:pos="227"/>
              </w:tabs>
              <w:ind w:left="180" w:right="-108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C5644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 xml:space="preserve">     ดอกเบี้ย</w:t>
            </w:r>
          </w:p>
        </w:tc>
        <w:tc>
          <w:tcPr>
            <w:tcW w:w="792" w:type="dxa"/>
          </w:tcPr>
          <w:p w14:paraId="4BF56459" w14:textId="77777777" w:rsidR="00E853E9" w:rsidRDefault="00E853E9" w:rsidP="00E8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31565D30" w14:textId="218D7CB1" w:rsidR="00E853E9" w:rsidRPr="002C5644" w:rsidRDefault="00E853E9" w:rsidP="00E8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eastAsia="MS Mincho" w:hAnsi="Angsana New"/>
                <w:sz w:val="27"/>
                <w:szCs w:val="27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270" w:type="dxa"/>
          </w:tcPr>
          <w:p w14:paraId="5941C97C" w14:textId="77777777" w:rsidR="00E853E9" w:rsidRPr="002C5644" w:rsidRDefault="00E853E9" w:rsidP="00E853E9">
            <w:pPr>
              <w:tabs>
                <w:tab w:val="decimal" w:pos="1017"/>
              </w:tabs>
              <w:ind w:left="-108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89" w:type="dxa"/>
          </w:tcPr>
          <w:p w14:paraId="4BDB8C16" w14:textId="039D04A1" w:rsidR="00E853E9" w:rsidRPr="002C5644" w:rsidRDefault="00AF7B77" w:rsidP="00AF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eastAsia="MS Mincho" w:hAnsi="Angsana New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br/>
            </w:r>
            <w:r w:rsidR="00E853E9"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270" w:type="dxa"/>
          </w:tcPr>
          <w:p w14:paraId="409A135D" w14:textId="77777777" w:rsidR="00E853E9" w:rsidRPr="002C5644" w:rsidRDefault="00E853E9" w:rsidP="00E8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19" w:type="dxa"/>
          </w:tcPr>
          <w:p w14:paraId="71E5BBC9" w14:textId="0B599E65" w:rsidR="00E853E9" w:rsidRPr="00AF7B77" w:rsidRDefault="00AF7B77" w:rsidP="00AF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br/>
            </w:r>
            <w:r w:rsidR="00E853E9"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270" w:type="dxa"/>
          </w:tcPr>
          <w:p w14:paraId="15620888" w14:textId="77777777" w:rsidR="00E853E9" w:rsidRPr="002C5644" w:rsidRDefault="00E853E9" w:rsidP="00E853E9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720" w:type="dxa"/>
          </w:tcPr>
          <w:p w14:paraId="6CEDFC48" w14:textId="000D915C" w:rsidR="00E853E9" w:rsidRPr="002C5644" w:rsidRDefault="00AF7B77" w:rsidP="00AF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08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br/>
            </w:r>
            <w:r w:rsidR="00E853E9"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236" w:type="dxa"/>
          </w:tcPr>
          <w:p w14:paraId="00F43CD0" w14:textId="77777777" w:rsidR="00E853E9" w:rsidRPr="002C5644" w:rsidRDefault="00E853E9" w:rsidP="00E8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754" w:type="dxa"/>
          </w:tcPr>
          <w:p w14:paraId="34CDA558" w14:textId="5415F42F" w:rsidR="00E853E9" w:rsidRPr="002C5644" w:rsidRDefault="00AF7B77" w:rsidP="00E8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br/>
            </w:r>
            <w:r w:rsidR="00E853E9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</w:t>
            </w:r>
            <w:r w:rsidR="00A44F34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07</w:t>
            </w:r>
            <w:r w:rsidR="00E853E9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,</w:t>
            </w:r>
            <w:r w:rsidR="00A44F34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315</w:t>
            </w:r>
          </w:p>
        </w:tc>
        <w:tc>
          <w:tcPr>
            <w:tcW w:w="236" w:type="dxa"/>
          </w:tcPr>
          <w:p w14:paraId="504CFA22" w14:textId="77777777" w:rsidR="00E853E9" w:rsidRPr="002C5644" w:rsidRDefault="00E853E9" w:rsidP="00E853E9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33" w:type="dxa"/>
          </w:tcPr>
          <w:p w14:paraId="3424D58A" w14:textId="100140DC" w:rsidR="00E853E9" w:rsidRPr="002C5644" w:rsidRDefault="00AF7B77" w:rsidP="00AF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left="-74"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br/>
            </w:r>
            <w:r w:rsidR="00E853E9"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270" w:type="dxa"/>
          </w:tcPr>
          <w:p w14:paraId="0420CF93" w14:textId="77777777" w:rsidR="00E853E9" w:rsidRPr="002C5644" w:rsidRDefault="00E853E9" w:rsidP="00E853E9">
            <w:pPr>
              <w:tabs>
                <w:tab w:val="clear" w:pos="680"/>
                <w:tab w:val="left" w:pos="87"/>
                <w:tab w:val="left" w:pos="702"/>
              </w:tabs>
              <w:ind w:left="-108"/>
              <w:jc w:val="right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1" w:type="dxa"/>
          </w:tcPr>
          <w:p w14:paraId="79C7F5F8" w14:textId="1BEA80A6" w:rsidR="00E853E9" w:rsidRPr="002C5644" w:rsidRDefault="00AF7B77" w:rsidP="00E7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74"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br/>
            </w:r>
            <w:r w:rsidR="00A44F34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207,315</w:t>
            </w:r>
          </w:p>
        </w:tc>
      </w:tr>
      <w:tr w:rsidR="00876886" w:rsidRPr="00D4005E" w14:paraId="43179D68" w14:textId="77777777" w:rsidTr="000E52FC">
        <w:tc>
          <w:tcPr>
            <w:tcW w:w="1980" w:type="dxa"/>
          </w:tcPr>
          <w:p w14:paraId="13FEB002" w14:textId="61FDB69E" w:rsidR="00E853E9" w:rsidRPr="00D4005E" w:rsidRDefault="00E853E9" w:rsidP="00876886">
            <w:pPr>
              <w:tabs>
                <w:tab w:val="clear" w:pos="227"/>
              </w:tabs>
              <w:ind w:left="180" w:right="-108" w:hanging="18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92" w:type="dxa"/>
          </w:tcPr>
          <w:p w14:paraId="2CB305C8" w14:textId="77777777" w:rsidR="00876886" w:rsidRPr="00D4005E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eastAsia="MS Mincho" w:hAnsi="Angsana New"/>
              </w:rPr>
            </w:pPr>
          </w:p>
        </w:tc>
        <w:tc>
          <w:tcPr>
            <w:tcW w:w="270" w:type="dxa"/>
          </w:tcPr>
          <w:p w14:paraId="6AF1A750" w14:textId="77777777" w:rsidR="00876886" w:rsidRPr="00D4005E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89" w:type="dxa"/>
          </w:tcPr>
          <w:p w14:paraId="53ACAA36" w14:textId="77777777" w:rsidR="00876886" w:rsidRPr="00D4005E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270"/>
              <w:rPr>
                <w:rFonts w:ascii="Angsana New" w:eastAsia="MS Mincho" w:hAnsi="Angsana New"/>
              </w:rPr>
            </w:pPr>
          </w:p>
        </w:tc>
        <w:tc>
          <w:tcPr>
            <w:tcW w:w="270" w:type="dxa"/>
          </w:tcPr>
          <w:p w14:paraId="220AC717" w14:textId="77777777" w:rsidR="00876886" w:rsidRPr="00D4005E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19" w:type="dxa"/>
          </w:tcPr>
          <w:p w14:paraId="12847F4C" w14:textId="77777777" w:rsidR="00876886" w:rsidRPr="00D4005E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eastAsia="MS Mincho" w:hAnsi="Angsana New"/>
                <w:lang w:val="en-GB"/>
              </w:rPr>
            </w:pPr>
          </w:p>
        </w:tc>
        <w:tc>
          <w:tcPr>
            <w:tcW w:w="270" w:type="dxa"/>
          </w:tcPr>
          <w:p w14:paraId="00143418" w14:textId="77777777" w:rsidR="00876886" w:rsidRPr="00D4005E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20" w:type="dxa"/>
          </w:tcPr>
          <w:p w14:paraId="221F3A03" w14:textId="77777777" w:rsidR="00876886" w:rsidRPr="00D4005E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36" w:type="dxa"/>
          </w:tcPr>
          <w:p w14:paraId="23014EE6" w14:textId="77777777" w:rsidR="00876886" w:rsidRPr="00D4005E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754" w:type="dxa"/>
          </w:tcPr>
          <w:p w14:paraId="043C8B73" w14:textId="77777777" w:rsidR="00876886" w:rsidRPr="00D4005E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36" w:type="dxa"/>
          </w:tcPr>
          <w:p w14:paraId="21BE6F9B" w14:textId="77777777" w:rsidR="00876886" w:rsidRPr="00D4005E" w:rsidRDefault="00876886" w:rsidP="00876886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33" w:type="dxa"/>
          </w:tcPr>
          <w:p w14:paraId="21CC42F6" w14:textId="77777777" w:rsidR="00876886" w:rsidRPr="00D4005E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eastAsia="MS Mincho" w:hAnsi="Angsana New"/>
                <w:lang w:val="en-GB"/>
              </w:rPr>
            </w:pPr>
          </w:p>
        </w:tc>
        <w:tc>
          <w:tcPr>
            <w:tcW w:w="270" w:type="dxa"/>
          </w:tcPr>
          <w:p w14:paraId="34318CF1" w14:textId="77777777" w:rsidR="00876886" w:rsidRPr="00D4005E" w:rsidRDefault="00876886" w:rsidP="00876886">
            <w:pPr>
              <w:tabs>
                <w:tab w:val="clear" w:pos="680"/>
                <w:tab w:val="left" w:pos="87"/>
                <w:tab w:val="left" w:pos="702"/>
              </w:tabs>
              <w:ind w:left="-108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91" w:type="dxa"/>
          </w:tcPr>
          <w:p w14:paraId="6BF8CE84" w14:textId="77777777" w:rsidR="00876886" w:rsidRPr="00D4005E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eastAsia="MS Mincho" w:hAnsi="Angsana New"/>
                <w:lang w:val="en-GB"/>
              </w:rPr>
            </w:pPr>
          </w:p>
        </w:tc>
      </w:tr>
      <w:tr w:rsidR="00876886" w:rsidRPr="002C5644" w14:paraId="5919F09F" w14:textId="77777777" w:rsidTr="000E52FC">
        <w:tc>
          <w:tcPr>
            <w:tcW w:w="1980" w:type="dxa"/>
          </w:tcPr>
          <w:p w14:paraId="3FC9CBBC" w14:textId="63EB8813" w:rsidR="00876886" w:rsidRPr="002C5644" w:rsidRDefault="00876886" w:rsidP="00876886">
            <w:pPr>
              <w:tabs>
                <w:tab w:val="clear" w:pos="227"/>
              </w:tabs>
              <w:ind w:left="180" w:right="-108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2C5644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2C564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2C5644">
              <w:rPr>
                <w:rFonts w:ascii="Angsana New" w:hAnsi="Angsana New"/>
                <w:b/>
                <w:bCs/>
                <w:sz w:val="27"/>
                <w:szCs w:val="27"/>
              </w:rPr>
              <w:t>2561</w:t>
            </w:r>
          </w:p>
        </w:tc>
        <w:tc>
          <w:tcPr>
            <w:tcW w:w="792" w:type="dxa"/>
          </w:tcPr>
          <w:p w14:paraId="3B99BCD2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eastAsia="MS Mincho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3ED8FBF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89" w:type="dxa"/>
          </w:tcPr>
          <w:p w14:paraId="1BB0427E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270"/>
              <w:rPr>
                <w:rFonts w:ascii="Angsana New" w:eastAsia="MS Mincho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3F3A6C7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19" w:type="dxa"/>
          </w:tcPr>
          <w:p w14:paraId="4551F350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73F027CA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720" w:type="dxa"/>
          </w:tcPr>
          <w:p w14:paraId="5F336784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52172BF6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754" w:type="dxa"/>
          </w:tcPr>
          <w:p w14:paraId="5DFE639E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034089C8" w14:textId="77777777" w:rsidR="00876886" w:rsidRPr="002C5644" w:rsidRDefault="00876886" w:rsidP="00876886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33" w:type="dxa"/>
          </w:tcPr>
          <w:p w14:paraId="5DF267EA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378966EF" w14:textId="77777777" w:rsidR="00876886" w:rsidRPr="002C5644" w:rsidRDefault="00876886" w:rsidP="00876886">
            <w:pPr>
              <w:tabs>
                <w:tab w:val="clear" w:pos="680"/>
                <w:tab w:val="left" w:pos="87"/>
                <w:tab w:val="left" w:pos="702"/>
              </w:tabs>
              <w:ind w:left="-108"/>
              <w:jc w:val="right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1" w:type="dxa"/>
          </w:tcPr>
          <w:p w14:paraId="2D3EB106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</w:tr>
      <w:tr w:rsidR="00876886" w:rsidRPr="002C5644" w14:paraId="67A044BF" w14:textId="77777777" w:rsidTr="000E52FC">
        <w:tc>
          <w:tcPr>
            <w:tcW w:w="1980" w:type="dxa"/>
          </w:tcPr>
          <w:p w14:paraId="1AB1379A" w14:textId="41C27BD6" w:rsidR="00876886" w:rsidRPr="002C5644" w:rsidRDefault="00876886" w:rsidP="00876886">
            <w:pPr>
              <w:tabs>
                <w:tab w:val="clear" w:pos="227"/>
              </w:tabs>
              <w:ind w:left="180" w:right="-108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สินทรัพย์</w:t>
            </w:r>
            <w:r w:rsidRPr="002C564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792" w:type="dxa"/>
          </w:tcPr>
          <w:p w14:paraId="1BAEE08B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eastAsia="MS Mincho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1EE906EB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89" w:type="dxa"/>
          </w:tcPr>
          <w:p w14:paraId="6CBB37B7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270"/>
              <w:rPr>
                <w:rFonts w:ascii="Angsana New" w:eastAsia="MS Mincho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65555938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19" w:type="dxa"/>
          </w:tcPr>
          <w:p w14:paraId="164CAF5C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16F0131F" w14:textId="77777777" w:rsidR="00876886" w:rsidRPr="002C5644" w:rsidRDefault="00876886" w:rsidP="00876886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720" w:type="dxa"/>
          </w:tcPr>
          <w:p w14:paraId="131A56AB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747B9FC1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754" w:type="dxa"/>
          </w:tcPr>
          <w:p w14:paraId="45ACB3D0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0D7B006B" w14:textId="77777777" w:rsidR="00876886" w:rsidRPr="002C5644" w:rsidRDefault="00876886" w:rsidP="00876886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33" w:type="dxa"/>
          </w:tcPr>
          <w:p w14:paraId="42CBB1C8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1B70263E" w14:textId="77777777" w:rsidR="00876886" w:rsidRPr="002C5644" w:rsidRDefault="00876886" w:rsidP="00876886">
            <w:pPr>
              <w:tabs>
                <w:tab w:val="clear" w:pos="680"/>
                <w:tab w:val="left" w:pos="87"/>
                <w:tab w:val="left" w:pos="702"/>
              </w:tabs>
              <w:ind w:left="-108"/>
              <w:jc w:val="right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1" w:type="dxa"/>
          </w:tcPr>
          <w:p w14:paraId="3877D12C" w14:textId="77777777" w:rsidR="00876886" w:rsidRPr="002C5644" w:rsidRDefault="00876886" w:rsidP="00876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</w:tr>
      <w:tr w:rsidR="00C80760" w:rsidRPr="002C5644" w14:paraId="0DAF40C5" w14:textId="77777777" w:rsidTr="000E52FC">
        <w:tc>
          <w:tcPr>
            <w:tcW w:w="1980" w:type="dxa"/>
          </w:tcPr>
          <w:p w14:paraId="5D159CE7" w14:textId="77777777" w:rsidR="00C80760" w:rsidRPr="002C5644" w:rsidRDefault="00C80760" w:rsidP="00C80760">
            <w:pPr>
              <w:tabs>
                <w:tab w:val="clear" w:pos="227"/>
              </w:tabs>
              <w:ind w:left="180" w:right="-108" w:hanging="180"/>
              <w:rPr>
                <w:rFonts w:ascii="Angsana New" w:hAnsi="Angsana New"/>
                <w:sz w:val="27"/>
                <w:szCs w:val="27"/>
              </w:rPr>
            </w:pPr>
            <w:r w:rsidRPr="002C5644">
              <w:rPr>
                <w:rFonts w:ascii="Angsana New" w:hAnsi="Angsana New" w:hint="cs"/>
                <w:sz w:val="27"/>
                <w:szCs w:val="27"/>
                <w:cs/>
              </w:rPr>
              <w:t>เงินให้กู้ยืมระยะยาวแก่</w:t>
            </w:r>
          </w:p>
          <w:p w14:paraId="74EBFE18" w14:textId="213133CB" w:rsidR="00C80760" w:rsidRPr="002C5644" w:rsidRDefault="00C80760" w:rsidP="00C80760">
            <w:pPr>
              <w:tabs>
                <w:tab w:val="clear" w:pos="227"/>
              </w:tabs>
              <w:ind w:left="180" w:right="-108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C5644">
              <w:rPr>
                <w:rFonts w:ascii="Angsana New" w:hAnsi="Angsana New" w:hint="cs"/>
                <w:sz w:val="27"/>
                <w:szCs w:val="27"/>
                <w:cs/>
              </w:rPr>
              <w:t xml:space="preserve">   กิจการที่เกี่ยวข้องกัน</w:t>
            </w:r>
          </w:p>
        </w:tc>
        <w:tc>
          <w:tcPr>
            <w:tcW w:w="792" w:type="dxa"/>
          </w:tcPr>
          <w:p w14:paraId="34ACC663" w14:textId="77777777" w:rsidR="00C80760" w:rsidRPr="002C5644" w:rsidRDefault="00C80760" w:rsidP="00C80760">
            <w:pPr>
              <w:tabs>
                <w:tab w:val="left" w:pos="162"/>
                <w:tab w:val="decimal" w:pos="1017"/>
              </w:tabs>
              <w:ind w:left="-108" w:right="-828" w:firstLine="360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  <w:p w14:paraId="1C7FE31F" w14:textId="6343932A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eastAsia="MS Mincho" w:hAnsi="Angsana New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138CE3C" w14:textId="77777777" w:rsidR="00C80760" w:rsidRPr="002C5644" w:rsidRDefault="00C80760" w:rsidP="00C80760">
            <w:pPr>
              <w:tabs>
                <w:tab w:val="decimal" w:pos="1017"/>
              </w:tabs>
              <w:ind w:left="-108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89" w:type="dxa"/>
          </w:tcPr>
          <w:p w14:paraId="32718BE0" w14:textId="77777777" w:rsidR="00C80760" w:rsidRPr="002C5644" w:rsidRDefault="00C80760" w:rsidP="00C80760">
            <w:pPr>
              <w:tabs>
                <w:tab w:val="clear" w:pos="680"/>
                <w:tab w:val="left" w:pos="700"/>
                <w:tab w:val="decimal" w:pos="1017"/>
              </w:tabs>
              <w:ind w:left="-108" w:right="-558" w:firstLine="88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  <w:p w14:paraId="2B4CD9EC" w14:textId="490FCD24" w:rsidR="00C80760" w:rsidRPr="002C5644" w:rsidRDefault="00C80760" w:rsidP="00BF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2" w:right="-270"/>
              <w:rPr>
                <w:rFonts w:ascii="Angsana New" w:eastAsia="MS Mincho" w:hAnsi="Angsana New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27,389,</w:t>
            </w: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836</w:t>
            </w:r>
          </w:p>
        </w:tc>
        <w:tc>
          <w:tcPr>
            <w:tcW w:w="270" w:type="dxa"/>
          </w:tcPr>
          <w:p w14:paraId="3E50EB9B" w14:textId="77777777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19" w:type="dxa"/>
          </w:tcPr>
          <w:p w14:paraId="7E3DC3D4" w14:textId="77777777" w:rsidR="00C80760" w:rsidRPr="002C5644" w:rsidRDefault="00C80760" w:rsidP="00C80760">
            <w:pPr>
              <w:tabs>
                <w:tab w:val="clear" w:pos="680"/>
                <w:tab w:val="left" w:pos="684"/>
                <w:tab w:val="decimal" w:pos="1017"/>
              </w:tabs>
              <w:ind w:left="-108" w:right="-558" w:firstLine="88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  <w:p w14:paraId="416B6DFA" w14:textId="228E8F7B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27,389,836</w:t>
            </w:r>
          </w:p>
        </w:tc>
        <w:tc>
          <w:tcPr>
            <w:tcW w:w="270" w:type="dxa"/>
          </w:tcPr>
          <w:p w14:paraId="5166F366" w14:textId="77777777" w:rsidR="00C80760" w:rsidRPr="002C5644" w:rsidRDefault="00C80760" w:rsidP="00C80760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720" w:type="dxa"/>
          </w:tcPr>
          <w:p w14:paraId="52233813" w14:textId="77777777" w:rsidR="00C80760" w:rsidRPr="002C5644" w:rsidRDefault="00C80760" w:rsidP="00C80760">
            <w:pPr>
              <w:tabs>
                <w:tab w:val="clear" w:pos="454"/>
                <w:tab w:val="left" w:pos="492"/>
                <w:tab w:val="left" w:pos="522"/>
                <w:tab w:val="decimal" w:pos="1017"/>
              </w:tabs>
              <w:ind w:left="-110" w:right="-140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75947940" w14:textId="2C2B1B4D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236" w:type="dxa"/>
          </w:tcPr>
          <w:p w14:paraId="5BFC8D5A" w14:textId="77777777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754" w:type="dxa"/>
          </w:tcPr>
          <w:p w14:paraId="0CC3301E" w14:textId="77777777" w:rsidR="00C80760" w:rsidRPr="002C5644" w:rsidRDefault="00C80760" w:rsidP="00C80760">
            <w:pPr>
              <w:tabs>
                <w:tab w:val="left" w:pos="497"/>
                <w:tab w:val="decimal" w:pos="1017"/>
                <w:tab w:val="left" w:pos="1082"/>
              </w:tabs>
              <w:ind w:left="-108" w:right="-468" w:firstLine="367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02C78E57" w14:textId="3719ABE4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236" w:type="dxa"/>
          </w:tcPr>
          <w:p w14:paraId="3CAC4E83" w14:textId="77777777" w:rsidR="00C80760" w:rsidRPr="002C5644" w:rsidRDefault="00C80760" w:rsidP="00C80760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33" w:type="dxa"/>
          </w:tcPr>
          <w:p w14:paraId="6EE41E1F" w14:textId="77777777" w:rsidR="00C80760" w:rsidRPr="002C5644" w:rsidRDefault="00C80760" w:rsidP="00C80760">
            <w:pPr>
              <w:tabs>
                <w:tab w:val="clear" w:pos="680"/>
                <w:tab w:val="left" w:pos="657"/>
                <w:tab w:val="decimal" w:pos="1017"/>
              </w:tabs>
              <w:ind w:left="-108" w:right="-558" w:firstLine="90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  <w:p w14:paraId="394CC631" w14:textId="4064725D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27,851,</w:t>
            </w: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735</w:t>
            </w:r>
          </w:p>
        </w:tc>
        <w:tc>
          <w:tcPr>
            <w:tcW w:w="270" w:type="dxa"/>
          </w:tcPr>
          <w:p w14:paraId="515C2509" w14:textId="77777777" w:rsidR="00C80760" w:rsidRPr="002C5644" w:rsidRDefault="00C80760" w:rsidP="00C80760">
            <w:pPr>
              <w:tabs>
                <w:tab w:val="clear" w:pos="680"/>
                <w:tab w:val="left" w:pos="87"/>
                <w:tab w:val="left" w:pos="702"/>
              </w:tabs>
              <w:ind w:left="-108"/>
              <w:jc w:val="right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1" w:type="dxa"/>
          </w:tcPr>
          <w:p w14:paraId="68843139" w14:textId="77777777" w:rsidR="00C80760" w:rsidRPr="002C5644" w:rsidRDefault="00C80760" w:rsidP="00C80760">
            <w:pPr>
              <w:tabs>
                <w:tab w:val="left" w:pos="792"/>
                <w:tab w:val="decimal" w:pos="1017"/>
              </w:tabs>
              <w:ind w:left="-108" w:right="-378" w:firstLine="108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  <w:p w14:paraId="57059EF0" w14:textId="326156F0" w:rsidR="00C80760" w:rsidRPr="002C5644" w:rsidRDefault="00C80760" w:rsidP="00881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74"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27,851,735</w:t>
            </w:r>
          </w:p>
        </w:tc>
      </w:tr>
      <w:tr w:rsidR="00C80760" w:rsidRPr="002C5644" w14:paraId="722F5220" w14:textId="77777777" w:rsidTr="000E52FC">
        <w:tc>
          <w:tcPr>
            <w:tcW w:w="1980" w:type="dxa"/>
          </w:tcPr>
          <w:p w14:paraId="237A2702" w14:textId="22802AB1" w:rsidR="00C80760" w:rsidRPr="002C5644" w:rsidRDefault="00C80760" w:rsidP="00C80760">
            <w:pPr>
              <w:tabs>
                <w:tab w:val="clear" w:pos="227"/>
              </w:tabs>
              <w:ind w:left="180" w:right="-108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792" w:type="dxa"/>
          </w:tcPr>
          <w:p w14:paraId="20372D61" w14:textId="77777777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eastAsia="MS Mincho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7FD497CF" w14:textId="77777777" w:rsidR="00C80760" w:rsidRPr="002C5644" w:rsidRDefault="00C80760" w:rsidP="00C80760">
            <w:pPr>
              <w:tabs>
                <w:tab w:val="decimal" w:pos="1017"/>
              </w:tabs>
              <w:ind w:left="-108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89" w:type="dxa"/>
          </w:tcPr>
          <w:p w14:paraId="19D0DB89" w14:textId="77777777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270"/>
              <w:rPr>
                <w:rFonts w:ascii="Angsana New" w:eastAsia="MS Mincho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7C82C9A4" w14:textId="77777777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19" w:type="dxa"/>
          </w:tcPr>
          <w:p w14:paraId="407EA598" w14:textId="77777777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55A38C5D" w14:textId="77777777" w:rsidR="00C80760" w:rsidRPr="002C5644" w:rsidRDefault="00C80760" w:rsidP="00C80760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720" w:type="dxa"/>
          </w:tcPr>
          <w:p w14:paraId="7E4CA4F2" w14:textId="77777777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5D60DDF6" w14:textId="77777777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754" w:type="dxa"/>
          </w:tcPr>
          <w:p w14:paraId="682FFE8E" w14:textId="77777777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144585C6" w14:textId="77777777" w:rsidR="00C80760" w:rsidRPr="002C5644" w:rsidRDefault="00C80760" w:rsidP="00C80760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33" w:type="dxa"/>
          </w:tcPr>
          <w:p w14:paraId="4A29BDE4" w14:textId="77777777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3E66C02D" w14:textId="77777777" w:rsidR="00C80760" w:rsidRPr="002C5644" w:rsidRDefault="00C80760" w:rsidP="00C80760">
            <w:pPr>
              <w:tabs>
                <w:tab w:val="clear" w:pos="680"/>
                <w:tab w:val="left" w:pos="87"/>
                <w:tab w:val="left" w:pos="702"/>
              </w:tabs>
              <w:ind w:left="-108"/>
              <w:jc w:val="right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1" w:type="dxa"/>
          </w:tcPr>
          <w:p w14:paraId="06E74ADA" w14:textId="77777777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</w:p>
        </w:tc>
      </w:tr>
      <w:tr w:rsidR="00C80760" w:rsidRPr="002C5644" w14:paraId="58199E8F" w14:textId="77777777" w:rsidTr="000E52FC">
        <w:tc>
          <w:tcPr>
            <w:tcW w:w="1980" w:type="dxa"/>
          </w:tcPr>
          <w:p w14:paraId="29F280B9" w14:textId="77777777" w:rsidR="00C80760" w:rsidRPr="002C5644" w:rsidRDefault="00C80760" w:rsidP="00C80760">
            <w:pPr>
              <w:tabs>
                <w:tab w:val="clear" w:pos="2807"/>
                <w:tab w:val="left" w:pos="180"/>
                <w:tab w:val="left" w:pos="2610"/>
              </w:tabs>
              <w:ind w:left="-18" w:right="-108" w:firstLine="18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C5644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เงินกู้ยืมระยะยาว</w:t>
            </w:r>
            <w:r w:rsidRPr="002C5644">
              <w:rPr>
                <w:rFonts w:ascii="Angsana New" w:hAnsi="Angsana New" w:hint="cs"/>
                <w:snapToGrid w:val="0"/>
                <w:sz w:val="27"/>
                <w:szCs w:val="27"/>
                <w:cs/>
                <w:lang w:eastAsia="th-TH"/>
              </w:rPr>
              <w:t>จาก</w:t>
            </w:r>
          </w:p>
          <w:p w14:paraId="025C0C11" w14:textId="57410A6E" w:rsidR="00C80760" w:rsidRPr="002C5644" w:rsidRDefault="00C80760" w:rsidP="00C80760">
            <w:pPr>
              <w:tabs>
                <w:tab w:val="clear" w:pos="227"/>
              </w:tabs>
              <w:ind w:left="180" w:right="-108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2C5644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   </w:t>
            </w:r>
            <w:r w:rsidRPr="002C5644">
              <w:rPr>
                <w:rFonts w:ascii="Angsana New" w:hAnsi="Angsana New" w:hint="cs"/>
                <w:snapToGrid w:val="0"/>
                <w:sz w:val="27"/>
                <w:szCs w:val="27"/>
                <w:cs/>
                <w:lang w:eastAsia="th-TH"/>
              </w:rPr>
              <w:t>สถาบันการเงิน</w:t>
            </w:r>
          </w:p>
        </w:tc>
        <w:tc>
          <w:tcPr>
            <w:tcW w:w="792" w:type="dxa"/>
          </w:tcPr>
          <w:p w14:paraId="5B50F8FF" w14:textId="77777777" w:rsidR="00C80760" w:rsidRPr="002C5644" w:rsidRDefault="00C80760" w:rsidP="00C80760">
            <w:pPr>
              <w:tabs>
                <w:tab w:val="left" w:pos="162"/>
                <w:tab w:val="decimal" w:pos="1017"/>
              </w:tabs>
              <w:ind w:left="-108" w:right="-828" w:firstLine="360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  <w:p w14:paraId="2047A4A5" w14:textId="4C6D373C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eastAsia="MS Mincho" w:hAnsi="Angsana New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78417D2" w14:textId="77777777" w:rsidR="00C80760" w:rsidRPr="002C5644" w:rsidRDefault="00C80760" w:rsidP="00C80760">
            <w:pPr>
              <w:tabs>
                <w:tab w:val="decimal" w:pos="1017"/>
              </w:tabs>
              <w:ind w:left="-108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89" w:type="dxa"/>
          </w:tcPr>
          <w:p w14:paraId="14ECE885" w14:textId="77777777" w:rsidR="00C80760" w:rsidRPr="002C5644" w:rsidRDefault="00C80760" w:rsidP="00C80760">
            <w:pPr>
              <w:tabs>
                <w:tab w:val="clear" w:pos="680"/>
                <w:tab w:val="left" w:pos="700"/>
                <w:tab w:val="decimal" w:pos="1017"/>
              </w:tabs>
              <w:ind w:left="-108" w:right="-558" w:firstLine="88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  <w:p w14:paraId="2192C7E1" w14:textId="5FA0E31F" w:rsidR="00C80760" w:rsidRPr="002C5644" w:rsidRDefault="00C80760" w:rsidP="00BF1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2" w:right="-270"/>
              <w:rPr>
                <w:rFonts w:ascii="Angsana New" w:eastAsia="MS Mincho" w:hAnsi="Angsana New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28,</w:t>
            </w: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300</w:t>
            </w: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,000</w:t>
            </w:r>
          </w:p>
        </w:tc>
        <w:tc>
          <w:tcPr>
            <w:tcW w:w="270" w:type="dxa"/>
          </w:tcPr>
          <w:p w14:paraId="170ACE7E" w14:textId="77777777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19" w:type="dxa"/>
          </w:tcPr>
          <w:p w14:paraId="3A360DEE" w14:textId="77777777" w:rsidR="00C80760" w:rsidRPr="002C5644" w:rsidRDefault="00C80760" w:rsidP="00C80760">
            <w:pPr>
              <w:tabs>
                <w:tab w:val="clear" w:pos="680"/>
                <w:tab w:val="left" w:pos="700"/>
                <w:tab w:val="decimal" w:pos="1017"/>
              </w:tabs>
              <w:ind w:left="-108" w:right="-558" w:firstLine="88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  <w:p w14:paraId="14A083C1" w14:textId="46C12BFE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28,300,000</w:t>
            </w:r>
          </w:p>
        </w:tc>
        <w:tc>
          <w:tcPr>
            <w:tcW w:w="270" w:type="dxa"/>
          </w:tcPr>
          <w:p w14:paraId="6CEB3DA1" w14:textId="77777777" w:rsidR="00C80760" w:rsidRPr="002C5644" w:rsidRDefault="00C80760" w:rsidP="00C80760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720" w:type="dxa"/>
          </w:tcPr>
          <w:p w14:paraId="7BC18284" w14:textId="77777777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1" w:right="-109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17A84460" w14:textId="49B8FA96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C564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236" w:type="dxa"/>
          </w:tcPr>
          <w:p w14:paraId="2D53C628" w14:textId="77777777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754" w:type="dxa"/>
          </w:tcPr>
          <w:p w14:paraId="5872376A" w14:textId="77777777" w:rsidR="00C80760" w:rsidRPr="002C5644" w:rsidRDefault="00C80760" w:rsidP="00C80760">
            <w:pPr>
              <w:tabs>
                <w:tab w:val="left" w:pos="497"/>
                <w:tab w:val="decimal" w:pos="1017"/>
                <w:tab w:val="left" w:pos="1082"/>
              </w:tabs>
              <w:ind w:left="-108" w:right="-468" w:firstLine="367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  <w:p w14:paraId="01E5B79D" w14:textId="30C4BF11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C5644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64C1B5A9" w14:textId="77777777" w:rsidR="00C80760" w:rsidRPr="002C5644" w:rsidRDefault="00C80760" w:rsidP="00C80760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33" w:type="dxa"/>
          </w:tcPr>
          <w:p w14:paraId="06E2B5B0" w14:textId="77777777" w:rsidR="00C80760" w:rsidRPr="002C5644" w:rsidRDefault="00C80760" w:rsidP="00C80760">
            <w:pPr>
              <w:ind w:left="-108" w:right="-558" w:firstLine="90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  <w:p w14:paraId="7662F401" w14:textId="4260D17E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  <w:r w:rsidRPr="002C5644">
              <w:rPr>
                <w:rFonts w:asciiTheme="majorBidi" w:eastAsia="MS Mincho" w:hAnsiTheme="majorBidi" w:cstheme="majorBidi" w:hint="cs"/>
                <w:sz w:val="27"/>
                <w:szCs w:val="27"/>
              </w:rPr>
              <w:t>28,287,520</w:t>
            </w:r>
          </w:p>
        </w:tc>
        <w:tc>
          <w:tcPr>
            <w:tcW w:w="270" w:type="dxa"/>
          </w:tcPr>
          <w:p w14:paraId="4D37B283" w14:textId="77777777" w:rsidR="00C80760" w:rsidRPr="002C5644" w:rsidRDefault="00C80760" w:rsidP="00C80760">
            <w:pPr>
              <w:tabs>
                <w:tab w:val="clear" w:pos="680"/>
                <w:tab w:val="left" w:pos="87"/>
                <w:tab w:val="left" w:pos="702"/>
              </w:tabs>
              <w:ind w:left="-108"/>
              <w:jc w:val="right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1" w:type="dxa"/>
          </w:tcPr>
          <w:p w14:paraId="17519D3A" w14:textId="77777777" w:rsidR="00C80760" w:rsidRPr="002C5644" w:rsidRDefault="00C80760" w:rsidP="00C80760">
            <w:pPr>
              <w:ind w:left="-108" w:right="-558" w:firstLine="90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  <w:p w14:paraId="6CC83802" w14:textId="3109745E" w:rsidR="00C80760" w:rsidRPr="002C5644" w:rsidRDefault="00C80760" w:rsidP="00881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74"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  <w:r w:rsidRPr="002C5644">
              <w:rPr>
                <w:rFonts w:asciiTheme="majorBidi" w:eastAsia="MS Mincho" w:hAnsiTheme="majorBidi" w:cstheme="majorBidi" w:hint="cs"/>
                <w:sz w:val="27"/>
                <w:szCs w:val="27"/>
              </w:rPr>
              <w:t>28,</w:t>
            </w:r>
            <w:r w:rsidRPr="002C5644">
              <w:rPr>
                <w:rFonts w:asciiTheme="majorBidi" w:hAnsiTheme="majorBidi" w:cstheme="majorBidi" w:hint="cs"/>
                <w:snapToGrid w:val="0"/>
                <w:sz w:val="27"/>
                <w:szCs w:val="27"/>
                <w:lang w:eastAsia="th-TH"/>
              </w:rPr>
              <w:t>287</w:t>
            </w:r>
            <w:r w:rsidRPr="002C5644">
              <w:rPr>
                <w:rFonts w:asciiTheme="majorBidi" w:eastAsia="MS Mincho" w:hAnsiTheme="majorBidi" w:cstheme="majorBidi" w:hint="cs"/>
                <w:sz w:val="27"/>
                <w:szCs w:val="27"/>
              </w:rPr>
              <w:t>,520</w:t>
            </w:r>
          </w:p>
        </w:tc>
      </w:tr>
      <w:tr w:rsidR="00C80760" w:rsidRPr="002C5644" w14:paraId="017C90B0" w14:textId="77777777" w:rsidTr="000E52FC">
        <w:tc>
          <w:tcPr>
            <w:tcW w:w="1980" w:type="dxa"/>
          </w:tcPr>
          <w:p w14:paraId="65DF8672" w14:textId="08068629" w:rsidR="00C80760" w:rsidRPr="002C5644" w:rsidRDefault="00C80760" w:rsidP="00C80760">
            <w:pPr>
              <w:tabs>
                <w:tab w:val="clear" w:pos="2807"/>
                <w:tab w:val="left" w:pos="180"/>
                <w:tab w:val="left" w:pos="2610"/>
              </w:tabs>
              <w:ind w:left="166" w:right="-108" w:hanging="166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2C5644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เงินกู้ยืมระยะยาว</w:t>
            </w:r>
            <w:r w:rsidRPr="002C5644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จาก</w:t>
            </w:r>
            <w:r w:rsidRPr="002C5644">
              <w:rPr>
                <w:rFonts w:asciiTheme="majorBidi" w:hAnsiTheme="majorBidi" w:cstheme="majorBidi"/>
                <w:sz w:val="27"/>
                <w:szCs w:val="27"/>
                <w:lang w:val="en-GB"/>
              </w:rPr>
              <w:br/>
            </w:r>
            <w:r w:rsidRPr="002C5644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792" w:type="dxa"/>
          </w:tcPr>
          <w:p w14:paraId="52C1F9C3" w14:textId="77777777" w:rsidR="00C80760" w:rsidRPr="002C5644" w:rsidRDefault="00C80760" w:rsidP="00C80760">
            <w:pPr>
              <w:tabs>
                <w:tab w:val="left" w:pos="162"/>
                <w:tab w:val="decimal" w:pos="1017"/>
              </w:tabs>
              <w:ind w:left="-108" w:right="-828" w:firstLine="360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  <w:p w14:paraId="4B35B4B5" w14:textId="76978FD8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eastAsia="MS Mincho" w:hAnsi="Angsana New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6624FCE" w14:textId="77777777" w:rsidR="00C80760" w:rsidRPr="002C5644" w:rsidRDefault="00C80760" w:rsidP="00C80760">
            <w:pPr>
              <w:tabs>
                <w:tab w:val="decimal" w:pos="1017"/>
              </w:tabs>
              <w:ind w:left="-108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89" w:type="dxa"/>
          </w:tcPr>
          <w:p w14:paraId="2F7641CA" w14:textId="77777777" w:rsidR="00C80760" w:rsidRPr="002C5644" w:rsidRDefault="00C80760" w:rsidP="00C80760">
            <w:pPr>
              <w:tabs>
                <w:tab w:val="left" w:pos="162"/>
                <w:tab w:val="decimal" w:pos="1017"/>
              </w:tabs>
              <w:ind w:left="-108" w:right="-558" w:firstLine="360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  <w:p w14:paraId="649C79AF" w14:textId="66C6A0A5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270"/>
              <w:rPr>
                <w:rFonts w:ascii="Angsana New" w:eastAsia="MS Mincho" w:hAnsi="Angsana New"/>
                <w:sz w:val="27"/>
                <w:szCs w:val="27"/>
              </w:rPr>
            </w:pPr>
            <w:r w:rsidRPr="002C5644">
              <w:rPr>
                <w:rFonts w:asciiTheme="majorBidi" w:eastAsia="MS Mincho" w:hAnsiTheme="majorBidi" w:cstheme="majorBidi" w:hint="cs"/>
                <w:sz w:val="27"/>
                <w:szCs w:val="27"/>
              </w:rPr>
              <w:t>16,570</w:t>
            </w:r>
          </w:p>
        </w:tc>
        <w:tc>
          <w:tcPr>
            <w:tcW w:w="270" w:type="dxa"/>
          </w:tcPr>
          <w:p w14:paraId="61F52555" w14:textId="77777777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19" w:type="dxa"/>
          </w:tcPr>
          <w:p w14:paraId="6D0DD7F8" w14:textId="77777777" w:rsidR="00C80760" w:rsidRPr="002C5644" w:rsidRDefault="00C80760" w:rsidP="00C80760">
            <w:pPr>
              <w:tabs>
                <w:tab w:val="left" w:pos="162"/>
                <w:tab w:val="decimal" w:pos="1017"/>
              </w:tabs>
              <w:ind w:left="-108" w:right="-558" w:firstLine="360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  <w:p w14:paraId="14A62A43" w14:textId="4B7ECB80" w:rsidR="00C80760" w:rsidRPr="002C5644" w:rsidRDefault="00E853E9" w:rsidP="00E8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</w:tabs>
              <w:spacing w:line="240" w:lineRule="auto"/>
              <w:ind w:right="-380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 xml:space="preserve">      </w:t>
            </w:r>
            <w:r w:rsidR="00C80760" w:rsidRPr="002C5644">
              <w:rPr>
                <w:rFonts w:asciiTheme="majorBidi" w:eastAsia="MS Mincho" w:hAnsiTheme="majorBidi" w:cstheme="majorBidi" w:hint="cs"/>
                <w:sz w:val="27"/>
                <w:szCs w:val="27"/>
              </w:rPr>
              <w:t>16,</w:t>
            </w:r>
            <w:r w:rsidR="00C80760" w:rsidRPr="002C5644">
              <w:rPr>
                <w:rFonts w:asciiTheme="majorBidi" w:hAnsiTheme="majorBidi" w:cstheme="majorBidi" w:hint="cs"/>
                <w:snapToGrid w:val="0"/>
                <w:sz w:val="27"/>
                <w:szCs w:val="27"/>
                <w:lang w:eastAsia="th-TH"/>
              </w:rPr>
              <w:t>570</w:t>
            </w:r>
          </w:p>
        </w:tc>
        <w:tc>
          <w:tcPr>
            <w:tcW w:w="270" w:type="dxa"/>
          </w:tcPr>
          <w:p w14:paraId="45B013E5" w14:textId="77777777" w:rsidR="00C80760" w:rsidRPr="002C5644" w:rsidRDefault="00C80760" w:rsidP="00C80760">
            <w:pPr>
              <w:tabs>
                <w:tab w:val="decimal" w:pos="1017"/>
              </w:tabs>
              <w:ind w:left="-108"/>
              <w:rPr>
                <w:rFonts w:ascii="Angsana New" w:hAnsi="Angsana New"/>
                <w:b/>
                <w:bCs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720" w:type="dxa"/>
          </w:tcPr>
          <w:p w14:paraId="2C63262C" w14:textId="77777777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1" w:right="-109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0EF823F1" w14:textId="72BC304F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C5644">
              <w:rPr>
                <w:rFonts w:asciiTheme="majorBidi" w:hAnsiTheme="majorBidi" w:cstheme="majorBidi" w:hint="cs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236" w:type="dxa"/>
          </w:tcPr>
          <w:p w14:paraId="60878FAB" w14:textId="77777777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754" w:type="dxa"/>
          </w:tcPr>
          <w:p w14:paraId="38964E18" w14:textId="77777777" w:rsidR="00C80760" w:rsidRPr="002C5644" w:rsidRDefault="00C80760" w:rsidP="00C80760">
            <w:pPr>
              <w:tabs>
                <w:tab w:val="left" w:pos="162"/>
                <w:tab w:val="decimal" w:pos="1017"/>
              </w:tabs>
              <w:ind w:left="-108" w:right="-468" w:firstLine="367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  <w:p w14:paraId="4B9F7906" w14:textId="793ED13F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9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C5644">
              <w:rPr>
                <w:rFonts w:asciiTheme="majorBidi" w:eastAsia="MS Mincho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3FF2B638" w14:textId="77777777" w:rsidR="00C80760" w:rsidRPr="002C5644" w:rsidRDefault="00C80760" w:rsidP="00C80760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33" w:type="dxa"/>
          </w:tcPr>
          <w:p w14:paraId="79EE589E" w14:textId="77777777" w:rsidR="00C80760" w:rsidRPr="002C5644" w:rsidRDefault="00C80760" w:rsidP="00C80760">
            <w:pPr>
              <w:tabs>
                <w:tab w:val="left" w:pos="162"/>
                <w:tab w:val="decimal" w:pos="1017"/>
              </w:tabs>
              <w:ind w:left="-108" w:right="-558" w:firstLine="90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  <w:p w14:paraId="5D45506B" w14:textId="47CA939E" w:rsidR="00C80760" w:rsidRPr="002C5644" w:rsidRDefault="00C80760" w:rsidP="00C8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  <w:r w:rsidRPr="002C5644">
              <w:rPr>
                <w:rFonts w:asciiTheme="majorBidi" w:eastAsia="MS Mincho" w:hAnsiTheme="majorBidi" w:cstheme="majorBidi" w:hint="cs"/>
                <w:sz w:val="27"/>
                <w:szCs w:val="27"/>
              </w:rPr>
              <w:t>16,135</w:t>
            </w:r>
          </w:p>
        </w:tc>
        <w:tc>
          <w:tcPr>
            <w:tcW w:w="270" w:type="dxa"/>
          </w:tcPr>
          <w:p w14:paraId="472AFD0D" w14:textId="77777777" w:rsidR="00C80760" w:rsidRPr="002C5644" w:rsidRDefault="00C80760" w:rsidP="00C80760">
            <w:pPr>
              <w:tabs>
                <w:tab w:val="clear" w:pos="680"/>
                <w:tab w:val="left" w:pos="87"/>
                <w:tab w:val="left" w:pos="702"/>
              </w:tabs>
              <w:ind w:left="-108"/>
              <w:jc w:val="right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991" w:type="dxa"/>
          </w:tcPr>
          <w:p w14:paraId="418DF5BB" w14:textId="77777777" w:rsidR="00C80760" w:rsidRPr="002C5644" w:rsidRDefault="00C80760" w:rsidP="00C80760">
            <w:pPr>
              <w:tabs>
                <w:tab w:val="left" w:pos="162"/>
                <w:tab w:val="decimal" w:pos="1017"/>
              </w:tabs>
              <w:ind w:left="-108" w:right="-378" w:firstLine="108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  <w:p w14:paraId="573AAFF1" w14:textId="7E18DEE5" w:rsidR="00C80760" w:rsidRPr="002C5644" w:rsidRDefault="00C80760" w:rsidP="00881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74" w:right="-108"/>
              <w:rPr>
                <w:rFonts w:ascii="Angsana New" w:eastAsia="MS Mincho" w:hAnsi="Angsana New"/>
                <w:sz w:val="27"/>
                <w:szCs w:val="27"/>
                <w:lang w:val="en-GB"/>
              </w:rPr>
            </w:pPr>
            <w:r w:rsidRPr="002C5644">
              <w:rPr>
                <w:rFonts w:asciiTheme="majorBidi" w:eastAsia="MS Mincho" w:hAnsiTheme="majorBidi" w:cstheme="majorBidi" w:hint="cs"/>
                <w:sz w:val="27"/>
                <w:szCs w:val="27"/>
              </w:rPr>
              <w:t>16,135</w:t>
            </w:r>
          </w:p>
        </w:tc>
      </w:tr>
    </w:tbl>
    <w:p w14:paraId="7B0E17D9" w14:textId="77777777" w:rsidR="007D6FFC" w:rsidRPr="002C5644" w:rsidRDefault="007D6FFC" w:rsidP="0018012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7AC7E686" w14:textId="43F29141" w:rsidR="00701DF2" w:rsidRDefault="009349D4" w:rsidP="00A83E15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C5644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4486CAAF" w14:textId="6F00DE98" w:rsidR="00A83E15" w:rsidRDefault="00A83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5175008" w14:textId="1E5BD854" w:rsidR="00D9714D" w:rsidRPr="00E853E9" w:rsidRDefault="008D3E97" w:rsidP="00E853E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C5644">
        <w:rPr>
          <w:rFonts w:ascii="Angsana New" w:hAnsi="Angsana New"/>
          <w:sz w:val="30"/>
          <w:szCs w:val="30"/>
          <w:cs/>
        </w:rPr>
        <w:t>มูลค่ายุติธรรมของสัญญาแลกเปลี่ยนอัตราดอกเบี้ย ซึ่งพิจารณาเพื่อจุดประสงค์ในการเปิดเผยในงบการเงิน อ้างอิงราคาจากนายหน้า ซึ่งได้มีการทดสอบความสมเหตุสมผลของราคาเหล่าน</w:t>
      </w:r>
      <w:r w:rsidRPr="002C5644">
        <w:rPr>
          <w:rFonts w:ascii="Angsana New" w:hAnsi="Angsana New" w:hint="cs"/>
          <w:sz w:val="30"/>
          <w:szCs w:val="30"/>
          <w:cs/>
        </w:rPr>
        <w:t>ั้</w:t>
      </w:r>
      <w:r w:rsidRPr="002C5644">
        <w:rPr>
          <w:rFonts w:ascii="Angsana New" w:hAnsi="Angsana New"/>
          <w:sz w:val="30"/>
          <w:szCs w:val="30"/>
          <w:cs/>
        </w:rPr>
        <w:t>น โดยการคิดลดกระแสเงินสดในอนาคตที่คาดการณ์ไว้ด้วยอัตราดอกเบ</w:t>
      </w:r>
      <w:r w:rsidRPr="002C5644">
        <w:rPr>
          <w:rFonts w:ascii="Angsana New" w:hAnsi="Angsana New" w:hint="cs"/>
          <w:sz w:val="30"/>
          <w:szCs w:val="30"/>
          <w:cs/>
        </w:rPr>
        <w:t>ี้</w:t>
      </w:r>
      <w:r w:rsidRPr="002C5644">
        <w:rPr>
          <w:rFonts w:ascii="Angsana New" w:hAnsi="Angsana New"/>
          <w:sz w:val="30"/>
          <w:szCs w:val="30"/>
          <w:cs/>
        </w:rPr>
        <w:t>ยในตลาดสำหรับเครื่องมือทางการเงินที่เหมือนกัน ณ วันที่วัดมูลค่า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</w:t>
      </w:r>
      <w:r w:rsidRPr="002C5644">
        <w:rPr>
          <w:rFonts w:ascii="Angsana New" w:hAnsi="Angsana New" w:hint="cs"/>
          <w:sz w:val="30"/>
          <w:szCs w:val="30"/>
          <w:cs/>
        </w:rPr>
        <w:t>และ</w:t>
      </w:r>
      <w:r w:rsidRPr="002C5644">
        <w:rPr>
          <w:rFonts w:ascii="Angsana New" w:hAnsi="Angsana New"/>
          <w:sz w:val="30"/>
          <w:szCs w:val="30"/>
          <w:cs/>
        </w:rPr>
        <w:t xml:space="preserve">บริษัท และคู่สัญญา ตามความเหมาะสม </w:t>
      </w:r>
    </w:p>
    <w:p w14:paraId="53FF2426" w14:textId="57444512" w:rsidR="00D60601" w:rsidRDefault="00D60601" w:rsidP="0018012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20"/>
          <w:lang w:val="en-US" w:bidi="th-TH"/>
        </w:rPr>
      </w:pPr>
    </w:p>
    <w:p w14:paraId="711A9BF4" w14:textId="77777777" w:rsidR="00E762B6" w:rsidRPr="00D60601" w:rsidRDefault="00E762B6" w:rsidP="0018012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20"/>
          <w:lang w:val="en-US" w:bidi="th-TH"/>
        </w:rPr>
      </w:pPr>
    </w:p>
    <w:p w14:paraId="7F3876D3" w14:textId="6EF54FB1" w:rsidR="004D4F86" w:rsidRPr="002C5644" w:rsidRDefault="004D4F86" w:rsidP="0018012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2C5644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เครื่องมือทางการเงินที่ไม่ได้วัดมูลค่าด้วยมูลค่ายุติธรรม</w:t>
      </w:r>
    </w:p>
    <w:p w14:paraId="3433780F" w14:textId="77777777" w:rsidR="004D4F86" w:rsidRPr="00D60601" w:rsidRDefault="004D4F86" w:rsidP="0018012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20"/>
          <w:cs/>
          <w:lang w:val="en-US" w:bidi="th-TH"/>
        </w:rPr>
      </w:pPr>
    </w:p>
    <w:tbl>
      <w:tblPr>
        <w:tblW w:w="9173" w:type="dxa"/>
        <w:tblInd w:w="558" w:type="dxa"/>
        <w:tblLook w:val="04A0" w:firstRow="1" w:lastRow="0" w:firstColumn="1" w:lastColumn="0" w:noHBand="0" w:noVBand="1"/>
      </w:tblPr>
      <w:tblGrid>
        <w:gridCol w:w="2340"/>
        <w:gridCol w:w="236"/>
        <w:gridCol w:w="3094"/>
        <w:gridCol w:w="3503"/>
      </w:tblGrid>
      <w:tr w:rsidR="009349D4" w:rsidRPr="002C5644" w14:paraId="65A17D1B" w14:textId="77777777" w:rsidTr="009349D4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3591B795" w14:textId="77777777" w:rsidR="009349D4" w:rsidRPr="002C5644" w:rsidRDefault="009349D4" w:rsidP="000A580B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C564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3CAAB1" w14:textId="77777777" w:rsidR="009349D4" w:rsidRPr="002C5644" w:rsidRDefault="009349D4" w:rsidP="000A580B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094" w:type="dxa"/>
            <w:shd w:val="clear" w:color="auto" w:fill="auto"/>
            <w:vAlign w:val="bottom"/>
          </w:tcPr>
          <w:p w14:paraId="5C6D20CA" w14:textId="77777777" w:rsidR="009349D4" w:rsidRPr="002C5644" w:rsidRDefault="009349D4" w:rsidP="000A580B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C564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3503" w:type="dxa"/>
          </w:tcPr>
          <w:p w14:paraId="618FD313" w14:textId="77777777" w:rsidR="009349D4" w:rsidRPr="002C5644" w:rsidRDefault="009349D4" w:rsidP="000A580B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C564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9349D4" w:rsidRPr="002C5644" w14:paraId="199957A3" w14:textId="77777777" w:rsidTr="009349D4">
        <w:tc>
          <w:tcPr>
            <w:tcW w:w="2340" w:type="dxa"/>
            <w:shd w:val="clear" w:color="auto" w:fill="auto"/>
          </w:tcPr>
          <w:p w14:paraId="7F4962A6" w14:textId="77777777" w:rsidR="009349D4" w:rsidRPr="002C5644" w:rsidRDefault="009349D4" w:rsidP="000A580B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564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236" w:type="dxa"/>
            <w:shd w:val="clear" w:color="auto" w:fill="auto"/>
          </w:tcPr>
          <w:p w14:paraId="3D5A8572" w14:textId="77777777" w:rsidR="009349D4" w:rsidRPr="002C5644" w:rsidRDefault="009349D4" w:rsidP="000A580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094" w:type="dxa"/>
            <w:shd w:val="clear" w:color="auto" w:fill="auto"/>
          </w:tcPr>
          <w:p w14:paraId="54BE4C17" w14:textId="77777777" w:rsidR="009349D4" w:rsidRPr="002C5644" w:rsidRDefault="009349D4" w:rsidP="000A580B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564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  <w:tc>
          <w:tcPr>
            <w:tcW w:w="3503" w:type="dxa"/>
          </w:tcPr>
          <w:p w14:paraId="2379FADB" w14:textId="77777777" w:rsidR="009349D4" w:rsidRPr="002C5644" w:rsidRDefault="009349D4" w:rsidP="000A580B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C564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  <w:tr w:rsidR="0000005B" w:rsidRPr="002C5644" w14:paraId="7ED6D95B" w14:textId="77777777" w:rsidTr="009349D4">
        <w:tc>
          <w:tcPr>
            <w:tcW w:w="2340" w:type="dxa"/>
            <w:shd w:val="clear" w:color="auto" w:fill="auto"/>
          </w:tcPr>
          <w:p w14:paraId="2AC3C4E9" w14:textId="77777777" w:rsidR="0000005B" w:rsidRPr="002C5644" w:rsidRDefault="0000005B" w:rsidP="0000005B">
            <w:pPr>
              <w:ind w:right="-108"/>
              <w:rPr>
                <w:sz w:val="30"/>
                <w:szCs w:val="30"/>
              </w:rPr>
            </w:pPr>
            <w:r w:rsidRPr="002C5644">
              <w:rPr>
                <w:sz w:val="30"/>
                <w:szCs w:val="30"/>
                <w:cs/>
              </w:rPr>
              <w:t>สัญญาแลกเปลี่ยน</w:t>
            </w:r>
          </w:p>
          <w:p w14:paraId="3365D711" w14:textId="77777777" w:rsidR="0000005B" w:rsidRPr="002C5644" w:rsidRDefault="0000005B" w:rsidP="0000005B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5644">
              <w:rPr>
                <w:sz w:val="30"/>
                <w:szCs w:val="30"/>
                <w:cs/>
              </w:rPr>
              <w:t xml:space="preserve">   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64F87865" w14:textId="77777777" w:rsidR="0000005B" w:rsidRPr="002C5644" w:rsidRDefault="0000005B" w:rsidP="0000005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094" w:type="dxa"/>
            <w:shd w:val="clear" w:color="auto" w:fill="auto"/>
          </w:tcPr>
          <w:p w14:paraId="2B2FB700" w14:textId="77777777" w:rsidR="0000005B" w:rsidRPr="002C5644" w:rsidRDefault="0000005B" w:rsidP="0000005B">
            <w:pPr>
              <w:ind w:right="-108"/>
              <w:rPr>
                <w:sz w:val="30"/>
                <w:szCs w:val="30"/>
                <w:cs/>
              </w:rPr>
            </w:pPr>
            <w:r w:rsidRPr="002C5644">
              <w:rPr>
                <w:rFonts w:hint="cs"/>
                <w:sz w:val="30"/>
                <w:szCs w:val="30"/>
                <w:cs/>
              </w:rPr>
              <w:t>การคิดลดกระแสเงินสด</w:t>
            </w:r>
          </w:p>
        </w:tc>
        <w:tc>
          <w:tcPr>
            <w:tcW w:w="3503" w:type="dxa"/>
          </w:tcPr>
          <w:p w14:paraId="608C3B96" w14:textId="77777777" w:rsidR="0000005B" w:rsidRPr="002C5644" w:rsidRDefault="0000005B" w:rsidP="0000005B">
            <w:pPr>
              <w:ind w:right="-108"/>
              <w:rPr>
                <w:sz w:val="30"/>
                <w:szCs w:val="30"/>
                <w:cs/>
              </w:rPr>
            </w:pPr>
            <w:r w:rsidRPr="002C5644">
              <w:rPr>
                <w:rFonts w:hint="cs"/>
                <w:sz w:val="30"/>
                <w:szCs w:val="30"/>
                <w:cs/>
              </w:rPr>
              <w:t>อัตราคิดลด</w:t>
            </w:r>
          </w:p>
        </w:tc>
      </w:tr>
    </w:tbl>
    <w:p w14:paraId="135D7F88" w14:textId="77777777" w:rsidR="004F3D09" w:rsidRPr="00D60601" w:rsidRDefault="004F3D09" w:rsidP="0018012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04F24779" w14:textId="3A660152" w:rsidR="00287B73" w:rsidRPr="002C5644" w:rsidRDefault="00287B73" w:rsidP="006851B4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630"/>
        </w:tabs>
        <w:spacing w:line="240" w:lineRule="auto"/>
        <w:ind w:left="540" w:right="29" w:hanging="540"/>
        <w:jc w:val="both"/>
        <w:rPr>
          <w:rFonts w:ascii="Angsana New" w:hAnsi="Angsana New"/>
          <w:b/>
          <w:bCs/>
          <w:sz w:val="30"/>
          <w:szCs w:val="30"/>
        </w:rPr>
      </w:pPr>
      <w:bookmarkStart w:id="33" w:name="_Hlk32275827"/>
      <w:bookmarkEnd w:id="32"/>
      <w:r w:rsidRPr="002C5644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bookmarkEnd w:id="33"/>
    <w:p w14:paraId="5DAC8FDF" w14:textId="77777777" w:rsidR="000249CD" w:rsidRPr="00D60601" w:rsidRDefault="000249CD" w:rsidP="00024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0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7"/>
        <w:gridCol w:w="363"/>
        <w:gridCol w:w="1172"/>
        <w:gridCol w:w="265"/>
        <w:gridCol w:w="1257"/>
        <w:gridCol w:w="267"/>
        <w:gridCol w:w="1170"/>
        <w:gridCol w:w="267"/>
        <w:gridCol w:w="1167"/>
      </w:tblGrid>
      <w:tr w:rsidR="000249CD" w:rsidRPr="002C5644" w14:paraId="0F106AD8" w14:textId="77777777" w:rsidTr="00DE26F3">
        <w:trPr>
          <w:tblHeader/>
        </w:trPr>
        <w:tc>
          <w:tcPr>
            <w:tcW w:w="1737" w:type="pct"/>
          </w:tcPr>
          <w:p w14:paraId="40185094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bookmarkStart w:id="34" w:name="_Hlk32153113"/>
          </w:p>
        </w:tc>
        <w:tc>
          <w:tcPr>
            <w:tcW w:w="200" w:type="pct"/>
          </w:tcPr>
          <w:p w14:paraId="7FD80D30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3" w:type="pct"/>
            <w:gridSpan w:val="3"/>
          </w:tcPr>
          <w:p w14:paraId="1E7ED8F6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35605DA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3" w:type="pct"/>
            <w:gridSpan w:val="3"/>
          </w:tcPr>
          <w:p w14:paraId="162B1D51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249CD" w:rsidRPr="002C5644" w14:paraId="061FF8C3" w14:textId="77777777" w:rsidTr="00DE26F3">
        <w:trPr>
          <w:trHeight w:val="425"/>
          <w:tblHeader/>
        </w:trPr>
        <w:tc>
          <w:tcPr>
            <w:tcW w:w="1737" w:type="pct"/>
          </w:tcPr>
          <w:p w14:paraId="03DF9FB6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00" w:type="pct"/>
          </w:tcPr>
          <w:p w14:paraId="34FEC848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D5650B8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  <w:r w:rsidR="00DE26F3" w:rsidRPr="002C5644">
              <w:rPr>
                <w:rFonts w:ascii="Angsana New" w:eastAsia="MS Mincho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63635F29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692" w:type="pct"/>
          </w:tcPr>
          <w:p w14:paraId="76468A33" w14:textId="77777777" w:rsidR="000249CD" w:rsidRPr="002C5644" w:rsidRDefault="003C50B4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  <w:r w:rsidR="00DE26F3" w:rsidRPr="002C5644">
              <w:rPr>
                <w:rFonts w:ascii="Angsana New" w:eastAsia="MS Mincho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0B30AC5C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6550F333" w14:textId="188E9150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  <w:r w:rsidR="00E762B6">
              <w:rPr>
                <w:rFonts w:ascii="Angsana New" w:eastAsia="MS Mincho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6D8EEB0E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642" w:type="pct"/>
          </w:tcPr>
          <w:p w14:paraId="1EDC57C6" w14:textId="5586C52F" w:rsidR="000249CD" w:rsidRPr="002C5644" w:rsidRDefault="003C50B4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</w:t>
            </w:r>
            <w:r w:rsidRPr="002C5644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  <w:r w:rsidR="00E762B6">
              <w:rPr>
                <w:rFonts w:ascii="Angsana New" w:eastAsia="MS Mincho" w:hAnsi="Angsana New"/>
                <w:bCs/>
                <w:sz w:val="30"/>
                <w:szCs w:val="30"/>
              </w:rPr>
              <w:t>1</w:t>
            </w:r>
          </w:p>
        </w:tc>
      </w:tr>
      <w:tr w:rsidR="002651A1" w:rsidRPr="002C5644" w14:paraId="2A2E5444" w14:textId="77777777" w:rsidTr="00DE26F3">
        <w:trPr>
          <w:trHeight w:val="425"/>
          <w:tblHeader/>
        </w:trPr>
        <w:tc>
          <w:tcPr>
            <w:tcW w:w="1737" w:type="pct"/>
          </w:tcPr>
          <w:p w14:paraId="1396FC4D" w14:textId="77777777" w:rsidR="002651A1" w:rsidRPr="002C5644" w:rsidRDefault="002651A1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00" w:type="pct"/>
          </w:tcPr>
          <w:p w14:paraId="2259D6F0" w14:textId="77777777" w:rsidR="002651A1" w:rsidRPr="002C5644" w:rsidRDefault="002651A1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B977B2B" w14:textId="77777777" w:rsidR="002651A1" w:rsidRPr="002C5644" w:rsidRDefault="002651A1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D5D137D" w14:textId="77777777" w:rsidR="002651A1" w:rsidRPr="002C5644" w:rsidRDefault="002651A1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692" w:type="pct"/>
          </w:tcPr>
          <w:p w14:paraId="66C1676B" w14:textId="77777777" w:rsidR="002651A1" w:rsidRPr="002C5644" w:rsidRDefault="002651A1" w:rsidP="0026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7" w:type="pct"/>
          </w:tcPr>
          <w:p w14:paraId="24A958E0" w14:textId="77777777" w:rsidR="002651A1" w:rsidRPr="002C5644" w:rsidRDefault="002651A1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FC35D86" w14:textId="77777777" w:rsidR="002651A1" w:rsidRPr="002C5644" w:rsidRDefault="002651A1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4E7907B" w14:textId="77777777" w:rsidR="002651A1" w:rsidRPr="002C5644" w:rsidRDefault="002651A1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642" w:type="pct"/>
          </w:tcPr>
          <w:p w14:paraId="529E9E5E" w14:textId="77777777" w:rsidR="002651A1" w:rsidRPr="002C5644" w:rsidRDefault="002651A1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</w:tr>
      <w:tr w:rsidR="000249CD" w:rsidRPr="002C5644" w14:paraId="126DF3C4" w14:textId="77777777" w:rsidTr="00DE26F3">
        <w:trPr>
          <w:tblHeader/>
        </w:trPr>
        <w:tc>
          <w:tcPr>
            <w:tcW w:w="1737" w:type="pct"/>
          </w:tcPr>
          <w:p w14:paraId="4E637F8E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00" w:type="pct"/>
          </w:tcPr>
          <w:p w14:paraId="5A215608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063" w:type="pct"/>
            <w:gridSpan w:val="7"/>
          </w:tcPr>
          <w:p w14:paraId="4BEE5CE1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="003C50B4" w:rsidRPr="002C564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พันบ</w:t>
            </w:r>
            <w:r w:rsidRPr="002C564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าท)</w:t>
            </w:r>
          </w:p>
        </w:tc>
      </w:tr>
      <w:tr w:rsidR="000249CD" w:rsidRPr="002C5644" w14:paraId="2B4563AA" w14:textId="77777777" w:rsidTr="00DE26F3">
        <w:tc>
          <w:tcPr>
            <w:tcW w:w="1937" w:type="pct"/>
            <w:gridSpan w:val="2"/>
            <w:shd w:val="clear" w:color="auto" w:fill="auto"/>
          </w:tcPr>
          <w:p w14:paraId="1F2D5962" w14:textId="77777777" w:rsidR="000249CD" w:rsidRPr="002C5644" w:rsidRDefault="000249CD" w:rsidP="00024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45" w:type="pct"/>
          </w:tcPr>
          <w:p w14:paraId="29CABA67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15DC4ED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6558AB30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AC2A48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8DEB778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31299E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701686FC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249CD" w:rsidRPr="002C5644" w14:paraId="40C39BD9" w14:textId="77777777" w:rsidTr="00DE26F3">
        <w:tc>
          <w:tcPr>
            <w:tcW w:w="1937" w:type="pct"/>
            <w:gridSpan w:val="2"/>
            <w:shd w:val="clear" w:color="auto" w:fill="auto"/>
          </w:tcPr>
          <w:p w14:paraId="200D3CD0" w14:textId="77777777" w:rsidR="000249CD" w:rsidRPr="002C5644" w:rsidRDefault="000249CD" w:rsidP="00024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45" w:type="pct"/>
          </w:tcPr>
          <w:p w14:paraId="36E2B90D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2E1F81F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21F89348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36F8B6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FF049DD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4E84C4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6F48391A" w14:textId="77777777" w:rsidR="000249CD" w:rsidRPr="002C5644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501D26" w:rsidRPr="002C5644" w14:paraId="5F2F1522" w14:textId="77777777" w:rsidTr="00DE26F3">
        <w:tc>
          <w:tcPr>
            <w:tcW w:w="1937" w:type="pct"/>
            <w:gridSpan w:val="2"/>
            <w:shd w:val="clear" w:color="auto" w:fill="auto"/>
          </w:tcPr>
          <w:p w14:paraId="2B3EA1FC" w14:textId="77777777" w:rsidR="00501D26" w:rsidRPr="002C5644" w:rsidRDefault="00501D26" w:rsidP="00501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งานระบบ</w:t>
            </w:r>
          </w:p>
        </w:tc>
        <w:tc>
          <w:tcPr>
            <w:tcW w:w="645" w:type="pct"/>
          </w:tcPr>
          <w:p w14:paraId="1CD90555" w14:textId="04216AFA" w:rsidR="00501D26" w:rsidRPr="002C5644" w:rsidRDefault="002978F1" w:rsidP="00501D26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</w:t>
            </w:r>
            <w:r w:rsidR="00501D26" w:rsidRPr="002C56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7249D">
              <w:rPr>
                <w:rFonts w:asciiTheme="majorBidi" w:hAnsiTheme="majorBidi" w:cstheme="majorBidi"/>
                <w:sz w:val="30"/>
                <w:szCs w:val="30"/>
              </w:rPr>
              <w:t>013</w:t>
            </w:r>
          </w:p>
        </w:tc>
        <w:tc>
          <w:tcPr>
            <w:tcW w:w="146" w:type="pct"/>
          </w:tcPr>
          <w:p w14:paraId="4CAE5DFA" w14:textId="77777777" w:rsidR="00501D26" w:rsidRPr="002C5644" w:rsidRDefault="00501D26" w:rsidP="0050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58582054" w14:textId="4D3F0052" w:rsidR="00501D26" w:rsidRPr="00041B14" w:rsidRDefault="00501D26" w:rsidP="00501D26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1D26">
              <w:rPr>
                <w:rFonts w:asciiTheme="majorBidi" w:hAnsiTheme="majorBidi" w:cstheme="majorBidi"/>
                <w:sz w:val="30"/>
                <w:szCs w:val="30"/>
              </w:rPr>
              <w:t xml:space="preserve"> 133,373 </w:t>
            </w:r>
          </w:p>
        </w:tc>
        <w:tc>
          <w:tcPr>
            <w:tcW w:w="147" w:type="pct"/>
          </w:tcPr>
          <w:p w14:paraId="47DD0E8E" w14:textId="77777777" w:rsidR="00501D26" w:rsidRPr="002C5644" w:rsidRDefault="00501D26" w:rsidP="0050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68447D7" w14:textId="1AF1BA93" w:rsidR="00501D26" w:rsidRPr="002C5644" w:rsidRDefault="00501D26" w:rsidP="0050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1BC4A5F3" w14:textId="77777777" w:rsidR="00501D26" w:rsidRPr="002C5644" w:rsidRDefault="00501D26" w:rsidP="0050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621F2082" w14:textId="062E3B41" w:rsidR="00501D26" w:rsidRPr="002C5644" w:rsidRDefault="00501D26" w:rsidP="0050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501D26" w:rsidRPr="002C5644" w14:paraId="1A82F174" w14:textId="77777777" w:rsidTr="00DE26F3">
        <w:tc>
          <w:tcPr>
            <w:tcW w:w="1937" w:type="pct"/>
            <w:gridSpan w:val="2"/>
            <w:shd w:val="clear" w:color="auto" w:fill="auto"/>
          </w:tcPr>
          <w:p w14:paraId="2C4AA77F" w14:textId="77777777" w:rsidR="00501D26" w:rsidRPr="002C5644" w:rsidRDefault="00501D26" w:rsidP="00501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45" w:type="pct"/>
          </w:tcPr>
          <w:p w14:paraId="47088D6D" w14:textId="1E417D70" w:rsidR="00501D26" w:rsidRPr="002C5644" w:rsidRDefault="0077249D" w:rsidP="00501D26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282,324</w:t>
            </w:r>
          </w:p>
        </w:tc>
        <w:tc>
          <w:tcPr>
            <w:tcW w:w="146" w:type="pct"/>
          </w:tcPr>
          <w:p w14:paraId="2E2663B8" w14:textId="77777777" w:rsidR="00501D26" w:rsidRPr="002C5644" w:rsidRDefault="00501D26" w:rsidP="0050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11CC4A83" w14:textId="1C6B9B29" w:rsidR="00501D26" w:rsidRPr="00041B14" w:rsidRDefault="00501D26" w:rsidP="00501D26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1D26">
              <w:rPr>
                <w:rFonts w:asciiTheme="majorBidi" w:hAnsiTheme="majorBidi" w:cstheme="majorBidi"/>
                <w:sz w:val="30"/>
                <w:szCs w:val="30"/>
              </w:rPr>
              <w:t xml:space="preserve"> 278,601 </w:t>
            </w:r>
          </w:p>
        </w:tc>
        <w:tc>
          <w:tcPr>
            <w:tcW w:w="147" w:type="pct"/>
          </w:tcPr>
          <w:p w14:paraId="65532DB3" w14:textId="77777777" w:rsidR="00501D26" w:rsidRPr="002C5644" w:rsidRDefault="00501D26" w:rsidP="0050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30D0903" w14:textId="78B2DBAE" w:rsidR="00501D26" w:rsidRPr="002C5644" w:rsidRDefault="00501D26" w:rsidP="0050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661FA1E3" w14:textId="77777777" w:rsidR="00501D26" w:rsidRPr="002C5644" w:rsidRDefault="00501D26" w:rsidP="0050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66926D96" w14:textId="779A0C91" w:rsidR="00501D26" w:rsidRPr="002C5644" w:rsidRDefault="00501D26" w:rsidP="0050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501D26" w:rsidRPr="002C5644" w14:paraId="3F918837" w14:textId="77777777" w:rsidTr="00DE26F3">
        <w:tc>
          <w:tcPr>
            <w:tcW w:w="1937" w:type="pct"/>
            <w:gridSpan w:val="2"/>
            <w:shd w:val="clear" w:color="auto" w:fill="auto"/>
          </w:tcPr>
          <w:p w14:paraId="2C75C070" w14:textId="77777777" w:rsidR="00501D26" w:rsidRPr="002C5644" w:rsidRDefault="00501D26" w:rsidP="00501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45" w:type="pct"/>
          </w:tcPr>
          <w:p w14:paraId="3C646599" w14:textId="2C11A6B0" w:rsidR="00501D26" w:rsidRPr="002C5644" w:rsidRDefault="00501D26" w:rsidP="00501D26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7249D">
              <w:rPr>
                <w:rFonts w:asciiTheme="majorBidi" w:hAnsiTheme="majorBidi" w:cstheme="majorBidi"/>
                <w:sz w:val="30"/>
                <w:szCs w:val="30"/>
              </w:rPr>
              <w:t>28,177</w:t>
            </w:r>
          </w:p>
        </w:tc>
        <w:tc>
          <w:tcPr>
            <w:tcW w:w="146" w:type="pct"/>
          </w:tcPr>
          <w:p w14:paraId="729A8169" w14:textId="77777777" w:rsidR="00501D26" w:rsidRPr="002C5644" w:rsidRDefault="00501D26" w:rsidP="0050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2C638963" w14:textId="609E5BCA" w:rsidR="00501D26" w:rsidRPr="00041B14" w:rsidRDefault="00501D26" w:rsidP="00501D26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1D26">
              <w:rPr>
                <w:rFonts w:asciiTheme="majorBidi" w:hAnsiTheme="majorBidi" w:cstheme="majorBidi"/>
                <w:sz w:val="30"/>
                <w:szCs w:val="30"/>
              </w:rPr>
              <w:t xml:space="preserve"> 984,160 </w:t>
            </w:r>
          </w:p>
        </w:tc>
        <w:tc>
          <w:tcPr>
            <w:tcW w:w="147" w:type="pct"/>
          </w:tcPr>
          <w:p w14:paraId="019A78B4" w14:textId="77777777" w:rsidR="00501D26" w:rsidRPr="002C5644" w:rsidRDefault="00501D26" w:rsidP="0050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1E154DC9" w14:textId="72C885AE" w:rsidR="00501D26" w:rsidRPr="002C5644" w:rsidRDefault="00501D26" w:rsidP="0050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3255DAEF" w14:textId="77777777" w:rsidR="00501D26" w:rsidRPr="002C5644" w:rsidRDefault="00501D26" w:rsidP="0050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22BCC9AC" w14:textId="26DF4991" w:rsidR="00501D26" w:rsidRPr="002C5644" w:rsidRDefault="00501D26" w:rsidP="0050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7E0D67" w:rsidRPr="002C5644" w14:paraId="27344B03" w14:textId="77777777" w:rsidTr="00DE26F3">
        <w:tc>
          <w:tcPr>
            <w:tcW w:w="1937" w:type="pct"/>
            <w:gridSpan w:val="2"/>
          </w:tcPr>
          <w:p w14:paraId="4D237511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644EEF7B" w14:textId="34E5A662" w:rsidR="007E0D67" w:rsidRPr="002C5644" w:rsidRDefault="007E0D67" w:rsidP="007E0D6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772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72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</w:t>
            </w:r>
          </w:p>
        </w:tc>
        <w:tc>
          <w:tcPr>
            <w:tcW w:w="146" w:type="pct"/>
          </w:tcPr>
          <w:p w14:paraId="43462783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7566A0A8" w14:textId="78F3DCBD" w:rsidR="007E0D67" w:rsidRPr="00041B14" w:rsidRDefault="007E0D67" w:rsidP="007E0D6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1B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501D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49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501D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,134</w:t>
            </w:r>
          </w:p>
        </w:tc>
        <w:tc>
          <w:tcPr>
            <w:tcW w:w="147" w:type="pct"/>
          </w:tcPr>
          <w:p w14:paraId="7D2E4596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733095BB" w14:textId="18DA55E3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29ED2C15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0AC0F2EE" w14:textId="0CA04346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bookmarkEnd w:id="34"/>
      <w:tr w:rsidR="00286960" w:rsidRPr="002C5644" w14:paraId="736C8822" w14:textId="77777777" w:rsidTr="00DE26F3">
        <w:tc>
          <w:tcPr>
            <w:tcW w:w="1937" w:type="pct"/>
            <w:gridSpan w:val="2"/>
          </w:tcPr>
          <w:p w14:paraId="1C2E6E8F" w14:textId="77777777" w:rsidR="00286960" w:rsidRPr="002C5644" w:rsidRDefault="00286960" w:rsidP="00DE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45" w:type="pct"/>
          </w:tcPr>
          <w:p w14:paraId="3C542DD4" w14:textId="77777777" w:rsidR="00286960" w:rsidRPr="002C5644" w:rsidRDefault="00286960" w:rsidP="00DE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046EFB9B" w14:textId="77777777" w:rsidR="00286960" w:rsidRPr="002C5644" w:rsidRDefault="00286960" w:rsidP="00DE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692" w:type="pct"/>
          </w:tcPr>
          <w:p w14:paraId="30B717C4" w14:textId="77777777" w:rsidR="00286960" w:rsidRPr="002C5644" w:rsidRDefault="00286960" w:rsidP="00DE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7B17855A" w14:textId="77777777" w:rsidR="00286960" w:rsidRPr="002C5644" w:rsidRDefault="00286960" w:rsidP="00DE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644" w:type="pct"/>
          </w:tcPr>
          <w:p w14:paraId="5063D504" w14:textId="77777777" w:rsidR="00286960" w:rsidRPr="002C5644" w:rsidRDefault="00286960" w:rsidP="00DE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20EFD618" w14:textId="77777777" w:rsidR="00286960" w:rsidRPr="002C5644" w:rsidRDefault="00286960" w:rsidP="00DE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642" w:type="pct"/>
          </w:tcPr>
          <w:p w14:paraId="2BF50FD1" w14:textId="77777777" w:rsidR="00286960" w:rsidRPr="002C5644" w:rsidRDefault="00286960" w:rsidP="00DE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DE26F3" w:rsidRPr="002C5644" w14:paraId="62F0A3DD" w14:textId="77777777" w:rsidTr="00DE26F3">
        <w:tc>
          <w:tcPr>
            <w:tcW w:w="1937" w:type="pct"/>
            <w:gridSpan w:val="2"/>
          </w:tcPr>
          <w:p w14:paraId="25AF7DEF" w14:textId="77777777" w:rsidR="00DE26F3" w:rsidRPr="002C5644" w:rsidRDefault="00DE26F3" w:rsidP="00DE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</w:t>
            </w:r>
          </w:p>
          <w:p w14:paraId="587EFDC8" w14:textId="77777777" w:rsidR="00DE26F3" w:rsidRPr="002C5644" w:rsidRDefault="00DE26F3" w:rsidP="00DE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ทั้งสิ้นภายใต้สัญญาเช่าดำเนินงาน</w:t>
            </w:r>
          </w:p>
          <w:p w14:paraId="1ADAD832" w14:textId="77777777" w:rsidR="00DE26F3" w:rsidRPr="002C5644" w:rsidRDefault="00DE26F3" w:rsidP="00DE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ที่บอกเลิกไม่ได้</w:t>
            </w:r>
          </w:p>
        </w:tc>
        <w:tc>
          <w:tcPr>
            <w:tcW w:w="645" w:type="pct"/>
          </w:tcPr>
          <w:p w14:paraId="58A4B747" w14:textId="77777777" w:rsidR="00DE26F3" w:rsidRPr="002C5644" w:rsidRDefault="00DE26F3" w:rsidP="00DE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217F2B6" w14:textId="77777777" w:rsidR="00DE26F3" w:rsidRPr="002C5644" w:rsidRDefault="00DE26F3" w:rsidP="00DE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2BC71ABE" w14:textId="77777777" w:rsidR="00DE26F3" w:rsidRPr="002C5644" w:rsidRDefault="00DE26F3" w:rsidP="00DE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59B0B6" w14:textId="77777777" w:rsidR="00DE26F3" w:rsidRPr="002C5644" w:rsidRDefault="00DE26F3" w:rsidP="00DE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BDCE6BF" w14:textId="77777777" w:rsidR="00DE26F3" w:rsidRPr="002C5644" w:rsidRDefault="00DE26F3" w:rsidP="00DE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48D02CE" w14:textId="77777777" w:rsidR="00DE26F3" w:rsidRPr="002C5644" w:rsidRDefault="00DE26F3" w:rsidP="00DE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70B1755F" w14:textId="77777777" w:rsidR="00DE26F3" w:rsidRPr="002C5644" w:rsidRDefault="00DE26F3" w:rsidP="00DE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7E0D67" w:rsidRPr="002C5644" w14:paraId="5EA275BA" w14:textId="77777777" w:rsidTr="00DE26F3">
        <w:tc>
          <w:tcPr>
            <w:tcW w:w="1737" w:type="pct"/>
          </w:tcPr>
          <w:p w14:paraId="44CB33EB" w14:textId="638B5BDD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ภายใน</w:t>
            </w:r>
            <w:r w:rsidR="00FD5D73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="00FD5D73">
              <w:rPr>
                <w:rFonts w:ascii="Angsana New" w:eastAsia="MS Mincho" w:hAnsi="Angsana New"/>
                <w:sz w:val="30"/>
                <w:szCs w:val="30"/>
              </w:rPr>
              <w:t xml:space="preserve">1 </w:t>
            </w:r>
            <w:r w:rsidRPr="002C5644">
              <w:rPr>
                <w:rFonts w:ascii="Angsana New" w:eastAsia="MS Mincho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00" w:type="pct"/>
          </w:tcPr>
          <w:p w14:paraId="4293A805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35A1A601" w14:textId="5964BEE3" w:rsidR="007E0D67" w:rsidRPr="002C5644" w:rsidRDefault="0077249D" w:rsidP="007E0D6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E0D67" w:rsidRPr="002C56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82892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46" w:type="pct"/>
          </w:tcPr>
          <w:p w14:paraId="156A3435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26617F71" w14:textId="71C32A7D" w:rsidR="007E0D67" w:rsidRPr="002C5644" w:rsidRDefault="007E0D67" w:rsidP="007E0D6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14,241</w:t>
            </w:r>
          </w:p>
        </w:tc>
        <w:tc>
          <w:tcPr>
            <w:tcW w:w="147" w:type="pct"/>
          </w:tcPr>
          <w:p w14:paraId="0562CFA5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3AC4AC42" w14:textId="6741EDA7" w:rsidR="007E0D67" w:rsidRPr="002C5644" w:rsidRDefault="007E0D67" w:rsidP="007E0D6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3,032</w:t>
            </w:r>
          </w:p>
        </w:tc>
        <w:tc>
          <w:tcPr>
            <w:tcW w:w="147" w:type="pct"/>
          </w:tcPr>
          <w:p w14:paraId="2611261D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7AEFDA9B" w14:textId="29743B2D" w:rsidR="007E0D67" w:rsidRPr="002C5644" w:rsidRDefault="007E0D67" w:rsidP="007E0D6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</w:tr>
      <w:tr w:rsidR="007E0D67" w:rsidRPr="002C5644" w14:paraId="0A6D8247" w14:textId="77777777" w:rsidTr="00DE26F3">
        <w:tc>
          <w:tcPr>
            <w:tcW w:w="1737" w:type="pct"/>
          </w:tcPr>
          <w:p w14:paraId="198B3F82" w14:textId="43179AE5" w:rsidR="007E0D67" w:rsidRPr="002C5644" w:rsidRDefault="00FD5D73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 xml:space="preserve">1 </w:t>
            </w:r>
            <w:r w:rsidR="008E05CB">
              <w:rPr>
                <w:rFonts w:ascii="Angsana New" w:eastAsia="MS Mincho" w:hAnsi="Angsana New"/>
                <w:sz w:val="30"/>
                <w:szCs w:val="30"/>
              </w:rPr>
              <w:t>-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 5 </w:t>
            </w:r>
            <w:r w:rsidR="007E0D67" w:rsidRPr="002C5644">
              <w:rPr>
                <w:rFonts w:ascii="Angsana New" w:eastAsia="MS Mincho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00" w:type="pct"/>
          </w:tcPr>
          <w:p w14:paraId="0E101707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1A500EE2" w14:textId="72AF6994" w:rsidR="007E0D67" w:rsidRPr="002C5644" w:rsidRDefault="007E0D67" w:rsidP="007E0D6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7249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C56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82892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146" w:type="pct"/>
          </w:tcPr>
          <w:p w14:paraId="0C57B571" w14:textId="77777777" w:rsidR="007E0D67" w:rsidRPr="002C5644" w:rsidRDefault="007E0D67" w:rsidP="007E0D67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1BD87284" w14:textId="3723F5AF" w:rsidR="007E0D67" w:rsidRPr="002C5644" w:rsidRDefault="007E0D67" w:rsidP="007E0D6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45,082</w:t>
            </w:r>
          </w:p>
        </w:tc>
        <w:tc>
          <w:tcPr>
            <w:tcW w:w="147" w:type="pct"/>
          </w:tcPr>
          <w:p w14:paraId="59ADE9D9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7FF11700" w14:textId="79950F04" w:rsidR="007E0D67" w:rsidRPr="002C5644" w:rsidRDefault="007E0D67" w:rsidP="007E0D6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4,062</w:t>
            </w:r>
          </w:p>
        </w:tc>
        <w:tc>
          <w:tcPr>
            <w:tcW w:w="147" w:type="pct"/>
          </w:tcPr>
          <w:p w14:paraId="5F0C4DCA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761122B5" w14:textId="253C0E20" w:rsidR="007E0D67" w:rsidRPr="002C5644" w:rsidRDefault="007E0D67" w:rsidP="007E0D6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</w:tr>
      <w:tr w:rsidR="007E0D67" w:rsidRPr="002C5644" w14:paraId="60222050" w14:textId="77777777" w:rsidTr="00DE26F3">
        <w:tc>
          <w:tcPr>
            <w:tcW w:w="1737" w:type="pct"/>
          </w:tcPr>
          <w:p w14:paraId="262B8F79" w14:textId="6DFCC418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หลังจาก</w:t>
            </w:r>
            <w:r w:rsidR="00FD5D73">
              <w:rPr>
                <w:rFonts w:ascii="Angsana New" w:eastAsia="MS Mincho" w:hAnsi="Angsana New"/>
                <w:sz w:val="30"/>
                <w:szCs w:val="30"/>
              </w:rPr>
              <w:t xml:space="preserve"> 5 </w:t>
            </w: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00" w:type="pct"/>
          </w:tcPr>
          <w:p w14:paraId="702BD8D7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5D2A9FAC" w14:textId="0BF6A2D1" w:rsidR="007E0D67" w:rsidRPr="002C5644" w:rsidRDefault="007E0D67" w:rsidP="007E0D6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327,243</w:t>
            </w:r>
          </w:p>
        </w:tc>
        <w:tc>
          <w:tcPr>
            <w:tcW w:w="146" w:type="pct"/>
          </w:tcPr>
          <w:p w14:paraId="473C7528" w14:textId="77777777" w:rsidR="007E0D67" w:rsidRPr="002C5644" w:rsidRDefault="007E0D67" w:rsidP="007E0D67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75675A0B" w14:textId="0FD0E074" w:rsidR="007E0D67" w:rsidRPr="002C5644" w:rsidRDefault="007E0D67" w:rsidP="007E0D6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343,032</w:t>
            </w:r>
          </w:p>
        </w:tc>
        <w:tc>
          <w:tcPr>
            <w:tcW w:w="147" w:type="pct"/>
          </w:tcPr>
          <w:p w14:paraId="18F64206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3A4F948E" w14:textId="5B3F824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1A02E427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7BF77A77" w14:textId="77DB7373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7E0D67" w:rsidRPr="002C5644" w14:paraId="16F5ECEB" w14:textId="77777777" w:rsidTr="00DE26F3">
        <w:tc>
          <w:tcPr>
            <w:tcW w:w="1937" w:type="pct"/>
            <w:gridSpan w:val="2"/>
          </w:tcPr>
          <w:p w14:paraId="183E8B49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C564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32722A6A" w14:textId="1A90A453" w:rsidR="007E0D67" w:rsidRPr="002C5644" w:rsidRDefault="007E0D67" w:rsidP="007E0D6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828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828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</w:t>
            </w:r>
          </w:p>
        </w:tc>
        <w:tc>
          <w:tcPr>
            <w:tcW w:w="146" w:type="pct"/>
          </w:tcPr>
          <w:p w14:paraId="60D1F581" w14:textId="076B9A65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71C43D43" w14:textId="509710C6" w:rsidR="007E0D67" w:rsidRPr="002C5644" w:rsidRDefault="007E0D67" w:rsidP="007E0D6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402,355</w:t>
            </w:r>
          </w:p>
        </w:tc>
        <w:tc>
          <w:tcPr>
            <w:tcW w:w="147" w:type="pct"/>
          </w:tcPr>
          <w:p w14:paraId="106F26A8" w14:textId="50C5D55C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32AC37D" w14:textId="08DBA875" w:rsidR="007E0D67" w:rsidRPr="002C5644" w:rsidRDefault="007E0D67" w:rsidP="007E0D6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7,094</w:t>
            </w:r>
          </w:p>
        </w:tc>
        <w:tc>
          <w:tcPr>
            <w:tcW w:w="147" w:type="pct"/>
          </w:tcPr>
          <w:p w14:paraId="6A9A5EAF" w14:textId="3165E7BD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3F2F5C55" w14:textId="1C3D90B0" w:rsidR="007E0D67" w:rsidRPr="002C5644" w:rsidRDefault="007E0D67" w:rsidP="007E0D6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</w:t>
            </w:r>
          </w:p>
        </w:tc>
      </w:tr>
      <w:tr w:rsidR="007E0D67" w:rsidRPr="002C5644" w14:paraId="4915DA5B" w14:textId="77777777" w:rsidTr="00DE26F3">
        <w:tc>
          <w:tcPr>
            <w:tcW w:w="1937" w:type="pct"/>
            <w:gridSpan w:val="2"/>
          </w:tcPr>
          <w:p w14:paraId="738EA426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423C2929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6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6" w:type="pct"/>
          </w:tcPr>
          <w:p w14:paraId="1903DE57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double" w:sz="4" w:space="0" w:color="auto"/>
            </w:tcBorders>
          </w:tcPr>
          <w:p w14:paraId="44757E48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6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7" w:type="pct"/>
          </w:tcPr>
          <w:p w14:paraId="6A7A5F5A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73A8FFAC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79"/>
              <w:rPr>
                <w:rFonts w:ascii="Angsana New" w:eastAsia="MS Mincho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7" w:type="pct"/>
          </w:tcPr>
          <w:p w14:paraId="35654C9E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</w:tcPr>
          <w:p w14:paraId="0A3908DE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79"/>
              <w:rPr>
                <w:rFonts w:ascii="Angsana New" w:eastAsia="MS Mincho" w:hAnsi="Angsan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7E0D67" w:rsidRPr="002C5644" w14:paraId="6B234F32" w14:textId="77777777" w:rsidTr="00DE26F3">
        <w:tc>
          <w:tcPr>
            <w:tcW w:w="1937" w:type="pct"/>
            <w:gridSpan w:val="2"/>
          </w:tcPr>
          <w:p w14:paraId="6666A741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45" w:type="pct"/>
          </w:tcPr>
          <w:p w14:paraId="0B2B4C6C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6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</w:tcPr>
          <w:p w14:paraId="171F7C9D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</w:tcPr>
          <w:p w14:paraId="2DFC6169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6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4631D2D5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00721F7B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352E6CF4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51169A1E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7E0D67" w:rsidRPr="002C5644" w14:paraId="6D6343E3" w14:textId="77777777" w:rsidTr="00DE26F3">
        <w:tc>
          <w:tcPr>
            <w:tcW w:w="1937" w:type="pct"/>
            <w:gridSpan w:val="2"/>
            <w:shd w:val="clear" w:color="auto" w:fill="auto"/>
          </w:tcPr>
          <w:p w14:paraId="44A20EAD" w14:textId="77777777" w:rsidR="007E0D67" w:rsidRPr="002C5644" w:rsidRDefault="007E0D67" w:rsidP="007E0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645" w:type="pct"/>
          </w:tcPr>
          <w:p w14:paraId="1819D0B3" w14:textId="506EA20C" w:rsidR="007E0D67" w:rsidRPr="00E3759A" w:rsidRDefault="007E0D67" w:rsidP="007E0D6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59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7249D" w:rsidRPr="00E3759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375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7249D" w:rsidRPr="00E3759A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146" w:type="pct"/>
          </w:tcPr>
          <w:p w14:paraId="3168324D" w14:textId="77777777" w:rsidR="007E0D67" w:rsidRPr="00E3759A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055E948F" w14:textId="347B143C" w:rsidR="007E0D67" w:rsidRPr="00E3759A" w:rsidRDefault="007E0D67" w:rsidP="007E0D6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59A">
              <w:rPr>
                <w:rFonts w:asciiTheme="majorBidi" w:hAnsiTheme="majorBidi" w:cstheme="majorBidi"/>
                <w:sz w:val="30"/>
                <w:szCs w:val="30"/>
              </w:rPr>
              <w:t>104,874</w:t>
            </w:r>
          </w:p>
        </w:tc>
        <w:tc>
          <w:tcPr>
            <w:tcW w:w="147" w:type="pct"/>
          </w:tcPr>
          <w:p w14:paraId="1875EA99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7EB5AF58" w14:textId="70C40EAC" w:rsidR="007E0D67" w:rsidRPr="002C5644" w:rsidRDefault="007E0D67" w:rsidP="00881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3,874</w:t>
            </w:r>
          </w:p>
        </w:tc>
        <w:tc>
          <w:tcPr>
            <w:tcW w:w="147" w:type="pct"/>
          </w:tcPr>
          <w:p w14:paraId="1B14B2EA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04207CE0" w14:textId="703D07D8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7E0D67" w:rsidRPr="002C5644" w14:paraId="344927B1" w14:textId="77777777" w:rsidTr="00DE26F3">
        <w:tc>
          <w:tcPr>
            <w:tcW w:w="1937" w:type="pct"/>
            <w:gridSpan w:val="2"/>
            <w:shd w:val="clear" w:color="auto" w:fill="auto"/>
          </w:tcPr>
          <w:p w14:paraId="1430433E" w14:textId="77777777" w:rsidR="007E0D67" w:rsidRPr="002C5644" w:rsidRDefault="007E0D67" w:rsidP="007E0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C5644">
              <w:rPr>
                <w:rFonts w:ascii="Angsana New" w:hAnsi="Angsana New" w:hint="cs"/>
                <w:sz w:val="30"/>
                <w:szCs w:val="30"/>
                <w:cs/>
              </w:rPr>
              <w:t>สัญญาค้ำประกัน</w:t>
            </w:r>
          </w:p>
        </w:tc>
        <w:tc>
          <w:tcPr>
            <w:tcW w:w="645" w:type="pct"/>
          </w:tcPr>
          <w:p w14:paraId="1A906B08" w14:textId="2563E11F" w:rsidR="007E0D67" w:rsidRPr="00DD1C8B" w:rsidRDefault="004D1D3A" w:rsidP="007E0D6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1C8B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7E0D67" w:rsidRPr="00DD1C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1C8B">
              <w:rPr>
                <w:rFonts w:asciiTheme="majorBidi" w:hAnsiTheme="majorBidi" w:cstheme="majorBidi"/>
                <w:sz w:val="30"/>
                <w:szCs w:val="30"/>
              </w:rPr>
              <w:t>075</w:t>
            </w:r>
          </w:p>
        </w:tc>
        <w:tc>
          <w:tcPr>
            <w:tcW w:w="146" w:type="pct"/>
          </w:tcPr>
          <w:p w14:paraId="3166CCA7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4FC5E5BA" w14:textId="18E3EF44" w:rsidR="007E0D67" w:rsidRPr="002C5644" w:rsidRDefault="0077249D" w:rsidP="007E0D6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120,776</w:t>
            </w:r>
          </w:p>
        </w:tc>
        <w:tc>
          <w:tcPr>
            <w:tcW w:w="147" w:type="pct"/>
          </w:tcPr>
          <w:p w14:paraId="760B0036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1F140A2F" w14:textId="09305860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5ED77C92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0BD2E288" w14:textId="08228FE2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7E0D67" w:rsidRPr="002C5644" w14:paraId="79FA7E30" w14:textId="77777777" w:rsidTr="00DE26F3">
        <w:tc>
          <w:tcPr>
            <w:tcW w:w="1937" w:type="pct"/>
            <w:gridSpan w:val="2"/>
          </w:tcPr>
          <w:p w14:paraId="75847230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645" w:type="pct"/>
          </w:tcPr>
          <w:p w14:paraId="751D80D0" w14:textId="734BBCEC" w:rsidR="007E0D67" w:rsidRPr="00DD1C8B" w:rsidRDefault="007E0D67" w:rsidP="007E0D6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1C8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7249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D1C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7249D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146" w:type="pct"/>
          </w:tcPr>
          <w:p w14:paraId="07E3A2A1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42E29FBA" w14:textId="32EFD52E" w:rsidR="007E0D67" w:rsidRPr="002C5644" w:rsidRDefault="00BA109A" w:rsidP="007E0D6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36,347</w:t>
            </w:r>
          </w:p>
        </w:tc>
        <w:tc>
          <w:tcPr>
            <w:tcW w:w="147" w:type="pct"/>
          </w:tcPr>
          <w:p w14:paraId="0B1686FA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7A44E794" w14:textId="14265C56" w:rsidR="007E0D67" w:rsidRPr="00FD5D73" w:rsidRDefault="007E0D67" w:rsidP="00FD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D5D7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407512E6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6662DE64" w14:textId="0A518108" w:rsidR="007E0D67" w:rsidRPr="002C5644" w:rsidRDefault="007E0D67" w:rsidP="007E0D6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sz w:val="30"/>
                <w:szCs w:val="30"/>
              </w:rPr>
              <w:t>5,250</w:t>
            </w:r>
          </w:p>
        </w:tc>
      </w:tr>
      <w:tr w:rsidR="007E0D67" w:rsidRPr="002C5644" w14:paraId="137DBB6F" w14:textId="77777777" w:rsidTr="00DE26F3">
        <w:tc>
          <w:tcPr>
            <w:tcW w:w="1937" w:type="pct"/>
            <w:gridSpan w:val="2"/>
          </w:tcPr>
          <w:p w14:paraId="19C7EBCE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C5644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25ADF4C3" w14:textId="4EB015F4" w:rsidR="007E0D67" w:rsidRPr="00DD1C8B" w:rsidRDefault="00DD1C8B" w:rsidP="007E0D6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D1C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772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  <w:r w:rsidRPr="00DD1C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72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824</w:t>
            </w:r>
          </w:p>
        </w:tc>
        <w:tc>
          <w:tcPr>
            <w:tcW w:w="146" w:type="pct"/>
          </w:tcPr>
          <w:p w14:paraId="1D9395CA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41E61BA8" w14:textId="56256FB7" w:rsidR="007E0D67" w:rsidRPr="002C5644" w:rsidRDefault="0077249D" w:rsidP="007E0D6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261</w:t>
            </w:r>
            <w:r w:rsidR="00501D2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997</w:t>
            </w:r>
          </w:p>
        </w:tc>
        <w:tc>
          <w:tcPr>
            <w:tcW w:w="147" w:type="pct"/>
          </w:tcPr>
          <w:p w14:paraId="33BFDB7E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625433FB" w14:textId="49C67586" w:rsidR="007E0D67" w:rsidRPr="002C5644" w:rsidRDefault="007E0D67" w:rsidP="007E0D6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3,874</w:t>
            </w:r>
          </w:p>
        </w:tc>
        <w:tc>
          <w:tcPr>
            <w:tcW w:w="147" w:type="pct"/>
          </w:tcPr>
          <w:p w14:paraId="535B21C3" w14:textId="77777777" w:rsidR="007E0D67" w:rsidRPr="002C5644" w:rsidRDefault="007E0D67" w:rsidP="007E0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6A2B2029" w14:textId="18DCCD9E" w:rsidR="007E0D67" w:rsidRPr="002C5644" w:rsidRDefault="007E0D67" w:rsidP="007E0D6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5,250</w:t>
            </w:r>
          </w:p>
        </w:tc>
      </w:tr>
    </w:tbl>
    <w:p w14:paraId="7743669B" w14:textId="0F686867" w:rsidR="00C3029F" w:rsidRPr="002C5644" w:rsidRDefault="00C3029F" w:rsidP="00C30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2C5644">
        <w:rPr>
          <w:rFonts w:ascii="Angsana New" w:eastAsia="MS Mincho" w:hAnsi="Angsana New"/>
          <w:i/>
          <w:iCs/>
          <w:sz w:val="30"/>
          <w:szCs w:val="30"/>
          <w:cs/>
        </w:rPr>
        <w:lastRenderedPageBreak/>
        <w:t>สัญญาเช่า</w:t>
      </w:r>
    </w:p>
    <w:p w14:paraId="6FC432EE" w14:textId="77777777" w:rsidR="00C3029F" w:rsidRPr="002C5644" w:rsidRDefault="00C3029F" w:rsidP="00C30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cs/>
        </w:rPr>
      </w:pPr>
    </w:p>
    <w:p w14:paraId="54E2C095" w14:textId="3F82D415" w:rsidR="00C0474B" w:rsidRDefault="00C0474B" w:rsidP="00E76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C5644">
        <w:rPr>
          <w:rFonts w:ascii="Angsana New" w:eastAsia="MS Mincho" w:hAnsi="Angsana New" w:hint="cs"/>
          <w:sz w:val="30"/>
          <w:szCs w:val="30"/>
          <w:cs/>
        </w:rPr>
        <w:t>บริษัทย่อยทางอ้อม</w:t>
      </w:r>
      <w:r w:rsidRPr="002C5644">
        <w:rPr>
          <w:rFonts w:ascii="Angsana New" w:eastAsia="MS Mincho" w:hAnsi="Angsana New"/>
          <w:sz w:val="30"/>
          <w:szCs w:val="30"/>
          <w:cs/>
        </w:rPr>
        <w:t>หลายแห่งได้ทำสัญญาเช่าที่ดินกับบริษัทในประเทศหลายแห่ง</w:t>
      </w:r>
      <w:r w:rsidRPr="002C5644">
        <w:rPr>
          <w:rFonts w:ascii="Angsana New" w:eastAsia="MS Mincho" w:hAnsi="Angsana New"/>
          <w:sz w:val="30"/>
          <w:szCs w:val="30"/>
        </w:rPr>
        <w:t xml:space="preserve"> </w:t>
      </w:r>
      <w:r w:rsidRPr="002C5644">
        <w:rPr>
          <w:rFonts w:ascii="Angsana New" w:eastAsia="MS Mincho" w:hAnsi="Angsana New" w:hint="cs"/>
          <w:sz w:val="30"/>
          <w:szCs w:val="30"/>
          <w:cs/>
        </w:rPr>
        <w:t>โดย</w:t>
      </w:r>
      <w:r w:rsidRPr="002C5644">
        <w:rPr>
          <w:rFonts w:ascii="Angsana New" w:eastAsia="MS Mincho" w:hAnsi="Angsana New"/>
          <w:sz w:val="30"/>
          <w:szCs w:val="30"/>
          <w:cs/>
        </w:rPr>
        <w:t>มีกำหนดระยะเวลา</w:t>
      </w:r>
      <w:r w:rsidRPr="002C5644">
        <w:rPr>
          <w:rFonts w:ascii="Angsana New" w:eastAsia="MS Mincho" w:hAnsi="Angsana New" w:hint="cs"/>
          <w:sz w:val="30"/>
          <w:szCs w:val="30"/>
          <w:cs/>
        </w:rPr>
        <w:t>ในการเช่า</w:t>
      </w:r>
      <w:r w:rsidRPr="002C5644">
        <w:rPr>
          <w:rFonts w:ascii="Angsana New" w:eastAsia="MS Mincho" w:hAnsi="Angsana New"/>
          <w:sz w:val="30"/>
          <w:szCs w:val="30"/>
          <w:cs/>
        </w:rPr>
        <w:t xml:space="preserve"> 21-30 ปี เริ่มตั้งแต่เดือนกุมภาพันธ์ 2559 ถึงเดือนกรก</w:t>
      </w:r>
      <w:r w:rsidR="00E9272A" w:rsidRPr="002C5644">
        <w:rPr>
          <w:rFonts w:ascii="Angsana New" w:eastAsia="MS Mincho" w:hAnsi="Angsana New" w:hint="cs"/>
          <w:sz w:val="30"/>
          <w:szCs w:val="30"/>
          <w:cs/>
        </w:rPr>
        <w:t>ฎ</w:t>
      </w:r>
      <w:r w:rsidRPr="002C5644">
        <w:rPr>
          <w:rFonts w:ascii="Angsana New" w:eastAsia="MS Mincho" w:hAnsi="Angsana New"/>
          <w:sz w:val="30"/>
          <w:szCs w:val="30"/>
          <w:cs/>
        </w:rPr>
        <w:t>าคม 2590 ทั้งนี้ บริษัทย่อยทาง</w:t>
      </w:r>
      <w:r w:rsidRPr="002C5644">
        <w:rPr>
          <w:rFonts w:ascii="Angsana New" w:eastAsia="MS Mincho" w:hAnsi="Angsana New" w:hint="cs"/>
          <w:sz w:val="30"/>
          <w:szCs w:val="30"/>
          <w:cs/>
        </w:rPr>
        <w:t>อ้อม</w:t>
      </w:r>
      <w:r w:rsidRPr="002C5644">
        <w:rPr>
          <w:rFonts w:ascii="Angsana New" w:eastAsia="MS Mincho" w:hAnsi="Angsana New"/>
          <w:sz w:val="30"/>
          <w:szCs w:val="30"/>
          <w:cs/>
        </w:rPr>
        <w:t>ต้องจ่ายค่าเช่าเป็น</w:t>
      </w:r>
      <w:r w:rsidR="00B93A24" w:rsidRPr="002C5644">
        <w:rPr>
          <w:rFonts w:ascii="Angsana New" w:eastAsia="MS Mincho" w:hAnsi="Angsana New"/>
          <w:sz w:val="30"/>
          <w:szCs w:val="30"/>
        </w:rPr>
        <w:br/>
      </w:r>
      <w:r w:rsidRPr="002C5644">
        <w:rPr>
          <w:rFonts w:ascii="Angsana New" w:eastAsia="MS Mincho" w:hAnsi="Angsana New"/>
          <w:sz w:val="30"/>
          <w:szCs w:val="30"/>
          <w:cs/>
        </w:rPr>
        <w:t>รายเดือนตามอัตราที่ระบุไว้ในสัญญา</w:t>
      </w:r>
    </w:p>
    <w:p w14:paraId="190EFE86" w14:textId="77777777" w:rsidR="00E762B6" w:rsidRPr="002C5644" w:rsidRDefault="00E762B6" w:rsidP="00E76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1A02F22B" w14:textId="77777777" w:rsidR="00270651" w:rsidRPr="002C5644" w:rsidRDefault="00C0474B" w:rsidP="00C25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C5644">
        <w:rPr>
          <w:rFonts w:ascii="Angsana New" w:eastAsia="MS Mincho" w:hAnsi="Angsana New" w:hint="cs"/>
          <w:sz w:val="30"/>
          <w:szCs w:val="30"/>
          <w:cs/>
        </w:rPr>
        <w:t xml:space="preserve">กลุ่มบริษัทได้ทำสัญญาเช่าอุปกรณ์กับบริษัทในประเทศหลายแห่ง โดยมีกำหนดระยะเวลาในการเช่าจนถึงปี </w:t>
      </w:r>
      <w:r w:rsidR="007B411A" w:rsidRPr="002C5644">
        <w:rPr>
          <w:rFonts w:ascii="Angsana New" w:eastAsia="MS Mincho" w:hAnsi="Angsana New"/>
          <w:sz w:val="30"/>
          <w:szCs w:val="30"/>
        </w:rPr>
        <w:t>2566</w:t>
      </w:r>
      <w:r w:rsidRPr="002C5644">
        <w:rPr>
          <w:rFonts w:ascii="Angsana New" w:eastAsia="MS Mincho" w:hAnsi="Angsana New"/>
          <w:sz w:val="30"/>
          <w:szCs w:val="30"/>
        </w:rPr>
        <w:t xml:space="preserve"> </w:t>
      </w:r>
      <w:r w:rsidR="00270651" w:rsidRPr="002C5644">
        <w:rPr>
          <w:rFonts w:ascii="Angsana New" w:eastAsia="MS Mincho" w:hAnsi="Angsana New" w:hint="cs"/>
          <w:sz w:val="30"/>
          <w:szCs w:val="30"/>
          <w:cs/>
        </w:rPr>
        <w:t>กลุ่มบริษัท</w:t>
      </w:r>
      <w:r w:rsidR="00270651" w:rsidRPr="002C5644">
        <w:rPr>
          <w:rFonts w:ascii="Angsana New" w:eastAsia="MS Mincho" w:hAnsi="Angsana New"/>
          <w:sz w:val="30"/>
          <w:szCs w:val="30"/>
          <w:cs/>
        </w:rPr>
        <w:t>ต้องจ่ายค่าเช่าตามอัตราที่ระบุไว้ในสัญญา</w:t>
      </w:r>
    </w:p>
    <w:p w14:paraId="7E110D85" w14:textId="77777777" w:rsidR="00C0474B" w:rsidRPr="002C5644" w:rsidRDefault="00C0474B" w:rsidP="00C61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6F40A678" w14:textId="77777777" w:rsidR="00C3029F" w:rsidRPr="002C5644" w:rsidRDefault="00C3029F" w:rsidP="00C30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2C5644">
        <w:rPr>
          <w:rFonts w:ascii="Angsana New" w:eastAsia="MS Mincho" w:hAnsi="Angsana New"/>
          <w:i/>
          <w:iCs/>
          <w:sz w:val="30"/>
          <w:szCs w:val="30"/>
          <w:cs/>
        </w:rPr>
        <w:t>สัญญาบริการ</w:t>
      </w:r>
    </w:p>
    <w:p w14:paraId="1E3F2CE0" w14:textId="77777777" w:rsidR="00C3029F" w:rsidRPr="002C5644" w:rsidRDefault="00C3029F" w:rsidP="00C30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78A95AC6" w14:textId="77777777" w:rsidR="00C3029F" w:rsidRPr="002C5644" w:rsidRDefault="00C3029F" w:rsidP="00C30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C5644">
        <w:rPr>
          <w:rFonts w:ascii="Angsana New" w:eastAsia="MS Mincho" w:hAnsi="Angsana New"/>
          <w:sz w:val="30"/>
          <w:szCs w:val="30"/>
          <w:cs/>
        </w:rPr>
        <w:t xml:space="preserve">กลุ่มบริษัทได้ทำสัญญาบริการกับบริษัทในประเทศหลายแห่ง เกี่ยวกับการบริการสาธารณูปโภคต่างๆ โดยมีกำหนดระยะเวลา </w:t>
      </w:r>
      <w:r w:rsidRPr="002C5644">
        <w:rPr>
          <w:rFonts w:ascii="Angsana New" w:eastAsia="MS Mincho" w:hAnsi="Angsana New"/>
          <w:sz w:val="30"/>
          <w:szCs w:val="30"/>
        </w:rPr>
        <w:t xml:space="preserve">1 </w:t>
      </w:r>
      <w:r w:rsidRPr="002C5644">
        <w:rPr>
          <w:rFonts w:ascii="Angsana New" w:eastAsia="MS Mincho" w:hAnsi="Angsana New"/>
          <w:sz w:val="30"/>
          <w:szCs w:val="30"/>
          <w:cs/>
        </w:rPr>
        <w:t xml:space="preserve">ถึง </w:t>
      </w:r>
      <w:r w:rsidRPr="002C5644">
        <w:rPr>
          <w:rFonts w:ascii="Angsana New" w:eastAsia="MS Mincho" w:hAnsi="Angsana New"/>
          <w:sz w:val="30"/>
          <w:szCs w:val="30"/>
        </w:rPr>
        <w:t xml:space="preserve">5 </w:t>
      </w:r>
      <w:r w:rsidRPr="002C5644">
        <w:rPr>
          <w:rFonts w:ascii="Angsana New" w:eastAsia="MS Mincho" w:hAnsi="Angsana New"/>
          <w:sz w:val="30"/>
          <w:szCs w:val="30"/>
          <w:cs/>
        </w:rPr>
        <w:t>ปี ทั้งนี้ กลุ่มบริษัทต้องจ่ายค่าบริการเป็นรายเดือนตามอัตราที่ระบุไว้ในสัญญา</w:t>
      </w:r>
    </w:p>
    <w:p w14:paraId="232793E2" w14:textId="5FC30951" w:rsidR="00C80760" w:rsidRPr="002C5644" w:rsidRDefault="00C80760" w:rsidP="00C61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140C5020" w14:textId="751F3560" w:rsidR="00C6108F" w:rsidRPr="002C5644" w:rsidRDefault="00C6108F" w:rsidP="00D40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  <w:r w:rsidRPr="002C5644">
        <w:rPr>
          <w:rFonts w:ascii="Angsana New" w:eastAsia="MS Mincho" w:hAnsi="Angsana New"/>
          <w:i/>
          <w:iCs/>
          <w:sz w:val="30"/>
          <w:szCs w:val="30"/>
          <w:cs/>
        </w:rPr>
        <w:t>สัญญาบริหารโรงแรม</w:t>
      </w:r>
      <w:r w:rsidR="00D4005E">
        <w:rPr>
          <w:rFonts w:ascii="Angsana New" w:eastAsia="MS Mincho" w:hAnsi="Angsana New"/>
          <w:i/>
          <w:iCs/>
          <w:sz w:val="30"/>
          <w:szCs w:val="30"/>
        </w:rPr>
        <w:br/>
      </w:r>
    </w:p>
    <w:p w14:paraId="376A8835" w14:textId="77777777" w:rsidR="00151562" w:rsidRPr="002C5644" w:rsidRDefault="00151562" w:rsidP="00C61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C5644">
        <w:rPr>
          <w:rFonts w:ascii="Angsana New" w:eastAsia="MS Mincho" w:hAnsi="Angsana New" w:hint="cs"/>
          <w:sz w:val="30"/>
          <w:szCs w:val="30"/>
          <w:cs/>
        </w:rPr>
        <w:t>บริษัทย่อยแห่งหนึ่งได้ทำสัญญา</w:t>
      </w:r>
      <w:r w:rsidRPr="002C5644">
        <w:rPr>
          <w:rFonts w:ascii="Angsana New" w:eastAsia="MS Mincho" w:hAnsi="Angsana New"/>
          <w:sz w:val="30"/>
          <w:szCs w:val="30"/>
          <w:cs/>
        </w:rPr>
        <w:t xml:space="preserve">รับบริการงานด้านบริหารงานกับบริษัทผู้บริหารโรงแรมหลายแห่งซึ่งจะให้บริการด้านการบริหารงานและงานด้านการตลาดแก่บริษัท สัญญาดังกล่าวมีกำหนดระยะเวลาตั้งแต่ 10 ถึง 20 ปี </w:t>
      </w:r>
      <w:r w:rsidR="00E9272A" w:rsidRPr="002C5644">
        <w:rPr>
          <w:rFonts w:ascii="Angsana New" w:eastAsia="MS Mincho" w:hAnsi="Angsana New"/>
          <w:sz w:val="30"/>
          <w:szCs w:val="30"/>
          <w:cs/>
        </w:rPr>
        <w:br/>
      </w:r>
      <w:r w:rsidRPr="002C5644">
        <w:rPr>
          <w:rFonts w:ascii="Angsana New" w:eastAsia="MS Mincho" w:hAnsi="Angsana New"/>
          <w:sz w:val="30"/>
          <w:szCs w:val="30"/>
          <w:cs/>
        </w:rPr>
        <w:t>และสามารถต่ออายุสัญญาได้ตามที่กำหนดไว้ในสัญญา โดยบริษัทมีภาระผูกพันที่จะต้องจ่ายค่าธรรมเนียมบริหารและค่าส่วนแบ่งการตลาดตามเกณฑ์ที่ระบุไว้ในสัญญ</w:t>
      </w:r>
      <w:r w:rsidRPr="002C5644">
        <w:rPr>
          <w:rFonts w:ascii="Angsana New" w:eastAsia="MS Mincho" w:hAnsi="Angsana New" w:hint="cs"/>
          <w:sz w:val="30"/>
          <w:szCs w:val="30"/>
          <w:cs/>
        </w:rPr>
        <w:t>า</w:t>
      </w:r>
    </w:p>
    <w:p w14:paraId="376C96D0" w14:textId="337A0292" w:rsidR="00D4005E" w:rsidRDefault="00D40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</w:rPr>
      </w:pPr>
    </w:p>
    <w:p w14:paraId="293D0C59" w14:textId="3530447C" w:rsidR="00092A9A" w:rsidRPr="002C5644" w:rsidRDefault="00853AB6" w:rsidP="00853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C5644">
        <w:rPr>
          <w:rFonts w:ascii="Angsana New" w:eastAsia="MS Mincho" w:hAnsi="Angsana New"/>
          <w:sz w:val="30"/>
          <w:szCs w:val="30"/>
          <w:cs/>
        </w:rPr>
        <w:t>เมื่อวันที่ 1 สิงหาคม 2560 บริษัท</w:t>
      </w:r>
      <w:r w:rsidR="00E56EE9" w:rsidRPr="002C5644">
        <w:rPr>
          <w:rFonts w:ascii="Angsana New" w:eastAsia="MS Mincho" w:hAnsi="Angsana New" w:hint="cs"/>
          <w:sz w:val="30"/>
          <w:szCs w:val="30"/>
          <w:cs/>
        </w:rPr>
        <w:t>ย่อยแห่งหนึ่ง</w:t>
      </w:r>
      <w:r w:rsidRPr="002C5644">
        <w:rPr>
          <w:rFonts w:ascii="Angsana New" w:eastAsia="MS Mincho" w:hAnsi="Angsana New"/>
          <w:sz w:val="30"/>
          <w:szCs w:val="30"/>
          <w:cs/>
        </w:rPr>
        <w:t>ได้ลงนามในสัญญาแปลงหนี้ใหม่ระหว่าง</w:t>
      </w:r>
      <w:r w:rsidR="004D33C2" w:rsidRPr="002C5644">
        <w:rPr>
          <w:rFonts w:ascii="Angsana New" w:eastAsia="MS Mincho" w:hAnsi="Angsana New" w:hint="cs"/>
          <w:sz w:val="30"/>
          <w:szCs w:val="30"/>
          <w:cs/>
        </w:rPr>
        <w:t>บ</w:t>
      </w:r>
      <w:r w:rsidRPr="002C5644">
        <w:rPr>
          <w:rFonts w:ascii="Angsana New" w:eastAsia="MS Mincho" w:hAnsi="Angsana New"/>
          <w:sz w:val="30"/>
          <w:szCs w:val="30"/>
          <w:cs/>
        </w:rPr>
        <w:t>ริษัท</w:t>
      </w:r>
      <w:r w:rsidR="00341DE6" w:rsidRPr="002C5644">
        <w:rPr>
          <w:rFonts w:ascii="Angsana New" w:eastAsia="MS Mincho" w:hAnsi="Angsana New"/>
          <w:sz w:val="30"/>
          <w:szCs w:val="30"/>
        </w:rPr>
        <w:t xml:space="preserve"> </w:t>
      </w:r>
      <w:r w:rsidR="00341DE6" w:rsidRPr="002C5644">
        <w:rPr>
          <w:rFonts w:ascii="Angsana New" w:eastAsia="MS Mincho" w:hAnsi="Angsana New"/>
          <w:sz w:val="30"/>
          <w:szCs w:val="30"/>
          <w:cs/>
        </w:rPr>
        <w:t>เดอะ</w:t>
      </w:r>
      <w:r w:rsidR="00341DE6" w:rsidRPr="002C5644">
        <w:rPr>
          <w:rFonts w:ascii="Angsana New" w:eastAsia="MS Mincho" w:hAnsi="Angsana New"/>
          <w:sz w:val="30"/>
          <w:szCs w:val="30"/>
        </w:rPr>
        <w:t xml:space="preserve"> </w:t>
      </w:r>
      <w:r w:rsidR="00341DE6" w:rsidRPr="002C5644">
        <w:rPr>
          <w:rFonts w:ascii="Angsana New" w:eastAsia="MS Mincho" w:hAnsi="Angsana New"/>
          <w:sz w:val="30"/>
          <w:szCs w:val="30"/>
          <w:cs/>
        </w:rPr>
        <w:t>โฮเทล สุขุมวิท 50 จำกัด</w:t>
      </w:r>
      <w:r w:rsidR="00341DE6" w:rsidRPr="002C5644">
        <w:rPr>
          <w:rFonts w:ascii="Angsana New" w:eastAsia="MS Mincho" w:hAnsi="Angsana New"/>
          <w:sz w:val="30"/>
          <w:szCs w:val="30"/>
        </w:rPr>
        <w:t xml:space="preserve"> </w:t>
      </w:r>
      <w:r w:rsidR="00341DE6" w:rsidRPr="002C5644">
        <w:rPr>
          <w:rFonts w:ascii="Angsana New" w:eastAsia="MS Mincho" w:hAnsi="Angsana New" w:hint="cs"/>
          <w:sz w:val="30"/>
          <w:szCs w:val="30"/>
          <w:cs/>
        </w:rPr>
        <w:t xml:space="preserve">(เดิมชื่อ บริษัท </w:t>
      </w:r>
      <w:r w:rsidRPr="002C5644">
        <w:rPr>
          <w:rFonts w:ascii="Angsana New" w:eastAsia="MS Mincho" w:hAnsi="Angsana New"/>
          <w:sz w:val="30"/>
          <w:szCs w:val="30"/>
          <w:cs/>
        </w:rPr>
        <w:t>แผ่นดินธรรม พร็อพเพอร์ตี้ ดีเวลลอปเม้นท์ จำกัด</w:t>
      </w:r>
      <w:r w:rsidR="00341DE6" w:rsidRPr="002C5644">
        <w:rPr>
          <w:rFonts w:ascii="Angsana New" w:eastAsia="MS Mincho" w:hAnsi="Angsana New"/>
          <w:sz w:val="30"/>
          <w:szCs w:val="30"/>
        </w:rPr>
        <w:t>)</w:t>
      </w:r>
      <w:r w:rsidRPr="002C5644">
        <w:rPr>
          <w:rFonts w:ascii="Angsana New" w:eastAsia="MS Mincho" w:hAnsi="Angsana New"/>
          <w:sz w:val="30"/>
          <w:szCs w:val="30"/>
          <w:cs/>
        </w:rPr>
        <w:t xml:space="preserve"> และ </w:t>
      </w:r>
      <w:r w:rsidRPr="002C5644">
        <w:rPr>
          <w:rFonts w:ascii="Angsana New" w:eastAsia="MS Mincho" w:hAnsi="Angsana New"/>
          <w:sz w:val="30"/>
          <w:szCs w:val="30"/>
        </w:rPr>
        <w:t>Okura Nikko Hotel Management Company Limited (“</w:t>
      </w:r>
      <w:r w:rsidRPr="002C5644">
        <w:rPr>
          <w:rFonts w:ascii="Angsana New" w:eastAsia="MS Mincho" w:hAnsi="Angsana New"/>
          <w:sz w:val="30"/>
          <w:szCs w:val="30"/>
          <w:cs/>
        </w:rPr>
        <w:t>บริษัทผู้บริหารโรงแรม”)</w:t>
      </w:r>
      <w:r w:rsidRPr="002C5644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2C5644">
        <w:rPr>
          <w:rFonts w:ascii="Angsana New" w:eastAsia="MS Mincho" w:hAnsi="Angsana New"/>
          <w:sz w:val="30"/>
          <w:szCs w:val="30"/>
          <w:cs/>
        </w:rPr>
        <w:t>โดยบริษัท</w:t>
      </w:r>
      <w:r w:rsidR="00E56EE9" w:rsidRPr="002C5644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2C5644">
        <w:rPr>
          <w:rFonts w:ascii="Angsana New" w:eastAsia="MS Mincho" w:hAnsi="Angsana New"/>
          <w:sz w:val="30"/>
          <w:szCs w:val="30"/>
          <w:cs/>
        </w:rPr>
        <w:t>ได้โอนหน้าที่และภาระผูกพันตามสัญญาการบริหารโรงแรม ซึ่ง</w:t>
      </w:r>
      <w:r w:rsidR="00135F0A" w:rsidRPr="002C5644">
        <w:rPr>
          <w:rFonts w:ascii="Angsana New" w:eastAsia="MS Mincho" w:hAnsi="Angsana New" w:hint="cs"/>
          <w:sz w:val="30"/>
          <w:szCs w:val="30"/>
          <w:cs/>
        </w:rPr>
        <w:t>บริษัท</w:t>
      </w:r>
      <w:r w:rsidRPr="002C5644">
        <w:rPr>
          <w:rFonts w:ascii="Angsana New" w:eastAsia="MS Mincho" w:hAnsi="Angsana New"/>
          <w:sz w:val="30"/>
          <w:szCs w:val="30"/>
          <w:cs/>
        </w:rPr>
        <w:t>ผู้บริหารโรงแรมจะให้บริการด้านการบริหารงานและงานด้านการตลาดแก่บริษัท</w:t>
      </w:r>
      <w:r w:rsidR="00E56EE9" w:rsidRPr="002C5644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2C5644">
        <w:rPr>
          <w:rFonts w:ascii="Angsana New" w:eastAsia="MS Mincho" w:hAnsi="Angsana New"/>
          <w:sz w:val="30"/>
          <w:szCs w:val="30"/>
          <w:cs/>
        </w:rPr>
        <w:t>ตามระยะเวลาของสัญญาที่</w:t>
      </w:r>
      <w:r w:rsidRPr="002C5644">
        <w:rPr>
          <w:rFonts w:ascii="Angsana New" w:eastAsia="MS Mincho" w:hAnsi="Angsana New"/>
          <w:spacing w:val="-2"/>
          <w:sz w:val="30"/>
          <w:szCs w:val="30"/>
          <w:cs/>
        </w:rPr>
        <w:t>เหลืออยู่</w:t>
      </w:r>
      <w:r w:rsidR="0021656F" w:rsidRPr="002C5644">
        <w:rPr>
          <w:rFonts w:ascii="Angsana New" w:eastAsia="MS Mincho" w:hAnsi="Angsana New"/>
          <w:spacing w:val="-2"/>
          <w:sz w:val="30"/>
          <w:szCs w:val="30"/>
        </w:rPr>
        <w:t xml:space="preserve"> </w:t>
      </w:r>
      <w:r w:rsidRPr="002C5644">
        <w:rPr>
          <w:rFonts w:ascii="Angsana New" w:eastAsia="MS Mincho" w:hAnsi="Angsana New"/>
          <w:spacing w:val="-2"/>
          <w:sz w:val="30"/>
          <w:szCs w:val="30"/>
          <w:cs/>
        </w:rPr>
        <w:t>ซึ่งจะสิ้นสุดในเดือนพฤษภาคม 2570 และสามารถต่ออายุสัญญาได้ตามที่กำหนดไว้ในสัญญา โดยบริษัท</w:t>
      </w:r>
      <w:r w:rsidR="00E56EE9" w:rsidRPr="002C5644">
        <w:rPr>
          <w:rFonts w:ascii="Angsana New" w:eastAsia="MS Mincho" w:hAnsi="Angsana New" w:hint="cs"/>
          <w:spacing w:val="-2"/>
          <w:sz w:val="30"/>
          <w:szCs w:val="30"/>
          <w:cs/>
        </w:rPr>
        <w:t>ย่อย</w:t>
      </w:r>
      <w:r w:rsidRPr="002C5644">
        <w:rPr>
          <w:rFonts w:ascii="Angsana New" w:eastAsia="MS Mincho" w:hAnsi="Angsana New"/>
          <w:sz w:val="30"/>
          <w:szCs w:val="30"/>
          <w:cs/>
        </w:rPr>
        <w:t>มีภาระผูกพันที่จะต้องจ่ายค่าธรรมเนียมบริหารและค่าส่วนแบ่งการตลาดตามเกณฑ์ที่</w:t>
      </w:r>
      <w:r w:rsidR="00D4005E">
        <w:rPr>
          <w:rFonts w:ascii="Angsana New" w:eastAsia="MS Mincho" w:hAnsi="Angsana New"/>
          <w:sz w:val="30"/>
          <w:szCs w:val="30"/>
        </w:rPr>
        <w:br/>
      </w:r>
      <w:r w:rsidRPr="002C5644">
        <w:rPr>
          <w:rFonts w:ascii="Angsana New" w:eastAsia="MS Mincho" w:hAnsi="Angsana New"/>
          <w:sz w:val="30"/>
          <w:szCs w:val="30"/>
          <w:cs/>
        </w:rPr>
        <w:t>ระบุไว้ในสัญญา</w:t>
      </w:r>
    </w:p>
    <w:p w14:paraId="260F8475" w14:textId="77777777" w:rsidR="00DD7B66" w:rsidRPr="00D60601" w:rsidRDefault="00DD7B66" w:rsidP="00A72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BEC120" w14:textId="77777777" w:rsidR="00A83E15" w:rsidRDefault="00A83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bookmarkStart w:id="35" w:name="_Hlk211618"/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C5932FA" w14:textId="6AC17BFE" w:rsidR="000249CD" w:rsidRPr="002C5644" w:rsidRDefault="00E855E5" w:rsidP="00E84940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29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2C5644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bookmarkEnd w:id="35"/>
    <w:p w14:paraId="45057CAF" w14:textId="77777777" w:rsidR="00113195" w:rsidRPr="00D60601" w:rsidRDefault="00113195" w:rsidP="00113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sz w:val="30"/>
          <w:szCs w:val="30"/>
        </w:rPr>
      </w:pPr>
    </w:p>
    <w:p w14:paraId="2C3CC54E" w14:textId="6EC1217B" w:rsidR="00C6630C" w:rsidRPr="00C6630C" w:rsidRDefault="00C6630C" w:rsidP="00F02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  <w:bookmarkStart w:id="36" w:name="_Hlk1919363"/>
      <w:r w:rsidRPr="00C6630C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การรวมธุรกิจภายใต้การควบคุมเดียวกัน </w:t>
      </w:r>
    </w:p>
    <w:p w14:paraId="2A904B4F" w14:textId="77777777" w:rsidR="00C6630C" w:rsidRDefault="00C6630C" w:rsidP="00F02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7BD53E5" w14:textId="40D556E5" w:rsidR="00F02468" w:rsidRDefault="00D60601" w:rsidP="00F02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บริษัทได้ตกลงทำสัญญาซื้อขายหุ้นผ่านทางบริษัท</w:t>
      </w:r>
      <w:r w:rsidR="00AF5D5E">
        <w:rPr>
          <w:rFonts w:ascii="Angsana New" w:hAnsi="Angsana New" w:hint="cs"/>
          <w:sz w:val="30"/>
          <w:szCs w:val="30"/>
          <w:cs/>
        </w:rPr>
        <w:t xml:space="preserve"> ทีซีซี โฮเทล แอสเสท แมนเนจเม้นท์</w:t>
      </w:r>
      <w:r w:rsidR="00AF5D5E">
        <w:rPr>
          <w:rFonts w:ascii="Angsana New" w:hAnsi="Angsana New" w:hint="cs"/>
          <w:sz w:val="30"/>
          <w:szCs w:val="30"/>
        </w:rPr>
        <w:t> </w:t>
      </w:r>
      <w:r w:rsidR="00AF5D5E">
        <w:rPr>
          <w:rFonts w:ascii="Angsana New" w:hAnsi="Angsana New" w:hint="cs"/>
          <w:sz w:val="30"/>
          <w:szCs w:val="30"/>
          <w:cs/>
        </w:rPr>
        <w:t xml:space="preserve"> จำกัด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ซึ่งเป็นบริษัทย่อยทางตรงของบริษัทเมื่อวันที่ 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1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มีนาคม 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2562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กับกิจการที่เกี่ยวข้องกัน เพื่อซื้อร้อยละ 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100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ของส่วนได้เสียของ</w:t>
      </w:r>
      <w:r w:rsidR="006F4521">
        <w:rPr>
          <w:rFonts w:ascii="Angsana New" w:hAnsi="Angsana New"/>
          <w:snapToGrid w:val="0"/>
          <w:sz w:val="30"/>
          <w:szCs w:val="30"/>
          <w:cs/>
          <w:lang w:eastAsia="th-TH"/>
        </w:rPr>
        <w:br/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11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 ที่ประกอบธุรกิจโรงแรมและบริการที่เกี่ยวข้อง</w:t>
      </w:r>
      <w:r w:rsidR="00F20D0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และธุรกิจให้เช่าและให้บริการอาคารพาณิชยกรรม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ดังนี้ </w:t>
      </w:r>
    </w:p>
    <w:p w14:paraId="2A237876" w14:textId="77777777" w:rsidR="00F02468" w:rsidRPr="00F02468" w:rsidRDefault="00F02468" w:rsidP="00F02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5FE9321" w14:textId="77777777" w:rsidR="00C6630C" w:rsidRDefault="00F02468" w:rsidP="006026B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นิวมัลตี้ไมน์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</w:t>
      </w:r>
      <w:r w:rsidR="009F45AD"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ำ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กัด</w:t>
      </w:r>
    </w:p>
    <w:p w14:paraId="348BA8B8" w14:textId="77777777" w:rsidR="00C6630C" w:rsidRDefault="00F02468" w:rsidP="006026B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ทีซีซี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ลักซ์ชูรีโฮเทลส์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รีสอร์ท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</w:t>
      </w:r>
      <w:r w:rsidR="009F45AD"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ำ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กัด</w:t>
      </w:r>
    </w:p>
    <w:p w14:paraId="20856AC6" w14:textId="77777777" w:rsidR="00C6630C" w:rsidRDefault="00F02468" w:rsidP="006026B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ทีซีซี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โฮเทล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คอลเล็คชั่น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</w:t>
      </w:r>
      <w:r w:rsidR="009F45AD"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ำ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กัด</w:t>
      </w:r>
    </w:p>
    <w:p w14:paraId="1BEBB588" w14:textId="77777777" w:rsidR="00C6630C" w:rsidRDefault="00F02468" w:rsidP="006026B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สิริทรัพย์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พัฒนา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</w:t>
      </w:r>
      <w:r w:rsidR="009F45AD"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ำ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กัด</w:t>
      </w:r>
    </w:p>
    <w:p w14:paraId="4F17CBC7" w14:textId="77777777" w:rsidR="00C6630C" w:rsidRDefault="00F02468" w:rsidP="006026B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ทีซีซีซีแอล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จอมเทียน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</w:t>
      </w:r>
      <w:r w:rsidR="009F45AD"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ำ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กัด</w:t>
      </w:r>
    </w:p>
    <w:p w14:paraId="79AC6154" w14:textId="77777777" w:rsidR="00C6630C" w:rsidRDefault="00F02468" w:rsidP="006026B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ทีซีซี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พัทยา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</w:t>
      </w:r>
      <w:r w:rsidR="009F45AD"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ำ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กัด</w:t>
      </w:r>
    </w:p>
    <w:p w14:paraId="2C0F4B0F" w14:textId="77777777" w:rsidR="00C6630C" w:rsidRDefault="00F02468" w:rsidP="006026B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ทีซีซี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โฮเทลส์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แมนเนจเม</w:t>
      </w:r>
      <w:r w:rsidR="009F45AD"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้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นท์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</w:t>
      </w:r>
      <w:r w:rsidR="009F45AD"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ำ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กัด</w:t>
      </w:r>
    </w:p>
    <w:p w14:paraId="6C255745" w14:textId="77777777" w:rsidR="00C6630C" w:rsidRDefault="00F02468" w:rsidP="006026B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ผดุงลาภ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</w:t>
      </w:r>
      <w:r w:rsidR="009F45AD"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ำ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กัด</w:t>
      </w:r>
    </w:p>
    <w:p w14:paraId="2C0A5F94" w14:textId="77777777" w:rsidR="00C6630C" w:rsidRDefault="00F02468" w:rsidP="006026B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รีเทล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เวิลด์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/>
          <w:snapToGrid w:val="0"/>
          <w:sz w:val="30"/>
          <w:szCs w:val="30"/>
          <w:lang w:eastAsia="th-TH"/>
        </w:rPr>
        <w:t>8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</w:t>
      </w:r>
      <w:r w:rsidR="009F45AD"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ำ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กัด</w:t>
      </w:r>
    </w:p>
    <w:p w14:paraId="5FC93BB4" w14:textId="77777777" w:rsidR="00C6630C" w:rsidRDefault="00F02468" w:rsidP="006026B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คอนเซพ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แลนด์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/>
          <w:snapToGrid w:val="0"/>
          <w:sz w:val="30"/>
          <w:szCs w:val="30"/>
          <w:lang w:eastAsia="th-TH"/>
        </w:rPr>
        <w:t>9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</w:t>
      </w:r>
      <w:r w:rsidR="009F45AD"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ำ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กัด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</w:t>
      </w:r>
    </w:p>
    <w:p w14:paraId="028E2DEF" w14:textId="36150763" w:rsidR="00F02468" w:rsidRPr="00C6630C" w:rsidRDefault="00F02468" w:rsidP="006026B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โฮเทลส์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เวิลด์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/>
          <w:snapToGrid w:val="0"/>
          <w:sz w:val="30"/>
          <w:szCs w:val="30"/>
          <w:lang w:eastAsia="th-TH"/>
        </w:rPr>
        <w:t>7</w:t>
      </w:r>
      <w:r w:rsidRPr="00C6630C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</w:t>
      </w:r>
      <w:r w:rsidR="009F45AD"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ำ</w:t>
      </w:r>
      <w:r w:rsidRPr="00C6630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กัด</w:t>
      </w:r>
    </w:p>
    <w:p w14:paraId="48DE0893" w14:textId="77777777" w:rsidR="00F02468" w:rsidRDefault="00F02468" w:rsidP="00F02468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</w:p>
    <w:p w14:paraId="3FA332D7" w14:textId="33BEEA54" w:rsidR="00F02468" w:rsidRPr="000D49A2" w:rsidRDefault="00F02468" w:rsidP="006F45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29"/>
        <w:jc w:val="thaiDistribute"/>
        <w:rPr>
          <w:rFonts w:ascii="Angsana New" w:hAnsi="Angsana New"/>
          <w:sz w:val="30"/>
          <w:szCs w:val="30"/>
        </w:rPr>
      </w:pPr>
      <w:r w:rsidRPr="00971BD4">
        <w:rPr>
          <w:rFonts w:ascii="Angsana New" w:hAnsi="Angsana New" w:hint="cs"/>
          <w:sz w:val="30"/>
          <w:szCs w:val="30"/>
          <w:cs/>
        </w:rPr>
        <w:t>แผนการ</w:t>
      </w:r>
      <w:r w:rsidR="00764EB3">
        <w:rPr>
          <w:rFonts w:ascii="Angsana New" w:hAnsi="Angsana New" w:hint="cs"/>
          <w:sz w:val="30"/>
          <w:szCs w:val="30"/>
          <w:cs/>
        </w:rPr>
        <w:t>ซ</w:t>
      </w:r>
      <w:r w:rsidR="000D558F">
        <w:rPr>
          <w:rFonts w:ascii="Angsana New" w:hAnsi="Angsana New" w:hint="cs"/>
          <w:sz w:val="30"/>
          <w:szCs w:val="30"/>
          <w:cs/>
        </w:rPr>
        <w:t>ื้อ</w:t>
      </w:r>
      <w:r w:rsidR="00F54149" w:rsidRPr="00971BD4">
        <w:rPr>
          <w:rFonts w:ascii="Angsana New" w:hAnsi="Angsana New" w:hint="cs"/>
          <w:sz w:val="30"/>
          <w:szCs w:val="30"/>
          <w:cs/>
        </w:rPr>
        <w:t>หุ้น</w:t>
      </w:r>
      <w:r w:rsidRPr="00971BD4">
        <w:rPr>
          <w:rFonts w:ascii="Angsana New" w:hAnsi="Angsana New" w:hint="cs"/>
          <w:sz w:val="30"/>
          <w:szCs w:val="30"/>
          <w:cs/>
        </w:rPr>
        <w:t xml:space="preserve">ดังกล่าวได้รับอนุมัติจากคณะกรรมการเมื่อวันที่ </w:t>
      </w:r>
      <w:r w:rsidRPr="00971BD4">
        <w:rPr>
          <w:rFonts w:ascii="Angsana New" w:hAnsi="Angsana New"/>
          <w:sz w:val="30"/>
          <w:szCs w:val="30"/>
        </w:rPr>
        <w:t xml:space="preserve">22 </w:t>
      </w:r>
      <w:r w:rsidRPr="00971BD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971BD4">
        <w:rPr>
          <w:rFonts w:ascii="Angsana New" w:hAnsi="Angsana New"/>
          <w:sz w:val="30"/>
          <w:szCs w:val="30"/>
        </w:rPr>
        <w:t xml:space="preserve">2562 </w:t>
      </w:r>
      <w:r w:rsidRPr="00971BD4">
        <w:rPr>
          <w:rFonts w:ascii="Angsana New" w:hAnsi="Angsana New" w:hint="cs"/>
          <w:sz w:val="30"/>
          <w:szCs w:val="30"/>
          <w:cs/>
        </w:rPr>
        <w:t>และได้เปิดเผยไว้ใน</w:t>
      </w:r>
      <w:r w:rsidR="00031B30" w:rsidRPr="00971BD4">
        <w:rPr>
          <w:rFonts w:ascii="Angsana New" w:hAnsi="Angsana New"/>
          <w:sz w:val="30"/>
          <w:szCs w:val="30"/>
          <w:cs/>
        </w:rPr>
        <w:br/>
      </w:r>
      <w:r w:rsidRPr="00971BD4">
        <w:rPr>
          <w:rFonts w:ascii="Angsana New" w:hAnsi="Angsana New" w:hint="cs"/>
          <w:sz w:val="30"/>
          <w:szCs w:val="30"/>
          <w:cs/>
        </w:rPr>
        <w:t xml:space="preserve">หนังสือชี้ชวน รายการดังกล่าวเสร็จสิ้นเมื่อวันที่ </w:t>
      </w:r>
      <w:r w:rsidR="00417713" w:rsidRPr="00971BD4">
        <w:rPr>
          <w:rFonts w:ascii="Angsana New" w:hAnsi="Angsana New"/>
          <w:sz w:val="30"/>
          <w:szCs w:val="30"/>
        </w:rPr>
        <w:t>1</w:t>
      </w:r>
      <w:r w:rsidRPr="00971BD4">
        <w:rPr>
          <w:rFonts w:ascii="Angsana New" w:hAnsi="Angsana New"/>
          <w:sz w:val="30"/>
          <w:szCs w:val="30"/>
        </w:rPr>
        <w:t xml:space="preserve"> </w:t>
      </w:r>
      <w:r w:rsidRPr="00971BD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971BD4">
        <w:rPr>
          <w:rFonts w:ascii="Angsana New" w:hAnsi="Angsana New"/>
          <w:sz w:val="30"/>
          <w:szCs w:val="30"/>
        </w:rPr>
        <w:t xml:space="preserve">2563 </w:t>
      </w:r>
      <w:r w:rsidRPr="00971BD4">
        <w:rPr>
          <w:rFonts w:ascii="Angsana New" w:hAnsi="Angsana New" w:hint="cs"/>
          <w:sz w:val="30"/>
          <w:szCs w:val="30"/>
          <w:cs/>
        </w:rPr>
        <w:t>โดยชำระเป็นเงินสดสำหรับการเข้าซื้อ</w:t>
      </w:r>
      <w:r w:rsidR="00971BD4" w:rsidRPr="00971BD4">
        <w:rPr>
          <w:rFonts w:ascii="Angsana New" w:hAnsi="Angsana New" w:hint="cs"/>
          <w:sz w:val="30"/>
          <w:szCs w:val="30"/>
          <w:cs/>
        </w:rPr>
        <w:t>หุ้น</w:t>
      </w:r>
      <w:r w:rsidR="00465329" w:rsidRPr="00971BD4">
        <w:rPr>
          <w:rFonts w:ascii="Angsana New" w:hAnsi="Angsana New" w:hint="cs"/>
          <w:sz w:val="30"/>
          <w:szCs w:val="30"/>
          <w:cs/>
        </w:rPr>
        <w:t>ขั้นต้น</w:t>
      </w:r>
      <w:r w:rsidRPr="00971BD4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971BD4">
        <w:rPr>
          <w:rFonts w:ascii="Angsana New" w:hAnsi="Angsana New"/>
          <w:sz w:val="30"/>
          <w:szCs w:val="30"/>
        </w:rPr>
        <w:t xml:space="preserve">26,229 </w:t>
      </w:r>
      <w:r w:rsidRPr="00971BD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E667BB" w:rsidRPr="00971BD4">
        <w:rPr>
          <w:rFonts w:ascii="Angsana New" w:hAnsi="Angsana New" w:hint="cs"/>
          <w:sz w:val="30"/>
          <w:szCs w:val="30"/>
          <w:cs/>
        </w:rPr>
        <w:t>อย่างไรก็ตาม ณ วันที่งบการเงิน</w:t>
      </w:r>
      <w:r w:rsidR="00935A72" w:rsidRPr="00971BD4">
        <w:rPr>
          <w:rFonts w:ascii="Angsana New" w:hAnsi="Angsana New" w:hint="cs"/>
          <w:sz w:val="30"/>
          <w:szCs w:val="30"/>
          <w:cs/>
        </w:rPr>
        <w:t>รวมนี้ได้รับอนุมัติ มูลค่า</w:t>
      </w:r>
      <w:r w:rsidR="00971BD4" w:rsidRPr="00971BD4">
        <w:rPr>
          <w:rFonts w:ascii="Angsana New" w:hAnsi="Angsana New" w:hint="cs"/>
          <w:sz w:val="30"/>
          <w:szCs w:val="30"/>
          <w:cs/>
        </w:rPr>
        <w:t>ซื้อขาย</w:t>
      </w:r>
      <w:r w:rsidR="00935A72" w:rsidRPr="00971BD4">
        <w:rPr>
          <w:rFonts w:ascii="Angsana New" w:hAnsi="Angsana New" w:hint="cs"/>
          <w:sz w:val="30"/>
          <w:szCs w:val="30"/>
          <w:cs/>
        </w:rPr>
        <w:t>ยังไม่เสร็จสมบูรณ์ ดังนั้นราคาซื้อ</w:t>
      </w:r>
      <w:r w:rsidR="00971BD4" w:rsidRPr="00971BD4">
        <w:rPr>
          <w:rFonts w:ascii="Angsana New" w:hAnsi="Angsana New" w:hint="cs"/>
          <w:sz w:val="30"/>
          <w:szCs w:val="30"/>
          <w:cs/>
        </w:rPr>
        <w:t>หุ้น</w:t>
      </w:r>
      <w:r w:rsidR="00935A72" w:rsidRPr="00971BD4">
        <w:rPr>
          <w:rFonts w:ascii="Angsana New" w:hAnsi="Angsana New" w:hint="cs"/>
          <w:sz w:val="30"/>
          <w:szCs w:val="30"/>
          <w:cs/>
        </w:rPr>
        <w:t>เป็นมูลค่าประมาณการ ณ วันที่ซื้อ</w:t>
      </w:r>
      <w:r w:rsidR="00971BD4" w:rsidRPr="00971BD4">
        <w:rPr>
          <w:rFonts w:ascii="Angsana New" w:hAnsi="Angsana New" w:hint="cs"/>
          <w:sz w:val="30"/>
          <w:szCs w:val="30"/>
          <w:cs/>
        </w:rPr>
        <w:t>หุ้นดังกล่าว</w:t>
      </w:r>
      <w:r w:rsidR="00935A72" w:rsidRPr="00971BD4">
        <w:rPr>
          <w:rFonts w:ascii="Angsana New" w:hAnsi="Angsana New" w:hint="cs"/>
          <w:sz w:val="30"/>
          <w:szCs w:val="30"/>
          <w:cs/>
        </w:rPr>
        <w:t xml:space="preserve"> </w:t>
      </w:r>
      <w:r w:rsidR="00465329" w:rsidRPr="00971BD4">
        <w:rPr>
          <w:rFonts w:ascii="Angsana New" w:hAnsi="Angsana New" w:hint="cs"/>
          <w:sz w:val="30"/>
          <w:szCs w:val="30"/>
          <w:cs/>
        </w:rPr>
        <w:t>ทั้งนี้</w:t>
      </w:r>
      <w:r w:rsidR="00E667BB" w:rsidRPr="00971BD4">
        <w:rPr>
          <w:rFonts w:ascii="Angsana New" w:hAnsi="Angsana New" w:hint="cs"/>
          <w:sz w:val="30"/>
          <w:szCs w:val="30"/>
          <w:cs/>
        </w:rPr>
        <w:t>ร</w:t>
      </w:r>
      <w:r w:rsidR="00465329" w:rsidRPr="00971BD4">
        <w:rPr>
          <w:rFonts w:ascii="Angsana New" w:hAnsi="Angsana New" w:hint="cs"/>
          <w:sz w:val="30"/>
          <w:szCs w:val="30"/>
          <w:cs/>
        </w:rPr>
        <w:t>าคาซื้อจะมีการปรับปรุงในภายหลัง</w:t>
      </w:r>
    </w:p>
    <w:p w14:paraId="009D0313" w14:textId="228B9811" w:rsidR="00F02468" w:rsidRPr="000D49A2" w:rsidRDefault="00F02468" w:rsidP="00F02468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</w:p>
    <w:p w14:paraId="0023BFBB" w14:textId="264E0ECE" w:rsidR="00C6630C" w:rsidRPr="000D49A2" w:rsidRDefault="006E7EEA" w:rsidP="00A83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2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D49A2">
        <w:rPr>
          <w:rFonts w:ascii="Angsana New" w:hAnsi="Angsana New" w:hint="cs"/>
          <w:i/>
          <w:iCs/>
          <w:sz w:val="30"/>
          <w:szCs w:val="30"/>
          <w:cs/>
        </w:rPr>
        <w:t>เงินกู้ยืมและสัญญาเงินกู้ยืม</w:t>
      </w:r>
    </w:p>
    <w:p w14:paraId="03FEEA81" w14:textId="77777777" w:rsidR="00C6630C" w:rsidRPr="000D49A2" w:rsidRDefault="00C6630C" w:rsidP="00105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29"/>
        <w:jc w:val="thaiDistribute"/>
        <w:rPr>
          <w:rFonts w:ascii="Angsana New" w:hAnsi="Angsana New"/>
          <w:sz w:val="30"/>
          <w:szCs w:val="30"/>
        </w:rPr>
      </w:pPr>
    </w:p>
    <w:p w14:paraId="60558570" w14:textId="08B03F9E" w:rsidR="00F02468" w:rsidRPr="00A83E15" w:rsidRDefault="00F02468" w:rsidP="00A83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29"/>
        <w:jc w:val="thaiDistribute"/>
        <w:rPr>
          <w:rFonts w:ascii="Angsana New" w:hAnsi="Angsana New"/>
          <w:sz w:val="30"/>
          <w:szCs w:val="30"/>
        </w:rPr>
      </w:pPr>
      <w:r w:rsidRPr="000D49A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D49A2">
        <w:rPr>
          <w:rFonts w:ascii="Angsana New" w:hAnsi="Angsana New"/>
          <w:sz w:val="30"/>
          <w:szCs w:val="30"/>
        </w:rPr>
        <w:t xml:space="preserve">3 </w:t>
      </w:r>
      <w:r w:rsidR="00AF5D5E" w:rsidRPr="000D49A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AF5D5E" w:rsidRPr="000D49A2">
        <w:rPr>
          <w:rFonts w:ascii="Angsana New" w:hAnsi="Angsana New"/>
          <w:sz w:val="30"/>
          <w:szCs w:val="30"/>
        </w:rPr>
        <w:t xml:space="preserve">2563 </w:t>
      </w:r>
      <w:r w:rsidR="00C6630C" w:rsidRPr="000D49A2">
        <w:rPr>
          <w:rFonts w:ascii="Angsana New" w:hAnsi="Angsana New" w:hint="cs"/>
          <w:sz w:val="30"/>
          <w:szCs w:val="30"/>
          <w:cs/>
        </w:rPr>
        <w:t>บริษัท</w:t>
      </w:r>
      <w:r w:rsidR="00AF5D5E" w:rsidRPr="000D49A2">
        <w:rPr>
          <w:rFonts w:ascii="Angsana New" w:hAnsi="Angsana New" w:hint="cs"/>
          <w:sz w:val="30"/>
          <w:szCs w:val="30"/>
          <w:cs/>
        </w:rPr>
        <w:t xml:space="preserve">เบิกใช้เงินกู้ยืมระยะสั้นเป็นจำนวน </w:t>
      </w:r>
      <w:r w:rsidR="00AF5D5E" w:rsidRPr="000D49A2">
        <w:rPr>
          <w:rFonts w:ascii="Angsana New" w:hAnsi="Angsana New"/>
          <w:sz w:val="30"/>
          <w:szCs w:val="30"/>
        </w:rPr>
        <w:t xml:space="preserve">1,512 </w:t>
      </w:r>
      <w:r w:rsidR="00AF5D5E" w:rsidRPr="000D49A2">
        <w:rPr>
          <w:rFonts w:ascii="Angsana New" w:hAnsi="Angsana New" w:hint="cs"/>
          <w:sz w:val="30"/>
          <w:szCs w:val="30"/>
          <w:cs/>
        </w:rPr>
        <w:t>ล้านบาท จากวงเงินสินเชื่อ</w:t>
      </w:r>
      <w:r w:rsidR="008E05CB" w:rsidRPr="000D49A2">
        <w:rPr>
          <w:rFonts w:ascii="Angsana New" w:hAnsi="Angsana New" w:hint="cs"/>
          <w:sz w:val="30"/>
          <w:szCs w:val="30"/>
          <w:cs/>
        </w:rPr>
        <w:t>เดิม</w:t>
      </w:r>
      <w:r w:rsidR="00AF5D5E" w:rsidRPr="000D49A2">
        <w:rPr>
          <w:rFonts w:ascii="Angsana New" w:hAnsi="Angsana New" w:hint="cs"/>
          <w:sz w:val="30"/>
          <w:szCs w:val="30"/>
          <w:cs/>
        </w:rPr>
        <w:t xml:space="preserve">ที่มีอยู่ </w:t>
      </w:r>
      <w:r w:rsidR="00AF5D5E" w:rsidRPr="000D49A2">
        <w:rPr>
          <w:rFonts w:ascii="Angsana New" w:hAnsi="Angsana New"/>
          <w:sz w:val="30"/>
          <w:szCs w:val="30"/>
        </w:rPr>
        <w:t xml:space="preserve">2,000 </w:t>
      </w:r>
      <w:r w:rsidR="00AF5D5E" w:rsidRPr="000D49A2">
        <w:rPr>
          <w:rFonts w:ascii="Angsana New" w:hAnsi="Angsana New" w:hint="cs"/>
          <w:sz w:val="30"/>
          <w:szCs w:val="30"/>
          <w:cs/>
        </w:rPr>
        <w:t>ล้านบาท ตามสัญญาเงินกู้ระยะสั้นกับสถาบันการเงินในประเทศแห่งหนึ่ง เงินกู้ยืมดังกล่าวมี</w:t>
      </w:r>
      <w:r w:rsidR="00CA79A0">
        <w:rPr>
          <w:rFonts w:ascii="Angsana New" w:hAnsi="Angsana New" w:hint="cs"/>
          <w:sz w:val="30"/>
          <w:szCs w:val="30"/>
          <w:cs/>
        </w:rPr>
        <w:t xml:space="preserve">อัตราดอกเบี้ยลอยตัวที่ </w:t>
      </w:r>
      <w:r w:rsidR="00CA79A0">
        <w:rPr>
          <w:rFonts w:ascii="Angsana New" w:hAnsi="Angsana New" w:hint="cs"/>
          <w:sz w:val="30"/>
          <w:szCs w:val="30"/>
        </w:rPr>
        <w:t xml:space="preserve">MMR </w:t>
      </w:r>
      <w:r w:rsidR="00CA79A0">
        <w:rPr>
          <w:rFonts w:ascii="Angsana New" w:hAnsi="Angsana New" w:hint="cs"/>
          <w:sz w:val="30"/>
          <w:szCs w:val="30"/>
          <w:cs/>
        </w:rPr>
        <w:t>ต่อปี</w:t>
      </w:r>
      <w:r w:rsidR="00AF5D5E" w:rsidRPr="000D49A2">
        <w:rPr>
          <w:rFonts w:ascii="Angsana New" w:hAnsi="Angsana New" w:hint="cs"/>
          <w:sz w:val="30"/>
          <w:szCs w:val="30"/>
          <w:cs/>
        </w:rPr>
        <w:t>และกำหนดชำระคืนเมื่อทวงถาม</w:t>
      </w:r>
      <w:r w:rsidR="00AF5D5E" w:rsidRPr="00A83E1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9527C32" w14:textId="33B7074E" w:rsidR="00C6630C" w:rsidRDefault="00C66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34B8320" w14:textId="1A012C6F" w:rsidR="00AF5D5E" w:rsidRPr="00942BC5" w:rsidRDefault="00AF5D5E" w:rsidP="00DB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942BC5">
        <w:rPr>
          <w:rFonts w:ascii="Angsana New" w:hAnsi="Angsana New" w:hint="cs"/>
          <w:sz w:val="30"/>
          <w:szCs w:val="30"/>
          <w:cs/>
        </w:rPr>
        <w:lastRenderedPageBreak/>
        <w:t xml:space="preserve">ในวันเดียวกันบริษัทเบิกใช้เงินกู้ยืมระยะยาว เป็นจำนวนเงิน </w:t>
      </w:r>
      <w:r w:rsidRPr="00942BC5">
        <w:rPr>
          <w:rFonts w:ascii="Angsana New" w:hAnsi="Angsana New"/>
          <w:sz w:val="30"/>
          <w:szCs w:val="30"/>
        </w:rPr>
        <w:t xml:space="preserve">11,300 </w:t>
      </w:r>
      <w:r w:rsidRPr="00942BC5">
        <w:rPr>
          <w:rFonts w:ascii="Angsana New" w:hAnsi="Angsana New" w:hint="cs"/>
          <w:sz w:val="30"/>
          <w:szCs w:val="30"/>
          <w:cs/>
        </w:rPr>
        <w:t>ล้านบาท จากวงเงินสินเชื่อ</w:t>
      </w:r>
      <w:r w:rsidR="008E05CB" w:rsidRPr="00942BC5">
        <w:rPr>
          <w:rFonts w:ascii="Angsana New" w:hAnsi="Angsana New" w:hint="cs"/>
          <w:sz w:val="30"/>
          <w:szCs w:val="30"/>
          <w:cs/>
        </w:rPr>
        <w:t>เดิม</w:t>
      </w:r>
      <w:r w:rsidRPr="00942BC5">
        <w:rPr>
          <w:rFonts w:ascii="Angsana New" w:hAnsi="Angsana New" w:hint="cs"/>
          <w:sz w:val="30"/>
          <w:szCs w:val="30"/>
          <w:cs/>
        </w:rPr>
        <w:t xml:space="preserve">ที่มีอยู่ </w:t>
      </w:r>
      <w:r w:rsidRPr="00942BC5">
        <w:rPr>
          <w:rFonts w:ascii="Angsana New" w:hAnsi="Angsana New"/>
          <w:sz w:val="30"/>
          <w:szCs w:val="30"/>
        </w:rPr>
        <w:t xml:space="preserve">2,000 </w:t>
      </w:r>
      <w:r w:rsidRPr="00942BC5">
        <w:rPr>
          <w:rFonts w:ascii="Angsana New" w:hAnsi="Angsana New" w:hint="cs"/>
          <w:sz w:val="30"/>
          <w:szCs w:val="30"/>
          <w:cs/>
        </w:rPr>
        <w:t>ล้านเหรียญสหรัฐ</w:t>
      </w:r>
      <w:r w:rsidR="0053468B" w:rsidRPr="00942BC5">
        <w:rPr>
          <w:rFonts w:ascii="Angsana New" w:hAnsi="Angsana New" w:hint="cs"/>
          <w:sz w:val="30"/>
          <w:szCs w:val="30"/>
          <w:cs/>
        </w:rPr>
        <w:t>โดยประมาณ</w:t>
      </w:r>
      <w:r w:rsidRPr="00942BC5">
        <w:rPr>
          <w:rFonts w:ascii="Angsana New" w:hAnsi="Angsana New" w:hint="cs"/>
          <w:sz w:val="30"/>
          <w:szCs w:val="30"/>
          <w:cs/>
        </w:rPr>
        <w:t xml:space="preserve"> </w:t>
      </w:r>
      <w:r w:rsidRPr="00942BC5">
        <w:rPr>
          <w:rFonts w:ascii="Angsana New" w:hAnsi="Angsana New"/>
          <w:sz w:val="30"/>
          <w:szCs w:val="30"/>
        </w:rPr>
        <w:t xml:space="preserve">(60,662 </w:t>
      </w:r>
      <w:r w:rsidRPr="00942BC5">
        <w:rPr>
          <w:rFonts w:ascii="Angsana New" w:hAnsi="Angsana New" w:hint="cs"/>
          <w:sz w:val="30"/>
          <w:szCs w:val="30"/>
          <w:cs/>
        </w:rPr>
        <w:t>ล้านบาท</w:t>
      </w:r>
      <w:r w:rsidR="00515025" w:rsidRPr="00942BC5">
        <w:rPr>
          <w:rFonts w:ascii="Angsana New" w:hAnsi="Angsana New"/>
          <w:sz w:val="30"/>
          <w:szCs w:val="30"/>
        </w:rPr>
        <w:t xml:space="preserve"> </w:t>
      </w:r>
      <w:r w:rsidR="00515025" w:rsidRPr="00942BC5">
        <w:rPr>
          <w:rFonts w:ascii="Angsana New" w:hAnsi="Angsana New" w:hint="cs"/>
          <w:sz w:val="30"/>
          <w:szCs w:val="30"/>
          <w:cs/>
        </w:rPr>
        <w:t>โดยประมา</w:t>
      </w:r>
      <w:r w:rsidR="00483934" w:rsidRPr="00942BC5">
        <w:rPr>
          <w:rFonts w:ascii="Angsana New" w:hAnsi="Angsana New" w:hint="cs"/>
          <w:sz w:val="30"/>
          <w:szCs w:val="30"/>
          <w:cs/>
        </w:rPr>
        <w:t>ณ</w:t>
      </w:r>
      <w:r w:rsidRPr="00942BC5">
        <w:rPr>
          <w:rFonts w:ascii="Angsana New" w:hAnsi="Angsana New"/>
          <w:sz w:val="30"/>
          <w:szCs w:val="30"/>
        </w:rPr>
        <w:t>)</w:t>
      </w:r>
      <w:r w:rsidRPr="00942BC5">
        <w:rPr>
          <w:rFonts w:ascii="Angsana New" w:hAnsi="Angsana New" w:hint="cs"/>
          <w:sz w:val="30"/>
          <w:szCs w:val="30"/>
          <w:cs/>
        </w:rPr>
        <w:t xml:space="preserve"> ตามสัญญาเงินกู้ยืมระยะยาวกับสถาบันการเงินต่างประเทศแห่งหนึ่งเงินกู้ยืมดังกล่าว</w:t>
      </w:r>
      <w:r w:rsidR="00D72624" w:rsidRPr="00942BC5">
        <w:rPr>
          <w:rFonts w:ascii="Angsana New" w:hAnsi="Angsana New" w:hint="cs"/>
          <w:sz w:val="30"/>
          <w:szCs w:val="30"/>
          <w:cs/>
        </w:rPr>
        <w:t>มี</w:t>
      </w:r>
      <w:r w:rsidRPr="00942BC5">
        <w:rPr>
          <w:rFonts w:ascii="Angsana New" w:hAnsi="Angsana New" w:hint="cs"/>
          <w:sz w:val="30"/>
          <w:szCs w:val="30"/>
          <w:cs/>
        </w:rPr>
        <w:t xml:space="preserve">อัตราดอกเบี้ยที่ </w:t>
      </w:r>
      <w:r w:rsidRPr="00942BC5">
        <w:rPr>
          <w:rFonts w:ascii="Angsana New" w:hAnsi="Angsana New"/>
          <w:sz w:val="30"/>
          <w:szCs w:val="30"/>
        </w:rPr>
        <w:t xml:space="preserve">THBFIX </w:t>
      </w:r>
      <w:r w:rsidRPr="00942BC5">
        <w:rPr>
          <w:rFonts w:ascii="Angsana New" w:hAnsi="Angsana New" w:hint="cs"/>
          <w:sz w:val="30"/>
          <w:szCs w:val="30"/>
          <w:cs/>
        </w:rPr>
        <w:t xml:space="preserve">บวกด้วยอัตราที่ตกลงต่อปี และมีกำหนดชำระคืนในเดือนมกราคม </w:t>
      </w:r>
      <w:r w:rsidRPr="00942BC5">
        <w:rPr>
          <w:rFonts w:ascii="Angsana New" w:hAnsi="Angsana New"/>
          <w:sz w:val="30"/>
          <w:szCs w:val="30"/>
        </w:rPr>
        <w:t xml:space="preserve">2566 </w:t>
      </w:r>
    </w:p>
    <w:p w14:paraId="6C816051" w14:textId="4ADA9AA9" w:rsidR="00F02468" w:rsidRPr="00942BC5" w:rsidRDefault="00F02468" w:rsidP="00DB150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6284ACD" w14:textId="2BFB922B" w:rsidR="0024078B" w:rsidRPr="00942BC5" w:rsidRDefault="00836171" w:rsidP="00DB1501">
      <w:pPr>
        <w:tabs>
          <w:tab w:val="left" w:pos="720"/>
        </w:tabs>
        <w:spacing w:line="216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42BC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42BC5">
        <w:rPr>
          <w:rFonts w:ascii="Angsana New" w:hAnsi="Angsana New"/>
          <w:sz w:val="30"/>
          <w:szCs w:val="30"/>
          <w:cs/>
        </w:rPr>
        <w:t xml:space="preserve"> </w:t>
      </w:r>
      <w:r w:rsidR="000237FC" w:rsidRPr="00942BC5">
        <w:rPr>
          <w:rFonts w:ascii="Angsana New" w:hAnsi="Angsana New"/>
          <w:sz w:val="30"/>
          <w:szCs w:val="30"/>
        </w:rPr>
        <w:t>25</w:t>
      </w:r>
      <w:r w:rsidRPr="00942BC5">
        <w:rPr>
          <w:rFonts w:ascii="Angsana New" w:hAnsi="Angsana New"/>
          <w:sz w:val="30"/>
          <w:szCs w:val="30"/>
          <w:cs/>
        </w:rPr>
        <w:t xml:space="preserve"> </w:t>
      </w:r>
      <w:r w:rsidRPr="00942BC5">
        <w:rPr>
          <w:rFonts w:ascii="Angsana New" w:hAnsi="Angsana New" w:hint="cs"/>
          <w:sz w:val="30"/>
          <w:szCs w:val="30"/>
          <w:cs/>
        </w:rPr>
        <w:t>กุมภาพันธ์</w:t>
      </w:r>
      <w:r w:rsidRPr="00942BC5">
        <w:rPr>
          <w:rFonts w:ascii="Angsana New" w:hAnsi="Angsana New"/>
          <w:sz w:val="30"/>
          <w:szCs w:val="30"/>
          <w:cs/>
        </w:rPr>
        <w:t xml:space="preserve"> 2563 </w:t>
      </w:r>
      <w:r w:rsidR="0024078B" w:rsidRPr="00942BC5">
        <w:rPr>
          <w:rFonts w:ascii="Angsana New" w:hAnsi="Angsana New" w:hint="cs"/>
          <w:sz w:val="30"/>
          <w:szCs w:val="30"/>
          <w:cs/>
        </w:rPr>
        <w:t>บริษัทได้ทำสัญญากู้ยืมเงินระยะสั้นกับสถาบันการเงินในประเทศ</w:t>
      </w:r>
      <w:r w:rsidR="008F4F3F" w:rsidRPr="00942BC5">
        <w:rPr>
          <w:rFonts w:ascii="Angsana New" w:hAnsi="Angsana New" w:hint="cs"/>
          <w:sz w:val="30"/>
          <w:szCs w:val="30"/>
          <w:cs/>
        </w:rPr>
        <w:t xml:space="preserve"> </w:t>
      </w:r>
      <w:r w:rsidR="008F4F3F" w:rsidRPr="00942BC5">
        <w:rPr>
          <w:rFonts w:ascii="Angsana New" w:hAnsi="Angsana New"/>
          <w:sz w:val="30"/>
          <w:szCs w:val="30"/>
        </w:rPr>
        <w:t xml:space="preserve">2 </w:t>
      </w:r>
      <w:r w:rsidR="0024078B" w:rsidRPr="00942BC5">
        <w:rPr>
          <w:rFonts w:ascii="Angsana New" w:hAnsi="Angsana New" w:hint="cs"/>
          <w:sz w:val="30"/>
          <w:szCs w:val="30"/>
          <w:cs/>
        </w:rPr>
        <w:t>แห่งในรูปของตั๋วสัญญาใช้เงินซึ่งไม่มีหลักประกัน</w:t>
      </w:r>
      <w:r w:rsidR="00A52FEA" w:rsidRPr="00942BC5">
        <w:rPr>
          <w:rFonts w:ascii="Angsana New" w:hAnsi="Angsana New" w:hint="cs"/>
          <w:sz w:val="30"/>
          <w:szCs w:val="30"/>
          <w:cs/>
        </w:rPr>
        <w:t xml:space="preserve"> วงเงินรวม</w:t>
      </w:r>
      <w:r w:rsidR="008F4F3F" w:rsidRPr="00942BC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F4F3F" w:rsidRPr="00942BC5">
        <w:rPr>
          <w:rFonts w:ascii="Angsana New" w:hAnsi="Angsana New"/>
          <w:sz w:val="30"/>
          <w:szCs w:val="30"/>
        </w:rPr>
        <w:t xml:space="preserve">3,020 </w:t>
      </w:r>
      <w:r w:rsidR="008F4F3F" w:rsidRPr="00942BC5">
        <w:rPr>
          <w:rFonts w:ascii="Angsana New" w:hAnsi="Angsana New" w:hint="cs"/>
          <w:sz w:val="30"/>
          <w:szCs w:val="30"/>
          <w:cs/>
        </w:rPr>
        <w:t>ล้านบาท เพื่อใช้ในการดำเนินงานทั่วไปของกลุ่มบริษัท เงินกู้ยืมระยะสั้นดังกล่าว</w:t>
      </w:r>
      <w:r w:rsidR="00A52FEA" w:rsidRPr="00942BC5">
        <w:rPr>
          <w:rFonts w:ascii="Angsana New" w:hAnsi="Angsana New" w:hint="cs"/>
          <w:sz w:val="30"/>
          <w:szCs w:val="30"/>
          <w:cs/>
        </w:rPr>
        <w:t>มี</w:t>
      </w:r>
      <w:r w:rsidR="008F4F3F" w:rsidRPr="00942BC5">
        <w:rPr>
          <w:rFonts w:ascii="Angsana New" w:hAnsi="Angsana New" w:hint="cs"/>
          <w:sz w:val="30"/>
          <w:szCs w:val="30"/>
          <w:cs/>
        </w:rPr>
        <w:t>อัตราดอกเบี้ย</w:t>
      </w:r>
      <w:r w:rsidR="00773BFB" w:rsidRPr="00942BC5">
        <w:rPr>
          <w:rFonts w:ascii="Angsana New" w:hAnsi="Angsana New" w:hint="cs"/>
          <w:sz w:val="30"/>
          <w:szCs w:val="30"/>
          <w:cs/>
        </w:rPr>
        <w:t xml:space="preserve">ตามราคาตลาด </w:t>
      </w:r>
    </w:p>
    <w:p w14:paraId="3F6C2767" w14:textId="77777777" w:rsidR="00836171" w:rsidRPr="00942BC5" w:rsidRDefault="00836171" w:rsidP="00DB150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F75E3B6" w14:textId="357DAC01" w:rsidR="00C6630C" w:rsidRPr="00942BC5" w:rsidRDefault="00C6630C" w:rsidP="00DB15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540" w:right="29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942BC5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การลดทุนในบริษัทย่อย</w:t>
      </w:r>
    </w:p>
    <w:p w14:paraId="47CF97CE" w14:textId="77777777" w:rsidR="00C6630C" w:rsidRPr="00942BC5" w:rsidRDefault="00C6630C" w:rsidP="00DB15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540"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E644056" w14:textId="7C82D767" w:rsidR="00312D2E" w:rsidRPr="00942BC5" w:rsidRDefault="00312D2E" w:rsidP="00DB15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540" w:right="29"/>
        <w:jc w:val="thaiDistribute"/>
        <w:rPr>
          <w:szCs w:val="18"/>
        </w:rPr>
      </w:pP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942BC5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21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มกราคม </w:t>
      </w:r>
      <w:r w:rsidRPr="00942BC5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2563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 เอเชียทีค ริเวอร์ฟร้อนท์ จำกัด ซึ่งเป็น</w:t>
      </w:r>
      <w:r w:rsidR="00654D0D"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ซึ่งเป็นบริษัทย่อยทางอ้อม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แห่งหนึ่งได้จดทะเบียนลดทุนที่ออกและชำระแล้วจากจำนวน </w:t>
      </w:r>
      <w:r w:rsidRPr="00942BC5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24.06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942BC5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(2.406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ล้านหุ้น มูลค่าหุ้นละ </w:t>
      </w:r>
      <w:r w:rsidRPr="00942BC5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10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บาท</w:t>
      </w:r>
      <w:r w:rsidRPr="00942BC5">
        <w:rPr>
          <w:rFonts w:ascii="Angsana New" w:hAnsi="Angsana New" w:hint="cs"/>
          <w:snapToGrid w:val="0"/>
          <w:sz w:val="30"/>
          <w:szCs w:val="30"/>
          <w:lang w:eastAsia="th-TH"/>
        </w:rPr>
        <w:t>)</w:t>
      </w:r>
      <w:r w:rsidR="00654D0D" w:rsidRPr="00942BC5">
        <w:rPr>
          <w:rFonts w:ascii="Angsana New" w:hAnsi="Angsana New"/>
          <w:snapToGrid w:val="0"/>
          <w:sz w:val="30"/>
          <w:szCs w:val="30"/>
          <w:cs/>
          <w:lang w:eastAsia="th-TH"/>
        </w:rPr>
        <w:br/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เป็นจำนวน </w:t>
      </w:r>
      <w:r w:rsidRPr="00942BC5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6.02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(จำนวน </w:t>
      </w:r>
      <w:r w:rsidRPr="00942BC5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601,563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หุ้น มูลค่าหุ้นละ </w:t>
      </w:r>
      <w:r w:rsidRPr="00942BC5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10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บาท</w:t>
      </w:r>
      <w:r w:rsidRPr="00942BC5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)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บริษัทย่อย</w:t>
      </w:r>
      <w:r w:rsidR="00F520BB"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ทางอ้อม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ได้จดทะเบียนลดทุนต่อกระทรวงพาณิชย์แล้วเมื่อวันที่ </w:t>
      </w:r>
      <w:r w:rsidRPr="00942BC5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21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มกราคม </w:t>
      </w:r>
      <w:r w:rsidRPr="00942BC5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="008B4BC0"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บริษัทและ</w:t>
      </w:r>
      <w:r w:rsidR="008B4BC0" w:rsidRPr="00942BC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บริษัท</w:t>
      </w:r>
      <w:r w:rsidR="008B4BC0" w:rsidRPr="00942BC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="008B4BC0" w:rsidRPr="00942BC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แอสเสท</w:t>
      </w:r>
      <w:r w:rsidR="008B4BC0" w:rsidRPr="00942BC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="008B4BC0" w:rsidRPr="00942BC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เวิรด์</w:t>
      </w:r>
      <w:r w:rsidR="008B4BC0" w:rsidRPr="00942BC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="008B4BC0" w:rsidRPr="00942BC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รีเทล</w:t>
      </w:r>
      <w:r w:rsidR="008B4BC0" w:rsidRPr="00942BC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="008B4BC0" w:rsidRPr="00942BC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จำกัด</w:t>
      </w:r>
      <w:r w:rsidR="008B4BC0" w:rsidRPr="00942BC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="008B4BC0" w:rsidRPr="00942BC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ได้รับเงินคืนจากการลดทุนดังกล่าว</w:t>
      </w:r>
      <w:r w:rsidR="008B4BC0" w:rsidRPr="00942BC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 w:rsidR="008B4BC0"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รวม </w:t>
      </w:r>
      <w:r w:rsidR="008B4BC0" w:rsidRPr="00942BC5">
        <w:rPr>
          <w:rFonts w:ascii="Angsana New" w:hAnsi="Angsana New"/>
          <w:snapToGrid w:val="0"/>
          <w:sz w:val="30"/>
          <w:szCs w:val="30"/>
          <w:lang w:eastAsia="th-TH"/>
        </w:rPr>
        <w:t xml:space="preserve">4.51 </w:t>
      </w:r>
      <w:r w:rsidR="008B4BC0"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และ </w:t>
      </w:r>
      <w:r w:rsidR="008B4BC0" w:rsidRPr="00942BC5">
        <w:rPr>
          <w:rFonts w:ascii="Angsana New" w:hAnsi="Angsana New"/>
          <w:snapToGrid w:val="0"/>
          <w:sz w:val="30"/>
          <w:szCs w:val="30"/>
          <w:lang w:eastAsia="th-TH"/>
        </w:rPr>
        <w:t xml:space="preserve">13.53 </w:t>
      </w:r>
      <w:r w:rsidR="008B4BC0"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ล้านบาทตามลำดับ</w:t>
      </w:r>
    </w:p>
    <w:p w14:paraId="17052386" w14:textId="77777777" w:rsidR="00312D2E" w:rsidRPr="00942BC5" w:rsidRDefault="00312D2E" w:rsidP="00DB1501">
      <w:pPr>
        <w:pStyle w:val="ListParagraph"/>
        <w:tabs>
          <w:tab w:val="clear" w:pos="907"/>
          <w:tab w:val="left" w:pos="990"/>
        </w:tabs>
        <w:spacing w:line="216" w:lineRule="auto"/>
        <w:ind w:left="990" w:right="29" w:hanging="450"/>
        <w:jc w:val="thaiDistribute"/>
      </w:pPr>
      <w:r w:rsidRPr="00942BC5">
        <w:rPr>
          <w:rFonts w:ascii="Angsana New" w:hAnsi="Angsana New" w:hint="cs"/>
          <w:snapToGrid w:val="0"/>
          <w:sz w:val="30"/>
          <w:szCs w:val="30"/>
          <w:lang w:eastAsia="th-TH"/>
        </w:rPr>
        <w:t> </w:t>
      </w:r>
    </w:p>
    <w:p w14:paraId="3B307DF5" w14:textId="045CCF15" w:rsidR="00312D2E" w:rsidRPr="00942BC5" w:rsidRDefault="00312D2E" w:rsidP="00DB1501">
      <w:pPr>
        <w:pStyle w:val="ListParagraph"/>
        <w:tabs>
          <w:tab w:val="clear" w:pos="907"/>
          <w:tab w:val="left" w:pos="540"/>
        </w:tabs>
        <w:spacing w:line="216" w:lineRule="auto"/>
        <w:ind w:left="540" w:right="29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bookmarkStart w:id="37" w:name="_Hlk33621547"/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ต่อมา เมื่อวันที่ </w:t>
      </w:r>
      <w:r w:rsidRPr="00942BC5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7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กุมภาพันธ์ </w:t>
      </w:r>
      <w:r w:rsidRPr="00942BC5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2563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บริษัทย่อย</w:t>
      </w:r>
      <w:r w:rsidR="00F520BB"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ทางอ้อม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ได้จดทะเบียนลดทุนที่ออกและชำระแล้วจากจำนวน </w:t>
      </w:r>
      <w:r w:rsidRPr="00942BC5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6.02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942BC5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(601,563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หุ้น มูลค่าหุ้นละ </w:t>
      </w:r>
      <w:r w:rsidRPr="00942BC5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10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บาท</w:t>
      </w:r>
      <w:r w:rsidRPr="00942BC5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)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เป็นจำนวน </w:t>
      </w:r>
      <w:r w:rsidRPr="00942BC5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1.50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(จำนวน </w:t>
      </w:r>
      <w:r w:rsidRPr="00942BC5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150,391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หุ้น มูลค่าหุ้นละ</w:t>
      </w:r>
      <w:r w:rsidRPr="00942BC5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10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บาท</w:t>
      </w:r>
      <w:r w:rsidRPr="00942BC5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)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บริษัทย่อย</w:t>
      </w:r>
      <w:r w:rsidR="00F520BB"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ทางอ้อม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ได้จดทะเบียนลดทุนต่อกระทรวงพาณิชย์แล้วเมื่อวันที่ </w:t>
      </w:r>
      <w:r w:rsidRPr="00942BC5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7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กุมภาพันธ์ </w:t>
      </w:r>
      <w:r w:rsidRPr="00942BC5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="0091458E" w:rsidRPr="00942BC5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EB0210"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บริษัทและ</w:t>
      </w:r>
      <w:r w:rsidR="00EB0210" w:rsidRPr="00942BC5">
        <w:rPr>
          <w:rFonts w:ascii="Angsana New" w:hAnsi="Angsana New"/>
          <w:snapToGrid w:val="0"/>
          <w:sz w:val="30"/>
          <w:szCs w:val="30"/>
          <w:cs/>
          <w:lang w:eastAsia="th-TH"/>
        </w:rPr>
        <w:br/>
      </w:r>
      <w:r w:rsidR="00EB0210" w:rsidRPr="00942BC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บริษัท</w:t>
      </w:r>
      <w:r w:rsidR="00EB0210" w:rsidRPr="00942BC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="00EB0210" w:rsidRPr="00942BC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แอสเสท</w:t>
      </w:r>
      <w:r w:rsidR="00EB0210" w:rsidRPr="00942BC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="00EB0210" w:rsidRPr="00942BC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เวิรด์</w:t>
      </w:r>
      <w:r w:rsidR="00EB0210" w:rsidRPr="00942BC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="00EB0210" w:rsidRPr="00942BC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รีเทล</w:t>
      </w:r>
      <w:r w:rsidR="00EB0210" w:rsidRPr="00942BC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="00EB0210" w:rsidRPr="00942BC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จำกัด</w:t>
      </w:r>
      <w:r w:rsidR="00EB0210" w:rsidRPr="00942BC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="008B4BC0"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ยังไม่ได้</w:t>
      </w:r>
      <w:r w:rsidR="0058402D"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รับชำระ</w:t>
      </w:r>
      <w:r w:rsidR="00EB0210"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เงินคืน</w:t>
      </w:r>
      <w:r w:rsidR="0058402D"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จากการลดทุนดังกล่าว</w:t>
      </w:r>
    </w:p>
    <w:bookmarkEnd w:id="37"/>
    <w:p w14:paraId="79A09B1C" w14:textId="216B7A55" w:rsidR="00C6630C" w:rsidRPr="00942BC5" w:rsidRDefault="00C6630C" w:rsidP="00DB1501">
      <w:pPr>
        <w:pStyle w:val="ListParagraph"/>
        <w:tabs>
          <w:tab w:val="clear" w:pos="907"/>
          <w:tab w:val="left" w:pos="540"/>
        </w:tabs>
        <w:spacing w:line="216" w:lineRule="auto"/>
        <w:ind w:left="540"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C298126" w14:textId="27E4796A" w:rsidR="0091458E" w:rsidRPr="00942BC5" w:rsidRDefault="0091458E" w:rsidP="00DB1501">
      <w:pPr>
        <w:pStyle w:val="ListParagraph"/>
        <w:tabs>
          <w:tab w:val="clear" w:pos="907"/>
          <w:tab w:val="left" w:pos="540"/>
        </w:tabs>
        <w:spacing w:line="216" w:lineRule="auto"/>
        <w:ind w:left="540" w:right="29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bookmarkStart w:id="38" w:name="_Hlk33622313"/>
      <w:bookmarkStart w:id="39" w:name="_Hlk33634517"/>
      <w:r w:rsidRPr="00942BC5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การซื้อ</w:t>
      </w:r>
      <w:r w:rsidR="005D73B3" w:rsidRPr="00942BC5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อาคารและสิ่งปลูกสร้าง</w:t>
      </w:r>
    </w:p>
    <w:p w14:paraId="02A6432B" w14:textId="3F6B7667" w:rsidR="0091458E" w:rsidRPr="00942BC5" w:rsidRDefault="0091458E" w:rsidP="00DB1501">
      <w:pPr>
        <w:pStyle w:val="ListParagraph"/>
        <w:tabs>
          <w:tab w:val="clear" w:pos="907"/>
          <w:tab w:val="left" w:pos="540"/>
        </w:tabs>
        <w:spacing w:line="216" w:lineRule="auto"/>
        <w:ind w:left="540" w:right="29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14:paraId="1F765A62" w14:textId="77777777" w:rsidR="00A21A42" w:rsidRPr="00942BC5" w:rsidRDefault="00A21A42" w:rsidP="00A21A42">
      <w:pPr>
        <w:pStyle w:val="ListParagraph"/>
        <w:tabs>
          <w:tab w:val="clear" w:pos="907"/>
          <w:tab w:val="left" w:pos="540"/>
        </w:tabs>
        <w:spacing w:line="228" w:lineRule="auto"/>
        <w:ind w:left="540"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bookmarkStart w:id="40" w:name="_Hlk33633871"/>
      <w:bookmarkEnd w:id="38"/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942BC5">
        <w:rPr>
          <w:rFonts w:ascii="Angsana New" w:hAnsi="Angsana New"/>
          <w:snapToGrid w:val="0"/>
          <w:sz w:val="30"/>
          <w:szCs w:val="30"/>
          <w:lang w:eastAsia="th-TH"/>
        </w:rPr>
        <w:t xml:space="preserve">24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มกราคม </w:t>
      </w:r>
      <w:r w:rsidRPr="00942BC5">
        <w:rPr>
          <w:rFonts w:ascii="Angsana New" w:hAnsi="Angsana New"/>
          <w:snapToGrid w:val="0"/>
          <w:sz w:val="30"/>
          <w:szCs w:val="30"/>
          <w:lang w:eastAsia="th-TH"/>
        </w:rPr>
        <w:t xml:space="preserve">2563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Pr="00942BC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แอสเสท</w:t>
      </w:r>
      <w:r w:rsidRPr="00942BC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เวิรด์</w:t>
      </w:r>
      <w:r w:rsidRPr="00942BC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รีเทล</w:t>
      </w:r>
      <w:r w:rsidRPr="00942BC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จำกัดซึ่งเป็นบริษัทย่อยทางตรงเข้าทำสัญญาจะซื้อจะขายอาคารและสิ่งปลูกสร้างกับบริษัท ต่อยอดเฟรช ไทยแลนด์ จำกัด ซึ่งเป็นกิจการที่เกี่ยวข้องกัน โดยชำระเป็นเงินรวม </w:t>
      </w:r>
      <w:r w:rsidRPr="00942BC5">
        <w:rPr>
          <w:rFonts w:ascii="Angsana New" w:hAnsi="Angsana New"/>
          <w:snapToGrid w:val="0"/>
          <w:sz w:val="30"/>
          <w:szCs w:val="30"/>
          <w:lang w:eastAsia="th-TH"/>
        </w:rPr>
        <w:t xml:space="preserve">126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เดิมกลุ่มบริษัทเคยเป็นเจ้าของอาคารและสิ่งปลูกสร้างดังกล่าว และขายออกไป เมื่อวันที่ </w:t>
      </w:r>
      <w:r w:rsidRPr="00942BC5">
        <w:rPr>
          <w:rFonts w:ascii="Angsana New" w:hAnsi="Angsana New"/>
          <w:snapToGrid w:val="0"/>
          <w:sz w:val="30"/>
          <w:szCs w:val="30"/>
          <w:lang w:eastAsia="th-TH"/>
        </w:rPr>
        <w:t xml:space="preserve">1 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มิถุนายน </w:t>
      </w:r>
      <w:r w:rsidRPr="00942BC5">
        <w:rPr>
          <w:rFonts w:ascii="Angsana New" w:hAnsi="Angsana New"/>
          <w:snapToGrid w:val="0"/>
          <w:sz w:val="30"/>
          <w:szCs w:val="30"/>
          <w:lang w:eastAsia="th-TH"/>
        </w:rPr>
        <w:t>2562 (</w:t>
      </w:r>
      <w:r w:rsidRPr="00942B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ดูหมายเหตุ </w:t>
      </w:r>
      <w:r w:rsidRPr="00942BC5">
        <w:rPr>
          <w:rFonts w:ascii="Angsana New" w:hAnsi="Angsana New"/>
          <w:snapToGrid w:val="0"/>
          <w:sz w:val="30"/>
          <w:szCs w:val="30"/>
          <w:lang w:eastAsia="th-TH"/>
        </w:rPr>
        <w:t>5)</w:t>
      </w:r>
    </w:p>
    <w:bookmarkEnd w:id="39"/>
    <w:bookmarkEnd w:id="40"/>
    <w:p w14:paraId="6294F549" w14:textId="77777777" w:rsidR="0091458E" w:rsidRPr="00942BC5" w:rsidRDefault="0091458E" w:rsidP="00DB1501">
      <w:pPr>
        <w:pStyle w:val="ListParagraph"/>
        <w:tabs>
          <w:tab w:val="clear" w:pos="907"/>
          <w:tab w:val="left" w:pos="540"/>
        </w:tabs>
        <w:spacing w:line="216" w:lineRule="auto"/>
        <w:ind w:left="540" w:right="29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14:paraId="3340DDC8" w14:textId="38A80725" w:rsidR="00C6630C" w:rsidRPr="00942BC5" w:rsidRDefault="000E52FC" w:rsidP="00DB1501">
      <w:pPr>
        <w:pStyle w:val="ListParagraph"/>
        <w:tabs>
          <w:tab w:val="clear" w:pos="907"/>
          <w:tab w:val="left" w:pos="540"/>
        </w:tabs>
        <w:spacing w:line="216" w:lineRule="auto"/>
        <w:ind w:left="540" w:right="29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942BC5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การอนุมัตจ่าย</w:t>
      </w:r>
      <w:r w:rsidR="00C6630C" w:rsidRPr="00942BC5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เงินปันผล</w:t>
      </w:r>
    </w:p>
    <w:p w14:paraId="0FE095D4" w14:textId="7898CEAC" w:rsidR="00D24373" w:rsidRPr="00942BC5" w:rsidRDefault="00D24373" w:rsidP="00DB1501">
      <w:pPr>
        <w:pStyle w:val="ListParagraph"/>
        <w:tabs>
          <w:tab w:val="clear" w:pos="907"/>
          <w:tab w:val="left" w:pos="540"/>
        </w:tabs>
        <w:spacing w:line="216" w:lineRule="auto"/>
        <w:ind w:left="540" w:right="29"/>
        <w:jc w:val="thaiDistribute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</w:p>
    <w:p w14:paraId="06CCA35D" w14:textId="616CCA05" w:rsidR="00E76F29" w:rsidRPr="00AD1416" w:rsidRDefault="00D24373" w:rsidP="00DB1501">
      <w:pPr>
        <w:tabs>
          <w:tab w:val="left" w:pos="720"/>
        </w:tabs>
        <w:spacing w:line="21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2BC5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942BC5">
        <w:rPr>
          <w:rFonts w:ascii="Angsana New" w:hAnsi="Angsana New"/>
          <w:sz w:val="30"/>
          <w:szCs w:val="30"/>
        </w:rPr>
        <w:t>27</w:t>
      </w:r>
      <w:r w:rsidR="008E05CB" w:rsidRPr="00942BC5">
        <w:rPr>
          <w:rFonts w:ascii="Angsana New" w:hAnsi="Angsana New" w:hint="cs"/>
          <w:sz w:val="30"/>
          <w:szCs w:val="30"/>
          <w:cs/>
        </w:rPr>
        <w:t xml:space="preserve"> </w:t>
      </w:r>
      <w:r w:rsidRPr="00942BC5">
        <w:rPr>
          <w:rFonts w:ascii="Angsana New" w:hAnsi="Angsana New" w:hint="cs"/>
          <w:sz w:val="30"/>
          <w:szCs w:val="30"/>
          <w:cs/>
        </w:rPr>
        <w:t>กุมภาพันธ์</w:t>
      </w:r>
      <w:r w:rsidRPr="00942BC5">
        <w:rPr>
          <w:rFonts w:ascii="Angsana New" w:hAnsi="Angsana New"/>
          <w:sz w:val="30"/>
          <w:szCs w:val="30"/>
          <w:cs/>
        </w:rPr>
        <w:t xml:space="preserve"> 256</w:t>
      </w:r>
      <w:r w:rsidRPr="00942BC5">
        <w:rPr>
          <w:rFonts w:ascii="Angsana New" w:hAnsi="Angsana New"/>
          <w:sz w:val="30"/>
          <w:szCs w:val="30"/>
        </w:rPr>
        <w:t>3</w:t>
      </w:r>
      <w:r w:rsidRPr="00942BC5">
        <w:rPr>
          <w:rFonts w:ascii="Angsana New" w:hAnsi="Angsana New"/>
          <w:sz w:val="30"/>
          <w:szCs w:val="30"/>
          <w:cs/>
        </w:rPr>
        <w:t xml:space="preserve"> คณะกรรมการบริษัทมีมติ</w:t>
      </w:r>
      <w:r w:rsidR="007B0F10" w:rsidRPr="00942BC5">
        <w:rPr>
          <w:rFonts w:ascii="Angsana New" w:hAnsi="Angsana New" w:hint="cs"/>
          <w:sz w:val="30"/>
          <w:szCs w:val="30"/>
          <w:cs/>
        </w:rPr>
        <w:t>อนุมัติ</w:t>
      </w:r>
      <w:r w:rsidRPr="00942BC5">
        <w:rPr>
          <w:rFonts w:ascii="Angsana New" w:hAnsi="Angsana New"/>
          <w:sz w:val="30"/>
          <w:szCs w:val="30"/>
          <w:cs/>
        </w:rPr>
        <w:t>ให้ความเห็นชอบ</w:t>
      </w:r>
      <w:r w:rsidRPr="00942BC5">
        <w:rPr>
          <w:rFonts w:ascii="Angsana New" w:hAnsi="Angsana New"/>
          <w:spacing w:val="-4"/>
          <w:sz w:val="30"/>
          <w:szCs w:val="30"/>
          <w:cs/>
        </w:rPr>
        <w:t xml:space="preserve">การเสนอจ่ายเงินปันผลจากกำไรสุทธิสำหรับปีสิ้นสุดวันที่ </w:t>
      </w:r>
      <w:r w:rsidRPr="00942BC5">
        <w:rPr>
          <w:rFonts w:ascii="Angsana New" w:hAnsi="Angsana New"/>
          <w:spacing w:val="-4"/>
          <w:sz w:val="30"/>
          <w:szCs w:val="30"/>
        </w:rPr>
        <w:t xml:space="preserve">31 </w:t>
      </w:r>
      <w:r w:rsidRPr="00942BC5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942BC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42BC5">
        <w:rPr>
          <w:rFonts w:ascii="Angsana New" w:hAnsi="Angsana New"/>
          <w:spacing w:val="-4"/>
          <w:sz w:val="30"/>
          <w:szCs w:val="30"/>
        </w:rPr>
        <w:t>2562</w:t>
      </w:r>
      <w:r w:rsidRPr="00942BC5">
        <w:rPr>
          <w:rFonts w:ascii="Angsana New" w:hAnsi="Angsana New"/>
          <w:spacing w:val="-4"/>
          <w:sz w:val="30"/>
          <w:szCs w:val="30"/>
          <w:cs/>
        </w:rPr>
        <w:t xml:space="preserve"> ในอัตราหุ้นละ </w:t>
      </w:r>
      <w:r w:rsidR="00EB0210" w:rsidRPr="00942BC5">
        <w:rPr>
          <w:rFonts w:ascii="Angsana New" w:hAnsi="Angsana New"/>
          <w:spacing w:val="-4"/>
          <w:sz w:val="30"/>
          <w:szCs w:val="30"/>
        </w:rPr>
        <w:t>0.0125</w:t>
      </w:r>
      <w:r w:rsidRPr="00942BC5">
        <w:rPr>
          <w:rFonts w:ascii="Angsana New" w:hAnsi="Angsana New"/>
          <w:spacing w:val="-4"/>
          <w:sz w:val="30"/>
          <w:szCs w:val="30"/>
          <w:cs/>
        </w:rPr>
        <w:t xml:space="preserve">  บาท เป็นจำนวนเงินทั้งสิ้น </w:t>
      </w:r>
      <w:r w:rsidR="00EB0210" w:rsidRPr="00942BC5">
        <w:rPr>
          <w:rFonts w:ascii="Angsana New" w:hAnsi="Angsana New"/>
          <w:spacing w:val="-4"/>
          <w:sz w:val="30"/>
          <w:szCs w:val="30"/>
        </w:rPr>
        <w:t>400</w:t>
      </w:r>
      <w:r w:rsidRPr="00942BC5"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  <w:r w:rsidRPr="00942BC5">
        <w:rPr>
          <w:rFonts w:ascii="Angsana New" w:hAnsi="Angsana New"/>
          <w:sz w:val="30"/>
          <w:szCs w:val="30"/>
          <w:cs/>
        </w:rPr>
        <w:t>ทั้งนี้คณะกรรมการบริษัทให้นำเสนอให้ที่ประชุมผู้ถือหุ้นพิจารณาอนุมัติต่อไป</w:t>
      </w:r>
      <w:r w:rsidR="00E76F2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251D2FB" w14:textId="77777777" w:rsidR="00E76F29" w:rsidRPr="00AD1416" w:rsidRDefault="00E76F29" w:rsidP="00105ADF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bookmarkEnd w:id="36"/>
    <w:p w14:paraId="6222795F" w14:textId="77777777" w:rsidR="00D92EC8" w:rsidRPr="001B5AF1" w:rsidRDefault="00D92EC8" w:rsidP="00D92EC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B5AF1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การทำสัญญารับโอนสิทธิการเช่า</w:t>
      </w:r>
      <w:r>
        <w:rPr>
          <w:rFonts w:ascii="Angsana New" w:hAnsi="Angsana New" w:hint="cs"/>
          <w:i/>
          <w:iCs/>
          <w:sz w:val="30"/>
          <w:szCs w:val="30"/>
          <w:cs/>
        </w:rPr>
        <w:t>ที่ดินและอาคาร</w:t>
      </w:r>
      <w:r w:rsidRPr="001B5AF1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>
        <w:rPr>
          <w:rFonts w:ascii="Angsana New" w:hAnsi="Angsana New" w:hint="cs"/>
          <w:i/>
          <w:iCs/>
          <w:sz w:val="30"/>
          <w:szCs w:val="30"/>
          <w:cs/>
        </w:rPr>
        <w:t>การเข้าลงทุนในกิจการที่เกี่ยวข้องกัน</w:t>
      </w:r>
      <w:r w:rsidRPr="001B5AF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5F9728DF" w14:textId="77777777" w:rsidR="00D92EC8" w:rsidRPr="001B5AF1" w:rsidRDefault="00D92EC8" w:rsidP="00D92EC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507DA6A" w14:textId="77777777" w:rsidR="00D92EC8" w:rsidRPr="001B5AF1" w:rsidRDefault="00D92EC8" w:rsidP="00D92EC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B5AF1">
        <w:rPr>
          <w:rFonts w:ascii="Angsana New" w:hAnsi="Angsana New" w:hint="cs"/>
          <w:sz w:val="30"/>
          <w:szCs w:val="30"/>
          <w:cs/>
        </w:rPr>
        <w:t>ในการประชุมคณะกรรมการบริษัทเมื่อวันที่</w:t>
      </w:r>
      <w:r w:rsidRPr="001B5AF1">
        <w:rPr>
          <w:rFonts w:ascii="Angsana New" w:hAnsi="Angsana New"/>
          <w:sz w:val="30"/>
          <w:szCs w:val="30"/>
          <w:cs/>
        </w:rPr>
        <w:t xml:space="preserve"> </w:t>
      </w:r>
      <w:r w:rsidRPr="001B5AF1">
        <w:rPr>
          <w:rFonts w:ascii="Angsana New" w:hAnsi="Angsana New"/>
          <w:sz w:val="30"/>
          <w:szCs w:val="30"/>
        </w:rPr>
        <w:t>27</w:t>
      </w:r>
      <w:r w:rsidRPr="001B5AF1">
        <w:rPr>
          <w:rFonts w:ascii="Angsana New" w:hAnsi="Angsana New"/>
          <w:sz w:val="30"/>
          <w:szCs w:val="30"/>
          <w:cs/>
        </w:rPr>
        <w:t xml:space="preserve"> </w:t>
      </w:r>
      <w:r w:rsidRPr="001B5AF1">
        <w:rPr>
          <w:rFonts w:ascii="Angsana New" w:hAnsi="Angsana New" w:hint="cs"/>
          <w:sz w:val="30"/>
          <w:szCs w:val="30"/>
          <w:cs/>
        </w:rPr>
        <w:t>กุมภาพันธ์</w:t>
      </w:r>
      <w:r w:rsidRPr="001B5AF1">
        <w:rPr>
          <w:rFonts w:ascii="Angsana New" w:hAnsi="Angsana New"/>
          <w:sz w:val="30"/>
          <w:szCs w:val="30"/>
          <w:cs/>
        </w:rPr>
        <w:t xml:space="preserve"> </w:t>
      </w:r>
      <w:r w:rsidRPr="001B5AF1">
        <w:rPr>
          <w:rFonts w:ascii="Angsana New" w:hAnsi="Angsana New"/>
          <w:sz w:val="30"/>
          <w:szCs w:val="30"/>
        </w:rPr>
        <w:t>2563</w:t>
      </w:r>
      <w:r w:rsidRPr="001B5AF1">
        <w:rPr>
          <w:rFonts w:ascii="Angsana New" w:hAnsi="Angsana New"/>
          <w:sz w:val="30"/>
          <w:szCs w:val="30"/>
          <w:cs/>
        </w:rPr>
        <w:t xml:space="preserve"> </w:t>
      </w:r>
      <w:r w:rsidRPr="001B5AF1">
        <w:rPr>
          <w:rFonts w:ascii="Angsana New" w:hAnsi="Angsana New" w:hint="cs"/>
          <w:sz w:val="30"/>
          <w:szCs w:val="30"/>
          <w:cs/>
        </w:rPr>
        <w:t>คณะกรรมการบริษัทได้มีมติอนุมัติการเข้า</w:t>
      </w:r>
      <w:r w:rsidRPr="001B5AF1">
        <w:rPr>
          <w:rFonts w:ascii="Angsana New" w:hAnsi="Angsana New"/>
          <w:sz w:val="30"/>
          <w:szCs w:val="30"/>
          <w:cs/>
        </w:rPr>
        <w:br/>
      </w:r>
      <w:r w:rsidRPr="001B5AF1">
        <w:rPr>
          <w:rFonts w:ascii="Angsana New" w:hAnsi="Angsana New" w:hint="cs"/>
          <w:sz w:val="30"/>
          <w:szCs w:val="30"/>
          <w:cs/>
        </w:rPr>
        <w:t>ทำสัญญารับโอนสิทธิการเช่าที่ดินพร้อมอาคารโครงการเก</w:t>
      </w:r>
      <w:r>
        <w:rPr>
          <w:rFonts w:ascii="Angsana New" w:hAnsi="Angsana New" w:hint="cs"/>
          <w:sz w:val="30"/>
          <w:szCs w:val="30"/>
          <w:cs/>
        </w:rPr>
        <w:t>ท</w:t>
      </w:r>
      <w:r w:rsidRPr="001B5AF1">
        <w:rPr>
          <w:rFonts w:ascii="Angsana New" w:hAnsi="Angsana New" w:hint="cs"/>
          <w:sz w:val="30"/>
          <w:szCs w:val="30"/>
          <w:cs/>
        </w:rPr>
        <w:t>เวย์ เอกมัย กับกิจการที่เกี่ยวข้องกัน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โดยมี</w:t>
      </w:r>
      <w:r w:rsidRPr="001B5AF1">
        <w:rPr>
          <w:rFonts w:ascii="Angsana New" w:hAnsi="Angsana New" w:hint="cs"/>
          <w:sz w:val="30"/>
          <w:szCs w:val="30"/>
          <w:cs/>
        </w:rPr>
        <w:t>มูลค่าการเข้</w:t>
      </w:r>
      <w:r>
        <w:rPr>
          <w:rFonts w:ascii="Angsana New" w:hAnsi="Angsana New" w:hint="cs"/>
          <w:sz w:val="30"/>
          <w:szCs w:val="30"/>
          <w:cs/>
        </w:rPr>
        <w:t>าซื้อ</w:t>
      </w:r>
      <w:r w:rsidRPr="001B5AF1">
        <w:rPr>
          <w:rFonts w:ascii="Angsana New" w:hAnsi="Angsana New" w:hint="cs"/>
          <w:sz w:val="30"/>
          <w:szCs w:val="30"/>
          <w:cs/>
        </w:rPr>
        <w:t>ขั้นต้น</w:t>
      </w:r>
      <w:r>
        <w:rPr>
          <w:rFonts w:ascii="Angsana New" w:hAnsi="Angsana New" w:hint="cs"/>
          <w:sz w:val="30"/>
          <w:szCs w:val="30"/>
          <w:cs/>
        </w:rPr>
        <w:t>เป็นเงิน</w:t>
      </w:r>
      <w:r w:rsidRPr="001B5AF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1B5AF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,586</w:t>
      </w:r>
      <w:r w:rsidRPr="001B5AF1">
        <w:rPr>
          <w:rFonts w:ascii="Angsana New" w:hAnsi="Angsana New"/>
          <w:sz w:val="30"/>
          <w:szCs w:val="30"/>
        </w:rPr>
        <w:t xml:space="preserve"> </w:t>
      </w:r>
      <w:r w:rsidRPr="001B5AF1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(</w:t>
      </w:r>
      <w:r>
        <w:rPr>
          <w:rFonts w:ascii="Angsana New" w:hAnsi="Angsana New" w:hint="cs"/>
          <w:sz w:val="30"/>
          <w:szCs w:val="30"/>
          <w:cs/>
        </w:rPr>
        <w:t>ไม่รวมภาษีมูลค่าเพิ่ม</w:t>
      </w:r>
      <w:r>
        <w:rPr>
          <w:rFonts w:ascii="Angsana New" w:hAnsi="Angsana New"/>
          <w:sz w:val="30"/>
          <w:szCs w:val="30"/>
        </w:rPr>
        <w:t>)</w:t>
      </w:r>
      <w:r w:rsidRPr="001B5AF1">
        <w:rPr>
          <w:rFonts w:ascii="Angsana New" w:hAnsi="Angsana New" w:hint="cs"/>
          <w:sz w:val="30"/>
          <w:szCs w:val="30"/>
          <w:cs/>
        </w:rPr>
        <w:t xml:space="preserve"> โดย</w:t>
      </w:r>
      <w:r>
        <w:rPr>
          <w:rFonts w:ascii="Angsana New" w:hAnsi="Angsana New" w:hint="cs"/>
          <w:sz w:val="30"/>
          <w:szCs w:val="30"/>
          <w:cs/>
        </w:rPr>
        <w:t>กลุ่มบริษัทจะรับโอน</w:t>
      </w:r>
      <w:r w:rsidRPr="001B5AF1">
        <w:rPr>
          <w:rFonts w:ascii="Angsana New" w:hAnsi="Angsana New" w:hint="cs"/>
          <w:sz w:val="30"/>
          <w:szCs w:val="30"/>
          <w:cs/>
        </w:rPr>
        <w:t>สิทธิและหน้าที่ตามสัญญาเช่า</w:t>
      </w:r>
      <w:r>
        <w:rPr>
          <w:rFonts w:ascii="Angsana New" w:hAnsi="Angsana New" w:hint="cs"/>
          <w:sz w:val="30"/>
          <w:szCs w:val="30"/>
          <w:cs/>
        </w:rPr>
        <w:t>จากกิจการที่เกี่ยวข้องกันดังกล่าว</w:t>
      </w:r>
    </w:p>
    <w:p w14:paraId="5952E175" w14:textId="77777777" w:rsidR="00D92EC8" w:rsidRPr="001B5AF1" w:rsidRDefault="00D92EC8" w:rsidP="00D92EC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BA0343F" w14:textId="77777777" w:rsidR="00D92EC8" w:rsidRPr="001B5AF1" w:rsidRDefault="00D92EC8" w:rsidP="00D92EC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5AF1">
        <w:rPr>
          <w:rFonts w:ascii="Angsana New" w:hAnsi="Angsana New" w:hint="cs"/>
          <w:sz w:val="30"/>
          <w:szCs w:val="30"/>
          <w:cs/>
        </w:rPr>
        <w:t xml:space="preserve">ในวันเดียวกัน คณะกรรมการบริษัทได้มีมติอนุมัติการเข้าซื้อหุ้นสามัญในบริษัท เอเชียติ๊ก โฮเต็ล คอลเลคชั่น จำกัด คิดเป็นส่วนได้เสียร้อยละ </w:t>
      </w:r>
      <w:r>
        <w:rPr>
          <w:rFonts w:ascii="Angsana New" w:hAnsi="Angsana New"/>
          <w:sz w:val="30"/>
          <w:szCs w:val="30"/>
        </w:rPr>
        <w:t>100.00</w:t>
      </w:r>
      <w:r w:rsidRPr="001B5AF1">
        <w:rPr>
          <w:rFonts w:ascii="Angsana New" w:hAnsi="Angsana New"/>
          <w:sz w:val="30"/>
          <w:szCs w:val="30"/>
        </w:rPr>
        <w:t xml:space="preserve"> </w:t>
      </w:r>
      <w:r w:rsidRPr="001B5AF1">
        <w:rPr>
          <w:rFonts w:ascii="Angsana New" w:hAnsi="Angsana New" w:hint="cs"/>
          <w:sz w:val="30"/>
          <w:szCs w:val="30"/>
          <w:cs/>
        </w:rPr>
        <w:t>ของหุ้นที่ออกและ</w:t>
      </w:r>
      <w:r>
        <w:rPr>
          <w:rFonts w:ascii="Angsana New" w:hAnsi="Angsana New" w:hint="cs"/>
          <w:sz w:val="30"/>
          <w:szCs w:val="30"/>
          <w:cs/>
        </w:rPr>
        <w:t xml:space="preserve">ชำระแล้ว </w:t>
      </w:r>
      <w:r w:rsidRPr="001B5AF1">
        <w:rPr>
          <w:rFonts w:ascii="Angsana New" w:hAnsi="Angsana New" w:hint="cs"/>
          <w:sz w:val="30"/>
          <w:szCs w:val="30"/>
          <w:cs/>
        </w:rPr>
        <w:t>และ</w:t>
      </w:r>
      <w:r w:rsidRPr="0099170A">
        <w:rPr>
          <w:rFonts w:ascii="Angsana New" w:hAnsi="Angsana New" w:hint="cs"/>
          <w:sz w:val="30"/>
          <w:szCs w:val="30"/>
          <w:cs/>
        </w:rPr>
        <w:t>บริษัท</w:t>
      </w:r>
      <w:r w:rsidRPr="0099170A">
        <w:rPr>
          <w:rFonts w:ascii="Angsana New" w:hAnsi="Angsana New" w:hint="eastAsia"/>
          <w:sz w:val="30"/>
          <w:szCs w:val="30"/>
        </w:rPr>
        <w:t> </w:t>
      </w:r>
      <w:r w:rsidRPr="0099170A">
        <w:rPr>
          <w:rFonts w:ascii="Angsana New" w:hAnsi="Angsana New" w:hint="cs"/>
          <w:sz w:val="30"/>
          <w:szCs w:val="30"/>
          <w:cs/>
        </w:rPr>
        <w:t>วัฒนทรัพย์พัฒนา</w:t>
      </w:r>
      <w:r w:rsidRPr="0099170A">
        <w:rPr>
          <w:rFonts w:ascii="Angsana New" w:hAnsi="Angsana New" w:hint="eastAsia"/>
          <w:sz w:val="30"/>
          <w:szCs w:val="30"/>
        </w:rPr>
        <w:t> </w:t>
      </w:r>
      <w:r w:rsidRPr="0099170A">
        <w:rPr>
          <w:rFonts w:ascii="Angsana New" w:hAnsi="Angsana New"/>
          <w:sz w:val="30"/>
          <w:szCs w:val="30"/>
          <w:cs/>
        </w:rPr>
        <w:t>3</w:t>
      </w:r>
      <w:r w:rsidRPr="0099170A">
        <w:rPr>
          <w:rFonts w:ascii="Angsana New" w:hAnsi="Angsana New"/>
          <w:sz w:val="30"/>
          <w:szCs w:val="30"/>
        </w:rPr>
        <w:t> </w:t>
      </w:r>
      <w:r w:rsidRPr="0099170A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B5AF1">
        <w:rPr>
          <w:rFonts w:ascii="Angsana New" w:hAnsi="Angsana New" w:hint="cs"/>
          <w:sz w:val="30"/>
          <w:szCs w:val="30"/>
          <w:cs/>
        </w:rPr>
        <w:t xml:space="preserve">คิดเป็นส่วนได้เสียร้อยละ </w:t>
      </w:r>
      <w:r>
        <w:rPr>
          <w:rFonts w:ascii="Angsana New" w:hAnsi="Angsana New"/>
          <w:sz w:val="30"/>
          <w:szCs w:val="30"/>
        </w:rPr>
        <w:t>100.00</w:t>
      </w:r>
      <w:r w:rsidRPr="001B5AF1">
        <w:rPr>
          <w:rFonts w:ascii="Angsana New" w:hAnsi="Angsana New"/>
          <w:sz w:val="30"/>
          <w:szCs w:val="30"/>
        </w:rPr>
        <w:t xml:space="preserve"> </w:t>
      </w:r>
      <w:r w:rsidRPr="001B5AF1">
        <w:rPr>
          <w:rFonts w:ascii="Angsana New" w:hAnsi="Angsana New" w:hint="cs"/>
          <w:sz w:val="30"/>
          <w:szCs w:val="30"/>
          <w:cs/>
        </w:rPr>
        <w:t>ของหุ้นที่ออกและ</w:t>
      </w:r>
      <w:r>
        <w:rPr>
          <w:rFonts w:ascii="Angsana New" w:hAnsi="Angsana New" w:hint="cs"/>
          <w:sz w:val="30"/>
          <w:szCs w:val="30"/>
          <w:cs/>
        </w:rPr>
        <w:t xml:space="preserve">ชำระแล้ว </w:t>
      </w:r>
      <w:r w:rsidRPr="001B5AF1">
        <w:rPr>
          <w:rFonts w:ascii="Angsana New" w:hAnsi="Angsana New" w:hint="cs"/>
          <w:sz w:val="30"/>
          <w:szCs w:val="30"/>
          <w:cs/>
        </w:rPr>
        <w:t xml:space="preserve">จากกิจการที่เกี่ยวข้องกัน </w:t>
      </w:r>
      <w:r>
        <w:rPr>
          <w:rFonts w:ascii="Angsana New" w:hAnsi="Angsana New" w:hint="cs"/>
          <w:sz w:val="30"/>
          <w:szCs w:val="30"/>
          <w:cs/>
        </w:rPr>
        <w:t>โดยมี</w:t>
      </w:r>
      <w:r w:rsidRPr="001B5AF1">
        <w:rPr>
          <w:rFonts w:ascii="Angsana New" w:hAnsi="Angsana New" w:hint="cs"/>
          <w:sz w:val="30"/>
          <w:szCs w:val="30"/>
          <w:cs/>
        </w:rPr>
        <w:t>มูลค่าการเข้าซื้อหุ้นขั้นต้น</w:t>
      </w:r>
      <w:r>
        <w:rPr>
          <w:rFonts w:ascii="Angsana New" w:hAnsi="Angsana New" w:hint="cs"/>
          <w:sz w:val="30"/>
          <w:szCs w:val="30"/>
          <w:cs/>
        </w:rPr>
        <w:t>เป็นเงิน</w:t>
      </w:r>
      <w:r w:rsidRPr="001B5AF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1B5AF1">
        <w:rPr>
          <w:rFonts w:ascii="Angsana New" w:hAnsi="Angsana New"/>
          <w:sz w:val="30"/>
          <w:szCs w:val="30"/>
        </w:rPr>
        <w:t xml:space="preserve">769 </w:t>
      </w:r>
      <w:r w:rsidRPr="001B5AF1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Pr="001B5AF1">
        <w:rPr>
          <w:rFonts w:ascii="Angsana New" w:hAnsi="Angsana New"/>
          <w:sz w:val="30"/>
          <w:szCs w:val="30"/>
        </w:rPr>
        <w:t xml:space="preserve">690 </w:t>
      </w:r>
      <w:r w:rsidRPr="001B5AF1">
        <w:rPr>
          <w:rFonts w:ascii="Angsana New" w:hAnsi="Angsana New" w:hint="cs"/>
          <w:sz w:val="30"/>
          <w:szCs w:val="30"/>
          <w:cs/>
        </w:rPr>
        <w:t xml:space="preserve">ล้านบาทตามลำดับ </w:t>
      </w:r>
    </w:p>
    <w:p w14:paraId="2C01408F" w14:textId="77777777" w:rsidR="00D92EC8" w:rsidRPr="001B5AF1" w:rsidRDefault="00D92EC8" w:rsidP="00D92EC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168876" w14:textId="77777777" w:rsidR="00D92EC8" w:rsidRDefault="00D92EC8" w:rsidP="00D92EC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5AF1">
        <w:rPr>
          <w:rFonts w:ascii="Angsana New" w:hAnsi="Angsana New" w:hint="cs"/>
          <w:sz w:val="30"/>
          <w:szCs w:val="30"/>
          <w:cs/>
        </w:rPr>
        <w:t>ทั้งนี้คณะกรรมการบริษัทให้นำเสนอให้ที่ประชุมผู้ถือหุ้นพิจารณาอนุมัติต่อไป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467E00E4" w14:textId="77777777" w:rsidR="00D92EC8" w:rsidRDefault="00D92EC8" w:rsidP="00D92EC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F5057D" w14:textId="77777777" w:rsidR="00D92EC8" w:rsidRPr="007E7988" w:rsidRDefault="00D92EC8" w:rsidP="00D92EC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E7988">
        <w:rPr>
          <w:rFonts w:ascii="Angsana New" w:hAnsi="Angsana New" w:hint="cs"/>
          <w:i/>
          <w:iCs/>
          <w:sz w:val="30"/>
          <w:szCs w:val="30"/>
          <w:cs/>
        </w:rPr>
        <w:t>โครงการจ่ายโบนัสในรูปแบบหุ้นสามัญสำหรับผู้บริหารและพนักงาน</w:t>
      </w:r>
    </w:p>
    <w:p w14:paraId="54E0845F" w14:textId="77777777" w:rsidR="00D92EC8" w:rsidRDefault="00D92EC8" w:rsidP="00D92EC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430302" w14:textId="65179CC6" w:rsidR="00D92EC8" w:rsidRPr="00F12F2C" w:rsidRDefault="00D92EC8" w:rsidP="00D92EC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5AF1">
        <w:rPr>
          <w:rFonts w:ascii="Angsana New" w:hAnsi="Angsana New" w:hint="cs"/>
          <w:sz w:val="30"/>
          <w:szCs w:val="30"/>
          <w:cs/>
        </w:rPr>
        <w:t>ในการประชุมคณะกรรมการบริษัทเมื่อวันที่</w:t>
      </w:r>
      <w:r w:rsidRPr="001B5AF1">
        <w:rPr>
          <w:rFonts w:ascii="Angsana New" w:hAnsi="Angsana New"/>
          <w:sz w:val="30"/>
          <w:szCs w:val="30"/>
          <w:cs/>
        </w:rPr>
        <w:t xml:space="preserve"> </w:t>
      </w:r>
      <w:r w:rsidRPr="001B5AF1">
        <w:rPr>
          <w:rFonts w:ascii="Angsana New" w:hAnsi="Angsana New"/>
          <w:sz w:val="30"/>
          <w:szCs w:val="30"/>
        </w:rPr>
        <w:t>27</w:t>
      </w:r>
      <w:r w:rsidRPr="001B5AF1">
        <w:rPr>
          <w:rFonts w:ascii="Angsana New" w:hAnsi="Angsana New"/>
          <w:sz w:val="30"/>
          <w:szCs w:val="30"/>
          <w:cs/>
        </w:rPr>
        <w:t xml:space="preserve"> </w:t>
      </w:r>
      <w:r w:rsidRPr="001B5AF1">
        <w:rPr>
          <w:rFonts w:ascii="Angsana New" w:hAnsi="Angsana New" w:hint="cs"/>
          <w:sz w:val="30"/>
          <w:szCs w:val="30"/>
          <w:cs/>
        </w:rPr>
        <w:t>กุมภาพันธ์</w:t>
      </w:r>
      <w:r w:rsidRPr="001B5AF1">
        <w:rPr>
          <w:rFonts w:ascii="Angsana New" w:hAnsi="Angsana New"/>
          <w:sz w:val="30"/>
          <w:szCs w:val="30"/>
          <w:cs/>
        </w:rPr>
        <w:t xml:space="preserve"> </w:t>
      </w:r>
      <w:r w:rsidRPr="001B5AF1">
        <w:rPr>
          <w:rFonts w:ascii="Angsana New" w:hAnsi="Angsana New"/>
          <w:sz w:val="30"/>
          <w:szCs w:val="30"/>
        </w:rPr>
        <w:t>2563</w:t>
      </w:r>
      <w:r w:rsidRPr="001B5AF1">
        <w:rPr>
          <w:rFonts w:ascii="Angsana New" w:hAnsi="Angsana New"/>
          <w:sz w:val="30"/>
          <w:szCs w:val="30"/>
          <w:cs/>
        </w:rPr>
        <w:t xml:space="preserve"> </w:t>
      </w:r>
      <w:r w:rsidRPr="001B5AF1">
        <w:rPr>
          <w:rFonts w:ascii="Angsana New" w:hAnsi="Angsana New" w:hint="cs"/>
          <w:sz w:val="30"/>
          <w:szCs w:val="30"/>
          <w:cs/>
        </w:rPr>
        <w:t>คณะกรรมการบริษัทได้มีมติอนุมัติ</w:t>
      </w:r>
      <w:r>
        <w:rPr>
          <w:rFonts w:ascii="Angsana New" w:hAnsi="Angsana New" w:hint="cs"/>
          <w:sz w:val="30"/>
          <w:szCs w:val="30"/>
          <w:cs/>
        </w:rPr>
        <w:t xml:space="preserve">โครงการจ่ายโบนัสในรูปแบบหุ้นสามัญสำหรับผู้บริหารและพนักงานของกลุ่มบริษัทจำนวน </w:t>
      </w:r>
      <w:r>
        <w:rPr>
          <w:rFonts w:ascii="Angsana New" w:hAnsi="Angsana New"/>
          <w:sz w:val="30"/>
          <w:szCs w:val="30"/>
        </w:rPr>
        <w:t xml:space="preserve">150 </w:t>
      </w:r>
      <w:r>
        <w:rPr>
          <w:rFonts w:ascii="Angsana New" w:hAnsi="Angsana New" w:hint="cs"/>
          <w:sz w:val="30"/>
          <w:szCs w:val="30"/>
          <w:cs/>
        </w:rPr>
        <w:t xml:space="preserve">ล้านหุ้น คิดเป็นอัตราร้อยละ </w:t>
      </w:r>
      <w:r>
        <w:rPr>
          <w:rFonts w:ascii="Angsana New" w:hAnsi="Angsana New"/>
          <w:sz w:val="30"/>
          <w:szCs w:val="30"/>
        </w:rPr>
        <w:t xml:space="preserve">0.47 </w:t>
      </w:r>
      <w:r>
        <w:rPr>
          <w:rFonts w:ascii="Angsana New" w:hAnsi="Angsana New" w:hint="cs"/>
          <w:sz w:val="30"/>
          <w:szCs w:val="30"/>
          <w:cs/>
        </w:rPr>
        <w:t>ของหุ้นที่ออก</w:t>
      </w:r>
      <w:r w:rsidRPr="00F12F2C">
        <w:rPr>
          <w:rFonts w:ascii="Angsana New" w:hAnsi="Angsana New" w:hint="cs"/>
          <w:sz w:val="30"/>
          <w:szCs w:val="30"/>
          <w:cs/>
        </w:rPr>
        <w:t xml:space="preserve">และชำระแล้ว </w:t>
      </w:r>
      <w:r w:rsidR="001332D1">
        <w:rPr>
          <w:rFonts w:ascii="Angsana New" w:hAnsi="Angsana New" w:hint="cs"/>
          <w:sz w:val="30"/>
          <w:szCs w:val="30"/>
          <w:cs/>
        </w:rPr>
        <w:t xml:space="preserve">โครงการดังกล่าวครอบคลุมระยะเวลา </w:t>
      </w:r>
      <w:r w:rsidR="001332D1">
        <w:rPr>
          <w:rFonts w:ascii="Angsana New" w:hAnsi="Angsana New"/>
          <w:sz w:val="30"/>
          <w:szCs w:val="30"/>
        </w:rPr>
        <w:t xml:space="preserve">5 </w:t>
      </w:r>
      <w:r w:rsidR="001332D1">
        <w:rPr>
          <w:rFonts w:ascii="Angsana New" w:hAnsi="Angsana New" w:hint="cs"/>
          <w:sz w:val="30"/>
          <w:szCs w:val="30"/>
          <w:cs/>
        </w:rPr>
        <w:t>ปี</w:t>
      </w:r>
    </w:p>
    <w:p w14:paraId="59D73D0A" w14:textId="77777777" w:rsidR="00D92EC8" w:rsidRPr="00F12F2C" w:rsidRDefault="00D92EC8" w:rsidP="00D92EC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4D9641" w14:textId="77777777" w:rsidR="00D92EC8" w:rsidRPr="00F12F2C" w:rsidRDefault="00D92EC8" w:rsidP="00D92EC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12F2C">
        <w:rPr>
          <w:rFonts w:ascii="Angsana New" w:hAnsi="Angsana New" w:hint="cs"/>
          <w:sz w:val="30"/>
          <w:szCs w:val="30"/>
          <w:cs/>
        </w:rPr>
        <w:t xml:space="preserve">ทั้งนี้คณะกรรมการอนุมัติการเพิ่มทุนจดทะเบียนของบริษัทสำหรับโครงการจ่ายโบนัสในรูปแบบหุ้นสามัญสำหรับผู้บริหารและพนักงานจำนวน </w:t>
      </w:r>
      <w:r w:rsidRPr="00F12F2C">
        <w:rPr>
          <w:rFonts w:ascii="Angsana New" w:hAnsi="Angsana New"/>
          <w:sz w:val="30"/>
          <w:szCs w:val="30"/>
        </w:rPr>
        <w:t xml:space="preserve">150 </w:t>
      </w:r>
      <w:r w:rsidRPr="00F12F2C">
        <w:rPr>
          <w:rFonts w:ascii="Angsana New" w:hAnsi="Angsana New" w:hint="cs"/>
          <w:sz w:val="30"/>
          <w:szCs w:val="30"/>
          <w:cs/>
        </w:rPr>
        <w:t xml:space="preserve">ล้านบาทโดยการเพิ่มทุนจดทะเบียนจากเดิม </w:t>
      </w:r>
      <w:r w:rsidRPr="00F12F2C">
        <w:rPr>
          <w:rFonts w:ascii="Angsana New" w:hAnsi="Angsana New"/>
          <w:sz w:val="30"/>
          <w:szCs w:val="30"/>
        </w:rPr>
        <w:t xml:space="preserve">32,000 </w:t>
      </w:r>
      <w:r w:rsidRPr="00F12F2C"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Pr="00F12F2C">
        <w:rPr>
          <w:rFonts w:ascii="Angsana New" w:hAnsi="Angsana New"/>
          <w:sz w:val="30"/>
          <w:szCs w:val="30"/>
        </w:rPr>
        <w:t xml:space="preserve">32,150 </w:t>
      </w:r>
      <w:r w:rsidRPr="00F12F2C">
        <w:rPr>
          <w:rFonts w:ascii="Angsana New" w:hAnsi="Angsana New" w:hint="cs"/>
          <w:sz w:val="30"/>
          <w:szCs w:val="30"/>
          <w:cs/>
        </w:rPr>
        <w:t xml:space="preserve">ล้านบาท โดยการออกหุ้นสามัญเพิ่มทุนจำนวน </w:t>
      </w:r>
      <w:r w:rsidRPr="00F12F2C">
        <w:rPr>
          <w:rFonts w:ascii="Angsana New" w:hAnsi="Angsana New"/>
          <w:sz w:val="30"/>
          <w:szCs w:val="30"/>
        </w:rPr>
        <w:t xml:space="preserve">150 </w:t>
      </w:r>
      <w:r w:rsidRPr="00F12F2C">
        <w:rPr>
          <w:rFonts w:ascii="Angsana New" w:hAnsi="Angsana New" w:hint="cs"/>
          <w:sz w:val="30"/>
          <w:szCs w:val="30"/>
          <w:cs/>
        </w:rPr>
        <w:t xml:space="preserve">ล้านหุ้น ราคาหุ้นที่ตราไว้หุ้นละ </w:t>
      </w:r>
      <w:r w:rsidRPr="00F12F2C">
        <w:rPr>
          <w:rFonts w:ascii="Angsana New" w:hAnsi="Angsana New"/>
          <w:sz w:val="30"/>
          <w:szCs w:val="30"/>
        </w:rPr>
        <w:t xml:space="preserve">1 </w:t>
      </w:r>
      <w:r w:rsidRPr="00F12F2C">
        <w:rPr>
          <w:rFonts w:ascii="Angsana New" w:hAnsi="Angsana New" w:hint="cs"/>
          <w:sz w:val="30"/>
          <w:szCs w:val="30"/>
          <w:cs/>
        </w:rPr>
        <w:t xml:space="preserve">บาท </w:t>
      </w:r>
    </w:p>
    <w:p w14:paraId="088A0B7E" w14:textId="77777777" w:rsidR="00D92EC8" w:rsidRDefault="00D92EC8" w:rsidP="00D92EC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E78604" w14:textId="77777777" w:rsidR="00D92EC8" w:rsidRDefault="00D92EC8" w:rsidP="00D92EC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5AF1">
        <w:rPr>
          <w:rFonts w:ascii="Angsana New" w:hAnsi="Angsana New" w:hint="cs"/>
          <w:sz w:val="30"/>
          <w:szCs w:val="30"/>
          <w:cs/>
        </w:rPr>
        <w:t>ทั้งนี้คณะกรรมการบริษัทให้นำเสนอให้ที่ประชุมผู้ถือหุ้นพิจารณาอนุมัติต่อไป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770D057E" w14:textId="77777777" w:rsidR="00D92EC8" w:rsidRDefault="00D92EC8" w:rsidP="00D92EC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9989BE6" w14:textId="77777777" w:rsidR="00D92EC8" w:rsidRPr="00105ADF" w:rsidRDefault="00D92EC8" w:rsidP="00D92EC8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num" w:pos="540"/>
        </w:tabs>
        <w:spacing w:line="240" w:lineRule="auto"/>
        <w:ind w:left="540" w:right="29" w:hanging="540"/>
        <w:jc w:val="both"/>
        <w:rPr>
          <w:rFonts w:ascii="Angsana New" w:hAnsi="Angsana New"/>
          <w:b/>
          <w:bCs/>
          <w:sz w:val="30"/>
          <w:szCs w:val="30"/>
        </w:rPr>
      </w:pPr>
      <w:bookmarkStart w:id="41" w:name="_Hlk32276048"/>
      <w:r w:rsidRPr="00105ADF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bookmarkEnd w:id="41"/>
    <w:p w14:paraId="7EA19A65" w14:textId="77777777" w:rsidR="00D92EC8" w:rsidRPr="00105ADF" w:rsidRDefault="00D92EC8" w:rsidP="00D92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18AD1EB6" w14:textId="77777777" w:rsidR="00D92EC8" w:rsidRPr="00105ADF" w:rsidRDefault="00D92EC8" w:rsidP="00D92EC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  <w:r w:rsidRPr="00105ADF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 w:rsidRPr="00105ADF">
        <w:rPr>
          <w:rFonts w:ascii="Angsana New" w:hAnsi="Angsana New" w:cs="Angsana New"/>
          <w:sz w:val="30"/>
          <w:szCs w:val="30"/>
          <w:lang w:bidi="th-TH"/>
        </w:rPr>
        <w:t>/</w:t>
      </w:r>
      <w:r w:rsidRPr="00105ADF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Pr="00105AD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105ADF">
        <w:rPr>
          <w:rFonts w:ascii="Angsana New" w:hAnsi="Angsana New" w:cs="Angsana New"/>
          <w:sz w:val="30"/>
          <w:szCs w:val="30"/>
          <w:cs/>
          <w:lang w:bidi="th-TH"/>
        </w:rPr>
        <w:t>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105AD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105ADF">
        <w:rPr>
          <w:rFonts w:ascii="Angsana New" w:hAnsi="Angsana New" w:cs="Angsana New"/>
          <w:sz w:val="30"/>
          <w:szCs w:val="30"/>
          <w:cs/>
          <w:lang w:bidi="th-TH"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105ADF">
        <w:rPr>
          <w:rFonts w:ascii="Angsana New" w:hAnsi="Angsana New" w:cs="Angsana New"/>
          <w:sz w:val="30"/>
          <w:szCs w:val="30"/>
          <w:lang w:bidi="th-TH"/>
        </w:rPr>
        <w:t>1</w:t>
      </w:r>
      <w:r w:rsidRPr="00105ADF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105ADF">
        <w:rPr>
          <w:rFonts w:ascii="Angsana New" w:hAnsi="Angsana New" w:cs="Angsana New"/>
          <w:sz w:val="30"/>
          <w:szCs w:val="30"/>
          <w:lang w:bidi="th-TH"/>
        </w:rPr>
        <w:t xml:space="preserve">2563 </w:t>
      </w:r>
      <w:r w:rsidRPr="00105ADF">
        <w:rPr>
          <w:rFonts w:ascii="Angsana New" w:hAnsi="Angsana New" w:cs="Angsana New"/>
          <w:sz w:val="30"/>
          <w:szCs w:val="30"/>
          <w:cs/>
          <w:lang w:bidi="th-TH"/>
        </w:rPr>
        <w:t>มีดังต่อไปนี้</w:t>
      </w:r>
      <w:r w:rsidRPr="00105ADF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447FF612" w14:textId="77777777" w:rsidR="00D92EC8" w:rsidRPr="00105ADF" w:rsidRDefault="00D92EC8" w:rsidP="00D92EC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color w:val="0000FF"/>
          <w:sz w:val="24"/>
          <w:szCs w:val="24"/>
          <w:shd w:val="clear" w:color="auto" w:fill="E0E0E0"/>
        </w:rPr>
      </w:pPr>
      <w:r w:rsidRPr="00105ADF">
        <w:rPr>
          <w:rFonts w:ascii="Angsana New" w:hAnsi="Angsana New" w:cs="Angsana New"/>
          <w:color w:val="0000FF"/>
          <w:sz w:val="24"/>
          <w:szCs w:val="24"/>
          <w:shd w:val="clear" w:color="auto" w:fill="E0E0E0"/>
        </w:rPr>
        <w:t xml:space="preserve"> </w:t>
      </w:r>
    </w:p>
    <w:tbl>
      <w:tblPr>
        <w:tblW w:w="8820" w:type="dxa"/>
        <w:tblInd w:w="450" w:type="dxa"/>
        <w:tblLook w:val="04A0" w:firstRow="1" w:lastRow="0" w:firstColumn="1" w:lastColumn="0" w:noHBand="0" w:noVBand="1"/>
      </w:tblPr>
      <w:tblGrid>
        <w:gridCol w:w="4860"/>
        <w:gridCol w:w="3960"/>
      </w:tblGrid>
      <w:tr w:rsidR="00D92EC8" w:rsidRPr="00105ADF" w14:paraId="5B115679" w14:textId="77777777" w:rsidTr="00123BEC">
        <w:trPr>
          <w:tblHeader/>
        </w:trPr>
        <w:tc>
          <w:tcPr>
            <w:tcW w:w="4860" w:type="dxa"/>
            <w:shd w:val="clear" w:color="auto" w:fill="auto"/>
            <w:vAlign w:val="bottom"/>
          </w:tcPr>
          <w:p w14:paraId="7C0FF517" w14:textId="77777777" w:rsidR="00D92EC8" w:rsidRPr="00105ADF" w:rsidRDefault="00D92EC8" w:rsidP="00123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1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105ADF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lastRenderedPageBreak/>
              <w:t>มาตรฐานการรายงานทางการเงิน</w:t>
            </w:r>
          </w:p>
        </w:tc>
        <w:tc>
          <w:tcPr>
            <w:tcW w:w="3960" w:type="dxa"/>
            <w:shd w:val="clear" w:color="auto" w:fill="auto"/>
            <w:vAlign w:val="bottom"/>
          </w:tcPr>
          <w:p w14:paraId="0B3A6A6C" w14:textId="77777777" w:rsidR="00D92EC8" w:rsidRPr="00105ADF" w:rsidRDefault="00D92EC8" w:rsidP="00123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1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105ADF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D92EC8" w:rsidRPr="00105ADF" w14:paraId="4B90DCA1" w14:textId="77777777" w:rsidTr="00123BEC">
        <w:tc>
          <w:tcPr>
            <w:tcW w:w="4860" w:type="dxa"/>
            <w:shd w:val="clear" w:color="auto" w:fill="auto"/>
          </w:tcPr>
          <w:p w14:paraId="432F445C" w14:textId="77777777" w:rsidR="00D92EC8" w:rsidRPr="00105ADF" w:rsidRDefault="00D92EC8" w:rsidP="00123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1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105AD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05ADF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3960" w:type="dxa"/>
            <w:shd w:val="clear" w:color="auto" w:fill="auto"/>
          </w:tcPr>
          <w:p w14:paraId="075E668D" w14:textId="77777777" w:rsidR="00D92EC8" w:rsidRPr="00105ADF" w:rsidRDefault="00D92EC8" w:rsidP="00123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1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5ADF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D92EC8" w:rsidRPr="00105ADF" w14:paraId="338120AC" w14:textId="77777777" w:rsidTr="00123BEC">
        <w:tc>
          <w:tcPr>
            <w:tcW w:w="4860" w:type="dxa"/>
            <w:shd w:val="clear" w:color="auto" w:fill="auto"/>
          </w:tcPr>
          <w:p w14:paraId="0F6CE92E" w14:textId="77777777" w:rsidR="00D92EC8" w:rsidRPr="00105ADF" w:rsidRDefault="00D92EC8" w:rsidP="00123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1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5ADF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05ADF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3960" w:type="dxa"/>
            <w:shd w:val="clear" w:color="auto" w:fill="auto"/>
          </w:tcPr>
          <w:p w14:paraId="603A3145" w14:textId="77777777" w:rsidR="00D92EC8" w:rsidRPr="00105ADF" w:rsidRDefault="00D92EC8" w:rsidP="00123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1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5ADF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92EC8" w:rsidRPr="00105ADF" w14:paraId="3E98CF4A" w14:textId="77777777" w:rsidTr="00123BEC">
        <w:tc>
          <w:tcPr>
            <w:tcW w:w="4860" w:type="dxa"/>
            <w:shd w:val="clear" w:color="auto" w:fill="auto"/>
          </w:tcPr>
          <w:p w14:paraId="7BCF42F1" w14:textId="77777777" w:rsidR="00D92EC8" w:rsidRPr="00105ADF" w:rsidRDefault="00D92EC8" w:rsidP="00123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1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105AD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05ADF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3960" w:type="dxa"/>
            <w:shd w:val="clear" w:color="auto" w:fill="auto"/>
          </w:tcPr>
          <w:p w14:paraId="59481D4C" w14:textId="77777777" w:rsidR="00D92EC8" w:rsidRPr="00105ADF" w:rsidRDefault="00D92EC8" w:rsidP="00123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1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5ADF">
              <w:rPr>
                <w:rFonts w:ascii="Angsana New" w:eastAsia="Calibri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D92EC8" w:rsidRPr="00105ADF" w14:paraId="6428EBC5" w14:textId="77777777" w:rsidTr="00123BEC">
        <w:tc>
          <w:tcPr>
            <w:tcW w:w="4860" w:type="dxa"/>
            <w:shd w:val="clear" w:color="auto" w:fill="auto"/>
          </w:tcPr>
          <w:p w14:paraId="07552C31" w14:textId="77777777" w:rsidR="00D92EC8" w:rsidRPr="00105ADF" w:rsidRDefault="00D92EC8" w:rsidP="00123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1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105ADF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105ADF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3960" w:type="dxa"/>
            <w:shd w:val="clear" w:color="auto" w:fill="auto"/>
          </w:tcPr>
          <w:p w14:paraId="698D1343" w14:textId="77777777" w:rsidR="00D92EC8" w:rsidRPr="00105ADF" w:rsidRDefault="00D92EC8" w:rsidP="00123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1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105ADF">
              <w:rPr>
                <w:rFonts w:ascii="Angsana New" w:hAnsi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D92EC8" w:rsidRPr="00105ADF" w14:paraId="634B6BB3" w14:textId="77777777" w:rsidTr="00123BEC">
        <w:tc>
          <w:tcPr>
            <w:tcW w:w="4860" w:type="dxa"/>
            <w:shd w:val="clear" w:color="auto" w:fill="auto"/>
          </w:tcPr>
          <w:p w14:paraId="10E9DD21" w14:textId="77777777" w:rsidR="00D92EC8" w:rsidRPr="00105ADF" w:rsidRDefault="00D92EC8" w:rsidP="00123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1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5ADF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05ADF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3960" w:type="dxa"/>
            <w:shd w:val="clear" w:color="auto" w:fill="auto"/>
          </w:tcPr>
          <w:p w14:paraId="76D4F86D" w14:textId="77777777" w:rsidR="00D92EC8" w:rsidRPr="00105ADF" w:rsidRDefault="00D92EC8" w:rsidP="00123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1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5ADF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92EC8" w:rsidRPr="00105ADF" w14:paraId="62532CD1" w14:textId="77777777" w:rsidTr="00123BEC">
        <w:tc>
          <w:tcPr>
            <w:tcW w:w="4860" w:type="dxa"/>
            <w:shd w:val="clear" w:color="auto" w:fill="auto"/>
          </w:tcPr>
          <w:p w14:paraId="5F6FA6D7" w14:textId="77777777" w:rsidR="00D92EC8" w:rsidRPr="00105ADF" w:rsidRDefault="00D92EC8" w:rsidP="00123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1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5ADF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05ADF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3960" w:type="dxa"/>
            <w:shd w:val="clear" w:color="auto" w:fill="auto"/>
          </w:tcPr>
          <w:p w14:paraId="596066C3" w14:textId="77777777" w:rsidR="00D92EC8" w:rsidRPr="00105ADF" w:rsidRDefault="00D92EC8" w:rsidP="00123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1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5ADF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BEB2FEF" w14:textId="77777777" w:rsidR="00D92EC8" w:rsidRPr="007E7988" w:rsidRDefault="00D92EC8" w:rsidP="00D92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1" w:lineRule="auto"/>
        <w:ind w:left="540"/>
        <w:jc w:val="thaiDistribute"/>
        <w:rPr>
          <w:rFonts w:ascii="Angsana New" w:hAnsi="Angsana New"/>
          <w:sz w:val="20"/>
          <w:szCs w:val="20"/>
          <w:shd w:val="clear" w:color="auto" w:fill="D9D9D9"/>
        </w:rPr>
      </w:pPr>
    </w:p>
    <w:p w14:paraId="789AADC6" w14:textId="77777777" w:rsidR="00D92EC8" w:rsidRDefault="00D92EC8" w:rsidP="00D92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1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05ADF">
        <w:rPr>
          <w:rFonts w:ascii="Angsana New" w:hAnsi="Angsana New"/>
          <w:i/>
          <w:iCs/>
          <w:sz w:val="30"/>
          <w:szCs w:val="30"/>
        </w:rPr>
        <w:t xml:space="preserve">* </w:t>
      </w:r>
      <w:r w:rsidRPr="00105ADF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</w:t>
      </w:r>
      <w:r>
        <w:rPr>
          <w:rFonts w:ascii="Angsana New" w:hAnsi="Angsana New" w:hint="cs"/>
          <w:i/>
          <w:iCs/>
          <w:sz w:val="30"/>
          <w:szCs w:val="30"/>
          <w:cs/>
        </w:rPr>
        <w:t>น</w:t>
      </w:r>
    </w:p>
    <w:p w14:paraId="61098FD8" w14:textId="77777777" w:rsidR="00D92EC8" w:rsidRPr="007E7988" w:rsidRDefault="00D92EC8" w:rsidP="00D92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1" w:lineRule="auto"/>
        <w:ind w:left="540"/>
        <w:jc w:val="thaiDistribute"/>
        <w:rPr>
          <w:rFonts w:ascii="Angsana New" w:hAnsi="Angsana New"/>
          <w:i/>
          <w:iCs/>
          <w:sz w:val="20"/>
          <w:szCs w:val="20"/>
          <w:cs/>
        </w:rPr>
      </w:pPr>
    </w:p>
    <w:p w14:paraId="46E048AE" w14:textId="77777777" w:rsidR="00D92EC8" w:rsidRPr="00105ADF" w:rsidRDefault="00D92EC8" w:rsidP="00D92EC8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21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05AD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255114AD" w14:textId="77777777" w:rsidR="00D92EC8" w:rsidRPr="007E7988" w:rsidRDefault="00D92EC8" w:rsidP="00D92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21" w:lineRule="auto"/>
        <w:ind w:left="90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293060B" w14:textId="77777777" w:rsidR="00D92EC8" w:rsidRPr="00105ADF" w:rsidRDefault="00D92EC8" w:rsidP="00D92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21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05ADF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105ADF">
        <w:rPr>
          <w:rFonts w:ascii="Angsana New" w:hAnsi="Angsana New"/>
          <w:sz w:val="30"/>
          <w:szCs w:val="30"/>
        </w:rPr>
        <w:t xml:space="preserve"> </w:t>
      </w:r>
      <w:r w:rsidRPr="00105ADF">
        <w:rPr>
          <w:rFonts w:ascii="Angsana New" w:hAnsi="Angsana New"/>
          <w:sz w:val="30"/>
          <w:szCs w:val="30"/>
          <w:cs/>
        </w:rPr>
        <w:t xml:space="preserve">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 โดยผลกระทบจากการถือปฏิบัติตามมาตรฐานการรายงานทางการเงินที่เกี่ยวข้องกับเครื่องมือทางการเงิน มีดังนี้ </w:t>
      </w:r>
    </w:p>
    <w:p w14:paraId="4D5B9BA1" w14:textId="77777777" w:rsidR="00D92EC8" w:rsidRPr="007E7988" w:rsidRDefault="00D92EC8" w:rsidP="00D92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21" w:lineRule="auto"/>
        <w:jc w:val="thaiDistribute"/>
        <w:rPr>
          <w:rFonts w:ascii="Angsana New" w:hAnsi="Angsana New"/>
          <w:sz w:val="20"/>
          <w:szCs w:val="20"/>
        </w:rPr>
      </w:pPr>
    </w:p>
    <w:p w14:paraId="4E6E3BD7" w14:textId="77777777" w:rsidR="00D92EC8" w:rsidRPr="00105ADF" w:rsidRDefault="00D92EC8" w:rsidP="00D92EC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21" w:lineRule="auto"/>
        <w:ind w:left="1267"/>
        <w:jc w:val="thaiDistribute"/>
        <w:rPr>
          <w:rFonts w:ascii="Angsana New" w:hAnsi="Angsana New"/>
          <w:sz w:val="30"/>
          <w:szCs w:val="30"/>
        </w:rPr>
      </w:pPr>
      <w:r w:rsidRPr="00105ADF">
        <w:rPr>
          <w:rFonts w:ascii="Angsana New" w:hAnsi="Angsana New"/>
          <w:sz w:val="30"/>
          <w:szCs w:val="30"/>
          <w:cs/>
        </w:rPr>
        <w:t>การจัดประเภทรายการของสินทรัพย์ทางการเงิน</w:t>
      </w:r>
    </w:p>
    <w:p w14:paraId="75FA8477" w14:textId="77777777" w:rsidR="00D92EC8" w:rsidRPr="007E7988" w:rsidRDefault="00D92EC8" w:rsidP="00D92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21" w:lineRule="auto"/>
        <w:ind w:left="1267"/>
        <w:jc w:val="thaiDistribute"/>
        <w:rPr>
          <w:rFonts w:ascii="Angsana New" w:hAnsi="Angsana New"/>
          <w:sz w:val="20"/>
          <w:szCs w:val="20"/>
        </w:rPr>
      </w:pPr>
    </w:p>
    <w:p w14:paraId="26B8AF82" w14:textId="77777777" w:rsidR="00D92EC8" w:rsidRPr="00105ADF" w:rsidRDefault="00D92EC8" w:rsidP="00D92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21" w:lineRule="auto"/>
        <w:ind w:left="1267"/>
        <w:jc w:val="thaiDistribute"/>
        <w:rPr>
          <w:rFonts w:ascii="Angsana New" w:hAnsi="Angsana New"/>
          <w:sz w:val="30"/>
          <w:szCs w:val="30"/>
        </w:rPr>
      </w:pPr>
      <w:r w:rsidRPr="00105ADF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105ADF">
        <w:rPr>
          <w:rFonts w:ascii="Angsana New" w:hAnsi="Angsana New"/>
          <w:sz w:val="30"/>
          <w:szCs w:val="30"/>
        </w:rPr>
        <w:t xml:space="preserve">9 (“TFRS 9”) </w:t>
      </w:r>
      <w:r w:rsidRPr="00105ADF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105ADF">
        <w:rPr>
          <w:rFonts w:ascii="Angsana New" w:hAnsi="Angsana New"/>
          <w:sz w:val="30"/>
          <w:szCs w:val="30"/>
        </w:rPr>
        <w:t xml:space="preserve">3 </w:t>
      </w:r>
      <w:r w:rsidRPr="00105ADF">
        <w:rPr>
          <w:rFonts w:ascii="Angsana New" w:hAnsi="Angsana New"/>
          <w:sz w:val="30"/>
          <w:szCs w:val="30"/>
          <w:cs/>
        </w:rPr>
        <w:t>ประเภท ได้แก่</w:t>
      </w:r>
      <w:r w:rsidRPr="00105ADF">
        <w:rPr>
          <w:rFonts w:ascii="Angsana New" w:hAnsi="Angsana New"/>
          <w:sz w:val="30"/>
          <w:szCs w:val="30"/>
        </w:rPr>
        <w:t xml:space="preserve"> </w:t>
      </w:r>
      <w:r w:rsidRPr="00105ADF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</w:t>
      </w:r>
      <w:r w:rsidRPr="00105ADF">
        <w:rPr>
          <w:rFonts w:ascii="Angsana New" w:hAnsi="Angsana New"/>
          <w:sz w:val="30"/>
          <w:szCs w:val="30"/>
        </w:rPr>
        <w:t xml:space="preserve"> </w:t>
      </w:r>
      <w:r w:rsidRPr="00105ADF">
        <w:rPr>
          <w:rFonts w:ascii="Angsana New" w:hAnsi="Angsana New"/>
          <w:sz w:val="30"/>
          <w:szCs w:val="30"/>
          <w:cs/>
        </w:rPr>
        <w:t xml:space="preserve">ทั้งนี้ มาตรฐานการรายงานทางการเงินฉบับนี้จะยกเลิกการจัดประเภทตราสารหนี้ที่จะถือจนครบกำหนด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105ADF">
        <w:rPr>
          <w:rFonts w:ascii="Angsana New" w:hAnsi="Angsana New"/>
          <w:sz w:val="30"/>
          <w:szCs w:val="30"/>
        </w:rPr>
        <w:t>105</w:t>
      </w:r>
      <w:r w:rsidRPr="00105ADF">
        <w:rPr>
          <w:rFonts w:ascii="Angsana New" w:hAnsi="Angsana New"/>
          <w:sz w:val="30"/>
          <w:szCs w:val="30"/>
          <w:cs/>
        </w:rPr>
        <w:t xml:space="preserve"> โดยการจัดประเภทตาม </w:t>
      </w:r>
      <w:r w:rsidRPr="00105ADF">
        <w:rPr>
          <w:rFonts w:ascii="Angsana New" w:hAnsi="Angsana New"/>
          <w:sz w:val="30"/>
          <w:szCs w:val="30"/>
        </w:rPr>
        <w:t xml:space="preserve">TFRS 9 </w:t>
      </w:r>
      <w:r w:rsidRPr="00105ADF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</w:t>
      </w:r>
      <w:r w:rsidRPr="00105ADF">
        <w:rPr>
          <w:rFonts w:ascii="Angsana New" w:hAnsi="Angsana New"/>
          <w:sz w:val="30"/>
          <w:szCs w:val="30"/>
        </w:rPr>
        <w:t xml:space="preserve">       </w:t>
      </w:r>
      <w:r w:rsidRPr="00105ADF">
        <w:rPr>
          <w:rFonts w:ascii="Angsana New" w:hAnsi="Angsana New"/>
          <w:sz w:val="30"/>
          <w:szCs w:val="30"/>
          <w:cs/>
        </w:rPr>
        <w:t>ทางการเงินและโมเดลธุรกิจของกิจการในการบริหารจัดการสินทรัพย์ทางการเงินนั้น</w:t>
      </w:r>
    </w:p>
    <w:p w14:paraId="1631E5D2" w14:textId="77777777" w:rsidR="00D92EC8" w:rsidRPr="007E7988" w:rsidRDefault="00D92EC8" w:rsidP="00D92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21" w:lineRule="auto"/>
        <w:ind w:left="1267"/>
        <w:jc w:val="thaiDistribute"/>
        <w:rPr>
          <w:rFonts w:ascii="Angsana New" w:hAnsi="Angsana New"/>
          <w:sz w:val="20"/>
          <w:szCs w:val="20"/>
        </w:rPr>
      </w:pPr>
    </w:p>
    <w:p w14:paraId="134A69BB" w14:textId="77777777" w:rsidR="00D92EC8" w:rsidRDefault="00D92EC8" w:rsidP="00D92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21" w:lineRule="auto"/>
        <w:ind w:left="1267"/>
        <w:jc w:val="thaiDistribute"/>
        <w:rPr>
          <w:rFonts w:ascii="Angsana New" w:hAnsi="Angsana New"/>
          <w:sz w:val="30"/>
          <w:szCs w:val="30"/>
        </w:rPr>
      </w:pPr>
      <w:r w:rsidRPr="00105ADF">
        <w:rPr>
          <w:rFonts w:ascii="Angsana New" w:hAnsi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อนุพันธ์จะวัดมูลค่าด้วยมูลค่ายุติธรรมผ่านกำไรหรือขาดทุนตาม</w:t>
      </w:r>
      <w:r w:rsidRPr="00105ADF">
        <w:rPr>
          <w:rFonts w:ascii="Angsana New" w:hAnsi="Angsana New"/>
          <w:sz w:val="30"/>
          <w:szCs w:val="30"/>
        </w:rPr>
        <w:t xml:space="preserve"> TFRS 9 </w:t>
      </w:r>
      <w:r w:rsidRPr="00105ADF">
        <w:rPr>
          <w:rFonts w:ascii="Angsana New" w:hAnsi="Angsana New"/>
          <w:sz w:val="30"/>
          <w:szCs w:val="30"/>
          <w:cs/>
        </w:rPr>
        <w:t xml:space="preserve">โดยจะนำมาใช้แทนนโยบายการบัญชีของกลุ่มบริษัทในปัจจุบันที่รับรู้รายการเมื่ออนุพันธ์ดังกล่าวถูกนำมาใช้ </w:t>
      </w:r>
    </w:p>
    <w:p w14:paraId="28C6E681" w14:textId="77777777" w:rsidR="00D92EC8" w:rsidRPr="007E7988" w:rsidRDefault="00D92EC8" w:rsidP="00D92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21" w:lineRule="auto"/>
        <w:ind w:left="1267"/>
        <w:jc w:val="thaiDistribute"/>
        <w:rPr>
          <w:rFonts w:ascii="Angsana New" w:hAnsi="Angsana New"/>
          <w:sz w:val="20"/>
          <w:szCs w:val="20"/>
        </w:rPr>
      </w:pPr>
    </w:p>
    <w:p w14:paraId="7185A5D9" w14:textId="77777777" w:rsidR="00D92EC8" w:rsidRPr="00105ADF" w:rsidRDefault="00D92EC8" w:rsidP="00D92EC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21" w:lineRule="auto"/>
        <w:ind w:left="1267"/>
        <w:jc w:val="thaiDistribute"/>
        <w:rPr>
          <w:rFonts w:ascii="Angsana New" w:hAnsi="Angsana New"/>
          <w:sz w:val="30"/>
          <w:szCs w:val="30"/>
        </w:rPr>
      </w:pPr>
      <w:r w:rsidRPr="00105ADF">
        <w:rPr>
          <w:rFonts w:ascii="Angsana New" w:hAnsi="Angsana New"/>
          <w:sz w:val="30"/>
          <w:szCs w:val="30"/>
          <w:cs/>
        </w:rPr>
        <w:t xml:space="preserve">การวัดมูลค่าด้วยวิธีราคาทุนตัดจำหน่าย </w:t>
      </w:r>
    </w:p>
    <w:p w14:paraId="2F385E82" w14:textId="77777777" w:rsidR="00D92EC8" w:rsidRPr="00105ADF" w:rsidRDefault="00D92EC8" w:rsidP="00D92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21" w:lineRule="auto"/>
        <w:ind w:left="1267"/>
        <w:jc w:val="thaiDistribute"/>
        <w:rPr>
          <w:rFonts w:ascii="Angsana New" w:hAnsi="Angsana New"/>
          <w:sz w:val="30"/>
          <w:szCs w:val="30"/>
        </w:rPr>
      </w:pPr>
    </w:p>
    <w:p w14:paraId="208E71A0" w14:textId="77777777" w:rsidR="00D92EC8" w:rsidRDefault="00D92EC8" w:rsidP="00D92EC8">
      <w:pPr>
        <w:pStyle w:val="ListParagraph"/>
        <w:tabs>
          <w:tab w:val="clear" w:pos="907"/>
        </w:tabs>
        <w:autoSpaceDE w:val="0"/>
        <w:autoSpaceDN w:val="0"/>
        <w:adjustRightInd w:val="0"/>
        <w:spacing w:line="221" w:lineRule="auto"/>
        <w:ind w:left="1267"/>
        <w:jc w:val="thaiDistribute"/>
        <w:rPr>
          <w:rFonts w:ascii="Angsana New" w:hAnsi="Angsana New"/>
          <w:sz w:val="30"/>
          <w:szCs w:val="30"/>
        </w:rPr>
      </w:pPr>
      <w:r w:rsidRPr="00105ADF">
        <w:rPr>
          <w:rFonts w:ascii="Angsana New" w:hAnsi="Angsana New"/>
          <w:sz w:val="30"/>
          <w:szCs w:val="30"/>
          <w:cs/>
        </w:rPr>
        <w:t>ตาม</w:t>
      </w:r>
      <w:r w:rsidRPr="00105ADF">
        <w:rPr>
          <w:rFonts w:ascii="Angsana New" w:hAnsi="Angsana New"/>
          <w:sz w:val="30"/>
          <w:szCs w:val="30"/>
        </w:rPr>
        <w:t xml:space="preserve"> TFRS 9 </w:t>
      </w:r>
      <w:r w:rsidRPr="00105ADF">
        <w:rPr>
          <w:rFonts w:ascii="Angsana New" w:hAnsi="Angsana New"/>
          <w:sz w:val="30"/>
          <w:szCs w:val="30"/>
          <w:cs/>
        </w:rPr>
        <w:t xml:space="preserve"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</w:t>
      </w:r>
      <w:r w:rsidRPr="00105ADF">
        <w:rPr>
          <w:rFonts w:ascii="Angsana New" w:hAnsi="Angsana New"/>
          <w:sz w:val="30"/>
          <w:szCs w:val="30"/>
        </w:rPr>
        <w:t>TFRS 9</w:t>
      </w:r>
      <w:r w:rsidRPr="00105ADF">
        <w:rPr>
          <w:rFonts w:ascii="Angsana New" w:hAnsi="Angsana New"/>
          <w:sz w:val="30"/>
          <w:szCs w:val="30"/>
          <w:cs/>
        </w:rPr>
        <w:t xml:space="preserve"> จะนำมาใช้แทนนโยบายการบัญชีของกลุ่มบริษัท</w:t>
      </w:r>
      <w:r w:rsidRPr="00105ADF">
        <w:rPr>
          <w:rFonts w:ascii="Angsana New" w:hAnsi="Angsana New"/>
          <w:sz w:val="30"/>
          <w:szCs w:val="30"/>
        </w:rPr>
        <w:t>/</w:t>
      </w:r>
      <w:r w:rsidRPr="00105ADF">
        <w:rPr>
          <w:rFonts w:ascii="Angsana New" w:hAnsi="Angsana New" w:hint="cs"/>
          <w:sz w:val="30"/>
          <w:szCs w:val="30"/>
          <w:cs/>
        </w:rPr>
        <w:t>บริษัท</w:t>
      </w:r>
      <w:r w:rsidRPr="00105ADF">
        <w:rPr>
          <w:rFonts w:ascii="Angsana New" w:hAnsi="Angsana New"/>
          <w:sz w:val="30"/>
          <w:szCs w:val="30"/>
        </w:rPr>
        <w:t xml:space="preserve"> </w:t>
      </w:r>
      <w:r w:rsidRPr="00105ADF">
        <w:rPr>
          <w:rFonts w:ascii="Angsana New" w:hAnsi="Angsana New"/>
          <w:sz w:val="30"/>
          <w:szCs w:val="30"/>
          <w:cs/>
        </w:rPr>
        <w:t>ในปัจจุบันที่รับรู้ดอกเบี้ยรับและดอกเบี้ยจ่ายด้วยอัตราดอกเบี้ยตามสัญญา</w:t>
      </w:r>
    </w:p>
    <w:p w14:paraId="13A9DD25" w14:textId="77777777" w:rsidR="00D92EC8" w:rsidRPr="00105ADF" w:rsidRDefault="00D92EC8" w:rsidP="00D92EC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16" w:lineRule="auto"/>
        <w:ind w:left="1267"/>
        <w:jc w:val="thaiDistribute"/>
        <w:rPr>
          <w:rFonts w:ascii="Angsana New" w:hAnsi="Angsana New"/>
          <w:sz w:val="30"/>
          <w:szCs w:val="30"/>
        </w:rPr>
      </w:pPr>
      <w:r w:rsidRPr="00105ADF">
        <w:rPr>
          <w:rFonts w:ascii="Angsana New" w:hAnsi="Angsana New"/>
          <w:sz w:val="30"/>
          <w:szCs w:val="30"/>
          <w:cs/>
        </w:rPr>
        <w:lastRenderedPageBreak/>
        <w:t xml:space="preserve">การด้อยค่าของสินทรัพย์ทางการเงินและสินทรัพย์ที่เกิดจากสัญญา </w:t>
      </w:r>
    </w:p>
    <w:p w14:paraId="76959BFF" w14:textId="77777777" w:rsidR="00D92EC8" w:rsidRPr="00105ADF" w:rsidRDefault="00D92EC8" w:rsidP="00D92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16" w:lineRule="auto"/>
        <w:ind w:left="1267"/>
        <w:jc w:val="thaiDistribute"/>
        <w:rPr>
          <w:rFonts w:ascii="Angsana New" w:hAnsi="Angsana New"/>
          <w:sz w:val="30"/>
          <w:szCs w:val="30"/>
        </w:rPr>
      </w:pPr>
    </w:p>
    <w:p w14:paraId="648E7162" w14:textId="77777777" w:rsidR="00D92EC8" w:rsidRPr="00105ADF" w:rsidRDefault="00D92EC8" w:rsidP="00D92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16" w:lineRule="auto"/>
        <w:ind w:left="1267"/>
        <w:jc w:val="thaiDistribute"/>
        <w:rPr>
          <w:rFonts w:ascii="Angsana New" w:hAnsi="Angsana New"/>
          <w:sz w:val="30"/>
          <w:szCs w:val="30"/>
        </w:rPr>
      </w:pPr>
      <w:r w:rsidRPr="00105ADF">
        <w:rPr>
          <w:rFonts w:ascii="Angsana New" w:hAnsi="Angsana New"/>
          <w:sz w:val="30"/>
          <w:szCs w:val="30"/>
        </w:rPr>
        <w:t xml:space="preserve">TFRS 9 </w:t>
      </w:r>
      <w:r w:rsidRPr="00105ADF">
        <w:rPr>
          <w:rFonts w:ascii="Angsana New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ในขณะที่ปัจจุบันกลุ่มบริษัท</w:t>
      </w:r>
      <w:r w:rsidRPr="00105ADF">
        <w:rPr>
          <w:rFonts w:ascii="Angsana New" w:hAnsi="Angsana New"/>
          <w:sz w:val="30"/>
          <w:szCs w:val="30"/>
        </w:rPr>
        <w:t>/</w:t>
      </w:r>
      <w:r w:rsidRPr="00105ADF">
        <w:rPr>
          <w:rFonts w:ascii="Angsana New" w:hAnsi="Angsana New" w:hint="cs"/>
          <w:sz w:val="30"/>
          <w:szCs w:val="30"/>
          <w:cs/>
        </w:rPr>
        <w:t>บริษัท</w:t>
      </w:r>
      <w:r w:rsidRPr="00105ADF">
        <w:rPr>
          <w:rFonts w:ascii="Angsana New" w:hAnsi="Angsana New"/>
          <w:sz w:val="30"/>
          <w:szCs w:val="30"/>
        </w:rPr>
        <w:t xml:space="preserve"> </w:t>
      </w:r>
      <w:r w:rsidRPr="00105ADF">
        <w:rPr>
          <w:rFonts w:ascii="Angsana New" w:hAnsi="Angsana New"/>
          <w:sz w:val="30"/>
          <w:szCs w:val="30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105ADF">
        <w:rPr>
          <w:rFonts w:ascii="Angsana New" w:hAnsi="Angsana New"/>
          <w:sz w:val="30"/>
          <w:szCs w:val="30"/>
        </w:rPr>
        <w:t xml:space="preserve">TFRS 9 </w:t>
      </w:r>
      <w:r w:rsidRPr="00105ADF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</w:t>
      </w:r>
    </w:p>
    <w:p w14:paraId="47A09E3C" w14:textId="77777777" w:rsidR="00D92EC8" w:rsidRPr="00105ADF" w:rsidRDefault="00D92EC8" w:rsidP="00D92EC8">
      <w:pPr>
        <w:pStyle w:val="ListParagraph"/>
        <w:tabs>
          <w:tab w:val="clear" w:pos="907"/>
        </w:tabs>
        <w:autoSpaceDE w:val="0"/>
        <w:autoSpaceDN w:val="0"/>
        <w:adjustRightInd w:val="0"/>
        <w:spacing w:line="216" w:lineRule="auto"/>
        <w:ind w:left="1267"/>
        <w:jc w:val="thaiDistribute"/>
        <w:rPr>
          <w:rFonts w:ascii="Angsana New" w:hAnsi="Angsana New"/>
          <w:sz w:val="20"/>
          <w:szCs w:val="20"/>
        </w:rPr>
      </w:pPr>
    </w:p>
    <w:p w14:paraId="77E33145" w14:textId="77777777" w:rsidR="00D92EC8" w:rsidRPr="00105ADF" w:rsidRDefault="00D92EC8" w:rsidP="00D92EC8">
      <w:pPr>
        <w:pStyle w:val="ListParagraph"/>
        <w:tabs>
          <w:tab w:val="clear" w:pos="907"/>
        </w:tabs>
        <w:autoSpaceDE w:val="0"/>
        <w:autoSpaceDN w:val="0"/>
        <w:adjustRightInd w:val="0"/>
        <w:spacing w:line="216" w:lineRule="auto"/>
        <w:ind w:left="1267"/>
        <w:jc w:val="thaiDistribute"/>
        <w:rPr>
          <w:rFonts w:ascii="Angsana New" w:hAnsi="Angsana New"/>
          <w:sz w:val="30"/>
          <w:szCs w:val="30"/>
          <w:cs/>
        </w:rPr>
      </w:pPr>
      <w:r w:rsidRPr="00105ADF">
        <w:rPr>
          <w:rFonts w:ascii="Angsana New" w:hAnsi="Angsana New"/>
          <w:sz w:val="30"/>
          <w:szCs w:val="30"/>
          <w:cs/>
        </w:rPr>
        <w:t xml:space="preserve">รูปแบบใหม่ของการพิจารณาด้อยค่า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 ซึ่งไม่รวมเงินลงทุนในตราสารทุน </w:t>
      </w:r>
    </w:p>
    <w:p w14:paraId="61E61D39" w14:textId="77777777" w:rsidR="00D92EC8" w:rsidRPr="00105ADF" w:rsidRDefault="00D92EC8" w:rsidP="00D92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16" w:lineRule="auto"/>
        <w:ind w:left="1267"/>
        <w:jc w:val="thaiDistribute"/>
        <w:rPr>
          <w:rFonts w:ascii="Angsana New" w:hAnsi="Angsana New"/>
          <w:sz w:val="20"/>
          <w:szCs w:val="20"/>
        </w:rPr>
      </w:pPr>
    </w:p>
    <w:p w14:paraId="53FC08F8" w14:textId="77777777" w:rsidR="00D92EC8" w:rsidRPr="00105ADF" w:rsidRDefault="00D92EC8" w:rsidP="00D92EC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16" w:lineRule="auto"/>
        <w:ind w:left="1267"/>
        <w:jc w:val="thaiDistribute"/>
        <w:rPr>
          <w:rFonts w:ascii="Angsana New" w:hAnsi="Angsana New"/>
          <w:sz w:val="30"/>
          <w:szCs w:val="30"/>
        </w:rPr>
      </w:pPr>
      <w:r w:rsidRPr="00105ADF">
        <w:rPr>
          <w:rFonts w:ascii="Angsana New" w:hAnsi="Angsana New"/>
          <w:sz w:val="30"/>
          <w:szCs w:val="30"/>
          <w:cs/>
        </w:rPr>
        <w:t>การจัดประเภทรายการหนี้สินทางการเงิน</w:t>
      </w:r>
    </w:p>
    <w:p w14:paraId="06F0F634" w14:textId="77777777" w:rsidR="00D92EC8" w:rsidRPr="00105ADF" w:rsidRDefault="00D92EC8" w:rsidP="00D92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16" w:lineRule="auto"/>
        <w:ind w:left="1267"/>
        <w:jc w:val="thaiDistribute"/>
        <w:rPr>
          <w:rFonts w:ascii="Angsana New" w:hAnsi="Angsana New"/>
          <w:sz w:val="20"/>
          <w:szCs w:val="20"/>
        </w:rPr>
      </w:pPr>
    </w:p>
    <w:p w14:paraId="6521CFC7" w14:textId="77777777" w:rsidR="00D92EC8" w:rsidRPr="00105ADF" w:rsidRDefault="00D92EC8" w:rsidP="00D92EC8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16" w:lineRule="auto"/>
        <w:ind w:left="1267"/>
        <w:jc w:val="thaiDistribute"/>
        <w:rPr>
          <w:rFonts w:ascii="Angsana New" w:hAnsi="Angsana New"/>
          <w:sz w:val="30"/>
          <w:szCs w:val="30"/>
        </w:rPr>
      </w:pPr>
      <w:r w:rsidRPr="00105ADF">
        <w:rPr>
          <w:rFonts w:ascii="Angsana New" w:hAnsi="Angsana New"/>
          <w:sz w:val="30"/>
          <w:szCs w:val="30"/>
        </w:rPr>
        <w:t xml:space="preserve">TFRS 9 </w:t>
      </w:r>
      <w:r w:rsidRPr="00105ADF">
        <w:rPr>
          <w:rFonts w:ascii="Angsana New" w:hAnsi="Angsana New"/>
          <w:sz w:val="30"/>
          <w:szCs w:val="30"/>
          <w:cs/>
        </w:rPr>
        <w:t xml:space="preserve">แนะนำวิธีการจัดประเภทและการวัดมูลค่าหนี้สินทางการเงินใหม่ โดยจัดประเภทหนี้สินทางการเงินเป็น </w:t>
      </w:r>
      <w:r w:rsidRPr="00105ADF">
        <w:rPr>
          <w:rFonts w:ascii="Angsana New" w:hAnsi="Angsana New"/>
          <w:sz w:val="30"/>
          <w:szCs w:val="30"/>
        </w:rPr>
        <w:t>2</w:t>
      </w:r>
      <w:r w:rsidRPr="00105ADF">
        <w:rPr>
          <w:rFonts w:ascii="Angsana New" w:hAnsi="Angsana New"/>
          <w:sz w:val="30"/>
          <w:szCs w:val="30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5D2CE98C" w14:textId="77777777" w:rsidR="00D92EC8" w:rsidRPr="00105ADF" w:rsidRDefault="00D92EC8" w:rsidP="00D92EC8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p w14:paraId="1F087B0D" w14:textId="77777777" w:rsidR="00D92EC8" w:rsidRPr="00105ADF" w:rsidRDefault="00D92EC8" w:rsidP="00D92EC8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/>
        </w:rPr>
      </w:pPr>
      <w:r w:rsidRPr="00105ADF">
        <w:rPr>
          <w:rFonts w:ascii="Angsana New" w:hAnsi="Angsana New"/>
          <w:sz w:val="30"/>
          <w:szCs w:val="30"/>
          <w:cs/>
        </w:rPr>
        <w:t>ตาม</w:t>
      </w:r>
      <w:r w:rsidRPr="00105ADF">
        <w:rPr>
          <w:rFonts w:ascii="Angsana New" w:hAnsi="Angsana New"/>
          <w:sz w:val="30"/>
          <w:szCs w:val="30"/>
        </w:rPr>
        <w:t xml:space="preserve"> TFRS 9 </w:t>
      </w:r>
      <w:r w:rsidRPr="00105ADF">
        <w:rPr>
          <w:rFonts w:ascii="Angsana New" w:hAnsi="Angsana New"/>
          <w:sz w:val="30"/>
          <w:szCs w:val="30"/>
          <w:cs/>
        </w:rPr>
        <w:t xml:space="preserve">การเปลี่ยนแปลงของมูลค่ายุติธรรมของหนี้สินทางการเงินที่จัดประเภทเป็นหนี้สินทางการเงินที่วัดมูลค่าด้วยมูลค่ายุติธรรมผ่านกำไรหรือขาดทุนต้องแสดงรายการดังนี้ </w:t>
      </w:r>
    </w:p>
    <w:p w14:paraId="23655760" w14:textId="77777777" w:rsidR="00D92EC8" w:rsidRPr="00105ADF" w:rsidRDefault="00D92EC8" w:rsidP="00D92EC8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p w14:paraId="01D5B374" w14:textId="77777777" w:rsidR="00D92EC8" w:rsidRPr="00105ADF" w:rsidRDefault="00D92EC8" w:rsidP="00D92EC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160"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105ADF">
        <w:rPr>
          <w:rFonts w:ascii="Angsana New" w:hAnsi="Angsana New"/>
          <w:sz w:val="30"/>
          <w:szCs w:val="30"/>
          <w:cs/>
        </w:rPr>
        <w:t>จำนวนเงินของมูลค่ายุติธรรมที่เปลี่ยนแปลงเนื่องจากการเปลี่ยนแปลงความเสี่ยงด้านเครดิตของหนี้สินจะแสดงในกำไรขาดทุนเบ็ดเสร็จอื่น และ</w:t>
      </w:r>
    </w:p>
    <w:p w14:paraId="7E5217BE" w14:textId="77777777" w:rsidR="00D92EC8" w:rsidRPr="00105ADF" w:rsidRDefault="00D92EC8" w:rsidP="00D92EC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160"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105ADF">
        <w:rPr>
          <w:rFonts w:ascii="Angsana New" w:hAnsi="Angsana New"/>
          <w:sz w:val="30"/>
          <w:szCs w:val="30"/>
          <w:cs/>
        </w:rPr>
        <w:t>จำนวนเงินของมูลค่ายุติธรรมที่เปลี่ยนแปลงส่วนที่เหลือจะแสดงในกำไรหรือขาดทุน</w:t>
      </w:r>
    </w:p>
    <w:p w14:paraId="2E65D37B" w14:textId="77777777" w:rsidR="00D92EC8" w:rsidRDefault="00D92EC8" w:rsidP="00D92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136EDF0B" w14:textId="77777777" w:rsidR="00D92EC8" w:rsidRPr="00105ADF" w:rsidRDefault="00D92EC8" w:rsidP="00D92EC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05ADF">
        <w:rPr>
          <w:rFonts w:ascii="Angsana New" w:hAnsi="Angsana New"/>
          <w:sz w:val="30"/>
          <w:szCs w:val="30"/>
          <w:cs/>
        </w:rPr>
        <w:t>การบัญชีป้องกันความเสี่ยง</w:t>
      </w:r>
      <w:r w:rsidRPr="00105ADF">
        <w:rPr>
          <w:rFonts w:ascii="Angsana New" w:hAnsi="Angsana New"/>
          <w:sz w:val="30"/>
          <w:szCs w:val="30"/>
        </w:rPr>
        <w:t xml:space="preserve"> </w:t>
      </w:r>
    </w:p>
    <w:p w14:paraId="1F6F55CE" w14:textId="77777777" w:rsidR="00D92EC8" w:rsidRPr="00105ADF" w:rsidRDefault="00D92EC8" w:rsidP="00D92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0D3B8B24" w14:textId="77777777" w:rsidR="00D92EC8" w:rsidRPr="00105ADF" w:rsidRDefault="00D92EC8" w:rsidP="00D92EC8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105ADF">
        <w:rPr>
          <w:rFonts w:ascii="Angsana New" w:hAnsi="Angsana New"/>
          <w:sz w:val="30"/>
          <w:szCs w:val="30"/>
        </w:rPr>
        <w:t xml:space="preserve">TFRS 9 </w:t>
      </w:r>
      <w:r w:rsidRPr="00105ADF">
        <w:rPr>
          <w:rFonts w:ascii="Angsana New" w:hAnsi="Angsana New"/>
          <w:sz w:val="30"/>
          <w:szCs w:val="30"/>
          <w:cs/>
        </w:rPr>
        <w:t xml:space="preserve">แนะนำแนวปฏิบัติเกี่ยวกับการบัญชีป้องกันความเสี่ยงในขณะที่มาตรฐานการรายงานทางการเงินในปัจจุบันไม่ได้กล่าวถึง โดยการบัญชีป้องกันความเสี่ยงมี </w:t>
      </w:r>
      <w:r w:rsidRPr="00105ADF">
        <w:rPr>
          <w:rFonts w:ascii="Angsana New" w:hAnsi="Angsana New"/>
          <w:sz w:val="30"/>
          <w:szCs w:val="30"/>
        </w:rPr>
        <w:t>3</w:t>
      </w:r>
      <w:r w:rsidRPr="00105ADF">
        <w:rPr>
          <w:rFonts w:ascii="Angsana New" w:hAnsi="Angsana New"/>
          <w:sz w:val="30"/>
          <w:szCs w:val="30"/>
          <w:cs/>
        </w:rPr>
        <w:t xml:space="preserve"> ประเภทและการถือปฏิบัติในแต่ละประเภทนั้นขึ้นอยู่กับลักษณะของความเสี่ยงที่ทำการป้องกัน ได้แก่ การป้องกันความเสี่ยงในมูลค่ายุติธรรม การป้องกันความเสี่ยงในกระแสเงินสดและการป้องกันความเสี่ยงของเงินลงทุนสุทธิในหน่วยงานต่างประเทศ ตาม</w:t>
      </w:r>
      <w:r w:rsidRPr="00105ADF">
        <w:rPr>
          <w:rFonts w:ascii="Angsana New" w:hAnsi="Angsana New"/>
          <w:sz w:val="30"/>
          <w:szCs w:val="30"/>
        </w:rPr>
        <w:t xml:space="preserve"> TFRS 9 </w:t>
      </w:r>
      <w:r w:rsidRPr="00105ADF">
        <w:rPr>
          <w:rFonts w:ascii="Angsana New" w:hAnsi="Angsana New"/>
          <w:sz w:val="30"/>
          <w:szCs w:val="30"/>
          <w:cs/>
        </w:rPr>
        <w:t>กลุ่มบริษัท</w:t>
      </w:r>
      <w:r w:rsidRPr="00105ADF">
        <w:rPr>
          <w:rFonts w:ascii="Angsana New" w:hAnsi="Angsana New"/>
          <w:sz w:val="30"/>
          <w:szCs w:val="30"/>
        </w:rPr>
        <w:t>/</w:t>
      </w:r>
      <w:r w:rsidRPr="00105ADF">
        <w:rPr>
          <w:rFonts w:ascii="Angsana New" w:hAnsi="Angsana New" w:hint="cs"/>
          <w:sz w:val="30"/>
          <w:szCs w:val="30"/>
          <w:cs/>
        </w:rPr>
        <w:t>บริษัท</w:t>
      </w:r>
      <w:r w:rsidRPr="00105ADF">
        <w:rPr>
          <w:rFonts w:ascii="Angsana New" w:hAnsi="Angsana New"/>
          <w:sz w:val="30"/>
          <w:szCs w:val="30"/>
        </w:rPr>
        <w:t xml:space="preserve"> </w:t>
      </w:r>
      <w:r w:rsidRPr="00105ADF">
        <w:rPr>
          <w:rFonts w:ascii="Angsana New" w:hAnsi="Angsana New"/>
          <w:sz w:val="30"/>
          <w:szCs w:val="30"/>
          <w:cs/>
        </w:rPr>
        <w:t>ต้องระบุถึง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กลุ่มบริษัท</w:t>
      </w:r>
      <w:r w:rsidRPr="00105ADF">
        <w:rPr>
          <w:rFonts w:ascii="Angsana New" w:hAnsi="Angsana New"/>
          <w:sz w:val="30"/>
          <w:szCs w:val="30"/>
        </w:rPr>
        <w:t>/</w:t>
      </w:r>
      <w:r w:rsidRPr="00105ADF">
        <w:rPr>
          <w:rFonts w:ascii="Angsana New" w:hAnsi="Angsana New" w:hint="cs"/>
          <w:sz w:val="30"/>
          <w:szCs w:val="30"/>
          <w:cs/>
        </w:rPr>
        <w:t>บริษัท</w:t>
      </w:r>
      <w:r w:rsidRPr="00105ADF">
        <w:rPr>
          <w:rFonts w:ascii="Angsana New" w:hAnsi="Angsana New"/>
          <w:sz w:val="30"/>
          <w:szCs w:val="30"/>
        </w:rPr>
        <w:t xml:space="preserve"> </w:t>
      </w:r>
      <w:r w:rsidRPr="00105ADF">
        <w:rPr>
          <w:rFonts w:ascii="Angsana New" w:hAnsi="Angsana New"/>
          <w:sz w:val="30"/>
          <w:szCs w:val="30"/>
          <w:cs/>
        </w:rPr>
        <w:t xml:space="preserve">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 </w:t>
      </w:r>
    </w:p>
    <w:p w14:paraId="4055AC9C" w14:textId="77777777" w:rsidR="00D92EC8" w:rsidRPr="00105ADF" w:rsidRDefault="00D92EC8" w:rsidP="00D92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1CBAFEB" w14:textId="77777777" w:rsidR="00D92EC8" w:rsidRPr="00157FC2" w:rsidRDefault="00D92EC8" w:rsidP="00D92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57FC2">
        <w:rPr>
          <w:rFonts w:ascii="Angsana New" w:hAnsi="Angsana New"/>
          <w:i/>
          <w:iCs/>
          <w:sz w:val="30"/>
          <w:szCs w:val="30"/>
          <w:cs/>
        </w:rPr>
        <w:lastRenderedPageBreak/>
        <w:t>การปฏิบัติในช่วงเปลี่ยนแปลง</w:t>
      </w:r>
    </w:p>
    <w:p w14:paraId="6E289CA4" w14:textId="77777777" w:rsidR="00D92EC8" w:rsidRPr="00136F81" w:rsidRDefault="00D92EC8" w:rsidP="00D92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70E2A5A" w14:textId="77777777" w:rsidR="00D92EC8" w:rsidRPr="00105ADF" w:rsidRDefault="00D92EC8" w:rsidP="00D92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6F81">
        <w:rPr>
          <w:rFonts w:ascii="Angsana New" w:hAnsi="Angsana New"/>
          <w:sz w:val="30"/>
          <w:szCs w:val="30"/>
          <w:cs/>
        </w:rPr>
        <w:t>กลุ่มบริษัท</w:t>
      </w:r>
      <w:r w:rsidRPr="00136F81">
        <w:rPr>
          <w:rFonts w:ascii="Angsana New" w:hAnsi="Angsana New"/>
          <w:sz w:val="30"/>
          <w:szCs w:val="30"/>
        </w:rPr>
        <w:t>/</w:t>
      </w:r>
      <w:r w:rsidRPr="00136F81">
        <w:rPr>
          <w:rFonts w:ascii="Angsana New" w:hAnsi="Angsana New" w:hint="cs"/>
          <w:sz w:val="30"/>
          <w:szCs w:val="30"/>
          <w:cs/>
        </w:rPr>
        <w:t>บริษัท</w:t>
      </w:r>
      <w:r w:rsidRPr="00136F81">
        <w:rPr>
          <w:rFonts w:ascii="Angsana New" w:hAnsi="Angsana New"/>
          <w:sz w:val="30"/>
          <w:szCs w:val="30"/>
        </w:rPr>
        <w:t xml:space="preserve"> </w:t>
      </w:r>
      <w:r w:rsidRPr="00136F81">
        <w:rPr>
          <w:rFonts w:ascii="Angsana New" w:hAnsi="Angsana New"/>
          <w:sz w:val="30"/>
          <w:szCs w:val="30"/>
          <w:cs/>
        </w:rPr>
        <w:t>คาดว่าจะถือปฏิบัติตามมาตรฐานการรายงานทางการเงินกลุ่มนี้เป็นครั้งแรกโดยปรับปรุงผลกระทบกับกำไรสะสม หรือองค์ประกอบอื่นในส่วนของผู้ถือหุ้น ณ วันที่</w:t>
      </w:r>
      <w:r w:rsidRPr="00136F81">
        <w:rPr>
          <w:rFonts w:ascii="Angsana New" w:hAnsi="Angsana New"/>
          <w:sz w:val="30"/>
          <w:szCs w:val="30"/>
        </w:rPr>
        <w:t xml:space="preserve"> 1 </w:t>
      </w:r>
      <w:r w:rsidRPr="00136F81">
        <w:rPr>
          <w:rFonts w:ascii="Angsana New" w:hAnsi="Angsana New"/>
          <w:sz w:val="30"/>
          <w:szCs w:val="30"/>
          <w:cs/>
        </w:rPr>
        <w:t xml:space="preserve">มกราคม </w:t>
      </w:r>
      <w:r w:rsidRPr="00136F81">
        <w:rPr>
          <w:rFonts w:ascii="Angsana New" w:hAnsi="Angsana New"/>
          <w:sz w:val="30"/>
          <w:szCs w:val="30"/>
        </w:rPr>
        <w:t xml:space="preserve">2563 </w:t>
      </w:r>
      <w:r w:rsidRPr="00136F81">
        <w:rPr>
          <w:rFonts w:ascii="Angsana New" w:hAnsi="Angsana New"/>
          <w:sz w:val="30"/>
          <w:szCs w:val="30"/>
          <w:cs/>
        </w:rPr>
        <w:t>ส่งผลให้กลุ่มบริษัท</w:t>
      </w:r>
      <w:r w:rsidRPr="00136F81">
        <w:rPr>
          <w:rFonts w:ascii="Angsana New" w:hAnsi="Angsana New"/>
          <w:sz w:val="30"/>
          <w:szCs w:val="30"/>
        </w:rPr>
        <w:t>/</w:t>
      </w:r>
      <w:r w:rsidRPr="00136F81">
        <w:rPr>
          <w:rFonts w:ascii="Angsana New" w:hAnsi="Angsana New" w:hint="cs"/>
          <w:sz w:val="30"/>
          <w:szCs w:val="30"/>
          <w:cs/>
        </w:rPr>
        <w:t>บริษัท</w:t>
      </w:r>
      <w:r w:rsidRPr="00136F81">
        <w:rPr>
          <w:rFonts w:ascii="Angsana New" w:hAnsi="Angsana New"/>
          <w:sz w:val="30"/>
          <w:szCs w:val="30"/>
        </w:rPr>
        <w:t xml:space="preserve"> </w:t>
      </w:r>
      <w:r w:rsidRPr="00136F81">
        <w:rPr>
          <w:rFonts w:ascii="Angsana New" w:hAnsi="Angsana New"/>
          <w:sz w:val="30"/>
          <w:szCs w:val="30"/>
          <w:cs/>
        </w:rPr>
        <w:t>จะไม่นำข้อกำหนดของมาตรฐานการรายงานทางการเงินกลุ่มนี้มาถือปฏิบัติกับข้อมูลที่แสดงเปรียบเทียบ</w:t>
      </w:r>
      <w:r w:rsidRPr="00105ADF">
        <w:rPr>
          <w:rFonts w:ascii="Angsana New" w:hAnsi="Angsana New"/>
          <w:sz w:val="30"/>
          <w:szCs w:val="30"/>
        </w:rPr>
        <w:t xml:space="preserve"> </w:t>
      </w:r>
    </w:p>
    <w:p w14:paraId="657B9263" w14:textId="77777777" w:rsidR="00D92EC8" w:rsidRDefault="00D92EC8" w:rsidP="00D92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0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0ABDC0C" w14:textId="77777777" w:rsidR="00D92EC8" w:rsidRPr="009A57CF" w:rsidRDefault="00D92EC8" w:rsidP="00D92EC8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A57C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9A57CF">
        <w:rPr>
          <w:rFonts w:ascii="Angsana New" w:hAnsi="Angsana New"/>
          <w:b/>
          <w:bCs/>
          <w:i/>
          <w:iCs/>
          <w:sz w:val="30"/>
          <w:szCs w:val="30"/>
        </w:rPr>
        <w:t>16</w:t>
      </w:r>
      <w:r w:rsidRPr="009A57C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เรื่อง สัญญาเช่า</w:t>
      </w:r>
    </w:p>
    <w:p w14:paraId="6C258A67" w14:textId="77777777" w:rsidR="00D92EC8" w:rsidRPr="00105ADF" w:rsidRDefault="00D92EC8" w:rsidP="00D92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3B8DA5" w14:textId="77777777" w:rsidR="00D92EC8" w:rsidRPr="00105ADF" w:rsidRDefault="00D92EC8" w:rsidP="00D92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05ADF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105ADF">
        <w:rPr>
          <w:rFonts w:ascii="Angsana New" w:hAnsi="Angsana New"/>
          <w:sz w:val="30"/>
          <w:szCs w:val="30"/>
        </w:rPr>
        <w:t>16</w:t>
      </w:r>
      <w:r w:rsidRPr="00105ADF">
        <w:rPr>
          <w:rFonts w:ascii="Angsana New" w:hAnsi="Angsana New"/>
          <w:sz w:val="30"/>
          <w:szCs w:val="30"/>
          <w:cs/>
        </w:rPr>
        <w:t xml:space="preserve"> </w:t>
      </w:r>
      <w:r w:rsidRPr="00105ADF">
        <w:rPr>
          <w:rFonts w:ascii="Angsana New" w:hAnsi="Angsana New"/>
          <w:sz w:val="30"/>
          <w:szCs w:val="30"/>
        </w:rPr>
        <w:t xml:space="preserve">(“TFRS 16”) </w:t>
      </w:r>
      <w:r w:rsidRPr="00105ADF">
        <w:rPr>
          <w:rFonts w:ascii="Angsana New" w:hAnsi="Angsana New"/>
          <w:sz w:val="30"/>
          <w:szCs w:val="30"/>
          <w:cs/>
        </w:rPr>
        <w:t>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105ADF">
        <w:rPr>
          <w:rFonts w:ascii="Angsana New" w:hAnsi="Angsana New"/>
          <w:sz w:val="30"/>
          <w:szCs w:val="30"/>
        </w:rPr>
        <w:t xml:space="preserve"> </w:t>
      </w:r>
      <w:r w:rsidRPr="00105ADF">
        <w:rPr>
          <w:rFonts w:ascii="Angsana New" w:hAnsi="Angsana New"/>
          <w:sz w:val="30"/>
          <w:szCs w:val="30"/>
          <w:cs/>
        </w:rPr>
        <w:t xml:space="preserve"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 </w:t>
      </w:r>
    </w:p>
    <w:p w14:paraId="42B5F970" w14:textId="77777777" w:rsidR="00D92EC8" w:rsidRPr="00105ADF" w:rsidRDefault="00D92EC8" w:rsidP="00D92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2F1953" w14:textId="77777777" w:rsidR="00D92EC8" w:rsidRPr="003D5801" w:rsidRDefault="00D92EC8" w:rsidP="00D92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D5801">
        <w:rPr>
          <w:rFonts w:ascii="Angsana New" w:hAnsi="Angsana New"/>
          <w:i/>
          <w:iCs/>
          <w:sz w:val="30"/>
          <w:szCs w:val="30"/>
          <w:cs/>
        </w:rPr>
        <w:t>การปฏิบัติในช่วงเปลี่ยนแปลง</w:t>
      </w:r>
    </w:p>
    <w:p w14:paraId="5BEB649C" w14:textId="77777777" w:rsidR="00D92EC8" w:rsidRPr="00136F81" w:rsidRDefault="00D92EC8" w:rsidP="00D92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7F9E3E" w14:textId="77777777" w:rsidR="00D92EC8" w:rsidRPr="00136F81" w:rsidRDefault="00D92EC8" w:rsidP="00D92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6F81">
        <w:rPr>
          <w:rFonts w:ascii="Angsana New" w:hAnsi="Angsana New"/>
          <w:sz w:val="30"/>
          <w:szCs w:val="30"/>
          <w:cs/>
        </w:rPr>
        <w:t>กลุ่มบริษัท</w:t>
      </w:r>
      <w:r w:rsidRPr="00136F81">
        <w:rPr>
          <w:rFonts w:ascii="Angsana New" w:hAnsi="Angsana New"/>
          <w:sz w:val="30"/>
          <w:szCs w:val="30"/>
        </w:rPr>
        <w:t>/</w:t>
      </w:r>
      <w:r w:rsidRPr="00136F81">
        <w:rPr>
          <w:rFonts w:ascii="Angsana New" w:hAnsi="Angsana New" w:hint="cs"/>
          <w:sz w:val="30"/>
          <w:szCs w:val="30"/>
          <w:cs/>
        </w:rPr>
        <w:t>บริษัท</w:t>
      </w:r>
      <w:r w:rsidRPr="00136F81">
        <w:rPr>
          <w:rFonts w:ascii="Angsana New" w:hAnsi="Angsana New"/>
          <w:sz w:val="30"/>
          <w:szCs w:val="30"/>
        </w:rPr>
        <w:t xml:space="preserve"> </w:t>
      </w:r>
      <w:r w:rsidRPr="00136F81">
        <w:rPr>
          <w:rFonts w:ascii="Angsana New" w:hAnsi="Angsana New"/>
          <w:sz w:val="30"/>
          <w:szCs w:val="30"/>
          <w:cs/>
        </w:rPr>
        <w:t xml:space="preserve">คาดว่าจะถือปฏิบัติตาม </w:t>
      </w:r>
      <w:r w:rsidRPr="00136F81">
        <w:rPr>
          <w:rFonts w:ascii="Angsana New" w:hAnsi="Angsana New"/>
          <w:sz w:val="30"/>
          <w:szCs w:val="30"/>
        </w:rPr>
        <w:t xml:space="preserve">TFRS 16 </w:t>
      </w:r>
      <w:r w:rsidRPr="00136F81">
        <w:rPr>
          <w:rFonts w:ascii="Angsana New" w:hAnsi="Angsana New"/>
          <w:sz w:val="30"/>
          <w:szCs w:val="30"/>
          <w:cs/>
        </w:rPr>
        <w:t xml:space="preserve">เป็นครั้งแรก ณ วันที่ </w:t>
      </w:r>
      <w:r w:rsidRPr="00136F81">
        <w:rPr>
          <w:rFonts w:ascii="Angsana New" w:hAnsi="Angsana New"/>
          <w:sz w:val="30"/>
          <w:szCs w:val="30"/>
        </w:rPr>
        <w:t>1</w:t>
      </w:r>
      <w:r w:rsidRPr="00136F81">
        <w:rPr>
          <w:rFonts w:ascii="Angsana New" w:hAnsi="Angsana New"/>
          <w:sz w:val="30"/>
          <w:szCs w:val="30"/>
          <w:cs/>
        </w:rPr>
        <w:t xml:space="preserve"> มกราคม </w:t>
      </w:r>
      <w:r w:rsidRPr="00136F81">
        <w:rPr>
          <w:rFonts w:ascii="Angsana New" w:hAnsi="Angsana New"/>
          <w:sz w:val="30"/>
          <w:szCs w:val="30"/>
        </w:rPr>
        <w:t>2563</w:t>
      </w:r>
      <w:r w:rsidRPr="00136F81">
        <w:rPr>
          <w:rFonts w:ascii="Angsana New" w:hAnsi="Angsana New"/>
          <w:sz w:val="30"/>
          <w:szCs w:val="30"/>
          <w:cs/>
        </w:rPr>
        <w:t xml:space="preserve"> ด้วยวิธีปรับปรุงผลกระทบสะสมย้อนหลัง ดังนั้น ผลกระทบสะสมจากการถือปฏิบัติตาม </w:t>
      </w:r>
      <w:r w:rsidRPr="00136F81">
        <w:rPr>
          <w:rFonts w:ascii="Angsana New" w:hAnsi="Angsana New"/>
          <w:sz w:val="30"/>
          <w:szCs w:val="30"/>
        </w:rPr>
        <w:t xml:space="preserve">TFRS 16 </w:t>
      </w:r>
      <w:r w:rsidRPr="00136F81">
        <w:rPr>
          <w:rFonts w:ascii="Angsana New" w:hAnsi="Angsana New"/>
          <w:sz w:val="30"/>
          <w:szCs w:val="30"/>
          <w:cs/>
        </w:rPr>
        <w:t>จะปรับปรุงกับยอดยกมาของกำไรสะสม ณ วันที่</w:t>
      </w:r>
      <w:r w:rsidRPr="00136F81">
        <w:rPr>
          <w:rFonts w:ascii="Angsana New" w:hAnsi="Angsana New"/>
          <w:sz w:val="30"/>
          <w:szCs w:val="30"/>
        </w:rPr>
        <w:t xml:space="preserve"> 1 </w:t>
      </w:r>
      <w:r w:rsidRPr="00136F81">
        <w:rPr>
          <w:rFonts w:ascii="Angsana New" w:hAnsi="Angsana New"/>
          <w:sz w:val="30"/>
          <w:szCs w:val="30"/>
          <w:cs/>
        </w:rPr>
        <w:t xml:space="preserve">มกราคม </w:t>
      </w:r>
      <w:r w:rsidRPr="00136F81">
        <w:rPr>
          <w:rFonts w:ascii="Angsana New" w:hAnsi="Angsana New"/>
          <w:sz w:val="30"/>
          <w:szCs w:val="30"/>
        </w:rPr>
        <w:t xml:space="preserve">2563 </w:t>
      </w:r>
      <w:r w:rsidRPr="00136F81">
        <w:rPr>
          <w:rFonts w:ascii="Angsana New" w:hAnsi="Angsana New"/>
          <w:sz w:val="30"/>
          <w:szCs w:val="30"/>
          <w:cs/>
        </w:rPr>
        <w:t>โดยไม่ปรับปรุงข้อมูลเปรียบเทียบ</w:t>
      </w:r>
      <w:r w:rsidRPr="00136F81">
        <w:rPr>
          <w:rFonts w:ascii="Angsana New" w:hAnsi="Angsana New"/>
          <w:sz w:val="30"/>
          <w:szCs w:val="30"/>
        </w:rPr>
        <w:t xml:space="preserve"> </w:t>
      </w:r>
    </w:p>
    <w:p w14:paraId="6AE6AE1A" w14:textId="77777777" w:rsidR="00D92EC8" w:rsidRPr="00136F81" w:rsidRDefault="00D92EC8" w:rsidP="00D92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B205C5" w14:textId="77777777" w:rsidR="00D92EC8" w:rsidRPr="00136F81" w:rsidRDefault="00D92EC8" w:rsidP="00D92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6F81">
        <w:rPr>
          <w:rFonts w:ascii="Angsana New" w:hAnsi="Angsana New"/>
          <w:sz w:val="30"/>
          <w:szCs w:val="30"/>
          <w:cs/>
        </w:rPr>
        <w:t>กลุ่มบริษัท</w:t>
      </w:r>
      <w:r w:rsidRPr="00136F81">
        <w:rPr>
          <w:rFonts w:ascii="Angsana New" w:hAnsi="Angsana New"/>
          <w:sz w:val="30"/>
          <w:szCs w:val="30"/>
        </w:rPr>
        <w:t>/</w:t>
      </w:r>
      <w:r w:rsidRPr="00136F81">
        <w:rPr>
          <w:rFonts w:ascii="Angsana New" w:hAnsi="Angsana New" w:hint="cs"/>
          <w:sz w:val="30"/>
          <w:szCs w:val="30"/>
          <w:cs/>
        </w:rPr>
        <w:t>บริษัท</w:t>
      </w:r>
      <w:r w:rsidRPr="00136F81">
        <w:rPr>
          <w:rFonts w:ascii="Angsana New" w:hAnsi="Angsana New"/>
          <w:sz w:val="30"/>
          <w:szCs w:val="30"/>
        </w:rPr>
        <w:t xml:space="preserve"> </w:t>
      </w:r>
      <w:r w:rsidRPr="00136F81">
        <w:rPr>
          <w:rFonts w:ascii="Angsana New" w:hAnsi="Angsana New"/>
          <w:sz w:val="30"/>
          <w:szCs w:val="30"/>
          <w:cs/>
        </w:rPr>
        <w:t xml:space="preserve">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 w:rsidRPr="00136F81">
        <w:rPr>
          <w:rFonts w:ascii="Angsana New" w:hAnsi="Angsana New"/>
          <w:sz w:val="30"/>
          <w:szCs w:val="30"/>
        </w:rPr>
        <w:t>TFRS</w:t>
      </w:r>
      <w:r w:rsidRPr="00136F81">
        <w:rPr>
          <w:rFonts w:ascii="Angsana New" w:hAnsi="Angsana New"/>
          <w:sz w:val="30"/>
          <w:szCs w:val="30"/>
          <w:cs/>
        </w:rPr>
        <w:t xml:space="preserve"> </w:t>
      </w:r>
      <w:r w:rsidRPr="00136F81">
        <w:rPr>
          <w:rFonts w:ascii="Angsana New" w:hAnsi="Angsana New"/>
          <w:sz w:val="30"/>
          <w:szCs w:val="30"/>
        </w:rPr>
        <w:t xml:space="preserve">16 </w:t>
      </w:r>
      <w:r w:rsidRPr="00136F81">
        <w:rPr>
          <w:rFonts w:ascii="Angsana New" w:hAnsi="Angsana New"/>
          <w:sz w:val="30"/>
          <w:szCs w:val="30"/>
          <w:cs/>
        </w:rPr>
        <w:t xml:space="preserve">มาถือปฏิบัติกับทุกสัญญาที่ทำขึ้นก่อนวันที่ </w:t>
      </w:r>
      <w:r w:rsidRPr="00136F81">
        <w:rPr>
          <w:rFonts w:ascii="Angsana New" w:hAnsi="Angsana New"/>
          <w:sz w:val="30"/>
          <w:szCs w:val="30"/>
        </w:rPr>
        <w:t>1</w:t>
      </w:r>
      <w:r w:rsidRPr="00136F81">
        <w:rPr>
          <w:rFonts w:ascii="Angsana New" w:hAnsi="Angsana New"/>
          <w:sz w:val="30"/>
          <w:szCs w:val="30"/>
          <w:cs/>
        </w:rPr>
        <w:t xml:space="preserve"> มกราคม </w:t>
      </w:r>
      <w:r w:rsidRPr="00136F81">
        <w:rPr>
          <w:rFonts w:ascii="Angsana New" w:hAnsi="Angsana New"/>
          <w:sz w:val="30"/>
          <w:szCs w:val="30"/>
        </w:rPr>
        <w:t>2563</w:t>
      </w:r>
      <w:r w:rsidRPr="00136F81">
        <w:rPr>
          <w:rFonts w:ascii="Angsana New" w:hAnsi="Angsana New"/>
          <w:sz w:val="30"/>
          <w:szCs w:val="30"/>
          <w:cs/>
        </w:rPr>
        <w:t xml:space="preserve"> และเคยระบุเป็นสัญญาเช่าตามมาตรฐานการบัญชี ฉบับที่ </w:t>
      </w:r>
      <w:r w:rsidRPr="00136F81">
        <w:rPr>
          <w:rFonts w:ascii="Angsana New" w:hAnsi="Angsana New"/>
          <w:sz w:val="30"/>
          <w:szCs w:val="30"/>
        </w:rPr>
        <w:t xml:space="preserve">17 </w:t>
      </w:r>
      <w:r w:rsidRPr="00136F81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136F81">
        <w:rPr>
          <w:rFonts w:ascii="Angsana New" w:hAnsi="Angsana New"/>
          <w:sz w:val="30"/>
          <w:szCs w:val="30"/>
        </w:rPr>
        <w:t>4</w:t>
      </w:r>
    </w:p>
    <w:p w14:paraId="7E9426D0" w14:textId="77777777" w:rsidR="00D92EC8" w:rsidRPr="00136F81" w:rsidRDefault="00D92EC8" w:rsidP="00D92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A1E803" w14:textId="77777777" w:rsidR="00D92EC8" w:rsidRPr="00105ADF" w:rsidRDefault="00D92EC8" w:rsidP="00D92EC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6F81">
        <w:rPr>
          <w:rFonts w:ascii="Angsana New" w:hAnsi="Angsana New"/>
          <w:sz w:val="30"/>
          <w:szCs w:val="30"/>
          <w:cs/>
        </w:rPr>
        <w:t>ขณะนี้ผู</w:t>
      </w:r>
      <w:r w:rsidRPr="00136F81">
        <w:rPr>
          <w:rFonts w:ascii="Angsana New" w:hAnsi="Angsana New" w:hint="cs"/>
          <w:sz w:val="30"/>
          <w:szCs w:val="30"/>
          <w:cs/>
        </w:rPr>
        <w:t>้</w:t>
      </w:r>
      <w:r w:rsidRPr="00136F81">
        <w:rPr>
          <w:rFonts w:ascii="Angsana New" w:hAnsi="Angsana New"/>
          <w:sz w:val="30"/>
          <w:szCs w:val="30"/>
          <w:cs/>
        </w:rPr>
        <w:t>บริหารกําลังพิจารณาถึงผลกระทบที่อาจเกิดขึ้นจากการถือปฏิบัติตามมาตรฐานการรายงานทางการเงินกล</w:t>
      </w:r>
      <w:r w:rsidRPr="00136F81">
        <w:rPr>
          <w:rFonts w:ascii="Angsana New" w:hAnsi="Angsana New" w:hint="cs"/>
          <w:sz w:val="30"/>
          <w:szCs w:val="30"/>
          <w:cs/>
        </w:rPr>
        <w:t>ุ่</w:t>
      </w:r>
      <w:r w:rsidRPr="00136F81">
        <w:rPr>
          <w:rFonts w:ascii="Angsana New" w:hAnsi="Angsana New"/>
          <w:sz w:val="30"/>
          <w:szCs w:val="30"/>
          <w:cs/>
        </w:rPr>
        <w:t>มเครื่องมือทางการเงิน</w:t>
      </w:r>
      <w:r w:rsidRPr="00136F81">
        <w:rPr>
          <w:rFonts w:ascii="Angsana New" w:hAnsi="Angsana New" w:hint="cs"/>
          <w:sz w:val="30"/>
          <w:szCs w:val="30"/>
          <w:cs/>
        </w:rPr>
        <w:t>และ</w:t>
      </w:r>
      <w:r w:rsidRPr="00136F81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136F81">
        <w:rPr>
          <w:rFonts w:ascii="Angsana New" w:hAnsi="Angsana New" w:hint="cs"/>
          <w:sz w:val="30"/>
          <w:szCs w:val="30"/>
          <w:cs/>
        </w:rPr>
        <w:t xml:space="preserve"> ฉบับที่ </w:t>
      </w:r>
      <w:r w:rsidRPr="00136F81">
        <w:rPr>
          <w:rFonts w:ascii="Angsana New" w:hAnsi="Angsana New"/>
          <w:sz w:val="30"/>
          <w:szCs w:val="30"/>
        </w:rPr>
        <w:t xml:space="preserve">16 </w:t>
      </w:r>
      <w:r w:rsidRPr="00136F81">
        <w:rPr>
          <w:rFonts w:ascii="Angsana New" w:hAnsi="Angsana New"/>
          <w:sz w:val="30"/>
          <w:szCs w:val="30"/>
          <w:cs/>
        </w:rPr>
        <w:t>เป</w:t>
      </w:r>
      <w:r w:rsidRPr="00136F81">
        <w:rPr>
          <w:rFonts w:ascii="Angsana New" w:hAnsi="Angsana New" w:hint="cs"/>
          <w:sz w:val="30"/>
          <w:szCs w:val="30"/>
          <w:cs/>
        </w:rPr>
        <w:t>็</w:t>
      </w:r>
      <w:r w:rsidRPr="00136F81">
        <w:rPr>
          <w:rFonts w:ascii="Angsana New" w:hAnsi="Angsana New"/>
          <w:sz w:val="30"/>
          <w:szCs w:val="30"/>
          <w:cs/>
        </w:rPr>
        <w:t>นครั้งแรกต</w:t>
      </w:r>
      <w:r w:rsidRPr="00136F81">
        <w:rPr>
          <w:rFonts w:ascii="Angsana New" w:hAnsi="Angsana New" w:hint="cs"/>
          <w:sz w:val="30"/>
          <w:szCs w:val="30"/>
          <w:cs/>
        </w:rPr>
        <w:t>่</w:t>
      </w:r>
      <w:r w:rsidRPr="00136F81">
        <w:rPr>
          <w:rFonts w:ascii="Angsana New" w:hAnsi="Angsana New"/>
          <w:sz w:val="30"/>
          <w:szCs w:val="30"/>
          <w:cs/>
        </w:rPr>
        <w:t>องบการเงินรวมและงบการเงินเฉพาะกิจการ</w:t>
      </w:r>
    </w:p>
    <w:p w14:paraId="57C1A000" w14:textId="753089C6" w:rsidR="006851B4" w:rsidRPr="00105ADF" w:rsidRDefault="006851B4" w:rsidP="00D92EC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6851B4" w:rsidRPr="00105ADF" w:rsidSect="00EB2AE7">
      <w:headerReference w:type="default" r:id="rId21"/>
      <w:footerReference w:type="default" r:id="rId22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56467" w14:textId="77777777" w:rsidR="005B6F35" w:rsidRDefault="005B6F35">
      <w:r>
        <w:separator/>
      </w:r>
    </w:p>
  </w:endnote>
  <w:endnote w:type="continuationSeparator" w:id="0">
    <w:p w14:paraId="25C97726" w14:textId="77777777" w:rsidR="005B6F35" w:rsidRDefault="005B6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9C078" w14:textId="77777777" w:rsidR="00F51105" w:rsidRPr="002E10F2" w:rsidRDefault="00F51105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93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EDD46" w14:textId="77777777" w:rsidR="00F51105" w:rsidRPr="009030CF" w:rsidRDefault="00F51105" w:rsidP="009030CF">
    <w:pPr>
      <w:pStyle w:val="Footer"/>
      <w:jc w:val="center"/>
      <w:rPr>
        <w:rFonts w:ascii="Angsana New" w:hAnsi="Angsana New"/>
        <w:sz w:val="30"/>
        <w:szCs w:val="30"/>
      </w:rPr>
    </w:pPr>
    <w:r w:rsidRPr="009030CF">
      <w:rPr>
        <w:rFonts w:ascii="Angsana New" w:hAnsi="Angsana New"/>
        <w:sz w:val="30"/>
        <w:szCs w:val="30"/>
      </w:rPr>
      <w:fldChar w:fldCharType="begin"/>
    </w:r>
    <w:r w:rsidRPr="009030CF">
      <w:rPr>
        <w:rFonts w:ascii="Angsana New" w:hAnsi="Angsana New"/>
        <w:sz w:val="30"/>
        <w:szCs w:val="30"/>
      </w:rPr>
      <w:instrText xml:space="preserve"> PAGE   \* MERGEFORMAT </w:instrText>
    </w:r>
    <w:r w:rsidRPr="009030C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102</w:t>
    </w:r>
    <w:r w:rsidRPr="009030CF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A469" w14:textId="77777777" w:rsidR="00F51105" w:rsidRPr="009030CF" w:rsidRDefault="00F51105" w:rsidP="009030CF">
    <w:pPr>
      <w:pStyle w:val="Footer"/>
      <w:jc w:val="center"/>
      <w:rPr>
        <w:rFonts w:ascii="Angsana New" w:hAnsi="Angsana New"/>
        <w:sz w:val="30"/>
        <w:szCs w:val="30"/>
      </w:rPr>
    </w:pPr>
    <w:r w:rsidRPr="009030CF">
      <w:rPr>
        <w:rFonts w:ascii="Angsana New" w:hAnsi="Angsana New"/>
        <w:sz w:val="30"/>
        <w:szCs w:val="30"/>
      </w:rPr>
      <w:fldChar w:fldCharType="begin"/>
    </w:r>
    <w:r w:rsidRPr="009030CF">
      <w:rPr>
        <w:rFonts w:ascii="Angsana New" w:hAnsi="Angsana New"/>
        <w:sz w:val="30"/>
        <w:szCs w:val="30"/>
      </w:rPr>
      <w:instrText xml:space="preserve"> PAGE   \* MERGEFORMAT </w:instrText>
    </w:r>
    <w:r w:rsidRPr="009030C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107</w:t>
    </w:r>
    <w:r w:rsidRPr="009030CF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B0626" w14:textId="77777777" w:rsidR="00F51105" w:rsidRPr="002E10F2" w:rsidRDefault="00F51105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110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CA4DF" w14:textId="77777777" w:rsidR="00F51105" w:rsidRPr="002E10F2" w:rsidRDefault="00F51105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131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BCFAB" w14:textId="77777777" w:rsidR="00F51105" w:rsidRPr="002E10F2" w:rsidRDefault="00F51105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132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3D520" w14:textId="77777777" w:rsidR="00F51105" w:rsidRPr="002E10F2" w:rsidRDefault="00F51105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139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A2E7D" w14:textId="77777777" w:rsidR="005B6F35" w:rsidRDefault="005B6F35">
      <w:r>
        <w:separator/>
      </w:r>
    </w:p>
  </w:footnote>
  <w:footnote w:type="continuationSeparator" w:id="0">
    <w:p w14:paraId="6431062F" w14:textId="77777777" w:rsidR="005B6F35" w:rsidRDefault="005B6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F9F2F" w14:textId="77777777" w:rsidR="00F51105" w:rsidRDefault="00F51105" w:rsidP="00A451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A0AB672" w14:textId="77777777" w:rsidR="00F51105" w:rsidRDefault="00F51105" w:rsidP="00A3721A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8063498" w14:textId="77777777" w:rsidR="00F51105" w:rsidRDefault="00F51105" w:rsidP="00A3721A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2562 </w:t>
    </w:r>
  </w:p>
  <w:p w14:paraId="711C6463" w14:textId="77777777" w:rsidR="00F51105" w:rsidRDefault="00F51105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B3F46" w14:textId="77777777" w:rsidR="00F51105" w:rsidRDefault="00F51105" w:rsidP="005F7C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63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447206A" w14:textId="77777777" w:rsidR="00F51105" w:rsidRDefault="00F51105" w:rsidP="005F7C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6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7B3875B" w14:textId="77777777" w:rsidR="00F51105" w:rsidRDefault="00F51105" w:rsidP="005F7C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6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6D5C89D8" w14:textId="77777777" w:rsidR="00F51105" w:rsidRDefault="00F51105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0CF9F" w14:textId="77777777" w:rsidR="00F51105" w:rsidRDefault="00F51105" w:rsidP="00126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379B85D" w14:textId="77777777" w:rsidR="00F51105" w:rsidRDefault="00F51105" w:rsidP="001264D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FA2AB11" w14:textId="77777777" w:rsidR="00F51105" w:rsidRDefault="00F51105" w:rsidP="001264D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2E897881" w14:textId="77777777" w:rsidR="00F51105" w:rsidRDefault="00F51105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B7C416" w14:textId="77777777" w:rsidR="00F51105" w:rsidRDefault="00F51105" w:rsidP="00126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EEA381C" w14:textId="77777777" w:rsidR="00F51105" w:rsidRDefault="00F51105" w:rsidP="001264D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A778C3F" w14:textId="77777777" w:rsidR="00F51105" w:rsidRDefault="00F51105" w:rsidP="001264D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2562 </w:t>
    </w:r>
  </w:p>
  <w:p w14:paraId="574C3350" w14:textId="77777777" w:rsidR="00F51105" w:rsidRDefault="00F51105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E68D2" w14:textId="77777777" w:rsidR="00F51105" w:rsidRDefault="00F51105" w:rsidP="007277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54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17806B9" w14:textId="77777777" w:rsidR="00F51105" w:rsidRDefault="00F51105" w:rsidP="00727713">
    <w:pPr>
      <w:pStyle w:val="Header"/>
      <w:ind w:firstLine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4A6B727" w14:textId="77777777" w:rsidR="00F51105" w:rsidRDefault="00F51105" w:rsidP="00727713">
    <w:pPr>
      <w:pStyle w:val="Header"/>
      <w:ind w:firstLine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ACD4C1A" w14:textId="77777777" w:rsidR="00F51105" w:rsidRDefault="00F51105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5675A" w14:textId="77777777" w:rsidR="00F51105" w:rsidRDefault="00F51105" w:rsidP="00126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4CADE3B" w14:textId="77777777" w:rsidR="00F51105" w:rsidRDefault="00F51105" w:rsidP="001264D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5BC64E9" w14:textId="77777777" w:rsidR="00F51105" w:rsidRDefault="00F51105" w:rsidP="001264D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37781291" w14:textId="77777777" w:rsidR="00F51105" w:rsidRDefault="00F51105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7B9C9" w14:textId="77777777" w:rsidR="00F51105" w:rsidRDefault="00F51105" w:rsidP="004A6F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23F0A32" w14:textId="77777777" w:rsidR="00F51105" w:rsidRDefault="00F51105" w:rsidP="004A6FE7">
    <w:pPr>
      <w:pStyle w:val="Header"/>
      <w:ind w:firstLine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776E027" w14:textId="77777777" w:rsidR="00F51105" w:rsidRDefault="00F51105" w:rsidP="004A6FE7">
    <w:pPr>
      <w:pStyle w:val="Header"/>
      <w:ind w:firstLine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7F936" w14:textId="77777777" w:rsidR="00F51105" w:rsidRDefault="00F51105" w:rsidP="00126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11204D0F" w14:textId="77777777" w:rsidR="00F51105" w:rsidRDefault="00F51105" w:rsidP="001264D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F38F405" w14:textId="77777777" w:rsidR="00F51105" w:rsidRDefault="00F51105" w:rsidP="001264D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66F626CD" w14:textId="77777777" w:rsidR="00F51105" w:rsidRDefault="00F51105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D2402B"/>
    <w:multiLevelType w:val="multilevel"/>
    <w:tmpl w:val="FE221CF2"/>
    <w:lvl w:ilvl="0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C63860"/>
    <w:multiLevelType w:val="multilevel"/>
    <w:tmpl w:val="1E76002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9D70863"/>
    <w:multiLevelType w:val="hybridMultilevel"/>
    <w:tmpl w:val="F0D00F5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9632A388"/>
    <w:lvl w:ilvl="0">
      <w:start w:val="19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8956C17"/>
    <w:multiLevelType w:val="hybridMultilevel"/>
    <w:tmpl w:val="053E5B92"/>
    <w:lvl w:ilvl="0" w:tplc="D040E3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153A95"/>
    <w:multiLevelType w:val="hybridMultilevel"/>
    <w:tmpl w:val="7BD89F28"/>
    <w:lvl w:ilvl="0" w:tplc="8FCC00C2">
      <w:start w:val="8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9184DAA"/>
    <w:lvl w:ilvl="0" w:tplc="F7CC0A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5A22501"/>
    <w:multiLevelType w:val="hybridMultilevel"/>
    <w:tmpl w:val="B4580AFC"/>
    <w:lvl w:ilvl="0" w:tplc="7EB8D49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178328A"/>
    <w:multiLevelType w:val="hybridMultilevel"/>
    <w:tmpl w:val="9852060C"/>
    <w:lvl w:ilvl="0" w:tplc="75325C28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3A95032"/>
    <w:multiLevelType w:val="hybridMultilevel"/>
    <w:tmpl w:val="68E468C4"/>
    <w:lvl w:ilvl="0" w:tplc="ADA2BAF2">
      <w:start w:val="1"/>
      <w:numFmt w:val="thaiLetters"/>
      <w:lvlText w:val="(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9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939047D"/>
    <w:multiLevelType w:val="multilevel"/>
    <w:tmpl w:val="F17A94C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7ECA53BA"/>
    <w:multiLevelType w:val="hybridMultilevel"/>
    <w:tmpl w:val="BED45AAA"/>
    <w:lvl w:ilvl="0" w:tplc="89D88AD4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31"/>
  </w:num>
  <w:num w:numId="14">
    <w:abstractNumId w:val="20"/>
  </w:num>
  <w:num w:numId="15">
    <w:abstractNumId w:val="24"/>
  </w:num>
  <w:num w:numId="16">
    <w:abstractNumId w:val="13"/>
  </w:num>
  <w:num w:numId="17">
    <w:abstractNumId w:val="27"/>
  </w:num>
  <w:num w:numId="18">
    <w:abstractNumId w:val="12"/>
  </w:num>
  <w:num w:numId="19">
    <w:abstractNumId w:val="10"/>
  </w:num>
  <w:num w:numId="20">
    <w:abstractNumId w:val="25"/>
  </w:num>
  <w:num w:numId="21">
    <w:abstractNumId w:val="32"/>
  </w:num>
  <w:num w:numId="22">
    <w:abstractNumId w:val="18"/>
  </w:num>
  <w:num w:numId="23">
    <w:abstractNumId w:val="29"/>
  </w:num>
  <w:num w:numId="24">
    <w:abstractNumId w:val="34"/>
  </w:num>
  <w:num w:numId="25">
    <w:abstractNumId w:val="15"/>
  </w:num>
  <w:num w:numId="26">
    <w:abstractNumId w:val="33"/>
  </w:num>
  <w:num w:numId="27">
    <w:abstractNumId w:val="16"/>
  </w:num>
  <w:num w:numId="28">
    <w:abstractNumId w:val="11"/>
  </w:num>
  <w:num w:numId="29">
    <w:abstractNumId w:val="23"/>
  </w:num>
  <w:num w:numId="30">
    <w:abstractNumId w:val="19"/>
  </w:num>
  <w:num w:numId="31">
    <w:abstractNumId w:val="14"/>
  </w:num>
  <w:num w:numId="32">
    <w:abstractNumId w:val="30"/>
  </w:num>
  <w:num w:numId="33">
    <w:abstractNumId w:val="28"/>
  </w:num>
  <w:num w:numId="34">
    <w:abstractNumId w:val="21"/>
  </w:num>
  <w:num w:numId="35">
    <w:abstractNumId w:val="2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D77"/>
    <w:rsid w:val="0000005B"/>
    <w:rsid w:val="00000191"/>
    <w:rsid w:val="00000280"/>
    <w:rsid w:val="00000332"/>
    <w:rsid w:val="00000A6D"/>
    <w:rsid w:val="00000A74"/>
    <w:rsid w:val="000017EF"/>
    <w:rsid w:val="00001B51"/>
    <w:rsid w:val="00002206"/>
    <w:rsid w:val="00002658"/>
    <w:rsid w:val="000027DA"/>
    <w:rsid w:val="00002D45"/>
    <w:rsid w:val="000034CC"/>
    <w:rsid w:val="00003649"/>
    <w:rsid w:val="0000379C"/>
    <w:rsid w:val="00003A1F"/>
    <w:rsid w:val="00003D74"/>
    <w:rsid w:val="0000416D"/>
    <w:rsid w:val="00004D9B"/>
    <w:rsid w:val="00006087"/>
    <w:rsid w:val="000064E4"/>
    <w:rsid w:val="00006517"/>
    <w:rsid w:val="00006FDF"/>
    <w:rsid w:val="00007067"/>
    <w:rsid w:val="00007127"/>
    <w:rsid w:val="00007205"/>
    <w:rsid w:val="00007692"/>
    <w:rsid w:val="00007A7C"/>
    <w:rsid w:val="00010850"/>
    <w:rsid w:val="00010E50"/>
    <w:rsid w:val="0001105A"/>
    <w:rsid w:val="0001130F"/>
    <w:rsid w:val="000114B6"/>
    <w:rsid w:val="000114B9"/>
    <w:rsid w:val="0001150D"/>
    <w:rsid w:val="000117A3"/>
    <w:rsid w:val="00011D8E"/>
    <w:rsid w:val="000127D7"/>
    <w:rsid w:val="0001299C"/>
    <w:rsid w:val="00012B4E"/>
    <w:rsid w:val="00012BDD"/>
    <w:rsid w:val="00012F64"/>
    <w:rsid w:val="00013132"/>
    <w:rsid w:val="000134AD"/>
    <w:rsid w:val="00013FE1"/>
    <w:rsid w:val="00014109"/>
    <w:rsid w:val="0001476B"/>
    <w:rsid w:val="00014B21"/>
    <w:rsid w:val="00014B2D"/>
    <w:rsid w:val="00015485"/>
    <w:rsid w:val="0001572A"/>
    <w:rsid w:val="00015799"/>
    <w:rsid w:val="00015802"/>
    <w:rsid w:val="00015DAC"/>
    <w:rsid w:val="00015DCD"/>
    <w:rsid w:val="000160CE"/>
    <w:rsid w:val="0001623A"/>
    <w:rsid w:val="00016443"/>
    <w:rsid w:val="00016F61"/>
    <w:rsid w:val="00016FFB"/>
    <w:rsid w:val="000174F7"/>
    <w:rsid w:val="00017D5D"/>
    <w:rsid w:val="000201C3"/>
    <w:rsid w:val="00020563"/>
    <w:rsid w:val="0002090B"/>
    <w:rsid w:val="00020D09"/>
    <w:rsid w:val="000212C2"/>
    <w:rsid w:val="00021474"/>
    <w:rsid w:val="0002195A"/>
    <w:rsid w:val="000219AE"/>
    <w:rsid w:val="000225F8"/>
    <w:rsid w:val="00022FD1"/>
    <w:rsid w:val="00023045"/>
    <w:rsid w:val="000237FC"/>
    <w:rsid w:val="00024003"/>
    <w:rsid w:val="0002413F"/>
    <w:rsid w:val="000249CD"/>
    <w:rsid w:val="00024AB4"/>
    <w:rsid w:val="00024ECB"/>
    <w:rsid w:val="00025070"/>
    <w:rsid w:val="000251A3"/>
    <w:rsid w:val="00025302"/>
    <w:rsid w:val="000261EB"/>
    <w:rsid w:val="000265FC"/>
    <w:rsid w:val="000268B8"/>
    <w:rsid w:val="00026F23"/>
    <w:rsid w:val="00027D35"/>
    <w:rsid w:val="00027EC8"/>
    <w:rsid w:val="0003041D"/>
    <w:rsid w:val="00030568"/>
    <w:rsid w:val="0003056A"/>
    <w:rsid w:val="00030A52"/>
    <w:rsid w:val="00030E41"/>
    <w:rsid w:val="000313E1"/>
    <w:rsid w:val="00031533"/>
    <w:rsid w:val="000317EC"/>
    <w:rsid w:val="00031B30"/>
    <w:rsid w:val="00032082"/>
    <w:rsid w:val="000320B5"/>
    <w:rsid w:val="00032245"/>
    <w:rsid w:val="000323C0"/>
    <w:rsid w:val="00032CE8"/>
    <w:rsid w:val="00032D88"/>
    <w:rsid w:val="00032D95"/>
    <w:rsid w:val="000331A1"/>
    <w:rsid w:val="0003333C"/>
    <w:rsid w:val="00033464"/>
    <w:rsid w:val="000336E7"/>
    <w:rsid w:val="0003387C"/>
    <w:rsid w:val="00033C4E"/>
    <w:rsid w:val="000340BF"/>
    <w:rsid w:val="0003439F"/>
    <w:rsid w:val="000346D1"/>
    <w:rsid w:val="00034EF0"/>
    <w:rsid w:val="0003511B"/>
    <w:rsid w:val="00035690"/>
    <w:rsid w:val="0003574B"/>
    <w:rsid w:val="00035BE3"/>
    <w:rsid w:val="00036073"/>
    <w:rsid w:val="000364D0"/>
    <w:rsid w:val="0003651F"/>
    <w:rsid w:val="000365DC"/>
    <w:rsid w:val="00037698"/>
    <w:rsid w:val="000401DD"/>
    <w:rsid w:val="000402D8"/>
    <w:rsid w:val="00041558"/>
    <w:rsid w:val="00041B14"/>
    <w:rsid w:val="00041F50"/>
    <w:rsid w:val="0004215D"/>
    <w:rsid w:val="000421CC"/>
    <w:rsid w:val="000424E0"/>
    <w:rsid w:val="00042A76"/>
    <w:rsid w:val="0004302B"/>
    <w:rsid w:val="00043D5E"/>
    <w:rsid w:val="0004404D"/>
    <w:rsid w:val="00044156"/>
    <w:rsid w:val="00044438"/>
    <w:rsid w:val="00044E1D"/>
    <w:rsid w:val="00044EE9"/>
    <w:rsid w:val="000450F5"/>
    <w:rsid w:val="000458B7"/>
    <w:rsid w:val="00047045"/>
    <w:rsid w:val="000478F5"/>
    <w:rsid w:val="000479FF"/>
    <w:rsid w:val="00047CA8"/>
    <w:rsid w:val="00047F7E"/>
    <w:rsid w:val="000503AC"/>
    <w:rsid w:val="0005059D"/>
    <w:rsid w:val="00050C08"/>
    <w:rsid w:val="00050C56"/>
    <w:rsid w:val="00050DDD"/>
    <w:rsid w:val="000516EB"/>
    <w:rsid w:val="00052464"/>
    <w:rsid w:val="00052677"/>
    <w:rsid w:val="00052A90"/>
    <w:rsid w:val="00052AE7"/>
    <w:rsid w:val="00052F74"/>
    <w:rsid w:val="000532F1"/>
    <w:rsid w:val="00053A39"/>
    <w:rsid w:val="00054054"/>
    <w:rsid w:val="0005443A"/>
    <w:rsid w:val="0005453F"/>
    <w:rsid w:val="000545D2"/>
    <w:rsid w:val="00054E1B"/>
    <w:rsid w:val="00054E88"/>
    <w:rsid w:val="0005502D"/>
    <w:rsid w:val="0005538F"/>
    <w:rsid w:val="00055545"/>
    <w:rsid w:val="00056D55"/>
    <w:rsid w:val="0005721B"/>
    <w:rsid w:val="00057BDC"/>
    <w:rsid w:val="0006005A"/>
    <w:rsid w:val="000601EE"/>
    <w:rsid w:val="000604CE"/>
    <w:rsid w:val="00060998"/>
    <w:rsid w:val="00060F70"/>
    <w:rsid w:val="000611F0"/>
    <w:rsid w:val="00061327"/>
    <w:rsid w:val="00061377"/>
    <w:rsid w:val="0006143E"/>
    <w:rsid w:val="000615E1"/>
    <w:rsid w:val="000616C2"/>
    <w:rsid w:val="000618FE"/>
    <w:rsid w:val="000619A3"/>
    <w:rsid w:val="00061D9C"/>
    <w:rsid w:val="00062054"/>
    <w:rsid w:val="0006238C"/>
    <w:rsid w:val="00062D3E"/>
    <w:rsid w:val="00062D45"/>
    <w:rsid w:val="00063457"/>
    <w:rsid w:val="0006350E"/>
    <w:rsid w:val="0006397A"/>
    <w:rsid w:val="00063BF1"/>
    <w:rsid w:val="000643FA"/>
    <w:rsid w:val="00064896"/>
    <w:rsid w:val="000649F6"/>
    <w:rsid w:val="00064DCF"/>
    <w:rsid w:val="000659BD"/>
    <w:rsid w:val="000660BC"/>
    <w:rsid w:val="00066299"/>
    <w:rsid w:val="00066DB3"/>
    <w:rsid w:val="000670FB"/>
    <w:rsid w:val="00067B4F"/>
    <w:rsid w:val="00067B6A"/>
    <w:rsid w:val="000702BF"/>
    <w:rsid w:val="000711B8"/>
    <w:rsid w:val="000713D9"/>
    <w:rsid w:val="00071486"/>
    <w:rsid w:val="00071750"/>
    <w:rsid w:val="000718C9"/>
    <w:rsid w:val="00071A2F"/>
    <w:rsid w:val="00071F07"/>
    <w:rsid w:val="00072241"/>
    <w:rsid w:val="0007257A"/>
    <w:rsid w:val="0007264D"/>
    <w:rsid w:val="00072AFD"/>
    <w:rsid w:val="00072B45"/>
    <w:rsid w:val="00072EFB"/>
    <w:rsid w:val="0007361C"/>
    <w:rsid w:val="000736A7"/>
    <w:rsid w:val="00073880"/>
    <w:rsid w:val="000740BD"/>
    <w:rsid w:val="00074DEE"/>
    <w:rsid w:val="00075329"/>
    <w:rsid w:val="00075CA7"/>
    <w:rsid w:val="00075F32"/>
    <w:rsid w:val="00076DBE"/>
    <w:rsid w:val="00076DE9"/>
    <w:rsid w:val="000776C5"/>
    <w:rsid w:val="0007781A"/>
    <w:rsid w:val="00080436"/>
    <w:rsid w:val="000805EA"/>
    <w:rsid w:val="0008060D"/>
    <w:rsid w:val="00080986"/>
    <w:rsid w:val="00080B4A"/>
    <w:rsid w:val="00081191"/>
    <w:rsid w:val="00081B3D"/>
    <w:rsid w:val="00081B73"/>
    <w:rsid w:val="00082099"/>
    <w:rsid w:val="0008226C"/>
    <w:rsid w:val="00082308"/>
    <w:rsid w:val="000829B3"/>
    <w:rsid w:val="00082A4E"/>
    <w:rsid w:val="00082D05"/>
    <w:rsid w:val="000830AF"/>
    <w:rsid w:val="0008369B"/>
    <w:rsid w:val="00083FD4"/>
    <w:rsid w:val="000843F8"/>
    <w:rsid w:val="00084470"/>
    <w:rsid w:val="00084577"/>
    <w:rsid w:val="00084C97"/>
    <w:rsid w:val="00084D9A"/>
    <w:rsid w:val="00084E32"/>
    <w:rsid w:val="00085626"/>
    <w:rsid w:val="00085EB4"/>
    <w:rsid w:val="00086895"/>
    <w:rsid w:val="00086FFA"/>
    <w:rsid w:val="000877D3"/>
    <w:rsid w:val="00090119"/>
    <w:rsid w:val="00090AEA"/>
    <w:rsid w:val="00090D2F"/>
    <w:rsid w:val="00090E06"/>
    <w:rsid w:val="0009174B"/>
    <w:rsid w:val="00091BC4"/>
    <w:rsid w:val="0009296F"/>
    <w:rsid w:val="00092A9A"/>
    <w:rsid w:val="000934D2"/>
    <w:rsid w:val="00093892"/>
    <w:rsid w:val="00093BB5"/>
    <w:rsid w:val="00093DB2"/>
    <w:rsid w:val="00093DF4"/>
    <w:rsid w:val="00094D52"/>
    <w:rsid w:val="00094F80"/>
    <w:rsid w:val="00095150"/>
    <w:rsid w:val="0009531D"/>
    <w:rsid w:val="000953A4"/>
    <w:rsid w:val="00095B4D"/>
    <w:rsid w:val="00095D3A"/>
    <w:rsid w:val="00095E14"/>
    <w:rsid w:val="00095EEA"/>
    <w:rsid w:val="0009658F"/>
    <w:rsid w:val="00096C1E"/>
    <w:rsid w:val="0009726F"/>
    <w:rsid w:val="000975B1"/>
    <w:rsid w:val="000976F6"/>
    <w:rsid w:val="0009794D"/>
    <w:rsid w:val="00097AB0"/>
    <w:rsid w:val="000A01B7"/>
    <w:rsid w:val="000A020C"/>
    <w:rsid w:val="000A07B2"/>
    <w:rsid w:val="000A0888"/>
    <w:rsid w:val="000A15D7"/>
    <w:rsid w:val="000A163D"/>
    <w:rsid w:val="000A1D30"/>
    <w:rsid w:val="000A1F76"/>
    <w:rsid w:val="000A2124"/>
    <w:rsid w:val="000A21CC"/>
    <w:rsid w:val="000A25F0"/>
    <w:rsid w:val="000A25F4"/>
    <w:rsid w:val="000A2D4C"/>
    <w:rsid w:val="000A3B78"/>
    <w:rsid w:val="000A3D03"/>
    <w:rsid w:val="000A3D70"/>
    <w:rsid w:val="000A41BE"/>
    <w:rsid w:val="000A4545"/>
    <w:rsid w:val="000A4AFE"/>
    <w:rsid w:val="000A4C5A"/>
    <w:rsid w:val="000A5281"/>
    <w:rsid w:val="000A580B"/>
    <w:rsid w:val="000A5AA3"/>
    <w:rsid w:val="000A5D33"/>
    <w:rsid w:val="000A5D54"/>
    <w:rsid w:val="000A5DD7"/>
    <w:rsid w:val="000A67F7"/>
    <w:rsid w:val="000A6947"/>
    <w:rsid w:val="000A721C"/>
    <w:rsid w:val="000A78EE"/>
    <w:rsid w:val="000A7A5F"/>
    <w:rsid w:val="000A7E6D"/>
    <w:rsid w:val="000B003A"/>
    <w:rsid w:val="000B0216"/>
    <w:rsid w:val="000B0845"/>
    <w:rsid w:val="000B0B09"/>
    <w:rsid w:val="000B0C17"/>
    <w:rsid w:val="000B0CA9"/>
    <w:rsid w:val="000B10A1"/>
    <w:rsid w:val="000B10D9"/>
    <w:rsid w:val="000B158D"/>
    <w:rsid w:val="000B1844"/>
    <w:rsid w:val="000B1931"/>
    <w:rsid w:val="000B1C45"/>
    <w:rsid w:val="000B1D69"/>
    <w:rsid w:val="000B205F"/>
    <w:rsid w:val="000B22CE"/>
    <w:rsid w:val="000B24CE"/>
    <w:rsid w:val="000B26F5"/>
    <w:rsid w:val="000B2CA4"/>
    <w:rsid w:val="000B2D5B"/>
    <w:rsid w:val="000B3227"/>
    <w:rsid w:val="000B366C"/>
    <w:rsid w:val="000B39E8"/>
    <w:rsid w:val="000B3F07"/>
    <w:rsid w:val="000B4701"/>
    <w:rsid w:val="000B4964"/>
    <w:rsid w:val="000B49AE"/>
    <w:rsid w:val="000B4AB4"/>
    <w:rsid w:val="000B4CFD"/>
    <w:rsid w:val="000B4E32"/>
    <w:rsid w:val="000B4FC3"/>
    <w:rsid w:val="000B5CC3"/>
    <w:rsid w:val="000B61AE"/>
    <w:rsid w:val="000B6417"/>
    <w:rsid w:val="000B6D5C"/>
    <w:rsid w:val="000B6F84"/>
    <w:rsid w:val="000B7156"/>
    <w:rsid w:val="000B72AE"/>
    <w:rsid w:val="000B72B2"/>
    <w:rsid w:val="000B7577"/>
    <w:rsid w:val="000B75EB"/>
    <w:rsid w:val="000B7740"/>
    <w:rsid w:val="000B7A68"/>
    <w:rsid w:val="000C03E5"/>
    <w:rsid w:val="000C0CE5"/>
    <w:rsid w:val="000C0FD2"/>
    <w:rsid w:val="000C11BD"/>
    <w:rsid w:val="000C1799"/>
    <w:rsid w:val="000C1E6F"/>
    <w:rsid w:val="000C2745"/>
    <w:rsid w:val="000C27CF"/>
    <w:rsid w:val="000C2EC9"/>
    <w:rsid w:val="000C37A9"/>
    <w:rsid w:val="000C38C4"/>
    <w:rsid w:val="000C3B3F"/>
    <w:rsid w:val="000C43A3"/>
    <w:rsid w:val="000C4C65"/>
    <w:rsid w:val="000C561C"/>
    <w:rsid w:val="000C564F"/>
    <w:rsid w:val="000C58E6"/>
    <w:rsid w:val="000C5A6C"/>
    <w:rsid w:val="000C5D3C"/>
    <w:rsid w:val="000C5ECF"/>
    <w:rsid w:val="000C5F46"/>
    <w:rsid w:val="000C606A"/>
    <w:rsid w:val="000C66CD"/>
    <w:rsid w:val="000C68F4"/>
    <w:rsid w:val="000C7412"/>
    <w:rsid w:val="000C7503"/>
    <w:rsid w:val="000D1112"/>
    <w:rsid w:val="000D1276"/>
    <w:rsid w:val="000D1A5A"/>
    <w:rsid w:val="000D2318"/>
    <w:rsid w:val="000D261C"/>
    <w:rsid w:val="000D3698"/>
    <w:rsid w:val="000D378F"/>
    <w:rsid w:val="000D4069"/>
    <w:rsid w:val="000D41DA"/>
    <w:rsid w:val="000D43D2"/>
    <w:rsid w:val="000D47CC"/>
    <w:rsid w:val="000D49A2"/>
    <w:rsid w:val="000D4A04"/>
    <w:rsid w:val="000D4EFA"/>
    <w:rsid w:val="000D51E1"/>
    <w:rsid w:val="000D558F"/>
    <w:rsid w:val="000D57A6"/>
    <w:rsid w:val="000D57E8"/>
    <w:rsid w:val="000D59DE"/>
    <w:rsid w:val="000D5AAB"/>
    <w:rsid w:val="000D657D"/>
    <w:rsid w:val="000D65DF"/>
    <w:rsid w:val="000D6C37"/>
    <w:rsid w:val="000D6D3B"/>
    <w:rsid w:val="000D6DBD"/>
    <w:rsid w:val="000D6EE5"/>
    <w:rsid w:val="000D7039"/>
    <w:rsid w:val="000D7082"/>
    <w:rsid w:val="000D71D9"/>
    <w:rsid w:val="000D77DC"/>
    <w:rsid w:val="000D780B"/>
    <w:rsid w:val="000D7A8A"/>
    <w:rsid w:val="000D7B0A"/>
    <w:rsid w:val="000D7D56"/>
    <w:rsid w:val="000E027F"/>
    <w:rsid w:val="000E0841"/>
    <w:rsid w:val="000E098F"/>
    <w:rsid w:val="000E0AAC"/>
    <w:rsid w:val="000E10B3"/>
    <w:rsid w:val="000E18D6"/>
    <w:rsid w:val="000E1BB1"/>
    <w:rsid w:val="000E20BB"/>
    <w:rsid w:val="000E2275"/>
    <w:rsid w:val="000E22C8"/>
    <w:rsid w:val="000E2311"/>
    <w:rsid w:val="000E2669"/>
    <w:rsid w:val="000E27F5"/>
    <w:rsid w:val="000E280A"/>
    <w:rsid w:val="000E28A7"/>
    <w:rsid w:val="000E296C"/>
    <w:rsid w:val="000E2FF3"/>
    <w:rsid w:val="000E32C1"/>
    <w:rsid w:val="000E3385"/>
    <w:rsid w:val="000E39CD"/>
    <w:rsid w:val="000E3BA3"/>
    <w:rsid w:val="000E3F66"/>
    <w:rsid w:val="000E4C4C"/>
    <w:rsid w:val="000E4D72"/>
    <w:rsid w:val="000E51F7"/>
    <w:rsid w:val="000E52FC"/>
    <w:rsid w:val="000E5A94"/>
    <w:rsid w:val="000E5B58"/>
    <w:rsid w:val="000E5F30"/>
    <w:rsid w:val="000E6312"/>
    <w:rsid w:val="000E652A"/>
    <w:rsid w:val="000E6B2E"/>
    <w:rsid w:val="000E6D7A"/>
    <w:rsid w:val="000E7457"/>
    <w:rsid w:val="000E760D"/>
    <w:rsid w:val="000E7C38"/>
    <w:rsid w:val="000F0C49"/>
    <w:rsid w:val="000F0CC1"/>
    <w:rsid w:val="000F103D"/>
    <w:rsid w:val="000F1304"/>
    <w:rsid w:val="000F13EF"/>
    <w:rsid w:val="000F1648"/>
    <w:rsid w:val="000F225C"/>
    <w:rsid w:val="000F28D8"/>
    <w:rsid w:val="000F297A"/>
    <w:rsid w:val="000F2A61"/>
    <w:rsid w:val="000F2AF2"/>
    <w:rsid w:val="000F2B12"/>
    <w:rsid w:val="000F31F1"/>
    <w:rsid w:val="000F37DD"/>
    <w:rsid w:val="000F3859"/>
    <w:rsid w:val="000F3F57"/>
    <w:rsid w:val="000F4094"/>
    <w:rsid w:val="000F47C4"/>
    <w:rsid w:val="000F4B04"/>
    <w:rsid w:val="000F4E9B"/>
    <w:rsid w:val="000F508E"/>
    <w:rsid w:val="000F5317"/>
    <w:rsid w:val="000F53C1"/>
    <w:rsid w:val="000F56B5"/>
    <w:rsid w:val="000F5AD9"/>
    <w:rsid w:val="000F69C1"/>
    <w:rsid w:val="000F7009"/>
    <w:rsid w:val="000F7580"/>
    <w:rsid w:val="000F770B"/>
    <w:rsid w:val="000F7B51"/>
    <w:rsid w:val="000F7E80"/>
    <w:rsid w:val="000F7F01"/>
    <w:rsid w:val="001002A6"/>
    <w:rsid w:val="001002F1"/>
    <w:rsid w:val="00100332"/>
    <w:rsid w:val="00100AC6"/>
    <w:rsid w:val="001017D4"/>
    <w:rsid w:val="00101802"/>
    <w:rsid w:val="001019BE"/>
    <w:rsid w:val="00101C50"/>
    <w:rsid w:val="00101F14"/>
    <w:rsid w:val="001021B3"/>
    <w:rsid w:val="001023F4"/>
    <w:rsid w:val="0010269A"/>
    <w:rsid w:val="0010296E"/>
    <w:rsid w:val="00102A49"/>
    <w:rsid w:val="00102C16"/>
    <w:rsid w:val="00103224"/>
    <w:rsid w:val="001032BF"/>
    <w:rsid w:val="001037B1"/>
    <w:rsid w:val="00103870"/>
    <w:rsid w:val="001038A9"/>
    <w:rsid w:val="00103D65"/>
    <w:rsid w:val="00103E1A"/>
    <w:rsid w:val="00104B70"/>
    <w:rsid w:val="001053C2"/>
    <w:rsid w:val="001053E5"/>
    <w:rsid w:val="00105669"/>
    <w:rsid w:val="00105672"/>
    <w:rsid w:val="00105ADF"/>
    <w:rsid w:val="00105B3A"/>
    <w:rsid w:val="00105F24"/>
    <w:rsid w:val="001062DB"/>
    <w:rsid w:val="0010668F"/>
    <w:rsid w:val="00106836"/>
    <w:rsid w:val="00106E90"/>
    <w:rsid w:val="00107DCA"/>
    <w:rsid w:val="00110017"/>
    <w:rsid w:val="0011074F"/>
    <w:rsid w:val="00110B54"/>
    <w:rsid w:val="0011108E"/>
    <w:rsid w:val="0011130A"/>
    <w:rsid w:val="00111D7F"/>
    <w:rsid w:val="00111F6A"/>
    <w:rsid w:val="001120AF"/>
    <w:rsid w:val="0011237A"/>
    <w:rsid w:val="001129DA"/>
    <w:rsid w:val="00112C3E"/>
    <w:rsid w:val="00112C93"/>
    <w:rsid w:val="00112DC0"/>
    <w:rsid w:val="00112E30"/>
    <w:rsid w:val="00112ED6"/>
    <w:rsid w:val="001130A7"/>
    <w:rsid w:val="001130AC"/>
    <w:rsid w:val="00113195"/>
    <w:rsid w:val="00113227"/>
    <w:rsid w:val="001132F5"/>
    <w:rsid w:val="00113B55"/>
    <w:rsid w:val="001148EA"/>
    <w:rsid w:val="00115DB8"/>
    <w:rsid w:val="00116582"/>
    <w:rsid w:val="00116870"/>
    <w:rsid w:val="00116A45"/>
    <w:rsid w:val="0011771B"/>
    <w:rsid w:val="00117B3D"/>
    <w:rsid w:val="00117E34"/>
    <w:rsid w:val="00120472"/>
    <w:rsid w:val="001205EE"/>
    <w:rsid w:val="0012074C"/>
    <w:rsid w:val="00120A68"/>
    <w:rsid w:val="001210FF"/>
    <w:rsid w:val="001212BC"/>
    <w:rsid w:val="001212ED"/>
    <w:rsid w:val="00121455"/>
    <w:rsid w:val="001217B9"/>
    <w:rsid w:val="00121A75"/>
    <w:rsid w:val="00121DC2"/>
    <w:rsid w:val="00121EA8"/>
    <w:rsid w:val="0012228D"/>
    <w:rsid w:val="001226F7"/>
    <w:rsid w:val="00122831"/>
    <w:rsid w:val="00122C09"/>
    <w:rsid w:val="00122C9A"/>
    <w:rsid w:val="00122DDC"/>
    <w:rsid w:val="00123834"/>
    <w:rsid w:val="00123F50"/>
    <w:rsid w:val="0012426B"/>
    <w:rsid w:val="00124E5E"/>
    <w:rsid w:val="00125226"/>
    <w:rsid w:val="0012580D"/>
    <w:rsid w:val="00125C3D"/>
    <w:rsid w:val="001264D9"/>
    <w:rsid w:val="001266AB"/>
    <w:rsid w:val="00126E19"/>
    <w:rsid w:val="00127692"/>
    <w:rsid w:val="001278C7"/>
    <w:rsid w:val="00127A4C"/>
    <w:rsid w:val="00130294"/>
    <w:rsid w:val="001309D9"/>
    <w:rsid w:val="00130B27"/>
    <w:rsid w:val="00130C0D"/>
    <w:rsid w:val="00130DA8"/>
    <w:rsid w:val="00130DB0"/>
    <w:rsid w:val="00131547"/>
    <w:rsid w:val="00131B52"/>
    <w:rsid w:val="001321BC"/>
    <w:rsid w:val="001321EB"/>
    <w:rsid w:val="001322BA"/>
    <w:rsid w:val="00132331"/>
    <w:rsid w:val="00132945"/>
    <w:rsid w:val="00132B55"/>
    <w:rsid w:val="00132BBF"/>
    <w:rsid w:val="00132E5C"/>
    <w:rsid w:val="001330E7"/>
    <w:rsid w:val="00133105"/>
    <w:rsid w:val="001331E3"/>
    <w:rsid w:val="001332CA"/>
    <w:rsid w:val="001332D1"/>
    <w:rsid w:val="00133907"/>
    <w:rsid w:val="00133BF7"/>
    <w:rsid w:val="001340E7"/>
    <w:rsid w:val="00134345"/>
    <w:rsid w:val="001344C1"/>
    <w:rsid w:val="00134962"/>
    <w:rsid w:val="00134E54"/>
    <w:rsid w:val="001353DD"/>
    <w:rsid w:val="001354C5"/>
    <w:rsid w:val="00135987"/>
    <w:rsid w:val="00135E05"/>
    <w:rsid w:val="00135F0A"/>
    <w:rsid w:val="00136299"/>
    <w:rsid w:val="001363C0"/>
    <w:rsid w:val="0013675C"/>
    <w:rsid w:val="00136874"/>
    <w:rsid w:val="001368B7"/>
    <w:rsid w:val="00136E7D"/>
    <w:rsid w:val="00136F81"/>
    <w:rsid w:val="001374E3"/>
    <w:rsid w:val="00137CA6"/>
    <w:rsid w:val="001401B5"/>
    <w:rsid w:val="001409C7"/>
    <w:rsid w:val="00140BFA"/>
    <w:rsid w:val="00140C60"/>
    <w:rsid w:val="00140E76"/>
    <w:rsid w:val="00140FAC"/>
    <w:rsid w:val="00141474"/>
    <w:rsid w:val="00142094"/>
    <w:rsid w:val="00142307"/>
    <w:rsid w:val="00142488"/>
    <w:rsid w:val="00142D44"/>
    <w:rsid w:val="001432BA"/>
    <w:rsid w:val="00143AB9"/>
    <w:rsid w:val="00143B33"/>
    <w:rsid w:val="00143DAA"/>
    <w:rsid w:val="00143FD1"/>
    <w:rsid w:val="00144071"/>
    <w:rsid w:val="00144DC0"/>
    <w:rsid w:val="00144E15"/>
    <w:rsid w:val="00145529"/>
    <w:rsid w:val="00145A8B"/>
    <w:rsid w:val="00145D05"/>
    <w:rsid w:val="00145D2F"/>
    <w:rsid w:val="00145F0A"/>
    <w:rsid w:val="00145FC9"/>
    <w:rsid w:val="00146373"/>
    <w:rsid w:val="00146987"/>
    <w:rsid w:val="00146D19"/>
    <w:rsid w:val="00147920"/>
    <w:rsid w:val="001501CF"/>
    <w:rsid w:val="0015042B"/>
    <w:rsid w:val="00150827"/>
    <w:rsid w:val="00151094"/>
    <w:rsid w:val="001510BF"/>
    <w:rsid w:val="00151562"/>
    <w:rsid w:val="00151E80"/>
    <w:rsid w:val="001526FE"/>
    <w:rsid w:val="00152E81"/>
    <w:rsid w:val="0015312F"/>
    <w:rsid w:val="0015328F"/>
    <w:rsid w:val="0015355C"/>
    <w:rsid w:val="00153AAC"/>
    <w:rsid w:val="00153EAD"/>
    <w:rsid w:val="001545A3"/>
    <w:rsid w:val="00154735"/>
    <w:rsid w:val="00154790"/>
    <w:rsid w:val="00154EB1"/>
    <w:rsid w:val="00154F83"/>
    <w:rsid w:val="00155D4B"/>
    <w:rsid w:val="00156F48"/>
    <w:rsid w:val="0015757F"/>
    <w:rsid w:val="00157B44"/>
    <w:rsid w:val="00160088"/>
    <w:rsid w:val="001600DF"/>
    <w:rsid w:val="001601D0"/>
    <w:rsid w:val="00160F94"/>
    <w:rsid w:val="001612AD"/>
    <w:rsid w:val="0016141C"/>
    <w:rsid w:val="001615EC"/>
    <w:rsid w:val="00161FF1"/>
    <w:rsid w:val="00162982"/>
    <w:rsid w:val="00162DF4"/>
    <w:rsid w:val="00163100"/>
    <w:rsid w:val="00163754"/>
    <w:rsid w:val="001637DF"/>
    <w:rsid w:val="0016409E"/>
    <w:rsid w:val="001644BF"/>
    <w:rsid w:val="00164884"/>
    <w:rsid w:val="00164CA2"/>
    <w:rsid w:val="00165566"/>
    <w:rsid w:val="001658DD"/>
    <w:rsid w:val="00166142"/>
    <w:rsid w:val="001662B4"/>
    <w:rsid w:val="00166838"/>
    <w:rsid w:val="00167354"/>
    <w:rsid w:val="00167903"/>
    <w:rsid w:val="00167B8C"/>
    <w:rsid w:val="001700C2"/>
    <w:rsid w:val="001708C0"/>
    <w:rsid w:val="00170C48"/>
    <w:rsid w:val="001719D0"/>
    <w:rsid w:val="00171CAB"/>
    <w:rsid w:val="00171CDA"/>
    <w:rsid w:val="00171D04"/>
    <w:rsid w:val="00171E30"/>
    <w:rsid w:val="00172373"/>
    <w:rsid w:val="001723DD"/>
    <w:rsid w:val="00172503"/>
    <w:rsid w:val="00172573"/>
    <w:rsid w:val="00172999"/>
    <w:rsid w:val="00172E14"/>
    <w:rsid w:val="00172E4A"/>
    <w:rsid w:val="00172F69"/>
    <w:rsid w:val="00172FA5"/>
    <w:rsid w:val="0017329D"/>
    <w:rsid w:val="00173ABA"/>
    <w:rsid w:val="00173C24"/>
    <w:rsid w:val="00174391"/>
    <w:rsid w:val="00174682"/>
    <w:rsid w:val="00174686"/>
    <w:rsid w:val="0017492E"/>
    <w:rsid w:val="001752A5"/>
    <w:rsid w:val="00175377"/>
    <w:rsid w:val="00175CD2"/>
    <w:rsid w:val="00175DBE"/>
    <w:rsid w:val="00175F10"/>
    <w:rsid w:val="00175F2C"/>
    <w:rsid w:val="00176542"/>
    <w:rsid w:val="00176810"/>
    <w:rsid w:val="00176D9E"/>
    <w:rsid w:val="0017743F"/>
    <w:rsid w:val="00177461"/>
    <w:rsid w:val="00177955"/>
    <w:rsid w:val="00177961"/>
    <w:rsid w:val="00177F7F"/>
    <w:rsid w:val="00180035"/>
    <w:rsid w:val="0018012A"/>
    <w:rsid w:val="0018038B"/>
    <w:rsid w:val="001805DF"/>
    <w:rsid w:val="00180B02"/>
    <w:rsid w:val="00180B49"/>
    <w:rsid w:val="00180CBB"/>
    <w:rsid w:val="0018106D"/>
    <w:rsid w:val="0018146D"/>
    <w:rsid w:val="00181CC1"/>
    <w:rsid w:val="00182280"/>
    <w:rsid w:val="001822EC"/>
    <w:rsid w:val="0018257B"/>
    <w:rsid w:val="001826EF"/>
    <w:rsid w:val="001827A2"/>
    <w:rsid w:val="00182CD7"/>
    <w:rsid w:val="00182DA4"/>
    <w:rsid w:val="00183669"/>
    <w:rsid w:val="00183804"/>
    <w:rsid w:val="00183A59"/>
    <w:rsid w:val="00184A32"/>
    <w:rsid w:val="00184EBE"/>
    <w:rsid w:val="001853DC"/>
    <w:rsid w:val="0018547E"/>
    <w:rsid w:val="001862B3"/>
    <w:rsid w:val="0018681E"/>
    <w:rsid w:val="0018726F"/>
    <w:rsid w:val="00187332"/>
    <w:rsid w:val="0018794E"/>
    <w:rsid w:val="00187C2C"/>
    <w:rsid w:val="001906BE"/>
    <w:rsid w:val="0019167A"/>
    <w:rsid w:val="001917D2"/>
    <w:rsid w:val="00191818"/>
    <w:rsid w:val="00191DF6"/>
    <w:rsid w:val="00192048"/>
    <w:rsid w:val="00193203"/>
    <w:rsid w:val="001933C4"/>
    <w:rsid w:val="0019368C"/>
    <w:rsid w:val="00193BDE"/>
    <w:rsid w:val="00193BF3"/>
    <w:rsid w:val="00193F65"/>
    <w:rsid w:val="00194045"/>
    <w:rsid w:val="00194BA9"/>
    <w:rsid w:val="00194D6D"/>
    <w:rsid w:val="001950DD"/>
    <w:rsid w:val="00195354"/>
    <w:rsid w:val="001954DE"/>
    <w:rsid w:val="00195C11"/>
    <w:rsid w:val="00195C7A"/>
    <w:rsid w:val="00195F03"/>
    <w:rsid w:val="00196220"/>
    <w:rsid w:val="001967FD"/>
    <w:rsid w:val="00196921"/>
    <w:rsid w:val="00196A04"/>
    <w:rsid w:val="001977F5"/>
    <w:rsid w:val="00197BAC"/>
    <w:rsid w:val="00197F4A"/>
    <w:rsid w:val="001A0010"/>
    <w:rsid w:val="001A05A2"/>
    <w:rsid w:val="001A0785"/>
    <w:rsid w:val="001A08A8"/>
    <w:rsid w:val="001A0EDB"/>
    <w:rsid w:val="001A1092"/>
    <w:rsid w:val="001A10DA"/>
    <w:rsid w:val="001A17C0"/>
    <w:rsid w:val="001A1B81"/>
    <w:rsid w:val="001A1DFE"/>
    <w:rsid w:val="001A216A"/>
    <w:rsid w:val="001A2429"/>
    <w:rsid w:val="001A27F8"/>
    <w:rsid w:val="001A28EC"/>
    <w:rsid w:val="001A297E"/>
    <w:rsid w:val="001A29B7"/>
    <w:rsid w:val="001A2CAA"/>
    <w:rsid w:val="001A2DB0"/>
    <w:rsid w:val="001A3AEC"/>
    <w:rsid w:val="001A3B05"/>
    <w:rsid w:val="001A401E"/>
    <w:rsid w:val="001A404D"/>
    <w:rsid w:val="001A4373"/>
    <w:rsid w:val="001A4895"/>
    <w:rsid w:val="001A48C1"/>
    <w:rsid w:val="001A500C"/>
    <w:rsid w:val="001A50CF"/>
    <w:rsid w:val="001A5658"/>
    <w:rsid w:val="001A59CE"/>
    <w:rsid w:val="001A5AAF"/>
    <w:rsid w:val="001A6454"/>
    <w:rsid w:val="001A6DCE"/>
    <w:rsid w:val="001A71E3"/>
    <w:rsid w:val="001A729B"/>
    <w:rsid w:val="001A77DC"/>
    <w:rsid w:val="001A7B9B"/>
    <w:rsid w:val="001A7D86"/>
    <w:rsid w:val="001B02B9"/>
    <w:rsid w:val="001B10DA"/>
    <w:rsid w:val="001B15FA"/>
    <w:rsid w:val="001B1701"/>
    <w:rsid w:val="001B1FF8"/>
    <w:rsid w:val="001B22FE"/>
    <w:rsid w:val="001B2325"/>
    <w:rsid w:val="001B25DD"/>
    <w:rsid w:val="001B3632"/>
    <w:rsid w:val="001B3EA6"/>
    <w:rsid w:val="001B43D3"/>
    <w:rsid w:val="001B482B"/>
    <w:rsid w:val="001B4B88"/>
    <w:rsid w:val="001B4B8F"/>
    <w:rsid w:val="001B4B97"/>
    <w:rsid w:val="001B5AF1"/>
    <w:rsid w:val="001B5C68"/>
    <w:rsid w:val="001B60AA"/>
    <w:rsid w:val="001B628F"/>
    <w:rsid w:val="001B6FEA"/>
    <w:rsid w:val="001B7292"/>
    <w:rsid w:val="001B7CC7"/>
    <w:rsid w:val="001B7D57"/>
    <w:rsid w:val="001C00E2"/>
    <w:rsid w:val="001C00FC"/>
    <w:rsid w:val="001C037C"/>
    <w:rsid w:val="001C0955"/>
    <w:rsid w:val="001C0ABA"/>
    <w:rsid w:val="001C1125"/>
    <w:rsid w:val="001C11CA"/>
    <w:rsid w:val="001C1459"/>
    <w:rsid w:val="001C1694"/>
    <w:rsid w:val="001C176E"/>
    <w:rsid w:val="001C18F0"/>
    <w:rsid w:val="001C1DF3"/>
    <w:rsid w:val="001C2026"/>
    <w:rsid w:val="001C23AB"/>
    <w:rsid w:val="001C27A1"/>
    <w:rsid w:val="001C2C0B"/>
    <w:rsid w:val="001C3C1C"/>
    <w:rsid w:val="001C40F9"/>
    <w:rsid w:val="001C445B"/>
    <w:rsid w:val="001C47AB"/>
    <w:rsid w:val="001C4A57"/>
    <w:rsid w:val="001C4B60"/>
    <w:rsid w:val="001C51AE"/>
    <w:rsid w:val="001C5ADF"/>
    <w:rsid w:val="001C5B27"/>
    <w:rsid w:val="001C5B3A"/>
    <w:rsid w:val="001C5BAD"/>
    <w:rsid w:val="001C6384"/>
    <w:rsid w:val="001C6987"/>
    <w:rsid w:val="001C6AB7"/>
    <w:rsid w:val="001C6BA4"/>
    <w:rsid w:val="001C71FA"/>
    <w:rsid w:val="001C768B"/>
    <w:rsid w:val="001C7DC6"/>
    <w:rsid w:val="001D04B2"/>
    <w:rsid w:val="001D0B6B"/>
    <w:rsid w:val="001D0B70"/>
    <w:rsid w:val="001D0C3E"/>
    <w:rsid w:val="001D0C67"/>
    <w:rsid w:val="001D0C72"/>
    <w:rsid w:val="001D1074"/>
    <w:rsid w:val="001D110D"/>
    <w:rsid w:val="001D11D6"/>
    <w:rsid w:val="001D27AC"/>
    <w:rsid w:val="001D281B"/>
    <w:rsid w:val="001D2CC3"/>
    <w:rsid w:val="001D2D67"/>
    <w:rsid w:val="001D2F17"/>
    <w:rsid w:val="001D31A4"/>
    <w:rsid w:val="001D344A"/>
    <w:rsid w:val="001D397E"/>
    <w:rsid w:val="001D39EB"/>
    <w:rsid w:val="001D3C1B"/>
    <w:rsid w:val="001D41E5"/>
    <w:rsid w:val="001D443D"/>
    <w:rsid w:val="001D4EE7"/>
    <w:rsid w:val="001D526A"/>
    <w:rsid w:val="001D5BBC"/>
    <w:rsid w:val="001D5FB9"/>
    <w:rsid w:val="001D71D3"/>
    <w:rsid w:val="001D73C3"/>
    <w:rsid w:val="001D74D9"/>
    <w:rsid w:val="001E038C"/>
    <w:rsid w:val="001E03FA"/>
    <w:rsid w:val="001E07CE"/>
    <w:rsid w:val="001E0A70"/>
    <w:rsid w:val="001E0C21"/>
    <w:rsid w:val="001E10F9"/>
    <w:rsid w:val="001E1729"/>
    <w:rsid w:val="001E1AAB"/>
    <w:rsid w:val="001E1D65"/>
    <w:rsid w:val="001E24CF"/>
    <w:rsid w:val="001E2712"/>
    <w:rsid w:val="001E2733"/>
    <w:rsid w:val="001E2BEF"/>
    <w:rsid w:val="001E2EF5"/>
    <w:rsid w:val="001E3303"/>
    <w:rsid w:val="001E36EA"/>
    <w:rsid w:val="001E3DA2"/>
    <w:rsid w:val="001E446D"/>
    <w:rsid w:val="001E50F3"/>
    <w:rsid w:val="001E53EE"/>
    <w:rsid w:val="001E5581"/>
    <w:rsid w:val="001E55AE"/>
    <w:rsid w:val="001E5718"/>
    <w:rsid w:val="001E5798"/>
    <w:rsid w:val="001E57A3"/>
    <w:rsid w:val="001E585B"/>
    <w:rsid w:val="001E5B78"/>
    <w:rsid w:val="001E602A"/>
    <w:rsid w:val="001E66DC"/>
    <w:rsid w:val="001E67A2"/>
    <w:rsid w:val="001E6E93"/>
    <w:rsid w:val="001E71AC"/>
    <w:rsid w:val="001E7833"/>
    <w:rsid w:val="001E7AD1"/>
    <w:rsid w:val="001F0204"/>
    <w:rsid w:val="001F05FB"/>
    <w:rsid w:val="001F0934"/>
    <w:rsid w:val="001F0C37"/>
    <w:rsid w:val="001F0F00"/>
    <w:rsid w:val="001F1423"/>
    <w:rsid w:val="001F16FC"/>
    <w:rsid w:val="001F1CE7"/>
    <w:rsid w:val="001F21FB"/>
    <w:rsid w:val="001F22B6"/>
    <w:rsid w:val="001F2353"/>
    <w:rsid w:val="001F321C"/>
    <w:rsid w:val="001F3306"/>
    <w:rsid w:val="001F332A"/>
    <w:rsid w:val="001F3978"/>
    <w:rsid w:val="001F3B6A"/>
    <w:rsid w:val="001F3C36"/>
    <w:rsid w:val="001F3E69"/>
    <w:rsid w:val="001F3EAD"/>
    <w:rsid w:val="001F48B2"/>
    <w:rsid w:val="001F5432"/>
    <w:rsid w:val="001F5614"/>
    <w:rsid w:val="001F5708"/>
    <w:rsid w:val="001F5B48"/>
    <w:rsid w:val="001F5B53"/>
    <w:rsid w:val="001F6969"/>
    <w:rsid w:val="001F6C78"/>
    <w:rsid w:val="001F6EA2"/>
    <w:rsid w:val="001F754F"/>
    <w:rsid w:val="001F75E9"/>
    <w:rsid w:val="001F77DB"/>
    <w:rsid w:val="001F77E7"/>
    <w:rsid w:val="001F7A77"/>
    <w:rsid w:val="00200045"/>
    <w:rsid w:val="00200398"/>
    <w:rsid w:val="002008C2"/>
    <w:rsid w:val="00200CB4"/>
    <w:rsid w:val="002010D4"/>
    <w:rsid w:val="00201172"/>
    <w:rsid w:val="00201179"/>
    <w:rsid w:val="00201506"/>
    <w:rsid w:val="00202079"/>
    <w:rsid w:val="00202D59"/>
    <w:rsid w:val="00203444"/>
    <w:rsid w:val="0020369E"/>
    <w:rsid w:val="00203708"/>
    <w:rsid w:val="0020449C"/>
    <w:rsid w:val="00204568"/>
    <w:rsid w:val="0020500E"/>
    <w:rsid w:val="00205481"/>
    <w:rsid w:val="00205C1A"/>
    <w:rsid w:val="002074F7"/>
    <w:rsid w:val="002075E4"/>
    <w:rsid w:val="0020784B"/>
    <w:rsid w:val="00207912"/>
    <w:rsid w:val="00207C00"/>
    <w:rsid w:val="00207DF7"/>
    <w:rsid w:val="00210088"/>
    <w:rsid w:val="00210560"/>
    <w:rsid w:val="002109E2"/>
    <w:rsid w:val="00210BCF"/>
    <w:rsid w:val="00210DDF"/>
    <w:rsid w:val="00210F1A"/>
    <w:rsid w:val="002111B9"/>
    <w:rsid w:val="00211554"/>
    <w:rsid w:val="002117AA"/>
    <w:rsid w:val="0021180B"/>
    <w:rsid w:val="002118D7"/>
    <w:rsid w:val="002119C7"/>
    <w:rsid w:val="00211CF4"/>
    <w:rsid w:val="00211DE1"/>
    <w:rsid w:val="00211E1B"/>
    <w:rsid w:val="002120D6"/>
    <w:rsid w:val="00212172"/>
    <w:rsid w:val="00212544"/>
    <w:rsid w:val="00212AE2"/>
    <w:rsid w:val="00212B51"/>
    <w:rsid w:val="00212D91"/>
    <w:rsid w:val="00212E85"/>
    <w:rsid w:val="00213049"/>
    <w:rsid w:val="0021329B"/>
    <w:rsid w:val="0021357E"/>
    <w:rsid w:val="0021365D"/>
    <w:rsid w:val="00213764"/>
    <w:rsid w:val="00213EB1"/>
    <w:rsid w:val="002144E9"/>
    <w:rsid w:val="00214760"/>
    <w:rsid w:val="002147F5"/>
    <w:rsid w:val="0021566A"/>
    <w:rsid w:val="002157F5"/>
    <w:rsid w:val="002159A1"/>
    <w:rsid w:val="00215BE1"/>
    <w:rsid w:val="0021656F"/>
    <w:rsid w:val="00216DE3"/>
    <w:rsid w:val="00217714"/>
    <w:rsid w:val="00220274"/>
    <w:rsid w:val="0022039D"/>
    <w:rsid w:val="00220753"/>
    <w:rsid w:val="00220870"/>
    <w:rsid w:val="00220B12"/>
    <w:rsid w:val="0022103A"/>
    <w:rsid w:val="00221419"/>
    <w:rsid w:val="002218A5"/>
    <w:rsid w:val="002218F7"/>
    <w:rsid w:val="00221B98"/>
    <w:rsid w:val="00221E76"/>
    <w:rsid w:val="00222017"/>
    <w:rsid w:val="002224DD"/>
    <w:rsid w:val="0022287F"/>
    <w:rsid w:val="00222A4E"/>
    <w:rsid w:val="00223053"/>
    <w:rsid w:val="002230EA"/>
    <w:rsid w:val="00223180"/>
    <w:rsid w:val="00223818"/>
    <w:rsid w:val="00223982"/>
    <w:rsid w:val="00223A7B"/>
    <w:rsid w:val="00224128"/>
    <w:rsid w:val="00224224"/>
    <w:rsid w:val="002244CB"/>
    <w:rsid w:val="00224578"/>
    <w:rsid w:val="00225057"/>
    <w:rsid w:val="002253B6"/>
    <w:rsid w:val="00225561"/>
    <w:rsid w:val="0022589A"/>
    <w:rsid w:val="0022592B"/>
    <w:rsid w:val="0022618B"/>
    <w:rsid w:val="0022661A"/>
    <w:rsid w:val="0022662C"/>
    <w:rsid w:val="00226875"/>
    <w:rsid w:val="00226A0B"/>
    <w:rsid w:val="00226D1F"/>
    <w:rsid w:val="00226FC1"/>
    <w:rsid w:val="00227008"/>
    <w:rsid w:val="00227183"/>
    <w:rsid w:val="00227433"/>
    <w:rsid w:val="00227846"/>
    <w:rsid w:val="002301AD"/>
    <w:rsid w:val="00230AB7"/>
    <w:rsid w:val="002313EA"/>
    <w:rsid w:val="002318FF"/>
    <w:rsid w:val="00231B0B"/>
    <w:rsid w:val="002322FA"/>
    <w:rsid w:val="00232405"/>
    <w:rsid w:val="0023277A"/>
    <w:rsid w:val="002328CB"/>
    <w:rsid w:val="00232949"/>
    <w:rsid w:val="00232D5F"/>
    <w:rsid w:val="00233007"/>
    <w:rsid w:val="002330E0"/>
    <w:rsid w:val="00233276"/>
    <w:rsid w:val="002332C5"/>
    <w:rsid w:val="0023333B"/>
    <w:rsid w:val="00233378"/>
    <w:rsid w:val="00233486"/>
    <w:rsid w:val="0023424A"/>
    <w:rsid w:val="002348FF"/>
    <w:rsid w:val="00234EF5"/>
    <w:rsid w:val="00235004"/>
    <w:rsid w:val="00235EA8"/>
    <w:rsid w:val="00235F4E"/>
    <w:rsid w:val="002363B6"/>
    <w:rsid w:val="00236AE1"/>
    <w:rsid w:val="00236B50"/>
    <w:rsid w:val="00236D06"/>
    <w:rsid w:val="002372AD"/>
    <w:rsid w:val="0023782B"/>
    <w:rsid w:val="00237A3F"/>
    <w:rsid w:val="00237F1A"/>
    <w:rsid w:val="0024078B"/>
    <w:rsid w:val="00240C8D"/>
    <w:rsid w:val="00240CB4"/>
    <w:rsid w:val="002410C7"/>
    <w:rsid w:val="00241345"/>
    <w:rsid w:val="002414C7"/>
    <w:rsid w:val="002418FE"/>
    <w:rsid w:val="00241932"/>
    <w:rsid w:val="002420E3"/>
    <w:rsid w:val="0024249F"/>
    <w:rsid w:val="0024251F"/>
    <w:rsid w:val="00243154"/>
    <w:rsid w:val="002443E5"/>
    <w:rsid w:val="002447C0"/>
    <w:rsid w:val="00244968"/>
    <w:rsid w:val="00244995"/>
    <w:rsid w:val="002455B7"/>
    <w:rsid w:val="0024567C"/>
    <w:rsid w:val="00245E56"/>
    <w:rsid w:val="002460A1"/>
    <w:rsid w:val="00246385"/>
    <w:rsid w:val="00246607"/>
    <w:rsid w:val="0024686B"/>
    <w:rsid w:val="00246D4C"/>
    <w:rsid w:val="00246E74"/>
    <w:rsid w:val="002471CC"/>
    <w:rsid w:val="00247213"/>
    <w:rsid w:val="00247B7A"/>
    <w:rsid w:val="00247DDC"/>
    <w:rsid w:val="0025044D"/>
    <w:rsid w:val="002510EB"/>
    <w:rsid w:val="00251956"/>
    <w:rsid w:val="002521FB"/>
    <w:rsid w:val="002522D2"/>
    <w:rsid w:val="002527A2"/>
    <w:rsid w:val="00252AD1"/>
    <w:rsid w:val="00253C8F"/>
    <w:rsid w:val="002546C8"/>
    <w:rsid w:val="00254A0A"/>
    <w:rsid w:val="00254A0B"/>
    <w:rsid w:val="00254DEF"/>
    <w:rsid w:val="00255077"/>
    <w:rsid w:val="00255AC2"/>
    <w:rsid w:val="00255C84"/>
    <w:rsid w:val="0025624C"/>
    <w:rsid w:val="002563A4"/>
    <w:rsid w:val="0025648B"/>
    <w:rsid w:val="0025662B"/>
    <w:rsid w:val="00256638"/>
    <w:rsid w:val="00256A1D"/>
    <w:rsid w:val="00256B53"/>
    <w:rsid w:val="00257018"/>
    <w:rsid w:val="002573E4"/>
    <w:rsid w:val="00257472"/>
    <w:rsid w:val="00257CFC"/>
    <w:rsid w:val="00257DDD"/>
    <w:rsid w:val="00257E27"/>
    <w:rsid w:val="00260187"/>
    <w:rsid w:val="002608D9"/>
    <w:rsid w:val="002608E4"/>
    <w:rsid w:val="00260C15"/>
    <w:rsid w:val="00260D19"/>
    <w:rsid w:val="00260D78"/>
    <w:rsid w:val="00261680"/>
    <w:rsid w:val="00261752"/>
    <w:rsid w:val="00261A11"/>
    <w:rsid w:val="00262492"/>
    <w:rsid w:val="0026252C"/>
    <w:rsid w:val="00262F24"/>
    <w:rsid w:val="0026324E"/>
    <w:rsid w:val="002632D0"/>
    <w:rsid w:val="00263396"/>
    <w:rsid w:val="00263AA3"/>
    <w:rsid w:val="00263D06"/>
    <w:rsid w:val="00263DF3"/>
    <w:rsid w:val="002640A8"/>
    <w:rsid w:val="00264365"/>
    <w:rsid w:val="002646C7"/>
    <w:rsid w:val="002649EE"/>
    <w:rsid w:val="00264B8F"/>
    <w:rsid w:val="002651A1"/>
    <w:rsid w:val="00265675"/>
    <w:rsid w:val="00265981"/>
    <w:rsid w:val="002659F0"/>
    <w:rsid w:val="00265B2B"/>
    <w:rsid w:val="00265B44"/>
    <w:rsid w:val="00265E5F"/>
    <w:rsid w:val="00266231"/>
    <w:rsid w:val="00267B62"/>
    <w:rsid w:val="00267E3C"/>
    <w:rsid w:val="002702FF"/>
    <w:rsid w:val="00270651"/>
    <w:rsid w:val="00270723"/>
    <w:rsid w:val="00270B49"/>
    <w:rsid w:val="00270C0C"/>
    <w:rsid w:val="00270D15"/>
    <w:rsid w:val="00271080"/>
    <w:rsid w:val="00271451"/>
    <w:rsid w:val="00271A41"/>
    <w:rsid w:val="00271C8A"/>
    <w:rsid w:val="00271DD6"/>
    <w:rsid w:val="00272238"/>
    <w:rsid w:val="00272718"/>
    <w:rsid w:val="002729CB"/>
    <w:rsid w:val="00272A8D"/>
    <w:rsid w:val="00272D73"/>
    <w:rsid w:val="00272DE0"/>
    <w:rsid w:val="00273315"/>
    <w:rsid w:val="002733C1"/>
    <w:rsid w:val="002734E2"/>
    <w:rsid w:val="00273D69"/>
    <w:rsid w:val="00273E17"/>
    <w:rsid w:val="00274047"/>
    <w:rsid w:val="002742F8"/>
    <w:rsid w:val="00274DBC"/>
    <w:rsid w:val="00275667"/>
    <w:rsid w:val="002756B6"/>
    <w:rsid w:val="00275CA6"/>
    <w:rsid w:val="00275E98"/>
    <w:rsid w:val="002761CE"/>
    <w:rsid w:val="002763A6"/>
    <w:rsid w:val="00276438"/>
    <w:rsid w:val="00276689"/>
    <w:rsid w:val="0027679A"/>
    <w:rsid w:val="002773DE"/>
    <w:rsid w:val="00277824"/>
    <w:rsid w:val="00280019"/>
    <w:rsid w:val="002801B1"/>
    <w:rsid w:val="00280609"/>
    <w:rsid w:val="00280F31"/>
    <w:rsid w:val="002813E8"/>
    <w:rsid w:val="00281513"/>
    <w:rsid w:val="002817AC"/>
    <w:rsid w:val="00282AB8"/>
    <w:rsid w:val="00282BB3"/>
    <w:rsid w:val="00283204"/>
    <w:rsid w:val="0028332A"/>
    <w:rsid w:val="002836C1"/>
    <w:rsid w:val="002838BD"/>
    <w:rsid w:val="00284F35"/>
    <w:rsid w:val="00284FB8"/>
    <w:rsid w:val="002851CA"/>
    <w:rsid w:val="002851F2"/>
    <w:rsid w:val="0028567E"/>
    <w:rsid w:val="0028589D"/>
    <w:rsid w:val="00285E9A"/>
    <w:rsid w:val="00285FA9"/>
    <w:rsid w:val="002862F2"/>
    <w:rsid w:val="002868DE"/>
    <w:rsid w:val="00286960"/>
    <w:rsid w:val="00286996"/>
    <w:rsid w:val="00286F6F"/>
    <w:rsid w:val="00287273"/>
    <w:rsid w:val="002876B9"/>
    <w:rsid w:val="002877FC"/>
    <w:rsid w:val="00287A29"/>
    <w:rsid w:val="00287B73"/>
    <w:rsid w:val="0029047B"/>
    <w:rsid w:val="002904DB"/>
    <w:rsid w:val="002909CE"/>
    <w:rsid w:val="00290D44"/>
    <w:rsid w:val="0029114B"/>
    <w:rsid w:val="0029139A"/>
    <w:rsid w:val="00291544"/>
    <w:rsid w:val="002916C5"/>
    <w:rsid w:val="002917C0"/>
    <w:rsid w:val="00291AE6"/>
    <w:rsid w:val="00292177"/>
    <w:rsid w:val="002922CB"/>
    <w:rsid w:val="0029315A"/>
    <w:rsid w:val="00293253"/>
    <w:rsid w:val="0029494A"/>
    <w:rsid w:val="00294DCF"/>
    <w:rsid w:val="00295020"/>
    <w:rsid w:val="002950F5"/>
    <w:rsid w:val="002951A1"/>
    <w:rsid w:val="00295263"/>
    <w:rsid w:val="00295530"/>
    <w:rsid w:val="00295E9B"/>
    <w:rsid w:val="00296608"/>
    <w:rsid w:val="002968DB"/>
    <w:rsid w:val="00296F16"/>
    <w:rsid w:val="0029736A"/>
    <w:rsid w:val="002978F1"/>
    <w:rsid w:val="00297AF2"/>
    <w:rsid w:val="00297C18"/>
    <w:rsid w:val="002A0246"/>
    <w:rsid w:val="002A0580"/>
    <w:rsid w:val="002A0803"/>
    <w:rsid w:val="002A0951"/>
    <w:rsid w:val="002A0C52"/>
    <w:rsid w:val="002A0D3B"/>
    <w:rsid w:val="002A1BBD"/>
    <w:rsid w:val="002A1DFD"/>
    <w:rsid w:val="002A2086"/>
    <w:rsid w:val="002A20DE"/>
    <w:rsid w:val="002A22D2"/>
    <w:rsid w:val="002A23EE"/>
    <w:rsid w:val="002A2640"/>
    <w:rsid w:val="002A28FA"/>
    <w:rsid w:val="002A2C3A"/>
    <w:rsid w:val="002A2EEE"/>
    <w:rsid w:val="002A2F9C"/>
    <w:rsid w:val="002A3067"/>
    <w:rsid w:val="002A30CE"/>
    <w:rsid w:val="002A3576"/>
    <w:rsid w:val="002A35DB"/>
    <w:rsid w:val="002A3759"/>
    <w:rsid w:val="002A38C2"/>
    <w:rsid w:val="002A3D0E"/>
    <w:rsid w:val="002A3F58"/>
    <w:rsid w:val="002A40CD"/>
    <w:rsid w:val="002A41F3"/>
    <w:rsid w:val="002A448E"/>
    <w:rsid w:val="002A4501"/>
    <w:rsid w:val="002A4603"/>
    <w:rsid w:val="002A500B"/>
    <w:rsid w:val="002A505E"/>
    <w:rsid w:val="002A50D9"/>
    <w:rsid w:val="002A534A"/>
    <w:rsid w:val="002A5442"/>
    <w:rsid w:val="002A57EC"/>
    <w:rsid w:val="002A59AB"/>
    <w:rsid w:val="002A5C87"/>
    <w:rsid w:val="002A628E"/>
    <w:rsid w:val="002A6649"/>
    <w:rsid w:val="002A6D2A"/>
    <w:rsid w:val="002A6F25"/>
    <w:rsid w:val="002A71D5"/>
    <w:rsid w:val="002A7BC8"/>
    <w:rsid w:val="002B0181"/>
    <w:rsid w:val="002B0AAD"/>
    <w:rsid w:val="002B0CF2"/>
    <w:rsid w:val="002B0FBC"/>
    <w:rsid w:val="002B1A2A"/>
    <w:rsid w:val="002B1CB8"/>
    <w:rsid w:val="002B22B1"/>
    <w:rsid w:val="002B25B9"/>
    <w:rsid w:val="002B269E"/>
    <w:rsid w:val="002B27EC"/>
    <w:rsid w:val="002B2A60"/>
    <w:rsid w:val="002B2D70"/>
    <w:rsid w:val="002B32C3"/>
    <w:rsid w:val="002B3AA9"/>
    <w:rsid w:val="002B4182"/>
    <w:rsid w:val="002B4613"/>
    <w:rsid w:val="002B4ADE"/>
    <w:rsid w:val="002B4CEF"/>
    <w:rsid w:val="002B4D06"/>
    <w:rsid w:val="002B592A"/>
    <w:rsid w:val="002B5B25"/>
    <w:rsid w:val="002B5BC0"/>
    <w:rsid w:val="002B5CA6"/>
    <w:rsid w:val="002B5EA3"/>
    <w:rsid w:val="002B672F"/>
    <w:rsid w:val="002B6982"/>
    <w:rsid w:val="002B6F05"/>
    <w:rsid w:val="002B764F"/>
    <w:rsid w:val="002C00BF"/>
    <w:rsid w:val="002C092F"/>
    <w:rsid w:val="002C1095"/>
    <w:rsid w:val="002C141A"/>
    <w:rsid w:val="002C16BC"/>
    <w:rsid w:val="002C1704"/>
    <w:rsid w:val="002C1783"/>
    <w:rsid w:val="002C21DB"/>
    <w:rsid w:val="002C23AE"/>
    <w:rsid w:val="002C2658"/>
    <w:rsid w:val="002C3B82"/>
    <w:rsid w:val="002C3BAB"/>
    <w:rsid w:val="002C3D9B"/>
    <w:rsid w:val="002C3E72"/>
    <w:rsid w:val="002C41B5"/>
    <w:rsid w:val="002C45D1"/>
    <w:rsid w:val="002C4806"/>
    <w:rsid w:val="002C4BCF"/>
    <w:rsid w:val="002C5434"/>
    <w:rsid w:val="002C5461"/>
    <w:rsid w:val="002C5644"/>
    <w:rsid w:val="002C5E14"/>
    <w:rsid w:val="002C678D"/>
    <w:rsid w:val="002C6ABF"/>
    <w:rsid w:val="002C6B22"/>
    <w:rsid w:val="002C76C5"/>
    <w:rsid w:val="002C7887"/>
    <w:rsid w:val="002D02B0"/>
    <w:rsid w:val="002D065A"/>
    <w:rsid w:val="002D0D3E"/>
    <w:rsid w:val="002D13CE"/>
    <w:rsid w:val="002D1714"/>
    <w:rsid w:val="002D186C"/>
    <w:rsid w:val="002D1ACD"/>
    <w:rsid w:val="002D1EFB"/>
    <w:rsid w:val="002D1F29"/>
    <w:rsid w:val="002D212D"/>
    <w:rsid w:val="002D215D"/>
    <w:rsid w:val="002D2956"/>
    <w:rsid w:val="002D2B53"/>
    <w:rsid w:val="002D2E21"/>
    <w:rsid w:val="002D2E82"/>
    <w:rsid w:val="002D2EA3"/>
    <w:rsid w:val="002D3CBF"/>
    <w:rsid w:val="002D46F1"/>
    <w:rsid w:val="002D4782"/>
    <w:rsid w:val="002D519D"/>
    <w:rsid w:val="002D56B8"/>
    <w:rsid w:val="002D5829"/>
    <w:rsid w:val="002D5DF0"/>
    <w:rsid w:val="002D5EE8"/>
    <w:rsid w:val="002D5F76"/>
    <w:rsid w:val="002D5FB1"/>
    <w:rsid w:val="002D601D"/>
    <w:rsid w:val="002D62F9"/>
    <w:rsid w:val="002D64B5"/>
    <w:rsid w:val="002D6BDC"/>
    <w:rsid w:val="002D6EEE"/>
    <w:rsid w:val="002D6FF3"/>
    <w:rsid w:val="002D72A1"/>
    <w:rsid w:val="002D798E"/>
    <w:rsid w:val="002D79A0"/>
    <w:rsid w:val="002E02B7"/>
    <w:rsid w:val="002E02D5"/>
    <w:rsid w:val="002E031B"/>
    <w:rsid w:val="002E0D8A"/>
    <w:rsid w:val="002E0D8C"/>
    <w:rsid w:val="002E0EDA"/>
    <w:rsid w:val="002E10F2"/>
    <w:rsid w:val="002E20B5"/>
    <w:rsid w:val="002E248F"/>
    <w:rsid w:val="002E25F4"/>
    <w:rsid w:val="002E2878"/>
    <w:rsid w:val="002E2B73"/>
    <w:rsid w:val="002E2B90"/>
    <w:rsid w:val="002E2BDD"/>
    <w:rsid w:val="002E2E9C"/>
    <w:rsid w:val="002E35FE"/>
    <w:rsid w:val="002E418B"/>
    <w:rsid w:val="002E4357"/>
    <w:rsid w:val="002E4784"/>
    <w:rsid w:val="002E4837"/>
    <w:rsid w:val="002E4B0C"/>
    <w:rsid w:val="002E4D7D"/>
    <w:rsid w:val="002E4E5C"/>
    <w:rsid w:val="002E5478"/>
    <w:rsid w:val="002E5529"/>
    <w:rsid w:val="002E5D07"/>
    <w:rsid w:val="002E5DB7"/>
    <w:rsid w:val="002E5F1A"/>
    <w:rsid w:val="002E622B"/>
    <w:rsid w:val="002E675A"/>
    <w:rsid w:val="002E6905"/>
    <w:rsid w:val="002E7518"/>
    <w:rsid w:val="002E7521"/>
    <w:rsid w:val="002E7878"/>
    <w:rsid w:val="002E7B13"/>
    <w:rsid w:val="002E7EF9"/>
    <w:rsid w:val="002F08CD"/>
    <w:rsid w:val="002F08DA"/>
    <w:rsid w:val="002F10A6"/>
    <w:rsid w:val="002F1308"/>
    <w:rsid w:val="002F1471"/>
    <w:rsid w:val="002F1B82"/>
    <w:rsid w:val="002F1F8F"/>
    <w:rsid w:val="002F20B4"/>
    <w:rsid w:val="002F21D5"/>
    <w:rsid w:val="002F240E"/>
    <w:rsid w:val="002F29EF"/>
    <w:rsid w:val="002F2BE7"/>
    <w:rsid w:val="002F406E"/>
    <w:rsid w:val="002F4175"/>
    <w:rsid w:val="002F4596"/>
    <w:rsid w:val="002F4AB0"/>
    <w:rsid w:val="002F53B1"/>
    <w:rsid w:val="002F55FA"/>
    <w:rsid w:val="002F56DD"/>
    <w:rsid w:val="002F581B"/>
    <w:rsid w:val="002F597F"/>
    <w:rsid w:val="002F5CD6"/>
    <w:rsid w:val="002F5CFB"/>
    <w:rsid w:val="002F5F7A"/>
    <w:rsid w:val="002F666B"/>
    <w:rsid w:val="002F685C"/>
    <w:rsid w:val="002F6A82"/>
    <w:rsid w:val="002F6B94"/>
    <w:rsid w:val="002F6BF4"/>
    <w:rsid w:val="002F6C75"/>
    <w:rsid w:val="002F7596"/>
    <w:rsid w:val="002F7935"/>
    <w:rsid w:val="002F7A74"/>
    <w:rsid w:val="002F7C26"/>
    <w:rsid w:val="003001CB"/>
    <w:rsid w:val="00300705"/>
    <w:rsid w:val="003007C5"/>
    <w:rsid w:val="00300A8F"/>
    <w:rsid w:val="00300B73"/>
    <w:rsid w:val="00300DB2"/>
    <w:rsid w:val="00301221"/>
    <w:rsid w:val="00301525"/>
    <w:rsid w:val="00301944"/>
    <w:rsid w:val="00301AC2"/>
    <w:rsid w:val="00301AEB"/>
    <w:rsid w:val="00301B80"/>
    <w:rsid w:val="00302425"/>
    <w:rsid w:val="0030260B"/>
    <w:rsid w:val="00302957"/>
    <w:rsid w:val="00303984"/>
    <w:rsid w:val="00303FF8"/>
    <w:rsid w:val="0030429F"/>
    <w:rsid w:val="00304300"/>
    <w:rsid w:val="00304CAD"/>
    <w:rsid w:val="00305129"/>
    <w:rsid w:val="00305531"/>
    <w:rsid w:val="003058C7"/>
    <w:rsid w:val="00305C7D"/>
    <w:rsid w:val="003062EA"/>
    <w:rsid w:val="00306376"/>
    <w:rsid w:val="0030652D"/>
    <w:rsid w:val="00306A88"/>
    <w:rsid w:val="00306F95"/>
    <w:rsid w:val="0030744B"/>
    <w:rsid w:val="00307C10"/>
    <w:rsid w:val="00307F3C"/>
    <w:rsid w:val="00310329"/>
    <w:rsid w:val="0031034C"/>
    <w:rsid w:val="00310429"/>
    <w:rsid w:val="00310989"/>
    <w:rsid w:val="00310A77"/>
    <w:rsid w:val="0031110D"/>
    <w:rsid w:val="00311364"/>
    <w:rsid w:val="0031197E"/>
    <w:rsid w:val="00311BC7"/>
    <w:rsid w:val="00311DDF"/>
    <w:rsid w:val="0031206F"/>
    <w:rsid w:val="00312370"/>
    <w:rsid w:val="00312808"/>
    <w:rsid w:val="00312D2E"/>
    <w:rsid w:val="00313262"/>
    <w:rsid w:val="00313388"/>
    <w:rsid w:val="00313811"/>
    <w:rsid w:val="00313B14"/>
    <w:rsid w:val="00313B98"/>
    <w:rsid w:val="00313CCE"/>
    <w:rsid w:val="003140E2"/>
    <w:rsid w:val="0031412B"/>
    <w:rsid w:val="00314510"/>
    <w:rsid w:val="00314547"/>
    <w:rsid w:val="00314BFE"/>
    <w:rsid w:val="00315230"/>
    <w:rsid w:val="0031541C"/>
    <w:rsid w:val="003158AA"/>
    <w:rsid w:val="00315F32"/>
    <w:rsid w:val="00316A13"/>
    <w:rsid w:val="00316A23"/>
    <w:rsid w:val="003171DD"/>
    <w:rsid w:val="0031726B"/>
    <w:rsid w:val="003172C6"/>
    <w:rsid w:val="00317470"/>
    <w:rsid w:val="00317799"/>
    <w:rsid w:val="00317DBA"/>
    <w:rsid w:val="00317F00"/>
    <w:rsid w:val="00320610"/>
    <w:rsid w:val="003206A6"/>
    <w:rsid w:val="00320D86"/>
    <w:rsid w:val="00320DC6"/>
    <w:rsid w:val="0032127E"/>
    <w:rsid w:val="003212CE"/>
    <w:rsid w:val="00321554"/>
    <w:rsid w:val="00321671"/>
    <w:rsid w:val="00321B21"/>
    <w:rsid w:val="00321DF2"/>
    <w:rsid w:val="003222C3"/>
    <w:rsid w:val="003222D0"/>
    <w:rsid w:val="0032235D"/>
    <w:rsid w:val="00322B6A"/>
    <w:rsid w:val="00323510"/>
    <w:rsid w:val="00323B6D"/>
    <w:rsid w:val="003248E7"/>
    <w:rsid w:val="00324D7E"/>
    <w:rsid w:val="00324E6B"/>
    <w:rsid w:val="00325320"/>
    <w:rsid w:val="003254EC"/>
    <w:rsid w:val="003254F1"/>
    <w:rsid w:val="00325820"/>
    <w:rsid w:val="00325F72"/>
    <w:rsid w:val="00326235"/>
    <w:rsid w:val="003269FE"/>
    <w:rsid w:val="00326A00"/>
    <w:rsid w:val="00326BE2"/>
    <w:rsid w:val="00326FF7"/>
    <w:rsid w:val="00327227"/>
    <w:rsid w:val="0032735C"/>
    <w:rsid w:val="00327402"/>
    <w:rsid w:val="00327450"/>
    <w:rsid w:val="00327569"/>
    <w:rsid w:val="00327FB2"/>
    <w:rsid w:val="00331095"/>
    <w:rsid w:val="00332344"/>
    <w:rsid w:val="003324D5"/>
    <w:rsid w:val="0033283B"/>
    <w:rsid w:val="00332906"/>
    <w:rsid w:val="00332927"/>
    <w:rsid w:val="00332D6A"/>
    <w:rsid w:val="00333309"/>
    <w:rsid w:val="0033345B"/>
    <w:rsid w:val="003337BA"/>
    <w:rsid w:val="00333979"/>
    <w:rsid w:val="00333B7B"/>
    <w:rsid w:val="00334001"/>
    <w:rsid w:val="003340E7"/>
    <w:rsid w:val="003346B7"/>
    <w:rsid w:val="00334718"/>
    <w:rsid w:val="00334861"/>
    <w:rsid w:val="003349F2"/>
    <w:rsid w:val="00335154"/>
    <w:rsid w:val="00335343"/>
    <w:rsid w:val="00335B76"/>
    <w:rsid w:val="00335EF9"/>
    <w:rsid w:val="0033612F"/>
    <w:rsid w:val="003361D1"/>
    <w:rsid w:val="00336E94"/>
    <w:rsid w:val="003378F0"/>
    <w:rsid w:val="003408CE"/>
    <w:rsid w:val="0034096B"/>
    <w:rsid w:val="003412AE"/>
    <w:rsid w:val="003414C7"/>
    <w:rsid w:val="003415AA"/>
    <w:rsid w:val="00341DE6"/>
    <w:rsid w:val="0034212A"/>
    <w:rsid w:val="00342588"/>
    <w:rsid w:val="00342A8F"/>
    <w:rsid w:val="00342D3E"/>
    <w:rsid w:val="00342D4C"/>
    <w:rsid w:val="00343D57"/>
    <w:rsid w:val="00343ED2"/>
    <w:rsid w:val="003441F0"/>
    <w:rsid w:val="0034440A"/>
    <w:rsid w:val="0034446F"/>
    <w:rsid w:val="00344681"/>
    <w:rsid w:val="0034489B"/>
    <w:rsid w:val="003453E1"/>
    <w:rsid w:val="003455B2"/>
    <w:rsid w:val="00345B22"/>
    <w:rsid w:val="003461C6"/>
    <w:rsid w:val="003469F7"/>
    <w:rsid w:val="00346C8D"/>
    <w:rsid w:val="00346C98"/>
    <w:rsid w:val="00346E49"/>
    <w:rsid w:val="0034720E"/>
    <w:rsid w:val="00347D8B"/>
    <w:rsid w:val="00347FDB"/>
    <w:rsid w:val="003501F2"/>
    <w:rsid w:val="00350782"/>
    <w:rsid w:val="00350BCE"/>
    <w:rsid w:val="00351086"/>
    <w:rsid w:val="003513F5"/>
    <w:rsid w:val="00351471"/>
    <w:rsid w:val="00352DD4"/>
    <w:rsid w:val="00352F09"/>
    <w:rsid w:val="00353222"/>
    <w:rsid w:val="00353639"/>
    <w:rsid w:val="00353A1B"/>
    <w:rsid w:val="00353DA1"/>
    <w:rsid w:val="00353E5D"/>
    <w:rsid w:val="00353E9A"/>
    <w:rsid w:val="00354138"/>
    <w:rsid w:val="003545A3"/>
    <w:rsid w:val="003548AC"/>
    <w:rsid w:val="003548BD"/>
    <w:rsid w:val="00354A2E"/>
    <w:rsid w:val="0035536D"/>
    <w:rsid w:val="0035556D"/>
    <w:rsid w:val="00355813"/>
    <w:rsid w:val="00355EAB"/>
    <w:rsid w:val="00355F48"/>
    <w:rsid w:val="00356D3B"/>
    <w:rsid w:val="00356FB0"/>
    <w:rsid w:val="00357112"/>
    <w:rsid w:val="003572DB"/>
    <w:rsid w:val="00360FAC"/>
    <w:rsid w:val="003614C9"/>
    <w:rsid w:val="003616B3"/>
    <w:rsid w:val="00361746"/>
    <w:rsid w:val="00362469"/>
    <w:rsid w:val="00362634"/>
    <w:rsid w:val="00362B52"/>
    <w:rsid w:val="003630D2"/>
    <w:rsid w:val="003632BC"/>
    <w:rsid w:val="003636BD"/>
    <w:rsid w:val="0036388E"/>
    <w:rsid w:val="00363BDE"/>
    <w:rsid w:val="003641F0"/>
    <w:rsid w:val="003643D7"/>
    <w:rsid w:val="00364F2E"/>
    <w:rsid w:val="003656C8"/>
    <w:rsid w:val="0036579B"/>
    <w:rsid w:val="00365D7C"/>
    <w:rsid w:val="0036644C"/>
    <w:rsid w:val="003665DD"/>
    <w:rsid w:val="0036661F"/>
    <w:rsid w:val="00366B3D"/>
    <w:rsid w:val="00366D1B"/>
    <w:rsid w:val="00366FD2"/>
    <w:rsid w:val="0036723A"/>
    <w:rsid w:val="00367591"/>
    <w:rsid w:val="00367680"/>
    <w:rsid w:val="00367907"/>
    <w:rsid w:val="00367F0F"/>
    <w:rsid w:val="00370120"/>
    <w:rsid w:val="003702FD"/>
    <w:rsid w:val="003705FA"/>
    <w:rsid w:val="00370882"/>
    <w:rsid w:val="00370F13"/>
    <w:rsid w:val="003711F7"/>
    <w:rsid w:val="003713B6"/>
    <w:rsid w:val="00371A16"/>
    <w:rsid w:val="00371EDD"/>
    <w:rsid w:val="00372151"/>
    <w:rsid w:val="00372883"/>
    <w:rsid w:val="00372C8B"/>
    <w:rsid w:val="00372EA8"/>
    <w:rsid w:val="00373477"/>
    <w:rsid w:val="003734E5"/>
    <w:rsid w:val="00373908"/>
    <w:rsid w:val="00373A6C"/>
    <w:rsid w:val="00373BDC"/>
    <w:rsid w:val="00374406"/>
    <w:rsid w:val="0037469B"/>
    <w:rsid w:val="00374707"/>
    <w:rsid w:val="00374EC1"/>
    <w:rsid w:val="00375118"/>
    <w:rsid w:val="003757D6"/>
    <w:rsid w:val="00375B21"/>
    <w:rsid w:val="00375CDD"/>
    <w:rsid w:val="0037696D"/>
    <w:rsid w:val="00376B95"/>
    <w:rsid w:val="00376F5A"/>
    <w:rsid w:val="0037736F"/>
    <w:rsid w:val="0037738D"/>
    <w:rsid w:val="00377B7E"/>
    <w:rsid w:val="003805F5"/>
    <w:rsid w:val="00380F6E"/>
    <w:rsid w:val="0038131E"/>
    <w:rsid w:val="00381508"/>
    <w:rsid w:val="00381823"/>
    <w:rsid w:val="00382099"/>
    <w:rsid w:val="00382734"/>
    <w:rsid w:val="00382A58"/>
    <w:rsid w:val="0038335C"/>
    <w:rsid w:val="00384222"/>
    <w:rsid w:val="00384569"/>
    <w:rsid w:val="003845C6"/>
    <w:rsid w:val="00384603"/>
    <w:rsid w:val="003849E2"/>
    <w:rsid w:val="00385367"/>
    <w:rsid w:val="00385AC5"/>
    <w:rsid w:val="00385C67"/>
    <w:rsid w:val="00385E71"/>
    <w:rsid w:val="00385F32"/>
    <w:rsid w:val="003860E7"/>
    <w:rsid w:val="0038616D"/>
    <w:rsid w:val="00386336"/>
    <w:rsid w:val="0038669E"/>
    <w:rsid w:val="00387042"/>
    <w:rsid w:val="00387045"/>
    <w:rsid w:val="003875C6"/>
    <w:rsid w:val="00387756"/>
    <w:rsid w:val="003877E9"/>
    <w:rsid w:val="003878C5"/>
    <w:rsid w:val="00387A57"/>
    <w:rsid w:val="003906A0"/>
    <w:rsid w:val="00390CB6"/>
    <w:rsid w:val="0039136C"/>
    <w:rsid w:val="003915AE"/>
    <w:rsid w:val="0039166C"/>
    <w:rsid w:val="00391759"/>
    <w:rsid w:val="0039190C"/>
    <w:rsid w:val="00391AD1"/>
    <w:rsid w:val="00391C8A"/>
    <w:rsid w:val="00391E16"/>
    <w:rsid w:val="003923E3"/>
    <w:rsid w:val="003925E4"/>
    <w:rsid w:val="00392938"/>
    <w:rsid w:val="00392BA6"/>
    <w:rsid w:val="00392ECE"/>
    <w:rsid w:val="0039302C"/>
    <w:rsid w:val="003931CD"/>
    <w:rsid w:val="00393431"/>
    <w:rsid w:val="00393715"/>
    <w:rsid w:val="00393FA0"/>
    <w:rsid w:val="003942A2"/>
    <w:rsid w:val="003943D5"/>
    <w:rsid w:val="003948B5"/>
    <w:rsid w:val="00394DC1"/>
    <w:rsid w:val="00395060"/>
    <w:rsid w:val="003951A6"/>
    <w:rsid w:val="0039603A"/>
    <w:rsid w:val="00396C17"/>
    <w:rsid w:val="0039709A"/>
    <w:rsid w:val="00397A32"/>
    <w:rsid w:val="00397B60"/>
    <w:rsid w:val="00397CD8"/>
    <w:rsid w:val="003A08B6"/>
    <w:rsid w:val="003A0FC9"/>
    <w:rsid w:val="003A118B"/>
    <w:rsid w:val="003A1A54"/>
    <w:rsid w:val="003A1AB2"/>
    <w:rsid w:val="003A1B41"/>
    <w:rsid w:val="003A1B90"/>
    <w:rsid w:val="003A1F9C"/>
    <w:rsid w:val="003A289C"/>
    <w:rsid w:val="003A2995"/>
    <w:rsid w:val="003A2D72"/>
    <w:rsid w:val="003A2DD4"/>
    <w:rsid w:val="003A2E08"/>
    <w:rsid w:val="003A3230"/>
    <w:rsid w:val="003A3590"/>
    <w:rsid w:val="003A3730"/>
    <w:rsid w:val="003A3AD5"/>
    <w:rsid w:val="003A3B79"/>
    <w:rsid w:val="003A3C40"/>
    <w:rsid w:val="003A3CDE"/>
    <w:rsid w:val="003A408C"/>
    <w:rsid w:val="003A4477"/>
    <w:rsid w:val="003A4770"/>
    <w:rsid w:val="003A5146"/>
    <w:rsid w:val="003A548A"/>
    <w:rsid w:val="003A54B0"/>
    <w:rsid w:val="003A5D9F"/>
    <w:rsid w:val="003A6611"/>
    <w:rsid w:val="003A6C14"/>
    <w:rsid w:val="003A6FEB"/>
    <w:rsid w:val="003A78E9"/>
    <w:rsid w:val="003A7A7A"/>
    <w:rsid w:val="003B02DA"/>
    <w:rsid w:val="003B050E"/>
    <w:rsid w:val="003B085A"/>
    <w:rsid w:val="003B09B3"/>
    <w:rsid w:val="003B0BA1"/>
    <w:rsid w:val="003B0D0D"/>
    <w:rsid w:val="003B171A"/>
    <w:rsid w:val="003B17E0"/>
    <w:rsid w:val="003B1918"/>
    <w:rsid w:val="003B1945"/>
    <w:rsid w:val="003B1A74"/>
    <w:rsid w:val="003B1A89"/>
    <w:rsid w:val="003B1BCF"/>
    <w:rsid w:val="003B1C22"/>
    <w:rsid w:val="003B2103"/>
    <w:rsid w:val="003B21B7"/>
    <w:rsid w:val="003B287E"/>
    <w:rsid w:val="003B2EE3"/>
    <w:rsid w:val="003B396E"/>
    <w:rsid w:val="003B3DBA"/>
    <w:rsid w:val="003B5367"/>
    <w:rsid w:val="003B5B21"/>
    <w:rsid w:val="003B5B9D"/>
    <w:rsid w:val="003B5D0B"/>
    <w:rsid w:val="003B5DC8"/>
    <w:rsid w:val="003B6E0A"/>
    <w:rsid w:val="003B7489"/>
    <w:rsid w:val="003B779C"/>
    <w:rsid w:val="003B7974"/>
    <w:rsid w:val="003B7D45"/>
    <w:rsid w:val="003C0541"/>
    <w:rsid w:val="003C0A56"/>
    <w:rsid w:val="003C0B4B"/>
    <w:rsid w:val="003C0F4E"/>
    <w:rsid w:val="003C1802"/>
    <w:rsid w:val="003C1B19"/>
    <w:rsid w:val="003C1C9C"/>
    <w:rsid w:val="003C1CDE"/>
    <w:rsid w:val="003C239E"/>
    <w:rsid w:val="003C25E4"/>
    <w:rsid w:val="003C26C3"/>
    <w:rsid w:val="003C276B"/>
    <w:rsid w:val="003C2A68"/>
    <w:rsid w:val="003C3225"/>
    <w:rsid w:val="003C32FB"/>
    <w:rsid w:val="003C3388"/>
    <w:rsid w:val="003C34C4"/>
    <w:rsid w:val="003C3EB5"/>
    <w:rsid w:val="003C43FA"/>
    <w:rsid w:val="003C47C3"/>
    <w:rsid w:val="003C4B7F"/>
    <w:rsid w:val="003C4CBA"/>
    <w:rsid w:val="003C4FAE"/>
    <w:rsid w:val="003C50B4"/>
    <w:rsid w:val="003C51EB"/>
    <w:rsid w:val="003C5D0C"/>
    <w:rsid w:val="003C5F2C"/>
    <w:rsid w:val="003C5F3A"/>
    <w:rsid w:val="003C62BF"/>
    <w:rsid w:val="003C641E"/>
    <w:rsid w:val="003C64AD"/>
    <w:rsid w:val="003C66DC"/>
    <w:rsid w:val="003C7080"/>
    <w:rsid w:val="003C755D"/>
    <w:rsid w:val="003C770C"/>
    <w:rsid w:val="003C7A6E"/>
    <w:rsid w:val="003D035C"/>
    <w:rsid w:val="003D0608"/>
    <w:rsid w:val="003D0615"/>
    <w:rsid w:val="003D0A34"/>
    <w:rsid w:val="003D0B93"/>
    <w:rsid w:val="003D169C"/>
    <w:rsid w:val="003D1D33"/>
    <w:rsid w:val="003D1F19"/>
    <w:rsid w:val="003D206D"/>
    <w:rsid w:val="003D2694"/>
    <w:rsid w:val="003D26C5"/>
    <w:rsid w:val="003D291C"/>
    <w:rsid w:val="003D3284"/>
    <w:rsid w:val="003D338C"/>
    <w:rsid w:val="003D33A4"/>
    <w:rsid w:val="003D3DB4"/>
    <w:rsid w:val="003D4135"/>
    <w:rsid w:val="003D46BB"/>
    <w:rsid w:val="003D46E9"/>
    <w:rsid w:val="003D4798"/>
    <w:rsid w:val="003D4906"/>
    <w:rsid w:val="003D4B17"/>
    <w:rsid w:val="003D4C37"/>
    <w:rsid w:val="003D5523"/>
    <w:rsid w:val="003D56E4"/>
    <w:rsid w:val="003D5801"/>
    <w:rsid w:val="003D5CF4"/>
    <w:rsid w:val="003D5FD5"/>
    <w:rsid w:val="003D60BA"/>
    <w:rsid w:val="003D6291"/>
    <w:rsid w:val="003D639A"/>
    <w:rsid w:val="003D6B21"/>
    <w:rsid w:val="003D6FA8"/>
    <w:rsid w:val="003D7220"/>
    <w:rsid w:val="003D7236"/>
    <w:rsid w:val="003D7697"/>
    <w:rsid w:val="003D795F"/>
    <w:rsid w:val="003D7AA1"/>
    <w:rsid w:val="003E0279"/>
    <w:rsid w:val="003E04CA"/>
    <w:rsid w:val="003E0D6C"/>
    <w:rsid w:val="003E0DA8"/>
    <w:rsid w:val="003E0F9C"/>
    <w:rsid w:val="003E19B1"/>
    <w:rsid w:val="003E20EE"/>
    <w:rsid w:val="003E22EE"/>
    <w:rsid w:val="003E2EE7"/>
    <w:rsid w:val="003E3252"/>
    <w:rsid w:val="003E3966"/>
    <w:rsid w:val="003E4A4C"/>
    <w:rsid w:val="003E5336"/>
    <w:rsid w:val="003E59AC"/>
    <w:rsid w:val="003E5E42"/>
    <w:rsid w:val="003E6D7E"/>
    <w:rsid w:val="003E6DF3"/>
    <w:rsid w:val="003E7253"/>
    <w:rsid w:val="003E7586"/>
    <w:rsid w:val="003E79AC"/>
    <w:rsid w:val="003F00C6"/>
    <w:rsid w:val="003F079F"/>
    <w:rsid w:val="003F0920"/>
    <w:rsid w:val="003F1587"/>
    <w:rsid w:val="003F1B33"/>
    <w:rsid w:val="003F1D7A"/>
    <w:rsid w:val="003F21BF"/>
    <w:rsid w:val="003F22EE"/>
    <w:rsid w:val="003F2B8F"/>
    <w:rsid w:val="003F2C89"/>
    <w:rsid w:val="003F31E5"/>
    <w:rsid w:val="003F369C"/>
    <w:rsid w:val="003F3C23"/>
    <w:rsid w:val="003F3E49"/>
    <w:rsid w:val="003F3FB2"/>
    <w:rsid w:val="003F3FD7"/>
    <w:rsid w:val="003F46BD"/>
    <w:rsid w:val="003F48D3"/>
    <w:rsid w:val="003F4CA1"/>
    <w:rsid w:val="003F4CB7"/>
    <w:rsid w:val="003F4EA4"/>
    <w:rsid w:val="003F55C1"/>
    <w:rsid w:val="003F574D"/>
    <w:rsid w:val="003F5913"/>
    <w:rsid w:val="003F5DE5"/>
    <w:rsid w:val="003F6017"/>
    <w:rsid w:val="003F6193"/>
    <w:rsid w:val="003F61AD"/>
    <w:rsid w:val="003F6234"/>
    <w:rsid w:val="003F6369"/>
    <w:rsid w:val="003F6E97"/>
    <w:rsid w:val="003F7064"/>
    <w:rsid w:val="003F7161"/>
    <w:rsid w:val="003F7316"/>
    <w:rsid w:val="003F794F"/>
    <w:rsid w:val="003F7B64"/>
    <w:rsid w:val="003F7B8D"/>
    <w:rsid w:val="003F7CAC"/>
    <w:rsid w:val="004003FF"/>
    <w:rsid w:val="0040116F"/>
    <w:rsid w:val="00401601"/>
    <w:rsid w:val="004019B5"/>
    <w:rsid w:val="00401C16"/>
    <w:rsid w:val="00402022"/>
    <w:rsid w:val="004028DC"/>
    <w:rsid w:val="00403106"/>
    <w:rsid w:val="00403847"/>
    <w:rsid w:val="00403925"/>
    <w:rsid w:val="00403945"/>
    <w:rsid w:val="00403BF4"/>
    <w:rsid w:val="00404011"/>
    <w:rsid w:val="004051DC"/>
    <w:rsid w:val="00405458"/>
    <w:rsid w:val="004065BE"/>
    <w:rsid w:val="004065D8"/>
    <w:rsid w:val="00406728"/>
    <w:rsid w:val="00406809"/>
    <w:rsid w:val="00406E83"/>
    <w:rsid w:val="004078E3"/>
    <w:rsid w:val="0041036D"/>
    <w:rsid w:val="004109EF"/>
    <w:rsid w:val="00411906"/>
    <w:rsid w:val="00411C62"/>
    <w:rsid w:val="00412289"/>
    <w:rsid w:val="004122B6"/>
    <w:rsid w:val="00412323"/>
    <w:rsid w:val="00412734"/>
    <w:rsid w:val="0041285E"/>
    <w:rsid w:val="00412C06"/>
    <w:rsid w:val="00412C71"/>
    <w:rsid w:val="00412D06"/>
    <w:rsid w:val="00413006"/>
    <w:rsid w:val="004133C8"/>
    <w:rsid w:val="00414047"/>
    <w:rsid w:val="00414844"/>
    <w:rsid w:val="00414B0A"/>
    <w:rsid w:val="00415166"/>
    <w:rsid w:val="004159FA"/>
    <w:rsid w:val="00415ABC"/>
    <w:rsid w:val="00415C6A"/>
    <w:rsid w:val="00416A2C"/>
    <w:rsid w:val="00417713"/>
    <w:rsid w:val="00417FE4"/>
    <w:rsid w:val="00420045"/>
    <w:rsid w:val="0042016A"/>
    <w:rsid w:val="00420C9F"/>
    <w:rsid w:val="00420F64"/>
    <w:rsid w:val="00420FF9"/>
    <w:rsid w:val="00421120"/>
    <w:rsid w:val="00421155"/>
    <w:rsid w:val="00421CCC"/>
    <w:rsid w:val="00421D00"/>
    <w:rsid w:val="0042208A"/>
    <w:rsid w:val="004222E9"/>
    <w:rsid w:val="00422460"/>
    <w:rsid w:val="00422D92"/>
    <w:rsid w:val="0042328D"/>
    <w:rsid w:val="0042336F"/>
    <w:rsid w:val="00423394"/>
    <w:rsid w:val="004242D8"/>
    <w:rsid w:val="00424507"/>
    <w:rsid w:val="00424525"/>
    <w:rsid w:val="0042476E"/>
    <w:rsid w:val="00424A2E"/>
    <w:rsid w:val="00424B27"/>
    <w:rsid w:val="00424B7C"/>
    <w:rsid w:val="00424C22"/>
    <w:rsid w:val="00425211"/>
    <w:rsid w:val="004253B2"/>
    <w:rsid w:val="00425C90"/>
    <w:rsid w:val="00425F02"/>
    <w:rsid w:val="00426016"/>
    <w:rsid w:val="004265F4"/>
    <w:rsid w:val="004267ED"/>
    <w:rsid w:val="004277F4"/>
    <w:rsid w:val="00427A91"/>
    <w:rsid w:val="00427B4A"/>
    <w:rsid w:val="00427E0A"/>
    <w:rsid w:val="00427E81"/>
    <w:rsid w:val="0043108B"/>
    <w:rsid w:val="0043165B"/>
    <w:rsid w:val="004316C4"/>
    <w:rsid w:val="00431947"/>
    <w:rsid w:val="004319FD"/>
    <w:rsid w:val="00431CF7"/>
    <w:rsid w:val="00431D84"/>
    <w:rsid w:val="00432043"/>
    <w:rsid w:val="0043218E"/>
    <w:rsid w:val="00433190"/>
    <w:rsid w:val="00433817"/>
    <w:rsid w:val="00433B40"/>
    <w:rsid w:val="00433D0E"/>
    <w:rsid w:val="00435829"/>
    <w:rsid w:val="00436160"/>
    <w:rsid w:val="004366D1"/>
    <w:rsid w:val="00437032"/>
    <w:rsid w:val="004372CB"/>
    <w:rsid w:val="0044002C"/>
    <w:rsid w:val="004402F3"/>
    <w:rsid w:val="0044043A"/>
    <w:rsid w:val="0044054F"/>
    <w:rsid w:val="00440611"/>
    <w:rsid w:val="0044096A"/>
    <w:rsid w:val="00440A0C"/>
    <w:rsid w:val="00440A9D"/>
    <w:rsid w:val="00440B4C"/>
    <w:rsid w:val="00441F3A"/>
    <w:rsid w:val="00442146"/>
    <w:rsid w:val="00442441"/>
    <w:rsid w:val="00442556"/>
    <w:rsid w:val="00442675"/>
    <w:rsid w:val="00442BC6"/>
    <w:rsid w:val="00442E15"/>
    <w:rsid w:val="00442E5B"/>
    <w:rsid w:val="00443AAF"/>
    <w:rsid w:val="00444465"/>
    <w:rsid w:val="004446C8"/>
    <w:rsid w:val="004446CE"/>
    <w:rsid w:val="004449D4"/>
    <w:rsid w:val="00444CB4"/>
    <w:rsid w:val="00444CF3"/>
    <w:rsid w:val="00444E81"/>
    <w:rsid w:val="0044532B"/>
    <w:rsid w:val="004458E6"/>
    <w:rsid w:val="00445A87"/>
    <w:rsid w:val="004462BC"/>
    <w:rsid w:val="0044635C"/>
    <w:rsid w:val="004469DB"/>
    <w:rsid w:val="004470D8"/>
    <w:rsid w:val="00447359"/>
    <w:rsid w:val="004473FD"/>
    <w:rsid w:val="00447662"/>
    <w:rsid w:val="00447702"/>
    <w:rsid w:val="0044792E"/>
    <w:rsid w:val="00447B38"/>
    <w:rsid w:val="00447C99"/>
    <w:rsid w:val="00450357"/>
    <w:rsid w:val="00450FD3"/>
    <w:rsid w:val="00451389"/>
    <w:rsid w:val="0045167B"/>
    <w:rsid w:val="00451959"/>
    <w:rsid w:val="0045195C"/>
    <w:rsid w:val="00451A36"/>
    <w:rsid w:val="00451E08"/>
    <w:rsid w:val="00451F59"/>
    <w:rsid w:val="0045219E"/>
    <w:rsid w:val="00452201"/>
    <w:rsid w:val="00452359"/>
    <w:rsid w:val="004524E6"/>
    <w:rsid w:val="004525AD"/>
    <w:rsid w:val="00452BC5"/>
    <w:rsid w:val="00453097"/>
    <w:rsid w:val="00453515"/>
    <w:rsid w:val="00453BF1"/>
    <w:rsid w:val="00453DB7"/>
    <w:rsid w:val="004549F6"/>
    <w:rsid w:val="00454C4D"/>
    <w:rsid w:val="00454CEE"/>
    <w:rsid w:val="00454DB2"/>
    <w:rsid w:val="00454EBD"/>
    <w:rsid w:val="0045553A"/>
    <w:rsid w:val="004555CA"/>
    <w:rsid w:val="00455987"/>
    <w:rsid w:val="004560E3"/>
    <w:rsid w:val="0045643D"/>
    <w:rsid w:val="004567E3"/>
    <w:rsid w:val="00456E97"/>
    <w:rsid w:val="00457020"/>
    <w:rsid w:val="004570AF"/>
    <w:rsid w:val="00457372"/>
    <w:rsid w:val="004576B3"/>
    <w:rsid w:val="00457BA3"/>
    <w:rsid w:val="00460095"/>
    <w:rsid w:val="0046050B"/>
    <w:rsid w:val="004607C1"/>
    <w:rsid w:val="00460F26"/>
    <w:rsid w:val="004611D8"/>
    <w:rsid w:val="00461229"/>
    <w:rsid w:val="00461846"/>
    <w:rsid w:val="004622E8"/>
    <w:rsid w:val="004624AD"/>
    <w:rsid w:val="004625AF"/>
    <w:rsid w:val="004629C7"/>
    <w:rsid w:val="00462EE3"/>
    <w:rsid w:val="0046316B"/>
    <w:rsid w:val="004634B6"/>
    <w:rsid w:val="004638EF"/>
    <w:rsid w:val="00463C93"/>
    <w:rsid w:val="00463F47"/>
    <w:rsid w:val="0046412D"/>
    <w:rsid w:val="00464295"/>
    <w:rsid w:val="00464375"/>
    <w:rsid w:val="00464EAF"/>
    <w:rsid w:val="004652CF"/>
    <w:rsid w:val="00465329"/>
    <w:rsid w:val="00465333"/>
    <w:rsid w:val="004653D5"/>
    <w:rsid w:val="00465555"/>
    <w:rsid w:val="00465DE2"/>
    <w:rsid w:val="00466267"/>
    <w:rsid w:val="004667EC"/>
    <w:rsid w:val="0046695D"/>
    <w:rsid w:val="00466C1D"/>
    <w:rsid w:val="00466D6F"/>
    <w:rsid w:val="0046701D"/>
    <w:rsid w:val="00467261"/>
    <w:rsid w:val="0046743C"/>
    <w:rsid w:val="00467937"/>
    <w:rsid w:val="00467DE2"/>
    <w:rsid w:val="004702C0"/>
    <w:rsid w:val="00470DA7"/>
    <w:rsid w:val="00471810"/>
    <w:rsid w:val="0047213D"/>
    <w:rsid w:val="00472355"/>
    <w:rsid w:val="00472527"/>
    <w:rsid w:val="004728CB"/>
    <w:rsid w:val="00472978"/>
    <w:rsid w:val="00472A22"/>
    <w:rsid w:val="00473136"/>
    <w:rsid w:val="0047317E"/>
    <w:rsid w:val="00473494"/>
    <w:rsid w:val="00473A02"/>
    <w:rsid w:val="00473EC6"/>
    <w:rsid w:val="004740AD"/>
    <w:rsid w:val="0047417C"/>
    <w:rsid w:val="00474221"/>
    <w:rsid w:val="004743F4"/>
    <w:rsid w:val="004745B2"/>
    <w:rsid w:val="004749F4"/>
    <w:rsid w:val="00474BFE"/>
    <w:rsid w:val="00474C37"/>
    <w:rsid w:val="00475413"/>
    <w:rsid w:val="004754A1"/>
    <w:rsid w:val="00475F0A"/>
    <w:rsid w:val="00476168"/>
    <w:rsid w:val="00476384"/>
    <w:rsid w:val="00476904"/>
    <w:rsid w:val="004769B5"/>
    <w:rsid w:val="00476C53"/>
    <w:rsid w:val="0047701C"/>
    <w:rsid w:val="004775CC"/>
    <w:rsid w:val="0047771C"/>
    <w:rsid w:val="00477A0C"/>
    <w:rsid w:val="0048001A"/>
    <w:rsid w:val="00480066"/>
    <w:rsid w:val="004801A1"/>
    <w:rsid w:val="0048025D"/>
    <w:rsid w:val="00480621"/>
    <w:rsid w:val="00480E12"/>
    <w:rsid w:val="0048187E"/>
    <w:rsid w:val="00481D63"/>
    <w:rsid w:val="0048281A"/>
    <w:rsid w:val="004828F2"/>
    <w:rsid w:val="004833A0"/>
    <w:rsid w:val="004833E2"/>
    <w:rsid w:val="00483934"/>
    <w:rsid w:val="00483ACA"/>
    <w:rsid w:val="00483D7A"/>
    <w:rsid w:val="00484BE7"/>
    <w:rsid w:val="00484BF7"/>
    <w:rsid w:val="00484E0A"/>
    <w:rsid w:val="0048563A"/>
    <w:rsid w:val="00485721"/>
    <w:rsid w:val="004857C7"/>
    <w:rsid w:val="00485AC8"/>
    <w:rsid w:val="00485AD1"/>
    <w:rsid w:val="00485DD1"/>
    <w:rsid w:val="00485F5A"/>
    <w:rsid w:val="0048638A"/>
    <w:rsid w:val="00486A7B"/>
    <w:rsid w:val="00486C2B"/>
    <w:rsid w:val="004877A7"/>
    <w:rsid w:val="004877D5"/>
    <w:rsid w:val="00490C24"/>
    <w:rsid w:val="00491946"/>
    <w:rsid w:val="00491F0F"/>
    <w:rsid w:val="00491F70"/>
    <w:rsid w:val="0049297F"/>
    <w:rsid w:val="00492AE6"/>
    <w:rsid w:val="00492BA5"/>
    <w:rsid w:val="00492FC5"/>
    <w:rsid w:val="00493104"/>
    <w:rsid w:val="004934A3"/>
    <w:rsid w:val="00493AC1"/>
    <w:rsid w:val="00493CE5"/>
    <w:rsid w:val="00494038"/>
    <w:rsid w:val="004940C9"/>
    <w:rsid w:val="00494311"/>
    <w:rsid w:val="004945CA"/>
    <w:rsid w:val="00494706"/>
    <w:rsid w:val="004949F0"/>
    <w:rsid w:val="00494C96"/>
    <w:rsid w:val="00494FE4"/>
    <w:rsid w:val="0049572D"/>
    <w:rsid w:val="0049641C"/>
    <w:rsid w:val="0049677B"/>
    <w:rsid w:val="004969E2"/>
    <w:rsid w:val="004969F6"/>
    <w:rsid w:val="004978EC"/>
    <w:rsid w:val="004979DD"/>
    <w:rsid w:val="00497A39"/>
    <w:rsid w:val="00497F6E"/>
    <w:rsid w:val="004A0042"/>
    <w:rsid w:val="004A0155"/>
    <w:rsid w:val="004A0D52"/>
    <w:rsid w:val="004A0E2E"/>
    <w:rsid w:val="004A0F89"/>
    <w:rsid w:val="004A114C"/>
    <w:rsid w:val="004A1928"/>
    <w:rsid w:val="004A1A39"/>
    <w:rsid w:val="004A1E53"/>
    <w:rsid w:val="004A2E08"/>
    <w:rsid w:val="004A2EF1"/>
    <w:rsid w:val="004A3193"/>
    <w:rsid w:val="004A349D"/>
    <w:rsid w:val="004A35C3"/>
    <w:rsid w:val="004A3CD1"/>
    <w:rsid w:val="004A3CDF"/>
    <w:rsid w:val="004A3E7C"/>
    <w:rsid w:val="004A3EF8"/>
    <w:rsid w:val="004A3F27"/>
    <w:rsid w:val="004A3F55"/>
    <w:rsid w:val="004A4582"/>
    <w:rsid w:val="004A48F2"/>
    <w:rsid w:val="004A4F5B"/>
    <w:rsid w:val="004A58D3"/>
    <w:rsid w:val="004A6FE7"/>
    <w:rsid w:val="004A7047"/>
    <w:rsid w:val="004A72C2"/>
    <w:rsid w:val="004A73E9"/>
    <w:rsid w:val="004A746C"/>
    <w:rsid w:val="004B0688"/>
    <w:rsid w:val="004B0C42"/>
    <w:rsid w:val="004B1437"/>
    <w:rsid w:val="004B151E"/>
    <w:rsid w:val="004B1E91"/>
    <w:rsid w:val="004B21D3"/>
    <w:rsid w:val="004B2557"/>
    <w:rsid w:val="004B25D5"/>
    <w:rsid w:val="004B3770"/>
    <w:rsid w:val="004B3899"/>
    <w:rsid w:val="004B3F31"/>
    <w:rsid w:val="004B3FAD"/>
    <w:rsid w:val="004B4399"/>
    <w:rsid w:val="004B4460"/>
    <w:rsid w:val="004B4A5E"/>
    <w:rsid w:val="004B5313"/>
    <w:rsid w:val="004B5B1F"/>
    <w:rsid w:val="004B610B"/>
    <w:rsid w:val="004B64F4"/>
    <w:rsid w:val="004B6A98"/>
    <w:rsid w:val="004B7249"/>
    <w:rsid w:val="004B79CF"/>
    <w:rsid w:val="004B7FB7"/>
    <w:rsid w:val="004C0234"/>
    <w:rsid w:val="004C03EF"/>
    <w:rsid w:val="004C07C5"/>
    <w:rsid w:val="004C1533"/>
    <w:rsid w:val="004C1C39"/>
    <w:rsid w:val="004C1E4B"/>
    <w:rsid w:val="004C1E6A"/>
    <w:rsid w:val="004C2160"/>
    <w:rsid w:val="004C3079"/>
    <w:rsid w:val="004C3433"/>
    <w:rsid w:val="004C3B9B"/>
    <w:rsid w:val="004C3E1C"/>
    <w:rsid w:val="004C433B"/>
    <w:rsid w:val="004C44E6"/>
    <w:rsid w:val="004C45D2"/>
    <w:rsid w:val="004C4B6C"/>
    <w:rsid w:val="004C4CB4"/>
    <w:rsid w:val="004C4D06"/>
    <w:rsid w:val="004C50C1"/>
    <w:rsid w:val="004C5849"/>
    <w:rsid w:val="004C6360"/>
    <w:rsid w:val="004C66E1"/>
    <w:rsid w:val="004C68D6"/>
    <w:rsid w:val="004C69F5"/>
    <w:rsid w:val="004C6FE4"/>
    <w:rsid w:val="004C7052"/>
    <w:rsid w:val="004C7127"/>
    <w:rsid w:val="004C7156"/>
    <w:rsid w:val="004C764E"/>
    <w:rsid w:val="004C7A6D"/>
    <w:rsid w:val="004D0085"/>
    <w:rsid w:val="004D02A5"/>
    <w:rsid w:val="004D077D"/>
    <w:rsid w:val="004D08AB"/>
    <w:rsid w:val="004D0924"/>
    <w:rsid w:val="004D0B22"/>
    <w:rsid w:val="004D0ED5"/>
    <w:rsid w:val="004D0F22"/>
    <w:rsid w:val="004D1857"/>
    <w:rsid w:val="004D1D3A"/>
    <w:rsid w:val="004D21D0"/>
    <w:rsid w:val="004D2280"/>
    <w:rsid w:val="004D2524"/>
    <w:rsid w:val="004D2876"/>
    <w:rsid w:val="004D2B4C"/>
    <w:rsid w:val="004D339C"/>
    <w:rsid w:val="004D33C2"/>
    <w:rsid w:val="004D3DAA"/>
    <w:rsid w:val="004D4275"/>
    <w:rsid w:val="004D479E"/>
    <w:rsid w:val="004D499A"/>
    <w:rsid w:val="004D4F5F"/>
    <w:rsid w:val="004D4F86"/>
    <w:rsid w:val="004D5624"/>
    <w:rsid w:val="004D5B70"/>
    <w:rsid w:val="004D5D1F"/>
    <w:rsid w:val="004D5E78"/>
    <w:rsid w:val="004D5FBB"/>
    <w:rsid w:val="004D6008"/>
    <w:rsid w:val="004D6481"/>
    <w:rsid w:val="004D65C3"/>
    <w:rsid w:val="004D66FC"/>
    <w:rsid w:val="004D6B19"/>
    <w:rsid w:val="004D7233"/>
    <w:rsid w:val="004D750C"/>
    <w:rsid w:val="004D7527"/>
    <w:rsid w:val="004D7911"/>
    <w:rsid w:val="004D7940"/>
    <w:rsid w:val="004D79BA"/>
    <w:rsid w:val="004D7F81"/>
    <w:rsid w:val="004E008D"/>
    <w:rsid w:val="004E0339"/>
    <w:rsid w:val="004E0CCF"/>
    <w:rsid w:val="004E0D64"/>
    <w:rsid w:val="004E0F49"/>
    <w:rsid w:val="004E11CA"/>
    <w:rsid w:val="004E1553"/>
    <w:rsid w:val="004E19A4"/>
    <w:rsid w:val="004E21B1"/>
    <w:rsid w:val="004E23F5"/>
    <w:rsid w:val="004E2CC2"/>
    <w:rsid w:val="004E2E56"/>
    <w:rsid w:val="004E2FAA"/>
    <w:rsid w:val="004E359B"/>
    <w:rsid w:val="004E3AB6"/>
    <w:rsid w:val="004E3B64"/>
    <w:rsid w:val="004E3C26"/>
    <w:rsid w:val="004E4505"/>
    <w:rsid w:val="004E45BE"/>
    <w:rsid w:val="004E4D38"/>
    <w:rsid w:val="004E4D45"/>
    <w:rsid w:val="004E4E89"/>
    <w:rsid w:val="004E4FE6"/>
    <w:rsid w:val="004E5515"/>
    <w:rsid w:val="004E5CA7"/>
    <w:rsid w:val="004E628D"/>
    <w:rsid w:val="004E66B2"/>
    <w:rsid w:val="004E6CA6"/>
    <w:rsid w:val="004E720D"/>
    <w:rsid w:val="004E77F0"/>
    <w:rsid w:val="004E7A1A"/>
    <w:rsid w:val="004E7A46"/>
    <w:rsid w:val="004E7C52"/>
    <w:rsid w:val="004F02ED"/>
    <w:rsid w:val="004F0721"/>
    <w:rsid w:val="004F141B"/>
    <w:rsid w:val="004F1BB2"/>
    <w:rsid w:val="004F1CB7"/>
    <w:rsid w:val="004F25E4"/>
    <w:rsid w:val="004F27E9"/>
    <w:rsid w:val="004F31BA"/>
    <w:rsid w:val="004F3425"/>
    <w:rsid w:val="004F36EE"/>
    <w:rsid w:val="004F3BCB"/>
    <w:rsid w:val="004F3D09"/>
    <w:rsid w:val="004F3D73"/>
    <w:rsid w:val="004F40A8"/>
    <w:rsid w:val="004F4402"/>
    <w:rsid w:val="004F45D8"/>
    <w:rsid w:val="004F5044"/>
    <w:rsid w:val="004F5418"/>
    <w:rsid w:val="004F54F7"/>
    <w:rsid w:val="004F5526"/>
    <w:rsid w:val="004F5ECD"/>
    <w:rsid w:val="004F641B"/>
    <w:rsid w:val="004F651D"/>
    <w:rsid w:val="004F6638"/>
    <w:rsid w:val="004F716B"/>
    <w:rsid w:val="004F71B3"/>
    <w:rsid w:val="00500964"/>
    <w:rsid w:val="00500B83"/>
    <w:rsid w:val="00500DFD"/>
    <w:rsid w:val="00500E42"/>
    <w:rsid w:val="005017B5"/>
    <w:rsid w:val="005019A2"/>
    <w:rsid w:val="00501C0D"/>
    <w:rsid w:val="00501D26"/>
    <w:rsid w:val="005023BE"/>
    <w:rsid w:val="00502410"/>
    <w:rsid w:val="0050248A"/>
    <w:rsid w:val="005025D6"/>
    <w:rsid w:val="0050267D"/>
    <w:rsid w:val="00502684"/>
    <w:rsid w:val="0050292C"/>
    <w:rsid w:val="00502C4A"/>
    <w:rsid w:val="00503250"/>
    <w:rsid w:val="00504820"/>
    <w:rsid w:val="00504FA5"/>
    <w:rsid w:val="0050564C"/>
    <w:rsid w:val="00505E3C"/>
    <w:rsid w:val="00506491"/>
    <w:rsid w:val="00506740"/>
    <w:rsid w:val="00506872"/>
    <w:rsid w:val="005069A9"/>
    <w:rsid w:val="005074FE"/>
    <w:rsid w:val="005079B3"/>
    <w:rsid w:val="00507A34"/>
    <w:rsid w:val="00507ABB"/>
    <w:rsid w:val="0051016A"/>
    <w:rsid w:val="005101C2"/>
    <w:rsid w:val="00510B90"/>
    <w:rsid w:val="00511312"/>
    <w:rsid w:val="00511862"/>
    <w:rsid w:val="00511CAE"/>
    <w:rsid w:val="00511E8E"/>
    <w:rsid w:val="005121BE"/>
    <w:rsid w:val="00512266"/>
    <w:rsid w:val="005124E1"/>
    <w:rsid w:val="00512CA2"/>
    <w:rsid w:val="00512CA4"/>
    <w:rsid w:val="00512CAC"/>
    <w:rsid w:val="005132C3"/>
    <w:rsid w:val="00513332"/>
    <w:rsid w:val="00513E52"/>
    <w:rsid w:val="00514983"/>
    <w:rsid w:val="00515025"/>
    <w:rsid w:val="0051580D"/>
    <w:rsid w:val="005158D5"/>
    <w:rsid w:val="005159F3"/>
    <w:rsid w:val="00516898"/>
    <w:rsid w:val="0051696E"/>
    <w:rsid w:val="005173C0"/>
    <w:rsid w:val="00517E27"/>
    <w:rsid w:val="0052015F"/>
    <w:rsid w:val="00520381"/>
    <w:rsid w:val="005205D4"/>
    <w:rsid w:val="005208F4"/>
    <w:rsid w:val="00520CA4"/>
    <w:rsid w:val="00521279"/>
    <w:rsid w:val="005212C3"/>
    <w:rsid w:val="00521A13"/>
    <w:rsid w:val="00521FD3"/>
    <w:rsid w:val="0052220A"/>
    <w:rsid w:val="00522806"/>
    <w:rsid w:val="005228AA"/>
    <w:rsid w:val="005228B7"/>
    <w:rsid w:val="00522918"/>
    <w:rsid w:val="00522FB7"/>
    <w:rsid w:val="005231F1"/>
    <w:rsid w:val="0052354B"/>
    <w:rsid w:val="00523D25"/>
    <w:rsid w:val="00523E05"/>
    <w:rsid w:val="00524998"/>
    <w:rsid w:val="00525090"/>
    <w:rsid w:val="0052509D"/>
    <w:rsid w:val="00525111"/>
    <w:rsid w:val="00525509"/>
    <w:rsid w:val="00525E5B"/>
    <w:rsid w:val="00525FA7"/>
    <w:rsid w:val="0052606E"/>
    <w:rsid w:val="005264E8"/>
    <w:rsid w:val="00526642"/>
    <w:rsid w:val="005267D8"/>
    <w:rsid w:val="00526B8B"/>
    <w:rsid w:val="00526E8F"/>
    <w:rsid w:val="0052748C"/>
    <w:rsid w:val="00527495"/>
    <w:rsid w:val="00527F13"/>
    <w:rsid w:val="0053023B"/>
    <w:rsid w:val="00530C26"/>
    <w:rsid w:val="00530DBE"/>
    <w:rsid w:val="00530DF6"/>
    <w:rsid w:val="00530EAB"/>
    <w:rsid w:val="0053114B"/>
    <w:rsid w:val="0053123B"/>
    <w:rsid w:val="00531AF6"/>
    <w:rsid w:val="0053203E"/>
    <w:rsid w:val="0053216C"/>
    <w:rsid w:val="005321F9"/>
    <w:rsid w:val="0053241F"/>
    <w:rsid w:val="00532EB0"/>
    <w:rsid w:val="005330A4"/>
    <w:rsid w:val="00533343"/>
    <w:rsid w:val="00533527"/>
    <w:rsid w:val="005335D5"/>
    <w:rsid w:val="0053468B"/>
    <w:rsid w:val="00534C60"/>
    <w:rsid w:val="005353A4"/>
    <w:rsid w:val="005359DD"/>
    <w:rsid w:val="00535AE2"/>
    <w:rsid w:val="005367DF"/>
    <w:rsid w:val="00537273"/>
    <w:rsid w:val="005375BE"/>
    <w:rsid w:val="00537AC1"/>
    <w:rsid w:val="00537CBA"/>
    <w:rsid w:val="00540524"/>
    <w:rsid w:val="00540795"/>
    <w:rsid w:val="005407FA"/>
    <w:rsid w:val="00540947"/>
    <w:rsid w:val="00540A5D"/>
    <w:rsid w:val="005414A8"/>
    <w:rsid w:val="00541A99"/>
    <w:rsid w:val="00541E0E"/>
    <w:rsid w:val="0054207B"/>
    <w:rsid w:val="00542594"/>
    <w:rsid w:val="0054291B"/>
    <w:rsid w:val="00543114"/>
    <w:rsid w:val="005433D3"/>
    <w:rsid w:val="005435EC"/>
    <w:rsid w:val="00543A04"/>
    <w:rsid w:val="00543A0B"/>
    <w:rsid w:val="00543CC4"/>
    <w:rsid w:val="00543F58"/>
    <w:rsid w:val="005440C1"/>
    <w:rsid w:val="0054455E"/>
    <w:rsid w:val="0054465A"/>
    <w:rsid w:val="005451F6"/>
    <w:rsid w:val="005452AD"/>
    <w:rsid w:val="00545678"/>
    <w:rsid w:val="00545EAC"/>
    <w:rsid w:val="00545F77"/>
    <w:rsid w:val="00546122"/>
    <w:rsid w:val="00546418"/>
    <w:rsid w:val="00546F8C"/>
    <w:rsid w:val="0054700A"/>
    <w:rsid w:val="005478D7"/>
    <w:rsid w:val="00547928"/>
    <w:rsid w:val="00547F65"/>
    <w:rsid w:val="005503DA"/>
    <w:rsid w:val="00550783"/>
    <w:rsid w:val="005510D9"/>
    <w:rsid w:val="00551442"/>
    <w:rsid w:val="00551493"/>
    <w:rsid w:val="0055225A"/>
    <w:rsid w:val="0055250B"/>
    <w:rsid w:val="005529F0"/>
    <w:rsid w:val="00552B11"/>
    <w:rsid w:val="005531B6"/>
    <w:rsid w:val="005533A6"/>
    <w:rsid w:val="0055362B"/>
    <w:rsid w:val="005536A5"/>
    <w:rsid w:val="00553890"/>
    <w:rsid w:val="0055443A"/>
    <w:rsid w:val="0055467F"/>
    <w:rsid w:val="005548E3"/>
    <w:rsid w:val="00554AC6"/>
    <w:rsid w:val="005557AB"/>
    <w:rsid w:val="005558B0"/>
    <w:rsid w:val="00555F96"/>
    <w:rsid w:val="005562C2"/>
    <w:rsid w:val="005563DD"/>
    <w:rsid w:val="005564B1"/>
    <w:rsid w:val="00556669"/>
    <w:rsid w:val="00556715"/>
    <w:rsid w:val="00556B94"/>
    <w:rsid w:val="005572BC"/>
    <w:rsid w:val="0055771E"/>
    <w:rsid w:val="00557F4E"/>
    <w:rsid w:val="00560358"/>
    <w:rsid w:val="005606EF"/>
    <w:rsid w:val="0056088D"/>
    <w:rsid w:val="00560B24"/>
    <w:rsid w:val="005610E2"/>
    <w:rsid w:val="0056131C"/>
    <w:rsid w:val="0056186D"/>
    <w:rsid w:val="00561B38"/>
    <w:rsid w:val="005622FF"/>
    <w:rsid w:val="00562F3D"/>
    <w:rsid w:val="00562F91"/>
    <w:rsid w:val="00563111"/>
    <w:rsid w:val="005631B3"/>
    <w:rsid w:val="005635DD"/>
    <w:rsid w:val="00563BE0"/>
    <w:rsid w:val="00564A60"/>
    <w:rsid w:val="00564D4F"/>
    <w:rsid w:val="00565D00"/>
    <w:rsid w:val="00565D75"/>
    <w:rsid w:val="00565F0D"/>
    <w:rsid w:val="00566530"/>
    <w:rsid w:val="005666B0"/>
    <w:rsid w:val="00566724"/>
    <w:rsid w:val="00566AE1"/>
    <w:rsid w:val="005670D6"/>
    <w:rsid w:val="00567143"/>
    <w:rsid w:val="00567C19"/>
    <w:rsid w:val="0057048F"/>
    <w:rsid w:val="0057130F"/>
    <w:rsid w:val="0057149E"/>
    <w:rsid w:val="00571CF3"/>
    <w:rsid w:val="0057272E"/>
    <w:rsid w:val="0057294B"/>
    <w:rsid w:val="00572EC4"/>
    <w:rsid w:val="005732DC"/>
    <w:rsid w:val="00573A6A"/>
    <w:rsid w:val="00574BD0"/>
    <w:rsid w:val="00574CF1"/>
    <w:rsid w:val="0057528C"/>
    <w:rsid w:val="0057675F"/>
    <w:rsid w:val="00576854"/>
    <w:rsid w:val="00576B78"/>
    <w:rsid w:val="00577586"/>
    <w:rsid w:val="00577D18"/>
    <w:rsid w:val="00577E01"/>
    <w:rsid w:val="00577E38"/>
    <w:rsid w:val="00577ED1"/>
    <w:rsid w:val="00580195"/>
    <w:rsid w:val="005807D5"/>
    <w:rsid w:val="005809F9"/>
    <w:rsid w:val="00580DE1"/>
    <w:rsid w:val="00580F1D"/>
    <w:rsid w:val="00581398"/>
    <w:rsid w:val="00581F2B"/>
    <w:rsid w:val="00581F31"/>
    <w:rsid w:val="00582039"/>
    <w:rsid w:val="00582210"/>
    <w:rsid w:val="005826B8"/>
    <w:rsid w:val="005828F7"/>
    <w:rsid w:val="00583ADD"/>
    <w:rsid w:val="0058402D"/>
    <w:rsid w:val="00584100"/>
    <w:rsid w:val="00584160"/>
    <w:rsid w:val="00584935"/>
    <w:rsid w:val="005849D7"/>
    <w:rsid w:val="00584D43"/>
    <w:rsid w:val="005851B7"/>
    <w:rsid w:val="0058524D"/>
    <w:rsid w:val="00585C16"/>
    <w:rsid w:val="00585C82"/>
    <w:rsid w:val="00585F07"/>
    <w:rsid w:val="00585F74"/>
    <w:rsid w:val="00586404"/>
    <w:rsid w:val="0058694A"/>
    <w:rsid w:val="00586C8B"/>
    <w:rsid w:val="00586E9D"/>
    <w:rsid w:val="0058753B"/>
    <w:rsid w:val="005879FC"/>
    <w:rsid w:val="00590887"/>
    <w:rsid w:val="00590974"/>
    <w:rsid w:val="0059149F"/>
    <w:rsid w:val="005918C1"/>
    <w:rsid w:val="00591942"/>
    <w:rsid w:val="00591AE1"/>
    <w:rsid w:val="00591FB4"/>
    <w:rsid w:val="0059266C"/>
    <w:rsid w:val="005929C9"/>
    <w:rsid w:val="00592A73"/>
    <w:rsid w:val="00592B00"/>
    <w:rsid w:val="00592C5A"/>
    <w:rsid w:val="005930CA"/>
    <w:rsid w:val="00593286"/>
    <w:rsid w:val="00593E07"/>
    <w:rsid w:val="00594EBE"/>
    <w:rsid w:val="00595672"/>
    <w:rsid w:val="00595695"/>
    <w:rsid w:val="00595B22"/>
    <w:rsid w:val="00595BCD"/>
    <w:rsid w:val="00595CE8"/>
    <w:rsid w:val="005963DC"/>
    <w:rsid w:val="00596DB8"/>
    <w:rsid w:val="00597363"/>
    <w:rsid w:val="005973BD"/>
    <w:rsid w:val="0059785D"/>
    <w:rsid w:val="005A0195"/>
    <w:rsid w:val="005A0679"/>
    <w:rsid w:val="005A085F"/>
    <w:rsid w:val="005A0C80"/>
    <w:rsid w:val="005A0E37"/>
    <w:rsid w:val="005A0EE2"/>
    <w:rsid w:val="005A1A57"/>
    <w:rsid w:val="005A1AF4"/>
    <w:rsid w:val="005A1CEE"/>
    <w:rsid w:val="005A1D44"/>
    <w:rsid w:val="005A1DB1"/>
    <w:rsid w:val="005A1E43"/>
    <w:rsid w:val="005A1F51"/>
    <w:rsid w:val="005A1F5A"/>
    <w:rsid w:val="005A1F8F"/>
    <w:rsid w:val="005A2617"/>
    <w:rsid w:val="005A2651"/>
    <w:rsid w:val="005A29E8"/>
    <w:rsid w:val="005A2A26"/>
    <w:rsid w:val="005A35A9"/>
    <w:rsid w:val="005A38CC"/>
    <w:rsid w:val="005A453E"/>
    <w:rsid w:val="005A4C1D"/>
    <w:rsid w:val="005A5094"/>
    <w:rsid w:val="005A531F"/>
    <w:rsid w:val="005A574D"/>
    <w:rsid w:val="005A59F9"/>
    <w:rsid w:val="005A5E22"/>
    <w:rsid w:val="005A6231"/>
    <w:rsid w:val="005A6BE8"/>
    <w:rsid w:val="005A6C44"/>
    <w:rsid w:val="005A7016"/>
    <w:rsid w:val="005A70DB"/>
    <w:rsid w:val="005A7681"/>
    <w:rsid w:val="005A7F08"/>
    <w:rsid w:val="005B018C"/>
    <w:rsid w:val="005B02F8"/>
    <w:rsid w:val="005B0883"/>
    <w:rsid w:val="005B0CF0"/>
    <w:rsid w:val="005B147C"/>
    <w:rsid w:val="005B1AF2"/>
    <w:rsid w:val="005B1C39"/>
    <w:rsid w:val="005B2280"/>
    <w:rsid w:val="005B2A34"/>
    <w:rsid w:val="005B364B"/>
    <w:rsid w:val="005B388D"/>
    <w:rsid w:val="005B38D0"/>
    <w:rsid w:val="005B43DD"/>
    <w:rsid w:val="005B4407"/>
    <w:rsid w:val="005B4A14"/>
    <w:rsid w:val="005B4D46"/>
    <w:rsid w:val="005B50C2"/>
    <w:rsid w:val="005B5929"/>
    <w:rsid w:val="005B5BF4"/>
    <w:rsid w:val="005B627F"/>
    <w:rsid w:val="005B6379"/>
    <w:rsid w:val="005B6EB1"/>
    <w:rsid w:val="005B6F35"/>
    <w:rsid w:val="005B70F7"/>
    <w:rsid w:val="005B72DA"/>
    <w:rsid w:val="005B75C1"/>
    <w:rsid w:val="005B7E0B"/>
    <w:rsid w:val="005C0213"/>
    <w:rsid w:val="005C0605"/>
    <w:rsid w:val="005C07AF"/>
    <w:rsid w:val="005C0E68"/>
    <w:rsid w:val="005C1763"/>
    <w:rsid w:val="005C179D"/>
    <w:rsid w:val="005C2A32"/>
    <w:rsid w:val="005C2B0D"/>
    <w:rsid w:val="005C2C5C"/>
    <w:rsid w:val="005C3294"/>
    <w:rsid w:val="005C35F9"/>
    <w:rsid w:val="005C37AC"/>
    <w:rsid w:val="005C3A48"/>
    <w:rsid w:val="005C3E2F"/>
    <w:rsid w:val="005C40F7"/>
    <w:rsid w:val="005C42B4"/>
    <w:rsid w:val="005C47CD"/>
    <w:rsid w:val="005C49BD"/>
    <w:rsid w:val="005C4B84"/>
    <w:rsid w:val="005C4F28"/>
    <w:rsid w:val="005C4FF4"/>
    <w:rsid w:val="005C5428"/>
    <w:rsid w:val="005C5973"/>
    <w:rsid w:val="005C6AA5"/>
    <w:rsid w:val="005C6C6C"/>
    <w:rsid w:val="005C6D16"/>
    <w:rsid w:val="005C7047"/>
    <w:rsid w:val="005C70D9"/>
    <w:rsid w:val="005C79B6"/>
    <w:rsid w:val="005C79D3"/>
    <w:rsid w:val="005C7CB8"/>
    <w:rsid w:val="005D02D1"/>
    <w:rsid w:val="005D0367"/>
    <w:rsid w:val="005D038F"/>
    <w:rsid w:val="005D0A7C"/>
    <w:rsid w:val="005D0B67"/>
    <w:rsid w:val="005D0D89"/>
    <w:rsid w:val="005D10F0"/>
    <w:rsid w:val="005D14DA"/>
    <w:rsid w:val="005D19A7"/>
    <w:rsid w:val="005D1ABA"/>
    <w:rsid w:val="005D29A7"/>
    <w:rsid w:val="005D30D3"/>
    <w:rsid w:val="005D3297"/>
    <w:rsid w:val="005D3D5C"/>
    <w:rsid w:val="005D54A7"/>
    <w:rsid w:val="005D54BC"/>
    <w:rsid w:val="005D59FF"/>
    <w:rsid w:val="005D60D3"/>
    <w:rsid w:val="005D61BB"/>
    <w:rsid w:val="005D6342"/>
    <w:rsid w:val="005D6EB0"/>
    <w:rsid w:val="005D71A4"/>
    <w:rsid w:val="005D7314"/>
    <w:rsid w:val="005D73B3"/>
    <w:rsid w:val="005D7AE9"/>
    <w:rsid w:val="005D7BF0"/>
    <w:rsid w:val="005D7E17"/>
    <w:rsid w:val="005D7EB2"/>
    <w:rsid w:val="005E0146"/>
    <w:rsid w:val="005E05B5"/>
    <w:rsid w:val="005E0641"/>
    <w:rsid w:val="005E0748"/>
    <w:rsid w:val="005E079B"/>
    <w:rsid w:val="005E0C60"/>
    <w:rsid w:val="005E1370"/>
    <w:rsid w:val="005E1793"/>
    <w:rsid w:val="005E1A43"/>
    <w:rsid w:val="005E1D4A"/>
    <w:rsid w:val="005E1EC8"/>
    <w:rsid w:val="005E23C8"/>
    <w:rsid w:val="005E24E3"/>
    <w:rsid w:val="005E2E37"/>
    <w:rsid w:val="005E4A61"/>
    <w:rsid w:val="005E4C05"/>
    <w:rsid w:val="005E57AA"/>
    <w:rsid w:val="005E5917"/>
    <w:rsid w:val="005E646A"/>
    <w:rsid w:val="005E65B0"/>
    <w:rsid w:val="005E691B"/>
    <w:rsid w:val="005E6A6B"/>
    <w:rsid w:val="005E6C22"/>
    <w:rsid w:val="005E6E2C"/>
    <w:rsid w:val="005E70E2"/>
    <w:rsid w:val="005E72D3"/>
    <w:rsid w:val="005E7661"/>
    <w:rsid w:val="005E7716"/>
    <w:rsid w:val="005E7B3E"/>
    <w:rsid w:val="005E7D4F"/>
    <w:rsid w:val="005F043D"/>
    <w:rsid w:val="005F097F"/>
    <w:rsid w:val="005F1365"/>
    <w:rsid w:val="005F1380"/>
    <w:rsid w:val="005F13E6"/>
    <w:rsid w:val="005F13E7"/>
    <w:rsid w:val="005F1D77"/>
    <w:rsid w:val="005F28AD"/>
    <w:rsid w:val="005F2CCF"/>
    <w:rsid w:val="005F355C"/>
    <w:rsid w:val="005F3729"/>
    <w:rsid w:val="005F384B"/>
    <w:rsid w:val="005F39D1"/>
    <w:rsid w:val="005F3A10"/>
    <w:rsid w:val="005F3EA0"/>
    <w:rsid w:val="005F3F2C"/>
    <w:rsid w:val="005F488E"/>
    <w:rsid w:val="005F4BA8"/>
    <w:rsid w:val="005F4D33"/>
    <w:rsid w:val="005F4DD5"/>
    <w:rsid w:val="005F5505"/>
    <w:rsid w:val="005F59F2"/>
    <w:rsid w:val="005F5D10"/>
    <w:rsid w:val="005F61BD"/>
    <w:rsid w:val="005F6A2C"/>
    <w:rsid w:val="005F6BB3"/>
    <w:rsid w:val="005F6D5C"/>
    <w:rsid w:val="005F6EC1"/>
    <w:rsid w:val="005F730F"/>
    <w:rsid w:val="005F7C13"/>
    <w:rsid w:val="005F7CA8"/>
    <w:rsid w:val="005F7F4E"/>
    <w:rsid w:val="00600191"/>
    <w:rsid w:val="006007AF"/>
    <w:rsid w:val="0060086D"/>
    <w:rsid w:val="00601017"/>
    <w:rsid w:val="00601427"/>
    <w:rsid w:val="00601555"/>
    <w:rsid w:val="006015A5"/>
    <w:rsid w:val="006017CF"/>
    <w:rsid w:val="00602292"/>
    <w:rsid w:val="006026B9"/>
    <w:rsid w:val="006029FC"/>
    <w:rsid w:val="0060381F"/>
    <w:rsid w:val="006043E5"/>
    <w:rsid w:val="0060440D"/>
    <w:rsid w:val="006050EE"/>
    <w:rsid w:val="006057F8"/>
    <w:rsid w:val="006058B5"/>
    <w:rsid w:val="006058D9"/>
    <w:rsid w:val="00605CEF"/>
    <w:rsid w:val="00605EA9"/>
    <w:rsid w:val="00606664"/>
    <w:rsid w:val="00606896"/>
    <w:rsid w:val="00606D33"/>
    <w:rsid w:val="00607436"/>
    <w:rsid w:val="00607B76"/>
    <w:rsid w:val="00607D40"/>
    <w:rsid w:val="00607E2A"/>
    <w:rsid w:val="00607F2A"/>
    <w:rsid w:val="006102C2"/>
    <w:rsid w:val="006104C2"/>
    <w:rsid w:val="006106BC"/>
    <w:rsid w:val="006109B4"/>
    <w:rsid w:val="00610BBC"/>
    <w:rsid w:val="0061139F"/>
    <w:rsid w:val="00611C7F"/>
    <w:rsid w:val="00611EBF"/>
    <w:rsid w:val="006120C6"/>
    <w:rsid w:val="006120E6"/>
    <w:rsid w:val="00612950"/>
    <w:rsid w:val="00612CFB"/>
    <w:rsid w:val="00612D9C"/>
    <w:rsid w:val="00612F22"/>
    <w:rsid w:val="00613004"/>
    <w:rsid w:val="0061328F"/>
    <w:rsid w:val="0061428F"/>
    <w:rsid w:val="0061451F"/>
    <w:rsid w:val="0061482D"/>
    <w:rsid w:val="00614BCE"/>
    <w:rsid w:val="006163C3"/>
    <w:rsid w:val="00616409"/>
    <w:rsid w:val="006165D6"/>
    <w:rsid w:val="006168FC"/>
    <w:rsid w:val="006169AB"/>
    <w:rsid w:val="00616B9B"/>
    <w:rsid w:val="00617448"/>
    <w:rsid w:val="00617A3A"/>
    <w:rsid w:val="00620129"/>
    <w:rsid w:val="006201FF"/>
    <w:rsid w:val="00620F8C"/>
    <w:rsid w:val="006210BA"/>
    <w:rsid w:val="00621443"/>
    <w:rsid w:val="0062194A"/>
    <w:rsid w:val="00621A06"/>
    <w:rsid w:val="00622182"/>
    <w:rsid w:val="00622DB7"/>
    <w:rsid w:val="00622F63"/>
    <w:rsid w:val="006234F6"/>
    <w:rsid w:val="006235E3"/>
    <w:rsid w:val="0062388B"/>
    <w:rsid w:val="006238AE"/>
    <w:rsid w:val="00623C71"/>
    <w:rsid w:val="006245C9"/>
    <w:rsid w:val="0062482A"/>
    <w:rsid w:val="00624905"/>
    <w:rsid w:val="00624DD8"/>
    <w:rsid w:val="00625088"/>
    <w:rsid w:val="0062531F"/>
    <w:rsid w:val="0062545D"/>
    <w:rsid w:val="00626D71"/>
    <w:rsid w:val="0062742C"/>
    <w:rsid w:val="0062788F"/>
    <w:rsid w:val="00627DD9"/>
    <w:rsid w:val="00630311"/>
    <w:rsid w:val="006308AA"/>
    <w:rsid w:val="00630982"/>
    <w:rsid w:val="00630BAC"/>
    <w:rsid w:val="00630DB7"/>
    <w:rsid w:val="0063115F"/>
    <w:rsid w:val="00631373"/>
    <w:rsid w:val="006315A9"/>
    <w:rsid w:val="00631746"/>
    <w:rsid w:val="00631906"/>
    <w:rsid w:val="00631C9B"/>
    <w:rsid w:val="00632069"/>
    <w:rsid w:val="006326A7"/>
    <w:rsid w:val="0063273C"/>
    <w:rsid w:val="00632EB5"/>
    <w:rsid w:val="0063317D"/>
    <w:rsid w:val="00633716"/>
    <w:rsid w:val="0063377B"/>
    <w:rsid w:val="0063406A"/>
    <w:rsid w:val="006344CD"/>
    <w:rsid w:val="00634F17"/>
    <w:rsid w:val="00634F3E"/>
    <w:rsid w:val="006350E0"/>
    <w:rsid w:val="00635884"/>
    <w:rsid w:val="00636613"/>
    <w:rsid w:val="006367AF"/>
    <w:rsid w:val="006367E2"/>
    <w:rsid w:val="00636996"/>
    <w:rsid w:val="006369F3"/>
    <w:rsid w:val="00637092"/>
    <w:rsid w:val="00637348"/>
    <w:rsid w:val="00637582"/>
    <w:rsid w:val="00640078"/>
    <w:rsid w:val="0064031D"/>
    <w:rsid w:val="00640A2B"/>
    <w:rsid w:val="00640B1C"/>
    <w:rsid w:val="00640D52"/>
    <w:rsid w:val="00640D90"/>
    <w:rsid w:val="00641294"/>
    <w:rsid w:val="00641CB8"/>
    <w:rsid w:val="00641F09"/>
    <w:rsid w:val="00641F41"/>
    <w:rsid w:val="00642C33"/>
    <w:rsid w:val="00642C53"/>
    <w:rsid w:val="00642DB8"/>
    <w:rsid w:val="00642E60"/>
    <w:rsid w:val="006435C0"/>
    <w:rsid w:val="00643716"/>
    <w:rsid w:val="00643982"/>
    <w:rsid w:val="006439D3"/>
    <w:rsid w:val="00643A35"/>
    <w:rsid w:val="00643D4D"/>
    <w:rsid w:val="006443B6"/>
    <w:rsid w:val="0064448B"/>
    <w:rsid w:val="006445E4"/>
    <w:rsid w:val="006449E0"/>
    <w:rsid w:val="00644A36"/>
    <w:rsid w:val="00644F66"/>
    <w:rsid w:val="00645A35"/>
    <w:rsid w:val="00645B1C"/>
    <w:rsid w:val="00645F1E"/>
    <w:rsid w:val="006461A6"/>
    <w:rsid w:val="006463F2"/>
    <w:rsid w:val="00646995"/>
    <w:rsid w:val="00646BD4"/>
    <w:rsid w:val="00647925"/>
    <w:rsid w:val="00647C4E"/>
    <w:rsid w:val="00647EA5"/>
    <w:rsid w:val="00647EDE"/>
    <w:rsid w:val="00647F05"/>
    <w:rsid w:val="006505C3"/>
    <w:rsid w:val="0065100A"/>
    <w:rsid w:val="006512EE"/>
    <w:rsid w:val="00651776"/>
    <w:rsid w:val="00652370"/>
    <w:rsid w:val="00652640"/>
    <w:rsid w:val="006529C7"/>
    <w:rsid w:val="00652B72"/>
    <w:rsid w:val="00652C80"/>
    <w:rsid w:val="00652F44"/>
    <w:rsid w:val="00653433"/>
    <w:rsid w:val="006534C9"/>
    <w:rsid w:val="006538EB"/>
    <w:rsid w:val="00654472"/>
    <w:rsid w:val="00654A8F"/>
    <w:rsid w:val="00654CF0"/>
    <w:rsid w:val="00654D0D"/>
    <w:rsid w:val="00655179"/>
    <w:rsid w:val="00655594"/>
    <w:rsid w:val="00655676"/>
    <w:rsid w:val="00655E75"/>
    <w:rsid w:val="006562A4"/>
    <w:rsid w:val="00656865"/>
    <w:rsid w:val="006569FE"/>
    <w:rsid w:val="00656D7B"/>
    <w:rsid w:val="00656E50"/>
    <w:rsid w:val="00656E5D"/>
    <w:rsid w:val="0065717E"/>
    <w:rsid w:val="00657D13"/>
    <w:rsid w:val="00657DA4"/>
    <w:rsid w:val="00657E8C"/>
    <w:rsid w:val="006602AA"/>
    <w:rsid w:val="00660984"/>
    <w:rsid w:val="00660B3B"/>
    <w:rsid w:val="00660BD1"/>
    <w:rsid w:val="0066171A"/>
    <w:rsid w:val="00661727"/>
    <w:rsid w:val="00661D37"/>
    <w:rsid w:val="00662093"/>
    <w:rsid w:val="00662FC7"/>
    <w:rsid w:val="00663760"/>
    <w:rsid w:val="006643A9"/>
    <w:rsid w:val="006643CD"/>
    <w:rsid w:val="00665643"/>
    <w:rsid w:val="00665B96"/>
    <w:rsid w:val="006661A5"/>
    <w:rsid w:val="00666681"/>
    <w:rsid w:val="00666963"/>
    <w:rsid w:val="00666B79"/>
    <w:rsid w:val="0066732E"/>
    <w:rsid w:val="00667355"/>
    <w:rsid w:val="006677B7"/>
    <w:rsid w:val="00667C30"/>
    <w:rsid w:val="00667DC0"/>
    <w:rsid w:val="00667EDA"/>
    <w:rsid w:val="00670157"/>
    <w:rsid w:val="00670A36"/>
    <w:rsid w:val="0067165C"/>
    <w:rsid w:val="00671D2F"/>
    <w:rsid w:val="00671DA9"/>
    <w:rsid w:val="0067200B"/>
    <w:rsid w:val="0067214B"/>
    <w:rsid w:val="0067243F"/>
    <w:rsid w:val="006727FE"/>
    <w:rsid w:val="006729C3"/>
    <w:rsid w:val="00672F41"/>
    <w:rsid w:val="0067429A"/>
    <w:rsid w:val="006749E0"/>
    <w:rsid w:val="00674A86"/>
    <w:rsid w:val="00674B26"/>
    <w:rsid w:val="00674F71"/>
    <w:rsid w:val="00674F73"/>
    <w:rsid w:val="006750E2"/>
    <w:rsid w:val="0067537E"/>
    <w:rsid w:val="00675563"/>
    <w:rsid w:val="006757FE"/>
    <w:rsid w:val="00676692"/>
    <w:rsid w:val="00676A53"/>
    <w:rsid w:val="00676F0F"/>
    <w:rsid w:val="0067728B"/>
    <w:rsid w:val="00677F09"/>
    <w:rsid w:val="0068058B"/>
    <w:rsid w:val="00680B61"/>
    <w:rsid w:val="00681979"/>
    <w:rsid w:val="0068200F"/>
    <w:rsid w:val="00682184"/>
    <w:rsid w:val="006825E2"/>
    <w:rsid w:val="00682679"/>
    <w:rsid w:val="00682D26"/>
    <w:rsid w:val="00682D6D"/>
    <w:rsid w:val="00682DEF"/>
    <w:rsid w:val="00682FA4"/>
    <w:rsid w:val="006833B2"/>
    <w:rsid w:val="00683A76"/>
    <w:rsid w:val="00683A7D"/>
    <w:rsid w:val="00683AC2"/>
    <w:rsid w:val="006840ED"/>
    <w:rsid w:val="006840F9"/>
    <w:rsid w:val="0068423A"/>
    <w:rsid w:val="00684960"/>
    <w:rsid w:val="00684B89"/>
    <w:rsid w:val="00684D97"/>
    <w:rsid w:val="006851B4"/>
    <w:rsid w:val="00685230"/>
    <w:rsid w:val="00685572"/>
    <w:rsid w:val="0068558F"/>
    <w:rsid w:val="006855E9"/>
    <w:rsid w:val="00685E0B"/>
    <w:rsid w:val="00685FC5"/>
    <w:rsid w:val="00686388"/>
    <w:rsid w:val="006867FB"/>
    <w:rsid w:val="006868A2"/>
    <w:rsid w:val="00687649"/>
    <w:rsid w:val="006877AB"/>
    <w:rsid w:val="00687828"/>
    <w:rsid w:val="00687F6D"/>
    <w:rsid w:val="006909BA"/>
    <w:rsid w:val="00690A22"/>
    <w:rsid w:val="00690D4A"/>
    <w:rsid w:val="0069213E"/>
    <w:rsid w:val="0069285A"/>
    <w:rsid w:val="00692E05"/>
    <w:rsid w:val="006944A4"/>
    <w:rsid w:val="0069489B"/>
    <w:rsid w:val="006948A9"/>
    <w:rsid w:val="00695036"/>
    <w:rsid w:val="00695350"/>
    <w:rsid w:val="006953F0"/>
    <w:rsid w:val="00695479"/>
    <w:rsid w:val="006958A4"/>
    <w:rsid w:val="00695AF5"/>
    <w:rsid w:val="0069602E"/>
    <w:rsid w:val="006961D0"/>
    <w:rsid w:val="006968C6"/>
    <w:rsid w:val="00696BA0"/>
    <w:rsid w:val="00696BC7"/>
    <w:rsid w:val="00697338"/>
    <w:rsid w:val="00697E2B"/>
    <w:rsid w:val="006A027F"/>
    <w:rsid w:val="006A052B"/>
    <w:rsid w:val="006A0569"/>
    <w:rsid w:val="006A06B1"/>
    <w:rsid w:val="006A0842"/>
    <w:rsid w:val="006A1981"/>
    <w:rsid w:val="006A1A16"/>
    <w:rsid w:val="006A2291"/>
    <w:rsid w:val="006A22D9"/>
    <w:rsid w:val="006A2412"/>
    <w:rsid w:val="006A262C"/>
    <w:rsid w:val="006A2649"/>
    <w:rsid w:val="006A291F"/>
    <w:rsid w:val="006A2C62"/>
    <w:rsid w:val="006A35E2"/>
    <w:rsid w:val="006A36FF"/>
    <w:rsid w:val="006A39E4"/>
    <w:rsid w:val="006A3A8C"/>
    <w:rsid w:val="006A4616"/>
    <w:rsid w:val="006A4ABD"/>
    <w:rsid w:val="006A4C8D"/>
    <w:rsid w:val="006A4CC2"/>
    <w:rsid w:val="006A4EC0"/>
    <w:rsid w:val="006A59D1"/>
    <w:rsid w:val="006A5D24"/>
    <w:rsid w:val="006A5FDE"/>
    <w:rsid w:val="006A6316"/>
    <w:rsid w:val="006A65BA"/>
    <w:rsid w:val="006A7286"/>
    <w:rsid w:val="006A7457"/>
    <w:rsid w:val="006A752C"/>
    <w:rsid w:val="006A7638"/>
    <w:rsid w:val="006A79E3"/>
    <w:rsid w:val="006A7A91"/>
    <w:rsid w:val="006A7A9F"/>
    <w:rsid w:val="006B010F"/>
    <w:rsid w:val="006B0249"/>
    <w:rsid w:val="006B0CAC"/>
    <w:rsid w:val="006B0D41"/>
    <w:rsid w:val="006B0FA0"/>
    <w:rsid w:val="006B12F7"/>
    <w:rsid w:val="006B16E7"/>
    <w:rsid w:val="006B1B84"/>
    <w:rsid w:val="006B1BC5"/>
    <w:rsid w:val="006B1DF3"/>
    <w:rsid w:val="006B1EF3"/>
    <w:rsid w:val="006B2558"/>
    <w:rsid w:val="006B2D13"/>
    <w:rsid w:val="006B34F5"/>
    <w:rsid w:val="006B3B1E"/>
    <w:rsid w:val="006B3F3C"/>
    <w:rsid w:val="006B412C"/>
    <w:rsid w:val="006B44A4"/>
    <w:rsid w:val="006B458C"/>
    <w:rsid w:val="006B4BE5"/>
    <w:rsid w:val="006B6AD1"/>
    <w:rsid w:val="006B70C0"/>
    <w:rsid w:val="006B7ADD"/>
    <w:rsid w:val="006B7EE1"/>
    <w:rsid w:val="006C0158"/>
    <w:rsid w:val="006C0830"/>
    <w:rsid w:val="006C0A96"/>
    <w:rsid w:val="006C0CE8"/>
    <w:rsid w:val="006C10C1"/>
    <w:rsid w:val="006C1100"/>
    <w:rsid w:val="006C1429"/>
    <w:rsid w:val="006C14C8"/>
    <w:rsid w:val="006C1525"/>
    <w:rsid w:val="006C172D"/>
    <w:rsid w:val="006C1F0D"/>
    <w:rsid w:val="006C33B8"/>
    <w:rsid w:val="006C3742"/>
    <w:rsid w:val="006C3D07"/>
    <w:rsid w:val="006C3F60"/>
    <w:rsid w:val="006C3FDE"/>
    <w:rsid w:val="006C446A"/>
    <w:rsid w:val="006C4969"/>
    <w:rsid w:val="006C4EE2"/>
    <w:rsid w:val="006C4FD4"/>
    <w:rsid w:val="006C541E"/>
    <w:rsid w:val="006C56C4"/>
    <w:rsid w:val="006C5A57"/>
    <w:rsid w:val="006C6090"/>
    <w:rsid w:val="006C626E"/>
    <w:rsid w:val="006C63E3"/>
    <w:rsid w:val="006C6886"/>
    <w:rsid w:val="006C6D61"/>
    <w:rsid w:val="006C6E2D"/>
    <w:rsid w:val="006C6EB3"/>
    <w:rsid w:val="006C72AE"/>
    <w:rsid w:val="006C776F"/>
    <w:rsid w:val="006C784F"/>
    <w:rsid w:val="006C7F71"/>
    <w:rsid w:val="006D03BD"/>
    <w:rsid w:val="006D0EB7"/>
    <w:rsid w:val="006D1119"/>
    <w:rsid w:val="006D14B3"/>
    <w:rsid w:val="006D15BD"/>
    <w:rsid w:val="006D1E9B"/>
    <w:rsid w:val="006D2101"/>
    <w:rsid w:val="006D21E9"/>
    <w:rsid w:val="006D2253"/>
    <w:rsid w:val="006D26B4"/>
    <w:rsid w:val="006D283F"/>
    <w:rsid w:val="006D2AB4"/>
    <w:rsid w:val="006D2BB4"/>
    <w:rsid w:val="006D2CED"/>
    <w:rsid w:val="006D306A"/>
    <w:rsid w:val="006D381A"/>
    <w:rsid w:val="006D3908"/>
    <w:rsid w:val="006D3B1E"/>
    <w:rsid w:val="006D3DC2"/>
    <w:rsid w:val="006D4283"/>
    <w:rsid w:val="006D460E"/>
    <w:rsid w:val="006D4E10"/>
    <w:rsid w:val="006D5115"/>
    <w:rsid w:val="006D54A4"/>
    <w:rsid w:val="006D5622"/>
    <w:rsid w:val="006D5867"/>
    <w:rsid w:val="006D5DF0"/>
    <w:rsid w:val="006D601C"/>
    <w:rsid w:val="006D610A"/>
    <w:rsid w:val="006D62D2"/>
    <w:rsid w:val="006D6814"/>
    <w:rsid w:val="006D6F02"/>
    <w:rsid w:val="006D7055"/>
    <w:rsid w:val="006D7125"/>
    <w:rsid w:val="006D712F"/>
    <w:rsid w:val="006D7258"/>
    <w:rsid w:val="006D7A71"/>
    <w:rsid w:val="006D7B9E"/>
    <w:rsid w:val="006D7C93"/>
    <w:rsid w:val="006D7D5F"/>
    <w:rsid w:val="006E05CD"/>
    <w:rsid w:val="006E07DB"/>
    <w:rsid w:val="006E0839"/>
    <w:rsid w:val="006E0869"/>
    <w:rsid w:val="006E0AE8"/>
    <w:rsid w:val="006E0AE9"/>
    <w:rsid w:val="006E0E41"/>
    <w:rsid w:val="006E1115"/>
    <w:rsid w:val="006E113A"/>
    <w:rsid w:val="006E1E9E"/>
    <w:rsid w:val="006E1EB2"/>
    <w:rsid w:val="006E2037"/>
    <w:rsid w:val="006E20C4"/>
    <w:rsid w:val="006E20EE"/>
    <w:rsid w:val="006E239B"/>
    <w:rsid w:val="006E25D5"/>
    <w:rsid w:val="006E2773"/>
    <w:rsid w:val="006E2814"/>
    <w:rsid w:val="006E290B"/>
    <w:rsid w:val="006E2E76"/>
    <w:rsid w:val="006E38B5"/>
    <w:rsid w:val="006E3C15"/>
    <w:rsid w:val="006E3CB7"/>
    <w:rsid w:val="006E44DF"/>
    <w:rsid w:val="006E4AEF"/>
    <w:rsid w:val="006E4B31"/>
    <w:rsid w:val="006E4C09"/>
    <w:rsid w:val="006E4DDA"/>
    <w:rsid w:val="006E51B4"/>
    <w:rsid w:val="006E52AC"/>
    <w:rsid w:val="006E5530"/>
    <w:rsid w:val="006E5625"/>
    <w:rsid w:val="006E56F8"/>
    <w:rsid w:val="006E5852"/>
    <w:rsid w:val="006E5B2D"/>
    <w:rsid w:val="006E63A9"/>
    <w:rsid w:val="006E6904"/>
    <w:rsid w:val="006E69E4"/>
    <w:rsid w:val="006E701C"/>
    <w:rsid w:val="006E70D1"/>
    <w:rsid w:val="006E7125"/>
    <w:rsid w:val="006E7149"/>
    <w:rsid w:val="006E746F"/>
    <w:rsid w:val="006E7534"/>
    <w:rsid w:val="006E767F"/>
    <w:rsid w:val="006E799A"/>
    <w:rsid w:val="006E7BAD"/>
    <w:rsid w:val="006E7E1A"/>
    <w:rsid w:val="006E7EEA"/>
    <w:rsid w:val="006F0E29"/>
    <w:rsid w:val="006F103A"/>
    <w:rsid w:val="006F1CBF"/>
    <w:rsid w:val="006F1CF7"/>
    <w:rsid w:val="006F2266"/>
    <w:rsid w:val="006F2890"/>
    <w:rsid w:val="006F3312"/>
    <w:rsid w:val="006F3584"/>
    <w:rsid w:val="006F36A3"/>
    <w:rsid w:val="006F37C7"/>
    <w:rsid w:val="006F3BC8"/>
    <w:rsid w:val="006F3E1D"/>
    <w:rsid w:val="006F3E99"/>
    <w:rsid w:val="006F4450"/>
    <w:rsid w:val="006F4509"/>
    <w:rsid w:val="006F4521"/>
    <w:rsid w:val="006F491D"/>
    <w:rsid w:val="006F4B0F"/>
    <w:rsid w:val="006F4F7B"/>
    <w:rsid w:val="006F512A"/>
    <w:rsid w:val="006F59C9"/>
    <w:rsid w:val="006F5CE2"/>
    <w:rsid w:val="006F5E4C"/>
    <w:rsid w:val="006F6188"/>
    <w:rsid w:val="006F6222"/>
    <w:rsid w:val="006F636E"/>
    <w:rsid w:val="006F63CE"/>
    <w:rsid w:val="006F6A61"/>
    <w:rsid w:val="006F6C08"/>
    <w:rsid w:val="006F72BE"/>
    <w:rsid w:val="006F75FA"/>
    <w:rsid w:val="006F775A"/>
    <w:rsid w:val="006F7791"/>
    <w:rsid w:val="006F7C16"/>
    <w:rsid w:val="006F7F59"/>
    <w:rsid w:val="00700285"/>
    <w:rsid w:val="00700327"/>
    <w:rsid w:val="007003EE"/>
    <w:rsid w:val="007007C4"/>
    <w:rsid w:val="007008CA"/>
    <w:rsid w:val="007009F2"/>
    <w:rsid w:val="00700EF9"/>
    <w:rsid w:val="00700F25"/>
    <w:rsid w:val="00700FDC"/>
    <w:rsid w:val="00701125"/>
    <w:rsid w:val="0070123D"/>
    <w:rsid w:val="0070141C"/>
    <w:rsid w:val="007017DA"/>
    <w:rsid w:val="0070183C"/>
    <w:rsid w:val="00701DF2"/>
    <w:rsid w:val="00701E2C"/>
    <w:rsid w:val="007022CD"/>
    <w:rsid w:val="00702783"/>
    <w:rsid w:val="00702C37"/>
    <w:rsid w:val="00703719"/>
    <w:rsid w:val="00703827"/>
    <w:rsid w:val="00703CBA"/>
    <w:rsid w:val="00703CFD"/>
    <w:rsid w:val="00704083"/>
    <w:rsid w:val="007042CB"/>
    <w:rsid w:val="00704CA8"/>
    <w:rsid w:val="00704D47"/>
    <w:rsid w:val="00704E0B"/>
    <w:rsid w:val="0070505B"/>
    <w:rsid w:val="00705301"/>
    <w:rsid w:val="00705483"/>
    <w:rsid w:val="00705B6C"/>
    <w:rsid w:val="00705BA0"/>
    <w:rsid w:val="00705E1F"/>
    <w:rsid w:val="00706384"/>
    <w:rsid w:val="007064AA"/>
    <w:rsid w:val="007069E0"/>
    <w:rsid w:val="00706E84"/>
    <w:rsid w:val="00707F24"/>
    <w:rsid w:val="00710061"/>
    <w:rsid w:val="00710094"/>
    <w:rsid w:val="0071017A"/>
    <w:rsid w:val="00710321"/>
    <w:rsid w:val="007103E4"/>
    <w:rsid w:val="007104F8"/>
    <w:rsid w:val="00710501"/>
    <w:rsid w:val="00710C87"/>
    <w:rsid w:val="0071179F"/>
    <w:rsid w:val="00711EBA"/>
    <w:rsid w:val="00711F36"/>
    <w:rsid w:val="00712081"/>
    <w:rsid w:val="0071255A"/>
    <w:rsid w:val="00712582"/>
    <w:rsid w:val="00712D29"/>
    <w:rsid w:val="0071319F"/>
    <w:rsid w:val="007135A0"/>
    <w:rsid w:val="0071367A"/>
    <w:rsid w:val="007138B1"/>
    <w:rsid w:val="00713933"/>
    <w:rsid w:val="00713983"/>
    <w:rsid w:val="007139A4"/>
    <w:rsid w:val="007151E5"/>
    <w:rsid w:val="0071575B"/>
    <w:rsid w:val="0071598F"/>
    <w:rsid w:val="00715C1E"/>
    <w:rsid w:val="0071631C"/>
    <w:rsid w:val="007163F9"/>
    <w:rsid w:val="00716406"/>
    <w:rsid w:val="00716B3E"/>
    <w:rsid w:val="00716BD1"/>
    <w:rsid w:val="007171D4"/>
    <w:rsid w:val="00717A56"/>
    <w:rsid w:val="00717ACD"/>
    <w:rsid w:val="00717F6E"/>
    <w:rsid w:val="0072095E"/>
    <w:rsid w:val="00720AB7"/>
    <w:rsid w:val="00720CFC"/>
    <w:rsid w:val="00721B84"/>
    <w:rsid w:val="00721F45"/>
    <w:rsid w:val="007221EF"/>
    <w:rsid w:val="00722500"/>
    <w:rsid w:val="00722AF9"/>
    <w:rsid w:val="00722B6C"/>
    <w:rsid w:val="00723114"/>
    <w:rsid w:val="00723783"/>
    <w:rsid w:val="00724696"/>
    <w:rsid w:val="00724F17"/>
    <w:rsid w:val="00725285"/>
    <w:rsid w:val="007257AF"/>
    <w:rsid w:val="0072650B"/>
    <w:rsid w:val="00726580"/>
    <w:rsid w:val="0072691B"/>
    <w:rsid w:val="00726D0E"/>
    <w:rsid w:val="00727352"/>
    <w:rsid w:val="00727713"/>
    <w:rsid w:val="00727BEE"/>
    <w:rsid w:val="00727D11"/>
    <w:rsid w:val="00727E31"/>
    <w:rsid w:val="007305F3"/>
    <w:rsid w:val="007306E7"/>
    <w:rsid w:val="007306FB"/>
    <w:rsid w:val="00730C42"/>
    <w:rsid w:val="00731126"/>
    <w:rsid w:val="007315D5"/>
    <w:rsid w:val="0073172A"/>
    <w:rsid w:val="00731C41"/>
    <w:rsid w:val="00731D13"/>
    <w:rsid w:val="00731F41"/>
    <w:rsid w:val="0073215D"/>
    <w:rsid w:val="007322E8"/>
    <w:rsid w:val="00732485"/>
    <w:rsid w:val="0073298F"/>
    <w:rsid w:val="00733156"/>
    <w:rsid w:val="007337B1"/>
    <w:rsid w:val="0073397B"/>
    <w:rsid w:val="00733A99"/>
    <w:rsid w:val="00733C1F"/>
    <w:rsid w:val="00733DAF"/>
    <w:rsid w:val="00734360"/>
    <w:rsid w:val="00734516"/>
    <w:rsid w:val="0073470C"/>
    <w:rsid w:val="00734C16"/>
    <w:rsid w:val="00734FFE"/>
    <w:rsid w:val="00735643"/>
    <w:rsid w:val="00735AB8"/>
    <w:rsid w:val="00735BD5"/>
    <w:rsid w:val="00735C83"/>
    <w:rsid w:val="007360AE"/>
    <w:rsid w:val="007366F4"/>
    <w:rsid w:val="0073680C"/>
    <w:rsid w:val="00736BC8"/>
    <w:rsid w:val="00736C13"/>
    <w:rsid w:val="00736F2B"/>
    <w:rsid w:val="00737308"/>
    <w:rsid w:val="0073794A"/>
    <w:rsid w:val="0074097D"/>
    <w:rsid w:val="00740D9A"/>
    <w:rsid w:val="00740F10"/>
    <w:rsid w:val="0074103B"/>
    <w:rsid w:val="0074134D"/>
    <w:rsid w:val="00741614"/>
    <w:rsid w:val="007416A2"/>
    <w:rsid w:val="00741C17"/>
    <w:rsid w:val="00741CD3"/>
    <w:rsid w:val="00741D8C"/>
    <w:rsid w:val="00741F52"/>
    <w:rsid w:val="00742821"/>
    <w:rsid w:val="007429BB"/>
    <w:rsid w:val="00742BA9"/>
    <w:rsid w:val="00742C68"/>
    <w:rsid w:val="007435B4"/>
    <w:rsid w:val="00743614"/>
    <w:rsid w:val="00743A51"/>
    <w:rsid w:val="00743A6F"/>
    <w:rsid w:val="00743EC6"/>
    <w:rsid w:val="00744239"/>
    <w:rsid w:val="00744412"/>
    <w:rsid w:val="0074448F"/>
    <w:rsid w:val="007447ED"/>
    <w:rsid w:val="00744F7C"/>
    <w:rsid w:val="007452ED"/>
    <w:rsid w:val="00745BCE"/>
    <w:rsid w:val="00745C2D"/>
    <w:rsid w:val="00745E5A"/>
    <w:rsid w:val="0074654F"/>
    <w:rsid w:val="0074671F"/>
    <w:rsid w:val="007467E6"/>
    <w:rsid w:val="00746923"/>
    <w:rsid w:val="00747ED9"/>
    <w:rsid w:val="007500F4"/>
    <w:rsid w:val="00750452"/>
    <w:rsid w:val="00750489"/>
    <w:rsid w:val="00750527"/>
    <w:rsid w:val="007507C9"/>
    <w:rsid w:val="007508A3"/>
    <w:rsid w:val="007515F1"/>
    <w:rsid w:val="007516DD"/>
    <w:rsid w:val="007519F3"/>
    <w:rsid w:val="00752521"/>
    <w:rsid w:val="00752D6B"/>
    <w:rsid w:val="0075306C"/>
    <w:rsid w:val="007537F8"/>
    <w:rsid w:val="00753C72"/>
    <w:rsid w:val="0075408B"/>
    <w:rsid w:val="00754DE1"/>
    <w:rsid w:val="00755034"/>
    <w:rsid w:val="007557A6"/>
    <w:rsid w:val="00755B2E"/>
    <w:rsid w:val="00755DB8"/>
    <w:rsid w:val="007562F4"/>
    <w:rsid w:val="00756347"/>
    <w:rsid w:val="007564BC"/>
    <w:rsid w:val="00756729"/>
    <w:rsid w:val="00756BD1"/>
    <w:rsid w:val="00757047"/>
    <w:rsid w:val="0075756F"/>
    <w:rsid w:val="00757922"/>
    <w:rsid w:val="007579A2"/>
    <w:rsid w:val="00757D14"/>
    <w:rsid w:val="007602CF"/>
    <w:rsid w:val="00760FA7"/>
    <w:rsid w:val="00761085"/>
    <w:rsid w:val="0076139F"/>
    <w:rsid w:val="0076141C"/>
    <w:rsid w:val="00761DFC"/>
    <w:rsid w:val="00762068"/>
    <w:rsid w:val="007623E9"/>
    <w:rsid w:val="007628C8"/>
    <w:rsid w:val="00762931"/>
    <w:rsid w:val="0076295B"/>
    <w:rsid w:val="00762ACC"/>
    <w:rsid w:val="00762C5D"/>
    <w:rsid w:val="007631E8"/>
    <w:rsid w:val="007637D6"/>
    <w:rsid w:val="00763B3B"/>
    <w:rsid w:val="00763FC2"/>
    <w:rsid w:val="0076432F"/>
    <w:rsid w:val="00764672"/>
    <w:rsid w:val="0076472B"/>
    <w:rsid w:val="00764EB3"/>
    <w:rsid w:val="00764FFF"/>
    <w:rsid w:val="0076510A"/>
    <w:rsid w:val="00765823"/>
    <w:rsid w:val="00765F81"/>
    <w:rsid w:val="007662CF"/>
    <w:rsid w:val="007667FC"/>
    <w:rsid w:val="007668A9"/>
    <w:rsid w:val="00767385"/>
    <w:rsid w:val="0076748E"/>
    <w:rsid w:val="00767E67"/>
    <w:rsid w:val="00767EEA"/>
    <w:rsid w:val="007705F0"/>
    <w:rsid w:val="00770A09"/>
    <w:rsid w:val="00770B4E"/>
    <w:rsid w:val="00770D96"/>
    <w:rsid w:val="00771500"/>
    <w:rsid w:val="007719C2"/>
    <w:rsid w:val="0077249D"/>
    <w:rsid w:val="007724D2"/>
    <w:rsid w:val="00772AAD"/>
    <w:rsid w:val="00772E3B"/>
    <w:rsid w:val="00773289"/>
    <w:rsid w:val="00773B02"/>
    <w:rsid w:val="00773B24"/>
    <w:rsid w:val="00773B95"/>
    <w:rsid w:val="00773BFB"/>
    <w:rsid w:val="00773CA1"/>
    <w:rsid w:val="00773D40"/>
    <w:rsid w:val="00773FA4"/>
    <w:rsid w:val="007740F4"/>
    <w:rsid w:val="00774888"/>
    <w:rsid w:val="00774912"/>
    <w:rsid w:val="00774982"/>
    <w:rsid w:val="00774DE5"/>
    <w:rsid w:val="007754EB"/>
    <w:rsid w:val="00776266"/>
    <w:rsid w:val="00776A57"/>
    <w:rsid w:val="00776AD8"/>
    <w:rsid w:val="00776BE7"/>
    <w:rsid w:val="00776D8F"/>
    <w:rsid w:val="0077723D"/>
    <w:rsid w:val="007773A5"/>
    <w:rsid w:val="007775C0"/>
    <w:rsid w:val="007777ED"/>
    <w:rsid w:val="007778E2"/>
    <w:rsid w:val="00780084"/>
    <w:rsid w:val="007800D1"/>
    <w:rsid w:val="007803D3"/>
    <w:rsid w:val="007808E8"/>
    <w:rsid w:val="00780A69"/>
    <w:rsid w:val="007811BB"/>
    <w:rsid w:val="00781264"/>
    <w:rsid w:val="007812CB"/>
    <w:rsid w:val="0078200C"/>
    <w:rsid w:val="0078225C"/>
    <w:rsid w:val="007822FA"/>
    <w:rsid w:val="007823F2"/>
    <w:rsid w:val="0078281B"/>
    <w:rsid w:val="007829F6"/>
    <w:rsid w:val="00782BD4"/>
    <w:rsid w:val="00782EA1"/>
    <w:rsid w:val="0078312B"/>
    <w:rsid w:val="00783289"/>
    <w:rsid w:val="00783F7D"/>
    <w:rsid w:val="007847D5"/>
    <w:rsid w:val="00784A82"/>
    <w:rsid w:val="007850A3"/>
    <w:rsid w:val="00785417"/>
    <w:rsid w:val="00785A76"/>
    <w:rsid w:val="00786451"/>
    <w:rsid w:val="00786C9E"/>
    <w:rsid w:val="00786E12"/>
    <w:rsid w:val="007873A6"/>
    <w:rsid w:val="007875A2"/>
    <w:rsid w:val="00787770"/>
    <w:rsid w:val="00787891"/>
    <w:rsid w:val="007878FF"/>
    <w:rsid w:val="00790372"/>
    <w:rsid w:val="00790558"/>
    <w:rsid w:val="00790828"/>
    <w:rsid w:val="00790C26"/>
    <w:rsid w:val="00790D26"/>
    <w:rsid w:val="007911C5"/>
    <w:rsid w:val="007916AA"/>
    <w:rsid w:val="00791846"/>
    <w:rsid w:val="00791C46"/>
    <w:rsid w:val="00791CDF"/>
    <w:rsid w:val="007928B9"/>
    <w:rsid w:val="00792B8C"/>
    <w:rsid w:val="007930F0"/>
    <w:rsid w:val="00793C14"/>
    <w:rsid w:val="00794450"/>
    <w:rsid w:val="0079553C"/>
    <w:rsid w:val="0079556F"/>
    <w:rsid w:val="00795707"/>
    <w:rsid w:val="00795839"/>
    <w:rsid w:val="0079598E"/>
    <w:rsid w:val="00795A18"/>
    <w:rsid w:val="00795C91"/>
    <w:rsid w:val="00795FD5"/>
    <w:rsid w:val="007960B3"/>
    <w:rsid w:val="00796267"/>
    <w:rsid w:val="00796678"/>
    <w:rsid w:val="007969C3"/>
    <w:rsid w:val="00796E7F"/>
    <w:rsid w:val="00797007"/>
    <w:rsid w:val="00797433"/>
    <w:rsid w:val="00797436"/>
    <w:rsid w:val="00797579"/>
    <w:rsid w:val="00797AB9"/>
    <w:rsid w:val="00797FDF"/>
    <w:rsid w:val="007A0471"/>
    <w:rsid w:val="007A0E27"/>
    <w:rsid w:val="007A10E9"/>
    <w:rsid w:val="007A1309"/>
    <w:rsid w:val="007A1739"/>
    <w:rsid w:val="007A1F1B"/>
    <w:rsid w:val="007A2570"/>
    <w:rsid w:val="007A26F0"/>
    <w:rsid w:val="007A3072"/>
    <w:rsid w:val="007A3204"/>
    <w:rsid w:val="007A38D5"/>
    <w:rsid w:val="007A396A"/>
    <w:rsid w:val="007A3D56"/>
    <w:rsid w:val="007A407F"/>
    <w:rsid w:val="007A4352"/>
    <w:rsid w:val="007A44B9"/>
    <w:rsid w:val="007A47AF"/>
    <w:rsid w:val="007A49C1"/>
    <w:rsid w:val="007A4F40"/>
    <w:rsid w:val="007A544D"/>
    <w:rsid w:val="007A55A0"/>
    <w:rsid w:val="007A57A6"/>
    <w:rsid w:val="007A59DA"/>
    <w:rsid w:val="007A5C50"/>
    <w:rsid w:val="007A6050"/>
    <w:rsid w:val="007A62E0"/>
    <w:rsid w:val="007A6472"/>
    <w:rsid w:val="007A64F1"/>
    <w:rsid w:val="007A68A8"/>
    <w:rsid w:val="007A6B1A"/>
    <w:rsid w:val="007A6BE9"/>
    <w:rsid w:val="007A7D67"/>
    <w:rsid w:val="007A7E77"/>
    <w:rsid w:val="007B0136"/>
    <w:rsid w:val="007B08CC"/>
    <w:rsid w:val="007B0C0F"/>
    <w:rsid w:val="007B0F10"/>
    <w:rsid w:val="007B13F1"/>
    <w:rsid w:val="007B1670"/>
    <w:rsid w:val="007B1906"/>
    <w:rsid w:val="007B1A49"/>
    <w:rsid w:val="007B205F"/>
    <w:rsid w:val="007B2464"/>
    <w:rsid w:val="007B2495"/>
    <w:rsid w:val="007B24CF"/>
    <w:rsid w:val="007B2564"/>
    <w:rsid w:val="007B270A"/>
    <w:rsid w:val="007B2A64"/>
    <w:rsid w:val="007B2BF9"/>
    <w:rsid w:val="007B3AAD"/>
    <w:rsid w:val="007B3F11"/>
    <w:rsid w:val="007B411A"/>
    <w:rsid w:val="007B452A"/>
    <w:rsid w:val="007B4C0B"/>
    <w:rsid w:val="007B5030"/>
    <w:rsid w:val="007B510E"/>
    <w:rsid w:val="007B51BE"/>
    <w:rsid w:val="007B5614"/>
    <w:rsid w:val="007B5800"/>
    <w:rsid w:val="007B5955"/>
    <w:rsid w:val="007B5E3D"/>
    <w:rsid w:val="007B60AF"/>
    <w:rsid w:val="007B6181"/>
    <w:rsid w:val="007B6489"/>
    <w:rsid w:val="007B66A7"/>
    <w:rsid w:val="007B6943"/>
    <w:rsid w:val="007C01F3"/>
    <w:rsid w:val="007C0428"/>
    <w:rsid w:val="007C0F7D"/>
    <w:rsid w:val="007C1469"/>
    <w:rsid w:val="007C25C8"/>
    <w:rsid w:val="007C270F"/>
    <w:rsid w:val="007C2A1E"/>
    <w:rsid w:val="007C2D95"/>
    <w:rsid w:val="007C2EBA"/>
    <w:rsid w:val="007C3787"/>
    <w:rsid w:val="007C3803"/>
    <w:rsid w:val="007C39F4"/>
    <w:rsid w:val="007C3B8E"/>
    <w:rsid w:val="007C3BE0"/>
    <w:rsid w:val="007C4366"/>
    <w:rsid w:val="007C49B1"/>
    <w:rsid w:val="007C4F09"/>
    <w:rsid w:val="007C5303"/>
    <w:rsid w:val="007C5503"/>
    <w:rsid w:val="007C5890"/>
    <w:rsid w:val="007C5A5E"/>
    <w:rsid w:val="007C5FDF"/>
    <w:rsid w:val="007C61AD"/>
    <w:rsid w:val="007C61EF"/>
    <w:rsid w:val="007C6758"/>
    <w:rsid w:val="007C6B32"/>
    <w:rsid w:val="007C6B5B"/>
    <w:rsid w:val="007C7C64"/>
    <w:rsid w:val="007C7F4A"/>
    <w:rsid w:val="007D05C1"/>
    <w:rsid w:val="007D07D2"/>
    <w:rsid w:val="007D0E71"/>
    <w:rsid w:val="007D1033"/>
    <w:rsid w:val="007D13A7"/>
    <w:rsid w:val="007D1A4E"/>
    <w:rsid w:val="007D1AAC"/>
    <w:rsid w:val="007D232B"/>
    <w:rsid w:val="007D240A"/>
    <w:rsid w:val="007D279F"/>
    <w:rsid w:val="007D2F65"/>
    <w:rsid w:val="007D333A"/>
    <w:rsid w:val="007D3509"/>
    <w:rsid w:val="007D35F1"/>
    <w:rsid w:val="007D36E1"/>
    <w:rsid w:val="007D3AF0"/>
    <w:rsid w:val="007D3E0B"/>
    <w:rsid w:val="007D460E"/>
    <w:rsid w:val="007D5922"/>
    <w:rsid w:val="007D5997"/>
    <w:rsid w:val="007D5EA7"/>
    <w:rsid w:val="007D69B5"/>
    <w:rsid w:val="007D6F7C"/>
    <w:rsid w:val="007D6FFC"/>
    <w:rsid w:val="007D736E"/>
    <w:rsid w:val="007D7AA3"/>
    <w:rsid w:val="007E0D61"/>
    <w:rsid w:val="007E0D67"/>
    <w:rsid w:val="007E0FE2"/>
    <w:rsid w:val="007E1B35"/>
    <w:rsid w:val="007E1C88"/>
    <w:rsid w:val="007E1CCD"/>
    <w:rsid w:val="007E1D89"/>
    <w:rsid w:val="007E208C"/>
    <w:rsid w:val="007E20D8"/>
    <w:rsid w:val="007E21A7"/>
    <w:rsid w:val="007E2AFD"/>
    <w:rsid w:val="007E2DE3"/>
    <w:rsid w:val="007E3692"/>
    <w:rsid w:val="007E37E0"/>
    <w:rsid w:val="007E38CD"/>
    <w:rsid w:val="007E395D"/>
    <w:rsid w:val="007E39BD"/>
    <w:rsid w:val="007E3AD3"/>
    <w:rsid w:val="007E45E2"/>
    <w:rsid w:val="007E45E5"/>
    <w:rsid w:val="007E4800"/>
    <w:rsid w:val="007E4E7F"/>
    <w:rsid w:val="007E50AF"/>
    <w:rsid w:val="007E56D2"/>
    <w:rsid w:val="007E5772"/>
    <w:rsid w:val="007E57A4"/>
    <w:rsid w:val="007E582E"/>
    <w:rsid w:val="007E58CB"/>
    <w:rsid w:val="007E593E"/>
    <w:rsid w:val="007E5D40"/>
    <w:rsid w:val="007E6021"/>
    <w:rsid w:val="007E662A"/>
    <w:rsid w:val="007E6886"/>
    <w:rsid w:val="007E697A"/>
    <w:rsid w:val="007E704C"/>
    <w:rsid w:val="007E70EB"/>
    <w:rsid w:val="007E7331"/>
    <w:rsid w:val="007E74A4"/>
    <w:rsid w:val="007E7810"/>
    <w:rsid w:val="007E78AF"/>
    <w:rsid w:val="007E7AC4"/>
    <w:rsid w:val="007E7BAB"/>
    <w:rsid w:val="007E7C05"/>
    <w:rsid w:val="007F075B"/>
    <w:rsid w:val="007F0AF9"/>
    <w:rsid w:val="007F10C4"/>
    <w:rsid w:val="007F14CB"/>
    <w:rsid w:val="007F1E21"/>
    <w:rsid w:val="007F1E77"/>
    <w:rsid w:val="007F1EF5"/>
    <w:rsid w:val="007F241E"/>
    <w:rsid w:val="007F2423"/>
    <w:rsid w:val="007F26B0"/>
    <w:rsid w:val="007F26CD"/>
    <w:rsid w:val="007F2BE3"/>
    <w:rsid w:val="007F2D9F"/>
    <w:rsid w:val="007F2E7C"/>
    <w:rsid w:val="007F3283"/>
    <w:rsid w:val="007F331F"/>
    <w:rsid w:val="007F33CC"/>
    <w:rsid w:val="007F3798"/>
    <w:rsid w:val="007F38AE"/>
    <w:rsid w:val="007F394A"/>
    <w:rsid w:val="007F3C5C"/>
    <w:rsid w:val="007F3DC4"/>
    <w:rsid w:val="007F4A57"/>
    <w:rsid w:val="007F4E1F"/>
    <w:rsid w:val="007F4E61"/>
    <w:rsid w:val="007F5091"/>
    <w:rsid w:val="007F52E3"/>
    <w:rsid w:val="007F5519"/>
    <w:rsid w:val="007F5934"/>
    <w:rsid w:val="007F5D20"/>
    <w:rsid w:val="007F60A9"/>
    <w:rsid w:val="007F63E9"/>
    <w:rsid w:val="007F66FC"/>
    <w:rsid w:val="007F6B04"/>
    <w:rsid w:val="007F6FA9"/>
    <w:rsid w:val="007F77E5"/>
    <w:rsid w:val="007F7961"/>
    <w:rsid w:val="008002F3"/>
    <w:rsid w:val="00800964"/>
    <w:rsid w:val="00800C42"/>
    <w:rsid w:val="00800D56"/>
    <w:rsid w:val="008011C1"/>
    <w:rsid w:val="0080153D"/>
    <w:rsid w:val="00801812"/>
    <w:rsid w:val="0080198A"/>
    <w:rsid w:val="00801FA2"/>
    <w:rsid w:val="0080239C"/>
    <w:rsid w:val="008027A6"/>
    <w:rsid w:val="00802861"/>
    <w:rsid w:val="00802873"/>
    <w:rsid w:val="00802921"/>
    <w:rsid w:val="0080312E"/>
    <w:rsid w:val="008034F8"/>
    <w:rsid w:val="00803913"/>
    <w:rsid w:val="00803E8E"/>
    <w:rsid w:val="0080473C"/>
    <w:rsid w:val="00804FAE"/>
    <w:rsid w:val="008053ED"/>
    <w:rsid w:val="008057FE"/>
    <w:rsid w:val="0080590E"/>
    <w:rsid w:val="008059CA"/>
    <w:rsid w:val="00805D43"/>
    <w:rsid w:val="00805F5C"/>
    <w:rsid w:val="0080602C"/>
    <w:rsid w:val="008063A8"/>
    <w:rsid w:val="00806980"/>
    <w:rsid w:val="00806BB6"/>
    <w:rsid w:val="00807163"/>
    <w:rsid w:val="00807271"/>
    <w:rsid w:val="0080750C"/>
    <w:rsid w:val="0080799F"/>
    <w:rsid w:val="00810E0A"/>
    <w:rsid w:val="008117FD"/>
    <w:rsid w:val="00811F70"/>
    <w:rsid w:val="00812037"/>
    <w:rsid w:val="008120BE"/>
    <w:rsid w:val="00812486"/>
    <w:rsid w:val="008126EE"/>
    <w:rsid w:val="00812717"/>
    <w:rsid w:val="00813567"/>
    <w:rsid w:val="00813613"/>
    <w:rsid w:val="00813713"/>
    <w:rsid w:val="00813E8B"/>
    <w:rsid w:val="00814877"/>
    <w:rsid w:val="008148E3"/>
    <w:rsid w:val="00814BD2"/>
    <w:rsid w:val="00814D20"/>
    <w:rsid w:val="00815716"/>
    <w:rsid w:val="00815862"/>
    <w:rsid w:val="0081597F"/>
    <w:rsid w:val="00815D3E"/>
    <w:rsid w:val="00820679"/>
    <w:rsid w:val="00820802"/>
    <w:rsid w:val="00820962"/>
    <w:rsid w:val="00820A1C"/>
    <w:rsid w:val="00820EE4"/>
    <w:rsid w:val="00820EE8"/>
    <w:rsid w:val="00821CF9"/>
    <w:rsid w:val="00821D49"/>
    <w:rsid w:val="00822036"/>
    <w:rsid w:val="008221F4"/>
    <w:rsid w:val="008225F8"/>
    <w:rsid w:val="008226DD"/>
    <w:rsid w:val="008229CE"/>
    <w:rsid w:val="00822BDA"/>
    <w:rsid w:val="008236E2"/>
    <w:rsid w:val="0082413F"/>
    <w:rsid w:val="00824269"/>
    <w:rsid w:val="00824391"/>
    <w:rsid w:val="008248F9"/>
    <w:rsid w:val="008252BA"/>
    <w:rsid w:val="00825836"/>
    <w:rsid w:val="00826854"/>
    <w:rsid w:val="008269AC"/>
    <w:rsid w:val="00826B4E"/>
    <w:rsid w:val="00830113"/>
    <w:rsid w:val="00830234"/>
    <w:rsid w:val="008303B7"/>
    <w:rsid w:val="008312B6"/>
    <w:rsid w:val="00831441"/>
    <w:rsid w:val="00831BE8"/>
    <w:rsid w:val="008321FC"/>
    <w:rsid w:val="008323B0"/>
    <w:rsid w:val="008326B7"/>
    <w:rsid w:val="008328AD"/>
    <w:rsid w:val="0083370D"/>
    <w:rsid w:val="00833776"/>
    <w:rsid w:val="00833958"/>
    <w:rsid w:val="008339CA"/>
    <w:rsid w:val="00833FFE"/>
    <w:rsid w:val="008340CD"/>
    <w:rsid w:val="00834668"/>
    <w:rsid w:val="00834866"/>
    <w:rsid w:val="008352E9"/>
    <w:rsid w:val="00835624"/>
    <w:rsid w:val="0083568B"/>
    <w:rsid w:val="008357CE"/>
    <w:rsid w:val="00835C6B"/>
    <w:rsid w:val="0083600D"/>
    <w:rsid w:val="008360A4"/>
    <w:rsid w:val="00836171"/>
    <w:rsid w:val="008361EE"/>
    <w:rsid w:val="008362F2"/>
    <w:rsid w:val="00836845"/>
    <w:rsid w:val="00837CBF"/>
    <w:rsid w:val="00837DAA"/>
    <w:rsid w:val="008404DC"/>
    <w:rsid w:val="00840773"/>
    <w:rsid w:val="00840858"/>
    <w:rsid w:val="0084092E"/>
    <w:rsid w:val="0084097E"/>
    <w:rsid w:val="00840CD0"/>
    <w:rsid w:val="008410F4"/>
    <w:rsid w:val="008417D8"/>
    <w:rsid w:val="00841884"/>
    <w:rsid w:val="008419F0"/>
    <w:rsid w:val="00841C3A"/>
    <w:rsid w:val="008422D8"/>
    <w:rsid w:val="0084243E"/>
    <w:rsid w:val="008428E2"/>
    <w:rsid w:val="00842C9B"/>
    <w:rsid w:val="0084312F"/>
    <w:rsid w:val="008435DD"/>
    <w:rsid w:val="00843656"/>
    <w:rsid w:val="00843C36"/>
    <w:rsid w:val="00843DFC"/>
    <w:rsid w:val="00844586"/>
    <w:rsid w:val="00844D32"/>
    <w:rsid w:val="00844FA5"/>
    <w:rsid w:val="00844FDD"/>
    <w:rsid w:val="00845691"/>
    <w:rsid w:val="00845D38"/>
    <w:rsid w:val="008465A6"/>
    <w:rsid w:val="00846A8B"/>
    <w:rsid w:val="00846BB2"/>
    <w:rsid w:val="008502B6"/>
    <w:rsid w:val="0085031E"/>
    <w:rsid w:val="0085032E"/>
    <w:rsid w:val="0085040B"/>
    <w:rsid w:val="00850FA3"/>
    <w:rsid w:val="00851125"/>
    <w:rsid w:val="00851226"/>
    <w:rsid w:val="008514E7"/>
    <w:rsid w:val="00851600"/>
    <w:rsid w:val="00851A61"/>
    <w:rsid w:val="00851C62"/>
    <w:rsid w:val="0085201C"/>
    <w:rsid w:val="008527F8"/>
    <w:rsid w:val="00852901"/>
    <w:rsid w:val="00852A9C"/>
    <w:rsid w:val="00852E1E"/>
    <w:rsid w:val="008530AA"/>
    <w:rsid w:val="00853132"/>
    <w:rsid w:val="008532D8"/>
    <w:rsid w:val="008535B8"/>
    <w:rsid w:val="00853AB6"/>
    <w:rsid w:val="00853B26"/>
    <w:rsid w:val="00853B60"/>
    <w:rsid w:val="00853CF7"/>
    <w:rsid w:val="00853F98"/>
    <w:rsid w:val="00854E92"/>
    <w:rsid w:val="008552EB"/>
    <w:rsid w:val="00856173"/>
    <w:rsid w:val="008571D7"/>
    <w:rsid w:val="008608C1"/>
    <w:rsid w:val="00860CC5"/>
    <w:rsid w:val="00860F63"/>
    <w:rsid w:val="00861BEE"/>
    <w:rsid w:val="00861EBD"/>
    <w:rsid w:val="008623D5"/>
    <w:rsid w:val="0086295B"/>
    <w:rsid w:val="008629C4"/>
    <w:rsid w:val="00862D9A"/>
    <w:rsid w:val="00863C00"/>
    <w:rsid w:val="00864418"/>
    <w:rsid w:val="008645A6"/>
    <w:rsid w:val="00864B2B"/>
    <w:rsid w:val="00864C11"/>
    <w:rsid w:val="00864E69"/>
    <w:rsid w:val="00865326"/>
    <w:rsid w:val="00865357"/>
    <w:rsid w:val="0086559C"/>
    <w:rsid w:val="00865858"/>
    <w:rsid w:val="0086592C"/>
    <w:rsid w:val="00865BDA"/>
    <w:rsid w:val="00866E40"/>
    <w:rsid w:val="0086772E"/>
    <w:rsid w:val="0086790E"/>
    <w:rsid w:val="00867EAC"/>
    <w:rsid w:val="00870138"/>
    <w:rsid w:val="0087054B"/>
    <w:rsid w:val="00870775"/>
    <w:rsid w:val="00870857"/>
    <w:rsid w:val="0087121F"/>
    <w:rsid w:val="00871484"/>
    <w:rsid w:val="008719EC"/>
    <w:rsid w:val="00871BCE"/>
    <w:rsid w:val="00871D7E"/>
    <w:rsid w:val="00871E2A"/>
    <w:rsid w:val="00873499"/>
    <w:rsid w:val="008738D5"/>
    <w:rsid w:val="00873BF9"/>
    <w:rsid w:val="00873DD7"/>
    <w:rsid w:val="008746BE"/>
    <w:rsid w:val="00874C7E"/>
    <w:rsid w:val="00874EAE"/>
    <w:rsid w:val="0087537F"/>
    <w:rsid w:val="00875AD4"/>
    <w:rsid w:val="00875D61"/>
    <w:rsid w:val="00875E33"/>
    <w:rsid w:val="00876317"/>
    <w:rsid w:val="0087642B"/>
    <w:rsid w:val="008767E1"/>
    <w:rsid w:val="00876886"/>
    <w:rsid w:val="00876A5C"/>
    <w:rsid w:val="00876AC2"/>
    <w:rsid w:val="00876FD8"/>
    <w:rsid w:val="0087728C"/>
    <w:rsid w:val="00877604"/>
    <w:rsid w:val="00877AA4"/>
    <w:rsid w:val="00880757"/>
    <w:rsid w:val="008810B6"/>
    <w:rsid w:val="00881149"/>
    <w:rsid w:val="00881154"/>
    <w:rsid w:val="00881392"/>
    <w:rsid w:val="00881825"/>
    <w:rsid w:val="008818BF"/>
    <w:rsid w:val="00881967"/>
    <w:rsid w:val="00881DE3"/>
    <w:rsid w:val="00882186"/>
    <w:rsid w:val="008823D9"/>
    <w:rsid w:val="008826E3"/>
    <w:rsid w:val="00882DF3"/>
    <w:rsid w:val="008832CC"/>
    <w:rsid w:val="008838DD"/>
    <w:rsid w:val="00883D6C"/>
    <w:rsid w:val="00883EB1"/>
    <w:rsid w:val="00884110"/>
    <w:rsid w:val="00884173"/>
    <w:rsid w:val="00884201"/>
    <w:rsid w:val="0088464C"/>
    <w:rsid w:val="00884E06"/>
    <w:rsid w:val="008850F5"/>
    <w:rsid w:val="00885118"/>
    <w:rsid w:val="008857BB"/>
    <w:rsid w:val="0088583E"/>
    <w:rsid w:val="008859B4"/>
    <w:rsid w:val="008867C5"/>
    <w:rsid w:val="00886973"/>
    <w:rsid w:val="00886B44"/>
    <w:rsid w:val="00886EF1"/>
    <w:rsid w:val="00886FDA"/>
    <w:rsid w:val="00886FFA"/>
    <w:rsid w:val="00887336"/>
    <w:rsid w:val="00887CD8"/>
    <w:rsid w:val="008901BC"/>
    <w:rsid w:val="0089025E"/>
    <w:rsid w:val="00890382"/>
    <w:rsid w:val="008908FF"/>
    <w:rsid w:val="00890AF9"/>
    <w:rsid w:val="00890BF9"/>
    <w:rsid w:val="00890C50"/>
    <w:rsid w:val="00890E26"/>
    <w:rsid w:val="00891A38"/>
    <w:rsid w:val="008929DC"/>
    <w:rsid w:val="00892A43"/>
    <w:rsid w:val="00892C97"/>
    <w:rsid w:val="00892FF7"/>
    <w:rsid w:val="00893110"/>
    <w:rsid w:val="00893273"/>
    <w:rsid w:val="00893B0F"/>
    <w:rsid w:val="00893E1F"/>
    <w:rsid w:val="00894237"/>
    <w:rsid w:val="0089471B"/>
    <w:rsid w:val="00894EA7"/>
    <w:rsid w:val="0089607A"/>
    <w:rsid w:val="008964D4"/>
    <w:rsid w:val="008967FA"/>
    <w:rsid w:val="00896B54"/>
    <w:rsid w:val="0089711B"/>
    <w:rsid w:val="00897780"/>
    <w:rsid w:val="00897883"/>
    <w:rsid w:val="008A0357"/>
    <w:rsid w:val="008A082C"/>
    <w:rsid w:val="008A0DD6"/>
    <w:rsid w:val="008A0EB5"/>
    <w:rsid w:val="008A1227"/>
    <w:rsid w:val="008A17A2"/>
    <w:rsid w:val="008A1EA9"/>
    <w:rsid w:val="008A1F25"/>
    <w:rsid w:val="008A2DBF"/>
    <w:rsid w:val="008A2EEC"/>
    <w:rsid w:val="008A30B3"/>
    <w:rsid w:val="008A3DAE"/>
    <w:rsid w:val="008A3F16"/>
    <w:rsid w:val="008A41F1"/>
    <w:rsid w:val="008A44C4"/>
    <w:rsid w:val="008A46A8"/>
    <w:rsid w:val="008A4BEE"/>
    <w:rsid w:val="008A5742"/>
    <w:rsid w:val="008A5A88"/>
    <w:rsid w:val="008A5D2D"/>
    <w:rsid w:val="008A630A"/>
    <w:rsid w:val="008A64A8"/>
    <w:rsid w:val="008A64EB"/>
    <w:rsid w:val="008A658F"/>
    <w:rsid w:val="008A6BC6"/>
    <w:rsid w:val="008A6C9E"/>
    <w:rsid w:val="008A7451"/>
    <w:rsid w:val="008A77F3"/>
    <w:rsid w:val="008A79A1"/>
    <w:rsid w:val="008A7AC0"/>
    <w:rsid w:val="008B077E"/>
    <w:rsid w:val="008B08B7"/>
    <w:rsid w:val="008B16DB"/>
    <w:rsid w:val="008B1796"/>
    <w:rsid w:val="008B1FD0"/>
    <w:rsid w:val="008B2139"/>
    <w:rsid w:val="008B2175"/>
    <w:rsid w:val="008B2327"/>
    <w:rsid w:val="008B2977"/>
    <w:rsid w:val="008B3456"/>
    <w:rsid w:val="008B35DF"/>
    <w:rsid w:val="008B383C"/>
    <w:rsid w:val="008B3D9B"/>
    <w:rsid w:val="008B3DE8"/>
    <w:rsid w:val="008B426D"/>
    <w:rsid w:val="008B4508"/>
    <w:rsid w:val="008B477A"/>
    <w:rsid w:val="008B4B01"/>
    <w:rsid w:val="008B4BC0"/>
    <w:rsid w:val="008B4C6C"/>
    <w:rsid w:val="008B4DE6"/>
    <w:rsid w:val="008B53DC"/>
    <w:rsid w:val="008B5636"/>
    <w:rsid w:val="008B582D"/>
    <w:rsid w:val="008B5D2A"/>
    <w:rsid w:val="008B5D65"/>
    <w:rsid w:val="008B6174"/>
    <w:rsid w:val="008B618C"/>
    <w:rsid w:val="008B6C35"/>
    <w:rsid w:val="008B7083"/>
    <w:rsid w:val="008B743E"/>
    <w:rsid w:val="008B75C3"/>
    <w:rsid w:val="008B7EFB"/>
    <w:rsid w:val="008C01E0"/>
    <w:rsid w:val="008C0C90"/>
    <w:rsid w:val="008C0EED"/>
    <w:rsid w:val="008C1233"/>
    <w:rsid w:val="008C1471"/>
    <w:rsid w:val="008C1F0B"/>
    <w:rsid w:val="008C1F32"/>
    <w:rsid w:val="008C1F5E"/>
    <w:rsid w:val="008C2264"/>
    <w:rsid w:val="008C22C6"/>
    <w:rsid w:val="008C22CD"/>
    <w:rsid w:val="008C241E"/>
    <w:rsid w:val="008C25A0"/>
    <w:rsid w:val="008C2A94"/>
    <w:rsid w:val="008C2C00"/>
    <w:rsid w:val="008C2CAB"/>
    <w:rsid w:val="008C2D26"/>
    <w:rsid w:val="008C2DB3"/>
    <w:rsid w:val="008C3A79"/>
    <w:rsid w:val="008C3FF5"/>
    <w:rsid w:val="008C46DB"/>
    <w:rsid w:val="008C4C17"/>
    <w:rsid w:val="008C4C2B"/>
    <w:rsid w:val="008C4FFA"/>
    <w:rsid w:val="008C5857"/>
    <w:rsid w:val="008C5D45"/>
    <w:rsid w:val="008C5EE9"/>
    <w:rsid w:val="008C6089"/>
    <w:rsid w:val="008C6139"/>
    <w:rsid w:val="008C62BA"/>
    <w:rsid w:val="008C6997"/>
    <w:rsid w:val="008C6CD6"/>
    <w:rsid w:val="008C73C6"/>
    <w:rsid w:val="008C765D"/>
    <w:rsid w:val="008C7D5A"/>
    <w:rsid w:val="008D001E"/>
    <w:rsid w:val="008D049D"/>
    <w:rsid w:val="008D05FC"/>
    <w:rsid w:val="008D0B59"/>
    <w:rsid w:val="008D0F43"/>
    <w:rsid w:val="008D10EF"/>
    <w:rsid w:val="008D13B0"/>
    <w:rsid w:val="008D18AB"/>
    <w:rsid w:val="008D19A3"/>
    <w:rsid w:val="008D1EC6"/>
    <w:rsid w:val="008D1EFF"/>
    <w:rsid w:val="008D2455"/>
    <w:rsid w:val="008D248F"/>
    <w:rsid w:val="008D24C7"/>
    <w:rsid w:val="008D2592"/>
    <w:rsid w:val="008D2A1D"/>
    <w:rsid w:val="008D2A48"/>
    <w:rsid w:val="008D2E00"/>
    <w:rsid w:val="008D3059"/>
    <w:rsid w:val="008D35AF"/>
    <w:rsid w:val="008D3C98"/>
    <w:rsid w:val="008D3E97"/>
    <w:rsid w:val="008D4429"/>
    <w:rsid w:val="008D48D4"/>
    <w:rsid w:val="008D49CF"/>
    <w:rsid w:val="008D4D9D"/>
    <w:rsid w:val="008D5093"/>
    <w:rsid w:val="008D52DB"/>
    <w:rsid w:val="008D5A38"/>
    <w:rsid w:val="008D5AC8"/>
    <w:rsid w:val="008D6189"/>
    <w:rsid w:val="008D769F"/>
    <w:rsid w:val="008D7E35"/>
    <w:rsid w:val="008E00F5"/>
    <w:rsid w:val="008E05CB"/>
    <w:rsid w:val="008E0886"/>
    <w:rsid w:val="008E0F6D"/>
    <w:rsid w:val="008E2778"/>
    <w:rsid w:val="008E2861"/>
    <w:rsid w:val="008E2BA1"/>
    <w:rsid w:val="008E2DED"/>
    <w:rsid w:val="008E31E8"/>
    <w:rsid w:val="008E36CF"/>
    <w:rsid w:val="008E4BA2"/>
    <w:rsid w:val="008E4BB1"/>
    <w:rsid w:val="008E5A3B"/>
    <w:rsid w:val="008E5A72"/>
    <w:rsid w:val="008E5B60"/>
    <w:rsid w:val="008E5C4F"/>
    <w:rsid w:val="008E5FF3"/>
    <w:rsid w:val="008E6771"/>
    <w:rsid w:val="008E6804"/>
    <w:rsid w:val="008E712D"/>
    <w:rsid w:val="008E7379"/>
    <w:rsid w:val="008E7494"/>
    <w:rsid w:val="008E7521"/>
    <w:rsid w:val="008E7ADF"/>
    <w:rsid w:val="008F06FD"/>
    <w:rsid w:val="008F0CD9"/>
    <w:rsid w:val="008F0FAF"/>
    <w:rsid w:val="008F1351"/>
    <w:rsid w:val="008F141C"/>
    <w:rsid w:val="008F14D7"/>
    <w:rsid w:val="008F198B"/>
    <w:rsid w:val="008F1AE6"/>
    <w:rsid w:val="008F2558"/>
    <w:rsid w:val="008F2C7B"/>
    <w:rsid w:val="008F2EB0"/>
    <w:rsid w:val="008F304B"/>
    <w:rsid w:val="008F35C5"/>
    <w:rsid w:val="008F3B36"/>
    <w:rsid w:val="008F3CF4"/>
    <w:rsid w:val="008F4069"/>
    <w:rsid w:val="008F4178"/>
    <w:rsid w:val="008F4470"/>
    <w:rsid w:val="008F4F3F"/>
    <w:rsid w:val="008F52F5"/>
    <w:rsid w:val="008F5584"/>
    <w:rsid w:val="008F579E"/>
    <w:rsid w:val="008F6271"/>
    <w:rsid w:val="008F6595"/>
    <w:rsid w:val="008F67ED"/>
    <w:rsid w:val="008F699A"/>
    <w:rsid w:val="008F699F"/>
    <w:rsid w:val="008F6DB5"/>
    <w:rsid w:val="008F7622"/>
    <w:rsid w:val="008F78C2"/>
    <w:rsid w:val="00900172"/>
    <w:rsid w:val="009002C4"/>
    <w:rsid w:val="009002C7"/>
    <w:rsid w:val="00900D0F"/>
    <w:rsid w:val="00900DE1"/>
    <w:rsid w:val="009010F1"/>
    <w:rsid w:val="009011F8"/>
    <w:rsid w:val="00901270"/>
    <w:rsid w:val="009014D8"/>
    <w:rsid w:val="009015C9"/>
    <w:rsid w:val="0090178C"/>
    <w:rsid w:val="009018CC"/>
    <w:rsid w:val="00902561"/>
    <w:rsid w:val="009027B0"/>
    <w:rsid w:val="0090295B"/>
    <w:rsid w:val="00902BAE"/>
    <w:rsid w:val="00902CCC"/>
    <w:rsid w:val="00902D9A"/>
    <w:rsid w:val="00902F9A"/>
    <w:rsid w:val="009030CF"/>
    <w:rsid w:val="00903283"/>
    <w:rsid w:val="009035A7"/>
    <w:rsid w:val="00903A88"/>
    <w:rsid w:val="00903CA2"/>
    <w:rsid w:val="00903CA4"/>
    <w:rsid w:val="00903E1D"/>
    <w:rsid w:val="00904166"/>
    <w:rsid w:val="00904326"/>
    <w:rsid w:val="00904563"/>
    <w:rsid w:val="0090494D"/>
    <w:rsid w:val="0090497A"/>
    <w:rsid w:val="009053D4"/>
    <w:rsid w:val="00905CB0"/>
    <w:rsid w:val="00905EF3"/>
    <w:rsid w:val="00906210"/>
    <w:rsid w:val="00906487"/>
    <w:rsid w:val="00906CDB"/>
    <w:rsid w:val="00906F28"/>
    <w:rsid w:val="00907106"/>
    <w:rsid w:val="00907235"/>
    <w:rsid w:val="0090794A"/>
    <w:rsid w:val="00907AD5"/>
    <w:rsid w:val="0091023C"/>
    <w:rsid w:val="009108F6"/>
    <w:rsid w:val="00910EC6"/>
    <w:rsid w:val="00910F9A"/>
    <w:rsid w:val="00911488"/>
    <w:rsid w:val="00911613"/>
    <w:rsid w:val="00911B3E"/>
    <w:rsid w:val="00911BE3"/>
    <w:rsid w:val="009121B4"/>
    <w:rsid w:val="00912481"/>
    <w:rsid w:val="0091458E"/>
    <w:rsid w:val="009149BF"/>
    <w:rsid w:val="00914A60"/>
    <w:rsid w:val="00914ADF"/>
    <w:rsid w:val="009150B6"/>
    <w:rsid w:val="00915BD1"/>
    <w:rsid w:val="00915EFB"/>
    <w:rsid w:val="009162D1"/>
    <w:rsid w:val="009164E6"/>
    <w:rsid w:val="009165AD"/>
    <w:rsid w:val="00916ADB"/>
    <w:rsid w:val="009170FA"/>
    <w:rsid w:val="009172D4"/>
    <w:rsid w:val="00917651"/>
    <w:rsid w:val="00917905"/>
    <w:rsid w:val="00917DB9"/>
    <w:rsid w:val="00921347"/>
    <w:rsid w:val="00922689"/>
    <w:rsid w:val="00922943"/>
    <w:rsid w:val="00922E4C"/>
    <w:rsid w:val="00922F59"/>
    <w:rsid w:val="009234F9"/>
    <w:rsid w:val="0092368D"/>
    <w:rsid w:val="00923779"/>
    <w:rsid w:val="00923A7F"/>
    <w:rsid w:val="00923F2A"/>
    <w:rsid w:val="009241A6"/>
    <w:rsid w:val="009246AB"/>
    <w:rsid w:val="00925178"/>
    <w:rsid w:val="009251B1"/>
    <w:rsid w:val="00925671"/>
    <w:rsid w:val="0092570E"/>
    <w:rsid w:val="00926030"/>
    <w:rsid w:val="009262F9"/>
    <w:rsid w:val="0092687A"/>
    <w:rsid w:val="0092687D"/>
    <w:rsid w:val="00926C45"/>
    <w:rsid w:val="00926FDA"/>
    <w:rsid w:val="0092769F"/>
    <w:rsid w:val="00927AB0"/>
    <w:rsid w:val="00927D82"/>
    <w:rsid w:val="00927DB8"/>
    <w:rsid w:val="00930671"/>
    <w:rsid w:val="009307EA"/>
    <w:rsid w:val="0093093F"/>
    <w:rsid w:val="00930E59"/>
    <w:rsid w:val="009311EE"/>
    <w:rsid w:val="00932059"/>
    <w:rsid w:val="00932FFF"/>
    <w:rsid w:val="00933225"/>
    <w:rsid w:val="00933661"/>
    <w:rsid w:val="009339FA"/>
    <w:rsid w:val="00933BB9"/>
    <w:rsid w:val="00933BDB"/>
    <w:rsid w:val="00933D48"/>
    <w:rsid w:val="0093402B"/>
    <w:rsid w:val="009349D4"/>
    <w:rsid w:val="00934FBA"/>
    <w:rsid w:val="00935120"/>
    <w:rsid w:val="00935337"/>
    <w:rsid w:val="00935A72"/>
    <w:rsid w:val="0093608A"/>
    <w:rsid w:val="009365C9"/>
    <w:rsid w:val="009366A2"/>
    <w:rsid w:val="00936B3F"/>
    <w:rsid w:val="00937286"/>
    <w:rsid w:val="0093757F"/>
    <w:rsid w:val="00937923"/>
    <w:rsid w:val="00937DFB"/>
    <w:rsid w:val="00940042"/>
    <w:rsid w:val="0094009B"/>
    <w:rsid w:val="009402BF"/>
    <w:rsid w:val="00940405"/>
    <w:rsid w:val="00940626"/>
    <w:rsid w:val="00940990"/>
    <w:rsid w:val="00940B1E"/>
    <w:rsid w:val="00940DAA"/>
    <w:rsid w:val="00940DC2"/>
    <w:rsid w:val="009414B8"/>
    <w:rsid w:val="00941735"/>
    <w:rsid w:val="00941E7A"/>
    <w:rsid w:val="00942424"/>
    <w:rsid w:val="009427EA"/>
    <w:rsid w:val="00942BC5"/>
    <w:rsid w:val="00942C2B"/>
    <w:rsid w:val="00942F2F"/>
    <w:rsid w:val="00942F78"/>
    <w:rsid w:val="00943270"/>
    <w:rsid w:val="0094399D"/>
    <w:rsid w:val="009443DD"/>
    <w:rsid w:val="00944D79"/>
    <w:rsid w:val="00944F8E"/>
    <w:rsid w:val="00945591"/>
    <w:rsid w:val="009456C6"/>
    <w:rsid w:val="009457EA"/>
    <w:rsid w:val="009459BA"/>
    <w:rsid w:val="00945F08"/>
    <w:rsid w:val="0094613F"/>
    <w:rsid w:val="009465C8"/>
    <w:rsid w:val="00946965"/>
    <w:rsid w:val="00946C26"/>
    <w:rsid w:val="00946EA7"/>
    <w:rsid w:val="009474C7"/>
    <w:rsid w:val="009479AD"/>
    <w:rsid w:val="00947D34"/>
    <w:rsid w:val="00947FCA"/>
    <w:rsid w:val="009502A6"/>
    <w:rsid w:val="00951105"/>
    <w:rsid w:val="00951436"/>
    <w:rsid w:val="00951543"/>
    <w:rsid w:val="0095167F"/>
    <w:rsid w:val="00951A8D"/>
    <w:rsid w:val="00951AD8"/>
    <w:rsid w:val="00951BED"/>
    <w:rsid w:val="0095238A"/>
    <w:rsid w:val="00952444"/>
    <w:rsid w:val="00952AD2"/>
    <w:rsid w:val="00952AF0"/>
    <w:rsid w:val="00953088"/>
    <w:rsid w:val="00953176"/>
    <w:rsid w:val="00953B83"/>
    <w:rsid w:val="00954390"/>
    <w:rsid w:val="009544D3"/>
    <w:rsid w:val="00954A56"/>
    <w:rsid w:val="00954ED6"/>
    <w:rsid w:val="009551D7"/>
    <w:rsid w:val="00955240"/>
    <w:rsid w:val="009552CD"/>
    <w:rsid w:val="009553AD"/>
    <w:rsid w:val="00955538"/>
    <w:rsid w:val="009556D2"/>
    <w:rsid w:val="00955762"/>
    <w:rsid w:val="00955809"/>
    <w:rsid w:val="009559D6"/>
    <w:rsid w:val="00956429"/>
    <w:rsid w:val="0095648F"/>
    <w:rsid w:val="009567D8"/>
    <w:rsid w:val="00956CEA"/>
    <w:rsid w:val="0095709C"/>
    <w:rsid w:val="0095732B"/>
    <w:rsid w:val="0095735C"/>
    <w:rsid w:val="00957952"/>
    <w:rsid w:val="00957A7A"/>
    <w:rsid w:val="009602D2"/>
    <w:rsid w:val="00960A31"/>
    <w:rsid w:val="00960EA4"/>
    <w:rsid w:val="0096135B"/>
    <w:rsid w:val="00961582"/>
    <w:rsid w:val="009615C8"/>
    <w:rsid w:val="0096196E"/>
    <w:rsid w:val="00961C2D"/>
    <w:rsid w:val="00961DAB"/>
    <w:rsid w:val="00961F00"/>
    <w:rsid w:val="009622BA"/>
    <w:rsid w:val="009625C1"/>
    <w:rsid w:val="00962823"/>
    <w:rsid w:val="009629EC"/>
    <w:rsid w:val="00962A3B"/>
    <w:rsid w:val="00963454"/>
    <w:rsid w:val="00963D37"/>
    <w:rsid w:val="00963E3B"/>
    <w:rsid w:val="009643F6"/>
    <w:rsid w:val="009647D5"/>
    <w:rsid w:val="00965895"/>
    <w:rsid w:val="00965A6D"/>
    <w:rsid w:val="00965DEE"/>
    <w:rsid w:val="0096650C"/>
    <w:rsid w:val="00966609"/>
    <w:rsid w:val="009668A3"/>
    <w:rsid w:val="00966D03"/>
    <w:rsid w:val="00966E86"/>
    <w:rsid w:val="00967363"/>
    <w:rsid w:val="0097048B"/>
    <w:rsid w:val="00970C6C"/>
    <w:rsid w:val="00970E7D"/>
    <w:rsid w:val="00970F5B"/>
    <w:rsid w:val="0097153B"/>
    <w:rsid w:val="009717DC"/>
    <w:rsid w:val="00971993"/>
    <w:rsid w:val="00971AB1"/>
    <w:rsid w:val="00971B2F"/>
    <w:rsid w:val="00971BD4"/>
    <w:rsid w:val="00971C6F"/>
    <w:rsid w:val="00971F84"/>
    <w:rsid w:val="0097210A"/>
    <w:rsid w:val="00972956"/>
    <w:rsid w:val="009729B9"/>
    <w:rsid w:val="00972D27"/>
    <w:rsid w:val="00972D8F"/>
    <w:rsid w:val="00972DE0"/>
    <w:rsid w:val="00972E10"/>
    <w:rsid w:val="00972E19"/>
    <w:rsid w:val="00972E48"/>
    <w:rsid w:val="009732A2"/>
    <w:rsid w:val="009735F9"/>
    <w:rsid w:val="00973F5A"/>
    <w:rsid w:val="0097417C"/>
    <w:rsid w:val="009748E6"/>
    <w:rsid w:val="00974A77"/>
    <w:rsid w:val="009750B7"/>
    <w:rsid w:val="00975113"/>
    <w:rsid w:val="009753F5"/>
    <w:rsid w:val="00975617"/>
    <w:rsid w:val="009757D9"/>
    <w:rsid w:val="009760B9"/>
    <w:rsid w:val="00976571"/>
    <w:rsid w:val="00976E94"/>
    <w:rsid w:val="00977330"/>
    <w:rsid w:val="00977F65"/>
    <w:rsid w:val="00977FC0"/>
    <w:rsid w:val="00980086"/>
    <w:rsid w:val="0098038D"/>
    <w:rsid w:val="009807A8"/>
    <w:rsid w:val="00980AF7"/>
    <w:rsid w:val="00980D18"/>
    <w:rsid w:val="0098187F"/>
    <w:rsid w:val="00981CD9"/>
    <w:rsid w:val="00981E07"/>
    <w:rsid w:val="00982234"/>
    <w:rsid w:val="00982908"/>
    <w:rsid w:val="00982A04"/>
    <w:rsid w:val="00983162"/>
    <w:rsid w:val="0098319D"/>
    <w:rsid w:val="00983575"/>
    <w:rsid w:val="00983E5D"/>
    <w:rsid w:val="009840AA"/>
    <w:rsid w:val="00984102"/>
    <w:rsid w:val="0098426D"/>
    <w:rsid w:val="0098470D"/>
    <w:rsid w:val="00984D63"/>
    <w:rsid w:val="009851DB"/>
    <w:rsid w:val="009851FE"/>
    <w:rsid w:val="00985224"/>
    <w:rsid w:val="0098528E"/>
    <w:rsid w:val="00985396"/>
    <w:rsid w:val="00985397"/>
    <w:rsid w:val="009855D8"/>
    <w:rsid w:val="00985861"/>
    <w:rsid w:val="0098658A"/>
    <w:rsid w:val="00986F9D"/>
    <w:rsid w:val="0099014A"/>
    <w:rsid w:val="00990328"/>
    <w:rsid w:val="00990853"/>
    <w:rsid w:val="0099170A"/>
    <w:rsid w:val="009918BE"/>
    <w:rsid w:val="009919E6"/>
    <w:rsid w:val="00991ACA"/>
    <w:rsid w:val="00991C18"/>
    <w:rsid w:val="00992052"/>
    <w:rsid w:val="0099208F"/>
    <w:rsid w:val="00992221"/>
    <w:rsid w:val="009925EE"/>
    <w:rsid w:val="00992939"/>
    <w:rsid w:val="00992AE3"/>
    <w:rsid w:val="00992E12"/>
    <w:rsid w:val="00993401"/>
    <w:rsid w:val="009936E9"/>
    <w:rsid w:val="00993D5C"/>
    <w:rsid w:val="0099400C"/>
    <w:rsid w:val="00994190"/>
    <w:rsid w:val="009941C8"/>
    <w:rsid w:val="0099421C"/>
    <w:rsid w:val="00994FB4"/>
    <w:rsid w:val="009950AF"/>
    <w:rsid w:val="009951F5"/>
    <w:rsid w:val="00995285"/>
    <w:rsid w:val="0099539D"/>
    <w:rsid w:val="00995433"/>
    <w:rsid w:val="00995EF1"/>
    <w:rsid w:val="00996A14"/>
    <w:rsid w:val="00996AF1"/>
    <w:rsid w:val="00996BD9"/>
    <w:rsid w:val="0099737F"/>
    <w:rsid w:val="009975BF"/>
    <w:rsid w:val="009976BE"/>
    <w:rsid w:val="00997710"/>
    <w:rsid w:val="0099784D"/>
    <w:rsid w:val="009978C2"/>
    <w:rsid w:val="00997AA8"/>
    <w:rsid w:val="00997FD2"/>
    <w:rsid w:val="009A043E"/>
    <w:rsid w:val="009A07B4"/>
    <w:rsid w:val="009A0C9C"/>
    <w:rsid w:val="009A0DC4"/>
    <w:rsid w:val="009A1728"/>
    <w:rsid w:val="009A2538"/>
    <w:rsid w:val="009A26B5"/>
    <w:rsid w:val="009A26F5"/>
    <w:rsid w:val="009A347C"/>
    <w:rsid w:val="009A3823"/>
    <w:rsid w:val="009A42D1"/>
    <w:rsid w:val="009A45F9"/>
    <w:rsid w:val="009A48B9"/>
    <w:rsid w:val="009A4D4F"/>
    <w:rsid w:val="009A5716"/>
    <w:rsid w:val="009A57CF"/>
    <w:rsid w:val="009A5ACE"/>
    <w:rsid w:val="009A5B8D"/>
    <w:rsid w:val="009A6118"/>
    <w:rsid w:val="009A674F"/>
    <w:rsid w:val="009A791B"/>
    <w:rsid w:val="009A7D65"/>
    <w:rsid w:val="009A7DBB"/>
    <w:rsid w:val="009B0051"/>
    <w:rsid w:val="009B0DDC"/>
    <w:rsid w:val="009B1382"/>
    <w:rsid w:val="009B1BDE"/>
    <w:rsid w:val="009B1DAF"/>
    <w:rsid w:val="009B2000"/>
    <w:rsid w:val="009B2068"/>
    <w:rsid w:val="009B21AD"/>
    <w:rsid w:val="009B2C97"/>
    <w:rsid w:val="009B36E7"/>
    <w:rsid w:val="009B3B82"/>
    <w:rsid w:val="009B3CEC"/>
    <w:rsid w:val="009B40A4"/>
    <w:rsid w:val="009B4A19"/>
    <w:rsid w:val="009B4AB0"/>
    <w:rsid w:val="009B4B30"/>
    <w:rsid w:val="009B4B5C"/>
    <w:rsid w:val="009B4D7C"/>
    <w:rsid w:val="009B4E9A"/>
    <w:rsid w:val="009B4EC8"/>
    <w:rsid w:val="009B4ED8"/>
    <w:rsid w:val="009B4FEA"/>
    <w:rsid w:val="009B661D"/>
    <w:rsid w:val="009B6F2E"/>
    <w:rsid w:val="009B7763"/>
    <w:rsid w:val="009B78E5"/>
    <w:rsid w:val="009C03C2"/>
    <w:rsid w:val="009C04F7"/>
    <w:rsid w:val="009C0C9D"/>
    <w:rsid w:val="009C0D62"/>
    <w:rsid w:val="009C0E45"/>
    <w:rsid w:val="009C0E79"/>
    <w:rsid w:val="009C0ED9"/>
    <w:rsid w:val="009C0F8A"/>
    <w:rsid w:val="009C15C7"/>
    <w:rsid w:val="009C1985"/>
    <w:rsid w:val="009C1A80"/>
    <w:rsid w:val="009C1B59"/>
    <w:rsid w:val="009C24F7"/>
    <w:rsid w:val="009C25E5"/>
    <w:rsid w:val="009C27F2"/>
    <w:rsid w:val="009C29E3"/>
    <w:rsid w:val="009C2E7A"/>
    <w:rsid w:val="009C3F75"/>
    <w:rsid w:val="009C40E1"/>
    <w:rsid w:val="009C45C2"/>
    <w:rsid w:val="009C4B38"/>
    <w:rsid w:val="009C5C7B"/>
    <w:rsid w:val="009C648D"/>
    <w:rsid w:val="009C6ACF"/>
    <w:rsid w:val="009C6EFA"/>
    <w:rsid w:val="009C76B7"/>
    <w:rsid w:val="009D0095"/>
    <w:rsid w:val="009D0ABE"/>
    <w:rsid w:val="009D0B0B"/>
    <w:rsid w:val="009D0C65"/>
    <w:rsid w:val="009D0CC7"/>
    <w:rsid w:val="009D0DD1"/>
    <w:rsid w:val="009D1873"/>
    <w:rsid w:val="009D2DE1"/>
    <w:rsid w:val="009D2FD3"/>
    <w:rsid w:val="009D35D6"/>
    <w:rsid w:val="009D413A"/>
    <w:rsid w:val="009D43FD"/>
    <w:rsid w:val="009D46E7"/>
    <w:rsid w:val="009D4863"/>
    <w:rsid w:val="009D4BC4"/>
    <w:rsid w:val="009D4FC7"/>
    <w:rsid w:val="009D50A3"/>
    <w:rsid w:val="009D51BF"/>
    <w:rsid w:val="009D52FF"/>
    <w:rsid w:val="009D59F8"/>
    <w:rsid w:val="009D5A2D"/>
    <w:rsid w:val="009D5FFC"/>
    <w:rsid w:val="009D6157"/>
    <w:rsid w:val="009D64BE"/>
    <w:rsid w:val="009D6E25"/>
    <w:rsid w:val="009E0157"/>
    <w:rsid w:val="009E0B72"/>
    <w:rsid w:val="009E0C41"/>
    <w:rsid w:val="009E0FE8"/>
    <w:rsid w:val="009E118F"/>
    <w:rsid w:val="009E14E5"/>
    <w:rsid w:val="009E189A"/>
    <w:rsid w:val="009E18F8"/>
    <w:rsid w:val="009E1AAE"/>
    <w:rsid w:val="009E1F77"/>
    <w:rsid w:val="009E209C"/>
    <w:rsid w:val="009E225C"/>
    <w:rsid w:val="009E2FC5"/>
    <w:rsid w:val="009E31BE"/>
    <w:rsid w:val="009E3498"/>
    <w:rsid w:val="009E3881"/>
    <w:rsid w:val="009E39D9"/>
    <w:rsid w:val="009E3E06"/>
    <w:rsid w:val="009E3E9D"/>
    <w:rsid w:val="009E43A9"/>
    <w:rsid w:val="009E46EF"/>
    <w:rsid w:val="009E4D2F"/>
    <w:rsid w:val="009E5C74"/>
    <w:rsid w:val="009E5E5F"/>
    <w:rsid w:val="009E67BE"/>
    <w:rsid w:val="009E68FE"/>
    <w:rsid w:val="009E6A3C"/>
    <w:rsid w:val="009E6D2A"/>
    <w:rsid w:val="009E6F52"/>
    <w:rsid w:val="009E6F80"/>
    <w:rsid w:val="009E7483"/>
    <w:rsid w:val="009E7C8A"/>
    <w:rsid w:val="009F0740"/>
    <w:rsid w:val="009F095E"/>
    <w:rsid w:val="009F097A"/>
    <w:rsid w:val="009F1155"/>
    <w:rsid w:val="009F1282"/>
    <w:rsid w:val="009F1E9F"/>
    <w:rsid w:val="009F23C3"/>
    <w:rsid w:val="009F2B09"/>
    <w:rsid w:val="009F315F"/>
    <w:rsid w:val="009F34C6"/>
    <w:rsid w:val="009F35CF"/>
    <w:rsid w:val="009F3ADA"/>
    <w:rsid w:val="009F3DB1"/>
    <w:rsid w:val="009F3F72"/>
    <w:rsid w:val="009F4096"/>
    <w:rsid w:val="009F45AD"/>
    <w:rsid w:val="009F4D5B"/>
    <w:rsid w:val="009F5177"/>
    <w:rsid w:val="009F5431"/>
    <w:rsid w:val="009F54BB"/>
    <w:rsid w:val="009F590A"/>
    <w:rsid w:val="009F62D2"/>
    <w:rsid w:val="009F6417"/>
    <w:rsid w:val="009F6528"/>
    <w:rsid w:val="009F68FA"/>
    <w:rsid w:val="009F6908"/>
    <w:rsid w:val="009F6A1E"/>
    <w:rsid w:val="009F6DF5"/>
    <w:rsid w:val="009F71E2"/>
    <w:rsid w:val="009F773D"/>
    <w:rsid w:val="009F7AF6"/>
    <w:rsid w:val="00A004B1"/>
    <w:rsid w:val="00A00F1E"/>
    <w:rsid w:val="00A01F99"/>
    <w:rsid w:val="00A02077"/>
    <w:rsid w:val="00A02AB7"/>
    <w:rsid w:val="00A02FFE"/>
    <w:rsid w:val="00A03081"/>
    <w:rsid w:val="00A03113"/>
    <w:rsid w:val="00A031D2"/>
    <w:rsid w:val="00A03279"/>
    <w:rsid w:val="00A03362"/>
    <w:rsid w:val="00A036C1"/>
    <w:rsid w:val="00A03F46"/>
    <w:rsid w:val="00A040E8"/>
    <w:rsid w:val="00A043D0"/>
    <w:rsid w:val="00A043F2"/>
    <w:rsid w:val="00A04433"/>
    <w:rsid w:val="00A04446"/>
    <w:rsid w:val="00A045B4"/>
    <w:rsid w:val="00A046DA"/>
    <w:rsid w:val="00A0481B"/>
    <w:rsid w:val="00A04D20"/>
    <w:rsid w:val="00A04E61"/>
    <w:rsid w:val="00A04EDF"/>
    <w:rsid w:val="00A0500C"/>
    <w:rsid w:val="00A05452"/>
    <w:rsid w:val="00A05E80"/>
    <w:rsid w:val="00A06123"/>
    <w:rsid w:val="00A0617A"/>
    <w:rsid w:val="00A069E5"/>
    <w:rsid w:val="00A06C91"/>
    <w:rsid w:val="00A07063"/>
    <w:rsid w:val="00A0725D"/>
    <w:rsid w:val="00A07367"/>
    <w:rsid w:val="00A079C5"/>
    <w:rsid w:val="00A07F3F"/>
    <w:rsid w:val="00A07F97"/>
    <w:rsid w:val="00A10CD3"/>
    <w:rsid w:val="00A11728"/>
    <w:rsid w:val="00A11971"/>
    <w:rsid w:val="00A11F66"/>
    <w:rsid w:val="00A1224F"/>
    <w:rsid w:val="00A1232A"/>
    <w:rsid w:val="00A1257F"/>
    <w:rsid w:val="00A1414D"/>
    <w:rsid w:val="00A143A8"/>
    <w:rsid w:val="00A14D73"/>
    <w:rsid w:val="00A14EC3"/>
    <w:rsid w:val="00A15131"/>
    <w:rsid w:val="00A153AD"/>
    <w:rsid w:val="00A157D1"/>
    <w:rsid w:val="00A1599B"/>
    <w:rsid w:val="00A162D0"/>
    <w:rsid w:val="00A163C8"/>
    <w:rsid w:val="00A169C3"/>
    <w:rsid w:val="00A16D16"/>
    <w:rsid w:val="00A16D2B"/>
    <w:rsid w:val="00A17156"/>
    <w:rsid w:val="00A177D4"/>
    <w:rsid w:val="00A17BC5"/>
    <w:rsid w:val="00A20136"/>
    <w:rsid w:val="00A202A7"/>
    <w:rsid w:val="00A20353"/>
    <w:rsid w:val="00A20CA0"/>
    <w:rsid w:val="00A20FDC"/>
    <w:rsid w:val="00A2169F"/>
    <w:rsid w:val="00A2181C"/>
    <w:rsid w:val="00A21A42"/>
    <w:rsid w:val="00A21B25"/>
    <w:rsid w:val="00A21D9E"/>
    <w:rsid w:val="00A22762"/>
    <w:rsid w:val="00A23084"/>
    <w:rsid w:val="00A23208"/>
    <w:rsid w:val="00A23495"/>
    <w:rsid w:val="00A237CB"/>
    <w:rsid w:val="00A2387A"/>
    <w:rsid w:val="00A23BDB"/>
    <w:rsid w:val="00A23DC6"/>
    <w:rsid w:val="00A245DD"/>
    <w:rsid w:val="00A247DA"/>
    <w:rsid w:val="00A24B76"/>
    <w:rsid w:val="00A24D9F"/>
    <w:rsid w:val="00A24E09"/>
    <w:rsid w:val="00A24F6D"/>
    <w:rsid w:val="00A24F7F"/>
    <w:rsid w:val="00A24FCA"/>
    <w:rsid w:val="00A25275"/>
    <w:rsid w:val="00A255A8"/>
    <w:rsid w:val="00A25665"/>
    <w:rsid w:val="00A25737"/>
    <w:rsid w:val="00A25D33"/>
    <w:rsid w:val="00A25F19"/>
    <w:rsid w:val="00A25F40"/>
    <w:rsid w:val="00A267FE"/>
    <w:rsid w:val="00A27464"/>
    <w:rsid w:val="00A278A5"/>
    <w:rsid w:val="00A30124"/>
    <w:rsid w:val="00A30D02"/>
    <w:rsid w:val="00A30D08"/>
    <w:rsid w:val="00A30EB7"/>
    <w:rsid w:val="00A311EB"/>
    <w:rsid w:val="00A31288"/>
    <w:rsid w:val="00A3167A"/>
    <w:rsid w:val="00A31816"/>
    <w:rsid w:val="00A31E88"/>
    <w:rsid w:val="00A3211E"/>
    <w:rsid w:val="00A328A5"/>
    <w:rsid w:val="00A33572"/>
    <w:rsid w:val="00A33C4E"/>
    <w:rsid w:val="00A33C91"/>
    <w:rsid w:val="00A34183"/>
    <w:rsid w:val="00A341E5"/>
    <w:rsid w:val="00A3423A"/>
    <w:rsid w:val="00A353D5"/>
    <w:rsid w:val="00A35792"/>
    <w:rsid w:val="00A35962"/>
    <w:rsid w:val="00A3607B"/>
    <w:rsid w:val="00A36827"/>
    <w:rsid w:val="00A36D62"/>
    <w:rsid w:val="00A36E09"/>
    <w:rsid w:val="00A36E0A"/>
    <w:rsid w:val="00A36E0C"/>
    <w:rsid w:val="00A3721A"/>
    <w:rsid w:val="00A37847"/>
    <w:rsid w:val="00A37990"/>
    <w:rsid w:val="00A37CA4"/>
    <w:rsid w:val="00A37DEF"/>
    <w:rsid w:val="00A37EDA"/>
    <w:rsid w:val="00A40701"/>
    <w:rsid w:val="00A408DE"/>
    <w:rsid w:val="00A40A6D"/>
    <w:rsid w:val="00A411F6"/>
    <w:rsid w:val="00A4123C"/>
    <w:rsid w:val="00A413CC"/>
    <w:rsid w:val="00A415CE"/>
    <w:rsid w:val="00A4197C"/>
    <w:rsid w:val="00A41DF5"/>
    <w:rsid w:val="00A41E73"/>
    <w:rsid w:val="00A41FB1"/>
    <w:rsid w:val="00A42096"/>
    <w:rsid w:val="00A426FC"/>
    <w:rsid w:val="00A427E7"/>
    <w:rsid w:val="00A4284C"/>
    <w:rsid w:val="00A42CBF"/>
    <w:rsid w:val="00A434F0"/>
    <w:rsid w:val="00A43830"/>
    <w:rsid w:val="00A44145"/>
    <w:rsid w:val="00A4416D"/>
    <w:rsid w:val="00A442D2"/>
    <w:rsid w:val="00A4466D"/>
    <w:rsid w:val="00A4486C"/>
    <w:rsid w:val="00A44F34"/>
    <w:rsid w:val="00A451BB"/>
    <w:rsid w:val="00A453A7"/>
    <w:rsid w:val="00A45515"/>
    <w:rsid w:val="00A4594A"/>
    <w:rsid w:val="00A45C13"/>
    <w:rsid w:val="00A45C33"/>
    <w:rsid w:val="00A45E28"/>
    <w:rsid w:val="00A462BA"/>
    <w:rsid w:val="00A462D4"/>
    <w:rsid w:val="00A4651A"/>
    <w:rsid w:val="00A46F07"/>
    <w:rsid w:val="00A47D4B"/>
    <w:rsid w:val="00A47E2F"/>
    <w:rsid w:val="00A51263"/>
    <w:rsid w:val="00A517DD"/>
    <w:rsid w:val="00A5180F"/>
    <w:rsid w:val="00A52709"/>
    <w:rsid w:val="00A52A21"/>
    <w:rsid w:val="00A52C6C"/>
    <w:rsid w:val="00A52FEA"/>
    <w:rsid w:val="00A530EF"/>
    <w:rsid w:val="00A53C78"/>
    <w:rsid w:val="00A53DEE"/>
    <w:rsid w:val="00A53E1E"/>
    <w:rsid w:val="00A5431D"/>
    <w:rsid w:val="00A54A03"/>
    <w:rsid w:val="00A54CD7"/>
    <w:rsid w:val="00A55018"/>
    <w:rsid w:val="00A551BC"/>
    <w:rsid w:val="00A55920"/>
    <w:rsid w:val="00A55F62"/>
    <w:rsid w:val="00A56496"/>
    <w:rsid w:val="00A567F1"/>
    <w:rsid w:val="00A56A7A"/>
    <w:rsid w:val="00A5797A"/>
    <w:rsid w:val="00A57AB1"/>
    <w:rsid w:val="00A60076"/>
    <w:rsid w:val="00A60186"/>
    <w:rsid w:val="00A608A4"/>
    <w:rsid w:val="00A60BB2"/>
    <w:rsid w:val="00A611A7"/>
    <w:rsid w:val="00A6159E"/>
    <w:rsid w:val="00A618EF"/>
    <w:rsid w:val="00A61C5E"/>
    <w:rsid w:val="00A61CEF"/>
    <w:rsid w:val="00A61DD3"/>
    <w:rsid w:val="00A61DFB"/>
    <w:rsid w:val="00A61E7C"/>
    <w:rsid w:val="00A62161"/>
    <w:rsid w:val="00A62277"/>
    <w:rsid w:val="00A622C6"/>
    <w:rsid w:val="00A62409"/>
    <w:rsid w:val="00A6278A"/>
    <w:rsid w:val="00A63390"/>
    <w:rsid w:val="00A634E0"/>
    <w:rsid w:val="00A634F9"/>
    <w:rsid w:val="00A63502"/>
    <w:rsid w:val="00A6355F"/>
    <w:rsid w:val="00A6358E"/>
    <w:rsid w:val="00A635CC"/>
    <w:rsid w:val="00A63918"/>
    <w:rsid w:val="00A6396E"/>
    <w:rsid w:val="00A63BDB"/>
    <w:rsid w:val="00A63CCF"/>
    <w:rsid w:val="00A63FE1"/>
    <w:rsid w:val="00A6478A"/>
    <w:rsid w:val="00A64ABA"/>
    <w:rsid w:val="00A64ADD"/>
    <w:rsid w:val="00A64BAB"/>
    <w:rsid w:val="00A64E96"/>
    <w:rsid w:val="00A65083"/>
    <w:rsid w:val="00A652CA"/>
    <w:rsid w:val="00A6531D"/>
    <w:rsid w:val="00A65345"/>
    <w:rsid w:val="00A653C5"/>
    <w:rsid w:val="00A65B7F"/>
    <w:rsid w:val="00A65BAA"/>
    <w:rsid w:val="00A65D96"/>
    <w:rsid w:val="00A65F18"/>
    <w:rsid w:val="00A66430"/>
    <w:rsid w:val="00A66528"/>
    <w:rsid w:val="00A66A05"/>
    <w:rsid w:val="00A66C91"/>
    <w:rsid w:val="00A66DB9"/>
    <w:rsid w:val="00A66E7D"/>
    <w:rsid w:val="00A67266"/>
    <w:rsid w:val="00A67390"/>
    <w:rsid w:val="00A67483"/>
    <w:rsid w:val="00A67C42"/>
    <w:rsid w:val="00A67C8C"/>
    <w:rsid w:val="00A70076"/>
    <w:rsid w:val="00A701B0"/>
    <w:rsid w:val="00A707E9"/>
    <w:rsid w:val="00A70A47"/>
    <w:rsid w:val="00A70B0C"/>
    <w:rsid w:val="00A70E57"/>
    <w:rsid w:val="00A71119"/>
    <w:rsid w:val="00A714CD"/>
    <w:rsid w:val="00A71557"/>
    <w:rsid w:val="00A716E3"/>
    <w:rsid w:val="00A71945"/>
    <w:rsid w:val="00A71EC8"/>
    <w:rsid w:val="00A71FDB"/>
    <w:rsid w:val="00A72C41"/>
    <w:rsid w:val="00A72D3B"/>
    <w:rsid w:val="00A7324F"/>
    <w:rsid w:val="00A73BE0"/>
    <w:rsid w:val="00A73BE1"/>
    <w:rsid w:val="00A73BEB"/>
    <w:rsid w:val="00A73E4A"/>
    <w:rsid w:val="00A7455B"/>
    <w:rsid w:val="00A74BCD"/>
    <w:rsid w:val="00A74F1A"/>
    <w:rsid w:val="00A75807"/>
    <w:rsid w:val="00A76076"/>
    <w:rsid w:val="00A76177"/>
    <w:rsid w:val="00A766A0"/>
    <w:rsid w:val="00A77132"/>
    <w:rsid w:val="00A775F9"/>
    <w:rsid w:val="00A778AC"/>
    <w:rsid w:val="00A77A5F"/>
    <w:rsid w:val="00A77EC9"/>
    <w:rsid w:val="00A807A0"/>
    <w:rsid w:val="00A8090F"/>
    <w:rsid w:val="00A811B0"/>
    <w:rsid w:val="00A81BC8"/>
    <w:rsid w:val="00A820E5"/>
    <w:rsid w:val="00A82646"/>
    <w:rsid w:val="00A83826"/>
    <w:rsid w:val="00A83E15"/>
    <w:rsid w:val="00A84137"/>
    <w:rsid w:val="00A848B5"/>
    <w:rsid w:val="00A849B2"/>
    <w:rsid w:val="00A849F7"/>
    <w:rsid w:val="00A84DF1"/>
    <w:rsid w:val="00A84E05"/>
    <w:rsid w:val="00A84EDD"/>
    <w:rsid w:val="00A85726"/>
    <w:rsid w:val="00A86101"/>
    <w:rsid w:val="00A86350"/>
    <w:rsid w:val="00A86374"/>
    <w:rsid w:val="00A86413"/>
    <w:rsid w:val="00A865AC"/>
    <w:rsid w:val="00A86A23"/>
    <w:rsid w:val="00A86F47"/>
    <w:rsid w:val="00A871E1"/>
    <w:rsid w:val="00A876C4"/>
    <w:rsid w:val="00A8780D"/>
    <w:rsid w:val="00A87DAC"/>
    <w:rsid w:val="00A87DD5"/>
    <w:rsid w:val="00A90514"/>
    <w:rsid w:val="00A90AA3"/>
    <w:rsid w:val="00A90BB8"/>
    <w:rsid w:val="00A90DE6"/>
    <w:rsid w:val="00A90E15"/>
    <w:rsid w:val="00A910AA"/>
    <w:rsid w:val="00A9195E"/>
    <w:rsid w:val="00A91CAE"/>
    <w:rsid w:val="00A9218A"/>
    <w:rsid w:val="00A9251D"/>
    <w:rsid w:val="00A9268E"/>
    <w:rsid w:val="00A92CD3"/>
    <w:rsid w:val="00A93045"/>
    <w:rsid w:val="00A93233"/>
    <w:rsid w:val="00A93280"/>
    <w:rsid w:val="00A9348F"/>
    <w:rsid w:val="00A93C54"/>
    <w:rsid w:val="00A940E6"/>
    <w:rsid w:val="00A940E8"/>
    <w:rsid w:val="00A942DB"/>
    <w:rsid w:val="00A94B2F"/>
    <w:rsid w:val="00A94E23"/>
    <w:rsid w:val="00A95271"/>
    <w:rsid w:val="00A95547"/>
    <w:rsid w:val="00A95A7B"/>
    <w:rsid w:val="00A95B3A"/>
    <w:rsid w:val="00A95D9A"/>
    <w:rsid w:val="00A95FF2"/>
    <w:rsid w:val="00A965C9"/>
    <w:rsid w:val="00A96866"/>
    <w:rsid w:val="00A979E9"/>
    <w:rsid w:val="00A97C0E"/>
    <w:rsid w:val="00A97FC3"/>
    <w:rsid w:val="00AA04DB"/>
    <w:rsid w:val="00AA14C1"/>
    <w:rsid w:val="00AA1786"/>
    <w:rsid w:val="00AA2558"/>
    <w:rsid w:val="00AA2F4A"/>
    <w:rsid w:val="00AA331A"/>
    <w:rsid w:val="00AA335E"/>
    <w:rsid w:val="00AA37CF"/>
    <w:rsid w:val="00AA4B6F"/>
    <w:rsid w:val="00AA4D15"/>
    <w:rsid w:val="00AA512D"/>
    <w:rsid w:val="00AA58ED"/>
    <w:rsid w:val="00AA5B0F"/>
    <w:rsid w:val="00AA5B2B"/>
    <w:rsid w:val="00AA5B44"/>
    <w:rsid w:val="00AA5D9E"/>
    <w:rsid w:val="00AA5FEE"/>
    <w:rsid w:val="00AA60D3"/>
    <w:rsid w:val="00AA6982"/>
    <w:rsid w:val="00AA73C2"/>
    <w:rsid w:val="00AA76F8"/>
    <w:rsid w:val="00AA799C"/>
    <w:rsid w:val="00AA79B6"/>
    <w:rsid w:val="00AB006B"/>
    <w:rsid w:val="00AB05B4"/>
    <w:rsid w:val="00AB0628"/>
    <w:rsid w:val="00AB0B5D"/>
    <w:rsid w:val="00AB0EC1"/>
    <w:rsid w:val="00AB1877"/>
    <w:rsid w:val="00AB1EF8"/>
    <w:rsid w:val="00AB20C3"/>
    <w:rsid w:val="00AB23F0"/>
    <w:rsid w:val="00AB242B"/>
    <w:rsid w:val="00AB258E"/>
    <w:rsid w:val="00AB26F7"/>
    <w:rsid w:val="00AB2B23"/>
    <w:rsid w:val="00AB2C51"/>
    <w:rsid w:val="00AB2D49"/>
    <w:rsid w:val="00AB2E30"/>
    <w:rsid w:val="00AB2F51"/>
    <w:rsid w:val="00AB303D"/>
    <w:rsid w:val="00AB3746"/>
    <w:rsid w:val="00AB3835"/>
    <w:rsid w:val="00AB39FB"/>
    <w:rsid w:val="00AB3CE3"/>
    <w:rsid w:val="00AB3DBD"/>
    <w:rsid w:val="00AB3F02"/>
    <w:rsid w:val="00AB404B"/>
    <w:rsid w:val="00AB4A7E"/>
    <w:rsid w:val="00AB4AB1"/>
    <w:rsid w:val="00AB54B2"/>
    <w:rsid w:val="00AB65B4"/>
    <w:rsid w:val="00AB67C0"/>
    <w:rsid w:val="00AB69D2"/>
    <w:rsid w:val="00AB6F3C"/>
    <w:rsid w:val="00AB7692"/>
    <w:rsid w:val="00AB76C0"/>
    <w:rsid w:val="00AB78BF"/>
    <w:rsid w:val="00AB7BF1"/>
    <w:rsid w:val="00AB7D20"/>
    <w:rsid w:val="00AC02AB"/>
    <w:rsid w:val="00AC081F"/>
    <w:rsid w:val="00AC0D92"/>
    <w:rsid w:val="00AC1A43"/>
    <w:rsid w:val="00AC2074"/>
    <w:rsid w:val="00AC2828"/>
    <w:rsid w:val="00AC2999"/>
    <w:rsid w:val="00AC3DCB"/>
    <w:rsid w:val="00AC4070"/>
    <w:rsid w:val="00AC4382"/>
    <w:rsid w:val="00AC4E36"/>
    <w:rsid w:val="00AC51CD"/>
    <w:rsid w:val="00AC5649"/>
    <w:rsid w:val="00AC5EB8"/>
    <w:rsid w:val="00AC6024"/>
    <w:rsid w:val="00AC6147"/>
    <w:rsid w:val="00AC6D18"/>
    <w:rsid w:val="00AC6EC9"/>
    <w:rsid w:val="00AC7369"/>
    <w:rsid w:val="00AC7751"/>
    <w:rsid w:val="00AC7C7B"/>
    <w:rsid w:val="00AC7D6D"/>
    <w:rsid w:val="00AC7F81"/>
    <w:rsid w:val="00AD005E"/>
    <w:rsid w:val="00AD062C"/>
    <w:rsid w:val="00AD0A40"/>
    <w:rsid w:val="00AD0C78"/>
    <w:rsid w:val="00AD1005"/>
    <w:rsid w:val="00AD10A5"/>
    <w:rsid w:val="00AD115B"/>
    <w:rsid w:val="00AD128B"/>
    <w:rsid w:val="00AD138C"/>
    <w:rsid w:val="00AD1416"/>
    <w:rsid w:val="00AD1636"/>
    <w:rsid w:val="00AD2621"/>
    <w:rsid w:val="00AD2ED8"/>
    <w:rsid w:val="00AD3435"/>
    <w:rsid w:val="00AD3E33"/>
    <w:rsid w:val="00AD4592"/>
    <w:rsid w:val="00AD5097"/>
    <w:rsid w:val="00AD517F"/>
    <w:rsid w:val="00AD5A36"/>
    <w:rsid w:val="00AD5CA3"/>
    <w:rsid w:val="00AD5F44"/>
    <w:rsid w:val="00AD639D"/>
    <w:rsid w:val="00AD63FB"/>
    <w:rsid w:val="00AD6454"/>
    <w:rsid w:val="00AD6C18"/>
    <w:rsid w:val="00AD6F25"/>
    <w:rsid w:val="00AD6F2C"/>
    <w:rsid w:val="00AD740F"/>
    <w:rsid w:val="00AD7443"/>
    <w:rsid w:val="00AD78C5"/>
    <w:rsid w:val="00AE04A4"/>
    <w:rsid w:val="00AE0BA9"/>
    <w:rsid w:val="00AE0FF4"/>
    <w:rsid w:val="00AE14BA"/>
    <w:rsid w:val="00AE1F30"/>
    <w:rsid w:val="00AE249E"/>
    <w:rsid w:val="00AE273D"/>
    <w:rsid w:val="00AE2C6E"/>
    <w:rsid w:val="00AE311F"/>
    <w:rsid w:val="00AE4361"/>
    <w:rsid w:val="00AE46FE"/>
    <w:rsid w:val="00AE4857"/>
    <w:rsid w:val="00AE4CDB"/>
    <w:rsid w:val="00AE4E43"/>
    <w:rsid w:val="00AE4EE9"/>
    <w:rsid w:val="00AE5133"/>
    <w:rsid w:val="00AE55F2"/>
    <w:rsid w:val="00AE5BFC"/>
    <w:rsid w:val="00AE60FB"/>
    <w:rsid w:val="00AE6B57"/>
    <w:rsid w:val="00AE7A16"/>
    <w:rsid w:val="00AE7AA4"/>
    <w:rsid w:val="00AE7E91"/>
    <w:rsid w:val="00AF1DD0"/>
    <w:rsid w:val="00AF25DE"/>
    <w:rsid w:val="00AF298B"/>
    <w:rsid w:val="00AF2A4E"/>
    <w:rsid w:val="00AF2B0D"/>
    <w:rsid w:val="00AF2B8D"/>
    <w:rsid w:val="00AF2BE3"/>
    <w:rsid w:val="00AF2D6A"/>
    <w:rsid w:val="00AF2DA8"/>
    <w:rsid w:val="00AF3289"/>
    <w:rsid w:val="00AF3362"/>
    <w:rsid w:val="00AF38A4"/>
    <w:rsid w:val="00AF39C9"/>
    <w:rsid w:val="00AF3BE3"/>
    <w:rsid w:val="00AF3FE0"/>
    <w:rsid w:val="00AF40F2"/>
    <w:rsid w:val="00AF4123"/>
    <w:rsid w:val="00AF426F"/>
    <w:rsid w:val="00AF43BF"/>
    <w:rsid w:val="00AF46F8"/>
    <w:rsid w:val="00AF4B7A"/>
    <w:rsid w:val="00AF4E3D"/>
    <w:rsid w:val="00AF5163"/>
    <w:rsid w:val="00AF5D5E"/>
    <w:rsid w:val="00AF5F9F"/>
    <w:rsid w:val="00AF67A2"/>
    <w:rsid w:val="00AF6930"/>
    <w:rsid w:val="00AF6A31"/>
    <w:rsid w:val="00AF6A5D"/>
    <w:rsid w:val="00AF75E1"/>
    <w:rsid w:val="00AF7B77"/>
    <w:rsid w:val="00B003D8"/>
    <w:rsid w:val="00B00F59"/>
    <w:rsid w:val="00B01401"/>
    <w:rsid w:val="00B015A1"/>
    <w:rsid w:val="00B019A5"/>
    <w:rsid w:val="00B01C2D"/>
    <w:rsid w:val="00B01EE8"/>
    <w:rsid w:val="00B022DF"/>
    <w:rsid w:val="00B029BC"/>
    <w:rsid w:val="00B02BA8"/>
    <w:rsid w:val="00B02C7F"/>
    <w:rsid w:val="00B02D0D"/>
    <w:rsid w:val="00B02E70"/>
    <w:rsid w:val="00B037AE"/>
    <w:rsid w:val="00B03B7D"/>
    <w:rsid w:val="00B04FA3"/>
    <w:rsid w:val="00B054A6"/>
    <w:rsid w:val="00B0573D"/>
    <w:rsid w:val="00B05A68"/>
    <w:rsid w:val="00B05EE3"/>
    <w:rsid w:val="00B066D6"/>
    <w:rsid w:val="00B069EA"/>
    <w:rsid w:val="00B06DFB"/>
    <w:rsid w:val="00B07072"/>
    <w:rsid w:val="00B078FB"/>
    <w:rsid w:val="00B07ABC"/>
    <w:rsid w:val="00B07B82"/>
    <w:rsid w:val="00B07BB6"/>
    <w:rsid w:val="00B07DFA"/>
    <w:rsid w:val="00B07E27"/>
    <w:rsid w:val="00B10169"/>
    <w:rsid w:val="00B1081F"/>
    <w:rsid w:val="00B10A84"/>
    <w:rsid w:val="00B10AEE"/>
    <w:rsid w:val="00B10B11"/>
    <w:rsid w:val="00B1127C"/>
    <w:rsid w:val="00B1188C"/>
    <w:rsid w:val="00B11970"/>
    <w:rsid w:val="00B119EC"/>
    <w:rsid w:val="00B11DFA"/>
    <w:rsid w:val="00B125FB"/>
    <w:rsid w:val="00B12610"/>
    <w:rsid w:val="00B126D8"/>
    <w:rsid w:val="00B12B69"/>
    <w:rsid w:val="00B131AB"/>
    <w:rsid w:val="00B1323E"/>
    <w:rsid w:val="00B1390B"/>
    <w:rsid w:val="00B152B6"/>
    <w:rsid w:val="00B152D2"/>
    <w:rsid w:val="00B15CA8"/>
    <w:rsid w:val="00B15CCF"/>
    <w:rsid w:val="00B15EE9"/>
    <w:rsid w:val="00B169BC"/>
    <w:rsid w:val="00B16A3A"/>
    <w:rsid w:val="00B16BF5"/>
    <w:rsid w:val="00B16F61"/>
    <w:rsid w:val="00B171CB"/>
    <w:rsid w:val="00B173F4"/>
    <w:rsid w:val="00B17410"/>
    <w:rsid w:val="00B175FD"/>
    <w:rsid w:val="00B17657"/>
    <w:rsid w:val="00B17FE4"/>
    <w:rsid w:val="00B20AF7"/>
    <w:rsid w:val="00B21358"/>
    <w:rsid w:val="00B220B1"/>
    <w:rsid w:val="00B23201"/>
    <w:rsid w:val="00B232B0"/>
    <w:rsid w:val="00B24424"/>
    <w:rsid w:val="00B248F9"/>
    <w:rsid w:val="00B24955"/>
    <w:rsid w:val="00B2498E"/>
    <w:rsid w:val="00B250DD"/>
    <w:rsid w:val="00B255AC"/>
    <w:rsid w:val="00B25611"/>
    <w:rsid w:val="00B258CD"/>
    <w:rsid w:val="00B25AE7"/>
    <w:rsid w:val="00B25C8E"/>
    <w:rsid w:val="00B2642C"/>
    <w:rsid w:val="00B266C6"/>
    <w:rsid w:val="00B266FD"/>
    <w:rsid w:val="00B270CB"/>
    <w:rsid w:val="00B2746F"/>
    <w:rsid w:val="00B27BE0"/>
    <w:rsid w:val="00B27FAA"/>
    <w:rsid w:val="00B30565"/>
    <w:rsid w:val="00B307ED"/>
    <w:rsid w:val="00B30C03"/>
    <w:rsid w:val="00B310B7"/>
    <w:rsid w:val="00B311D6"/>
    <w:rsid w:val="00B31568"/>
    <w:rsid w:val="00B315FF"/>
    <w:rsid w:val="00B3183B"/>
    <w:rsid w:val="00B31843"/>
    <w:rsid w:val="00B32307"/>
    <w:rsid w:val="00B3263F"/>
    <w:rsid w:val="00B3284B"/>
    <w:rsid w:val="00B32F41"/>
    <w:rsid w:val="00B32FAC"/>
    <w:rsid w:val="00B330F3"/>
    <w:rsid w:val="00B33181"/>
    <w:rsid w:val="00B33A66"/>
    <w:rsid w:val="00B33C70"/>
    <w:rsid w:val="00B34245"/>
    <w:rsid w:val="00B34322"/>
    <w:rsid w:val="00B349A1"/>
    <w:rsid w:val="00B34E19"/>
    <w:rsid w:val="00B34F57"/>
    <w:rsid w:val="00B350D1"/>
    <w:rsid w:val="00B352E6"/>
    <w:rsid w:val="00B35C5E"/>
    <w:rsid w:val="00B35CC3"/>
    <w:rsid w:val="00B35DA9"/>
    <w:rsid w:val="00B35F48"/>
    <w:rsid w:val="00B3613B"/>
    <w:rsid w:val="00B36789"/>
    <w:rsid w:val="00B3698C"/>
    <w:rsid w:val="00B36AA3"/>
    <w:rsid w:val="00B36CF2"/>
    <w:rsid w:val="00B36E25"/>
    <w:rsid w:val="00B37557"/>
    <w:rsid w:val="00B378C3"/>
    <w:rsid w:val="00B40285"/>
    <w:rsid w:val="00B40E9E"/>
    <w:rsid w:val="00B41190"/>
    <w:rsid w:val="00B411C8"/>
    <w:rsid w:val="00B41213"/>
    <w:rsid w:val="00B41D2C"/>
    <w:rsid w:val="00B41FC8"/>
    <w:rsid w:val="00B42B53"/>
    <w:rsid w:val="00B42DAF"/>
    <w:rsid w:val="00B42E9E"/>
    <w:rsid w:val="00B42F77"/>
    <w:rsid w:val="00B434B2"/>
    <w:rsid w:val="00B43791"/>
    <w:rsid w:val="00B437CC"/>
    <w:rsid w:val="00B43901"/>
    <w:rsid w:val="00B43A36"/>
    <w:rsid w:val="00B44247"/>
    <w:rsid w:val="00B446DB"/>
    <w:rsid w:val="00B447AF"/>
    <w:rsid w:val="00B44A40"/>
    <w:rsid w:val="00B44DEA"/>
    <w:rsid w:val="00B45630"/>
    <w:rsid w:val="00B45B0A"/>
    <w:rsid w:val="00B46576"/>
    <w:rsid w:val="00B46B80"/>
    <w:rsid w:val="00B46C15"/>
    <w:rsid w:val="00B46D37"/>
    <w:rsid w:val="00B46FDE"/>
    <w:rsid w:val="00B47EB0"/>
    <w:rsid w:val="00B47EEE"/>
    <w:rsid w:val="00B47F62"/>
    <w:rsid w:val="00B50733"/>
    <w:rsid w:val="00B507F9"/>
    <w:rsid w:val="00B50C69"/>
    <w:rsid w:val="00B51215"/>
    <w:rsid w:val="00B514FE"/>
    <w:rsid w:val="00B517A0"/>
    <w:rsid w:val="00B51B14"/>
    <w:rsid w:val="00B51E41"/>
    <w:rsid w:val="00B52403"/>
    <w:rsid w:val="00B52457"/>
    <w:rsid w:val="00B527E4"/>
    <w:rsid w:val="00B535C4"/>
    <w:rsid w:val="00B5429D"/>
    <w:rsid w:val="00B5457F"/>
    <w:rsid w:val="00B54707"/>
    <w:rsid w:val="00B54810"/>
    <w:rsid w:val="00B54884"/>
    <w:rsid w:val="00B54908"/>
    <w:rsid w:val="00B54BA2"/>
    <w:rsid w:val="00B550AB"/>
    <w:rsid w:val="00B55132"/>
    <w:rsid w:val="00B554F9"/>
    <w:rsid w:val="00B55B56"/>
    <w:rsid w:val="00B56028"/>
    <w:rsid w:val="00B567D5"/>
    <w:rsid w:val="00B567E5"/>
    <w:rsid w:val="00B57167"/>
    <w:rsid w:val="00B5717B"/>
    <w:rsid w:val="00B578D7"/>
    <w:rsid w:val="00B57D62"/>
    <w:rsid w:val="00B600DB"/>
    <w:rsid w:val="00B60144"/>
    <w:rsid w:val="00B6019C"/>
    <w:rsid w:val="00B6033C"/>
    <w:rsid w:val="00B604E7"/>
    <w:rsid w:val="00B6059D"/>
    <w:rsid w:val="00B6093B"/>
    <w:rsid w:val="00B60FBB"/>
    <w:rsid w:val="00B60FBD"/>
    <w:rsid w:val="00B61112"/>
    <w:rsid w:val="00B6117B"/>
    <w:rsid w:val="00B613E7"/>
    <w:rsid w:val="00B61609"/>
    <w:rsid w:val="00B61B95"/>
    <w:rsid w:val="00B62A44"/>
    <w:rsid w:val="00B62C44"/>
    <w:rsid w:val="00B62DBD"/>
    <w:rsid w:val="00B6380A"/>
    <w:rsid w:val="00B6396E"/>
    <w:rsid w:val="00B6405C"/>
    <w:rsid w:val="00B640F3"/>
    <w:rsid w:val="00B641B7"/>
    <w:rsid w:val="00B64620"/>
    <w:rsid w:val="00B646A2"/>
    <w:rsid w:val="00B64940"/>
    <w:rsid w:val="00B659E2"/>
    <w:rsid w:val="00B65A5F"/>
    <w:rsid w:val="00B65A78"/>
    <w:rsid w:val="00B65BAB"/>
    <w:rsid w:val="00B65D84"/>
    <w:rsid w:val="00B65DBB"/>
    <w:rsid w:val="00B66798"/>
    <w:rsid w:val="00B6680C"/>
    <w:rsid w:val="00B669FA"/>
    <w:rsid w:val="00B6742B"/>
    <w:rsid w:val="00B67B44"/>
    <w:rsid w:val="00B67CBE"/>
    <w:rsid w:val="00B709E9"/>
    <w:rsid w:val="00B71130"/>
    <w:rsid w:val="00B71984"/>
    <w:rsid w:val="00B71C7D"/>
    <w:rsid w:val="00B71F0F"/>
    <w:rsid w:val="00B71FEE"/>
    <w:rsid w:val="00B721D8"/>
    <w:rsid w:val="00B72218"/>
    <w:rsid w:val="00B72CB0"/>
    <w:rsid w:val="00B73556"/>
    <w:rsid w:val="00B7379E"/>
    <w:rsid w:val="00B74B31"/>
    <w:rsid w:val="00B74DC1"/>
    <w:rsid w:val="00B75B76"/>
    <w:rsid w:val="00B765B0"/>
    <w:rsid w:val="00B765C7"/>
    <w:rsid w:val="00B7694E"/>
    <w:rsid w:val="00B76BAE"/>
    <w:rsid w:val="00B76FAF"/>
    <w:rsid w:val="00B772D1"/>
    <w:rsid w:val="00B776CC"/>
    <w:rsid w:val="00B777B9"/>
    <w:rsid w:val="00B77DFF"/>
    <w:rsid w:val="00B8042E"/>
    <w:rsid w:val="00B804E3"/>
    <w:rsid w:val="00B80C0E"/>
    <w:rsid w:val="00B80CC3"/>
    <w:rsid w:val="00B80E17"/>
    <w:rsid w:val="00B80F18"/>
    <w:rsid w:val="00B81080"/>
    <w:rsid w:val="00B81911"/>
    <w:rsid w:val="00B81A28"/>
    <w:rsid w:val="00B81E39"/>
    <w:rsid w:val="00B8244A"/>
    <w:rsid w:val="00B83746"/>
    <w:rsid w:val="00B840C4"/>
    <w:rsid w:val="00B84860"/>
    <w:rsid w:val="00B8492C"/>
    <w:rsid w:val="00B84AEB"/>
    <w:rsid w:val="00B85051"/>
    <w:rsid w:val="00B8521D"/>
    <w:rsid w:val="00B852A1"/>
    <w:rsid w:val="00B8555B"/>
    <w:rsid w:val="00B8582D"/>
    <w:rsid w:val="00B8587F"/>
    <w:rsid w:val="00B85B95"/>
    <w:rsid w:val="00B86660"/>
    <w:rsid w:val="00B86855"/>
    <w:rsid w:val="00B86C04"/>
    <w:rsid w:val="00B87013"/>
    <w:rsid w:val="00B87896"/>
    <w:rsid w:val="00B87DD3"/>
    <w:rsid w:val="00B87EF8"/>
    <w:rsid w:val="00B900DE"/>
    <w:rsid w:val="00B90269"/>
    <w:rsid w:val="00B903D4"/>
    <w:rsid w:val="00B905B3"/>
    <w:rsid w:val="00B90AE2"/>
    <w:rsid w:val="00B90C87"/>
    <w:rsid w:val="00B90FA3"/>
    <w:rsid w:val="00B91172"/>
    <w:rsid w:val="00B9139F"/>
    <w:rsid w:val="00B91EBB"/>
    <w:rsid w:val="00B92001"/>
    <w:rsid w:val="00B92696"/>
    <w:rsid w:val="00B928CC"/>
    <w:rsid w:val="00B937C4"/>
    <w:rsid w:val="00B937E2"/>
    <w:rsid w:val="00B9381F"/>
    <w:rsid w:val="00B93951"/>
    <w:rsid w:val="00B93A24"/>
    <w:rsid w:val="00B94502"/>
    <w:rsid w:val="00B94920"/>
    <w:rsid w:val="00B95352"/>
    <w:rsid w:val="00B9538E"/>
    <w:rsid w:val="00B9543F"/>
    <w:rsid w:val="00B95F14"/>
    <w:rsid w:val="00B96C43"/>
    <w:rsid w:val="00B9738F"/>
    <w:rsid w:val="00B97567"/>
    <w:rsid w:val="00B97D23"/>
    <w:rsid w:val="00B97E27"/>
    <w:rsid w:val="00BA0E1A"/>
    <w:rsid w:val="00BA109A"/>
    <w:rsid w:val="00BA1393"/>
    <w:rsid w:val="00BA169C"/>
    <w:rsid w:val="00BA1B7B"/>
    <w:rsid w:val="00BA20A4"/>
    <w:rsid w:val="00BA22E4"/>
    <w:rsid w:val="00BA26AF"/>
    <w:rsid w:val="00BA2739"/>
    <w:rsid w:val="00BA2757"/>
    <w:rsid w:val="00BA2BC2"/>
    <w:rsid w:val="00BA2D5A"/>
    <w:rsid w:val="00BA3A00"/>
    <w:rsid w:val="00BA3C78"/>
    <w:rsid w:val="00BA3D4B"/>
    <w:rsid w:val="00BA3E65"/>
    <w:rsid w:val="00BA41B6"/>
    <w:rsid w:val="00BA4932"/>
    <w:rsid w:val="00BA4B71"/>
    <w:rsid w:val="00BA4FFE"/>
    <w:rsid w:val="00BA5367"/>
    <w:rsid w:val="00BA5A4A"/>
    <w:rsid w:val="00BA5CB8"/>
    <w:rsid w:val="00BA5D5E"/>
    <w:rsid w:val="00BA5DAC"/>
    <w:rsid w:val="00BA5F24"/>
    <w:rsid w:val="00BA6ADE"/>
    <w:rsid w:val="00BA6C06"/>
    <w:rsid w:val="00BA6C2B"/>
    <w:rsid w:val="00BA7150"/>
    <w:rsid w:val="00BA7242"/>
    <w:rsid w:val="00BA7A01"/>
    <w:rsid w:val="00BA7B08"/>
    <w:rsid w:val="00BA7BB9"/>
    <w:rsid w:val="00BB001B"/>
    <w:rsid w:val="00BB0CD7"/>
    <w:rsid w:val="00BB0D61"/>
    <w:rsid w:val="00BB0DDA"/>
    <w:rsid w:val="00BB1001"/>
    <w:rsid w:val="00BB1316"/>
    <w:rsid w:val="00BB1594"/>
    <w:rsid w:val="00BB1B34"/>
    <w:rsid w:val="00BB2280"/>
    <w:rsid w:val="00BB2636"/>
    <w:rsid w:val="00BB2653"/>
    <w:rsid w:val="00BB2A0B"/>
    <w:rsid w:val="00BB30C5"/>
    <w:rsid w:val="00BB3130"/>
    <w:rsid w:val="00BB3587"/>
    <w:rsid w:val="00BB36CB"/>
    <w:rsid w:val="00BB3929"/>
    <w:rsid w:val="00BB3B01"/>
    <w:rsid w:val="00BB4091"/>
    <w:rsid w:val="00BB412E"/>
    <w:rsid w:val="00BB4165"/>
    <w:rsid w:val="00BB41EB"/>
    <w:rsid w:val="00BB4407"/>
    <w:rsid w:val="00BB5115"/>
    <w:rsid w:val="00BB541A"/>
    <w:rsid w:val="00BB543E"/>
    <w:rsid w:val="00BB57B3"/>
    <w:rsid w:val="00BB5AF6"/>
    <w:rsid w:val="00BB5FA5"/>
    <w:rsid w:val="00BB6342"/>
    <w:rsid w:val="00BB63F2"/>
    <w:rsid w:val="00BB6711"/>
    <w:rsid w:val="00BB6857"/>
    <w:rsid w:val="00BB6A11"/>
    <w:rsid w:val="00BB6B98"/>
    <w:rsid w:val="00BB6FF1"/>
    <w:rsid w:val="00BB71F7"/>
    <w:rsid w:val="00BB7223"/>
    <w:rsid w:val="00BB7431"/>
    <w:rsid w:val="00BB7602"/>
    <w:rsid w:val="00BB7826"/>
    <w:rsid w:val="00BB7832"/>
    <w:rsid w:val="00BC002E"/>
    <w:rsid w:val="00BC08C9"/>
    <w:rsid w:val="00BC08CA"/>
    <w:rsid w:val="00BC0A4B"/>
    <w:rsid w:val="00BC0ADB"/>
    <w:rsid w:val="00BC0CC4"/>
    <w:rsid w:val="00BC1B9D"/>
    <w:rsid w:val="00BC202D"/>
    <w:rsid w:val="00BC2090"/>
    <w:rsid w:val="00BC229B"/>
    <w:rsid w:val="00BC2F86"/>
    <w:rsid w:val="00BC34BE"/>
    <w:rsid w:val="00BC37CC"/>
    <w:rsid w:val="00BC390F"/>
    <w:rsid w:val="00BC3E93"/>
    <w:rsid w:val="00BC4ABC"/>
    <w:rsid w:val="00BC5203"/>
    <w:rsid w:val="00BC58AC"/>
    <w:rsid w:val="00BC6345"/>
    <w:rsid w:val="00BC671B"/>
    <w:rsid w:val="00BC69AB"/>
    <w:rsid w:val="00BC75E3"/>
    <w:rsid w:val="00BC761E"/>
    <w:rsid w:val="00BC76C6"/>
    <w:rsid w:val="00BC7D8D"/>
    <w:rsid w:val="00BD0032"/>
    <w:rsid w:val="00BD0102"/>
    <w:rsid w:val="00BD07B0"/>
    <w:rsid w:val="00BD09CD"/>
    <w:rsid w:val="00BD0E60"/>
    <w:rsid w:val="00BD1227"/>
    <w:rsid w:val="00BD1A31"/>
    <w:rsid w:val="00BD201C"/>
    <w:rsid w:val="00BD2277"/>
    <w:rsid w:val="00BD284D"/>
    <w:rsid w:val="00BD289A"/>
    <w:rsid w:val="00BD2C16"/>
    <w:rsid w:val="00BD2E9B"/>
    <w:rsid w:val="00BD3846"/>
    <w:rsid w:val="00BD38FD"/>
    <w:rsid w:val="00BD3F74"/>
    <w:rsid w:val="00BD44C1"/>
    <w:rsid w:val="00BD45CF"/>
    <w:rsid w:val="00BD5365"/>
    <w:rsid w:val="00BD5C26"/>
    <w:rsid w:val="00BD602E"/>
    <w:rsid w:val="00BD63F9"/>
    <w:rsid w:val="00BD64E1"/>
    <w:rsid w:val="00BD67ED"/>
    <w:rsid w:val="00BD6F99"/>
    <w:rsid w:val="00BD7239"/>
    <w:rsid w:val="00BD7425"/>
    <w:rsid w:val="00BD758A"/>
    <w:rsid w:val="00BD78B4"/>
    <w:rsid w:val="00BD7E3D"/>
    <w:rsid w:val="00BD7F20"/>
    <w:rsid w:val="00BE0CE0"/>
    <w:rsid w:val="00BE1200"/>
    <w:rsid w:val="00BE1405"/>
    <w:rsid w:val="00BE1991"/>
    <w:rsid w:val="00BE1EBC"/>
    <w:rsid w:val="00BE281C"/>
    <w:rsid w:val="00BE292A"/>
    <w:rsid w:val="00BE29D3"/>
    <w:rsid w:val="00BE2C9E"/>
    <w:rsid w:val="00BE303B"/>
    <w:rsid w:val="00BE34D1"/>
    <w:rsid w:val="00BE39C0"/>
    <w:rsid w:val="00BE3EB4"/>
    <w:rsid w:val="00BE442F"/>
    <w:rsid w:val="00BE4919"/>
    <w:rsid w:val="00BE4A5C"/>
    <w:rsid w:val="00BE4E44"/>
    <w:rsid w:val="00BE4F42"/>
    <w:rsid w:val="00BE5291"/>
    <w:rsid w:val="00BE5533"/>
    <w:rsid w:val="00BE5F1C"/>
    <w:rsid w:val="00BE6FDC"/>
    <w:rsid w:val="00BE734E"/>
    <w:rsid w:val="00BE7542"/>
    <w:rsid w:val="00BE76BB"/>
    <w:rsid w:val="00BE7B68"/>
    <w:rsid w:val="00BE7C3C"/>
    <w:rsid w:val="00BE7DF0"/>
    <w:rsid w:val="00BE7F0F"/>
    <w:rsid w:val="00BF06F3"/>
    <w:rsid w:val="00BF0C77"/>
    <w:rsid w:val="00BF0F81"/>
    <w:rsid w:val="00BF1324"/>
    <w:rsid w:val="00BF1339"/>
    <w:rsid w:val="00BF1355"/>
    <w:rsid w:val="00BF16E6"/>
    <w:rsid w:val="00BF1E6E"/>
    <w:rsid w:val="00BF2052"/>
    <w:rsid w:val="00BF20DE"/>
    <w:rsid w:val="00BF21A2"/>
    <w:rsid w:val="00BF2919"/>
    <w:rsid w:val="00BF2B6D"/>
    <w:rsid w:val="00BF30DC"/>
    <w:rsid w:val="00BF337C"/>
    <w:rsid w:val="00BF33B1"/>
    <w:rsid w:val="00BF34BB"/>
    <w:rsid w:val="00BF35BE"/>
    <w:rsid w:val="00BF3673"/>
    <w:rsid w:val="00BF369B"/>
    <w:rsid w:val="00BF3768"/>
    <w:rsid w:val="00BF387A"/>
    <w:rsid w:val="00BF3A38"/>
    <w:rsid w:val="00BF3DA5"/>
    <w:rsid w:val="00BF4190"/>
    <w:rsid w:val="00BF4E9A"/>
    <w:rsid w:val="00BF4EDB"/>
    <w:rsid w:val="00BF5200"/>
    <w:rsid w:val="00BF57DE"/>
    <w:rsid w:val="00BF5A2A"/>
    <w:rsid w:val="00BF5B43"/>
    <w:rsid w:val="00BF5ED5"/>
    <w:rsid w:val="00BF6825"/>
    <w:rsid w:val="00BF70DC"/>
    <w:rsid w:val="00BF70F2"/>
    <w:rsid w:val="00BF7103"/>
    <w:rsid w:val="00BF7194"/>
    <w:rsid w:val="00BF76B2"/>
    <w:rsid w:val="00BF7CD5"/>
    <w:rsid w:val="00BF7DB1"/>
    <w:rsid w:val="00BF7DDC"/>
    <w:rsid w:val="00C000D5"/>
    <w:rsid w:val="00C00CBC"/>
    <w:rsid w:val="00C00D51"/>
    <w:rsid w:val="00C01AB1"/>
    <w:rsid w:val="00C01C17"/>
    <w:rsid w:val="00C02BEB"/>
    <w:rsid w:val="00C02D4E"/>
    <w:rsid w:val="00C02FE1"/>
    <w:rsid w:val="00C0303C"/>
    <w:rsid w:val="00C038D5"/>
    <w:rsid w:val="00C04055"/>
    <w:rsid w:val="00C04277"/>
    <w:rsid w:val="00C0432C"/>
    <w:rsid w:val="00C0471D"/>
    <w:rsid w:val="00C0474B"/>
    <w:rsid w:val="00C04FFF"/>
    <w:rsid w:val="00C05738"/>
    <w:rsid w:val="00C05A90"/>
    <w:rsid w:val="00C05D9B"/>
    <w:rsid w:val="00C06210"/>
    <w:rsid w:val="00C0676C"/>
    <w:rsid w:val="00C06FA6"/>
    <w:rsid w:val="00C071F0"/>
    <w:rsid w:val="00C076A8"/>
    <w:rsid w:val="00C07E86"/>
    <w:rsid w:val="00C10A37"/>
    <w:rsid w:val="00C10CA0"/>
    <w:rsid w:val="00C10E31"/>
    <w:rsid w:val="00C11558"/>
    <w:rsid w:val="00C115BF"/>
    <w:rsid w:val="00C11A13"/>
    <w:rsid w:val="00C11ADF"/>
    <w:rsid w:val="00C11E8C"/>
    <w:rsid w:val="00C12347"/>
    <w:rsid w:val="00C127A6"/>
    <w:rsid w:val="00C12A9C"/>
    <w:rsid w:val="00C12D97"/>
    <w:rsid w:val="00C12F6B"/>
    <w:rsid w:val="00C1325E"/>
    <w:rsid w:val="00C132DD"/>
    <w:rsid w:val="00C134B0"/>
    <w:rsid w:val="00C136AA"/>
    <w:rsid w:val="00C13A72"/>
    <w:rsid w:val="00C13EEC"/>
    <w:rsid w:val="00C149AA"/>
    <w:rsid w:val="00C14A32"/>
    <w:rsid w:val="00C14B65"/>
    <w:rsid w:val="00C14D04"/>
    <w:rsid w:val="00C14E13"/>
    <w:rsid w:val="00C14EB6"/>
    <w:rsid w:val="00C14FD4"/>
    <w:rsid w:val="00C1512C"/>
    <w:rsid w:val="00C157D8"/>
    <w:rsid w:val="00C15A7E"/>
    <w:rsid w:val="00C1627E"/>
    <w:rsid w:val="00C1683F"/>
    <w:rsid w:val="00C16C69"/>
    <w:rsid w:val="00C16D46"/>
    <w:rsid w:val="00C1781E"/>
    <w:rsid w:val="00C17E2A"/>
    <w:rsid w:val="00C200B0"/>
    <w:rsid w:val="00C206A4"/>
    <w:rsid w:val="00C21571"/>
    <w:rsid w:val="00C21942"/>
    <w:rsid w:val="00C21B2C"/>
    <w:rsid w:val="00C21B3C"/>
    <w:rsid w:val="00C22251"/>
    <w:rsid w:val="00C224A1"/>
    <w:rsid w:val="00C225E3"/>
    <w:rsid w:val="00C2260A"/>
    <w:rsid w:val="00C22AF8"/>
    <w:rsid w:val="00C22F1D"/>
    <w:rsid w:val="00C23189"/>
    <w:rsid w:val="00C23415"/>
    <w:rsid w:val="00C2354C"/>
    <w:rsid w:val="00C236C9"/>
    <w:rsid w:val="00C2383A"/>
    <w:rsid w:val="00C23DAB"/>
    <w:rsid w:val="00C23E5B"/>
    <w:rsid w:val="00C23FDF"/>
    <w:rsid w:val="00C2430B"/>
    <w:rsid w:val="00C24851"/>
    <w:rsid w:val="00C24A8D"/>
    <w:rsid w:val="00C24CE5"/>
    <w:rsid w:val="00C24D0E"/>
    <w:rsid w:val="00C24F8D"/>
    <w:rsid w:val="00C25C8B"/>
    <w:rsid w:val="00C25DC4"/>
    <w:rsid w:val="00C25F9A"/>
    <w:rsid w:val="00C262F1"/>
    <w:rsid w:val="00C26FE8"/>
    <w:rsid w:val="00C278B9"/>
    <w:rsid w:val="00C27ADE"/>
    <w:rsid w:val="00C27E32"/>
    <w:rsid w:val="00C27E85"/>
    <w:rsid w:val="00C3015E"/>
    <w:rsid w:val="00C3029F"/>
    <w:rsid w:val="00C304F5"/>
    <w:rsid w:val="00C30520"/>
    <w:rsid w:val="00C30704"/>
    <w:rsid w:val="00C3084B"/>
    <w:rsid w:val="00C30FC8"/>
    <w:rsid w:val="00C311E1"/>
    <w:rsid w:val="00C312B5"/>
    <w:rsid w:val="00C3154B"/>
    <w:rsid w:val="00C31918"/>
    <w:rsid w:val="00C31E32"/>
    <w:rsid w:val="00C31E69"/>
    <w:rsid w:val="00C31F95"/>
    <w:rsid w:val="00C32122"/>
    <w:rsid w:val="00C32156"/>
    <w:rsid w:val="00C3268A"/>
    <w:rsid w:val="00C329EB"/>
    <w:rsid w:val="00C33872"/>
    <w:rsid w:val="00C33D46"/>
    <w:rsid w:val="00C33F48"/>
    <w:rsid w:val="00C35442"/>
    <w:rsid w:val="00C359D4"/>
    <w:rsid w:val="00C35D69"/>
    <w:rsid w:val="00C35F5D"/>
    <w:rsid w:val="00C3618E"/>
    <w:rsid w:val="00C3620A"/>
    <w:rsid w:val="00C36346"/>
    <w:rsid w:val="00C36804"/>
    <w:rsid w:val="00C36DDB"/>
    <w:rsid w:val="00C37665"/>
    <w:rsid w:val="00C37810"/>
    <w:rsid w:val="00C37E50"/>
    <w:rsid w:val="00C37EBE"/>
    <w:rsid w:val="00C4078A"/>
    <w:rsid w:val="00C4079A"/>
    <w:rsid w:val="00C40F0C"/>
    <w:rsid w:val="00C412E5"/>
    <w:rsid w:val="00C4146B"/>
    <w:rsid w:val="00C416FB"/>
    <w:rsid w:val="00C41F68"/>
    <w:rsid w:val="00C42216"/>
    <w:rsid w:val="00C4230C"/>
    <w:rsid w:val="00C430B9"/>
    <w:rsid w:val="00C43712"/>
    <w:rsid w:val="00C43A78"/>
    <w:rsid w:val="00C43A8D"/>
    <w:rsid w:val="00C43B17"/>
    <w:rsid w:val="00C43BE4"/>
    <w:rsid w:val="00C43C60"/>
    <w:rsid w:val="00C44005"/>
    <w:rsid w:val="00C45059"/>
    <w:rsid w:val="00C4517B"/>
    <w:rsid w:val="00C45528"/>
    <w:rsid w:val="00C45645"/>
    <w:rsid w:val="00C45893"/>
    <w:rsid w:val="00C4592F"/>
    <w:rsid w:val="00C45B1B"/>
    <w:rsid w:val="00C45BA6"/>
    <w:rsid w:val="00C45E73"/>
    <w:rsid w:val="00C46553"/>
    <w:rsid w:val="00C46681"/>
    <w:rsid w:val="00C46812"/>
    <w:rsid w:val="00C46A26"/>
    <w:rsid w:val="00C46EC7"/>
    <w:rsid w:val="00C471D3"/>
    <w:rsid w:val="00C4734C"/>
    <w:rsid w:val="00C47516"/>
    <w:rsid w:val="00C4799A"/>
    <w:rsid w:val="00C47B11"/>
    <w:rsid w:val="00C505D0"/>
    <w:rsid w:val="00C5098F"/>
    <w:rsid w:val="00C50A0F"/>
    <w:rsid w:val="00C5213B"/>
    <w:rsid w:val="00C5217B"/>
    <w:rsid w:val="00C52572"/>
    <w:rsid w:val="00C52CFF"/>
    <w:rsid w:val="00C53389"/>
    <w:rsid w:val="00C53445"/>
    <w:rsid w:val="00C536B6"/>
    <w:rsid w:val="00C53A74"/>
    <w:rsid w:val="00C5422C"/>
    <w:rsid w:val="00C543B1"/>
    <w:rsid w:val="00C5457A"/>
    <w:rsid w:val="00C5481B"/>
    <w:rsid w:val="00C54B60"/>
    <w:rsid w:val="00C54C5F"/>
    <w:rsid w:val="00C54FB4"/>
    <w:rsid w:val="00C550E7"/>
    <w:rsid w:val="00C55190"/>
    <w:rsid w:val="00C556C7"/>
    <w:rsid w:val="00C55783"/>
    <w:rsid w:val="00C55A81"/>
    <w:rsid w:val="00C565FF"/>
    <w:rsid w:val="00C57217"/>
    <w:rsid w:val="00C57542"/>
    <w:rsid w:val="00C57579"/>
    <w:rsid w:val="00C575E6"/>
    <w:rsid w:val="00C57642"/>
    <w:rsid w:val="00C57C42"/>
    <w:rsid w:val="00C57FD8"/>
    <w:rsid w:val="00C60525"/>
    <w:rsid w:val="00C60629"/>
    <w:rsid w:val="00C6094E"/>
    <w:rsid w:val="00C6108F"/>
    <w:rsid w:val="00C61CBF"/>
    <w:rsid w:val="00C61D8A"/>
    <w:rsid w:val="00C61F5D"/>
    <w:rsid w:val="00C62AE3"/>
    <w:rsid w:val="00C62C17"/>
    <w:rsid w:val="00C62D9B"/>
    <w:rsid w:val="00C62F25"/>
    <w:rsid w:val="00C62F3B"/>
    <w:rsid w:val="00C63287"/>
    <w:rsid w:val="00C6333A"/>
    <w:rsid w:val="00C63B02"/>
    <w:rsid w:val="00C63E2D"/>
    <w:rsid w:val="00C6422E"/>
    <w:rsid w:val="00C64575"/>
    <w:rsid w:val="00C64BB0"/>
    <w:rsid w:val="00C65083"/>
    <w:rsid w:val="00C65378"/>
    <w:rsid w:val="00C6630C"/>
    <w:rsid w:val="00C66AFD"/>
    <w:rsid w:val="00C677AA"/>
    <w:rsid w:val="00C67B16"/>
    <w:rsid w:val="00C67E93"/>
    <w:rsid w:val="00C70029"/>
    <w:rsid w:val="00C70CAC"/>
    <w:rsid w:val="00C7105D"/>
    <w:rsid w:val="00C7184E"/>
    <w:rsid w:val="00C71892"/>
    <w:rsid w:val="00C719C8"/>
    <w:rsid w:val="00C71ED5"/>
    <w:rsid w:val="00C71FE0"/>
    <w:rsid w:val="00C72AEB"/>
    <w:rsid w:val="00C72D05"/>
    <w:rsid w:val="00C73618"/>
    <w:rsid w:val="00C73CBC"/>
    <w:rsid w:val="00C73E0F"/>
    <w:rsid w:val="00C74060"/>
    <w:rsid w:val="00C7415F"/>
    <w:rsid w:val="00C741D7"/>
    <w:rsid w:val="00C74895"/>
    <w:rsid w:val="00C74DE0"/>
    <w:rsid w:val="00C74FD0"/>
    <w:rsid w:val="00C75E00"/>
    <w:rsid w:val="00C76035"/>
    <w:rsid w:val="00C765EE"/>
    <w:rsid w:val="00C7664B"/>
    <w:rsid w:val="00C767B8"/>
    <w:rsid w:val="00C7690A"/>
    <w:rsid w:val="00C76AFB"/>
    <w:rsid w:val="00C76DCE"/>
    <w:rsid w:val="00C77193"/>
    <w:rsid w:val="00C7742A"/>
    <w:rsid w:val="00C8058C"/>
    <w:rsid w:val="00C806F6"/>
    <w:rsid w:val="00C80760"/>
    <w:rsid w:val="00C8085C"/>
    <w:rsid w:val="00C810A8"/>
    <w:rsid w:val="00C811B7"/>
    <w:rsid w:val="00C818D6"/>
    <w:rsid w:val="00C8193A"/>
    <w:rsid w:val="00C82062"/>
    <w:rsid w:val="00C82BC5"/>
    <w:rsid w:val="00C831BE"/>
    <w:rsid w:val="00C8392C"/>
    <w:rsid w:val="00C83A1D"/>
    <w:rsid w:val="00C83B66"/>
    <w:rsid w:val="00C83D9B"/>
    <w:rsid w:val="00C84153"/>
    <w:rsid w:val="00C848DF"/>
    <w:rsid w:val="00C84CDA"/>
    <w:rsid w:val="00C84F81"/>
    <w:rsid w:val="00C85417"/>
    <w:rsid w:val="00C855D2"/>
    <w:rsid w:val="00C85ECE"/>
    <w:rsid w:val="00C85FF6"/>
    <w:rsid w:val="00C866A1"/>
    <w:rsid w:val="00C86C2C"/>
    <w:rsid w:val="00C86D1F"/>
    <w:rsid w:val="00C87C9F"/>
    <w:rsid w:val="00C87E7A"/>
    <w:rsid w:val="00C90175"/>
    <w:rsid w:val="00C90494"/>
    <w:rsid w:val="00C90706"/>
    <w:rsid w:val="00C91736"/>
    <w:rsid w:val="00C91910"/>
    <w:rsid w:val="00C92397"/>
    <w:rsid w:val="00C92668"/>
    <w:rsid w:val="00C9267A"/>
    <w:rsid w:val="00C92B1F"/>
    <w:rsid w:val="00C931D4"/>
    <w:rsid w:val="00C93A26"/>
    <w:rsid w:val="00C93B57"/>
    <w:rsid w:val="00C93CB3"/>
    <w:rsid w:val="00C94075"/>
    <w:rsid w:val="00C9411A"/>
    <w:rsid w:val="00C94150"/>
    <w:rsid w:val="00C947C1"/>
    <w:rsid w:val="00C94864"/>
    <w:rsid w:val="00C9510A"/>
    <w:rsid w:val="00C95528"/>
    <w:rsid w:val="00C95534"/>
    <w:rsid w:val="00C95572"/>
    <w:rsid w:val="00C95780"/>
    <w:rsid w:val="00C95EA6"/>
    <w:rsid w:val="00C9685A"/>
    <w:rsid w:val="00C96A4D"/>
    <w:rsid w:val="00C96C35"/>
    <w:rsid w:val="00C9702A"/>
    <w:rsid w:val="00C97517"/>
    <w:rsid w:val="00C977D4"/>
    <w:rsid w:val="00C97D15"/>
    <w:rsid w:val="00C97FC9"/>
    <w:rsid w:val="00CA0643"/>
    <w:rsid w:val="00CA0694"/>
    <w:rsid w:val="00CA0F59"/>
    <w:rsid w:val="00CA1904"/>
    <w:rsid w:val="00CA19D3"/>
    <w:rsid w:val="00CA1B58"/>
    <w:rsid w:val="00CA1CDD"/>
    <w:rsid w:val="00CA285D"/>
    <w:rsid w:val="00CA2BAF"/>
    <w:rsid w:val="00CA2D13"/>
    <w:rsid w:val="00CA2E1A"/>
    <w:rsid w:val="00CA3D0C"/>
    <w:rsid w:val="00CA3E98"/>
    <w:rsid w:val="00CA3F43"/>
    <w:rsid w:val="00CA3F63"/>
    <w:rsid w:val="00CA43B6"/>
    <w:rsid w:val="00CA506A"/>
    <w:rsid w:val="00CA5148"/>
    <w:rsid w:val="00CA5E84"/>
    <w:rsid w:val="00CA6054"/>
    <w:rsid w:val="00CA623A"/>
    <w:rsid w:val="00CA6365"/>
    <w:rsid w:val="00CA6593"/>
    <w:rsid w:val="00CA6D3B"/>
    <w:rsid w:val="00CA6DC9"/>
    <w:rsid w:val="00CA6E2F"/>
    <w:rsid w:val="00CA76C3"/>
    <w:rsid w:val="00CA77A0"/>
    <w:rsid w:val="00CA78AB"/>
    <w:rsid w:val="00CA7981"/>
    <w:rsid w:val="00CA79A0"/>
    <w:rsid w:val="00CA7DA4"/>
    <w:rsid w:val="00CA7DDB"/>
    <w:rsid w:val="00CB0568"/>
    <w:rsid w:val="00CB0C92"/>
    <w:rsid w:val="00CB1172"/>
    <w:rsid w:val="00CB133F"/>
    <w:rsid w:val="00CB1A9E"/>
    <w:rsid w:val="00CB242E"/>
    <w:rsid w:val="00CB266E"/>
    <w:rsid w:val="00CB26AD"/>
    <w:rsid w:val="00CB26BD"/>
    <w:rsid w:val="00CB27CB"/>
    <w:rsid w:val="00CB2800"/>
    <w:rsid w:val="00CB2BFE"/>
    <w:rsid w:val="00CB2C8B"/>
    <w:rsid w:val="00CB2C8F"/>
    <w:rsid w:val="00CB2EF7"/>
    <w:rsid w:val="00CB31F8"/>
    <w:rsid w:val="00CB3411"/>
    <w:rsid w:val="00CB3BDD"/>
    <w:rsid w:val="00CB412D"/>
    <w:rsid w:val="00CB4345"/>
    <w:rsid w:val="00CB452D"/>
    <w:rsid w:val="00CB4597"/>
    <w:rsid w:val="00CB4BE9"/>
    <w:rsid w:val="00CB4F42"/>
    <w:rsid w:val="00CB4FC8"/>
    <w:rsid w:val="00CB5354"/>
    <w:rsid w:val="00CB5607"/>
    <w:rsid w:val="00CB61EA"/>
    <w:rsid w:val="00CB64CC"/>
    <w:rsid w:val="00CB6723"/>
    <w:rsid w:val="00CB696A"/>
    <w:rsid w:val="00CB6B8C"/>
    <w:rsid w:val="00CB7642"/>
    <w:rsid w:val="00CC0468"/>
    <w:rsid w:val="00CC0A7A"/>
    <w:rsid w:val="00CC12C1"/>
    <w:rsid w:val="00CC1611"/>
    <w:rsid w:val="00CC1BF7"/>
    <w:rsid w:val="00CC1C08"/>
    <w:rsid w:val="00CC226D"/>
    <w:rsid w:val="00CC242E"/>
    <w:rsid w:val="00CC248D"/>
    <w:rsid w:val="00CC24CA"/>
    <w:rsid w:val="00CC29D0"/>
    <w:rsid w:val="00CC3FE4"/>
    <w:rsid w:val="00CC440B"/>
    <w:rsid w:val="00CC4597"/>
    <w:rsid w:val="00CC4B11"/>
    <w:rsid w:val="00CC5134"/>
    <w:rsid w:val="00CC5228"/>
    <w:rsid w:val="00CC56C1"/>
    <w:rsid w:val="00CC57FA"/>
    <w:rsid w:val="00CC59BC"/>
    <w:rsid w:val="00CC650E"/>
    <w:rsid w:val="00CC69F6"/>
    <w:rsid w:val="00CC6D95"/>
    <w:rsid w:val="00CC6EEC"/>
    <w:rsid w:val="00CC73CD"/>
    <w:rsid w:val="00CC75A3"/>
    <w:rsid w:val="00CC7C11"/>
    <w:rsid w:val="00CD0DD6"/>
    <w:rsid w:val="00CD10BB"/>
    <w:rsid w:val="00CD11BC"/>
    <w:rsid w:val="00CD1535"/>
    <w:rsid w:val="00CD1540"/>
    <w:rsid w:val="00CD183E"/>
    <w:rsid w:val="00CD272C"/>
    <w:rsid w:val="00CD2742"/>
    <w:rsid w:val="00CD28AE"/>
    <w:rsid w:val="00CD2961"/>
    <w:rsid w:val="00CD2BDA"/>
    <w:rsid w:val="00CD3006"/>
    <w:rsid w:val="00CD30A8"/>
    <w:rsid w:val="00CD38CF"/>
    <w:rsid w:val="00CD3DD6"/>
    <w:rsid w:val="00CD3FD8"/>
    <w:rsid w:val="00CD4248"/>
    <w:rsid w:val="00CD536D"/>
    <w:rsid w:val="00CD5669"/>
    <w:rsid w:val="00CD56C8"/>
    <w:rsid w:val="00CD56E1"/>
    <w:rsid w:val="00CD59B5"/>
    <w:rsid w:val="00CD5A80"/>
    <w:rsid w:val="00CD5B8C"/>
    <w:rsid w:val="00CD5BAE"/>
    <w:rsid w:val="00CD6062"/>
    <w:rsid w:val="00CD63E5"/>
    <w:rsid w:val="00CD6B43"/>
    <w:rsid w:val="00CD7188"/>
    <w:rsid w:val="00CD7663"/>
    <w:rsid w:val="00CE057C"/>
    <w:rsid w:val="00CE071C"/>
    <w:rsid w:val="00CE0764"/>
    <w:rsid w:val="00CE0969"/>
    <w:rsid w:val="00CE0A25"/>
    <w:rsid w:val="00CE0C36"/>
    <w:rsid w:val="00CE0D93"/>
    <w:rsid w:val="00CE0FE9"/>
    <w:rsid w:val="00CE124C"/>
    <w:rsid w:val="00CE21BD"/>
    <w:rsid w:val="00CE2A19"/>
    <w:rsid w:val="00CE2A92"/>
    <w:rsid w:val="00CE2C68"/>
    <w:rsid w:val="00CE2D7F"/>
    <w:rsid w:val="00CE2E17"/>
    <w:rsid w:val="00CE3047"/>
    <w:rsid w:val="00CE306D"/>
    <w:rsid w:val="00CE3393"/>
    <w:rsid w:val="00CE3CC1"/>
    <w:rsid w:val="00CE40D9"/>
    <w:rsid w:val="00CE4766"/>
    <w:rsid w:val="00CE4A68"/>
    <w:rsid w:val="00CE51CB"/>
    <w:rsid w:val="00CE53F5"/>
    <w:rsid w:val="00CE5757"/>
    <w:rsid w:val="00CE57C6"/>
    <w:rsid w:val="00CE5D24"/>
    <w:rsid w:val="00CE5E8E"/>
    <w:rsid w:val="00CE6156"/>
    <w:rsid w:val="00CE6160"/>
    <w:rsid w:val="00CE631E"/>
    <w:rsid w:val="00CE6C28"/>
    <w:rsid w:val="00CE6F6D"/>
    <w:rsid w:val="00CE7AE5"/>
    <w:rsid w:val="00CE7CE0"/>
    <w:rsid w:val="00CE7D6A"/>
    <w:rsid w:val="00CF03A9"/>
    <w:rsid w:val="00CF0611"/>
    <w:rsid w:val="00CF066E"/>
    <w:rsid w:val="00CF0E91"/>
    <w:rsid w:val="00CF11E8"/>
    <w:rsid w:val="00CF17AD"/>
    <w:rsid w:val="00CF18E8"/>
    <w:rsid w:val="00CF19CE"/>
    <w:rsid w:val="00CF2241"/>
    <w:rsid w:val="00CF225E"/>
    <w:rsid w:val="00CF2878"/>
    <w:rsid w:val="00CF29A6"/>
    <w:rsid w:val="00CF2BA5"/>
    <w:rsid w:val="00CF2D97"/>
    <w:rsid w:val="00CF2FA0"/>
    <w:rsid w:val="00CF304E"/>
    <w:rsid w:val="00CF34A4"/>
    <w:rsid w:val="00CF3F43"/>
    <w:rsid w:val="00CF452A"/>
    <w:rsid w:val="00CF4732"/>
    <w:rsid w:val="00CF4D9C"/>
    <w:rsid w:val="00CF55C2"/>
    <w:rsid w:val="00CF605E"/>
    <w:rsid w:val="00CF669B"/>
    <w:rsid w:val="00CF6D5D"/>
    <w:rsid w:val="00CF6E46"/>
    <w:rsid w:val="00CF7349"/>
    <w:rsid w:val="00CF735E"/>
    <w:rsid w:val="00CF7379"/>
    <w:rsid w:val="00D00092"/>
    <w:rsid w:val="00D003C4"/>
    <w:rsid w:val="00D0082A"/>
    <w:rsid w:val="00D009A6"/>
    <w:rsid w:val="00D00F69"/>
    <w:rsid w:val="00D0114C"/>
    <w:rsid w:val="00D011C8"/>
    <w:rsid w:val="00D015AC"/>
    <w:rsid w:val="00D01788"/>
    <w:rsid w:val="00D01897"/>
    <w:rsid w:val="00D01F04"/>
    <w:rsid w:val="00D0294D"/>
    <w:rsid w:val="00D02CEC"/>
    <w:rsid w:val="00D02FC8"/>
    <w:rsid w:val="00D03003"/>
    <w:rsid w:val="00D035A9"/>
    <w:rsid w:val="00D03A2E"/>
    <w:rsid w:val="00D03E48"/>
    <w:rsid w:val="00D03F6C"/>
    <w:rsid w:val="00D03F72"/>
    <w:rsid w:val="00D041CF"/>
    <w:rsid w:val="00D04D79"/>
    <w:rsid w:val="00D05238"/>
    <w:rsid w:val="00D054C8"/>
    <w:rsid w:val="00D05501"/>
    <w:rsid w:val="00D0592C"/>
    <w:rsid w:val="00D059F0"/>
    <w:rsid w:val="00D05B02"/>
    <w:rsid w:val="00D05C70"/>
    <w:rsid w:val="00D06751"/>
    <w:rsid w:val="00D069A7"/>
    <w:rsid w:val="00D07491"/>
    <w:rsid w:val="00D1096F"/>
    <w:rsid w:val="00D10A1B"/>
    <w:rsid w:val="00D10C5E"/>
    <w:rsid w:val="00D10D05"/>
    <w:rsid w:val="00D10D3C"/>
    <w:rsid w:val="00D1100C"/>
    <w:rsid w:val="00D11067"/>
    <w:rsid w:val="00D111BA"/>
    <w:rsid w:val="00D11218"/>
    <w:rsid w:val="00D11468"/>
    <w:rsid w:val="00D1147C"/>
    <w:rsid w:val="00D11887"/>
    <w:rsid w:val="00D11B3D"/>
    <w:rsid w:val="00D12708"/>
    <w:rsid w:val="00D12B22"/>
    <w:rsid w:val="00D14632"/>
    <w:rsid w:val="00D14935"/>
    <w:rsid w:val="00D14D12"/>
    <w:rsid w:val="00D1588B"/>
    <w:rsid w:val="00D15BFD"/>
    <w:rsid w:val="00D15C0F"/>
    <w:rsid w:val="00D15D9D"/>
    <w:rsid w:val="00D15E36"/>
    <w:rsid w:val="00D160F6"/>
    <w:rsid w:val="00D1666A"/>
    <w:rsid w:val="00D16693"/>
    <w:rsid w:val="00D166B6"/>
    <w:rsid w:val="00D1687D"/>
    <w:rsid w:val="00D16A7B"/>
    <w:rsid w:val="00D16FAB"/>
    <w:rsid w:val="00D16FCE"/>
    <w:rsid w:val="00D17019"/>
    <w:rsid w:val="00D1753C"/>
    <w:rsid w:val="00D17561"/>
    <w:rsid w:val="00D1785C"/>
    <w:rsid w:val="00D20080"/>
    <w:rsid w:val="00D203D3"/>
    <w:rsid w:val="00D204BA"/>
    <w:rsid w:val="00D205DB"/>
    <w:rsid w:val="00D207FB"/>
    <w:rsid w:val="00D20D10"/>
    <w:rsid w:val="00D20D1D"/>
    <w:rsid w:val="00D213EE"/>
    <w:rsid w:val="00D2158C"/>
    <w:rsid w:val="00D21FBB"/>
    <w:rsid w:val="00D2263F"/>
    <w:rsid w:val="00D227D3"/>
    <w:rsid w:val="00D227F7"/>
    <w:rsid w:val="00D229D5"/>
    <w:rsid w:val="00D22B7B"/>
    <w:rsid w:val="00D22C29"/>
    <w:rsid w:val="00D22FB7"/>
    <w:rsid w:val="00D2327C"/>
    <w:rsid w:val="00D23900"/>
    <w:rsid w:val="00D23AB7"/>
    <w:rsid w:val="00D2405E"/>
    <w:rsid w:val="00D24373"/>
    <w:rsid w:val="00D244A4"/>
    <w:rsid w:val="00D24642"/>
    <w:rsid w:val="00D24941"/>
    <w:rsid w:val="00D24C47"/>
    <w:rsid w:val="00D24F25"/>
    <w:rsid w:val="00D255BF"/>
    <w:rsid w:val="00D256FA"/>
    <w:rsid w:val="00D25EEB"/>
    <w:rsid w:val="00D26496"/>
    <w:rsid w:val="00D26C57"/>
    <w:rsid w:val="00D26D78"/>
    <w:rsid w:val="00D2712C"/>
    <w:rsid w:val="00D27424"/>
    <w:rsid w:val="00D27798"/>
    <w:rsid w:val="00D27C81"/>
    <w:rsid w:val="00D27CB2"/>
    <w:rsid w:val="00D3049B"/>
    <w:rsid w:val="00D307E4"/>
    <w:rsid w:val="00D310D2"/>
    <w:rsid w:val="00D3192E"/>
    <w:rsid w:val="00D31CAC"/>
    <w:rsid w:val="00D32348"/>
    <w:rsid w:val="00D323BA"/>
    <w:rsid w:val="00D328D0"/>
    <w:rsid w:val="00D32F7B"/>
    <w:rsid w:val="00D33095"/>
    <w:rsid w:val="00D33589"/>
    <w:rsid w:val="00D337A6"/>
    <w:rsid w:val="00D33978"/>
    <w:rsid w:val="00D33AEB"/>
    <w:rsid w:val="00D33D6C"/>
    <w:rsid w:val="00D34BB1"/>
    <w:rsid w:val="00D34DB9"/>
    <w:rsid w:val="00D34F2F"/>
    <w:rsid w:val="00D35008"/>
    <w:rsid w:val="00D356CB"/>
    <w:rsid w:val="00D356FF"/>
    <w:rsid w:val="00D35749"/>
    <w:rsid w:val="00D357D1"/>
    <w:rsid w:val="00D35C7B"/>
    <w:rsid w:val="00D35FE3"/>
    <w:rsid w:val="00D36914"/>
    <w:rsid w:val="00D3693B"/>
    <w:rsid w:val="00D36DD5"/>
    <w:rsid w:val="00D36E03"/>
    <w:rsid w:val="00D36FF1"/>
    <w:rsid w:val="00D37172"/>
    <w:rsid w:val="00D37497"/>
    <w:rsid w:val="00D376E5"/>
    <w:rsid w:val="00D37757"/>
    <w:rsid w:val="00D37AAB"/>
    <w:rsid w:val="00D37FC0"/>
    <w:rsid w:val="00D4005E"/>
    <w:rsid w:val="00D40168"/>
    <w:rsid w:val="00D40299"/>
    <w:rsid w:val="00D403DE"/>
    <w:rsid w:val="00D40882"/>
    <w:rsid w:val="00D40D1C"/>
    <w:rsid w:val="00D40E84"/>
    <w:rsid w:val="00D410AE"/>
    <w:rsid w:val="00D415FC"/>
    <w:rsid w:val="00D417FD"/>
    <w:rsid w:val="00D41C8E"/>
    <w:rsid w:val="00D41FEE"/>
    <w:rsid w:val="00D43426"/>
    <w:rsid w:val="00D4352E"/>
    <w:rsid w:val="00D43959"/>
    <w:rsid w:val="00D446C9"/>
    <w:rsid w:val="00D4480F"/>
    <w:rsid w:val="00D4495A"/>
    <w:rsid w:val="00D45166"/>
    <w:rsid w:val="00D45687"/>
    <w:rsid w:val="00D456D9"/>
    <w:rsid w:val="00D45A69"/>
    <w:rsid w:val="00D45CF2"/>
    <w:rsid w:val="00D46184"/>
    <w:rsid w:val="00D47016"/>
    <w:rsid w:val="00D471D4"/>
    <w:rsid w:val="00D475AA"/>
    <w:rsid w:val="00D47B1E"/>
    <w:rsid w:val="00D503E7"/>
    <w:rsid w:val="00D509AA"/>
    <w:rsid w:val="00D50E33"/>
    <w:rsid w:val="00D5139E"/>
    <w:rsid w:val="00D513AC"/>
    <w:rsid w:val="00D51498"/>
    <w:rsid w:val="00D516AA"/>
    <w:rsid w:val="00D51927"/>
    <w:rsid w:val="00D51C38"/>
    <w:rsid w:val="00D51E87"/>
    <w:rsid w:val="00D526D3"/>
    <w:rsid w:val="00D5295B"/>
    <w:rsid w:val="00D52BA8"/>
    <w:rsid w:val="00D530F5"/>
    <w:rsid w:val="00D53377"/>
    <w:rsid w:val="00D53549"/>
    <w:rsid w:val="00D54209"/>
    <w:rsid w:val="00D54E7E"/>
    <w:rsid w:val="00D554AB"/>
    <w:rsid w:val="00D56480"/>
    <w:rsid w:val="00D56500"/>
    <w:rsid w:val="00D56F79"/>
    <w:rsid w:val="00D57140"/>
    <w:rsid w:val="00D578C5"/>
    <w:rsid w:val="00D579D8"/>
    <w:rsid w:val="00D57EBA"/>
    <w:rsid w:val="00D60601"/>
    <w:rsid w:val="00D6086C"/>
    <w:rsid w:val="00D609AD"/>
    <w:rsid w:val="00D609AE"/>
    <w:rsid w:val="00D60A72"/>
    <w:rsid w:val="00D61389"/>
    <w:rsid w:val="00D616BB"/>
    <w:rsid w:val="00D61CA0"/>
    <w:rsid w:val="00D61D25"/>
    <w:rsid w:val="00D61D9D"/>
    <w:rsid w:val="00D6289A"/>
    <w:rsid w:val="00D62A78"/>
    <w:rsid w:val="00D62B32"/>
    <w:rsid w:val="00D62B97"/>
    <w:rsid w:val="00D62C27"/>
    <w:rsid w:val="00D62D03"/>
    <w:rsid w:val="00D62E6A"/>
    <w:rsid w:val="00D63476"/>
    <w:rsid w:val="00D6363B"/>
    <w:rsid w:val="00D63788"/>
    <w:rsid w:val="00D64A47"/>
    <w:rsid w:val="00D64DFC"/>
    <w:rsid w:val="00D65895"/>
    <w:rsid w:val="00D65AC6"/>
    <w:rsid w:val="00D65B45"/>
    <w:rsid w:val="00D65D51"/>
    <w:rsid w:val="00D65E98"/>
    <w:rsid w:val="00D65F6F"/>
    <w:rsid w:val="00D66059"/>
    <w:rsid w:val="00D66125"/>
    <w:rsid w:val="00D66744"/>
    <w:rsid w:val="00D67DA8"/>
    <w:rsid w:val="00D67E8E"/>
    <w:rsid w:val="00D70168"/>
    <w:rsid w:val="00D709D5"/>
    <w:rsid w:val="00D70DE0"/>
    <w:rsid w:val="00D70F99"/>
    <w:rsid w:val="00D71358"/>
    <w:rsid w:val="00D71374"/>
    <w:rsid w:val="00D71B7D"/>
    <w:rsid w:val="00D72624"/>
    <w:rsid w:val="00D72640"/>
    <w:rsid w:val="00D73094"/>
    <w:rsid w:val="00D73380"/>
    <w:rsid w:val="00D734E2"/>
    <w:rsid w:val="00D7391E"/>
    <w:rsid w:val="00D749F2"/>
    <w:rsid w:val="00D74C91"/>
    <w:rsid w:val="00D74E00"/>
    <w:rsid w:val="00D74E09"/>
    <w:rsid w:val="00D75172"/>
    <w:rsid w:val="00D7553F"/>
    <w:rsid w:val="00D75966"/>
    <w:rsid w:val="00D75D0F"/>
    <w:rsid w:val="00D75E40"/>
    <w:rsid w:val="00D75FA3"/>
    <w:rsid w:val="00D76279"/>
    <w:rsid w:val="00D762E6"/>
    <w:rsid w:val="00D76985"/>
    <w:rsid w:val="00D77F6C"/>
    <w:rsid w:val="00D8051B"/>
    <w:rsid w:val="00D80B76"/>
    <w:rsid w:val="00D815F2"/>
    <w:rsid w:val="00D8165E"/>
    <w:rsid w:val="00D81CDC"/>
    <w:rsid w:val="00D82155"/>
    <w:rsid w:val="00D82679"/>
    <w:rsid w:val="00D82B1F"/>
    <w:rsid w:val="00D82B55"/>
    <w:rsid w:val="00D82C6D"/>
    <w:rsid w:val="00D82F2B"/>
    <w:rsid w:val="00D8325F"/>
    <w:rsid w:val="00D83645"/>
    <w:rsid w:val="00D83BD2"/>
    <w:rsid w:val="00D83C88"/>
    <w:rsid w:val="00D83CDD"/>
    <w:rsid w:val="00D83FE3"/>
    <w:rsid w:val="00D843DE"/>
    <w:rsid w:val="00D84E2F"/>
    <w:rsid w:val="00D8513C"/>
    <w:rsid w:val="00D8568C"/>
    <w:rsid w:val="00D86318"/>
    <w:rsid w:val="00D8669E"/>
    <w:rsid w:val="00D868C4"/>
    <w:rsid w:val="00D86976"/>
    <w:rsid w:val="00D86CFC"/>
    <w:rsid w:val="00D8783D"/>
    <w:rsid w:val="00D878C6"/>
    <w:rsid w:val="00D90C21"/>
    <w:rsid w:val="00D91618"/>
    <w:rsid w:val="00D91732"/>
    <w:rsid w:val="00D91B4A"/>
    <w:rsid w:val="00D91BC7"/>
    <w:rsid w:val="00D91CB4"/>
    <w:rsid w:val="00D91E96"/>
    <w:rsid w:val="00D927D5"/>
    <w:rsid w:val="00D928BD"/>
    <w:rsid w:val="00D92E79"/>
    <w:rsid w:val="00D92EC8"/>
    <w:rsid w:val="00D9303D"/>
    <w:rsid w:val="00D93E11"/>
    <w:rsid w:val="00D9408A"/>
    <w:rsid w:val="00D941AD"/>
    <w:rsid w:val="00D94425"/>
    <w:rsid w:val="00D94906"/>
    <w:rsid w:val="00D9505F"/>
    <w:rsid w:val="00D950B8"/>
    <w:rsid w:val="00D952C5"/>
    <w:rsid w:val="00D952CB"/>
    <w:rsid w:val="00D95524"/>
    <w:rsid w:val="00D95C29"/>
    <w:rsid w:val="00D95F79"/>
    <w:rsid w:val="00D967D4"/>
    <w:rsid w:val="00D96C37"/>
    <w:rsid w:val="00D9714D"/>
    <w:rsid w:val="00D975B9"/>
    <w:rsid w:val="00D979AF"/>
    <w:rsid w:val="00DA004E"/>
    <w:rsid w:val="00DA079B"/>
    <w:rsid w:val="00DA0F1B"/>
    <w:rsid w:val="00DA1001"/>
    <w:rsid w:val="00DA151A"/>
    <w:rsid w:val="00DA17CE"/>
    <w:rsid w:val="00DA1CF5"/>
    <w:rsid w:val="00DA25AE"/>
    <w:rsid w:val="00DA25D7"/>
    <w:rsid w:val="00DA2881"/>
    <w:rsid w:val="00DA35D1"/>
    <w:rsid w:val="00DA35E6"/>
    <w:rsid w:val="00DA3A9C"/>
    <w:rsid w:val="00DA45A9"/>
    <w:rsid w:val="00DA4961"/>
    <w:rsid w:val="00DA4D7C"/>
    <w:rsid w:val="00DA539B"/>
    <w:rsid w:val="00DA594C"/>
    <w:rsid w:val="00DA5963"/>
    <w:rsid w:val="00DA59A6"/>
    <w:rsid w:val="00DA5CE4"/>
    <w:rsid w:val="00DA601C"/>
    <w:rsid w:val="00DA7C7F"/>
    <w:rsid w:val="00DA7D5B"/>
    <w:rsid w:val="00DA7F89"/>
    <w:rsid w:val="00DB02D7"/>
    <w:rsid w:val="00DB0AB8"/>
    <w:rsid w:val="00DB0B93"/>
    <w:rsid w:val="00DB0F8D"/>
    <w:rsid w:val="00DB1446"/>
    <w:rsid w:val="00DB1501"/>
    <w:rsid w:val="00DB17D2"/>
    <w:rsid w:val="00DB1963"/>
    <w:rsid w:val="00DB230E"/>
    <w:rsid w:val="00DB2C83"/>
    <w:rsid w:val="00DB3594"/>
    <w:rsid w:val="00DB35BC"/>
    <w:rsid w:val="00DB390E"/>
    <w:rsid w:val="00DB392D"/>
    <w:rsid w:val="00DB3CBF"/>
    <w:rsid w:val="00DB3E0C"/>
    <w:rsid w:val="00DB5034"/>
    <w:rsid w:val="00DB5357"/>
    <w:rsid w:val="00DB5682"/>
    <w:rsid w:val="00DB5B7A"/>
    <w:rsid w:val="00DB5D04"/>
    <w:rsid w:val="00DB62BC"/>
    <w:rsid w:val="00DB63BD"/>
    <w:rsid w:val="00DB65DD"/>
    <w:rsid w:val="00DB6946"/>
    <w:rsid w:val="00DB6948"/>
    <w:rsid w:val="00DB6D8B"/>
    <w:rsid w:val="00DB6E7A"/>
    <w:rsid w:val="00DB7277"/>
    <w:rsid w:val="00DB7474"/>
    <w:rsid w:val="00DB7BA9"/>
    <w:rsid w:val="00DB7FD2"/>
    <w:rsid w:val="00DC0303"/>
    <w:rsid w:val="00DC03F3"/>
    <w:rsid w:val="00DC0457"/>
    <w:rsid w:val="00DC078D"/>
    <w:rsid w:val="00DC0B74"/>
    <w:rsid w:val="00DC0D13"/>
    <w:rsid w:val="00DC0DF2"/>
    <w:rsid w:val="00DC0E3C"/>
    <w:rsid w:val="00DC147F"/>
    <w:rsid w:val="00DC1712"/>
    <w:rsid w:val="00DC194C"/>
    <w:rsid w:val="00DC1C1A"/>
    <w:rsid w:val="00DC1DDD"/>
    <w:rsid w:val="00DC272C"/>
    <w:rsid w:val="00DC29D3"/>
    <w:rsid w:val="00DC2C10"/>
    <w:rsid w:val="00DC2FB5"/>
    <w:rsid w:val="00DC3071"/>
    <w:rsid w:val="00DC33A3"/>
    <w:rsid w:val="00DC342C"/>
    <w:rsid w:val="00DC393E"/>
    <w:rsid w:val="00DC4164"/>
    <w:rsid w:val="00DC422F"/>
    <w:rsid w:val="00DC4970"/>
    <w:rsid w:val="00DC4B1C"/>
    <w:rsid w:val="00DC4D3D"/>
    <w:rsid w:val="00DC5749"/>
    <w:rsid w:val="00DC5B8C"/>
    <w:rsid w:val="00DC6119"/>
    <w:rsid w:val="00DC6415"/>
    <w:rsid w:val="00DC6587"/>
    <w:rsid w:val="00DC6760"/>
    <w:rsid w:val="00DC6876"/>
    <w:rsid w:val="00DC6FBF"/>
    <w:rsid w:val="00DC7034"/>
    <w:rsid w:val="00DC7166"/>
    <w:rsid w:val="00DC73D3"/>
    <w:rsid w:val="00DC766C"/>
    <w:rsid w:val="00DC791B"/>
    <w:rsid w:val="00DD0675"/>
    <w:rsid w:val="00DD0C80"/>
    <w:rsid w:val="00DD1337"/>
    <w:rsid w:val="00DD1C8B"/>
    <w:rsid w:val="00DD1EEC"/>
    <w:rsid w:val="00DD2187"/>
    <w:rsid w:val="00DD21A2"/>
    <w:rsid w:val="00DD2716"/>
    <w:rsid w:val="00DD27C6"/>
    <w:rsid w:val="00DD2D26"/>
    <w:rsid w:val="00DD331D"/>
    <w:rsid w:val="00DD3415"/>
    <w:rsid w:val="00DD34A6"/>
    <w:rsid w:val="00DD378F"/>
    <w:rsid w:val="00DD393C"/>
    <w:rsid w:val="00DD3976"/>
    <w:rsid w:val="00DD3A36"/>
    <w:rsid w:val="00DD47DD"/>
    <w:rsid w:val="00DD4B05"/>
    <w:rsid w:val="00DD5023"/>
    <w:rsid w:val="00DD5A0E"/>
    <w:rsid w:val="00DD5CBE"/>
    <w:rsid w:val="00DD5F6A"/>
    <w:rsid w:val="00DD6E82"/>
    <w:rsid w:val="00DD6E9C"/>
    <w:rsid w:val="00DD7B66"/>
    <w:rsid w:val="00DE0712"/>
    <w:rsid w:val="00DE094D"/>
    <w:rsid w:val="00DE0E4D"/>
    <w:rsid w:val="00DE105E"/>
    <w:rsid w:val="00DE118F"/>
    <w:rsid w:val="00DE1948"/>
    <w:rsid w:val="00DE21DB"/>
    <w:rsid w:val="00DE22BB"/>
    <w:rsid w:val="00DE26F3"/>
    <w:rsid w:val="00DE30D0"/>
    <w:rsid w:val="00DE30D7"/>
    <w:rsid w:val="00DE33E5"/>
    <w:rsid w:val="00DE39A2"/>
    <w:rsid w:val="00DE4BB2"/>
    <w:rsid w:val="00DE4D04"/>
    <w:rsid w:val="00DE50B0"/>
    <w:rsid w:val="00DE5713"/>
    <w:rsid w:val="00DE5DEB"/>
    <w:rsid w:val="00DE6756"/>
    <w:rsid w:val="00DE6B37"/>
    <w:rsid w:val="00DE7AE2"/>
    <w:rsid w:val="00DE7E82"/>
    <w:rsid w:val="00DE7FF3"/>
    <w:rsid w:val="00DF053C"/>
    <w:rsid w:val="00DF06AD"/>
    <w:rsid w:val="00DF0A5E"/>
    <w:rsid w:val="00DF0E1D"/>
    <w:rsid w:val="00DF12F3"/>
    <w:rsid w:val="00DF132F"/>
    <w:rsid w:val="00DF1BA2"/>
    <w:rsid w:val="00DF1F1D"/>
    <w:rsid w:val="00DF1F55"/>
    <w:rsid w:val="00DF2353"/>
    <w:rsid w:val="00DF2713"/>
    <w:rsid w:val="00DF38F5"/>
    <w:rsid w:val="00DF3E37"/>
    <w:rsid w:val="00DF3EE5"/>
    <w:rsid w:val="00DF431E"/>
    <w:rsid w:val="00DF4DBD"/>
    <w:rsid w:val="00DF589E"/>
    <w:rsid w:val="00DF5B3D"/>
    <w:rsid w:val="00DF61E4"/>
    <w:rsid w:val="00DF6527"/>
    <w:rsid w:val="00DF6683"/>
    <w:rsid w:val="00DF691A"/>
    <w:rsid w:val="00DF6AE3"/>
    <w:rsid w:val="00DF6CB6"/>
    <w:rsid w:val="00DF7664"/>
    <w:rsid w:val="00DF7965"/>
    <w:rsid w:val="00DF7AC8"/>
    <w:rsid w:val="00DF7CF8"/>
    <w:rsid w:val="00E001C5"/>
    <w:rsid w:val="00E00539"/>
    <w:rsid w:val="00E00550"/>
    <w:rsid w:val="00E0059A"/>
    <w:rsid w:val="00E00803"/>
    <w:rsid w:val="00E008B5"/>
    <w:rsid w:val="00E00ECA"/>
    <w:rsid w:val="00E0146B"/>
    <w:rsid w:val="00E01565"/>
    <w:rsid w:val="00E01BBE"/>
    <w:rsid w:val="00E01C4E"/>
    <w:rsid w:val="00E023C0"/>
    <w:rsid w:val="00E025B3"/>
    <w:rsid w:val="00E02787"/>
    <w:rsid w:val="00E027F8"/>
    <w:rsid w:val="00E0379E"/>
    <w:rsid w:val="00E03AC0"/>
    <w:rsid w:val="00E03D43"/>
    <w:rsid w:val="00E03E39"/>
    <w:rsid w:val="00E03FF8"/>
    <w:rsid w:val="00E045D5"/>
    <w:rsid w:val="00E04A17"/>
    <w:rsid w:val="00E053AB"/>
    <w:rsid w:val="00E05D5F"/>
    <w:rsid w:val="00E06055"/>
    <w:rsid w:val="00E06AAD"/>
    <w:rsid w:val="00E0740C"/>
    <w:rsid w:val="00E07805"/>
    <w:rsid w:val="00E07DE1"/>
    <w:rsid w:val="00E10647"/>
    <w:rsid w:val="00E106EA"/>
    <w:rsid w:val="00E1081D"/>
    <w:rsid w:val="00E109F1"/>
    <w:rsid w:val="00E10C04"/>
    <w:rsid w:val="00E10D5D"/>
    <w:rsid w:val="00E10E29"/>
    <w:rsid w:val="00E10E58"/>
    <w:rsid w:val="00E10F71"/>
    <w:rsid w:val="00E10F76"/>
    <w:rsid w:val="00E1120E"/>
    <w:rsid w:val="00E114F9"/>
    <w:rsid w:val="00E126E4"/>
    <w:rsid w:val="00E12C97"/>
    <w:rsid w:val="00E135E3"/>
    <w:rsid w:val="00E13886"/>
    <w:rsid w:val="00E13BA5"/>
    <w:rsid w:val="00E13E3E"/>
    <w:rsid w:val="00E13E46"/>
    <w:rsid w:val="00E140D6"/>
    <w:rsid w:val="00E14824"/>
    <w:rsid w:val="00E15872"/>
    <w:rsid w:val="00E15ADD"/>
    <w:rsid w:val="00E15F8E"/>
    <w:rsid w:val="00E17118"/>
    <w:rsid w:val="00E174E5"/>
    <w:rsid w:val="00E1778F"/>
    <w:rsid w:val="00E17A0B"/>
    <w:rsid w:val="00E17A3B"/>
    <w:rsid w:val="00E17AF4"/>
    <w:rsid w:val="00E202EF"/>
    <w:rsid w:val="00E204EA"/>
    <w:rsid w:val="00E207F1"/>
    <w:rsid w:val="00E21841"/>
    <w:rsid w:val="00E22766"/>
    <w:rsid w:val="00E228A2"/>
    <w:rsid w:val="00E230EA"/>
    <w:rsid w:val="00E23327"/>
    <w:rsid w:val="00E23475"/>
    <w:rsid w:val="00E23569"/>
    <w:rsid w:val="00E240EB"/>
    <w:rsid w:val="00E243F5"/>
    <w:rsid w:val="00E24A8C"/>
    <w:rsid w:val="00E24B8A"/>
    <w:rsid w:val="00E24C62"/>
    <w:rsid w:val="00E24E14"/>
    <w:rsid w:val="00E24FC0"/>
    <w:rsid w:val="00E2512B"/>
    <w:rsid w:val="00E253A4"/>
    <w:rsid w:val="00E256F4"/>
    <w:rsid w:val="00E25B1E"/>
    <w:rsid w:val="00E26331"/>
    <w:rsid w:val="00E264CC"/>
    <w:rsid w:val="00E267FF"/>
    <w:rsid w:val="00E26B99"/>
    <w:rsid w:val="00E26CEE"/>
    <w:rsid w:val="00E27071"/>
    <w:rsid w:val="00E27240"/>
    <w:rsid w:val="00E2743F"/>
    <w:rsid w:val="00E27A48"/>
    <w:rsid w:val="00E27AAC"/>
    <w:rsid w:val="00E27B43"/>
    <w:rsid w:val="00E27D99"/>
    <w:rsid w:val="00E30582"/>
    <w:rsid w:val="00E30620"/>
    <w:rsid w:val="00E30FB8"/>
    <w:rsid w:val="00E3110F"/>
    <w:rsid w:val="00E31A25"/>
    <w:rsid w:val="00E31C45"/>
    <w:rsid w:val="00E31E91"/>
    <w:rsid w:val="00E31E96"/>
    <w:rsid w:val="00E32296"/>
    <w:rsid w:val="00E323B1"/>
    <w:rsid w:val="00E32601"/>
    <w:rsid w:val="00E33672"/>
    <w:rsid w:val="00E336B5"/>
    <w:rsid w:val="00E33F14"/>
    <w:rsid w:val="00E340B7"/>
    <w:rsid w:val="00E35253"/>
    <w:rsid w:val="00E35350"/>
    <w:rsid w:val="00E35A94"/>
    <w:rsid w:val="00E368B3"/>
    <w:rsid w:val="00E36A5D"/>
    <w:rsid w:val="00E3759A"/>
    <w:rsid w:val="00E37C2F"/>
    <w:rsid w:val="00E37F4A"/>
    <w:rsid w:val="00E404C1"/>
    <w:rsid w:val="00E40BCB"/>
    <w:rsid w:val="00E40E9E"/>
    <w:rsid w:val="00E40FBB"/>
    <w:rsid w:val="00E41644"/>
    <w:rsid w:val="00E4176F"/>
    <w:rsid w:val="00E42247"/>
    <w:rsid w:val="00E425B5"/>
    <w:rsid w:val="00E42A56"/>
    <w:rsid w:val="00E42B34"/>
    <w:rsid w:val="00E42F21"/>
    <w:rsid w:val="00E42FB2"/>
    <w:rsid w:val="00E4325D"/>
    <w:rsid w:val="00E43541"/>
    <w:rsid w:val="00E439F8"/>
    <w:rsid w:val="00E43EFF"/>
    <w:rsid w:val="00E43F35"/>
    <w:rsid w:val="00E44128"/>
    <w:rsid w:val="00E441E8"/>
    <w:rsid w:val="00E4541E"/>
    <w:rsid w:val="00E4548D"/>
    <w:rsid w:val="00E46126"/>
    <w:rsid w:val="00E46345"/>
    <w:rsid w:val="00E46416"/>
    <w:rsid w:val="00E46634"/>
    <w:rsid w:val="00E46C75"/>
    <w:rsid w:val="00E46CEA"/>
    <w:rsid w:val="00E46D2D"/>
    <w:rsid w:val="00E472C3"/>
    <w:rsid w:val="00E473FD"/>
    <w:rsid w:val="00E47A69"/>
    <w:rsid w:val="00E47BD3"/>
    <w:rsid w:val="00E500C0"/>
    <w:rsid w:val="00E5054E"/>
    <w:rsid w:val="00E50558"/>
    <w:rsid w:val="00E506ED"/>
    <w:rsid w:val="00E506F8"/>
    <w:rsid w:val="00E509F2"/>
    <w:rsid w:val="00E50EF0"/>
    <w:rsid w:val="00E51025"/>
    <w:rsid w:val="00E510C8"/>
    <w:rsid w:val="00E5150B"/>
    <w:rsid w:val="00E51581"/>
    <w:rsid w:val="00E51CCD"/>
    <w:rsid w:val="00E52030"/>
    <w:rsid w:val="00E521B7"/>
    <w:rsid w:val="00E5232C"/>
    <w:rsid w:val="00E5236F"/>
    <w:rsid w:val="00E529FE"/>
    <w:rsid w:val="00E52C19"/>
    <w:rsid w:val="00E530D8"/>
    <w:rsid w:val="00E53F6E"/>
    <w:rsid w:val="00E5435D"/>
    <w:rsid w:val="00E54693"/>
    <w:rsid w:val="00E54B89"/>
    <w:rsid w:val="00E553E6"/>
    <w:rsid w:val="00E55434"/>
    <w:rsid w:val="00E55469"/>
    <w:rsid w:val="00E55590"/>
    <w:rsid w:val="00E556A5"/>
    <w:rsid w:val="00E55A75"/>
    <w:rsid w:val="00E55A9D"/>
    <w:rsid w:val="00E55EB5"/>
    <w:rsid w:val="00E56390"/>
    <w:rsid w:val="00E565A7"/>
    <w:rsid w:val="00E56EE9"/>
    <w:rsid w:val="00E56F46"/>
    <w:rsid w:val="00E56F93"/>
    <w:rsid w:val="00E5712B"/>
    <w:rsid w:val="00E576D7"/>
    <w:rsid w:val="00E57F34"/>
    <w:rsid w:val="00E6036C"/>
    <w:rsid w:val="00E6037E"/>
    <w:rsid w:val="00E603D5"/>
    <w:rsid w:val="00E61611"/>
    <w:rsid w:val="00E61829"/>
    <w:rsid w:val="00E619F0"/>
    <w:rsid w:val="00E61AA0"/>
    <w:rsid w:val="00E62290"/>
    <w:rsid w:val="00E62950"/>
    <w:rsid w:val="00E62DE5"/>
    <w:rsid w:val="00E62EF1"/>
    <w:rsid w:val="00E62F12"/>
    <w:rsid w:val="00E638D1"/>
    <w:rsid w:val="00E65389"/>
    <w:rsid w:val="00E667BB"/>
    <w:rsid w:val="00E66A26"/>
    <w:rsid w:val="00E66CEC"/>
    <w:rsid w:val="00E6789A"/>
    <w:rsid w:val="00E67AEA"/>
    <w:rsid w:val="00E67AEE"/>
    <w:rsid w:val="00E67B87"/>
    <w:rsid w:val="00E67EB4"/>
    <w:rsid w:val="00E67FD9"/>
    <w:rsid w:val="00E70203"/>
    <w:rsid w:val="00E703D6"/>
    <w:rsid w:val="00E706B8"/>
    <w:rsid w:val="00E70C39"/>
    <w:rsid w:val="00E70EC3"/>
    <w:rsid w:val="00E71028"/>
    <w:rsid w:val="00E710D9"/>
    <w:rsid w:val="00E710DE"/>
    <w:rsid w:val="00E712AF"/>
    <w:rsid w:val="00E716D6"/>
    <w:rsid w:val="00E71A50"/>
    <w:rsid w:val="00E71AEA"/>
    <w:rsid w:val="00E7288D"/>
    <w:rsid w:val="00E72E4F"/>
    <w:rsid w:val="00E72F58"/>
    <w:rsid w:val="00E73683"/>
    <w:rsid w:val="00E7393F"/>
    <w:rsid w:val="00E74295"/>
    <w:rsid w:val="00E74A15"/>
    <w:rsid w:val="00E74C1D"/>
    <w:rsid w:val="00E74E6C"/>
    <w:rsid w:val="00E7504F"/>
    <w:rsid w:val="00E75177"/>
    <w:rsid w:val="00E7576F"/>
    <w:rsid w:val="00E75D3E"/>
    <w:rsid w:val="00E762B6"/>
    <w:rsid w:val="00E763B1"/>
    <w:rsid w:val="00E76788"/>
    <w:rsid w:val="00E76BAE"/>
    <w:rsid w:val="00E76E73"/>
    <w:rsid w:val="00E76F29"/>
    <w:rsid w:val="00E76F77"/>
    <w:rsid w:val="00E77219"/>
    <w:rsid w:val="00E77673"/>
    <w:rsid w:val="00E77728"/>
    <w:rsid w:val="00E777E6"/>
    <w:rsid w:val="00E77B22"/>
    <w:rsid w:val="00E77CEC"/>
    <w:rsid w:val="00E80034"/>
    <w:rsid w:val="00E80E26"/>
    <w:rsid w:val="00E81C21"/>
    <w:rsid w:val="00E81CD1"/>
    <w:rsid w:val="00E82488"/>
    <w:rsid w:val="00E827AE"/>
    <w:rsid w:val="00E82DA5"/>
    <w:rsid w:val="00E82DCC"/>
    <w:rsid w:val="00E82F53"/>
    <w:rsid w:val="00E83046"/>
    <w:rsid w:val="00E83235"/>
    <w:rsid w:val="00E832BC"/>
    <w:rsid w:val="00E833C8"/>
    <w:rsid w:val="00E835DC"/>
    <w:rsid w:val="00E8364B"/>
    <w:rsid w:val="00E8390E"/>
    <w:rsid w:val="00E8391D"/>
    <w:rsid w:val="00E83C31"/>
    <w:rsid w:val="00E83E13"/>
    <w:rsid w:val="00E842D3"/>
    <w:rsid w:val="00E84341"/>
    <w:rsid w:val="00E84409"/>
    <w:rsid w:val="00E84795"/>
    <w:rsid w:val="00E84816"/>
    <w:rsid w:val="00E84940"/>
    <w:rsid w:val="00E84A21"/>
    <w:rsid w:val="00E853E9"/>
    <w:rsid w:val="00E855E5"/>
    <w:rsid w:val="00E85E0C"/>
    <w:rsid w:val="00E861FE"/>
    <w:rsid w:val="00E863F5"/>
    <w:rsid w:val="00E8640D"/>
    <w:rsid w:val="00E86672"/>
    <w:rsid w:val="00E86DDD"/>
    <w:rsid w:val="00E878A1"/>
    <w:rsid w:val="00E878F5"/>
    <w:rsid w:val="00E8794A"/>
    <w:rsid w:val="00E87A28"/>
    <w:rsid w:val="00E90053"/>
    <w:rsid w:val="00E903BD"/>
    <w:rsid w:val="00E908A1"/>
    <w:rsid w:val="00E90932"/>
    <w:rsid w:val="00E91687"/>
    <w:rsid w:val="00E9198D"/>
    <w:rsid w:val="00E920D1"/>
    <w:rsid w:val="00E92438"/>
    <w:rsid w:val="00E9272A"/>
    <w:rsid w:val="00E9337F"/>
    <w:rsid w:val="00E939A6"/>
    <w:rsid w:val="00E939C9"/>
    <w:rsid w:val="00E93BCD"/>
    <w:rsid w:val="00E94028"/>
    <w:rsid w:val="00E9490A"/>
    <w:rsid w:val="00E94B06"/>
    <w:rsid w:val="00E94EC0"/>
    <w:rsid w:val="00E953A3"/>
    <w:rsid w:val="00E95454"/>
    <w:rsid w:val="00E954A6"/>
    <w:rsid w:val="00E95839"/>
    <w:rsid w:val="00E95B74"/>
    <w:rsid w:val="00E95F70"/>
    <w:rsid w:val="00E96DCA"/>
    <w:rsid w:val="00E974D3"/>
    <w:rsid w:val="00E97CEC"/>
    <w:rsid w:val="00EA06F4"/>
    <w:rsid w:val="00EA09E2"/>
    <w:rsid w:val="00EA0DF1"/>
    <w:rsid w:val="00EA0F29"/>
    <w:rsid w:val="00EA10B7"/>
    <w:rsid w:val="00EA13EF"/>
    <w:rsid w:val="00EA187F"/>
    <w:rsid w:val="00EA18C0"/>
    <w:rsid w:val="00EA18DC"/>
    <w:rsid w:val="00EA1CBA"/>
    <w:rsid w:val="00EA1EB0"/>
    <w:rsid w:val="00EA2133"/>
    <w:rsid w:val="00EA21C7"/>
    <w:rsid w:val="00EA2BCC"/>
    <w:rsid w:val="00EA2F26"/>
    <w:rsid w:val="00EA327F"/>
    <w:rsid w:val="00EA3982"/>
    <w:rsid w:val="00EA3E58"/>
    <w:rsid w:val="00EA4158"/>
    <w:rsid w:val="00EA4444"/>
    <w:rsid w:val="00EA4556"/>
    <w:rsid w:val="00EA4A17"/>
    <w:rsid w:val="00EA4EC6"/>
    <w:rsid w:val="00EA51DF"/>
    <w:rsid w:val="00EA5215"/>
    <w:rsid w:val="00EA5351"/>
    <w:rsid w:val="00EA56EA"/>
    <w:rsid w:val="00EA57BE"/>
    <w:rsid w:val="00EA57D7"/>
    <w:rsid w:val="00EA6A59"/>
    <w:rsid w:val="00EA75DE"/>
    <w:rsid w:val="00EA7642"/>
    <w:rsid w:val="00EA77E5"/>
    <w:rsid w:val="00EA77E6"/>
    <w:rsid w:val="00EA7A73"/>
    <w:rsid w:val="00EA7AE4"/>
    <w:rsid w:val="00EA7B5B"/>
    <w:rsid w:val="00EB01D0"/>
    <w:rsid w:val="00EB0210"/>
    <w:rsid w:val="00EB03F0"/>
    <w:rsid w:val="00EB095C"/>
    <w:rsid w:val="00EB1AA5"/>
    <w:rsid w:val="00EB1F4F"/>
    <w:rsid w:val="00EB251A"/>
    <w:rsid w:val="00EB272B"/>
    <w:rsid w:val="00EB28E4"/>
    <w:rsid w:val="00EB2A03"/>
    <w:rsid w:val="00EB2AE7"/>
    <w:rsid w:val="00EB2BF8"/>
    <w:rsid w:val="00EB2FC0"/>
    <w:rsid w:val="00EB3020"/>
    <w:rsid w:val="00EB3C25"/>
    <w:rsid w:val="00EB44EC"/>
    <w:rsid w:val="00EB4705"/>
    <w:rsid w:val="00EB484A"/>
    <w:rsid w:val="00EB486F"/>
    <w:rsid w:val="00EB5372"/>
    <w:rsid w:val="00EB5786"/>
    <w:rsid w:val="00EB5D5D"/>
    <w:rsid w:val="00EB6136"/>
    <w:rsid w:val="00EB62AA"/>
    <w:rsid w:val="00EB643A"/>
    <w:rsid w:val="00EB651E"/>
    <w:rsid w:val="00EB674E"/>
    <w:rsid w:val="00EB6AFD"/>
    <w:rsid w:val="00EB6D64"/>
    <w:rsid w:val="00EB6ED5"/>
    <w:rsid w:val="00EB6F1A"/>
    <w:rsid w:val="00EB72E1"/>
    <w:rsid w:val="00EB7A1D"/>
    <w:rsid w:val="00EB7D4B"/>
    <w:rsid w:val="00EC0428"/>
    <w:rsid w:val="00EC097B"/>
    <w:rsid w:val="00EC1606"/>
    <w:rsid w:val="00EC1C01"/>
    <w:rsid w:val="00EC20D3"/>
    <w:rsid w:val="00EC21BF"/>
    <w:rsid w:val="00EC2502"/>
    <w:rsid w:val="00EC2A11"/>
    <w:rsid w:val="00EC2BC2"/>
    <w:rsid w:val="00EC2C7E"/>
    <w:rsid w:val="00EC3BBB"/>
    <w:rsid w:val="00EC3FFC"/>
    <w:rsid w:val="00EC4284"/>
    <w:rsid w:val="00EC4548"/>
    <w:rsid w:val="00EC4825"/>
    <w:rsid w:val="00EC4E9C"/>
    <w:rsid w:val="00EC5021"/>
    <w:rsid w:val="00EC55E1"/>
    <w:rsid w:val="00EC5623"/>
    <w:rsid w:val="00EC5921"/>
    <w:rsid w:val="00EC5BE0"/>
    <w:rsid w:val="00EC5BF7"/>
    <w:rsid w:val="00EC5FAC"/>
    <w:rsid w:val="00EC60A0"/>
    <w:rsid w:val="00EC6175"/>
    <w:rsid w:val="00EC70F4"/>
    <w:rsid w:val="00ED00F8"/>
    <w:rsid w:val="00ED0824"/>
    <w:rsid w:val="00ED0D7B"/>
    <w:rsid w:val="00ED153C"/>
    <w:rsid w:val="00ED1547"/>
    <w:rsid w:val="00ED15CC"/>
    <w:rsid w:val="00ED1C28"/>
    <w:rsid w:val="00ED1D5E"/>
    <w:rsid w:val="00ED1DFF"/>
    <w:rsid w:val="00ED36AA"/>
    <w:rsid w:val="00ED3758"/>
    <w:rsid w:val="00ED3824"/>
    <w:rsid w:val="00ED3C19"/>
    <w:rsid w:val="00ED3DBB"/>
    <w:rsid w:val="00ED3EF1"/>
    <w:rsid w:val="00ED3EF7"/>
    <w:rsid w:val="00ED3FFB"/>
    <w:rsid w:val="00ED41A6"/>
    <w:rsid w:val="00ED424A"/>
    <w:rsid w:val="00ED433C"/>
    <w:rsid w:val="00ED4509"/>
    <w:rsid w:val="00ED47E4"/>
    <w:rsid w:val="00ED4E1C"/>
    <w:rsid w:val="00ED5C2E"/>
    <w:rsid w:val="00ED5CE4"/>
    <w:rsid w:val="00ED60AC"/>
    <w:rsid w:val="00ED6252"/>
    <w:rsid w:val="00ED6556"/>
    <w:rsid w:val="00ED6885"/>
    <w:rsid w:val="00ED69B5"/>
    <w:rsid w:val="00ED6BD9"/>
    <w:rsid w:val="00ED7038"/>
    <w:rsid w:val="00ED730D"/>
    <w:rsid w:val="00ED7A1C"/>
    <w:rsid w:val="00ED7F46"/>
    <w:rsid w:val="00EE06D8"/>
    <w:rsid w:val="00EE106E"/>
    <w:rsid w:val="00EE18B0"/>
    <w:rsid w:val="00EE1BAB"/>
    <w:rsid w:val="00EE1D26"/>
    <w:rsid w:val="00EE1E48"/>
    <w:rsid w:val="00EE2012"/>
    <w:rsid w:val="00EE201D"/>
    <w:rsid w:val="00EE23F5"/>
    <w:rsid w:val="00EE29DE"/>
    <w:rsid w:val="00EE2BFE"/>
    <w:rsid w:val="00EE2D86"/>
    <w:rsid w:val="00EE2DA9"/>
    <w:rsid w:val="00EE2DB0"/>
    <w:rsid w:val="00EE2E83"/>
    <w:rsid w:val="00EE33FF"/>
    <w:rsid w:val="00EE3B09"/>
    <w:rsid w:val="00EE3D6D"/>
    <w:rsid w:val="00EE3F32"/>
    <w:rsid w:val="00EE3FB8"/>
    <w:rsid w:val="00EE4DED"/>
    <w:rsid w:val="00EE4E28"/>
    <w:rsid w:val="00EE5246"/>
    <w:rsid w:val="00EE52C9"/>
    <w:rsid w:val="00EE5896"/>
    <w:rsid w:val="00EE5D3B"/>
    <w:rsid w:val="00EE639A"/>
    <w:rsid w:val="00EE63A5"/>
    <w:rsid w:val="00EE6491"/>
    <w:rsid w:val="00EE6A28"/>
    <w:rsid w:val="00EE6B71"/>
    <w:rsid w:val="00EE6EA6"/>
    <w:rsid w:val="00EE7166"/>
    <w:rsid w:val="00EE75FB"/>
    <w:rsid w:val="00EF0CF1"/>
    <w:rsid w:val="00EF1051"/>
    <w:rsid w:val="00EF1126"/>
    <w:rsid w:val="00EF1AAD"/>
    <w:rsid w:val="00EF1F45"/>
    <w:rsid w:val="00EF21D7"/>
    <w:rsid w:val="00EF21EB"/>
    <w:rsid w:val="00EF26B2"/>
    <w:rsid w:val="00EF27B8"/>
    <w:rsid w:val="00EF2935"/>
    <w:rsid w:val="00EF2BBA"/>
    <w:rsid w:val="00EF3367"/>
    <w:rsid w:val="00EF339D"/>
    <w:rsid w:val="00EF3487"/>
    <w:rsid w:val="00EF4438"/>
    <w:rsid w:val="00EF5A86"/>
    <w:rsid w:val="00EF5AC0"/>
    <w:rsid w:val="00EF5CBE"/>
    <w:rsid w:val="00EF5DB8"/>
    <w:rsid w:val="00EF66B5"/>
    <w:rsid w:val="00EF680F"/>
    <w:rsid w:val="00EF6DDF"/>
    <w:rsid w:val="00EF6EBF"/>
    <w:rsid w:val="00EF7549"/>
    <w:rsid w:val="00EF75B1"/>
    <w:rsid w:val="00EF76EE"/>
    <w:rsid w:val="00EF7772"/>
    <w:rsid w:val="00EF7985"/>
    <w:rsid w:val="00F0048E"/>
    <w:rsid w:val="00F00DFF"/>
    <w:rsid w:val="00F01434"/>
    <w:rsid w:val="00F014DE"/>
    <w:rsid w:val="00F01746"/>
    <w:rsid w:val="00F0178F"/>
    <w:rsid w:val="00F017F8"/>
    <w:rsid w:val="00F01DF6"/>
    <w:rsid w:val="00F02442"/>
    <w:rsid w:val="00F02468"/>
    <w:rsid w:val="00F02AD1"/>
    <w:rsid w:val="00F02CBC"/>
    <w:rsid w:val="00F03537"/>
    <w:rsid w:val="00F040C8"/>
    <w:rsid w:val="00F04434"/>
    <w:rsid w:val="00F0460C"/>
    <w:rsid w:val="00F049E8"/>
    <w:rsid w:val="00F04D00"/>
    <w:rsid w:val="00F05892"/>
    <w:rsid w:val="00F058AF"/>
    <w:rsid w:val="00F059A6"/>
    <w:rsid w:val="00F05AC9"/>
    <w:rsid w:val="00F05EFC"/>
    <w:rsid w:val="00F06224"/>
    <w:rsid w:val="00F065FB"/>
    <w:rsid w:val="00F06A29"/>
    <w:rsid w:val="00F06FEF"/>
    <w:rsid w:val="00F07218"/>
    <w:rsid w:val="00F0747A"/>
    <w:rsid w:val="00F074F5"/>
    <w:rsid w:val="00F0765B"/>
    <w:rsid w:val="00F07B6A"/>
    <w:rsid w:val="00F07FFE"/>
    <w:rsid w:val="00F1010C"/>
    <w:rsid w:val="00F105C8"/>
    <w:rsid w:val="00F10C13"/>
    <w:rsid w:val="00F1112A"/>
    <w:rsid w:val="00F1211B"/>
    <w:rsid w:val="00F124D4"/>
    <w:rsid w:val="00F1279E"/>
    <w:rsid w:val="00F127CB"/>
    <w:rsid w:val="00F13052"/>
    <w:rsid w:val="00F1312A"/>
    <w:rsid w:val="00F13A11"/>
    <w:rsid w:val="00F140E7"/>
    <w:rsid w:val="00F146F3"/>
    <w:rsid w:val="00F148CE"/>
    <w:rsid w:val="00F14E61"/>
    <w:rsid w:val="00F153D5"/>
    <w:rsid w:val="00F155BB"/>
    <w:rsid w:val="00F15AF9"/>
    <w:rsid w:val="00F15BF6"/>
    <w:rsid w:val="00F15D8E"/>
    <w:rsid w:val="00F15E9A"/>
    <w:rsid w:val="00F166B8"/>
    <w:rsid w:val="00F16808"/>
    <w:rsid w:val="00F16FC9"/>
    <w:rsid w:val="00F1720B"/>
    <w:rsid w:val="00F1739C"/>
    <w:rsid w:val="00F175F6"/>
    <w:rsid w:val="00F17603"/>
    <w:rsid w:val="00F178F7"/>
    <w:rsid w:val="00F17952"/>
    <w:rsid w:val="00F17990"/>
    <w:rsid w:val="00F17F0F"/>
    <w:rsid w:val="00F205D1"/>
    <w:rsid w:val="00F20911"/>
    <w:rsid w:val="00F20B93"/>
    <w:rsid w:val="00F20D05"/>
    <w:rsid w:val="00F20D85"/>
    <w:rsid w:val="00F213AC"/>
    <w:rsid w:val="00F216AE"/>
    <w:rsid w:val="00F217BC"/>
    <w:rsid w:val="00F21827"/>
    <w:rsid w:val="00F2209D"/>
    <w:rsid w:val="00F22516"/>
    <w:rsid w:val="00F22574"/>
    <w:rsid w:val="00F22E56"/>
    <w:rsid w:val="00F22F88"/>
    <w:rsid w:val="00F23480"/>
    <w:rsid w:val="00F2365E"/>
    <w:rsid w:val="00F23A97"/>
    <w:rsid w:val="00F23CFB"/>
    <w:rsid w:val="00F23F39"/>
    <w:rsid w:val="00F24657"/>
    <w:rsid w:val="00F2477D"/>
    <w:rsid w:val="00F248B1"/>
    <w:rsid w:val="00F24918"/>
    <w:rsid w:val="00F24BE5"/>
    <w:rsid w:val="00F24BF4"/>
    <w:rsid w:val="00F25596"/>
    <w:rsid w:val="00F25B22"/>
    <w:rsid w:val="00F25D9A"/>
    <w:rsid w:val="00F261AB"/>
    <w:rsid w:val="00F26262"/>
    <w:rsid w:val="00F262F3"/>
    <w:rsid w:val="00F2659C"/>
    <w:rsid w:val="00F2673A"/>
    <w:rsid w:val="00F26C14"/>
    <w:rsid w:val="00F26F06"/>
    <w:rsid w:val="00F27841"/>
    <w:rsid w:val="00F279DB"/>
    <w:rsid w:val="00F3063A"/>
    <w:rsid w:val="00F30733"/>
    <w:rsid w:val="00F30F9D"/>
    <w:rsid w:val="00F3152E"/>
    <w:rsid w:val="00F318C9"/>
    <w:rsid w:val="00F31A19"/>
    <w:rsid w:val="00F31D93"/>
    <w:rsid w:val="00F324EC"/>
    <w:rsid w:val="00F3255F"/>
    <w:rsid w:val="00F32F5D"/>
    <w:rsid w:val="00F33578"/>
    <w:rsid w:val="00F336B9"/>
    <w:rsid w:val="00F337E5"/>
    <w:rsid w:val="00F339CB"/>
    <w:rsid w:val="00F33BCF"/>
    <w:rsid w:val="00F33D90"/>
    <w:rsid w:val="00F33E45"/>
    <w:rsid w:val="00F344A0"/>
    <w:rsid w:val="00F34531"/>
    <w:rsid w:val="00F3461B"/>
    <w:rsid w:val="00F34716"/>
    <w:rsid w:val="00F34A7F"/>
    <w:rsid w:val="00F34AEF"/>
    <w:rsid w:val="00F34F5E"/>
    <w:rsid w:val="00F350AE"/>
    <w:rsid w:val="00F354A7"/>
    <w:rsid w:val="00F35AC4"/>
    <w:rsid w:val="00F36099"/>
    <w:rsid w:val="00F3611A"/>
    <w:rsid w:val="00F36374"/>
    <w:rsid w:val="00F36709"/>
    <w:rsid w:val="00F3715B"/>
    <w:rsid w:val="00F373E5"/>
    <w:rsid w:val="00F377D1"/>
    <w:rsid w:val="00F379F3"/>
    <w:rsid w:val="00F37A11"/>
    <w:rsid w:val="00F40300"/>
    <w:rsid w:val="00F40824"/>
    <w:rsid w:val="00F40A07"/>
    <w:rsid w:val="00F40D1C"/>
    <w:rsid w:val="00F41678"/>
    <w:rsid w:val="00F41CDC"/>
    <w:rsid w:val="00F4277F"/>
    <w:rsid w:val="00F42D6D"/>
    <w:rsid w:val="00F43DE4"/>
    <w:rsid w:val="00F43F1C"/>
    <w:rsid w:val="00F444DD"/>
    <w:rsid w:val="00F4462E"/>
    <w:rsid w:val="00F44653"/>
    <w:rsid w:val="00F44951"/>
    <w:rsid w:val="00F44A64"/>
    <w:rsid w:val="00F44B8A"/>
    <w:rsid w:val="00F44CE3"/>
    <w:rsid w:val="00F44D72"/>
    <w:rsid w:val="00F456D4"/>
    <w:rsid w:val="00F46518"/>
    <w:rsid w:val="00F4704D"/>
    <w:rsid w:val="00F470C1"/>
    <w:rsid w:val="00F471BE"/>
    <w:rsid w:val="00F47588"/>
    <w:rsid w:val="00F4761D"/>
    <w:rsid w:val="00F47771"/>
    <w:rsid w:val="00F47973"/>
    <w:rsid w:val="00F500BF"/>
    <w:rsid w:val="00F5014D"/>
    <w:rsid w:val="00F508CE"/>
    <w:rsid w:val="00F5090C"/>
    <w:rsid w:val="00F51105"/>
    <w:rsid w:val="00F51FDE"/>
    <w:rsid w:val="00F520BB"/>
    <w:rsid w:val="00F52100"/>
    <w:rsid w:val="00F522C6"/>
    <w:rsid w:val="00F524D6"/>
    <w:rsid w:val="00F528CD"/>
    <w:rsid w:val="00F52948"/>
    <w:rsid w:val="00F52C37"/>
    <w:rsid w:val="00F52C4C"/>
    <w:rsid w:val="00F52CA8"/>
    <w:rsid w:val="00F52D3D"/>
    <w:rsid w:val="00F539DB"/>
    <w:rsid w:val="00F53EFE"/>
    <w:rsid w:val="00F54149"/>
    <w:rsid w:val="00F543F4"/>
    <w:rsid w:val="00F547D3"/>
    <w:rsid w:val="00F5486C"/>
    <w:rsid w:val="00F54BAA"/>
    <w:rsid w:val="00F54C01"/>
    <w:rsid w:val="00F54EFF"/>
    <w:rsid w:val="00F55063"/>
    <w:rsid w:val="00F55103"/>
    <w:rsid w:val="00F5514E"/>
    <w:rsid w:val="00F55551"/>
    <w:rsid w:val="00F55816"/>
    <w:rsid w:val="00F55C77"/>
    <w:rsid w:val="00F55DD9"/>
    <w:rsid w:val="00F563C3"/>
    <w:rsid w:val="00F56855"/>
    <w:rsid w:val="00F56D8C"/>
    <w:rsid w:val="00F575C9"/>
    <w:rsid w:val="00F5798A"/>
    <w:rsid w:val="00F57D41"/>
    <w:rsid w:val="00F57EBF"/>
    <w:rsid w:val="00F60047"/>
    <w:rsid w:val="00F60A44"/>
    <w:rsid w:val="00F60D2D"/>
    <w:rsid w:val="00F60DD1"/>
    <w:rsid w:val="00F611E5"/>
    <w:rsid w:val="00F615D0"/>
    <w:rsid w:val="00F615E2"/>
    <w:rsid w:val="00F61A13"/>
    <w:rsid w:val="00F61BC9"/>
    <w:rsid w:val="00F62125"/>
    <w:rsid w:val="00F62AC1"/>
    <w:rsid w:val="00F62E41"/>
    <w:rsid w:val="00F63544"/>
    <w:rsid w:val="00F6398B"/>
    <w:rsid w:val="00F63A94"/>
    <w:rsid w:val="00F6456D"/>
    <w:rsid w:val="00F647CD"/>
    <w:rsid w:val="00F650AF"/>
    <w:rsid w:val="00F652C3"/>
    <w:rsid w:val="00F6530B"/>
    <w:rsid w:val="00F65C67"/>
    <w:rsid w:val="00F65CB2"/>
    <w:rsid w:val="00F65E2F"/>
    <w:rsid w:val="00F65F88"/>
    <w:rsid w:val="00F667DA"/>
    <w:rsid w:val="00F67377"/>
    <w:rsid w:val="00F673E0"/>
    <w:rsid w:val="00F6744E"/>
    <w:rsid w:val="00F67883"/>
    <w:rsid w:val="00F67D3A"/>
    <w:rsid w:val="00F7000B"/>
    <w:rsid w:val="00F70340"/>
    <w:rsid w:val="00F70794"/>
    <w:rsid w:val="00F70B56"/>
    <w:rsid w:val="00F70BAB"/>
    <w:rsid w:val="00F70FAD"/>
    <w:rsid w:val="00F7112B"/>
    <w:rsid w:val="00F71198"/>
    <w:rsid w:val="00F71820"/>
    <w:rsid w:val="00F71ED5"/>
    <w:rsid w:val="00F720D2"/>
    <w:rsid w:val="00F7288D"/>
    <w:rsid w:val="00F72B8F"/>
    <w:rsid w:val="00F72F40"/>
    <w:rsid w:val="00F73010"/>
    <w:rsid w:val="00F73101"/>
    <w:rsid w:val="00F73371"/>
    <w:rsid w:val="00F73C7F"/>
    <w:rsid w:val="00F7408B"/>
    <w:rsid w:val="00F742CD"/>
    <w:rsid w:val="00F74FF8"/>
    <w:rsid w:val="00F752C2"/>
    <w:rsid w:val="00F753A6"/>
    <w:rsid w:val="00F75412"/>
    <w:rsid w:val="00F7594E"/>
    <w:rsid w:val="00F75E77"/>
    <w:rsid w:val="00F75F4F"/>
    <w:rsid w:val="00F76704"/>
    <w:rsid w:val="00F76744"/>
    <w:rsid w:val="00F769DA"/>
    <w:rsid w:val="00F76B3E"/>
    <w:rsid w:val="00F76DA3"/>
    <w:rsid w:val="00F76F18"/>
    <w:rsid w:val="00F76F4E"/>
    <w:rsid w:val="00F76FA3"/>
    <w:rsid w:val="00F76FB8"/>
    <w:rsid w:val="00F7748C"/>
    <w:rsid w:val="00F776E5"/>
    <w:rsid w:val="00F77A5E"/>
    <w:rsid w:val="00F80040"/>
    <w:rsid w:val="00F8022A"/>
    <w:rsid w:val="00F80391"/>
    <w:rsid w:val="00F8042A"/>
    <w:rsid w:val="00F80446"/>
    <w:rsid w:val="00F80957"/>
    <w:rsid w:val="00F80CAA"/>
    <w:rsid w:val="00F80CCD"/>
    <w:rsid w:val="00F811BC"/>
    <w:rsid w:val="00F8135E"/>
    <w:rsid w:val="00F819C4"/>
    <w:rsid w:val="00F81C2A"/>
    <w:rsid w:val="00F82444"/>
    <w:rsid w:val="00F82570"/>
    <w:rsid w:val="00F82841"/>
    <w:rsid w:val="00F82892"/>
    <w:rsid w:val="00F82926"/>
    <w:rsid w:val="00F829AB"/>
    <w:rsid w:val="00F82B36"/>
    <w:rsid w:val="00F82FB1"/>
    <w:rsid w:val="00F830EF"/>
    <w:rsid w:val="00F83126"/>
    <w:rsid w:val="00F83422"/>
    <w:rsid w:val="00F8342A"/>
    <w:rsid w:val="00F83C71"/>
    <w:rsid w:val="00F84144"/>
    <w:rsid w:val="00F843C6"/>
    <w:rsid w:val="00F8440C"/>
    <w:rsid w:val="00F844B5"/>
    <w:rsid w:val="00F844D2"/>
    <w:rsid w:val="00F84A47"/>
    <w:rsid w:val="00F84B2F"/>
    <w:rsid w:val="00F84CCB"/>
    <w:rsid w:val="00F85443"/>
    <w:rsid w:val="00F856E1"/>
    <w:rsid w:val="00F864C8"/>
    <w:rsid w:val="00F864F5"/>
    <w:rsid w:val="00F872D4"/>
    <w:rsid w:val="00F87B21"/>
    <w:rsid w:val="00F87B4A"/>
    <w:rsid w:val="00F9016D"/>
    <w:rsid w:val="00F9029C"/>
    <w:rsid w:val="00F9054E"/>
    <w:rsid w:val="00F9055A"/>
    <w:rsid w:val="00F9099D"/>
    <w:rsid w:val="00F90B85"/>
    <w:rsid w:val="00F91379"/>
    <w:rsid w:val="00F91462"/>
    <w:rsid w:val="00F91707"/>
    <w:rsid w:val="00F92DDB"/>
    <w:rsid w:val="00F9309A"/>
    <w:rsid w:val="00F93272"/>
    <w:rsid w:val="00F9384E"/>
    <w:rsid w:val="00F9390D"/>
    <w:rsid w:val="00F93C8E"/>
    <w:rsid w:val="00F93CEC"/>
    <w:rsid w:val="00F93D0B"/>
    <w:rsid w:val="00F93EC3"/>
    <w:rsid w:val="00F94A9A"/>
    <w:rsid w:val="00F94C05"/>
    <w:rsid w:val="00F951EC"/>
    <w:rsid w:val="00F95527"/>
    <w:rsid w:val="00F955D2"/>
    <w:rsid w:val="00F95B0C"/>
    <w:rsid w:val="00F95C94"/>
    <w:rsid w:val="00F95DF6"/>
    <w:rsid w:val="00F95E67"/>
    <w:rsid w:val="00F96467"/>
    <w:rsid w:val="00F9651A"/>
    <w:rsid w:val="00F96676"/>
    <w:rsid w:val="00F9675B"/>
    <w:rsid w:val="00F96812"/>
    <w:rsid w:val="00F96825"/>
    <w:rsid w:val="00F9747D"/>
    <w:rsid w:val="00F978EA"/>
    <w:rsid w:val="00F97969"/>
    <w:rsid w:val="00F97FC1"/>
    <w:rsid w:val="00FA00D1"/>
    <w:rsid w:val="00FA050E"/>
    <w:rsid w:val="00FA05F4"/>
    <w:rsid w:val="00FA08F1"/>
    <w:rsid w:val="00FA0F7C"/>
    <w:rsid w:val="00FA109F"/>
    <w:rsid w:val="00FA1325"/>
    <w:rsid w:val="00FA1379"/>
    <w:rsid w:val="00FA19AA"/>
    <w:rsid w:val="00FA1DF8"/>
    <w:rsid w:val="00FA1E14"/>
    <w:rsid w:val="00FA1E34"/>
    <w:rsid w:val="00FA1EA6"/>
    <w:rsid w:val="00FA1F49"/>
    <w:rsid w:val="00FA28E5"/>
    <w:rsid w:val="00FA2B1A"/>
    <w:rsid w:val="00FA3080"/>
    <w:rsid w:val="00FA3539"/>
    <w:rsid w:val="00FA4209"/>
    <w:rsid w:val="00FA4654"/>
    <w:rsid w:val="00FA4A1D"/>
    <w:rsid w:val="00FA4AD9"/>
    <w:rsid w:val="00FA545B"/>
    <w:rsid w:val="00FA570D"/>
    <w:rsid w:val="00FA5D27"/>
    <w:rsid w:val="00FA5DA7"/>
    <w:rsid w:val="00FA5E39"/>
    <w:rsid w:val="00FA5F80"/>
    <w:rsid w:val="00FA6351"/>
    <w:rsid w:val="00FA695D"/>
    <w:rsid w:val="00FA69FF"/>
    <w:rsid w:val="00FA6A09"/>
    <w:rsid w:val="00FA6DD6"/>
    <w:rsid w:val="00FA6E69"/>
    <w:rsid w:val="00FA6ED4"/>
    <w:rsid w:val="00FA6F01"/>
    <w:rsid w:val="00FA701E"/>
    <w:rsid w:val="00FA7398"/>
    <w:rsid w:val="00FA7BEF"/>
    <w:rsid w:val="00FA7C50"/>
    <w:rsid w:val="00FA7D59"/>
    <w:rsid w:val="00FB0265"/>
    <w:rsid w:val="00FB084A"/>
    <w:rsid w:val="00FB0ABC"/>
    <w:rsid w:val="00FB0ACD"/>
    <w:rsid w:val="00FB0E06"/>
    <w:rsid w:val="00FB1440"/>
    <w:rsid w:val="00FB162C"/>
    <w:rsid w:val="00FB181A"/>
    <w:rsid w:val="00FB1C0C"/>
    <w:rsid w:val="00FB1C98"/>
    <w:rsid w:val="00FB1FB2"/>
    <w:rsid w:val="00FB237D"/>
    <w:rsid w:val="00FB2569"/>
    <w:rsid w:val="00FB2612"/>
    <w:rsid w:val="00FB298A"/>
    <w:rsid w:val="00FB2BA8"/>
    <w:rsid w:val="00FB2D00"/>
    <w:rsid w:val="00FB2DA3"/>
    <w:rsid w:val="00FB2DAB"/>
    <w:rsid w:val="00FB2F4F"/>
    <w:rsid w:val="00FB328A"/>
    <w:rsid w:val="00FB350C"/>
    <w:rsid w:val="00FB3A1C"/>
    <w:rsid w:val="00FB3D2F"/>
    <w:rsid w:val="00FB401D"/>
    <w:rsid w:val="00FB462E"/>
    <w:rsid w:val="00FB47B1"/>
    <w:rsid w:val="00FB48A8"/>
    <w:rsid w:val="00FB52C7"/>
    <w:rsid w:val="00FB5E7A"/>
    <w:rsid w:val="00FB5F12"/>
    <w:rsid w:val="00FB624C"/>
    <w:rsid w:val="00FB645D"/>
    <w:rsid w:val="00FB68AF"/>
    <w:rsid w:val="00FB6ABB"/>
    <w:rsid w:val="00FB7280"/>
    <w:rsid w:val="00FB7621"/>
    <w:rsid w:val="00FB7819"/>
    <w:rsid w:val="00FB7992"/>
    <w:rsid w:val="00FC00CB"/>
    <w:rsid w:val="00FC08CB"/>
    <w:rsid w:val="00FC0EB9"/>
    <w:rsid w:val="00FC0EF1"/>
    <w:rsid w:val="00FC22BB"/>
    <w:rsid w:val="00FC2327"/>
    <w:rsid w:val="00FC25CC"/>
    <w:rsid w:val="00FC2DFF"/>
    <w:rsid w:val="00FC2E58"/>
    <w:rsid w:val="00FC3490"/>
    <w:rsid w:val="00FC37D1"/>
    <w:rsid w:val="00FC385B"/>
    <w:rsid w:val="00FC3D62"/>
    <w:rsid w:val="00FC4069"/>
    <w:rsid w:val="00FC4169"/>
    <w:rsid w:val="00FC4A8B"/>
    <w:rsid w:val="00FC54D1"/>
    <w:rsid w:val="00FC5773"/>
    <w:rsid w:val="00FC58CC"/>
    <w:rsid w:val="00FC5D64"/>
    <w:rsid w:val="00FC62AB"/>
    <w:rsid w:val="00FC68A6"/>
    <w:rsid w:val="00FC7B97"/>
    <w:rsid w:val="00FC7C1E"/>
    <w:rsid w:val="00FC7D49"/>
    <w:rsid w:val="00FC7EB6"/>
    <w:rsid w:val="00FD0112"/>
    <w:rsid w:val="00FD0564"/>
    <w:rsid w:val="00FD05DA"/>
    <w:rsid w:val="00FD08A3"/>
    <w:rsid w:val="00FD0C6B"/>
    <w:rsid w:val="00FD0CAD"/>
    <w:rsid w:val="00FD1848"/>
    <w:rsid w:val="00FD1DC5"/>
    <w:rsid w:val="00FD2171"/>
    <w:rsid w:val="00FD2647"/>
    <w:rsid w:val="00FD268E"/>
    <w:rsid w:val="00FD2FA2"/>
    <w:rsid w:val="00FD3504"/>
    <w:rsid w:val="00FD3756"/>
    <w:rsid w:val="00FD41C8"/>
    <w:rsid w:val="00FD429B"/>
    <w:rsid w:val="00FD4333"/>
    <w:rsid w:val="00FD4957"/>
    <w:rsid w:val="00FD4AD9"/>
    <w:rsid w:val="00FD4D4F"/>
    <w:rsid w:val="00FD4E8F"/>
    <w:rsid w:val="00FD4F15"/>
    <w:rsid w:val="00FD5362"/>
    <w:rsid w:val="00FD57D5"/>
    <w:rsid w:val="00FD5B1C"/>
    <w:rsid w:val="00FD5B29"/>
    <w:rsid w:val="00FD5CCD"/>
    <w:rsid w:val="00FD5D72"/>
    <w:rsid w:val="00FD5D73"/>
    <w:rsid w:val="00FD6283"/>
    <w:rsid w:val="00FD62B7"/>
    <w:rsid w:val="00FD6353"/>
    <w:rsid w:val="00FD6392"/>
    <w:rsid w:val="00FD641C"/>
    <w:rsid w:val="00FD680A"/>
    <w:rsid w:val="00FD6908"/>
    <w:rsid w:val="00FD6911"/>
    <w:rsid w:val="00FD7167"/>
    <w:rsid w:val="00FD72F3"/>
    <w:rsid w:val="00FD74E5"/>
    <w:rsid w:val="00FD74F7"/>
    <w:rsid w:val="00FD7AA3"/>
    <w:rsid w:val="00FD7B3A"/>
    <w:rsid w:val="00FE004D"/>
    <w:rsid w:val="00FE0359"/>
    <w:rsid w:val="00FE0908"/>
    <w:rsid w:val="00FE0C36"/>
    <w:rsid w:val="00FE1024"/>
    <w:rsid w:val="00FE1D44"/>
    <w:rsid w:val="00FE2227"/>
    <w:rsid w:val="00FE2317"/>
    <w:rsid w:val="00FE2555"/>
    <w:rsid w:val="00FE29BF"/>
    <w:rsid w:val="00FE2A56"/>
    <w:rsid w:val="00FE2B9C"/>
    <w:rsid w:val="00FE2BB7"/>
    <w:rsid w:val="00FE2D31"/>
    <w:rsid w:val="00FE3BC8"/>
    <w:rsid w:val="00FE3E1E"/>
    <w:rsid w:val="00FE40DF"/>
    <w:rsid w:val="00FE44AA"/>
    <w:rsid w:val="00FE4A1B"/>
    <w:rsid w:val="00FE4B3F"/>
    <w:rsid w:val="00FE4D10"/>
    <w:rsid w:val="00FE504D"/>
    <w:rsid w:val="00FE5052"/>
    <w:rsid w:val="00FE54AB"/>
    <w:rsid w:val="00FE58EA"/>
    <w:rsid w:val="00FE5B6F"/>
    <w:rsid w:val="00FE61EF"/>
    <w:rsid w:val="00FE62A6"/>
    <w:rsid w:val="00FE6327"/>
    <w:rsid w:val="00FE6673"/>
    <w:rsid w:val="00FE6AB1"/>
    <w:rsid w:val="00FE70B4"/>
    <w:rsid w:val="00FE72A1"/>
    <w:rsid w:val="00FE7468"/>
    <w:rsid w:val="00FE7510"/>
    <w:rsid w:val="00FE77C4"/>
    <w:rsid w:val="00FE77C8"/>
    <w:rsid w:val="00FE7841"/>
    <w:rsid w:val="00FF0309"/>
    <w:rsid w:val="00FF07FD"/>
    <w:rsid w:val="00FF0CD9"/>
    <w:rsid w:val="00FF126F"/>
    <w:rsid w:val="00FF132B"/>
    <w:rsid w:val="00FF2197"/>
    <w:rsid w:val="00FF26A6"/>
    <w:rsid w:val="00FF2E44"/>
    <w:rsid w:val="00FF3105"/>
    <w:rsid w:val="00FF327D"/>
    <w:rsid w:val="00FF3517"/>
    <w:rsid w:val="00FF4149"/>
    <w:rsid w:val="00FF5824"/>
    <w:rsid w:val="00FF5A13"/>
    <w:rsid w:val="00FF5A76"/>
    <w:rsid w:val="00FF5D3E"/>
    <w:rsid w:val="00FF6B93"/>
    <w:rsid w:val="00FF6C45"/>
    <w:rsid w:val="00FF6D07"/>
    <w:rsid w:val="00FF7297"/>
    <w:rsid w:val="00FF756F"/>
    <w:rsid w:val="00FF7B31"/>
    <w:rsid w:val="00FF7D68"/>
    <w:rsid w:val="00FF7DDC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08C5E49"/>
  <w15:chartTrackingRefBased/>
  <w15:docId w15:val="{7C7C95DF-262E-4A80-A9FA-6819C762D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List Number" w:uiPriority="99"/>
    <w:lsdException w:name="List Number 4" w:uiPriority="99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1A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9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</w:pPr>
    <w:rPr>
      <w:rFonts w:ascii="Times New Roman" w:hAnsi="Times New Roman" w:cs="EucrosiaUPC"/>
      <w:b/>
      <w:bCs/>
      <w:sz w:val="30"/>
      <w:szCs w:val="30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semiHidden/>
    <w:rsid w:val="00F65F88"/>
    <w:rPr>
      <w:rFonts w:ascii="Tahoma" w:hAnsi="Tahoma" w:cs="Tahoma"/>
      <w:sz w:val="16"/>
      <w:szCs w:val="16"/>
    </w:rPr>
  </w:style>
  <w:style w:type="paragraph" w:customStyle="1" w:styleId="a1">
    <w:name w:val="???????"/>
    <w:basedOn w:val="Normal"/>
    <w:uiPriority w:val="99"/>
    <w:rsid w:val="00A23D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6C0C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F647C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3">
    <w:name w:val="Åº"/>
    <w:basedOn w:val="Normal"/>
    <w:rsid w:val="009847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D32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99085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BC00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F647CD"/>
    <w:pPr>
      <w:spacing w:after="120" w:line="480" w:lineRule="auto"/>
      <w:ind w:left="360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semiHidden/>
    <w:rsid w:val="00D475A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D37AA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tstatementheading">
    <w:name w:val="acct statement heading"/>
    <w:aliases w:val="as"/>
    <w:basedOn w:val="Heading2"/>
    <w:next w:val="Normal"/>
    <w:rsid w:val="000B7A6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C49B1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C941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F452A"/>
    <w:pPr>
      <w:ind w:left="720"/>
      <w:contextualSpacing/>
    </w:pPr>
    <w:rPr>
      <w:szCs w:val="22"/>
    </w:rPr>
  </w:style>
  <w:style w:type="paragraph" w:customStyle="1" w:styleId="accttwofigurescents">
    <w:name w:val="acct two figures cents"/>
    <w:aliases w:val="a2c,acct two figures ¢ sign"/>
    <w:basedOn w:val="Normal"/>
    <w:rsid w:val="00ED00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D00F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356D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rsid w:val="004D5D1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D5D1F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D060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uiPriority w:val="99"/>
    <w:rsid w:val="00CD3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D300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D300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D3006"/>
    <w:rPr>
      <w:b/>
      <w:bCs/>
    </w:rPr>
  </w:style>
  <w:style w:type="character" w:customStyle="1" w:styleId="CommentSubjectChar">
    <w:name w:val="Comment Subject Char"/>
    <w:link w:val="CommentSubject"/>
    <w:rsid w:val="00CD3006"/>
    <w:rPr>
      <w:rFonts w:ascii="Arial" w:hAnsi="Arial"/>
      <w:b/>
      <w:bCs/>
      <w:szCs w:val="25"/>
    </w:rPr>
  </w:style>
  <w:style w:type="character" w:customStyle="1" w:styleId="Heading3Char">
    <w:name w:val="Heading 3 Char"/>
    <w:link w:val="Heading3"/>
    <w:rsid w:val="00325F72"/>
    <w:rPr>
      <w:rFonts w:ascii="Arial" w:hAnsi="Arial" w:cs="Times New Roman"/>
      <w:i/>
      <w:iCs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nhideWhenUsed/>
    <w:rsid w:val="00F475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F47588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F47588"/>
    <w:rPr>
      <w:vertAlign w:val="superscript"/>
    </w:rPr>
  </w:style>
  <w:style w:type="paragraph" w:customStyle="1" w:styleId="body1">
    <w:name w:val="body1"/>
    <w:basedOn w:val="Normal"/>
    <w:uiPriority w:val="99"/>
    <w:rsid w:val="002425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paragraph" w:customStyle="1" w:styleId="acctmergecolhdg">
    <w:name w:val="acct merge col hdg"/>
    <w:aliases w:val="mh"/>
    <w:basedOn w:val="Normal"/>
    <w:rsid w:val="007011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B78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B7819"/>
    <w:rPr>
      <w:rFonts w:ascii="Angsana New" w:eastAsia="Calibri" w:hAnsi="Angsana New"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2D6BDC"/>
    <w:rPr>
      <w:rFonts w:cs="Times New Roman"/>
      <w:sz w:val="22"/>
      <w:lang w:val="en-GB" w:bidi="ar-SA"/>
    </w:rPr>
  </w:style>
  <w:style w:type="paragraph" w:customStyle="1" w:styleId="10">
    <w:name w:val="10"/>
    <w:basedOn w:val="Normal"/>
    <w:rsid w:val="00022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E0">
    <w:name w:val="»¡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ASSETS">
    <w:name w:val="ASSETS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0"/>
    <w:rsid w:val="00C05A90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ข้อความ"/>
    <w:basedOn w:val="Normal"/>
    <w:rsid w:val="00C05A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ccpolicyheading0">
    <w:name w:val="accpolicyheading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Heading2Char">
    <w:name w:val="Heading 2 Char"/>
    <w:link w:val="Heading2"/>
    <w:rsid w:val="00C05A90"/>
    <w:rPr>
      <w:rFonts w:ascii="Arial" w:hAnsi="Arial" w:cs="Times New Roman"/>
      <w:b/>
      <w:bCs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05A9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5A9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rsid w:val="00C05A90"/>
    <w:rPr>
      <w:rFonts w:ascii="Courier New" w:hAnsi="Courier New" w:cs="Courier New"/>
      <w:lang w:bidi="ar-SA"/>
    </w:rPr>
  </w:style>
  <w:style w:type="character" w:customStyle="1" w:styleId="Heading2Char1">
    <w:name w:val="Heading 2 Char1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C05A90"/>
    <w:rPr>
      <w:rFonts w:ascii="Angsana New" w:eastAsia="Calibri" w:hAnsi="Angsana New"/>
      <w:sz w:val="30"/>
      <w:szCs w:val="30"/>
    </w:rPr>
  </w:style>
  <w:style w:type="character" w:customStyle="1" w:styleId="BodyTextChar1">
    <w:name w:val="Body Text Char1"/>
    <w:aliases w:val="bt Char1,body text Char1,Body Char1,Body Char Char1"/>
    <w:locked/>
    <w:rsid w:val="00C05A9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C05A90"/>
    <w:rPr>
      <w:rFonts w:ascii="Consolas" w:hAnsi="Consolas"/>
      <w:sz w:val="21"/>
      <w:szCs w:val="26"/>
    </w:rPr>
  </w:style>
  <w:style w:type="character" w:customStyle="1" w:styleId="HeaderChar">
    <w:name w:val="Header Char"/>
    <w:link w:val="Header"/>
    <w:locked/>
    <w:rsid w:val="00C05A9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C05A90"/>
    <w:rPr>
      <w:rFonts w:cs="EucrosiaUPC"/>
      <w:b/>
      <w:bCs/>
      <w:sz w:val="30"/>
      <w:szCs w:val="30"/>
      <w:lang w:val="th-TH"/>
    </w:rPr>
  </w:style>
  <w:style w:type="character" w:customStyle="1" w:styleId="Heading6Char">
    <w:name w:val="Heading 6 Char"/>
    <w:link w:val="Heading6"/>
    <w:rsid w:val="00C05A90"/>
    <w:rPr>
      <w:rFonts w:cs="EucrosiaUPC"/>
      <w:b/>
      <w:bCs/>
      <w:sz w:val="32"/>
      <w:szCs w:val="32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C05A90"/>
    <w:rPr>
      <w:rFonts w:cs="EucrosiaUPC"/>
      <w:b/>
      <w:bCs/>
      <w:sz w:val="30"/>
      <w:szCs w:val="30"/>
    </w:rPr>
  </w:style>
  <w:style w:type="paragraph" w:customStyle="1" w:styleId="IndexHeading1">
    <w:name w:val="Index Heading1"/>
    <w:aliases w:val="ixh"/>
    <w:basedOn w:val="BodyTex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ineptnormal"/>
    <w:rsid w:val="000E7457"/>
    <w:pPr>
      <w:spacing w:after="220"/>
    </w:pPr>
    <w:rPr>
      <w:rFonts w:cs="Times New Roman"/>
    </w:rPr>
  </w:style>
  <w:style w:type="paragraph" w:customStyle="1" w:styleId="List2i">
    <w:name w:val="List 2i"/>
    <w:aliases w:val="2i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i/>
      <w:sz w:val="22"/>
      <w:szCs w:val="20"/>
      <w:lang w:val="en-AU" w:bidi="ar-SA"/>
    </w:rPr>
  </w:style>
  <w:style w:type="paragraph" w:styleId="NoSpacing">
    <w:name w:val="No Spacing"/>
    <w:uiPriority w:val="1"/>
    <w:qFormat/>
    <w:rsid w:val="00B119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NormalIndent1">
    <w:name w:val="Normal Indent1"/>
    <w:basedOn w:val="Normal"/>
    <w:rsid w:val="00DF38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89025E"/>
    <w:rPr>
      <w:i/>
      <w:iCs/>
    </w:rPr>
  </w:style>
  <w:style w:type="paragraph" w:styleId="Revision">
    <w:name w:val="Revision"/>
    <w:hidden/>
    <w:uiPriority w:val="99"/>
    <w:semiHidden/>
    <w:rsid w:val="00E762B6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E467F-50F1-4294-9994-37608C475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TReport</Template>
  <TotalTime>1</TotalTime>
  <Pages>102</Pages>
  <Words>20777</Words>
  <Characters>118431</Characters>
  <Application>Microsoft Office Word</Application>
  <DocSecurity>0</DocSecurity>
  <Lines>986</Lines>
  <Paragraphs>277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ซีอาร์ เชียงใหม่ (ประเทศไทย) จำกัด</vt:lpstr>
    </vt:vector>
  </TitlesOfParts>
  <Company>KPMG</Company>
  <LinksUpToDate>false</LinksUpToDate>
  <CharactersWithSpaces>138931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ซีอาร์ เชียงใหม่ (ประเทศไทย) จำกัด</dc:title>
  <dc:subject/>
  <dc:creator>wipawan_444</dc:creator>
  <cp:keywords/>
  <cp:lastModifiedBy>Thanaton, Chuleewatanapong</cp:lastModifiedBy>
  <cp:revision>2</cp:revision>
  <cp:lastPrinted>2020-02-27T06:52:00Z</cp:lastPrinted>
  <dcterms:created xsi:type="dcterms:W3CDTF">2020-02-27T12:33:00Z</dcterms:created>
  <dcterms:modified xsi:type="dcterms:W3CDTF">2020-02-27T12:33:00Z</dcterms:modified>
</cp:coreProperties>
</file>